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DFCBA" w14:textId="77777777" w:rsidR="005B3300" w:rsidRPr="00C25669" w:rsidRDefault="005B3300" w:rsidP="005B3300">
      <w:pPr>
        <w:pStyle w:val="Heading1"/>
        <w:rPr>
          <w:lang w:eastAsia="zh-CN"/>
        </w:rPr>
      </w:pPr>
      <w:bookmarkStart w:id="0" w:name="_Toc21338215"/>
      <w:bookmarkStart w:id="1" w:name="_Toc29808323"/>
      <w:bookmarkStart w:id="2" w:name="_Toc37068242"/>
      <w:bookmarkStart w:id="3" w:name="_Toc37083787"/>
      <w:bookmarkStart w:id="4" w:name="_Toc37084129"/>
      <w:bookmarkStart w:id="5" w:name="_Toc40209491"/>
      <w:bookmarkStart w:id="6" w:name="_Toc40209833"/>
      <w:bookmarkStart w:id="7" w:name="_Toc45892792"/>
      <w:bookmarkStart w:id="8" w:name="_Toc53176649"/>
      <w:bookmarkStart w:id="9" w:name="_Toc61120962"/>
      <w:bookmarkStart w:id="10" w:name="_Toc67918129"/>
      <w:bookmarkStart w:id="11" w:name="_Toc76298172"/>
      <w:bookmarkStart w:id="12" w:name="_Toc76572184"/>
      <w:bookmarkStart w:id="13" w:name="_Toc76652051"/>
      <w:bookmarkStart w:id="14" w:name="_Toc76652889"/>
      <w:bookmarkStart w:id="15" w:name="_Toc83742161"/>
      <w:bookmarkStart w:id="16" w:name="_Toc91440651"/>
      <w:bookmarkStart w:id="17" w:name="_Toc98849441"/>
      <w:bookmarkStart w:id="18" w:name="_Toc106543294"/>
      <w:bookmarkStart w:id="19" w:name="_Toc106737391"/>
      <w:bookmarkStart w:id="20" w:name="_Toc107233158"/>
      <w:bookmarkStart w:id="21" w:name="_Toc107234748"/>
      <w:bookmarkStart w:id="22" w:name="_Toc107419717"/>
      <w:bookmarkStart w:id="23" w:name="_Toc107477011"/>
      <w:bookmarkStart w:id="24" w:name="_Toc114565848"/>
      <w:bookmarkStart w:id="25" w:name="_Toc123936156"/>
      <w:bookmarkStart w:id="26" w:name="_Toc124377171"/>
      <w:bookmarkStart w:id="27" w:name="_Hlk19882370"/>
      <w:r w:rsidRPr="00C25669">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753826" w14:textId="77777777" w:rsidR="005B3300" w:rsidRPr="00C25669" w:rsidRDefault="005B3300" w:rsidP="005B3300">
      <w:pPr>
        <w:pStyle w:val="Heading2"/>
        <w:rPr>
          <w:lang w:eastAsia="zh-CN"/>
        </w:rPr>
      </w:pPr>
      <w:bookmarkStart w:id="28" w:name="_Toc21338216"/>
      <w:bookmarkStart w:id="29" w:name="_Toc29808324"/>
      <w:bookmarkStart w:id="30" w:name="_Toc37068243"/>
      <w:bookmarkStart w:id="31" w:name="_Toc37083788"/>
      <w:bookmarkStart w:id="32" w:name="_Toc37084130"/>
      <w:bookmarkStart w:id="33" w:name="_Toc40209492"/>
      <w:bookmarkStart w:id="34" w:name="_Toc40209834"/>
      <w:bookmarkStart w:id="35" w:name="_Toc45892793"/>
      <w:bookmarkStart w:id="36" w:name="_Toc53176650"/>
      <w:bookmarkStart w:id="37" w:name="_Toc61120963"/>
      <w:bookmarkStart w:id="38" w:name="_Toc67918130"/>
      <w:bookmarkStart w:id="39" w:name="_Toc76298173"/>
      <w:bookmarkStart w:id="40" w:name="_Toc76572185"/>
      <w:bookmarkStart w:id="41" w:name="_Toc76652052"/>
      <w:bookmarkStart w:id="42" w:name="_Toc76652890"/>
      <w:bookmarkStart w:id="43" w:name="_Toc83742162"/>
      <w:bookmarkStart w:id="44" w:name="_Toc91440652"/>
      <w:bookmarkStart w:id="45" w:name="_Toc98849442"/>
      <w:bookmarkStart w:id="46" w:name="_Toc106543295"/>
      <w:bookmarkStart w:id="47" w:name="_Toc106737392"/>
      <w:bookmarkStart w:id="48" w:name="_Toc107233159"/>
      <w:bookmarkStart w:id="49" w:name="_Toc107234749"/>
      <w:bookmarkStart w:id="50" w:name="_Toc107419718"/>
      <w:bookmarkStart w:id="51" w:name="_Toc107477012"/>
      <w:bookmarkStart w:id="52" w:name="_Toc114565849"/>
      <w:bookmarkStart w:id="53" w:name="_Toc123936157"/>
      <w:bookmarkStart w:id="54" w:name="_Toc124377172"/>
      <w:r w:rsidRPr="00C25669">
        <w:t>6.1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DF7D5B5"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7CE5AAA" w14:textId="77777777" w:rsidR="005B3300" w:rsidRPr="00C25669" w:rsidRDefault="005B3300" w:rsidP="005B3300">
      <w:pPr>
        <w:pStyle w:val="Heading3"/>
        <w:rPr>
          <w:lang w:eastAsia="zh-CN"/>
        </w:rPr>
      </w:pPr>
      <w:bookmarkStart w:id="55" w:name="_Toc21338217"/>
      <w:bookmarkStart w:id="56" w:name="_Toc29808325"/>
      <w:bookmarkStart w:id="57" w:name="_Toc37068244"/>
      <w:bookmarkStart w:id="58" w:name="_Toc37083789"/>
      <w:bookmarkStart w:id="59" w:name="_Toc37084131"/>
      <w:bookmarkStart w:id="60" w:name="_Toc40209493"/>
      <w:bookmarkStart w:id="61" w:name="_Toc40209835"/>
      <w:bookmarkStart w:id="62" w:name="_Toc45892794"/>
      <w:bookmarkStart w:id="63" w:name="_Toc53176651"/>
      <w:bookmarkStart w:id="64" w:name="_Toc61120964"/>
      <w:bookmarkStart w:id="65" w:name="_Toc67918131"/>
      <w:bookmarkStart w:id="66" w:name="_Toc76298174"/>
      <w:bookmarkStart w:id="67" w:name="_Toc76572186"/>
      <w:bookmarkStart w:id="68" w:name="_Toc76652053"/>
      <w:bookmarkStart w:id="69" w:name="_Toc76652891"/>
      <w:bookmarkStart w:id="70" w:name="_Toc83742163"/>
      <w:bookmarkStart w:id="71" w:name="_Toc91440653"/>
      <w:bookmarkStart w:id="72" w:name="_Toc98849443"/>
      <w:bookmarkStart w:id="73" w:name="_Toc106543296"/>
      <w:bookmarkStart w:id="74" w:name="_Toc106737393"/>
      <w:bookmarkStart w:id="75" w:name="_Toc107233160"/>
      <w:bookmarkStart w:id="76" w:name="_Toc107234750"/>
      <w:bookmarkStart w:id="77" w:name="_Toc107419719"/>
      <w:bookmarkStart w:id="78" w:name="_Toc107477013"/>
      <w:bookmarkStart w:id="79" w:name="_Toc114565850"/>
      <w:bookmarkStart w:id="80" w:name="_Toc123936158"/>
      <w:bookmarkStart w:id="81" w:name="_Toc124377173"/>
      <w:r w:rsidRPr="00C25669">
        <w:t>6.1.1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792AC2" w14:textId="77777777" w:rsidR="005B3300" w:rsidRPr="00C25669" w:rsidRDefault="005B3300" w:rsidP="005B3300">
      <w:pPr>
        <w:pStyle w:val="Heading4"/>
      </w:pPr>
      <w:bookmarkStart w:id="82" w:name="_Toc21338218"/>
      <w:bookmarkStart w:id="83" w:name="_Toc29808326"/>
      <w:bookmarkStart w:id="84" w:name="_Toc37068245"/>
      <w:bookmarkStart w:id="85" w:name="_Toc37083790"/>
      <w:bookmarkStart w:id="86" w:name="_Toc37084132"/>
      <w:bookmarkStart w:id="87" w:name="_Toc40209494"/>
      <w:bookmarkStart w:id="88" w:name="_Toc40209836"/>
      <w:bookmarkStart w:id="89" w:name="_Toc45892795"/>
      <w:bookmarkStart w:id="90" w:name="_Toc53176652"/>
      <w:bookmarkStart w:id="91" w:name="_Toc61120965"/>
      <w:bookmarkStart w:id="92" w:name="_Toc67918132"/>
      <w:bookmarkStart w:id="93" w:name="_Toc76298175"/>
      <w:bookmarkStart w:id="94" w:name="_Toc76572187"/>
      <w:bookmarkStart w:id="95" w:name="_Toc76652054"/>
      <w:bookmarkStart w:id="96" w:name="_Toc76652892"/>
      <w:bookmarkStart w:id="97" w:name="_Toc83742164"/>
      <w:bookmarkStart w:id="98" w:name="_Toc91440654"/>
      <w:bookmarkStart w:id="99" w:name="_Toc98849444"/>
      <w:bookmarkStart w:id="100" w:name="_Toc106543297"/>
      <w:bookmarkStart w:id="101" w:name="_Toc106737394"/>
      <w:bookmarkStart w:id="102" w:name="_Toc107233161"/>
      <w:bookmarkStart w:id="103" w:name="_Toc107234751"/>
      <w:bookmarkStart w:id="104" w:name="_Toc107419720"/>
      <w:bookmarkStart w:id="105" w:name="_Toc107477014"/>
      <w:bookmarkStart w:id="106" w:name="_Toc114565851"/>
      <w:bookmarkStart w:id="107" w:name="_Toc123936159"/>
      <w:bookmarkStart w:id="108" w:name="_Toc124377174"/>
      <w:r w:rsidRPr="00C25669">
        <w:rPr>
          <w:rFonts w:hint="eastAsia"/>
          <w:lang w:eastAsia="zh-CN"/>
        </w:rPr>
        <w:t>6</w:t>
      </w:r>
      <w:r w:rsidRPr="00C25669">
        <w:t>.1.1.1</w:t>
      </w:r>
      <w:r w:rsidRPr="00C25669">
        <w:rPr>
          <w:rFonts w:hint="eastAsia"/>
          <w:lang w:eastAsia="zh-CN"/>
        </w:rPr>
        <w:tab/>
      </w:r>
      <w:r w:rsidRPr="00C25669">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D6A501C" w14:textId="6A3132AE" w:rsidR="005B3300" w:rsidRDefault="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006014B7" w:rsidRPr="006014B7">
        <w:rPr>
          <w:rFonts w:eastAsiaTheme="minorEastAsia"/>
          <w:lang w:eastAsia="zh-CN"/>
        </w:rPr>
        <w:t xml:space="preserve"> </w:t>
      </w:r>
      <w:r w:rsidR="006014B7" w:rsidRPr="00F65411">
        <w:rPr>
          <w:rFonts w:eastAsiaTheme="minorEastAsia"/>
          <w:lang w:eastAsia="zh-CN"/>
        </w:rPr>
        <w:t>except for test cases listed in Clause 6.2.2.2.1.</w:t>
      </w:r>
      <w:r w:rsidR="00F15073">
        <w:rPr>
          <w:rFonts w:eastAsiaTheme="minorEastAsia"/>
          <w:lang w:eastAsia="zh-CN"/>
        </w:rPr>
        <w:t>3</w:t>
      </w:r>
      <w:r w:rsidR="006014B7" w:rsidRPr="00F65411">
        <w:rPr>
          <w:rFonts w:eastAsiaTheme="minorEastAsia"/>
          <w:lang w:eastAsia="zh-CN"/>
        </w:rPr>
        <w:t>, Clause 6.2.3.2.1.</w:t>
      </w:r>
      <w:r w:rsidR="00F15073">
        <w:rPr>
          <w:rFonts w:eastAsiaTheme="minorEastAsia"/>
          <w:lang w:eastAsia="zh-CN"/>
        </w:rPr>
        <w:t>3</w:t>
      </w:r>
      <w:r w:rsidR="006014B7" w:rsidRPr="00F65411">
        <w:rPr>
          <w:rFonts w:eastAsiaTheme="minorEastAsia"/>
          <w:lang w:eastAsia="zh-CN"/>
        </w:rPr>
        <w:t>, Clause 6.2A.3.1.2 and Clause 6.2A.4.1.</w:t>
      </w:r>
      <w:r w:rsidR="00F15073">
        <w:rPr>
          <w:rFonts w:eastAsiaTheme="minorEastAsia"/>
          <w:lang w:eastAsia="zh-CN"/>
        </w:rPr>
        <w:t>1</w:t>
      </w:r>
      <w:r w:rsidR="00F15073" w:rsidRPr="00F65411">
        <w:rPr>
          <w:rFonts w:eastAsiaTheme="minorEastAsia"/>
        </w:rPr>
        <w:t xml:space="preserve"> </w:t>
      </w:r>
      <w:r w:rsidR="006014B7" w:rsidRPr="00F65411">
        <w:rPr>
          <w:rFonts w:eastAsiaTheme="minorEastAsia"/>
        </w:rPr>
        <w:t>which are only applicable for FR1 bands restricted to operation with shared spectrum</w:t>
      </w:r>
      <w:r w:rsidRPr="00C25669">
        <w:t>.</w:t>
      </w:r>
    </w:p>
    <w:p w14:paraId="315198A8" w14:textId="77777777" w:rsidR="00A3790A" w:rsidRDefault="00A3790A" w:rsidP="00A3790A">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629010EB" w14:textId="6E3529DD" w:rsidR="005B3300" w:rsidRPr="00C25669" w:rsidRDefault="0041294D" w:rsidP="0041294D">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4BE603E7" w14:textId="77777777" w:rsidR="005B3300" w:rsidRPr="00C25669" w:rsidRDefault="005B3300" w:rsidP="005B3300">
      <w:pPr>
        <w:pStyle w:val="Heading4"/>
      </w:pPr>
      <w:bookmarkStart w:id="109" w:name="_Toc21338219"/>
      <w:bookmarkStart w:id="110" w:name="_Toc29808327"/>
      <w:bookmarkStart w:id="111" w:name="_Toc37068246"/>
      <w:bookmarkStart w:id="112" w:name="_Toc37083791"/>
      <w:bookmarkStart w:id="113" w:name="_Toc37084133"/>
      <w:bookmarkStart w:id="114" w:name="_Toc40209495"/>
      <w:bookmarkStart w:id="115" w:name="_Toc40209837"/>
      <w:bookmarkStart w:id="116" w:name="_Toc45892796"/>
      <w:bookmarkStart w:id="117" w:name="_Toc53176653"/>
      <w:bookmarkStart w:id="118" w:name="_Toc61120966"/>
      <w:bookmarkStart w:id="119" w:name="_Toc67918133"/>
      <w:bookmarkStart w:id="120" w:name="_Toc76298176"/>
      <w:bookmarkStart w:id="121" w:name="_Toc76572188"/>
      <w:bookmarkStart w:id="122" w:name="_Toc76652055"/>
      <w:bookmarkStart w:id="123" w:name="_Toc76652893"/>
      <w:bookmarkStart w:id="124" w:name="_Toc83742165"/>
      <w:bookmarkStart w:id="125" w:name="_Toc91440655"/>
      <w:bookmarkStart w:id="126" w:name="_Toc98849445"/>
      <w:bookmarkStart w:id="127" w:name="_Toc106543298"/>
      <w:bookmarkStart w:id="128" w:name="_Toc106737395"/>
      <w:bookmarkStart w:id="129" w:name="_Toc107233162"/>
      <w:bookmarkStart w:id="130" w:name="_Toc107234752"/>
      <w:bookmarkStart w:id="131" w:name="_Toc107419721"/>
      <w:bookmarkStart w:id="132" w:name="_Toc107477015"/>
      <w:bookmarkStart w:id="133" w:name="_Toc114565852"/>
      <w:bookmarkStart w:id="134" w:name="_Toc123936160"/>
      <w:bookmarkStart w:id="135"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2308A69"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2B3AC1A7"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0823DF8A" w14:textId="77777777"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6A5103C" w14:textId="77777777" w:rsidTr="000811C5">
        <w:trPr>
          <w:trHeight w:val="58"/>
          <w:jc w:val="center"/>
        </w:trPr>
        <w:tc>
          <w:tcPr>
            <w:tcW w:w="1170" w:type="pct"/>
          </w:tcPr>
          <w:p w14:paraId="634369A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2C381DAE"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7FD76E07" w14:textId="77777777" w:rsidR="005B3300" w:rsidRPr="00C25669" w:rsidRDefault="005B3300" w:rsidP="000811C5">
            <w:pPr>
              <w:pStyle w:val="TAH"/>
              <w:rPr>
                <w:lang w:eastAsia="ko-KR"/>
              </w:rPr>
            </w:pPr>
            <w:r w:rsidRPr="00C25669">
              <w:rPr>
                <w:lang w:eastAsia="ko-KR"/>
              </w:rPr>
              <w:t>Test list</w:t>
            </w:r>
          </w:p>
        </w:tc>
      </w:tr>
      <w:tr w:rsidR="005B3300" w:rsidRPr="00C25669" w14:paraId="3CEA2441" w14:textId="77777777" w:rsidTr="000811C5">
        <w:trPr>
          <w:trHeight w:val="153"/>
          <w:jc w:val="center"/>
        </w:trPr>
        <w:tc>
          <w:tcPr>
            <w:tcW w:w="1170" w:type="pct"/>
            <w:vMerge w:val="restart"/>
          </w:tcPr>
          <w:p w14:paraId="056C93DC" w14:textId="77777777"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14:paraId="31710C08"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58E74FB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14:paraId="57F0A6D1" w14:textId="77777777" w:rsidTr="000811C5">
        <w:trPr>
          <w:trHeight w:val="153"/>
          <w:jc w:val="center"/>
        </w:trPr>
        <w:tc>
          <w:tcPr>
            <w:tcW w:w="1170" w:type="pct"/>
            <w:vMerge/>
          </w:tcPr>
          <w:p w14:paraId="7D7DA65B" w14:textId="77777777" w:rsidR="005B3300" w:rsidRPr="00C25669" w:rsidRDefault="005B3300" w:rsidP="000811C5">
            <w:pPr>
              <w:pStyle w:val="TAL"/>
              <w:rPr>
                <w:lang w:val="en-US" w:eastAsia="zh-CN"/>
              </w:rPr>
            </w:pPr>
          </w:p>
        </w:tc>
        <w:tc>
          <w:tcPr>
            <w:tcW w:w="1153" w:type="pct"/>
          </w:tcPr>
          <w:p w14:paraId="5863DB9B"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09ECAE8A"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14:paraId="5BCAA0F6" w14:textId="77777777" w:rsidTr="000811C5">
        <w:trPr>
          <w:trHeight w:val="153"/>
          <w:jc w:val="center"/>
        </w:trPr>
        <w:tc>
          <w:tcPr>
            <w:tcW w:w="1170" w:type="pct"/>
            <w:vMerge/>
          </w:tcPr>
          <w:p w14:paraId="463C9317" w14:textId="77777777" w:rsidR="005B3300" w:rsidRPr="00C25669" w:rsidRDefault="005B3300" w:rsidP="000811C5">
            <w:pPr>
              <w:pStyle w:val="TAL"/>
              <w:rPr>
                <w:lang w:val="en-US" w:eastAsia="zh-CN"/>
              </w:rPr>
            </w:pPr>
          </w:p>
        </w:tc>
        <w:tc>
          <w:tcPr>
            <w:tcW w:w="1153" w:type="pct"/>
          </w:tcPr>
          <w:p w14:paraId="1CE3BA2A"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6769AACE"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14:paraId="272BF692" w14:textId="77777777" w:rsidTr="000811C5">
        <w:trPr>
          <w:trHeight w:val="153"/>
          <w:jc w:val="center"/>
        </w:trPr>
        <w:tc>
          <w:tcPr>
            <w:tcW w:w="1170" w:type="pct"/>
            <w:vMerge w:val="restart"/>
          </w:tcPr>
          <w:p w14:paraId="078DEE70" w14:textId="77777777"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14:paraId="6B00F5D5" w14:textId="77777777"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14:paraId="1EE3E09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14:paraId="41186D49" w14:textId="77777777" w:rsidTr="000811C5">
        <w:trPr>
          <w:trHeight w:val="153"/>
          <w:jc w:val="center"/>
        </w:trPr>
        <w:tc>
          <w:tcPr>
            <w:tcW w:w="1170" w:type="pct"/>
            <w:vMerge/>
          </w:tcPr>
          <w:p w14:paraId="5C9F003A" w14:textId="77777777" w:rsidR="005B3300" w:rsidRPr="00C25669" w:rsidRDefault="005B3300" w:rsidP="000811C5">
            <w:pPr>
              <w:pStyle w:val="TAL"/>
              <w:rPr>
                <w:lang w:val="en-US" w:eastAsia="zh-CN"/>
              </w:rPr>
            </w:pPr>
          </w:p>
        </w:tc>
        <w:tc>
          <w:tcPr>
            <w:tcW w:w="1153" w:type="pct"/>
          </w:tcPr>
          <w:p w14:paraId="5AD88BF5" w14:textId="77777777"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14:paraId="407E1C82"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14:paraId="0E056B2A" w14:textId="77777777" w:rsidTr="000811C5">
        <w:trPr>
          <w:trHeight w:val="153"/>
          <w:jc w:val="center"/>
        </w:trPr>
        <w:tc>
          <w:tcPr>
            <w:tcW w:w="1170" w:type="pct"/>
            <w:vMerge/>
          </w:tcPr>
          <w:p w14:paraId="61255CFD" w14:textId="77777777" w:rsidR="005B3300" w:rsidRPr="00C25669" w:rsidRDefault="005B3300" w:rsidP="000811C5">
            <w:pPr>
              <w:pStyle w:val="TAL"/>
              <w:rPr>
                <w:lang w:val="en-US" w:eastAsia="zh-CN"/>
              </w:rPr>
            </w:pPr>
          </w:p>
        </w:tc>
        <w:tc>
          <w:tcPr>
            <w:tcW w:w="1153" w:type="pct"/>
          </w:tcPr>
          <w:p w14:paraId="716D3D15" w14:textId="77777777"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14:paraId="06CD5368" w14:textId="77777777"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00ECEE72" w14:textId="77777777" w:rsidR="005B3300" w:rsidRPr="00C25669" w:rsidRDefault="005B3300" w:rsidP="005B3300"/>
    <w:p w14:paraId="1C844A22" w14:textId="77777777" w:rsidR="005B3300" w:rsidRPr="00C25669" w:rsidRDefault="005B3300" w:rsidP="005B3300">
      <w:pPr>
        <w:pStyle w:val="Heading4"/>
        <w:rPr>
          <w:lang w:eastAsia="zh-CN"/>
        </w:rPr>
      </w:pPr>
      <w:bookmarkStart w:id="136" w:name="_Toc21338220"/>
      <w:bookmarkStart w:id="137" w:name="_Toc29808328"/>
      <w:bookmarkStart w:id="138" w:name="_Toc37068247"/>
      <w:bookmarkStart w:id="139" w:name="_Toc37083792"/>
      <w:bookmarkStart w:id="140" w:name="_Toc37084134"/>
      <w:bookmarkStart w:id="141" w:name="_Toc40209496"/>
      <w:bookmarkStart w:id="142" w:name="_Toc40209838"/>
      <w:bookmarkStart w:id="143" w:name="_Toc45892797"/>
      <w:bookmarkStart w:id="144" w:name="_Toc53176654"/>
      <w:bookmarkStart w:id="145" w:name="_Toc61120967"/>
      <w:bookmarkStart w:id="146" w:name="_Toc67918134"/>
      <w:bookmarkStart w:id="147" w:name="_Toc76298177"/>
      <w:bookmarkStart w:id="148" w:name="_Toc76572189"/>
      <w:bookmarkStart w:id="149" w:name="_Toc76652056"/>
      <w:bookmarkStart w:id="150" w:name="_Toc76652894"/>
      <w:bookmarkStart w:id="151" w:name="_Toc83742166"/>
      <w:bookmarkStart w:id="152" w:name="_Toc91440656"/>
      <w:bookmarkStart w:id="153" w:name="_Toc98849446"/>
      <w:bookmarkStart w:id="154" w:name="_Toc106543299"/>
      <w:bookmarkStart w:id="155" w:name="_Toc106737396"/>
      <w:bookmarkStart w:id="156" w:name="_Toc107233163"/>
      <w:bookmarkStart w:id="157" w:name="_Toc107234753"/>
      <w:bookmarkStart w:id="158" w:name="_Toc107419722"/>
      <w:bookmarkStart w:id="159" w:name="_Toc107477016"/>
      <w:bookmarkStart w:id="160" w:name="_Toc114565853"/>
      <w:bookmarkStart w:id="161" w:name="_Toc123936161"/>
      <w:bookmarkStart w:id="162"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B02C309" w14:textId="77777777" w:rsidR="00E04E2A" w:rsidRPr="00C25669" w:rsidRDefault="00E04E2A" w:rsidP="00E04E2A">
      <w:bookmarkStart w:id="163" w:name="_Toc21338221"/>
      <w:bookmarkStart w:id="164" w:name="_Toc29808329"/>
      <w:bookmarkStart w:id="165" w:name="_Toc37068248"/>
      <w:bookmarkStart w:id="166" w:name="_Toc37083793"/>
      <w:bookmarkStart w:id="167" w:name="_Toc37084135"/>
      <w:bookmarkStart w:id="168" w:name="_Toc40209497"/>
      <w:bookmarkStart w:id="169" w:name="_Toc40209839"/>
      <w:bookmarkStart w:id="170" w:name="_Toc45892798"/>
      <w:bookmarkStart w:id="171" w:name="_Toc53176655"/>
      <w:bookmarkStart w:id="172"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14010757" w14:textId="77777777" w:rsidR="00E04E2A" w:rsidRPr="00C25669" w:rsidRDefault="00E04E2A" w:rsidP="00E04E2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2"/>
        <w:gridCol w:w="1149"/>
        <w:gridCol w:w="928"/>
        <w:gridCol w:w="2593"/>
        <w:gridCol w:w="1942"/>
      </w:tblGrid>
      <w:tr w:rsidR="00E04E2A" w:rsidRPr="00C25669" w14:paraId="2A021543" w14:textId="77777777" w:rsidTr="00E04E2A">
        <w:trPr>
          <w:trHeight w:val="58"/>
        </w:trPr>
        <w:tc>
          <w:tcPr>
            <w:tcW w:w="1466" w:type="pct"/>
          </w:tcPr>
          <w:p w14:paraId="06834AA2" w14:textId="77777777" w:rsidR="00E04E2A" w:rsidRPr="00C25669" w:rsidRDefault="00E04E2A" w:rsidP="00E04E2A">
            <w:pPr>
              <w:pStyle w:val="TAH"/>
              <w:rPr>
                <w:lang w:eastAsia="ko-KR"/>
              </w:rPr>
            </w:pPr>
            <w:r w:rsidRPr="00C25669">
              <w:rPr>
                <w:lang w:eastAsia="ko-KR"/>
              </w:rPr>
              <w:t>UE feature/capability [14]</w:t>
            </w:r>
          </w:p>
        </w:tc>
        <w:tc>
          <w:tcPr>
            <w:tcW w:w="1110" w:type="pct"/>
            <w:gridSpan w:val="2"/>
          </w:tcPr>
          <w:p w14:paraId="75D2DAE7" w14:textId="77777777" w:rsidR="00E04E2A" w:rsidRPr="00C25669" w:rsidRDefault="00E04E2A" w:rsidP="00E04E2A">
            <w:pPr>
              <w:pStyle w:val="TAH"/>
              <w:rPr>
                <w:lang w:eastAsia="ko-KR"/>
              </w:rPr>
            </w:pPr>
            <w:r w:rsidRPr="00C25669">
              <w:rPr>
                <w:lang w:eastAsia="ko-KR"/>
              </w:rPr>
              <w:t>Test type</w:t>
            </w:r>
          </w:p>
        </w:tc>
        <w:tc>
          <w:tcPr>
            <w:tcW w:w="1386" w:type="pct"/>
            <w:shd w:val="clear" w:color="auto" w:fill="auto"/>
          </w:tcPr>
          <w:p w14:paraId="3524B6A5" w14:textId="77777777" w:rsidR="00E04E2A" w:rsidRPr="00C25669" w:rsidRDefault="00E04E2A" w:rsidP="00E04E2A">
            <w:pPr>
              <w:pStyle w:val="TAH"/>
              <w:rPr>
                <w:lang w:eastAsia="ko-KR"/>
              </w:rPr>
            </w:pPr>
            <w:r w:rsidRPr="00C25669">
              <w:rPr>
                <w:lang w:eastAsia="ko-KR"/>
              </w:rPr>
              <w:t>Test list</w:t>
            </w:r>
          </w:p>
        </w:tc>
        <w:tc>
          <w:tcPr>
            <w:tcW w:w="1038" w:type="pct"/>
          </w:tcPr>
          <w:p w14:paraId="5C7FB2FA" w14:textId="77777777" w:rsidR="00E04E2A" w:rsidRPr="00C25669" w:rsidRDefault="00E04E2A" w:rsidP="00E04E2A">
            <w:pPr>
              <w:pStyle w:val="TAH"/>
              <w:rPr>
                <w:lang w:eastAsia="ko-KR"/>
              </w:rPr>
            </w:pPr>
            <w:r w:rsidRPr="00C25669">
              <w:rPr>
                <w:lang w:eastAsia="ko-KR"/>
              </w:rPr>
              <w:t>Applicability notes</w:t>
            </w:r>
          </w:p>
        </w:tc>
      </w:tr>
      <w:tr w:rsidR="00E04E2A" w:rsidRPr="00C25669" w14:paraId="64B0AFF8" w14:textId="77777777" w:rsidTr="00E04E2A">
        <w:trPr>
          <w:trHeight w:val="58"/>
        </w:trPr>
        <w:tc>
          <w:tcPr>
            <w:tcW w:w="1466" w:type="pct"/>
            <w:vMerge w:val="restart"/>
            <w:vAlign w:val="center"/>
          </w:tcPr>
          <w:p w14:paraId="2CF66928" w14:textId="77777777" w:rsidR="00E04E2A" w:rsidRPr="00BD2602" w:rsidRDefault="00E04E2A" w:rsidP="00E04E2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(cqi-TableAlt)</w:t>
            </w:r>
          </w:p>
        </w:tc>
        <w:tc>
          <w:tcPr>
            <w:tcW w:w="614" w:type="pct"/>
          </w:tcPr>
          <w:p w14:paraId="042CF7C1" w14:textId="77777777" w:rsidR="00E04E2A" w:rsidRPr="00C25669" w:rsidRDefault="00E04E2A" w:rsidP="00E04E2A">
            <w:pPr>
              <w:pStyle w:val="TAL"/>
              <w:rPr>
                <w:lang w:val="en-US" w:eastAsia="zh-CN"/>
              </w:rPr>
            </w:pPr>
            <w:r w:rsidRPr="001B6373">
              <w:rPr>
                <w:rFonts w:eastAsia="SimSun"/>
                <w:lang w:val="en-US" w:eastAsia="zh-CN"/>
              </w:rPr>
              <w:t>FR1 FDD</w:t>
            </w:r>
          </w:p>
        </w:tc>
        <w:tc>
          <w:tcPr>
            <w:tcW w:w="496" w:type="pct"/>
            <w:shd w:val="clear" w:color="auto" w:fill="auto"/>
          </w:tcPr>
          <w:p w14:paraId="4C2960E2" w14:textId="77777777" w:rsidR="00E04E2A" w:rsidRPr="00C25669" w:rsidRDefault="00E04E2A" w:rsidP="00E04E2A">
            <w:pPr>
              <w:pStyle w:val="TAL"/>
              <w:rPr>
                <w:lang w:val="en-US" w:eastAsia="zh-CN"/>
              </w:rPr>
            </w:pPr>
            <w:r w:rsidRPr="001B6373">
              <w:rPr>
                <w:rFonts w:eastAsia="SimSun" w:hint="eastAsia"/>
                <w:lang w:val="en-US" w:eastAsia="zh-CN"/>
              </w:rPr>
              <w:t>CQI</w:t>
            </w:r>
          </w:p>
        </w:tc>
        <w:tc>
          <w:tcPr>
            <w:tcW w:w="1386" w:type="pct"/>
            <w:shd w:val="clear" w:color="auto" w:fill="auto"/>
          </w:tcPr>
          <w:p w14:paraId="6A7699A9" w14:textId="77777777" w:rsidR="00E04E2A" w:rsidRDefault="00E04E2A" w:rsidP="00E04E2A">
            <w:pPr>
              <w:pStyle w:val="TAL"/>
              <w:rPr>
                <w:rFonts w:eastAsia="SimSun"/>
                <w:lang w:eastAsia="zh-CN"/>
              </w:rPr>
            </w:pPr>
            <w:r>
              <w:rPr>
                <w:rFonts w:eastAsia="SimSun"/>
                <w:lang w:eastAsia="zh-CN"/>
              </w:rPr>
              <w:t>Clause 6.2.2.1.1.2</w:t>
            </w:r>
          </w:p>
          <w:p w14:paraId="62F1E73F" w14:textId="77777777" w:rsidR="00E04E2A" w:rsidRPr="00C25669" w:rsidRDefault="00E04E2A" w:rsidP="00E04E2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75414994" w14:textId="77777777" w:rsidR="00E04E2A" w:rsidRPr="00C25669" w:rsidRDefault="00E04E2A" w:rsidP="00E04E2A">
            <w:pPr>
              <w:pStyle w:val="TAL"/>
              <w:rPr>
                <w:lang w:val="en-US" w:eastAsia="zh-CN"/>
              </w:rPr>
            </w:pPr>
          </w:p>
        </w:tc>
      </w:tr>
      <w:tr w:rsidR="00E04E2A" w:rsidRPr="00C25669" w14:paraId="1B978630" w14:textId="77777777" w:rsidTr="00E04E2A">
        <w:trPr>
          <w:trHeight w:val="694"/>
        </w:trPr>
        <w:tc>
          <w:tcPr>
            <w:tcW w:w="1466" w:type="pct"/>
            <w:vMerge/>
          </w:tcPr>
          <w:p w14:paraId="695BAB03" w14:textId="77777777" w:rsidR="00E04E2A" w:rsidRPr="00C25669" w:rsidRDefault="00E04E2A" w:rsidP="00E04E2A">
            <w:pPr>
              <w:pStyle w:val="TAL"/>
              <w:rPr>
                <w:lang w:val="en-US" w:eastAsia="zh-CN"/>
              </w:rPr>
            </w:pPr>
          </w:p>
        </w:tc>
        <w:tc>
          <w:tcPr>
            <w:tcW w:w="614" w:type="pct"/>
          </w:tcPr>
          <w:p w14:paraId="7CBC7DD5" w14:textId="77777777" w:rsidR="00E04E2A" w:rsidRPr="00C25669" w:rsidRDefault="00E04E2A" w:rsidP="00E04E2A">
            <w:pPr>
              <w:pStyle w:val="TAL"/>
              <w:rPr>
                <w:lang w:val="en-US" w:eastAsia="zh-CN"/>
              </w:rPr>
            </w:pPr>
            <w:r w:rsidRPr="001B6373">
              <w:rPr>
                <w:rFonts w:eastAsia="SimSun"/>
                <w:lang w:val="en-US" w:eastAsia="zh-CN"/>
              </w:rPr>
              <w:t>FR1 TDD</w:t>
            </w:r>
          </w:p>
        </w:tc>
        <w:tc>
          <w:tcPr>
            <w:tcW w:w="496" w:type="pct"/>
            <w:shd w:val="clear" w:color="auto" w:fill="auto"/>
          </w:tcPr>
          <w:p w14:paraId="66345C39" w14:textId="77777777" w:rsidR="00E04E2A" w:rsidRPr="00C25669" w:rsidRDefault="00E04E2A" w:rsidP="00E04E2A">
            <w:pPr>
              <w:pStyle w:val="TAL"/>
              <w:rPr>
                <w:lang w:val="en-US" w:eastAsia="zh-CN"/>
              </w:rPr>
            </w:pPr>
            <w:r w:rsidRPr="001B6373">
              <w:rPr>
                <w:rFonts w:eastAsia="SimSun"/>
                <w:lang w:val="en-US" w:eastAsia="zh-CN"/>
              </w:rPr>
              <w:t>CQI</w:t>
            </w:r>
          </w:p>
        </w:tc>
        <w:tc>
          <w:tcPr>
            <w:tcW w:w="1386" w:type="pct"/>
            <w:shd w:val="clear" w:color="auto" w:fill="auto"/>
          </w:tcPr>
          <w:p w14:paraId="01C2DCB0"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2B990795" w14:textId="77777777" w:rsidR="00E04E2A" w:rsidRPr="00C25669" w:rsidRDefault="00E04E2A" w:rsidP="00E04E2A">
            <w:pPr>
              <w:pStyle w:val="TAL"/>
              <w:rPr>
                <w:lang w:eastAsia="zh-CN"/>
              </w:rPr>
            </w:pPr>
            <w:r>
              <w:rPr>
                <w:rFonts w:eastAsia="SimSun"/>
                <w:lang w:eastAsia="zh-CN"/>
              </w:rPr>
              <w:t>Clause 6.2.3.2.1.2</w:t>
            </w:r>
          </w:p>
        </w:tc>
        <w:tc>
          <w:tcPr>
            <w:tcW w:w="1038" w:type="pct"/>
            <w:vMerge/>
          </w:tcPr>
          <w:p w14:paraId="28C4A916" w14:textId="77777777" w:rsidR="00E04E2A" w:rsidRPr="00C25669" w:rsidRDefault="00E04E2A" w:rsidP="00E04E2A">
            <w:pPr>
              <w:pStyle w:val="TAL"/>
              <w:rPr>
                <w:lang w:val="en-US" w:eastAsia="zh-CN"/>
              </w:rPr>
            </w:pPr>
          </w:p>
        </w:tc>
      </w:tr>
      <w:tr w:rsidR="00E04E2A" w:rsidRPr="00C25669" w14:paraId="3AEA6AA6" w14:textId="77777777" w:rsidTr="00E04E2A">
        <w:trPr>
          <w:trHeight w:val="694"/>
        </w:trPr>
        <w:tc>
          <w:tcPr>
            <w:tcW w:w="1466" w:type="pct"/>
            <w:vMerge w:val="restart"/>
            <w:vAlign w:val="center"/>
          </w:tcPr>
          <w:p w14:paraId="1F03A712" w14:textId="77777777" w:rsidR="00E04E2A" w:rsidRPr="00C25669" w:rsidRDefault="00E04E2A" w:rsidP="00E04E2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A2D29E4" w14:textId="77777777" w:rsidR="00E04E2A" w:rsidRPr="001B6373" w:rsidRDefault="00E04E2A" w:rsidP="00E04E2A">
            <w:pPr>
              <w:pStyle w:val="TAL"/>
              <w:rPr>
                <w:rFonts w:eastAsia="SimSun"/>
                <w:lang w:val="en-US" w:eastAsia="zh-CN"/>
              </w:rPr>
            </w:pPr>
            <w:r w:rsidRPr="001B6373">
              <w:rPr>
                <w:rFonts w:eastAsia="SimSun"/>
                <w:lang w:val="en-US" w:eastAsia="zh-CN"/>
              </w:rPr>
              <w:t>FR1 FDD</w:t>
            </w:r>
          </w:p>
        </w:tc>
        <w:tc>
          <w:tcPr>
            <w:tcW w:w="496" w:type="pct"/>
            <w:shd w:val="clear" w:color="auto" w:fill="auto"/>
          </w:tcPr>
          <w:p w14:paraId="61ACED30" w14:textId="77777777" w:rsidR="00E04E2A" w:rsidRPr="001B6373" w:rsidRDefault="00E04E2A" w:rsidP="00E04E2A">
            <w:pPr>
              <w:pStyle w:val="TAL"/>
              <w:rPr>
                <w:rFonts w:eastAsia="SimSun"/>
                <w:lang w:val="en-US" w:eastAsia="zh-CN"/>
              </w:rPr>
            </w:pPr>
            <w:r w:rsidRPr="001B6373">
              <w:rPr>
                <w:rFonts w:eastAsia="SimSun" w:hint="eastAsia"/>
                <w:lang w:val="en-US" w:eastAsia="zh-CN"/>
              </w:rPr>
              <w:t>CQI</w:t>
            </w:r>
          </w:p>
        </w:tc>
        <w:tc>
          <w:tcPr>
            <w:tcW w:w="1386" w:type="pct"/>
            <w:shd w:val="clear" w:color="auto" w:fill="auto"/>
          </w:tcPr>
          <w:p w14:paraId="421430B7" w14:textId="77777777" w:rsidR="00E04E2A" w:rsidRDefault="00E04E2A" w:rsidP="00E04E2A">
            <w:pPr>
              <w:pStyle w:val="TAL"/>
              <w:rPr>
                <w:rFonts w:eastAsia="SimSun"/>
                <w:lang w:eastAsia="zh-CN"/>
              </w:rPr>
            </w:pPr>
            <w:r>
              <w:rPr>
                <w:rFonts w:eastAsia="SimSun"/>
                <w:lang w:eastAsia="zh-CN"/>
              </w:rPr>
              <w:t>Clause 6.2.2.1.1.2</w:t>
            </w:r>
          </w:p>
          <w:p w14:paraId="1B9DB400" w14:textId="77777777" w:rsidR="00E04E2A" w:rsidRDefault="00E04E2A" w:rsidP="00E04E2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0C0F1D79" w14:textId="77777777" w:rsidR="00E04E2A" w:rsidRPr="00C25669" w:rsidRDefault="00E04E2A" w:rsidP="00E04E2A">
            <w:pPr>
              <w:pStyle w:val="TAL"/>
              <w:rPr>
                <w:lang w:val="en-US" w:eastAsia="zh-CN"/>
              </w:rPr>
            </w:pPr>
          </w:p>
        </w:tc>
      </w:tr>
      <w:tr w:rsidR="00E04E2A" w:rsidRPr="00C25669" w14:paraId="4F159841" w14:textId="77777777" w:rsidTr="00E04E2A">
        <w:trPr>
          <w:trHeight w:val="694"/>
        </w:trPr>
        <w:tc>
          <w:tcPr>
            <w:tcW w:w="1466" w:type="pct"/>
            <w:vMerge/>
            <w:vAlign w:val="center"/>
          </w:tcPr>
          <w:p w14:paraId="4E0A24EA" w14:textId="77777777" w:rsidR="00E04E2A" w:rsidRDefault="00E04E2A" w:rsidP="00E04E2A">
            <w:pPr>
              <w:pStyle w:val="TAL"/>
              <w:rPr>
                <w:lang w:eastAsia="zh-CN"/>
              </w:rPr>
            </w:pPr>
          </w:p>
        </w:tc>
        <w:tc>
          <w:tcPr>
            <w:tcW w:w="614" w:type="pct"/>
          </w:tcPr>
          <w:p w14:paraId="76371134" w14:textId="77777777" w:rsidR="00E04E2A" w:rsidRPr="001B6373" w:rsidRDefault="00E04E2A" w:rsidP="00E04E2A">
            <w:pPr>
              <w:pStyle w:val="TAL"/>
              <w:rPr>
                <w:rFonts w:eastAsia="SimSun"/>
                <w:lang w:val="en-US" w:eastAsia="zh-CN"/>
              </w:rPr>
            </w:pPr>
            <w:r w:rsidRPr="001B6373">
              <w:rPr>
                <w:rFonts w:eastAsia="SimSun"/>
                <w:lang w:val="en-US" w:eastAsia="zh-CN"/>
              </w:rPr>
              <w:t>FR1 TDD</w:t>
            </w:r>
          </w:p>
        </w:tc>
        <w:tc>
          <w:tcPr>
            <w:tcW w:w="496" w:type="pct"/>
            <w:shd w:val="clear" w:color="auto" w:fill="auto"/>
          </w:tcPr>
          <w:p w14:paraId="399BDCD2" w14:textId="77777777" w:rsidR="00E04E2A" w:rsidRPr="001B6373" w:rsidRDefault="00E04E2A" w:rsidP="00E04E2A">
            <w:pPr>
              <w:pStyle w:val="TAL"/>
              <w:rPr>
                <w:rFonts w:eastAsia="SimSun"/>
                <w:lang w:val="en-US" w:eastAsia="zh-CN"/>
              </w:rPr>
            </w:pPr>
            <w:r w:rsidRPr="001B6373">
              <w:rPr>
                <w:rFonts w:eastAsia="SimSun"/>
                <w:lang w:val="en-US" w:eastAsia="zh-CN"/>
              </w:rPr>
              <w:t>CQI</w:t>
            </w:r>
          </w:p>
        </w:tc>
        <w:tc>
          <w:tcPr>
            <w:tcW w:w="1386" w:type="pct"/>
            <w:shd w:val="clear" w:color="auto" w:fill="auto"/>
          </w:tcPr>
          <w:p w14:paraId="2B73318B" w14:textId="77777777" w:rsidR="00E04E2A" w:rsidRDefault="00E04E2A" w:rsidP="00E04E2A">
            <w:pPr>
              <w:pStyle w:val="TAL"/>
              <w:rPr>
                <w:rFonts w:eastAsia="SimSun"/>
                <w:lang w:eastAsia="zh-CN"/>
              </w:rPr>
            </w:pPr>
            <w:r>
              <w:rPr>
                <w:rFonts w:eastAsia="SimSun" w:hint="eastAsia"/>
                <w:lang w:eastAsia="zh-CN"/>
              </w:rPr>
              <w:t>C</w:t>
            </w:r>
            <w:r>
              <w:rPr>
                <w:rFonts w:eastAsia="SimSun"/>
                <w:lang w:eastAsia="zh-CN"/>
              </w:rPr>
              <w:t>lause 6.2.2.2.1.2</w:t>
            </w:r>
          </w:p>
          <w:p w14:paraId="7D405F62" w14:textId="77777777" w:rsidR="00E04E2A" w:rsidRDefault="00E04E2A" w:rsidP="00E04E2A">
            <w:pPr>
              <w:pStyle w:val="TAL"/>
              <w:rPr>
                <w:rFonts w:eastAsia="SimSun"/>
                <w:lang w:eastAsia="zh-CN"/>
              </w:rPr>
            </w:pPr>
            <w:r>
              <w:rPr>
                <w:rFonts w:eastAsia="SimSun"/>
                <w:lang w:eastAsia="zh-CN"/>
              </w:rPr>
              <w:t>Clause 6.2.3.2.1.2</w:t>
            </w:r>
          </w:p>
        </w:tc>
        <w:tc>
          <w:tcPr>
            <w:tcW w:w="1038" w:type="pct"/>
          </w:tcPr>
          <w:p w14:paraId="29983427" w14:textId="77777777" w:rsidR="00E04E2A" w:rsidRPr="00C25669" w:rsidRDefault="00E04E2A" w:rsidP="00E04E2A">
            <w:pPr>
              <w:pStyle w:val="TAL"/>
              <w:rPr>
                <w:lang w:val="en-US" w:eastAsia="zh-CN"/>
              </w:rPr>
            </w:pPr>
          </w:p>
        </w:tc>
      </w:tr>
      <w:tr w:rsidR="007223EE" w:rsidRPr="00C25669" w14:paraId="5C1D358A" w14:textId="77777777" w:rsidTr="00E04E2A">
        <w:trPr>
          <w:trHeight w:val="694"/>
        </w:trPr>
        <w:tc>
          <w:tcPr>
            <w:tcW w:w="1466" w:type="pct"/>
            <w:vAlign w:val="center"/>
          </w:tcPr>
          <w:p w14:paraId="36A3D24D" w14:textId="1CDB95B2" w:rsidR="007223EE" w:rsidRDefault="007223EE" w:rsidP="007223EE">
            <w:pPr>
              <w:pStyle w:val="TAL"/>
              <w:rPr>
                <w:lang w:eastAsia="zh-CN"/>
              </w:rPr>
            </w:pPr>
            <w:r w:rsidRPr="00F65411">
              <w:rPr>
                <w:rFonts w:eastAsiaTheme="minorEastAsia"/>
              </w:rPr>
              <w:t>Validating P/SP-CSI-RS reception (</w:t>
            </w:r>
            <w:r w:rsidRPr="00F65411">
              <w:rPr>
                <w:rFonts w:eastAsiaTheme="minorEastAsia"/>
                <w:i/>
              </w:rPr>
              <w:t>periodicAndSemi-PersistentCSI-RS-r16</w:t>
            </w:r>
            <w:r w:rsidRPr="00F65411">
              <w:rPr>
                <w:rFonts w:eastAsiaTheme="minorEastAsia"/>
              </w:rPr>
              <w:t>)</w:t>
            </w:r>
          </w:p>
        </w:tc>
        <w:tc>
          <w:tcPr>
            <w:tcW w:w="614" w:type="pct"/>
          </w:tcPr>
          <w:p w14:paraId="45C7960F" w14:textId="793403A0" w:rsidR="007223EE" w:rsidRPr="001B6373" w:rsidRDefault="007223EE" w:rsidP="00E27D89">
            <w:pPr>
              <w:pStyle w:val="TAL"/>
              <w:rPr>
                <w:rFonts w:eastAsia="SimSun"/>
                <w:lang w:val="en-US" w:eastAsia="zh-CN"/>
              </w:rPr>
            </w:pPr>
            <w:r w:rsidRPr="00F65411">
              <w:rPr>
                <w:rFonts w:eastAsiaTheme="minorEastAsia"/>
              </w:rPr>
              <w:t>FR1 TDD</w:t>
            </w:r>
          </w:p>
        </w:tc>
        <w:tc>
          <w:tcPr>
            <w:tcW w:w="496" w:type="pct"/>
            <w:shd w:val="clear" w:color="auto" w:fill="auto"/>
          </w:tcPr>
          <w:p w14:paraId="14D49F3C" w14:textId="32B6B498" w:rsidR="007223EE" w:rsidRPr="001B6373" w:rsidRDefault="007223EE" w:rsidP="00E27D89">
            <w:pPr>
              <w:pStyle w:val="TAL"/>
              <w:rPr>
                <w:rFonts w:eastAsia="SimSun"/>
                <w:lang w:val="en-US" w:eastAsia="zh-CN"/>
              </w:rPr>
            </w:pPr>
            <w:r w:rsidRPr="00F65411">
              <w:rPr>
                <w:rFonts w:eastAsiaTheme="minorEastAsia"/>
              </w:rPr>
              <w:t>CQI</w:t>
            </w:r>
          </w:p>
        </w:tc>
        <w:tc>
          <w:tcPr>
            <w:tcW w:w="1386" w:type="pct"/>
            <w:shd w:val="clear" w:color="auto" w:fill="auto"/>
          </w:tcPr>
          <w:p w14:paraId="5F4E4F32" w14:textId="7C721F24"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6.2.2.2.1.</w:t>
            </w:r>
            <w:r w:rsidR="00F15073">
              <w:rPr>
                <w:rFonts w:ascii="Arial" w:eastAsiaTheme="minorEastAsia" w:hAnsi="Arial"/>
                <w:sz w:val="18"/>
                <w:lang w:val="en-US" w:eastAsia="zh-CN"/>
              </w:rPr>
              <w:t>3</w:t>
            </w:r>
          </w:p>
          <w:p w14:paraId="5A41144B" w14:textId="4121916D"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6.2.3.2.1.</w:t>
            </w:r>
            <w:r w:rsidR="00F15073">
              <w:rPr>
                <w:rFonts w:ascii="Arial" w:eastAsiaTheme="minorEastAsia" w:hAnsi="Arial"/>
                <w:sz w:val="18"/>
                <w:lang w:val="en-US" w:eastAsia="zh-CN"/>
              </w:rPr>
              <w:t>3</w:t>
            </w:r>
          </w:p>
          <w:p w14:paraId="0DB46701" w14:textId="77777777" w:rsidR="00837C1B" w:rsidRPr="00F65411" w:rsidRDefault="00837C1B" w:rsidP="00837C1B">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6.2A.3.1.2</w:t>
            </w:r>
          </w:p>
          <w:p w14:paraId="3BED75D9" w14:textId="5CE0381A" w:rsidR="007223EE" w:rsidRDefault="00837C1B" w:rsidP="00837C1B">
            <w:pPr>
              <w:pStyle w:val="TAL"/>
              <w:rPr>
                <w:rFonts w:eastAsia="SimSun"/>
                <w:lang w:eastAsia="zh-CN"/>
              </w:rPr>
            </w:pPr>
            <w:r w:rsidRPr="00F65411">
              <w:rPr>
                <w:rFonts w:eastAsiaTheme="minorEastAsia"/>
                <w:lang w:val="en-US" w:eastAsia="zh-CN"/>
              </w:rPr>
              <w:t>Clause 6.2A.4.1.1</w:t>
            </w:r>
          </w:p>
        </w:tc>
        <w:tc>
          <w:tcPr>
            <w:tcW w:w="1038" w:type="pct"/>
          </w:tcPr>
          <w:p w14:paraId="1FCED063" w14:textId="3160EFA9" w:rsidR="007223EE" w:rsidRPr="00C25669" w:rsidRDefault="00D419C8" w:rsidP="007223EE">
            <w:pPr>
              <w:pStyle w:val="TAL"/>
              <w:rPr>
                <w:lang w:val="en-US" w:eastAsia="zh-CN"/>
              </w:rPr>
            </w:pPr>
            <w:r w:rsidRPr="00F65411">
              <w:rPr>
                <w:rFonts w:eastAsiaTheme="minorEastAsia" w:cs="Arial"/>
                <w:szCs w:val="18"/>
              </w:rPr>
              <w:t>The requirements apply only in case tested UE supporting operations in shared spectrum access and validation of P/SP-CSI-RS reception based on DCI</w:t>
            </w:r>
          </w:p>
        </w:tc>
      </w:tr>
      <w:tr w:rsidR="007223EE" w:rsidRPr="00C25669" w14:paraId="4884BD9B" w14:textId="77777777" w:rsidTr="009A35D3">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5C4731F7" w14:textId="6FBE3A70" w:rsidR="007223EE" w:rsidRDefault="00D419C8" w:rsidP="007223EE">
            <w:pPr>
              <w:pStyle w:val="TAL"/>
              <w:rPr>
                <w:lang w:eastAsia="zh-CN"/>
              </w:rPr>
            </w:pPr>
            <w:r w:rsidRPr="00F65411">
              <w:rPr>
                <w:rFonts w:eastAsiaTheme="minorEastAsia"/>
              </w:rPr>
              <w:t>Supported UL channels for dynamic channel access mode (</w:t>
            </w:r>
            <w:r w:rsidRPr="00F65411">
              <w:rPr>
                <w:rFonts w:eastAsiaTheme="minorEastAsia"/>
                <w:i/>
              </w:rPr>
              <w:t>ul-DynamicChAccess-r16</w:t>
            </w:r>
            <w:r w:rsidRPr="00F65411">
              <w:rPr>
                <w:rFonts w:eastAsiaTheme="minorEastAsia"/>
              </w:rPr>
              <w:t xml:space="preserve"> ) or UL channel access for semi-static channel access mode (</w:t>
            </w:r>
            <w:r w:rsidRPr="00F65411">
              <w:rPr>
                <w:rFonts w:eastAsiaTheme="minorEastAsia"/>
                <w:i/>
              </w:rPr>
              <w:t>ul-Semi-StaticChAccess-r16</w:t>
            </w:r>
            <w:r w:rsidRPr="00F65411">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tcPr>
          <w:p w14:paraId="3254C253" w14:textId="0E62078A" w:rsidR="007223EE" w:rsidRPr="001B6373" w:rsidRDefault="009C1CD7" w:rsidP="00E27D89">
            <w:pPr>
              <w:pStyle w:val="TAL"/>
              <w:rPr>
                <w:rFonts w:eastAsia="SimSun"/>
                <w:lang w:val="en-US" w:eastAsia="zh-CN"/>
              </w:rPr>
            </w:pPr>
            <w:r w:rsidRPr="00F65411">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AFABB6" w14:textId="3266F04B" w:rsidR="007223EE" w:rsidRPr="001B6373" w:rsidRDefault="009C1CD7" w:rsidP="00E27D89">
            <w:pPr>
              <w:pStyle w:val="TAL"/>
              <w:rPr>
                <w:rFonts w:eastAsia="SimSun"/>
                <w:lang w:val="en-US" w:eastAsia="zh-CN"/>
              </w:rPr>
            </w:pPr>
            <w:r w:rsidRPr="00F65411">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82CB2F1" w14:textId="3FD4EB6C" w:rsidR="009C1CD7" w:rsidRPr="00F65411" w:rsidRDefault="009C1CD7" w:rsidP="00E27D89">
            <w:pPr>
              <w:pStyle w:val="TAL"/>
              <w:rPr>
                <w:rFonts w:eastAsiaTheme="minorEastAsia"/>
                <w:lang w:val="en-US" w:eastAsia="zh-CN"/>
              </w:rPr>
            </w:pPr>
            <w:r w:rsidRPr="00F65411">
              <w:rPr>
                <w:rFonts w:eastAsiaTheme="minorEastAsia"/>
                <w:lang w:val="en-US" w:eastAsia="zh-CN"/>
              </w:rPr>
              <w:t>Clause 6.2.2.2.1.</w:t>
            </w:r>
            <w:r w:rsidR="00F15073">
              <w:rPr>
                <w:rFonts w:eastAsiaTheme="minorEastAsia"/>
                <w:lang w:val="en-US" w:eastAsia="zh-CN"/>
              </w:rPr>
              <w:t>3</w:t>
            </w:r>
          </w:p>
          <w:p w14:paraId="45D9ADAE" w14:textId="66586C7E" w:rsidR="009C1CD7" w:rsidRPr="00F65411" w:rsidRDefault="009C1CD7" w:rsidP="00E27D89">
            <w:pPr>
              <w:pStyle w:val="TAL"/>
              <w:rPr>
                <w:rFonts w:eastAsiaTheme="minorEastAsia"/>
                <w:lang w:val="en-US" w:eastAsia="zh-CN"/>
              </w:rPr>
            </w:pPr>
            <w:r w:rsidRPr="00F65411">
              <w:rPr>
                <w:rFonts w:eastAsiaTheme="minorEastAsia"/>
                <w:lang w:val="en-US" w:eastAsia="zh-CN"/>
              </w:rPr>
              <w:t>Clause 6.2.3.2.1.</w:t>
            </w:r>
            <w:r w:rsidR="00F15073">
              <w:rPr>
                <w:rFonts w:eastAsiaTheme="minorEastAsia"/>
                <w:lang w:val="en-US" w:eastAsia="zh-CN"/>
              </w:rPr>
              <w:t>3</w:t>
            </w:r>
          </w:p>
          <w:p w14:paraId="065B62DA" w14:textId="77777777" w:rsidR="007223EE" w:rsidRDefault="007223EE" w:rsidP="00E27D89">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7AEBF0E0" w14:textId="347A45DB" w:rsidR="007223EE" w:rsidRPr="00C25669" w:rsidRDefault="009C1CD7" w:rsidP="00E27D89">
            <w:pPr>
              <w:pStyle w:val="TAL"/>
              <w:rPr>
                <w:lang w:val="en-US" w:eastAsia="zh-CN"/>
              </w:rPr>
            </w:pPr>
            <w:r w:rsidRPr="00F65411">
              <w:rPr>
                <w:rFonts w:eastAsiaTheme="minorEastAsia"/>
                <w:lang w:val="en-US" w:eastAsia="zh-CN"/>
              </w:rPr>
              <w:t xml:space="preserve">The requirements apply only in case tested UE supports one of </w:t>
            </w:r>
            <w:r w:rsidRPr="00F65411">
              <w:rPr>
                <w:rFonts w:eastAsiaTheme="minorEastAsia"/>
                <w:lang w:eastAsia="zh-CN"/>
              </w:rPr>
              <w:t>UL channels for dynamic channel access mode and  UL channel access for semi-static channel access mode</w:t>
            </w:r>
          </w:p>
        </w:tc>
      </w:tr>
      <w:tr w:rsidR="0082168B" w:rsidRPr="00C25669" w14:paraId="1AAF3C73" w14:textId="77777777" w:rsidTr="00AA2C96">
        <w:trPr>
          <w:trHeight w:val="694"/>
        </w:trPr>
        <w:tc>
          <w:tcPr>
            <w:tcW w:w="1466" w:type="pct"/>
            <w:tcBorders>
              <w:top w:val="single" w:sz="4" w:space="0" w:color="auto"/>
              <w:left w:val="single" w:sz="4" w:space="0" w:color="auto"/>
              <w:bottom w:val="nil"/>
              <w:right w:val="single" w:sz="4" w:space="0" w:color="auto"/>
            </w:tcBorders>
          </w:tcPr>
          <w:p w14:paraId="3A450F9D" w14:textId="358EC35A" w:rsidR="0082168B" w:rsidRPr="00F65411" w:rsidRDefault="0082168B" w:rsidP="0082168B">
            <w:pPr>
              <w:pStyle w:val="TAL"/>
              <w:rPr>
                <w:rFonts w:eastAsiaTheme="minorEastAsia"/>
              </w:rPr>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0674DED1" w14:textId="25470561" w:rsidR="0082168B" w:rsidRPr="00F65411" w:rsidRDefault="0082168B" w:rsidP="00E27D89">
            <w:pPr>
              <w:pStyle w:val="TAL"/>
              <w:rPr>
                <w:rFonts w:eastAsiaTheme="minorEastAsia"/>
              </w:rPr>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C94B72A" w14:textId="30A62099" w:rsidR="0082168B" w:rsidRPr="00F65411" w:rsidRDefault="0082168B" w:rsidP="00E27D89">
            <w:pPr>
              <w:pStyle w:val="TAL"/>
              <w:rPr>
                <w:rFonts w:eastAsiaTheme="minorEastAsia"/>
              </w:rPr>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3D568F" w14:textId="77777777" w:rsidR="0082168B" w:rsidRPr="00952FA1" w:rsidRDefault="0082168B" w:rsidP="00E27D89">
            <w:pPr>
              <w:pStyle w:val="TAL"/>
              <w:rPr>
                <w:rFonts w:eastAsia="SimSun"/>
                <w:lang w:eastAsia="zh-CN"/>
              </w:rPr>
            </w:pPr>
            <w:r w:rsidRPr="00952FA1">
              <w:rPr>
                <w:rFonts w:eastAsia="SimSun"/>
                <w:lang w:eastAsia="zh-CN"/>
              </w:rPr>
              <w:t>Clause 6.2.2.1</w:t>
            </w:r>
            <w:r>
              <w:rPr>
                <w:rFonts w:eastAsia="SimSun"/>
                <w:lang w:eastAsia="zh-CN"/>
              </w:rPr>
              <w:t>.1.3 (Test 1)</w:t>
            </w:r>
          </w:p>
          <w:p w14:paraId="0043ABCA" w14:textId="7C2EA900" w:rsidR="0082168B" w:rsidRPr="00F65411" w:rsidRDefault="0082168B" w:rsidP="00E27D89">
            <w:pPr>
              <w:pStyle w:val="TAL"/>
              <w:rPr>
                <w:rFonts w:eastAsiaTheme="minorEastAsia"/>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221C94" w14:textId="77777777" w:rsidR="0082168B" w:rsidRPr="00F65411" w:rsidRDefault="0082168B" w:rsidP="00E27D89">
            <w:pPr>
              <w:pStyle w:val="TAL"/>
              <w:rPr>
                <w:rFonts w:eastAsiaTheme="minorEastAsia"/>
                <w:lang w:val="en-US" w:eastAsia="zh-CN"/>
              </w:rPr>
            </w:pPr>
          </w:p>
        </w:tc>
      </w:tr>
      <w:tr w:rsidR="0082168B" w:rsidRPr="00C25669" w14:paraId="4F6D3D81" w14:textId="77777777" w:rsidTr="00AA2C96">
        <w:trPr>
          <w:trHeight w:val="694"/>
        </w:trPr>
        <w:tc>
          <w:tcPr>
            <w:tcW w:w="1466" w:type="pct"/>
            <w:tcBorders>
              <w:top w:val="nil"/>
              <w:left w:val="single" w:sz="4" w:space="0" w:color="auto"/>
              <w:bottom w:val="single" w:sz="4" w:space="0" w:color="auto"/>
              <w:right w:val="single" w:sz="4" w:space="0" w:color="auto"/>
            </w:tcBorders>
          </w:tcPr>
          <w:p w14:paraId="7E5E8EDB" w14:textId="77777777" w:rsidR="0082168B" w:rsidRPr="00F65411" w:rsidRDefault="0082168B" w:rsidP="0082168B">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tcPr>
          <w:p w14:paraId="0C9B59FB" w14:textId="25166B59" w:rsidR="0082168B" w:rsidRPr="00F65411" w:rsidRDefault="0082168B" w:rsidP="00E27D89">
            <w:pPr>
              <w:pStyle w:val="TAL"/>
              <w:rPr>
                <w:rFonts w:eastAsiaTheme="minorEastAsia"/>
              </w:rPr>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ED798EC" w14:textId="68210308" w:rsidR="0082168B" w:rsidRPr="00F65411" w:rsidRDefault="0082168B" w:rsidP="00E27D89">
            <w:pPr>
              <w:pStyle w:val="TAL"/>
              <w:rPr>
                <w:rFonts w:eastAsiaTheme="minorEastAsia"/>
              </w:rPr>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57E319B" w14:textId="77777777" w:rsidR="0082168B" w:rsidRPr="00952FA1" w:rsidRDefault="0082168B" w:rsidP="00E27D89">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70126C0D" w14:textId="6541F022" w:rsidR="0082168B" w:rsidRPr="00F65411" w:rsidRDefault="0082168B" w:rsidP="00E27D89">
            <w:pPr>
              <w:pStyle w:val="TAL"/>
              <w:rPr>
                <w:rFonts w:eastAsiaTheme="minorEastAsia"/>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DC81228" w14:textId="77777777" w:rsidR="0082168B" w:rsidRPr="00F65411" w:rsidRDefault="0082168B" w:rsidP="00E27D89">
            <w:pPr>
              <w:pStyle w:val="TAL"/>
              <w:rPr>
                <w:rFonts w:eastAsiaTheme="minorEastAsia"/>
                <w:lang w:val="en-US" w:eastAsia="zh-CN"/>
              </w:rPr>
            </w:pPr>
          </w:p>
        </w:tc>
      </w:tr>
    </w:tbl>
    <w:p w14:paraId="1867D167" w14:textId="77777777" w:rsidR="00E04E2A" w:rsidRPr="00401CAC" w:rsidRDefault="00E04E2A" w:rsidP="00B17620">
      <w:pPr>
        <w:rPr>
          <w:lang w:val="en-US"/>
        </w:rPr>
      </w:pPr>
    </w:p>
    <w:p w14:paraId="604681D7" w14:textId="514C6861" w:rsidR="00B17620" w:rsidRPr="00C25669" w:rsidRDefault="00B17620" w:rsidP="00B17620">
      <w:r w:rsidRPr="00C25669">
        <w:t>The per</w:t>
      </w:r>
      <w:r>
        <w:t>formance requirements in Table 6</w:t>
      </w:r>
      <w:r w:rsidRPr="00C25669">
        <w:t>.1.1.3-</w:t>
      </w:r>
      <w:r w:rsidR="002F6AAC">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p>
    <w:p w14:paraId="0BEFEFC6" w14:textId="3782EEA6" w:rsidR="00B17620" w:rsidRPr="00C25669" w:rsidRDefault="00B17620" w:rsidP="00B17620">
      <w:pPr>
        <w:pStyle w:val="TH"/>
        <w:rPr>
          <w:lang w:eastAsia="zh-CN"/>
        </w:rPr>
      </w:pPr>
      <w:r>
        <w:t>Table 6</w:t>
      </w:r>
      <w:r w:rsidRPr="00C25669">
        <w:t>.1.1.3-</w:t>
      </w:r>
      <w:r w:rsidR="002F6AAC">
        <w:t>2</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2" w:type="pct"/>
        <w:jc w:val="center"/>
        <w:tblCellMar>
          <w:left w:w="0" w:type="dxa"/>
          <w:right w:w="0" w:type="dxa"/>
        </w:tblCellMar>
        <w:tblLook w:val="04A0" w:firstRow="1" w:lastRow="0" w:firstColumn="1" w:lastColumn="0" w:noHBand="0" w:noVBand="1"/>
      </w:tblPr>
      <w:tblGrid>
        <w:gridCol w:w="3540"/>
        <w:gridCol w:w="1132"/>
        <w:gridCol w:w="993"/>
        <w:gridCol w:w="1848"/>
        <w:gridCol w:w="2112"/>
      </w:tblGrid>
      <w:tr w:rsidR="00B17620" w14:paraId="14D6C32B" w14:textId="77777777" w:rsidTr="00575C91">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2A2B" w14:textId="77777777" w:rsidR="00B17620" w:rsidRDefault="00B17620" w:rsidP="00E04E2A">
            <w:pPr>
              <w:pStyle w:val="TAH"/>
              <w:rPr>
                <w:lang w:eastAsia="ko-KR"/>
              </w:rPr>
            </w:pPr>
            <w:r>
              <w:rPr>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5FAF" w14:textId="77777777" w:rsidR="00B17620" w:rsidRDefault="00B17620" w:rsidP="00E04E2A">
            <w:pPr>
              <w:pStyle w:val="TAH"/>
              <w:rPr>
                <w:lang w:eastAsia="ko-KR"/>
              </w:rPr>
            </w:pPr>
            <w:r>
              <w:rPr>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7688E" w14:textId="77777777" w:rsidR="00B17620" w:rsidRDefault="00B17620" w:rsidP="00E04E2A">
            <w:pPr>
              <w:pStyle w:val="TAH"/>
              <w:rPr>
                <w:lang w:eastAsia="ko-KR"/>
              </w:rPr>
            </w:pPr>
            <w:r>
              <w:rPr>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30154" w14:textId="77777777" w:rsidR="00B17620" w:rsidRDefault="00B17620" w:rsidP="00E04E2A">
            <w:pPr>
              <w:pStyle w:val="TAH"/>
              <w:rPr>
                <w:lang w:eastAsia="ko-KR"/>
              </w:rPr>
            </w:pPr>
            <w:r>
              <w:rPr>
                <w:lang w:eastAsia="ko-KR"/>
              </w:rPr>
              <w:t>Applicability notes</w:t>
            </w:r>
          </w:p>
        </w:tc>
      </w:tr>
      <w:tr w:rsidR="00B17620" w14:paraId="1B3C71EF"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9FF52" w14:textId="77777777" w:rsidR="00B17620" w:rsidRDefault="00B17620" w:rsidP="00E04E2A">
            <w:pPr>
              <w:pStyle w:val="TAL"/>
              <w:rPr>
                <w:lang w:eastAsia="zh-CN"/>
              </w:rPr>
            </w:pPr>
            <w:r>
              <w:t>Support of Type II codebook</w:t>
            </w:r>
          </w:p>
          <w:p w14:paraId="3094B732" w14:textId="77777777" w:rsidR="00B17620" w:rsidRDefault="00B17620" w:rsidP="00E04E2A">
            <w:pPr>
              <w:pStyle w:val="TAL"/>
              <w:rPr>
                <w:lang w:val="en-US"/>
              </w:rPr>
            </w:pPr>
            <w:r w:rsidRPr="00575C91">
              <w:t>(</w:t>
            </w:r>
            <w:r w:rsidRPr="00B91421">
              <w:rPr>
                <w:i/>
                <w:iCs/>
              </w:rPr>
              <w:t xml:space="preserve">CodebookParameters </w:t>
            </w:r>
            <w:r w:rsidRPr="00483508">
              <w:rPr>
                <w:iCs/>
              </w:rPr>
              <w:t>contains</w:t>
            </w:r>
            <w:r w:rsidRPr="00B91421">
              <w:rPr>
                <w:i/>
                <w:iCs/>
              </w:rPr>
              <w:t xml:space="preserve"> type2, supportedCSI-RS-ResourceList, parameterLx, amplitudeScalingType, amplitudeSubsetRestriction</w:t>
            </w:r>
            <w:r w:rsidRPr="00575C91">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4BACD" w14:textId="77777777" w:rsidR="00B17620" w:rsidRDefault="00B17620" w:rsidP="00B17620">
            <w:pPr>
              <w:pStyle w:val="TAL"/>
            </w:pPr>
            <w: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F28CE" w14:textId="77777777" w:rsidR="00B17620" w:rsidRDefault="00B17620" w:rsidP="00CB4295">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D5AFA" w14:textId="77777777" w:rsidR="00B17620" w:rsidRDefault="00B17620" w:rsidP="00CB4295">
            <w:pPr>
              <w:pStyle w:val="TAL"/>
            </w:pPr>
            <w:r>
              <w:t>Clause 6.3.2.1.5</w:t>
            </w:r>
          </w:p>
          <w:p w14:paraId="0CE7F148" w14:textId="77777777" w:rsidR="00B17620" w:rsidRDefault="00B17620" w:rsidP="00CB4295">
            <w:pPr>
              <w:pStyle w:val="TAL"/>
            </w:pPr>
            <w: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FD12" w14:textId="77777777" w:rsidR="00B17620" w:rsidRDefault="00B17620" w:rsidP="00E04E2A">
            <w:pPr>
              <w:pStyle w:val="TAL"/>
            </w:pPr>
          </w:p>
        </w:tc>
      </w:tr>
      <w:tr w:rsidR="00B17620" w14:paraId="3FDF7EB4"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8EBA1DB" w14:textId="77777777" w:rsidR="00B17620" w:rsidRDefault="00B17620" w:rsidP="00E04E2A">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4C11" w14:textId="77777777" w:rsidR="00B17620" w:rsidRDefault="00B17620" w:rsidP="00575C91">
            <w:pPr>
              <w:pStyle w:val="TAL"/>
            </w:pPr>
            <w: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E53E" w14:textId="77777777" w:rsidR="00B17620" w:rsidRDefault="00B17620">
            <w:pPr>
              <w:pStyle w:val="TAL"/>
            </w:pPr>
            <w: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56C9" w14:textId="77777777" w:rsidR="00B17620" w:rsidRDefault="00B17620">
            <w:pPr>
              <w:pStyle w:val="TAL"/>
              <w:rPr>
                <w:sz w:val="20"/>
              </w:rPr>
            </w:pPr>
            <w:r>
              <w:t>Clause 6.3.2.2.5</w:t>
            </w:r>
          </w:p>
          <w:p w14:paraId="4F5C5701" w14:textId="77777777" w:rsidR="00B17620" w:rsidRDefault="00B17620">
            <w:pPr>
              <w:pStyle w:val="TAL"/>
            </w:pPr>
            <w: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2482901D" w14:textId="77777777" w:rsidR="00B17620" w:rsidRDefault="00B17620" w:rsidP="00E04E2A">
            <w:pPr>
              <w:rPr>
                <w:rFonts w:ascii="Arial" w:hAnsi="Arial" w:cs="Arial"/>
              </w:rPr>
            </w:pPr>
          </w:p>
        </w:tc>
      </w:tr>
      <w:tr w:rsidR="002F6AAC" w14:paraId="323A2FD1" w14:textId="77777777" w:rsidTr="00575C91">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EBEE" w14:textId="77777777" w:rsidR="002F6AAC" w:rsidRPr="00624656" w:rsidRDefault="002F6AAC" w:rsidP="00DC2A18">
            <w:pPr>
              <w:pStyle w:val="TAL"/>
              <w:rPr>
                <w:rFonts w:cs="Arial"/>
                <w:szCs w:val="18"/>
                <w:lang w:val="en-US" w:eastAsia="zh-CN"/>
              </w:rPr>
            </w:pPr>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maxNumberTxPortsPerResource</w:t>
            </w:r>
            <w:r>
              <w:rPr>
                <w:rFonts w:cs="Arial"/>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5D476" w14:textId="77777777" w:rsidR="002F6AAC" w:rsidRPr="00624656" w:rsidRDefault="002F6AAC" w:rsidP="00DC2A18">
            <w:pPr>
              <w:pStyle w:val="TAL"/>
              <w:rPr>
                <w:rFonts w:cs="Arial"/>
                <w:szCs w:val="18"/>
                <w:lang w:val="en-US" w:eastAsia="zh-CN"/>
              </w:rPr>
            </w:pPr>
            <w:r w:rsidRPr="00624656">
              <w:rPr>
                <w:rFonts w:cs="Arial"/>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AC40" w14:textId="77777777" w:rsidR="002F6AAC" w:rsidRPr="00624656" w:rsidRDefault="002F6AAC" w:rsidP="00DC2A18">
            <w:pPr>
              <w:pStyle w:val="TAL"/>
              <w:rPr>
                <w:rFonts w:cs="Arial"/>
                <w:szCs w:val="18"/>
                <w:lang w:val="en-US" w:eastAsia="zh-CN"/>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F6FA" w14:textId="77777777" w:rsidR="002F6AAC" w:rsidRDefault="002F6AAC" w:rsidP="00575C91">
            <w:pPr>
              <w:pStyle w:val="TAL"/>
              <w:rPr>
                <w:lang w:eastAsia="zh-CN"/>
              </w:rPr>
            </w:pPr>
            <w:r w:rsidRPr="00624656">
              <w:rPr>
                <w:lang w:eastAsia="zh-CN"/>
              </w:rPr>
              <w:t>Clause 6.3.2.1.</w:t>
            </w:r>
            <w:r>
              <w:rPr>
                <w:lang w:eastAsia="zh-CN"/>
              </w:rPr>
              <w:t>6</w:t>
            </w:r>
          </w:p>
          <w:p w14:paraId="658FCBF4" w14:textId="77777777" w:rsidR="002F6AAC" w:rsidRPr="00624656" w:rsidRDefault="002F6AAC" w:rsidP="00575C91">
            <w:pPr>
              <w:pStyle w:val="TAL"/>
              <w:rPr>
                <w:rFonts w:eastAsia="SimSun"/>
                <w:lang w:val="en-US" w:eastAsia="zh-CN"/>
              </w:rPr>
            </w:pPr>
            <w:r>
              <w:rPr>
                <w:rFonts w:eastAsia="SimSun"/>
                <w:lang w:val="en-US" w:eastAsia="zh-CN"/>
              </w:rPr>
              <w:t>Clause 6.3.3</w:t>
            </w:r>
            <w:r w:rsidRPr="00624656">
              <w:rPr>
                <w:rFonts w:eastAsia="SimSun"/>
                <w:lang w:val="en-US" w:eastAsia="zh-CN"/>
              </w:rPr>
              <w:t>.1.6</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4880" w14:textId="77777777" w:rsidR="002F6AAC" w:rsidRDefault="002F6AAC" w:rsidP="00DC2A18">
            <w:pPr>
              <w:pStyle w:val="TAL"/>
            </w:pPr>
          </w:p>
        </w:tc>
      </w:tr>
      <w:tr w:rsidR="002F6AAC" w14:paraId="0B41421A" w14:textId="77777777" w:rsidTr="00575C91">
        <w:trPr>
          <w:trHeight w:val="58"/>
          <w:jc w:val="center"/>
        </w:trPr>
        <w:tc>
          <w:tcPr>
            <w:tcW w:w="1839" w:type="pct"/>
            <w:vMerge/>
            <w:tcBorders>
              <w:top w:val="single" w:sz="4" w:space="0" w:color="auto"/>
              <w:left w:val="single" w:sz="4" w:space="0" w:color="auto"/>
              <w:bottom w:val="single" w:sz="4" w:space="0" w:color="auto"/>
              <w:right w:val="single" w:sz="4" w:space="0" w:color="auto"/>
            </w:tcBorders>
            <w:hideMark/>
          </w:tcPr>
          <w:p w14:paraId="7D492C2E" w14:textId="77777777" w:rsidR="002F6AAC" w:rsidRDefault="002F6AAC" w:rsidP="00DC2A18">
            <w:pPr>
              <w:rPr>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0D6F2" w14:textId="77777777" w:rsidR="002F6AAC" w:rsidRPr="007A3196" w:rsidRDefault="002F6AAC" w:rsidP="00DC2A18">
            <w:pPr>
              <w:pStyle w:val="TAL"/>
              <w:rPr>
                <w:rFonts w:cs="Arial"/>
                <w:szCs w:val="18"/>
                <w:lang w:val="en-US" w:eastAsia="zh-CN"/>
              </w:rPr>
            </w:pPr>
            <w:r w:rsidRPr="00624656">
              <w:rPr>
                <w:rFonts w:cs="Arial"/>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F408" w14:textId="77777777" w:rsidR="002F6AAC" w:rsidRDefault="002F6AAC" w:rsidP="00DC2A18">
            <w:pPr>
              <w:pStyle w:val="TAL"/>
              <w:rPr>
                <w:rFonts w:cs="Arial"/>
                <w:szCs w:val="18"/>
              </w:rPr>
            </w:pPr>
            <w:r w:rsidRPr="00624656">
              <w:rPr>
                <w:rFonts w:cs="Arial"/>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A2F6" w14:textId="77777777" w:rsidR="002F6AAC" w:rsidRDefault="002F6AAC" w:rsidP="00575C91">
            <w:pPr>
              <w:pStyle w:val="TAL"/>
              <w:rPr>
                <w:rFonts w:eastAsia="SimSun"/>
                <w:lang w:val="en-US" w:eastAsia="zh-CN"/>
              </w:rPr>
            </w:pPr>
            <w:r w:rsidRPr="00624656">
              <w:rPr>
                <w:rFonts w:eastAsia="SimSun"/>
                <w:lang w:val="en-US" w:eastAsia="zh-CN"/>
              </w:rPr>
              <w:t>Cluase 6.3.2.2.</w:t>
            </w:r>
            <w:r>
              <w:rPr>
                <w:rFonts w:eastAsia="SimSun"/>
                <w:lang w:val="en-US" w:eastAsia="zh-CN"/>
              </w:rPr>
              <w:t>6</w:t>
            </w:r>
          </w:p>
          <w:p w14:paraId="6CA078DA" w14:textId="77777777" w:rsidR="002F6AAC" w:rsidRDefault="002F6AAC" w:rsidP="002F6AAC">
            <w:pPr>
              <w:pStyle w:val="TAL"/>
            </w:pPr>
            <w:r>
              <w:rPr>
                <w:rFonts w:eastAsia="SimSun"/>
                <w:lang w:val="en-US" w:eastAsia="zh-CN"/>
              </w:rPr>
              <w:t>Cluase 6.3.3</w:t>
            </w:r>
            <w:r w:rsidRPr="00624656">
              <w:rPr>
                <w:rFonts w:eastAsia="SimSun"/>
                <w:lang w:val="en-US" w:eastAsia="zh-CN"/>
              </w:rPr>
              <w:t>.2.</w:t>
            </w:r>
            <w:r>
              <w:rPr>
                <w:rFonts w:eastAsia="SimSun"/>
                <w:lang w:val="en-US" w:eastAsia="zh-CN"/>
              </w:rPr>
              <w:t>6</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34939F4" w14:textId="77777777" w:rsidR="002F6AAC" w:rsidRDefault="002F6AAC" w:rsidP="00DC2A18">
            <w:pPr>
              <w:rPr>
                <w:rFonts w:ascii="Arial" w:hAnsi="Arial" w:cs="Arial"/>
              </w:rPr>
            </w:pPr>
          </w:p>
        </w:tc>
      </w:tr>
    </w:tbl>
    <w:p w14:paraId="7C0C94E1" w14:textId="77777777" w:rsidR="00B17620" w:rsidRPr="00C25669" w:rsidRDefault="00B17620" w:rsidP="00B17620">
      <w:pPr>
        <w:rPr>
          <w:lang w:eastAsia="zh-CN"/>
        </w:rPr>
      </w:pPr>
    </w:p>
    <w:p w14:paraId="1A1CAF1B" w14:textId="77777777" w:rsidR="005B3300" w:rsidRPr="00C25669" w:rsidRDefault="005B3300" w:rsidP="005B3300">
      <w:pPr>
        <w:pStyle w:val="Heading4"/>
        <w:rPr>
          <w:lang w:eastAsia="zh-CN"/>
        </w:rPr>
      </w:pPr>
      <w:bookmarkStart w:id="173" w:name="_Toc67918135"/>
      <w:bookmarkStart w:id="174" w:name="_Toc76298178"/>
      <w:bookmarkStart w:id="175" w:name="_Toc76572190"/>
      <w:bookmarkStart w:id="176" w:name="_Toc76652057"/>
      <w:bookmarkStart w:id="177" w:name="_Toc76652895"/>
      <w:bookmarkStart w:id="178" w:name="_Toc83742167"/>
      <w:bookmarkStart w:id="179" w:name="_Toc91440657"/>
      <w:bookmarkStart w:id="180" w:name="_Toc98849447"/>
      <w:bookmarkStart w:id="181" w:name="_Toc106543300"/>
      <w:bookmarkStart w:id="182" w:name="_Toc106737397"/>
      <w:bookmarkStart w:id="183" w:name="_Toc107233164"/>
      <w:bookmarkStart w:id="184" w:name="_Toc107234754"/>
      <w:bookmarkStart w:id="185" w:name="_Toc107419723"/>
      <w:bookmarkStart w:id="186" w:name="_Toc107477017"/>
      <w:bookmarkStart w:id="187" w:name="_Toc114565854"/>
      <w:bookmarkStart w:id="188" w:name="_Toc123936162"/>
      <w:bookmarkStart w:id="189" w:name="_Toc124377177"/>
      <w:r w:rsidRPr="00C25669">
        <w:rPr>
          <w:lang w:eastAsia="zh-CN"/>
        </w:rPr>
        <w:t>6.1.1.4</w:t>
      </w:r>
      <w:r w:rsidRPr="00C25669">
        <w:rPr>
          <w:lang w:eastAsia="zh-CN"/>
        </w:rPr>
        <w:tab/>
        <w:t>Applicability of requirements for mandatory UE features with capability signalling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97658FD" w14:textId="77777777"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14:paraId="2C40D09E" w14:textId="77777777"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1181"/>
        <w:gridCol w:w="954"/>
        <w:gridCol w:w="2669"/>
        <w:gridCol w:w="1999"/>
      </w:tblGrid>
      <w:tr w:rsidR="005B3300" w:rsidRPr="00B12433" w14:paraId="7B9A2383" w14:textId="77777777" w:rsidTr="00575C91">
        <w:trPr>
          <w:trHeight w:val="58"/>
        </w:trPr>
        <w:tc>
          <w:tcPr>
            <w:tcW w:w="1464" w:type="pct"/>
          </w:tcPr>
          <w:p w14:paraId="4D90125E"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B1D793D"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24C0F1E1" w14:textId="77777777" w:rsidR="005B3300" w:rsidRPr="00C25669" w:rsidRDefault="005B3300" w:rsidP="000811C5">
            <w:pPr>
              <w:pStyle w:val="TAH"/>
              <w:rPr>
                <w:lang w:eastAsia="ko-KR"/>
              </w:rPr>
            </w:pPr>
            <w:r w:rsidRPr="00C25669">
              <w:rPr>
                <w:lang w:eastAsia="ko-KR"/>
              </w:rPr>
              <w:t>Test list</w:t>
            </w:r>
          </w:p>
        </w:tc>
        <w:tc>
          <w:tcPr>
            <w:tcW w:w="1039" w:type="pct"/>
          </w:tcPr>
          <w:p w14:paraId="190BFA9D" w14:textId="77777777" w:rsidR="005B3300" w:rsidRPr="00C25669" w:rsidRDefault="005B3300" w:rsidP="000811C5">
            <w:pPr>
              <w:pStyle w:val="TAH"/>
              <w:rPr>
                <w:lang w:eastAsia="ko-KR"/>
              </w:rPr>
            </w:pPr>
            <w:r w:rsidRPr="00C25669">
              <w:rPr>
                <w:lang w:eastAsia="ko-KR"/>
              </w:rPr>
              <w:t>Applicability notes</w:t>
            </w:r>
          </w:p>
        </w:tc>
      </w:tr>
      <w:tr w:rsidR="005B3300" w:rsidRPr="00C25669" w14:paraId="6C9B0EE7" w14:textId="77777777" w:rsidTr="00575C91">
        <w:trPr>
          <w:trHeight w:val="58"/>
        </w:trPr>
        <w:tc>
          <w:tcPr>
            <w:tcW w:w="1464" w:type="pct"/>
            <w:vMerge w:val="restart"/>
            <w:vAlign w:val="center"/>
          </w:tcPr>
          <w:p w14:paraId="6351478F" w14:textId="77777777" w:rsidR="005B3300" w:rsidRPr="00401CAC" w:rsidRDefault="005B3300" w:rsidP="000811C5">
            <w:pPr>
              <w:pStyle w:val="TAL"/>
              <w:rPr>
                <w:rFonts w:eastAsia="SimSun"/>
                <w:lang w:val="en-US" w:eastAsia="zh-CN"/>
              </w:rPr>
            </w:pPr>
            <w:r w:rsidRPr="001B6373">
              <w:rPr>
                <w:rFonts w:eastAsia="SimSun"/>
                <w:lang w:val="en-US" w:eastAsia="zh-CN"/>
              </w:rPr>
              <w:t xml:space="preserve">Supported maximum number of PDSCH MIMO layers </w:t>
            </w:r>
            <w:r w:rsidRPr="00401CAC">
              <w:rPr>
                <w:rFonts w:eastAsia="SimSun"/>
                <w:lang w:val="en-US" w:eastAsia="zh-CN"/>
              </w:rPr>
              <w:t>(maxNumberMIMO-LayersPDSCH)</w:t>
            </w:r>
          </w:p>
        </w:tc>
        <w:tc>
          <w:tcPr>
            <w:tcW w:w="614" w:type="pct"/>
            <w:vMerge w:val="restart"/>
          </w:tcPr>
          <w:p w14:paraId="4033133D" w14:textId="77777777" w:rsidR="005B3300" w:rsidRPr="00401CAC" w:rsidRDefault="005B3300" w:rsidP="000811C5">
            <w:pPr>
              <w:pStyle w:val="TAL"/>
              <w:rPr>
                <w:rFonts w:eastAsia="SimSun"/>
                <w:lang w:val="en-US" w:eastAsia="zh-CN"/>
              </w:rPr>
            </w:pPr>
            <w:r w:rsidRPr="001B6373">
              <w:rPr>
                <w:rFonts w:eastAsia="SimSun"/>
                <w:lang w:val="en-US" w:eastAsia="zh-CN"/>
              </w:rPr>
              <w:t>FR1 FDD</w:t>
            </w:r>
          </w:p>
        </w:tc>
        <w:tc>
          <w:tcPr>
            <w:tcW w:w="496" w:type="pct"/>
            <w:shd w:val="clear" w:color="auto" w:fill="auto"/>
          </w:tcPr>
          <w:p w14:paraId="0275E048" w14:textId="77777777" w:rsidR="005B3300" w:rsidRPr="00401CAC" w:rsidRDefault="005B3300" w:rsidP="000811C5">
            <w:pPr>
              <w:pStyle w:val="TAL"/>
              <w:rPr>
                <w:rFonts w:eastAsia="SimSun"/>
                <w:lang w:val="en-US" w:eastAsia="zh-CN"/>
              </w:rPr>
            </w:pPr>
            <w:r w:rsidRPr="001B6373">
              <w:rPr>
                <w:rFonts w:eastAsia="SimSun" w:hint="eastAsia"/>
                <w:lang w:val="en-US" w:eastAsia="zh-CN"/>
              </w:rPr>
              <w:t>CQI</w:t>
            </w:r>
          </w:p>
        </w:tc>
        <w:tc>
          <w:tcPr>
            <w:tcW w:w="1387" w:type="pct"/>
            <w:shd w:val="clear" w:color="auto" w:fill="auto"/>
          </w:tcPr>
          <w:p w14:paraId="7F29EAD1" w14:textId="77777777" w:rsidR="005B3300" w:rsidRPr="00401CAC" w:rsidRDefault="005B3300" w:rsidP="000811C5">
            <w:pPr>
              <w:pStyle w:val="TAL"/>
              <w:rPr>
                <w:rFonts w:eastAsia="SimSun"/>
                <w:lang w:val="en-US" w:eastAsia="zh-CN"/>
              </w:rPr>
            </w:pPr>
            <w:r w:rsidRPr="00401CAC">
              <w:rPr>
                <w:rFonts w:eastAsia="SimSun"/>
                <w:lang w:val="en-US" w:eastAsia="zh-CN"/>
              </w:rPr>
              <w:t>Clause 6.2.3.1.1.1</w:t>
            </w:r>
          </w:p>
        </w:tc>
        <w:tc>
          <w:tcPr>
            <w:tcW w:w="1039" w:type="pct"/>
            <w:vMerge w:val="restart"/>
          </w:tcPr>
          <w:p w14:paraId="06224AC5" w14:textId="77777777" w:rsidR="005B3300" w:rsidRPr="00401CAC" w:rsidRDefault="005B3300" w:rsidP="000811C5">
            <w:pPr>
              <w:pStyle w:val="TAL"/>
              <w:rPr>
                <w:rFonts w:eastAsia="SimSun"/>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3A87034C" w14:textId="77777777" w:rsidTr="00575C91">
        <w:trPr>
          <w:trHeight w:val="58"/>
        </w:trPr>
        <w:tc>
          <w:tcPr>
            <w:tcW w:w="1464" w:type="pct"/>
            <w:vMerge/>
            <w:vAlign w:val="center"/>
          </w:tcPr>
          <w:p w14:paraId="13979B9F" w14:textId="77777777" w:rsidR="005B3300" w:rsidRPr="00401CAC" w:rsidRDefault="005B3300" w:rsidP="000811C5">
            <w:pPr>
              <w:pStyle w:val="TAL"/>
              <w:rPr>
                <w:rFonts w:eastAsia="SimSun"/>
                <w:lang w:val="en-US" w:eastAsia="zh-CN"/>
              </w:rPr>
            </w:pPr>
          </w:p>
        </w:tc>
        <w:tc>
          <w:tcPr>
            <w:tcW w:w="614" w:type="pct"/>
            <w:vMerge/>
          </w:tcPr>
          <w:p w14:paraId="3A39E539" w14:textId="77777777" w:rsidR="005B3300" w:rsidRPr="00401CAC" w:rsidRDefault="005B3300" w:rsidP="000811C5">
            <w:pPr>
              <w:pStyle w:val="TAL"/>
              <w:rPr>
                <w:rFonts w:eastAsia="SimSun"/>
                <w:lang w:val="en-US" w:eastAsia="zh-CN"/>
              </w:rPr>
            </w:pPr>
          </w:p>
        </w:tc>
        <w:tc>
          <w:tcPr>
            <w:tcW w:w="496" w:type="pct"/>
            <w:shd w:val="clear" w:color="auto" w:fill="auto"/>
          </w:tcPr>
          <w:p w14:paraId="5A1B99F7"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6FEE85E6" w14:textId="77777777" w:rsidR="005B3300" w:rsidRPr="00401CAC" w:rsidRDefault="005B3300" w:rsidP="000811C5">
            <w:pPr>
              <w:pStyle w:val="TAL"/>
              <w:rPr>
                <w:rFonts w:eastAsia="SimSun"/>
                <w:lang w:val="en-US" w:eastAsia="zh-CN"/>
              </w:rPr>
            </w:pPr>
            <w:r w:rsidRPr="00401CAC">
              <w:rPr>
                <w:rFonts w:eastAsia="SimSun"/>
                <w:lang w:val="en-US" w:eastAsia="zh-CN"/>
              </w:rPr>
              <w:t>Clause 6.3.3.1.2</w:t>
            </w:r>
          </w:p>
        </w:tc>
        <w:tc>
          <w:tcPr>
            <w:tcW w:w="1039" w:type="pct"/>
            <w:vMerge/>
          </w:tcPr>
          <w:p w14:paraId="2C93BB59" w14:textId="77777777" w:rsidR="005B3300" w:rsidRPr="00401CAC" w:rsidRDefault="005B3300" w:rsidP="000811C5">
            <w:pPr>
              <w:pStyle w:val="TAL"/>
              <w:rPr>
                <w:rFonts w:eastAsia="SimSun"/>
                <w:lang w:val="en-US" w:eastAsia="zh-CN"/>
              </w:rPr>
            </w:pPr>
          </w:p>
        </w:tc>
      </w:tr>
      <w:tr w:rsidR="005B3300" w:rsidRPr="00C25669" w14:paraId="6A94D4FB" w14:textId="77777777" w:rsidTr="00575C91">
        <w:trPr>
          <w:trHeight w:val="58"/>
        </w:trPr>
        <w:tc>
          <w:tcPr>
            <w:tcW w:w="1464" w:type="pct"/>
            <w:vMerge/>
            <w:vAlign w:val="center"/>
          </w:tcPr>
          <w:p w14:paraId="68965CC3" w14:textId="77777777" w:rsidR="005B3300" w:rsidRPr="00401CAC" w:rsidRDefault="005B3300" w:rsidP="000811C5">
            <w:pPr>
              <w:pStyle w:val="TAL"/>
              <w:rPr>
                <w:rFonts w:eastAsia="SimSun"/>
                <w:lang w:val="en-US" w:eastAsia="zh-CN"/>
              </w:rPr>
            </w:pPr>
          </w:p>
        </w:tc>
        <w:tc>
          <w:tcPr>
            <w:tcW w:w="614" w:type="pct"/>
            <w:vMerge/>
          </w:tcPr>
          <w:p w14:paraId="6B71A317" w14:textId="77777777" w:rsidR="005B3300" w:rsidRPr="00401CAC" w:rsidRDefault="005B3300" w:rsidP="000811C5">
            <w:pPr>
              <w:pStyle w:val="TAL"/>
              <w:rPr>
                <w:rFonts w:eastAsia="SimSun"/>
                <w:lang w:val="en-US" w:eastAsia="zh-CN"/>
              </w:rPr>
            </w:pPr>
          </w:p>
        </w:tc>
        <w:tc>
          <w:tcPr>
            <w:tcW w:w="496" w:type="pct"/>
            <w:shd w:val="clear" w:color="auto" w:fill="auto"/>
          </w:tcPr>
          <w:p w14:paraId="018AAC09"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3FF6805B"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6.4.2.1</w:t>
            </w:r>
          </w:p>
          <w:p w14:paraId="6EA6E78B" w14:textId="77777777" w:rsidR="005B3300" w:rsidRPr="00401CAC" w:rsidRDefault="005B3300" w:rsidP="000811C5">
            <w:pPr>
              <w:pStyle w:val="TAL"/>
              <w:rPr>
                <w:rFonts w:eastAsia="SimSun"/>
                <w:lang w:val="en-US" w:eastAsia="zh-CN"/>
              </w:rPr>
            </w:pPr>
            <w:r w:rsidRPr="00401CAC">
              <w:rPr>
                <w:rFonts w:eastAsia="SimSun"/>
                <w:lang w:val="en-US" w:eastAsia="zh-CN"/>
              </w:rPr>
              <w:t>Clause 6.4.3.1</w:t>
            </w:r>
          </w:p>
        </w:tc>
        <w:tc>
          <w:tcPr>
            <w:tcW w:w="1039" w:type="pct"/>
            <w:vMerge/>
          </w:tcPr>
          <w:p w14:paraId="140DA58D" w14:textId="77777777" w:rsidR="005B3300" w:rsidRPr="00401CAC" w:rsidRDefault="005B3300" w:rsidP="000811C5">
            <w:pPr>
              <w:pStyle w:val="TAL"/>
              <w:rPr>
                <w:rFonts w:eastAsia="SimSun"/>
                <w:lang w:val="en-US" w:eastAsia="zh-CN"/>
              </w:rPr>
            </w:pPr>
          </w:p>
        </w:tc>
      </w:tr>
      <w:tr w:rsidR="005B3300" w:rsidRPr="00C25669" w14:paraId="6383E63C" w14:textId="77777777" w:rsidTr="00575C91">
        <w:trPr>
          <w:trHeight w:val="694"/>
        </w:trPr>
        <w:tc>
          <w:tcPr>
            <w:tcW w:w="1464" w:type="pct"/>
            <w:vMerge/>
          </w:tcPr>
          <w:p w14:paraId="6ABB9B50" w14:textId="77777777" w:rsidR="005B3300" w:rsidRPr="00401CAC" w:rsidRDefault="005B3300" w:rsidP="000811C5">
            <w:pPr>
              <w:pStyle w:val="TAL"/>
              <w:rPr>
                <w:rFonts w:eastAsia="SimSun"/>
                <w:lang w:val="en-US" w:eastAsia="zh-CN"/>
              </w:rPr>
            </w:pPr>
          </w:p>
        </w:tc>
        <w:tc>
          <w:tcPr>
            <w:tcW w:w="614" w:type="pct"/>
            <w:vMerge w:val="restart"/>
          </w:tcPr>
          <w:p w14:paraId="3A424F1D" w14:textId="77777777" w:rsidR="005B3300" w:rsidRPr="00401CAC" w:rsidRDefault="005B3300" w:rsidP="000811C5">
            <w:pPr>
              <w:pStyle w:val="TAL"/>
              <w:rPr>
                <w:rFonts w:eastAsia="SimSun"/>
                <w:lang w:val="en-US" w:eastAsia="zh-CN"/>
              </w:rPr>
            </w:pPr>
            <w:r w:rsidRPr="001B6373">
              <w:rPr>
                <w:rFonts w:eastAsia="SimSun"/>
                <w:lang w:val="en-US" w:eastAsia="zh-CN"/>
              </w:rPr>
              <w:t>FR1 TDD</w:t>
            </w:r>
          </w:p>
        </w:tc>
        <w:tc>
          <w:tcPr>
            <w:tcW w:w="496" w:type="pct"/>
            <w:shd w:val="clear" w:color="auto" w:fill="auto"/>
          </w:tcPr>
          <w:p w14:paraId="1CE1D977" w14:textId="77777777" w:rsidR="005B3300" w:rsidRPr="00401CAC" w:rsidRDefault="005B3300" w:rsidP="000811C5">
            <w:pPr>
              <w:pStyle w:val="TAL"/>
              <w:rPr>
                <w:rFonts w:eastAsia="SimSun"/>
                <w:lang w:val="en-US" w:eastAsia="zh-CN"/>
              </w:rPr>
            </w:pPr>
            <w:r w:rsidRPr="001B6373">
              <w:rPr>
                <w:rFonts w:eastAsia="SimSun"/>
                <w:lang w:val="en-US" w:eastAsia="zh-CN"/>
              </w:rPr>
              <w:t>CQI</w:t>
            </w:r>
          </w:p>
        </w:tc>
        <w:tc>
          <w:tcPr>
            <w:tcW w:w="1387" w:type="pct"/>
            <w:shd w:val="clear" w:color="auto" w:fill="auto"/>
          </w:tcPr>
          <w:p w14:paraId="1F605A1D" w14:textId="77777777" w:rsidR="005B3300" w:rsidRPr="00401CAC" w:rsidRDefault="005B3300" w:rsidP="000811C5">
            <w:pPr>
              <w:pStyle w:val="TAL"/>
              <w:rPr>
                <w:rFonts w:eastAsia="SimSun"/>
                <w:lang w:val="en-US" w:eastAsia="zh-CN"/>
              </w:rPr>
            </w:pPr>
            <w:r w:rsidRPr="00401CAC">
              <w:rPr>
                <w:rFonts w:eastAsia="SimSun"/>
                <w:lang w:val="en-US" w:eastAsia="zh-CN"/>
              </w:rPr>
              <w:t>Clause 6.2.3.2.1.1</w:t>
            </w:r>
          </w:p>
        </w:tc>
        <w:tc>
          <w:tcPr>
            <w:tcW w:w="1039" w:type="pct"/>
            <w:vMerge/>
          </w:tcPr>
          <w:p w14:paraId="4E6DC0A2" w14:textId="77777777" w:rsidR="005B3300" w:rsidRPr="00401CAC" w:rsidRDefault="005B3300" w:rsidP="000811C5">
            <w:pPr>
              <w:pStyle w:val="TAL"/>
              <w:rPr>
                <w:rFonts w:eastAsia="SimSun"/>
                <w:lang w:val="en-US" w:eastAsia="zh-CN"/>
              </w:rPr>
            </w:pPr>
          </w:p>
        </w:tc>
      </w:tr>
      <w:tr w:rsidR="005B3300" w:rsidRPr="00C25669" w14:paraId="663854F5" w14:textId="77777777" w:rsidTr="00575C91">
        <w:trPr>
          <w:trHeight w:val="694"/>
        </w:trPr>
        <w:tc>
          <w:tcPr>
            <w:tcW w:w="1464" w:type="pct"/>
            <w:vMerge/>
          </w:tcPr>
          <w:p w14:paraId="56246E67" w14:textId="77777777" w:rsidR="005B3300" w:rsidRPr="00401CAC" w:rsidRDefault="005B3300" w:rsidP="000811C5">
            <w:pPr>
              <w:pStyle w:val="TAL"/>
              <w:rPr>
                <w:rFonts w:eastAsia="SimSun"/>
                <w:lang w:val="en-US" w:eastAsia="zh-CN"/>
              </w:rPr>
            </w:pPr>
          </w:p>
        </w:tc>
        <w:tc>
          <w:tcPr>
            <w:tcW w:w="614" w:type="pct"/>
            <w:vMerge/>
          </w:tcPr>
          <w:p w14:paraId="4EAC40C1" w14:textId="77777777" w:rsidR="005B3300" w:rsidRPr="00401CAC" w:rsidRDefault="005B3300" w:rsidP="000811C5">
            <w:pPr>
              <w:pStyle w:val="TAL"/>
              <w:rPr>
                <w:rFonts w:eastAsia="SimSun"/>
                <w:lang w:val="en-US" w:eastAsia="zh-CN"/>
              </w:rPr>
            </w:pPr>
          </w:p>
        </w:tc>
        <w:tc>
          <w:tcPr>
            <w:tcW w:w="496" w:type="pct"/>
            <w:shd w:val="clear" w:color="auto" w:fill="auto"/>
          </w:tcPr>
          <w:p w14:paraId="413D1610" w14:textId="77777777" w:rsidR="005B3300" w:rsidRPr="00401CAC" w:rsidRDefault="005B3300" w:rsidP="000811C5">
            <w:pPr>
              <w:pStyle w:val="TAL"/>
              <w:rPr>
                <w:rFonts w:eastAsia="SimSun"/>
                <w:lang w:val="en-US" w:eastAsia="zh-CN"/>
              </w:rPr>
            </w:pPr>
            <w:r w:rsidRPr="001B6373">
              <w:rPr>
                <w:rFonts w:eastAsia="SimSun" w:hint="eastAsia"/>
                <w:lang w:val="en-US" w:eastAsia="zh-CN"/>
              </w:rPr>
              <w:t>PMI</w:t>
            </w:r>
          </w:p>
        </w:tc>
        <w:tc>
          <w:tcPr>
            <w:tcW w:w="1387" w:type="pct"/>
            <w:shd w:val="clear" w:color="auto" w:fill="auto"/>
          </w:tcPr>
          <w:p w14:paraId="5F843781" w14:textId="77777777" w:rsidR="005B3300" w:rsidRPr="00401CAC" w:rsidRDefault="005B3300" w:rsidP="000811C5">
            <w:pPr>
              <w:pStyle w:val="TAL"/>
              <w:rPr>
                <w:rFonts w:eastAsia="SimSun"/>
                <w:lang w:val="en-US" w:eastAsia="zh-CN"/>
              </w:rPr>
            </w:pPr>
            <w:r w:rsidRPr="00401CAC">
              <w:rPr>
                <w:rFonts w:eastAsia="SimSun"/>
                <w:lang w:val="en-US" w:eastAsia="zh-CN"/>
              </w:rPr>
              <w:t>Clause 6.3.3.2.2</w:t>
            </w:r>
          </w:p>
        </w:tc>
        <w:tc>
          <w:tcPr>
            <w:tcW w:w="1039" w:type="pct"/>
            <w:vMerge/>
          </w:tcPr>
          <w:p w14:paraId="6E524BF1" w14:textId="77777777" w:rsidR="005B3300" w:rsidRPr="00401CAC" w:rsidRDefault="005B3300" w:rsidP="000811C5">
            <w:pPr>
              <w:pStyle w:val="TAL"/>
              <w:rPr>
                <w:rFonts w:eastAsia="SimSun"/>
                <w:lang w:val="en-US" w:eastAsia="zh-CN"/>
              </w:rPr>
            </w:pPr>
          </w:p>
        </w:tc>
      </w:tr>
      <w:tr w:rsidR="005B3300" w:rsidRPr="00C25669" w14:paraId="6765D863" w14:textId="77777777" w:rsidTr="00575C91">
        <w:trPr>
          <w:trHeight w:val="57"/>
        </w:trPr>
        <w:tc>
          <w:tcPr>
            <w:tcW w:w="1464" w:type="pct"/>
            <w:vMerge/>
          </w:tcPr>
          <w:p w14:paraId="1A203750" w14:textId="77777777" w:rsidR="005B3300" w:rsidRPr="00401CAC" w:rsidRDefault="005B3300" w:rsidP="000811C5">
            <w:pPr>
              <w:pStyle w:val="TAL"/>
              <w:rPr>
                <w:rFonts w:eastAsia="SimSun"/>
                <w:lang w:val="en-US" w:eastAsia="zh-CN"/>
              </w:rPr>
            </w:pPr>
          </w:p>
        </w:tc>
        <w:tc>
          <w:tcPr>
            <w:tcW w:w="614" w:type="pct"/>
            <w:vMerge/>
          </w:tcPr>
          <w:p w14:paraId="60F6B8A6" w14:textId="77777777" w:rsidR="005B3300" w:rsidRPr="00401CAC" w:rsidRDefault="005B3300" w:rsidP="000811C5">
            <w:pPr>
              <w:pStyle w:val="TAL"/>
              <w:rPr>
                <w:rFonts w:eastAsia="SimSun"/>
                <w:lang w:val="en-US" w:eastAsia="zh-CN"/>
              </w:rPr>
            </w:pPr>
          </w:p>
        </w:tc>
        <w:tc>
          <w:tcPr>
            <w:tcW w:w="496" w:type="pct"/>
            <w:shd w:val="clear" w:color="auto" w:fill="auto"/>
          </w:tcPr>
          <w:p w14:paraId="7416A82B" w14:textId="77777777" w:rsidR="005B3300" w:rsidRPr="00401CAC" w:rsidRDefault="005B3300" w:rsidP="000811C5">
            <w:pPr>
              <w:pStyle w:val="TAL"/>
              <w:rPr>
                <w:rFonts w:eastAsia="SimSun"/>
                <w:lang w:val="en-US" w:eastAsia="zh-CN"/>
              </w:rPr>
            </w:pPr>
            <w:r w:rsidRPr="001B6373">
              <w:rPr>
                <w:rFonts w:eastAsia="SimSun" w:hint="eastAsia"/>
                <w:lang w:val="en-US" w:eastAsia="zh-CN"/>
              </w:rPr>
              <w:t>RI</w:t>
            </w:r>
          </w:p>
        </w:tc>
        <w:tc>
          <w:tcPr>
            <w:tcW w:w="1387" w:type="pct"/>
            <w:shd w:val="clear" w:color="auto" w:fill="auto"/>
          </w:tcPr>
          <w:p w14:paraId="243E8118" w14:textId="77777777" w:rsidR="005B3300" w:rsidRPr="00401CAC" w:rsidRDefault="005B3300" w:rsidP="000811C5">
            <w:pPr>
              <w:keepNext/>
              <w:keepLines/>
              <w:spacing w:after="0"/>
              <w:rPr>
                <w:rFonts w:ascii="Arial" w:eastAsia="SimSun" w:hAnsi="Arial"/>
                <w:sz w:val="18"/>
                <w:lang w:val="en-US" w:eastAsia="zh-CN"/>
              </w:rPr>
            </w:pPr>
            <w:r w:rsidRPr="00401CAC">
              <w:rPr>
                <w:rFonts w:ascii="Arial" w:eastAsia="SimSun" w:hAnsi="Arial"/>
                <w:sz w:val="18"/>
                <w:lang w:val="en-US" w:eastAsia="zh-CN"/>
              </w:rPr>
              <w:t>Clause 6.4.2.2</w:t>
            </w:r>
          </w:p>
          <w:p w14:paraId="0CEB38C8" w14:textId="77777777" w:rsidR="005B3300" w:rsidRPr="00401CAC" w:rsidRDefault="005B3300" w:rsidP="000811C5">
            <w:pPr>
              <w:pStyle w:val="TAL"/>
              <w:rPr>
                <w:rFonts w:eastAsia="SimSun"/>
                <w:lang w:val="en-US" w:eastAsia="zh-CN"/>
              </w:rPr>
            </w:pPr>
            <w:r w:rsidRPr="00401CAC">
              <w:rPr>
                <w:rFonts w:eastAsia="SimSun"/>
                <w:lang w:val="en-US" w:eastAsia="zh-CN"/>
              </w:rPr>
              <w:t>Clause 6.4.3.2</w:t>
            </w:r>
          </w:p>
        </w:tc>
        <w:tc>
          <w:tcPr>
            <w:tcW w:w="1039" w:type="pct"/>
            <w:vMerge/>
          </w:tcPr>
          <w:p w14:paraId="36EE19F0" w14:textId="77777777" w:rsidR="005B3300" w:rsidRPr="00401CAC" w:rsidRDefault="005B3300" w:rsidP="000811C5">
            <w:pPr>
              <w:pStyle w:val="TAL"/>
              <w:rPr>
                <w:rFonts w:eastAsia="SimSun"/>
                <w:lang w:val="en-US" w:eastAsia="zh-CN"/>
              </w:rPr>
            </w:pPr>
          </w:p>
        </w:tc>
      </w:tr>
      <w:tr w:rsidR="005B3300" w:rsidRPr="00C25669" w14:paraId="23BD6F92" w14:textId="77777777" w:rsidTr="00575C91">
        <w:trPr>
          <w:trHeight w:val="694"/>
        </w:trPr>
        <w:tc>
          <w:tcPr>
            <w:tcW w:w="1464" w:type="pct"/>
            <w:vMerge w:val="restart"/>
          </w:tcPr>
          <w:p w14:paraId="492B43C0" w14:textId="77777777" w:rsidR="005B3300" w:rsidRPr="00401CAC" w:rsidRDefault="005B3300" w:rsidP="000811C5">
            <w:pPr>
              <w:pStyle w:val="TAL"/>
              <w:rPr>
                <w:rFonts w:eastAsia="SimSun"/>
                <w:lang w:val="en-US" w:eastAsia="zh-CN"/>
              </w:rPr>
            </w:pPr>
            <w:r w:rsidRPr="00401CAC">
              <w:rPr>
                <w:rFonts w:eastAsia="SimSun"/>
                <w:lang w:val="en-US" w:eastAsia="zh-CN"/>
              </w:rPr>
              <w:t>Supported maximum number of ports across all configured NZP-CSI-RS resources per CC (maxConfigNumberPortsAcrossNZP-CSI-RS-PerCC)</w:t>
            </w:r>
          </w:p>
        </w:tc>
        <w:tc>
          <w:tcPr>
            <w:tcW w:w="614" w:type="pct"/>
            <w:vMerge w:val="restart"/>
          </w:tcPr>
          <w:p w14:paraId="1BD30B46" w14:textId="77777777" w:rsidR="005B3300" w:rsidRPr="00401CAC" w:rsidRDefault="005B3300" w:rsidP="000811C5">
            <w:pPr>
              <w:pStyle w:val="TAL"/>
              <w:rPr>
                <w:rFonts w:eastAsia="SimSun"/>
                <w:lang w:val="en-US" w:eastAsia="zh-CN"/>
              </w:rPr>
            </w:pPr>
            <w:r w:rsidRPr="001B6373">
              <w:rPr>
                <w:rFonts w:eastAsia="SimSun" w:hint="eastAsia"/>
                <w:lang w:val="en-US" w:eastAsia="zh-CN"/>
              </w:rPr>
              <w:t>FR1 FDD</w:t>
            </w:r>
          </w:p>
        </w:tc>
        <w:tc>
          <w:tcPr>
            <w:tcW w:w="496" w:type="pct"/>
            <w:shd w:val="clear" w:color="auto" w:fill="auto"/>
          </w:tcPr>
          <w:p w14:paraId="0A642CD6"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4018CE41"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1C179C9C" w14:textId="381DEE68"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50DFD307" w14:textId="77777777" w:rsidR="0016672C" w:rsidRPr="00401CAC" w:rsidRDefault="0016672C" w:rsidP="0016672C">
            <w:pPr>
              <w:pStyle w:val="TAL"/>
              <w:rPr>
                <w:rFonts w:eastAsia="SimSun"/>
                <w:lang w:val="en-US" w:eastAsia="zh-CN"/>
              </w:rPr>
            </w:pPr>
            <w:r w:rsidRPr="00401CAC">
              <w:rPr>
                <w:rFonts w:eastAsia="SimSun"/>
                <w:lang w:val="en-US" w:eastAsia="zh-CN"/>
              </w:rPr>
              <w:t>Clause 6.3.2.1.3</w:t>
            </w:r>
          </w:p>
          <w:p w14:paraId="12AD7C84" w14:textId="35AFA2E3" w:rsidR="005B3300" w:rsidRPr="001B6373" w:rsidRDefault="0016672C" w:rsidP="0016672C">
            <w:pPr>
              <w:keepNext/>
              <w:keepLines/>
              <w:spacing w:after="0"/>
              <w:rPr>
                <w:rFonts w:ascii="Arial" w:eastAsia="SimSun" w:hAnsi="Arial"/>
                <w:sz w:val="18"/>
                <w:lang w:val="en-US" w:eastAsia="zh-CN"/>
              </w:rPr>
            </w:pPr>
            <w:r w:rsidRPr="00401CAC">
              <w:rPr>
                <w:rFonts w:ascii="Arial" w:eastAsia="SimSun" w:hAnsi="Arial"/>
                <w:sz w:val="18"/>
                <w:lang w:val="en-US" w:eastAsia="zh-CN"/>
              </w:rPr>
              <w:t>Clause 6.3.2.1.4</w:t>
            </w:r>
          </w:p>
          <w:p w14:paraId="248E92D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020AAFA5" w14:textId="701EA2DB" w:rsidR="0016672C" w:rsidRDefault="005B3300" w:rsidP="0016672C">
            <w:pPr>
              <w:pStyle w:val="TAL"/>
              <w:rPr>
                <w:rFonts w:eastAsia="SimSun"/>
                <w:lang w:val="en-US" w:eastAsia="zh-CN"/>
              </w:rPr>
            </w:pPr>
            <w:r w:rsidRPr="001B6373">
              <w:rPr>
                <w:rFonts w:eastAsia="SimSun"/>
                <w:lang w:val="en-US" w:eastAsia="zh-CN"/>
              </w:rPr>
              <w:t>Clause 6.3.3.1.2</w:t>
            </w:r>
          </w:p>
          <w:p w14:paraId="6F01037D" w14:textId="77777777" w:rsidR="0016672C" w:rsidRPr="00401CAC" w:rsidRDefault="0016672C" w:rsidP="0016672C">
            <w:pPr>
              <w:pStyle w:val="TAL"/>
              <w:rPr>
                <w:rFonts w:eastAsia="SimSun"/>
                <w:lang w:val="en-US" w:eastAsia="zh-CN"/>
              </w:rPr>
            </w:pPr>
            <w:r w:rsidRPr="00401CAC">
              <w:rPr>
                <w:rFonts w:eastAsia="SimSun"/>
                <w:lang w:val="en-US" w:eastAsia="zh-CN"/>
              </w:rPr>
              <w:t>Clause 6.3.3.1.3</w:t>
            </w:r>
          </w:p>
          <w:p w14:paraId="0CA344FB" w14:textId="14EFB53F" w:rsidR="005B3300" w:rsidRPr="00401CAC" w:rsidRDefault="0016672C" w:rsidP="0016672C">
            <w:pPr>
              <w:pStyle w:val="TAL"/>
              <w:rPr>
                <w:rFonts w:eastAsia="SimSun"/>
                <w:lang w:val="en-US" w:eastAsia="zh-CN"/>
              </w:rPr>
            </w:pPr>
            <w:r w:rsidRPr="00401CAC">
              <w:rPr>
                <w:rFonts w:eastAsia="SimSun"/>
                <w:lang w:val="en-US" w:eastAsia="zh-CN"/>
              </w:rPr>
              <w:t>Clause 6.3.3.1.4</w:t>
            </w:r>
          </w:p>
        </w:tc>
        <w:tc>
          <w:tcPr>
            <w:tcW w:w="1039" w:type="pct"/>
            <w:vMerge w:val="restart"/>
          </w:tcPr>
          <w:p w14:paraId="6E99F79F" w14:textId="77777777" w:rsidR="005B3300" w:rsidRPr="00401CAC" w:rsidRDefault="005B3300" w:rsidP="000811C5">
            <w:pPr>
              <w:pStyle w:val="TAL"/>
              <w:rPr>
                <w:rFonts w:eastAsia="SimSun"/>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14:paraId="54DB2DA6" w14:textId="77777777" w:rsidTr="00575C91">
        <w:trPr>
          <w:trHeight w:val="252"/>
        </w:trPr>
        <w:tc>
          <w:tcPr>
            <w:tcW w:w="1464" w:type="pct"/>
            <w:vMerge/>
          </w:tcPr>
          <w:p w14:paraId="356E0197" w14:textId="77777777" w:rsidR="005B3300" w:rsidRPr="00401CAC" w:rsidRDefault="005B3300" w:rsidP="000811C5">
            <w:pPr>
              <w:pStyle w:val="TAL"/>
              <w:rPr>
                <w:rFonts w:eastAsia="SimSun"/>
                <w:lang w:val="en-US" w:eastAsia="zh-CN"/>
              </w:rPr>
            </w:pPr>
          </w:p>
        </w:tc>
        <w:tc>
          <w:tcPr>
            <w:tcW w:w="614" w:type="pct"/>
            <w:vMerge/>
          </w:tcPr>
          <w:p w14:paraId="583FD79E" w14:textId="77777777" w:rsidR="005B3300" w:rsidRPr="00401CAC" w:rsidRDefault="005B3300" w:rsidP="000811C5">
            <w:pPr>
              <w:pStyle w:val="TAL"/>
              <w:rPr>
                <w:rFonts w:eastAsia="SimSun"/>
                <w:lang w:val="en-US" w:eastAsia="zh-CN"/>
              </w:rPr>
            </w:pPr>
          </w:p>
        </w:tc>
        <w:tc>
          <w:tcPr>
            <w:tcW w:w="496" w:type="pct"/>
            <w:shd w:val="clear" w:color="auto" w:fill="auto"/>
          </w:tcPr>
          <w:p w14:paraId="243FB978"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3BBAE7BE" w14:textId="77777777" w:rsidR="005B3300" w:rsidRPr="00401CAC" w:rsidRDefault="005B3300" w:rsidP="000811C5">
            <w:pPr>
              <w:pStyle w:val="TAL"/>
              <w:rPr>
                <w:rFonts w:eastAsia="SimSun"/>
                <w:lang w:val="en-US" w:eastAsia="zh-CN"/>
              </w:rPr>
            </w:pPr>
            <w:r w:rsidRPr="001B6373">
              <w:rPr>
                <w:rFonts w:eastAsia="SimSun"/>
                <w:lang w:val="en-US" w:eastAsia="zh-CN"/>
              </w:rPr>
              <w:t>Clause 6.4.3.1 (Test 4)</w:t>
            </w:r>
          </w:p>
        </w:tc>
        <w:tc>
          <w:tcPr>
            <w:tcW w:w="1039" w:type="pct"/>
            <w:vMerge/>
          </w:tcPr>
          <w:p w14:paraId="0C5931E1" w14:textId="77777777" w:rsidR="005B3300" w:rsidRPr="00C25669" w:rsidRDefault="005B3300" w:rsidP="000811C5">
            <w:pPr>
              <w:pStyle w:val="TAL"/>
              <w:rPr>
                <w:lang w:val="en-US" w:eastAsia="zh-CN"/>
              </w:rPr>
            </w:pPr>
          </w:p>
        </w:tc>
      </w:tr>
      <w:tr w:rsidR="005B3300" w:rsidRPr="00C25669" w14:paraId="5916D07F" w14:textId="77777777" w:rsidTr="00575C91">
        <w:trPr>
          <w:trHeight w:val="694"/>
        </w:trPr>
        <w:tc>
          <w:tcPr>
            <w:tcW w:w="1464" w:type="pct"/>
            <w:vMerge/>
          </w:tcPr>
          <w:p w14:paraId="777319E2" w14:textId="77777777" w:rsidR="005B3300" w:rsidRPr="00401CAC" w:rsidRDefault="005B3300" w:rsidP="000811C5">
            <w:pPr>
              <w:pStyle w:val="TAL"/>
              <w:rPr>
                <w:rFonts w:eastAsia="SimSun"/>
                <w:lang w:val="en-US" w:eastAsia="zh-CN"/>
              </w:rPr>
            </w:pPr>
          </w:p>
        </w:tc>
        <w:tc>
          <w:tcPr>
            <w:tcW w:w="614" w:type="pct"/>
            <w:vMerge w:val="restart"/>
          </w:tcPr>
          <w:p w14:paraId="15B4F87A" w14:textId="77777777" w:rsidR="005B3300" w:rsidRPr="00401CAC" w:rsidRDefault="005B3300" w:rsidP="000811C5">
            <w:pPr>
              <w:pStyle w:val="TAL"/>
              <w:rPr>
                <w:rFonts w:eastAsia="SimSun"/>
                <w:lang w:val="en-US" w:eastAsia="zh-CN"/>
              </w:rPr>
            </w:pPr>
            <w:r>
              <w:rPr>
                <w:rFonts w:eastAsia="SimSun"/>
                <w:lang w:val="en-US" w:eastAsia="zh-CN"/>
              </w:rPr>
              <w:t>FR1 TDD</w:t>
            </w:r>
          </w:p>
        </w:tc>
        <w:tc>
          <w:tcPr>
            <w:tcW w:w="496" w:type="pct"/>
            <w:shd w:val="clear" w:color="auto" w:fill="auto"/>
          </w:tcPr>
          <w:p w14:paraId="5AAD2015" w14:textId="77777777" w:rsidR="005B3300" w:rsidRPr="00401CAC" w:rsidRDefault="005B3300" w:rsidP="000811C5">
            <w:pPr>
              <w:pStyle w:val="TAL"/>
              <w:rPr>
                <w:rFonts w:eastAsia="SimSun"/>
                <w:lang w:val="en-US" w:eastAsia="zh-CN"/>
              </w:rPr>
            </w:pPr>
            <w:r w:rsidRPr="001B6373">
              <w:rPr>
                <w:rFonts w:eastAsia="SimSun"/>
                <w:lang w:val="en-US" w:eastAsia="zh-CN"/>
              </w:rPr>
              <w:t>PMI</w:t>
            </w:r>
          </w:p>
        </w:tc>
        <w:tc>
          <w:tcPr>
            <w:tcW w:w="1387" w:type="pct"/>
            <w:shd w:val="clear" w:color="auto" w:fill="auto"/>
          </w:tcPr>
          <w:p w14:paraId="3EB4B592"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20E47700" w14:textId="60568FF4" w:rsidR="0016672C" w:rsidRDefault="005B3300" w:rsidP="0016672C">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7B604BA" w14:textId="77777777" w:rsidR="0016672C"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35A68A1E" w14:textId="1CE04996" w:rsidR="005B3300" w:rsidRPr="001B6373" w:rsidRDefault="0016672C" w:rsidP="0016672C">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0D5FD6"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36EE5CD0" w14:textId="798AF291" w:rsidR="0016672C" w:rsidRDefault="005B3300" w:rsidP="0016672C">
            <w:pPr>
              <w:pStyle w:val="TAL"/>
              <w:rPr>
                <w:rFonts w:eastAsia="SimSun"/>
                <w:lang w:val="en-US" w:eastAsia="zh-CN"/>
              </w:rPr>
            </w:pPr>
            <w:r w:rsidRPr="001B6373">
              <w:rPr>
                <w:rFonts w:eastAsia="SimSun"/>
                <w:lang w:val="en-US" w:eastAsia="zh-CN"/>
              </w:rPr>
              <w:t>Clause 6.3.3.2.2</w:t>
            </w:r>
          </w:p>
          <w:p w14:paraId="716B73CC" w14:textId="77777777" w:rsidR="0016672C" w:rsidRDefault="0016672C" w:rsidP="0016672C">
            <w:pPr>
              <w:pStyle w:val="TAL"/>
              <w:rPr>
                <w:rFonts w:eastAsia="SimSun"/>
                <w:lang w:val="en-US" w:eastAsia="zh-CN"/>
              </w:rPr>
            </w:pPr>
            <w:r>
              <w:rPr>
                <w:rFonts w:eastAsia="SimSun"/>
                <w:lang w:val="en-US" w:eastAsia="zh-CN"/>
              </w:rPr>
              <w:t>Clause 6.3.3.2.3</w:t>
            </w:r>
          </w:p>
          <w:p w14:paraId="092284C3" w14:textId="424649F4" w:rsidR="005B3300" w:rsidRPr="00401CAC" w:rsidRDefault="0016672C" w:rsidP="0016672C">
            <w:pPr>
              <w:pStyle w:val="TAL"/>
              <w:rPr>
                <w:rFonts w:eastAsia="SimSun"/>
                <w:lang w:val="en-US" w:eastAsia="zh-CN"/>
              </w:rPr>
            </w:pPr>
            <w:r w:rsidRPr="00401CAC">
              <w:rPr>
                <w:rFonts w:eastAsia="SimSun"/>
                <w:lang w:val="en-US" w:eastAsia="zh-CN"/>
              </w:rPr>
              <w:t>Clause 6.3.3.2.4</w:t>
            </w:r>
          </w:p>
        </w:tc>
        <w:tc>
          <w:tcPr>
            <w:tcW w:w="1039" w:type="pct"/>
            <w:vMerge/>
          </w:tcPr>
          <w:p w14:paraId="0C4BF586" w14:textId="77777777" w:rsidR="005B3300" w:rsidRPr="00C25669" w:rsidRDefault="005B3300" w:rsidP="000811C5">
            <w:pPr>
              <w:pStyle w:val="TAL"/>
              <w:rPr>
                <w:lang w:val="en-US" w:eastAsia="zh-CN"/>
              </w:rPr>
            </w:pPr>
          </w:p>
        </w:tc>
      </w:tr>
      <w:tr w:rsidR="005B3300" w:rsidRPr="00C25669" w14:paraId="6236BC49" w14:textId="77777777" w:rsidTr="00575C91">
        <w:trPr>
          <w:trHeight w:val="282"/>
        </w:trPr>
        <w:tc>
          <w:tcPr>
            <w:tcW w:w="1464" w:type="pct"/>
            <w:vMerge/>
          </w:tcPr>
          <w:p w14:paraId="5B498887" w14:textId="77777777" w:rsidR="005B3300" w:rsidRPr="00401CAC" w:rsidRDefault="005B3300" w:rsidP="000811C5">
            <w:pPr>
              <w:pStyle w:val="TAL"/>
              <w:rPr>
                <w:rFonts w:eastAsia="SimSun"/>
                <w:lang w:val="en-US" w:eastAsia="zh-CN"/>
              </w:rPr>
            </w:pPr>
          </w:p>
        </w:tc>
        <w:tc>
          <w:tcPr>
            <w:tcW w:w="614" w:type="pct"/>
            <w:vMerge/>
          </w:tcPr>
          <w:p w14:paraId="2F078E91" w14:textId="77777777" w:rsidR="005B3300" w:rsidRPr="00401CAC" w:rsidRDefault="005B3300" w:rsidP="000811C5">
            <w:pPr>
              <w:pStyle w:val="TAL"/>
              <w:rPr>
                <w:rFonts w:eastAsia="SimSun"/>
                <w:lang w:val="en-US" w:eastAsia="zh-CN"/>
              </w:rPr>
            </w:pPr>
          </w:p>
        </w:tc>
        <w:tc>
          <w:tcPr>
            <w:tcW w:w="496" w:type="pct"/>
            <w:shd w:val="clear" w:color="auto" w:fill="auto"/>
          </w:tcPr>
          <w:p w14:paraId="4FF51D40" w14:textId="77777777" w:rsidR="005B3300" w:rsidRPr="00401CAC" w:rsidRDefault="005B3300" w:rsidP="000811C5">
            <w:pPr>
              <w:pStyle w:val="TAL"/>
              <w:rPr>
                <w:rFonts w:eastAsia="SimSun"/>
                <w:lang w:val="en-US" w:eastAsia="zh-CN"/>
              </w:rPr>
            </w:pPr>
            <w:r w:rsidRPr="001B6373">
              <w:rPr>
                <w:rFonts w:eastAsia="SimSun"/>
                <w:lang w:val="en-US" w:eastAsia="zh-CN"/>
              </w:rPr>
              <w:t>RI</w:t>
            </w:r>
          </w:p>
        </w:tc>
        <w:tc>
          <w:tcPr>
            <w:tcW w:w="1387" w:type="pct"/>
            <w:shd w:val="clear" w:color="auto" w:fill="auto"/>
          </w:tcPr>
          <w:p w14:paraId="09701285" w14:textId="77777777" w:rsidR="005B3300" w:rsidRPr="00401CAC" w:rsidRDefault="005B3300" w:rsidP="000811C5">
            <w:pPr>
              <w:pStyle w:val="TAL"/>
              <w:rPr>
                <w:rFonts w:eastAsia="SimSun"/>
                <w:lang w:val="en-US" w:eastAsia="zh-CN"/>
              </w:rPr>
            </w:pPr>
            <w:r w:rsidRPr="001B6373">
              <w:rPr>
                <w:rFonts w:eastAsia="SimSun"/>
                <w:lang w:val="en-US" w:eastAsia="zh-CN"/>
              </w:rPr>
              <w:t>Clause 6.4.3.2 (Test 4)</w:t>
            </w:r>
          </w:p>
        </w:tc>
        <w:tc>
          <w:tcPr>
            <w:tcW w:w="1039" w:type="pct"/>
            <w:vMerge/>
          </w:tcPr>
          <w:p w14:paraId="2B832BDE" w14:textId="77777777" w:rsidR="005B3300" w:rsidRPr="00C25669" w:rsidRDefault="005B3300" w:rsidP="000811C5">
            <w:pPr>
              <w:pStyle w:val="TAL"/>
              <w:rPr>
                <w:lang w:val="en-US" w:eastAsia="zh-CN"/>
              </w:rPr>
            </w:pPr>
          </w:p>
        </w:tc>
      </w:tr>
    </w:tbl>
    <w:p w14:paraId="68E23826" w14:textId="77777777" w:rsidR="005B3300" w:rsidRPr="00C25669" w:rsidRDefault="005B3300" w:rsidP="005B3300">
      <w:pPr>
        <w:rPr>
          <w:lang w:eastAsia="zh-CN"/>
        </w:rPr>
      </w:pPr>
    </w:p>
    <w:p w14:paraId="7FBBFCCC" w14:textId="77777777" w:rsidR="006A208F" w:rsidRDefault="006A208F" w:rsidP="006A208F">
      <w:pPr>
        <w:pStyle w:val="Heading4"/>
        <w:rPr>
          <w:lang w:eastAsia="zh-CN"/>
        </w:rPr>
      </w:pPr>
      <w:bookmarkStart w:id="190" w:name="_Toc67918136"/>
      <w:bookmarkStart w:id="191" w:name="_Toc76298179"/>
      <w:bookmarkStart w:id="192" w:name="_Toc76572191"/>
      <w:bookmarkStart w:id="193" w:name="_Toc76652058"/>
      <w:bookmarkStart w:id="194" w:name="_Toc76652896"/>
      <w:bookmarkStart w:id="195" w:name="_Toc83742168"/>
      <w:bookmarkStart w:id="196" w:name="_Toc91440658"/>
      <w:bookmarkStart w:id="197" w:name="_Toc98849448"/>
      <w:bookmarkStart w:id="198" w:name="_Toc106543301"/>
      <w:bookmarkStart w:id="199" w:name="_Toc106737398"/>
      <w:bookmarkStart w:id="200" w:name="_Toc107233165"/>
      <w:bookmarkStart w:id="201" w:name="_Toc107234755"/>
      <w:bookmarkStart w:id="202" w:name="_Toc107419724"/>
      <w:bookmarkStart w:id="203" w:name="_Toc107477018"/>
      <w:bookmarkStart w:id="204" w:name="_Toc114565855"/>
      <w:bookmarkStart w:id="205" w:name="_Toc123936163"/>
      <w:bookmarkStart w:id="206" w:name="_Toc124377178"/>
      <w:bookmarkStart w:id="207" w:name="_Toc21338222"/>
      <w:bookmarkStart w:id="208" w:name="_Toc29808330"/>
      <w:bookmarkStart w:id="209" w:name="_Toc37068249"/>
      <w:bookmarkStart w:id="210" w:name="_Toc37083794"/>
      <w:bookmarkStart w:id="211" w:name="_Toc37084136"/>
      <w:bookmarkStart w:id="212" w:name="_Toc40209498"/>
      <w:bookmarkStart w:id="213" w:name="_Toc40209840"/>
      <w:bookmarkStart w:id="214" w:name="_Toc45892799"/>
      <w:bookmarkStart w:id="215" w:name="_Toc53176656"/>
      <w:bookmarkStart w:id="216" w:name="_Toc6112096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9DE1F82" w14:textId="77777777" w:rsidR="006A208F" w:rsidRDefault="006A208F" w:rsidP="006A208F">
      <w:pPr>
        <w:pStyle w:val="Heading5"/>
        <w:rPr>
          <w:snapToGrid w:val="0"/>
          <w:lang w:eastAsia="zh-CN"/>
        </w:rPr>
      </w:pPr>
      <w:bookmarkStart w:id="217" w:name="_Toc67918137"/>
      <w:bookmarkStart w:id="218" w:name="_Toc76298180"/>
      <w:bookmarkStart w:id="219" w:name="_Toc76572192"/>
      <w:bookmarkStart w:id="220" w:name="_Toc76652059"/>
      <w:bookmarkStart w:id="221" w:name="_Toc76652897"/>
      <w:bookmarkStart w:id="222" w:name="_Toc83742169"/>
      <w:bookmarkStart w:id="223" w:name="_Toc91440659"/>
      <w:bookmarkStart w:id="224" w:name="_Toc98849449"/>
      <w:bookmarkStart w:id="225" w:name="_Toc106543302"/>
      <w:bookmarkStart w:id="226" w:name="_Toc106737399"/>
      <w:bookmarkStart w:id="227" w:name="_Toc107233166"/>
      <w:bookmarkStart w:id="228" w:name="_Toc107234756"/>
      <w:bookmarkStart w:id="229" w:name="_Toc107419725"/>
      <w:bookmarkStart w:id="230" w:name="_Toc107477019"/>
      <w:bookmarkStart w:id="231" w:name="_Toc114565856"/>
      <w:bookmarkStart w:id="232" w:name="_Toc123936164"/>
      <w:bookmarkStart w:id="233"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96BB2BE" w14:textId="77777777" w:rsidR="006A208F" w:rsidRDefault="006A208F" w:rsidP="006A208F">
      <w:pPr>
        <w:rPr>
          <w:lang w:eastAsia="zh-CN"/>
        </w:rPr>
      </w:pPr>
      <w:r>
        <w:rPr>
          <w:lang w:eastAsia="zh-CN"/>
        </w:rPr>
        <w:t>The applicability and test rules for different duplex modes and SCS combinations are defined in Table 6.1.1.5.1-1.</w:t>
      </w:r>
    </w:p>
    <w:p w14:paraId="03B4E7D0" w14:textId="77777777" w:rsidR="006A208F" w:rsidRPr="001934FC" w:rsidRDefault="006A208F" w:rsidP="006A208F">
      <w:pPr>
        <w:pStyle w:val="TH"/>
        <w:rPr>
          <w:lang w:eastAsia="zh-CN"/>
        </w:rPr>
      </w:pPr>
      <w:r w:rsidRPr="001934FC">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6A208F" w:rsidRPr="001934FC" w14:paraId="75A5CAF0" w14:textId="77777777" w:rsidTr="001D2244">
        <w:trPr>
          <w:jc w:val="center"/>
        </w:trPr>
        <w:tc>
          <w:tcPr>
            <w:tcW w:w="1545" w:type="dxa"/>
            <w:shd w:val="clear" w:color="auto" w:fill="auto"/>
            <w:vAlign w:val="center"/>
          </w:tcPr>
          <w:p w14:paraId="4E2DC04C" w14:textId="77777777" w:rsidR="006A208F" w:rsidRPr="001934FC" w:rsidRDefault="006A208F" w:rsidP="001D2244">
            <w:pPr>
              <w:pStyle w:val="TAH"/>
              <w:rPr>
                <w:rFonts w:cs="Arial"/>
              </w:rPr>
            </w:pPr>
            <w:r w:rsidRPr="001934FC">
              <w:rPr>
                <w:rFonts w:cs="Arial"/>
              </w:rPr>
              <w:t>Tests</w:t>
            </w:r>
          </w:p>
        </w:tc>
        <w:tc>
          <w:tcPr>
            <w:tcW w:w="4971" w:type="dxa"/>
            <w:vAlign w:val="center"/>
          </w:tcPr>
          <w:p w14:paraId="4C37041E" w14:textId="77777777" w:rsidR="006A208F" w:rsidRPr="001934FC" w:rsidRDefault="006A208F" w:rsidP="001D2244">
            <w:pPr>
              <w:pStyle w:val="TAH"/>
              <w:rPr>
                <w:rFonts w:cs="Arial"/>
                <w:lang w:eastAsia="zh-CN"/>
              </w:rPr>
            </w:pPr>
            <w:r>
              <w:rPr>
                <w:rFonts w:cs="Arial"/>
                <w:lang w:eastAsia="zh-CN"/>
              </w:rPr>
              <w:t>PCell CC configuration</w:t>
            </w:r>
          </w:p>
        </w:tc>
      </w:tr>
      <w:tr w:rsidR="006A208F" w:rsidRPr="001A6DAB" w14:paraId="77031E3D" w14:textId="77777777" w:rsidTr="001D2244">
        <w:trPr>
          <w:jc w:val="center"/>
        </w:trPr>
        <w:tc>
          <w:tcPr>
            <w:tcW w:w="1545" w:type="dxa"/>
            <w:shd w:val="clear" w:color="auto" w:fill="auto"/>
            <w:vAlign w:val="center"/>
          </w:tcPr>
          <w:p w14:paraId="7467436F" w14:textId="77777777" w:rsidR="006A208F" w:rsidRPr="001934FC" w:rsidRDefault="006A208F" w:rsidP="001D2244">
            <w:pPr>
              <w:pStyle w:val="TAC"/>
              <w:rPr>
                <w:rFonts w:cs="Arial"/>
                <w:lang w:eastAsia="zh-CN"/>
              </w:rPr>
            </w:pPr>
            <w:r>
              <w:rPr>
                <w:rFonts w:cs="Arial"/>
                <w:lang w:eastAsia="zh-CN"/>
              </w:rPr>
              <w:t>Test 1 in Clause 6.2A.3.1.1</w:t>
            </w:r>
          </w:p>
        </w:tc>
        <w:tc>
          <w:tcPr>
            <w:tcW w:w="4971" w:type="dxa"/>
            <w:vAlign w:val="center"/>
          </w:tcPr>
          <w:p w14:paraId="3892E90B" w14:textId="77777777" w:rsidR="006A208F" w:rsidRPr="001A6DAB" w:rsidRDefault="006A208F" w:rsidP="001D2244">
            <w:pPr>
              <w:pStyle w:val="TAC"/>
              <w:rPr>
                <w:rFonts w:cs="Arial"/>
              </w:rPr>
            </w:pPr>
            <w:r>
              <w:t>TDD CC if supported, otherwise FDD CC</w:t>
            </w:r>
          </w:p>
        </w:tc>
      </w:tr>
      <w:tr w:rsidR="006A208F" w:rsidRPr="001934FC" w14:paraId="603051AD" w14:textId="77777777" w:rsidTr="001D2244">
        <w:trPr>
          <w:jc w:val="center"/>
        </w:trPr>
        <w:tc>
          <w:tcPr>
            <w:tcW w:w="1545" w:type="dxa"/>
            <w:shd w:val="clear" w:color="auto" w:fill="auto"/>
            <w:vAlign w:val="center"/>
          </w:tcPr>
          <w:p w14:paraId="4DAC02CB" w14:textId="77777777" w:rsidR="006A208F" w:rsidRDefault="006A208F" w:rsidP="001D2244">
            <w:pPr>
              <w:pStyle w:val="TAC"/>
              <w:rPr>
                <w:rFonts w:cs="Arial"/>
                <w:lang w:eastAsia="zh-CN"/>
              </w:rPr>
            </w:pPr>
            <w:r>
              <w:rPr>
                <w:rFonts w:cs="Arial"/>
                <w:lang w:eastAsia="zh-CN"/>
              </w:rPr>
              <w:t>Test 2 in Clause 6.2A.3.1.1 (NOTE 2)</w:t>
            </w:r>
          </w:p>
        </w:tc>
        <w:tc>
          <w:tcPr>
            <w:tcW w:w="4971" w:type="dxa"/>
            <w:vAlign w:val="center"/>
          </w:tcPr>
          <w:p w14:paraId="5AF410AB" w14:textId="77777777" w:rsidR="006A208F" w:rsidRDefault="006A208F" w:rsidP="001D2244">
            <w:pPr>
              <w:pStyle w:val="TAC"/>
            </w:pPr>
            <w:r>
              <w:t>Any of CCs</w:t>
            </w:r>
          </w:p>
        </w:tc>
      </w:tr>
      <w:tr w:rsidR="006A208F" w:rsidRPr="001934FC" w14:paraId="425D224A" w14:textId="77777777" w:rsidTr="001D2244">
        <w:trPr>
          <w:jc w:val="center"/>
        </w:trPr>
        <w:tc>
          <w:tcPr>
            <w:tcW w:w="1545" w:type="dxa"/>
            <w:shd w:val="clear" w:color="auto" w:fill="auto"/>
            <w:vAlign w:val="center"/>
          </w:tcPr>
          <w:p w14:paraId="38BA46B8" w14:textId="77777777" w:rsidR="006A208F" w:rsidRDefault="006A208F" w:rsidP="001D2244">
            <w:pPr>
              <w:pStyle w:val="TAC"/>
              <w:rPr>
                <w:rFonts w:cs="Arial"/>
                <w:lang w:eastAsia="zh-CN"/>
              </w:rPr>
            </w:pPr>
            <w:r>
              <w:rPr>
                <w:rFonts w:cs="Arial"/>
                <w:lang w:eastAsia="zh-CN"/>
              </w:rPr>
              <w:t>Test 3 in Clause 6.2A.3.1.1</w:t>
            </w:r>
          </w:p>
        </w:tc>
        <w:tc>
          <w:tcPr>
            <w:tcW w:w="4971" w:type="dxa"/>
            <w:vAlign w:val="center"/>
          </w:tcPr>
          <w:p w14:paraId="5D37D7C2" w14:textId="77777777" w:rsidR="006A208F" w:rsidRDefault="006A208F" w:rsidP="001D2244">
            <w:pPr>
              <w:pStyle w:val="TAC"/>
            </w:pPr>
            <w:r>
              <w:t>Any of CCs</w:t>
            </w:r>
          </w:p>
        </w:tc>
      </w:tr>
      <w:tr w:rsidR="006A208F" w:rsidRPr="003F2591" w14:paraId="46C9712E" w14:textId="77777777" w:rsidTr="001D2244">
        <w:trPr>
          <w:jc w:val="center"/>
        </w:trPr>
        <w:tc>
          <w:tcPr>
            <w:tcW w:w="6516" w:type="dxa"/>
            <w:gridSpan w:val="2"/>
            <w:shd w:val="clear" w:color="auto" w:fill="auto"/>
            <w:vAlign w:val="center"/>
          </w:tcPr>
          <w:p w14:paraId="09F9518B"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1: </w:t>
            </w:r>
            <w:r w:rsidRPr="00401CAC">
              <w:rPr>
                <w:rFonts w:ascii="Arial" w:eastAsiaTheme="minorEastAsia" w:hAnsi="Arial"/>
                <w:sz w:val="18"/>
              </w:rPr>
              <w:tab/>
              <w:t>The test coverage can be considered fulfilled if UE passes one of the CC as PCell in Test 1.</w:t>
            </w:r>
          </w:p>
          <w:p w14:paraId="3CBA011C" w14:textId="77777777" w:rsidR="006A208F" w:rsidRPr="00401CAC" w:rsidRDefault="006A208F" w:rsidP="00401CAC">
            <w:pPr>
              <w:keepNext/>
              <w:keepLines/>
              <w:spacing w:after="0"/>
              <w:ind w:left="851" w:hanging="851"/>
              <w:rPr>
                <w:rFonts w:eastAsiaTheme="minorEastAsia"/>
              </w:rPr>
            </w:pPr>
            <w:r w:rsidRPr="00401CAC">
              <w:rPr>
                <w:rFonts w:ascii="Arial" w:eastAsiaTheme="minorEastAsia" w:hAnsi="Arial"/>
                <w:sz w:val="18"/>
              </w:rPr>
              <w:t xml:space="preserve">NOTE 2: </w:t>
            </w:r>
            <w:r w:rsidRPr="00401CAC">
              <w:rPr>
                <w:rFonts w:ascii="Arial" w:eastAsiaTheme="minorEastAsia" w:hAnsi="Arial"/>
                <w:sz w:val="18"/>
              </w:rPr>
              <w:tab/>
              <w:t>These scenarios are only tested for UEs which are not verified with Test 1 in Clause 6.2A.3.1.1.</w:t>
            </w:r>
          </w:p>
        </w:tc>
      </w:tr>
    </w:tbl>
    <w:p w14:paraId="6B7FBFCA" w14:textId="77777777" w:rsidR="006A208F" w:rsidRPr="00C25669" w:rsidRDefault="006A208F" w:rsidP="006A208F">
      <w:pPr>
        <w:overflowPunct w:val="0"/>
        <w:autoSpaceDE w:val="0"/>
        <w:autoSpaceDN w:val="0"/>
        <w:adjustRightInd w:val="0"/>
        <w:textAlignment w:val="baseline"/>
        <w:rPr>
          <w:rFonts w:eastAsia="SimSun"/>
        </w:rPr>
      </w:pPr>
    </w:p>
    <w:p w14:paraId="3907BBAA" w14:textId="77777777" w:rsidR="006A208F" w:rsidRDefault="006A208F" w:rsidP="006A208F">
      <w:pPr>
        <w:pStyle w:val="Heading5"/>
        <w:rPr>
          <w:lang w:eastAsia="zh-CN"/>
        </w:rPr>
      </w:pPr>
      <w:bookmarkStart w:id="234" w:name="_Toc67918138"/>
      <w:bookmarkStart w:id="235" w:name="_Toc76298181"/>
      <w:bookmarkStart w:id="236" w:name="_Toc76572193"/>
      <w:bookmarkStart w:id="237" w:name="_Toc76652060"/>
      <w:bookmarkStart w:id="238" w:name="_Toc76652898"/>
      <w:bookmarkStart w:id="239" w:name="_Toc83742170"/>
      <w:bookmarkStart w:id="240" w:name="_Toc91440660"/>
      <w:bookmarkStart w:id="241" w:name="_Toc98849450"/>
      <w:bookmarkStart w:id="242" w:name="_Toc106543303"/>
      <w:bookmarkStart w:id="243" w:name="_Toc106737400"/>
      <w:bookmarkStart w:id="244" w:name="_Toc107233167"/>
      <w:bookmarkStart w:id="245" w:name="_Toc107234757"/>
      <w:bookmarkStart w:id="246" w:name="_Toc107419726"/>
      <w:bookmarkStart w:id="247" w:name="_Toc107477020"/>
      <w:bookmarkStart w:id="248" w:name="_Toc114565857"/>
      <w:bookmarkStart w:id="249" w:name="_Toc123936165"/>
      <w:bookmarkStart w:id="250"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8B74D4F" w14:textId="77777777" w:rsidR="006A208F" w:rsidRDefault="006A208F" w:rsidP="006A208F">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r>
        <w:rPr>
          <w:rFonts w:hint="eastAsia"/>
          <w:snapToGrid w:val="0"/>
          <w:lang w:eastAsia="zh-CN"/>
        </w:rPr>
        <w:t xml:space="preserve">clasue </w:t>
      </w:r>
      <w:r w:rsidRPr="00691985">
        <w:t>5.5A</w:t>
      </w:r>
      <w:r>
        <w:t xml:space="preserve"> in TS</w:t>
      </w:r>
      <w:r>
        <w:rPr>
          <w:rFonts w:hint="eastAsia"/>
          <w:lang w:eastAsia="zh-CN"/>
        </w:rPr>
        <w:t xml:space="preserve"> </w:t>
      </w:r>
      <w:r>
        <w:t>38.101-1 [6]</w:t>
      </w:r>
      <w:r w:rsidRPr="00353B15">
        <w:t xml:space="preserve">. </w:t>
      </w:r>
    </w:p>
    <w:p w14:paraId="2B1DC6C3" w14:textId="77777777" w:rsidR="006A208F" w:rsidRDefault="006A208F" w:rsidP="006A208F">
      <w:pPr>
        <w:snapToGrid w:val="0"/>
        <w:rPr>
          <w:lang w:eastAsia="zh-CN"/>
        </w:rPr>
      </w:pPr>
      <w:r w:rsidRPr="00353B15">
        <w:lastRenderedPageBreak/>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clasue </w:t>
      </w:r>
      <w:r w:rsidRPr="00F364CB">
        <w:rPr>
          <w:rFonts w:hint="eastAsia"/>
          <w:snapToGrid w:val="0"/>
          <w:lang w:eastAsia="zh-CN"/>
        </w:rPr>
        <w:t>5.1.1.</w:t>
      </w:r>
      <w:r>
        <w:rPr>
          <w:snapToGrid w:val="0"/>
          <w:lang w:eastAsia="zh-CN"/>
        </w:rPr>
        <w:t>7.1.</w:t>
      </w:r>
    </w:p>
    <w:p w14:paraId="305EF272"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4587BD74"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37BF445" w14:textId="77777777" w:rsidR="006A208F" w:rsidRDefault="006A208F" w:rsidP="006A208F">
      <w:pPr>
        <w:pStyle w:val="Heading5"/>
        <w:rPr>
          <w:lang w:eastAsia="zh-CN"/>
        </w:rPr>
      </w:pPr>
      <w:bookmarkStart w:id="251" w:name="_Toc67918139"/>
      <w:bookmarkStart w:id="252" w:name="_Toc76298182"/>
      <w:bookmarkStart w:id="253" w:name="_Toc76572194"/>
      <w:bookmarkStart w:id="254" w:name="_Toc76652061"/>
      <w:bookmarkStart w:id="255" w:name="_Toc76652899"/>
      <w:bookmarkStart w:id="256" w:name="_Toc83742171"/>
      <w:bookmarkStart w:id="257" w:name="_Toc91440661"/>
      <w:bookmarkStart w:id="258" w:name="_Toc98849451"/>
      <w:bookmarkStart w:id="259" w:name="_Toc106543304"/>
      <w:bookmarkStart w:id="260" w:name="_Toc106737401"/>
      <w:bookmarkStart w:id="261" w:name="_Toc107233168"/>
      <w:bookmarkStart w:id="262" w:name="_Toc107234758"/>
      <w:bookmarkStart w:id="263" w:name="_Toc107419727"/>
      <w:bookmarkStart w:id="264" w:name="_Toc107477021"/>
      <w:bookmarkStart w:id="265" w:name="_Toc114565858"/>
      <w:bookmarkStart w:id="266" w:name="_Toc123936166"/>
      <w:bookmarkStart w:id="267"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56A879" w14:textId="77777777"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288A06A5" w14:textId="77777777" w:rsidR="006A208F" w:rsidRDefault="006A208F" w:rsidP="006A208F">
      <w:pPr>
        <w:pStyle w:val="Heading5"/>
        <w:rPr>
          <w:lang w:eastAsia="zh-CN"/>
        </w:rPr>
      </w:pPr>
      <w:bookmarkStart w:id="268" w:name="_Toc67918140"/>
      <w:bookmarkStart w:id="269" w:name="_Toc76298183"/>
      <w:bookmarkStart w:id="270" w:name="_Toc76572195"/>
      <w:bookmarkStart w:id="271" w:name="_Toc76652062"/>
      <w:bookmarkStart w:id="272" w:name="_Toc76652900"/>
      <w:bookmarkStart w:id="273" w:name="_Toc83742172"/>
      <w:bookmarkStart w:id="274" w:name="_Toc91440662"/>
      <w:bookmarkStart w:id="275" w:name="_Toc98849452"/>
      <w:bookmarkStart w:id="276" w:name="_Toc106543305"/>
      <w:bookmarkStart w:id="277" w:name="_Toc106737402"/>
      <w:bookmarkStart w:id="278" w:name="_Toc107233169"/>
      <w:bookmarkStart w:id="279" w:name="_Toc107234759"/>
      <w:bookmarkStart w:id="280" w:name="_Toc107419728"/>
      <w:bookmarkStart w:id="281" w:name="_Toc107477022"/>
      <w:bookmarkStart w:id="282" w:name="_Toc114565859"/>
      <w:bookmarkStart w:id="283" w:name="_Toc123936167"/>
      <w:bookmarkStart w:id="284"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22DB5DE" w14:textId="77777777" w:rsidR="006A208F" w:rsidRDefault="006A208F" w:rsidP="006A208F">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3EA6DBE4" w14:textId="3CFF94A3" w:rsidR="006A208F" w:rsidRDefault="006A208F" w:rsidP="006A208F">
      <w:pPr>
        <w:rPr>
          <w:lang w:eastAsia="zh-CN"/>
        </w:rPr>
      </w:pPr>
    </w:p>
    <w:p w14:paraId="003FCB1F" w14:textId="77777777" w:rsidR="00A3790A" w:rsidRPr="00C25669" w:rsidRDefault="00A3790A" w:rsidP="00A3790A">
      <w:pPr>
        <w:pStyle w:val="Heading4"/>
        <w:rPr>
          <w:lang w:eastAsia="zh-CN"/>
        </w:rPr>
      </w:pPr>
      <w:bookmarkStart w:id="285" w:name="_Toc114565860"/>
      <w:bookmarkStart w:id="286" w:name="_Toc123936168"/>
      <w:bookmarkStart w:id="287" w:name="_Toc124377183"/>
      <w:r w:rsidRPr="00C25669">
        <w:rPr>
          <w:lang w:eastAsia="zh-CN"/>
        </w:rPr>
        <w:t>6.1.1.</w:t>
      </w:r>
      <w:r>
        <w:rPr>
          <w:lang w:eastAsia="zh-CN"/>
        </w:rPr>
        <w:t>6</w:t>
      </w:r>
      <w:r w:rsidRPr="00C25669">
        <w:rPr>
          <w:lang w:eastAsia="zh-CN"/>
        </w:rPr>
        <w:tab/>
        <w:t xml:space="preserve">Applicability of requirements for </w:t>
      </w:r>
      <w:r>
        <w:rPr>
          <w:lang w:eastAsia="zh-CN"/>
        </w:rPr>
        <w:t>RedCap</w:t>
      </w:r>
      <w:bookmarkEnd w:id="285"/>
      <w:bookmarkEnd w:id="286"/>
      <w:bookmarkEnd w:id="287"/>
    </w:p>
    <w:p w14:paraId="2A6024A1" w14:textId="211E6174" w:rsidR="00A3790A" w:rsidRDefault="00A3790A" w:rsidP="00A3790A">
      <w:r w:rsidRPr="00C25669">
        <w:rPr>
          <w:rFonts w:eastAsia="SimSun"/>
        </w:rPr>
        <w:t>The performance requirements in Table 6.1.1.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258D6E91" w14:textId="66FD18EC" w:rsidR="001F7E9D" w:rsidRPr="00C25669" w:rsidRDefault="001F7E9D" w:rsidP="00A3790A">
      <w:r>
        <w:t xml:space="preserve">Other performance requirements </w:t>
      </w:r>
      <w:r w:rsidRPr="002663CC">
        <w:t>mandatory for UE supporting NR operation</w:t>
      </w:r>
      <w:r>
        <w:t xml:space="preserve"> defined in Section 6 but not included in table </w:t>
      </w:r>
      <w:r>
        <w:rPr>
          <w:rFonts w:eastAsia="SimSun"/>
        </w:rPr>
        <w:t>6</w:t>
      </w:r>
      <w:r w:rsidRPr="00C25669">
        <w:rPr>
          <w:rFonts w:eastAsia="SimSun"/>
        </w:rPr>
        <w:t>.1.1.</w:t>
      </w:r>
      <w:r>
        <w:rPr>
          <w:rFonts w:eastAsia="SimSun"/>
        </w:rPr>
        <w:t>6</w:t>
      </w:r>
      <w:r w:rsidRPr="00C25669">
        <w:rPr>
          <w:rFonts w:eastAsia="SimSun"/>
        </w:rPr>
        <w:t>-1</w:t>
      </w:r>
      <w:r>
        <w:rPr>
          <w:rFonts w:eastAsia="SimSun"/>
        </w:rPr>
        <w:t xml:space="preserve"> should not be considered applicable to RedCap UEs</w:t>
      </w:r>
      <w:r w:rsidR="0018185A">
        <w:rPr>
          <w:rFonts w:eastAsia="SimSun"/>
        </w:rPr>
        <w:t>.</w:t>
      </w:r>
    </w:p>
    <w:p w14:paraId="4569F496" w14:textId="77777777" w:rsidR="00A3790A" w:rsidRPr="00C25669" w:rsidRDefault="00A3790A" w:rsidP="00A3790A">
      <w:pPr>
        <w:pStyle w:val="TH"/>
      </w:pPr>
      <w:r w:rsidRPr="00C25669">
        <w:t>Table 6.1.1.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778"/>
        <w:gridCol w:w="2633"/>
        <w:gridCol w:w="1906"/>
      </w:tblGrid>
      <w:tr w:rsidR="00A3790A" w:rsidRPr="00C25669" w14:paraId="7B45FFA5" w14:textId="77777777" w:rsidTr="00FA064B">
        <w:trPr>
          <w:trHeight w:val="58"/>
        </w:trPr>
        <w:tc>
          <w:tcPr>
            <w:tcW w:w="982" w:type="pct"/>
            <w:tcBorders>
              <w:top w:val="single" w:sz="4" w:space="0" w:color="auto"/>
              <w:left w:val="single" w:sz="4" w:space="0" w:color="auto"/>
              <w:bottom w:val="single" w:sz="4" w:space="0" w:color="auto"/>
              <w:right w:val="single" w:sz="4" w:space="0" w:color="auto"/>
            </w:tcBorders>
          </w:tcPr>
          <w:p w14:paraId="0CD9067F" w14:textId="77777777" w:rsidR="00A3790A" w:rsidRPr="00C25669" w:rsidRDefault="00A3790A" w:rsidP="00FA064B">
            <w:pPr>
              <w:pStyle w:val="TAH"/>
              <w:rPr>
                <w:lang w:eastAsia="ko-KR"/>
              </w:rPr>
            </w:pPr>
            <w:r>
              <w:rPr>
                <w:lang w:eastAsia="ko-KR"/>
              </w:rPr>
              <w:t>UE capability</w:t>
            </w:r>
          </w:p>
        </w:tc>
        <w:tc>
          <w:tcPr>
            <w:tcW w:w="1591" w:type="pct"/>
            <w:gridSpan w:val="2"/>
            <w:tcBorders>
              <w:top w:val="single" w:sz="4" w:space="0" w:color="auto"/>
              <w:left w:val="single" w:sz="4" w:space="0" w:color="auto"/>
              <w:bottom w:val="single" w:sz="4" w:space="0" w:color="auto"/>
              <w:right w:val="single" w:sz="4" w:space="0" w:color="auto"/>
            </w:tcBorders>
          </w:tcPr>
          <w:p w14:paraId="7CDAEE1B" w14:textId="77777777" w:rsidR="00A3790A" w:rsidRPr="00C25669" w:rsidRDefault="00A3790A" w:rsidP="00FA064B">
            <w:pPr>
              <w:pStyle w:val="TAH"/>
              <w:rPr>
                <w:lang w:eastAsia="ko-KR"/>
              </w:rPr>
            </w:pPr>
            <w:r w:rsidRPr="00C25669">
              <w:rPr>
                <w:lang w:eastAsia="ko-KR"/>
              </w:rPr>
              <w:t>Test type</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5ED75F2" w14:textId="77777777" w:rsidR="00A3790A" w:rsidRPr="00C25669" w:rsidRDefault="00A3790A" w:rsidP="00FA064B">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31D2B3BC" w14:textId="77777777" w:rsidR="00A3790A" w:rsidRPr="00C25669" w:rsidRDefault="00A3790A" w:rsidP="00FA064B">
            <w:pPr>
              <w:pStyle w:val="TAH"/>
              <w:rPr>
                <w:lang w:eastAsia="ko-KR"/>
              </w:rPr>
            </w:pPr>
            <w:r w:rsidRPr="00C25669">
              <w:rPr>
                <w:lang w:eastAsia="ko-KR"/>
              </w:rPr>
              <w:t>Applicability notes</w:t>
            </w:r>
          </w:p>
        </w:tc>
      </w:tr>
      <w:tr w:rsidR="00A3790A" w:rsidRPr="00C25669" w14:paraId="0B03FDEF" w14:textId="77777777" w:rsidTr="00FA064B">
        <w:trPr>
          <w:trHeight w:val="153"/>
        </w:trPr>
        <w:tc>
          <w:tcPr>
            <w:tcW w:w="982" w:type="pct"/>
            <w:tcBorders>
              <w:top w:val="single" w:sz="4" w:space="0" w:color="auto"/>
              <w:left w:val="single" w:sz="4" w:space="0" w:color="auto"/>
              <w:bottom w:val="nil"/>
              <w:right w:val="single" w:sz="4" w:space="0" w:color="auto"/>
            </w:tcBorders>
            <w:shd w:val="clear" w:color="auto" w:fill="auto"/>
          </w:tcPr>
          <w:p w14:paraId="476D60AA" w14:textId="77777777" w:rsidR="00A3790A" w:rsidRPr="00C25669" w:rsidRDefault="00A3790A" w:rsidP="00FA064B">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4A22402F" w14:textId="77777777" w:rsidR="00A3790A" w:rsidRPr="00C25669" w:rsidRDefault="00A3790A" w:rsidP="00FA064B">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left w:val="single" w:sz="4" w:space="0" w:color="auto"/>
            </w:tcBorders>
            <w:shd w:val="clear" w:color="auto" w:fill="auto"/>
          </w:tcPr>
          <w:p w14:paraId="1F053088" w14:textId="77777777" w:rsidR="00A3790A" w:rsidRPr="00C25669" w:rsidRDefault="00A3790A" w:rsidP="00FA064B">
            <w:pPr>
              <w:pStyle w:val="TAL"/>
              <w:rPr>
                <w:lang w:val="en-US" w:eastAsia="zh-CN"/>
              </w:rPr>
            </w:pPr>
            <w:r>
              <w:rPr>
                <w:rFonts w:eastAsia="SimSun"/>
                <w:lang w:val="en-US" w:eastAsia="zh-CN"/>
              </w:rPr>
              <w:t>CQI</w:t>
            </w:r>
          </w:p>
        </w:tc>
        <w:tc>
          <w:tcPr>
            <w:tcW w:w="1408" w:type="pct"/>
            <w:tcBorders>
              <w:right w:val="single" w:sz="4" w:space="0" w:color="auto"/>
            </w:tcBorders>
            <w:shd w:val="clear" w:color="auto" w:fill="auto"/>
          </w:tcPr>
          <w:p w14:paraId="252382A3" w14:textId="77777777" w:rsidR="00A3790A" w:rsidRPr="00581BF5" w:rsidRDefault="00A3790A" w:rsidP="00FA064B">
            <w:pPr>
              <w:pStyle w:val="TAL"/>
            </w:pPr>
            <w:r w:rsidRPr="00581BF5">
              <w:rPr>
                <w:rFonts w:eastAsia="SimSun"/>
                <w:lang w:val="en-US" w:eastAsia="zh-CN"/>
              </w:rPr>
              <w:t xml:space="preserve">All tests in Clause </w:t>
            </w:r>
            <w:r w:rsidRPr="00581BF5">
              <w:t>6.2.1.1.1.1</w:t>
            </w:r>
          </w:p>
          <w:p w14:paraId="5E5767A7" w14:textId="77777777" w:rsidR="00A3790A" w:rsidRPr="00581BF5" w:rsidRDefault="00A3790A" w:rsidP="00FA064B">
            <w:pPr>
              <w:pStyle w:val="TAL"/>
              <w:rPr>
                <w:lang w:val="en-US" w:eastAsia="zh-CN"/>
              </w:rPr>
            </w:pPr>
            <w:r w:rsidRPr="00581BF5">
              <w:t>All tests in Clause 6.2.1.1.2.1</w:t>
            </w:r>
          </w:p>
        </w:tc>
        <w:tc>
          <w:tcPr>
            <w:tcW w:w="1019" w:type="pct"/>
            <w:tcBorders>
              <w:top w:val="single" w:sz="4" w:space="0" w:color="auto"/>
              <w:left w:val="single" w:sz="4" w:space="0" w:color="auto"/>
              <w:bottom w:val="nil"/>
              <w:right w:val="single" w:sz="4" w:space="0" w:color="auto"/>
            </w:tcBorders>
            <w:shd w:val="clear" w:color="auto" w:fill="auto"/>
          </w:tcPr>
          <w:p w14:paraId="5A305399" w14:textId="77777777" w:rsidR="00A3790A" w:rsidRPr="00C25669" w:rsidRDefault="00A3790A" w:rsidP="00FA064B">
            <w:pPr>
              <w:pStyle w:val="TAL"/>
              <w:rPr>
                <w:lang w:val="en-US" w:eastAsia="zh-CN"/>
              </w:rPr>
            </w:pPr>
          </w:p>
        </w:tc>
      </w:tr>
      <w:tr w:rsidR="00A3790A" w:rsidRPr="00C25669" w14:paraId="64D070C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33317C23"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0C741B0B"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5D3E1DAE"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33058E41"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6.3.1.1.1</w:t>
            </w:r>
          </w:p>
        </w:tc>
        <w:tc>
          <w:tcPr>
            <w:tcW w:w="1019" w:type="pct"/>
            <w:tcBorders>
              <w:top w:val="nil"/>
              <w:left w:val="single" w:sz="4" w:space="0" w:color="auto"/>
              <w:bottom w:val="nil"/>
              <w:right w:val="single" w:sz="4" w:space="0" w:color="auto"/>
            </w:tcBorders>
            <w:shd w:val="clear" w:color="auto" w:fill="auto"/>
          </w:tcPr>
          <w:p w14:paraId="772F189F" w14:textId="77777777" w:rsidR="00A3790A" w:rsidRPr="00C25669" w:rsidRDefault="00A3790A" w:rsidP="00FA064B">
            <w:pPr>
              <w:pStyle w:val="TAL"/>
              <w:rPr>
                <w:lang w:val="en-US" w:eastAsia="zh-CN"/>
              </w:rPr>
            </w:pPr>
          </w:p>
        </w:tc>
      </w:tr>
      <w:tr w:rsidR="00A3790A" w:rsidRPr="00C25669" w14:paraId="1582AE95"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B82E359"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758A67F"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left w:val="single" w:sz="4" w:space="0" w:color="auto"/>
            </w:tcBorders>
            <w:shd w:val="clear" w:color="auto" w:fill="auto"/>
          </w:tcPr>
          <w:p w14:paraId="7EF835D1"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right w:val="single" w:sz="4" w:space="0" w:color="auto"/>
            </w:tcBorders>
            <w:shd w:val="clear" w:color="auto" w:fill="auto"/>
          </w:tcPr>
          <w:p w14:paraId="13359168"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6.2.1.2.1.1</w:t>
            </w:r>
          </w:p>
          <w:p w14:paraId="09180DA3"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rPr>
              <w:t xml:space="preserve">All tests in Clause </w:t>
            </w:r>
            <w:r w:rsidRPr="00581BF5">
              <w:rPr>
                <w:rFonts w:ascii="Arial" w:hAnsi="Arial"/>
                <w:sz w:val="18"/>
              </w:rPr>
              <w:t>6.2.1.2.2.1</w:t>
            </w:r>
          </w:p>
        </w:tc>
        <w:tc>
          <w:tcPr>
            <w:tcW w:w="1019" w:type="pct"/>
            <w:tcBorders>
              <w:top w:val="nil"/>
              <w:left w:val="single" w:sz="4" w:space="0" w:color="auto"/>
              <w:bottom w:val="nil"/>
              <w:right w:val="single" w:sz="4" w:space="0" w:color="auto"/>
            </w:tcBorders>
            <w:shd w:val="clear" w:color="auto" w:fill="auto"/>
          </w:tcPr>
          <w:p w14:paraId="7ACFEB4C" w14:textId="77777777" w:rsidR="00A3790A" w:rsidRPr="00C25669" w:rsidRDefault="00A3790A" w:rsidP="00FA064B">
            <w:pPr>
              <w:pStyle w:val="TAL"/>
              <w:rPr>
                <w:lang w:val="en-US" w:eastAsia="zh-CN"/>
              </w:rPr>
            </w:pPr>
          </w:p>
        </w:tc>
      </w:tr>
      <w:tr w:rsidR="00A3790A" w:rsidRPr="00C25669" w14:paraId="7274A7C2"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1705A3A"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E424394" w14:textId="77777777" w:rsidR="00A3790A" w:rsidRPr="0062375F" w:rsidRDefault="00A3790A" w:rsidP="00FA064B">
            <w:pPr>
              <w:pStyle w:val="TAL"/>
              <w:rPr>
                <w:rFonts w:eastAsia="SimSun"/>
                <w:lang w:val="en-US" w:eastAsia="zh-CN"/>
              </w:rPr>
            </w:pPr>
          </w:p>
        </w:tc>
        <w:tc>
          <w:tcPr>
            <w:tcW w:w="416" w:type="pct"/>
            <w:tcBorders>
              <w:left w:val="single" w:sz="4" w:space="0" w:color="auto"/>
            </w:tcBorders>
            <w:shd w:val="clear" w:color="auto" w:fill="auto"/>
          </w:tcPr>
          <w:p w14:paraId="2F275CCF"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right w:val="single" w:sz="4" w:space="0" w:color="auto"/>
            </w:tcBorders>
            <w:shd w:val="clear" w:color="auto" w:fill="auto"/>
          </w:tcPr>
          <w:p w14:paraId="14203516"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All tests in Clause </w:t>
            </w:r>
            <w:r w:rsidRPr="00581BF5">
              <w:rPr>
                <w:rFonts w:ascii="Arial" w:hAnsi="Arial"/>
                <w:sz w:val="18"/>
              </w:rPr>
              <w:t>6.3.1.2.1</w:t>
            </w:r>
          </w:p>
        </w:tc>
        <w:tc>
          <w:tcPr>
            <w:tcW w:w="1019" w:type="pct"/>
            <w:tcBorders>
              <w:top w:val="nil"/>
              <w:left w:val="single" w:sz="4" w:space="0" w:color="auto"/>
              <w:bottom w:val="single" w:sz="4" w:space="0" w:color="auto"/>
              <w:right w:val="single" w:sz="4" w:space="0" w:color="auto"/>
            </w:tcBorders>
            <w:shd w:val="clear" w:color="auto" w:fill="auto"/>
          </w:tcPr>
          <w:p w14:paraId="32A15633" w14:textId="77777777" w:rsidR="00A3790A" w:rsidRPr="00C25669" w:rsidRDefault="00A3790A" w:rsidP="00FA064B">
            <w:pPr>
              <w:pStyle w:val="TAL"/>
              <w:rPr>
                <w:lang w:val="en-US" w:eastAsia="zh-CN"/>
              </w:rPr>
            </w:pPr>
          </w:p>
        </w:tc>
      </w:tr>
      <w:tr w:rsidR="00A3790A" w:rsidRPr="00C25669" w14:paraId="20704B1A" w14:textId="77777777" w:rsidTr="00FA064B">
        <w:trPr>
          <w:trHeight w:val="58"/>
        </w:trPr>
        <w:tc>
          <w:tcPr>
            <w:tcW w:w="982" w:type="pct"/>
            <w:tcBorders>
              <w:top w:val="single" w:sz="4" w:space="0" w:color="auto"/>
              <w:left w:val="single" w:sz="4" w:space="0" w:color="auto"/>
              <w:bottom w:val="nil"/>
              <w:right w:val="single" w:sz="4" w:space="0" w:color="auto"/>
            </w:tcBorders>
            <w:shd w:val="clear" w:color="auto" w:fill="auto"/>
          </w:tcPr>
          <w:p w14:paraId="0054B764" w14:textId="77777777" w:rsidR="00A3790A" w:rsidRPr="00C25669" w:rsidRDefault="00A3790A" w:rsidP="00FA064B">
            <w:pPr>
              <w:pStyle w:val="TAL"/>
              <w:rPr>
                <w:lang w:val="en-US" w:eastAsia="zh-CN"/>
              </w:rPr>
            </w:pPr>
            <w:r>
              <w:rPr>
                <w:lang w:val="en-US" w:eastAsia="zh-CN"/>
              </w:rPr>
              <w:t>RedCap with 2RX</w:t>
            </w:r>
          </w:p>
        </w:tc>
        <w:tc>
          <w:tcPr>
            <w:tcW w:w="1175" w:type="pct"/>
            <w:tcBorders>
              <w:top w:val="single" w:sz="4" w:space="0" w:color="auto"/>
              <w:left w:val="single" w:sz="4" w:space="0" w:color="auto"/>
              <w:bottom w:val="nil"/>
              <w:right w:val="single" w:sz="4" w:space="0" w:color="auto"/>
            </w:tcBorders>
          </w:tcPr>
          <w:p w14:paraId="4D0C18D2" w14:textId="77777777" w:rsidR="00A3790A" w:rsidRPr="00765AF9" w:rsidRDefault="00A3790A" w:rsidP="00FA064B">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421118C" w14:textId="77777777" w:rsidR="00A3790A" w:rsidRPr="00765AF9"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63AB073E" w14:textId="77777777" w:rsidR="00A3790A" w:rsidRPr="00581BF5" w:rsidRDefault="00A3790A" w:rsidP="00FA064B">
            <w:pPr>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w:t>
            </w:r>
            <w:r>
              <w:rPr>
                <w:rFonts w:ascii="Arial" w:hAnsi="Arial"/>
                <w:sz w:val="18"/>
              </w:rPr>
              <w:t>2</w:t>
            </w:r>
            <w:r w:rsidRPr="00581BF5">
              <w:rPr>
                <w:rFonts w:ascii="Arial" w:hAnsi="Arial"/>
                <w:sz w:val="18"/>
              </w:rPr>
              <w:t>.</w:t>
            </w:r>
            <w:r>
              <w:rPr>
                <w:rFonts w:ascii="Arial" w:hAnsi="Arial"/>
                <w:sz w:val="18"/>
              </w:rPr>
              <w:t>1</w:t>
            </w:r>
            <w:r w:rsidRPr="00581BF5">
              <w:rPr>
                <w:rFonts w:ascii="Arial" w:hAnsi="Arial"/>
                <w:sz w:val="18"/>
              </w:rPr>
              <w:t>.1.</w:t>
            </w:r>
            <w:r>
              <w:rPr>
                <w:rFonts w:ascii="Arial" w:hAnsi="Arial"/>
                <w:sz w:val="18"/>
              </w:rPr>
              <w:t>4</w:t>
            </w:r>
          </w:p>
          <w:p w14:paraId="3341B821" w14:textId="109E0C25" w:rsidR="00A3790A" w:rsidRPr="00581BF5" w:rsidRDefault="00A3790A" w:rsidP="00FA064B">
            <w:pPr>
              <w:rPr>
                <w:rFonts w:ascii="Arial" w:hAnsi="Arial"/>
                <w:sz w:val="18"/>
              </w:rPr>
            </w:pPr>
            <w:r w:rsidRPr="00581BF5">
              <w:rPr>
                <w:rFonts w:ascii="Arial" w:hAnsi="Arial"/>
                <w:sz w:val="18"/>
              </w:rPr>
              <w:t>All tests in Clause 6.2.2.1.</w:t>
            </w:r>
            <w:r>
              <w:rPr>
                <w:rFonts w:ascii="Arial" w:hAnsi="Arial"/>
                <w:sz w:val="18"/>
              </w:rPr>
              <w:t>2</w:t>
            </w:r>
            <w:r w:rsidRPr="00581BF5">
              <w:rPr>
                <w:rFonts w:ascii="Arial" w:hAnsi="Arial"/>
                <w:sz w:val="18"/>
              </w:rPr>
              <w:t>.</w:t>
            </w:r>
            <w:r>
              <w:rPr>
                <w:rFonts w:ascii="Arial" w:hAnsi="Arial"/>
                <w:sz w:val="18"/>
              </w:rPr>
              <w:t>4</w:t>
            </w:r>
          </w:p>
        </w:tc>
        <w:tc>
          <w:tcPr>
            <w:tcW w:w="1019" w:type="pct"/>
            <w:tcBorders>
              <w:top w:val="single" w:sz="4" w:space="0" w:color="auto"/>
              <w:left w:val="single" w:sz="4" w:space="0" w:color="auto"/>
              <w:bottom w:val="nil"/>
              <w:right w:val="single" w:sz="4" w:space="0" w:color="auto"/>
            </w:tcBorders>
            <w:shd w:val="clear" w:color="auto" w:fill="auto"/>
          </w:tcPr>
          <w:p w14:paraId="7B41A553" w14:textId="77777777" w:rsidR="00A3790A" w:rsidRPr="00C25669" w:rsidRDefault="00A3790A" w:rsidP="00FA064B">
            <w:pPr>
              <w:pStyle w:val="TAL"/>
              <w:rPr>
                <w:lang w:val="en-US" w:eastAsia="zh-CN"/>
              </w:rPr>
            </w:pPr>
          </w:p>
        </w:tc>
      </w:tr>
      <w:tr w:rsidR="00A3790A" w:rsidRPr="00C25669" w14:paraId="03E71213"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0EFDF84B"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402B128A"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F7301F0"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A1E2ACF"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6.3.2.1.1 (Test 1)</w:t>
            </w:r>
          </w:p>
        </w:tc>
        <w:tc>
          <w:tcPr>
            <w:tcW w:w="1019" w:type="pct"/>
            <w:tcBorders>
              <w:top w:val="nil"/>
              <w:left w:val="single" w:sz="4" w:space="0" w:color="auto"/>
              <w:bottom w:val="nil"/>
              <w:right w:val="single" w:sz="4" w:space="0" w:color="auto"/>
            </w:tcBorders>
            <w:shd w:val="clear" w:color="auto" w:fill="auto"/>
          </w:tcPr>
          <w:p w14:paraId="425CF9C7" w14:textId="77777777" w:rsidR="00A3790A" w:rsidRPr="00C25669" w:rsidRDefault="00A3790A" w:rsidP="00FA064B">
            <w:pPr>
              <w:pStyle w:val="TAL"/>
              <w:rPr>
                <w:lang w:val="en-US" w:eastAsia="zh-CN"/>
              </w:rPr>
            </w:pPr>
          </w:p>
        </w:tc>
      </w:tr>
      <w:tr w:rsidR="00A3790A" w:rsidRPr="00C25669" w14:paraId="03B00599"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52AD2104" w14:textId="77777777" w:rsidR="00A3790A" w:rsidRPr="00765AF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56D8868B"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BAE7882"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7F51F049" w14:textId="77777777" w:rsidR="00A3790A" w:rsidRPr="00581BF5" w:rsidRDefault="00A3790A" w:rsidP="00FA064B">
            <w:pPr>
              <w:rPr>
                <w:rFonts w:ascii="Arial" w:eastAsia="SimSun" w:hAnsi="Arial"/>
                <w:sz w:val="18"/>
                <w:lang w:val="en-US" w:eastAsia="zh-CN"/>
              </w:rPr>
            </w:pPr>
            <w:r w:rsidRPr="00581BF5">
              <w:rPr>
                <w:rFonts w:ascii="Arial" w:eastAsia="SimSun" w:hAnsi="Arial"/>
                <w:sz w:val="18"/>
                <w:lang w:val="en-US" w:eastAsia="zh-CN"/>
              </w:rPr>
              <w:t>Clause 6.4.2.1.1 (Test 1)</w:t>
            </w:r>
          </w:p>
        </w:tc>
        <w:tc>
          <w:tcPr>
            <w:tcW w:w="1019" w:type="pct"/>
            <w:tcBorders>
              <w:top w:val="nil"/>
              <w:left w:val="single" w:sz="4" w:space="0" w:color="auto"/>
              <w:bottom w:val="single" w:sz="4" w:space="0" w:color="auto"/>
              <w:right w:val="single" w:sz="4" w:space="0" w:color="auto"/>
            </w:tcBorders>
            <w:shd w:val="clear" w:color="auto" w:fill="auto"/>
          </w:tcPr>
          <w:p w14:paraId="057C114A" w14:textId="77777777" w:rsidR="00A3790A" w:rsidRPr="00C25669" w:rsidRDefault="00A3790A" w:rsidP="00FA064B">
            <w:pPr>
              <w:pStyle w:val="TAL"/>
              <w:rPr>
                <w:lang w:val="en-US" w:eastAsia="zh-CN"/>
              </w:rPr>
            </w:pPr>
          </w:p>
        </w:tc>
      </w:tr>
      <w:tr w:rsidR="00A3790A" w:rsidRPr="00C25669" w14:paraId="14573358"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12D37D86" w14:textId="77777777" w:rsidR="00A3790A" w:rsidRPr="00C25669" w:rsidRDefault="00A3790A" w:rsidP="00FA064B">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834755" w14:textId="77777777" w:rsidR="00A3790A" w:rsidRPr="0062375F" w:rsidRDefault="00A3790A" w:rsidP="00FA064B">
            <w:pPr>
              <w:pStyle w:val="TAL"/>
              <w:rPr>
                <w:rFonts w:eastAsia="SimSun"/>
                <w:lang w:val="en-US" w:eastAsia="zh-CN"/>
              </w:rPr>
            </w:pPr>
            <w:r w:rsidRPr="0062375F">
              <w:rPr>
                <w:rFonts w:eastAsia="SimSun"/>
                <w:lang w:val="en-US" w:eastAsia="zh-CN"/>
              </w:rPr>
              <w:t>FR1 TDD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55476ED" w14:textId="77777777" w:rsidR="00A3790A" w:rsidRPr="0062375F" w:rsidRDefault="00A3790A" w:rsidP="00FA064B">
            <w:pPr>
              <w:pStyle w:val="TAL"/>
              <w:rPr>
                <w:rFonts w:eastAsia="SimSun"/>
                <w:lang w:val="en-US" w:eastAsia="zh-CN"/>
              </w:rPr>
            </w:pPr>
            <w:r>
              <w:rPr>
                <w:rFonts w:eastAsia="SimSun"/>
                <w:lang w:val="en-US" w:eastAsia="zh-CN"/>
              </w:rPr>
              <w:t>CQI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4631CEB" w14:textId="77777777" w:rsidR="00A3790A" w:rsidRPr="00581BF5" w:rsidRDefault="00A3790A" w:rsidP="00FA064B">
            <w:pPr>
              <w:keepNext/>
              <w:keepLines/>
              <w:spacing w:after="0"/>
              <w:rPr>
                <w:rFonts w:ascii="Arial" w:hAnsi="Arial"/>
                <w:sz w:val="18"/>
              </w:rPr>
            </w:pPr>
            <w:r w:rsidRPr="00581BF5">
              <w:rPr>
                <w:rFonts w:ascii="Arial" w:eastAsia="SimSun" w:hAnsi="Arial"/>
                <w:sz w:val="18"/>
                <w:lang w:val="en-US" w:eastAsia="zh-CN"/>
              </w:rPr>
              <w:t xml:space="preserve">All tests in Clause </w:t>
            </w:r>
            <w:r w:rsidRPr="00581BF5">
              <w:rPr>
                <w:rFonts w:ascii="Arial" w:hAnsi="Arial"/>
                <w:sz w:val="18"/>
              </w:rPr>
              <w:t>6.2.2.</w:t>
            </w:r>
            <w:r>
              <w:rPr>
                <w:rFonts w:ascii="Arial" w:hAnsi="Arial"/>
                <w:sz w:val="18"/>
              </w:rPr>
              <w:t>2</w:t>
            </w:r>
            <w:r w:rsidRPr="00581BF5">
              <w:rPr>
                <w:rFonts w:ascii="Arial" w:hAnsi="Arial"/>
                <w:sz w:val="18"/>
              </w:rPr>
              <w:t>.1.</w:t>
            </w:r>
            <w:r>
              <w:rPr>
                <w:rFonts w:ascii="Arial" w:hAnsi="Arial"/>
                <w:sz w:val="18"/>
              </w:rPr>
              <w:t>5</w:t>
            </w:r>
          </w:p>
          <w:p w14:paraId="39592D67" w14:textId="1A449F1E"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All tests in Clause 6.2.2.2.2.</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2D2F8D94" w14:textId="77777777" w:rsidR="00A3790A" w:rsidRPr="00C25669" w:rsidRDefault="00A3790A" w:rsidP="00FA064B">
            <w:pPr>
              <w:pStyle w:val="TAL"/>
              <w:rPr>
                <w:lang w:val="en-US" w:eastAsia="zh-CN"/>
              </w:rPr>
            </w:pPr>
          </w:p>
        </w:tc>
      </w:tr>
      <w:tr w:rsidR="00A3790A" w:rsidRPr="00C25669" w14:paraId="08046C0C"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705982DE"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4FE7EED"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225822BD" w14:textId="77777777" w:rsidR="00A3790A" w:rsidRPr="0062375F" w:rsidRDefault="00A3790A" w:rsidP="00FA064B">
            <w:pPr>
              <w:pStyle w:val="TAL"/>
              <w:rPr>
                <w:rFonts w:eastAsia="SimSun"/>
                <w:lang w:val="en-US" w:eastAsia="zh-CN"/>
              </w:rPr>
            </w:pPr>
            <w:r>
              <w:rPr>
                <w:rFonts w:eastAsia="SimSun"/>
                <w:lang w:val="en-US" w:eastAsia="zh-CN"/>
              </w:rPr>
              <w:t>PMI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2A3981EE"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 xml:space="preserve">Clause </w:t>
            </w:r>
            <w:r w:rsidRPr="00581BF5">
              <w:rPr>
                <w:rFonts w:ascii="Arial" w:hAnsi="Arial"/>
                <w:sz w:val="18"/>
              </w:rPr>
              <w:t>6.3.2.2.7 (Test 1)</w:t>
            </w:r>
          </w:p>
        </w:tc>
        <w:tc>
          <w:tcPr>
            <w:tcW w:w="1019" w:type="pct"/>
            <w:tcBorders>
              <w:top w:val="nil"/>
              <w:left w:val="single" w:sz="4" w:space="0" w:color="auto"/>
              <w:bottom w:val="nil"/>
              <w:right w:val="single" w:sz="4" w:space="0" w:color="auto"/>
            </w:tcBorders>
            <w:shd w:val="clear" w:color="auto" w:fill="auto"/>
          </w:tcPr>
          <w:p w14:paraId="7B3A560F" w14:textId="77777777" w:rsidR="00A3790A" w:rsidRPr="00C25669" w:rsidRDefault="00A3790A" w:rsidP="00FA064B">
            <w:pPr>
              <w:pStyle w:val="TAL"/>
              <w:rPr>
                <w:lang w:val="en-US" w:eastAsia="zh-CN"/>
              </w:rPr>
            </w:pPr>
          </w:p>
        </w:tc>
      </w:tr>
      <w:tr w:rsidR="00A3790A" w:rsidRPr="00C25669" w14:paraId="7A119941" w14:textId="77777777" w:rsidTr="00FA064B">
        <w:trPr>
          <w:trHeight w:val="58"/>
        </w:trPr>
        <w:tc>
          <w:tcPr>
            <w:tcW w:w="982" w:type="pct"/>
            <w:tcBorders>
              <w:top w:val="nil"/>
              <w:left w:val="single" w:sz="4" w:space="0" w:color="auto"/>
              <w:bottom w:val="nil"/>
              <w:right w:val="single" w:sz="4" w:space="0" w:color="auto"/>
            </w:tcBorders>
            <w:shd w:val="clear" w:color="auto" w:fill="auto"/>
          </w:tcPr>
          <w:p w14:paraId="2CB1BFBC" w14:textId="77777777" w:rsidR="00A3790A" w:rsidRPr="00C25669" w:rsidRDefault="00A3790A" w:rsidP="00FA064B">
            <w:pPr>
              <w:pStyle w:val="TAL"/>
              <w:rPr>
                <w:lang w:val="en-US" w:eastAsia="zh-CN"/>
              </w:rPr>
            </w:pPr>
          </w:p>
        </w:tc>
        <w:tc>
          <w:tcPr>
            <w:tcW w:w="1175" w:type="pct"/>
            <w:tcBorders>
              <w:top w:val="nil"/>
              <w:left w:val="single" w:sz="4" w:space="0" w:color="auto"/>
              <w:bottom w:val="nil"/>
              <w:right w:val="single" w:sz="4" w:space="0" w:color="auto"/>
            </w:tcBorders>
          </w:tcPr>
          <w:p w14:paraId="3A154BB1" w14:textId="77777777" w:rsidR="00A3790A" w:rsidRPr="0062375F" w:rsidRDefault="00A3790A" w:rsidP="00FA064B">
            <w:pPr>
              <w:pStyle w:val="TAL"/>
              <w:rPr>
                <w:rFonts w:eastAsia="SimSun"/>
                <w:lang w:val="en-US" w:eastAsia="zh-CN"/>
              </w:rPr>
            </w:pP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058836" w14:textId="77777777" w:rsidR="00A3790A" w:rsidRDefault="00A3790A" w:rsidP="00FA064B">
            <w:pPr>
              <w:pStyle w:val="TAL"/>
              <w:rPr>
                <w:rFonts w:eastAsia="SimSun"/>
                <w:lang w:val="en-US" w:eastAsia="zh-CN"/>
              </w:rPr>
            </w:pPr>
            <w:r>
              <w:rPr>
                <w:rFonts w:eastAsia="SimSun"/>
                <w:lang w:val="en-US" w:eastAsia="zh-CN"/>
              </w:rPr>
              <w:t>RI</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15476154" w14:textId="77777777" w:rsidR="00A3790A" w:rsidRPr="00581BF5" w:rsidRDefault="00A3790A" w:rsidP="00FA064B">
            <w:pPr>
              <w:keepNext/>
              <w:keepLines/>
              <w:spacing w:after="0"/>
              <w:rPr>
                <w:rFonts w:ascii="Arial" w:eastAsia="SimSun" w:hAnsi="Arial"/>
                <w:sz w:val="18"/>
                <w:lang w:val="en-US" w:eastAsia="zh-CN"/>
              </w:rPr>
            </w:pPr>
            <w:r w:rsidRPr="00581BF5">
              <w:rPr>
                <w:rFonts w:ascii="Arial" w:eastAsia="SimSun" w:hAnsi="Arial"/>
                <w:sz w:val="18"/>
                <w:lang w:val="en-US" w:eastAsia="zh-CN"/>
              </w:rPr>
              <w:t>Clause 6.4.2.2.1 (Test 1)</w:t>
            </w:r>
          </w:p>
        </w:tc>
        <w:tc>
          <w:tcPr>
            <w:tcW w:w="1019" w:type="pct"/>
            <w:tcBorders>
              <w:top w:val="nil"/>
              <w:left w:val="single" w:sz="4" w:space="0" w:color="auto"/>
              <w:bottom w:val="single" w:sz="4" w:space="0" w:color="auto"/>
              <w:right w:val="single" w:sz="4" w:space="0" w:color="auto"/>
            </w:tcBorders>
            <w:shd w:val="clear" w:color="auto" w:fill="auto"/>
          </w:tcPr>
          <w:p w14:paraId="6E6D8198" w14:textId="77777777" w:rsidR="00A3790A" w:rsidRPr="00C25669" w:rsidRDefault="00A3790A" w:rsidP="00FA064B">
            <w:pPr>
              <w:pStyle w:val="TAL"/>
              <w:rPr>
                <w:lang w:val="en-US" w:eastAsia="zh-CN"/>
              </w:rPr>
            </w:pPr>
          </w:p>
        </w:tc>
      </w:tr>
      <w:tr w:rsidR="00A3790A" w:rsidRPr="00C25669" w14:paraId="4DB07FC7" w14:textId="77777777" w:rsidTr="00FA064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14854" w14:textId="77777777" w:rsidR="00A3790A" w:rsidRPr="00C25669" w:rsidRDefault="00A3790A" w:rsidP="00FA064B">
            <w:pPr>
              <w:pStyle w:val="TAN"/>
              <w:rPr>
                <w:lang w:val="en-US" w:eastAsia="zh-CN"/>
              </w:rPr>
            </w:pPr>
            <w:r>
              <w:rPr>
                <w:lang w:val="en-US" w:eastAsia="zh-CN"/>
              </w:rPr>
              <w:t>Note 1:</w:t>
            </w:r>
            <w:r>
              <w:rPr>
                <w:lang w:val="en-US" w:eastAsia="zh-CN"/>
              </w:rPr>
              <w:tab/>
              <w:t>If</w:t>
            </w:r>
            <w:r w:rsidRPr="0045770F">
              <w:rPr>
                <w:lang w:val="en-US" w:eastAsia="zh-CN"/>
              </w:rPr>
              <w:t xml:space="preserve"> 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3F5FE78" w14:textId="77777777" w:rsidR="00A3790A" w:rsidRPr="00746636" w:rsidRDefault="00A3790A" w:rsidP="006A208F">
      <w:pPr>
        <w:rPr>
          <w:lang w:eastAsia="zh-CN"/>
        </w:rPr>
      </w:pPr>
    </w:p>
    <w:p w14:paraId="4990FEC4" w14:textId="4C3EE631" w:rsidR="005B3300" w:rsidRPr="00C25669" w:rsidRDefault="005B3300" w:rsidP="005B3300">
      <w:pPr>
        <w:pStyle w:val="Heading3"/>
        <w:rPr>
          <w:lang w:eastAsia="zh-CN"/>
        </w:rPr>
      </w:pPr>
      <w:bookmarkStart w:id="288" w:name="_Toc67918141"/>
      <w:bookmarkStart w:id="289" w:name="_Toc76298184"/>
      <w:bookmarkStart w:id="290" w:name="_Toc76572196"/>
      <w:bookmarkStart w:id="291" w:name="_Toc76652063"/>
      <w:bookmarkStart w:id="292" w:name="_Toc76652901"/>
      <w:bookmarkStart w:id="293" w:name="_Toc83742173"/>
      <w:bookmarkStart w:id="294" w:name="_Toc91440663"/>
      <w:bookmarkStart w:id="295" w:name="_Toc98849453"/>
      <w:bookmarkStart w:id="296" w:name="_Toc106543306"/>
      <w:bookmarkStart w:id="297" w:name="_Toc106737403"/>
      <w:bookmarkStart w:id="298" w:name="_Toc107233170"/>
      <w:bookmarkStart w:id="299" w:name="_Toc107234760"/>
      <w:bookmarkStart w:id="300" w:name="_Toc107419729"/>
      <w:bookmarkStart w:id="301" w:name="_Toc107477023"/>
      <w:bookmarkStart w:id="302" w:name="_Toc114565861"/>
      <w:bookmarkStart w:id="303" w:name="_Toc123936169"/>
      <w:bookmarkStart w:id="304" w:name="_Toc124377184"/>
      <w:r w:rsidRPr="00C25669">
        <w:t>6.1.2</w:t>
      </w:r>
      <w:r w:rsidRPr="00C25669">
        <w:rPr>
          <w:rFonts w:hint="eastAsia"/>
          <w:lang w:eastAsia="zh-CN"/>
        </w:rPr>
        <w:tab/>
      </w:r>
      <w:r w:rsidRPr="00C25669">
        <w:rPr>
          <w:lang w:eastAsia="zh-CN"/>
        </w:rPr>
        <w:t>Common test parameters</w:t>
      </w:r>
      <w:bookmarkEnd w:id="207"/>
      <w:bookmarkEnd w:id="208"/>
      <w:bookmarkEnd w:id="209"/>
      <w:bookmarkEnd w:id="210"/>
      <w:bookmarkEnd w:id="211"/>
      <w:bookmarkEnd w:id="212"/>
      <w:bookmarkEnd w:id="213"/>
      <w:bookmarkEnd w:id="214"/>
      <w:bookmarkEnd w:id="215"/>
      <w:bookmarkEnd w:id="216"/>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A8A93CC" w14:textId="77777777"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154D6D9" w14:textId="77777777"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14:paraId="6002EB24" w14:textId="77777777" w:rsidTr="00833BE6">
        <w:trPr>
          <w:trHeight w:val="197"/>
          <w:jc w:val="center"/>
        </w:trPr>
        <w:tc>
          <w:tcPr>
            <w:tcW w:w="3011" w:type="pct"/>
            <w:gridSpan w:val="5"/>
            <w:shd w:val="clear" w:color="auto" w:fill="auto"/>
          </w:tcPr>
          <w:p w14:paraId="7EC2FF39" w14:textId="77777777"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14:paraId="19C616FC" w14:textId="77777777"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14:paraId="5F6C7CF7" w14:textId="77777777" w:rsidR="005B3300" w:rsidRPr="00C25669" w:rsidRDefault="005B3300" w:rsidP="00833BE6">
            <w:pPr>
              <w:pStyle w:val="TAH"/>
              <w:rPr>
                <w:rFonts w:eastAsia="SimSun"/>
              </w:rPr>
            </w:pPr>
            <w:r w:rsidRPr="00C25669">
              <w:rPr>
                <w:rFonts w:eastAsia="SimSun"/>
              </w:rPr>
              <w:t>Value</w:t>
            </w:r>
          </w:p>
        </w:tc>
      </w:tr>
      <w:tr w:rsidR="005B3300" w:rsidRPr="00C25669" w14:paraId="65262762" w14:textId="77777777" w:rsidTr="00833BE6">
        <w:trPr>
          <w:trHeight w:val="417"/>
          <w:jc w:val="center"/>
        </w:trPr>
        <w:tc>
          <w:tcPr>
            <w:tcW w:w="3011" w:type="pct"/>
            <w:gridSpan w:val="5"/>
            <w:shd w:val="clear" w:color="auto" w:fill="auto"/>
            <w:vAlign w:val="center"/>
          </w:tcPr>
          <w:p w14:paraId="6B03B4FE" w14:textId="77777777"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14:paraId="08436A37" w14:textId="77777777" w:rsidR="005B3300" w:rsidRPr="00C25669" w:rsidRDefault="005B3300" w:rsidP="00833BE6">
            <w:pPr>
              <w:pStyle w:val="TAC"/>
              <w:rPr>
                <w:rFonts w:eastAsia="SimSun"/>
              </w:rPr>
            </w:pPr>
          </w:p>
        </w:tc>
        <w:tc>
          <w:tcPr>
            <w:tcW w:w="1325" w:type="pct"/>
            <w:shd w:val="clear" w:color="auto" w:fill="auto"/>
            <w:vAlign w:val="center"/>
          </w:tcPr>
          <w:p w14:paraId="1D4E6FDD"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6A305742" w14:textId="77777777" w:rsidTr="00833BE6">
        <w:trPr>
          <w:trHeight w:val="208"/>
          <w:jc w:val="center"/>
        </w:trPr>
        <w:tc>
          <w:tcPr>
            <w:tcW w:w="997" w:type="pct"/>
            <w:vMerge w:val="restart"/>
            <w:shd w:val="clear" w:color="auto" w:fill="auto"/>
            <w:vAlign w:val="center"/>
          </w:tcPr>
          <w:p w14:paraId="03C1B9FD" w14:textId="77777777"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14:paraId="3A08DB27" w14:textId="77777777"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00CC4282"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72038D0" w14:textId="77777777" w:rsidR="005B3300" w:rsidRPr="00C25669" w:rsidRDefault="005B3300" w:rsidP="00833BE6">
            <w:pPr>
              <w:pStyle w:val="TAC"/>
              <w:rPr>
                <w:rFonts w:eastAsia="SimSun"/>
              </w:rPr>
            </w:pPr>
            <w:r w:rsidRPr="00C25669">
              <w:rPr>
                <w:rFonts w:eastAsia="SimSun"/>
              </w:rPr>
              <w:t>0</w:t>
            </w:r>
          </w:p>
        </w:tc>
      </w:tr>
      <w:tr w:rsidR="005B3300" w:rsidRPr="00C25669" w14:paraId="191B5A7E" w14:textId="77777777" w:rsidTr="00833BE6">
        <w:trPr>
          <w:trHeight w:val="208"/>
          <w:jc w:val="center"/>
        </w:trPr>
        <w:tc>
          <w:tcPr>
            <w:tcW w:w="997" w:type="pct"/>
            <w:vMerge/>
            <w:shd w:val="clear" w:color="auto" w:fill="auto"/>
            <w:vAlign w:val="center"/>
          </w:tcPr>
          <w:p w14:paraId="5B906028" w14:textId="77777777" w:rsidR="005B3300" w:rsidRPr="00C25669" w:rsidRDefault="005B3300" w:rsidP="00833BE6">
            <w:pPr>
              <w:pStyle w:val="TAL"/>
              <w:rPr>
                <w:rFonts w:eastAsia="SimSun"/>
                <w:lang w:eastAsia="ja-JP"/>
              </w:rPr>
            </w:pPr>
          </w:p>
        </w:tc>
        <w:tc>
          <w:tcPr>
            <w:tcW w:w="2014" w:type="pct"/>
            <w:gridSpan w:val="4"/>
            <w:shd w:val="clear" w:color="auto" w:fill="auto"/>
            <w:vAlign w:val="center"/>
          </w:tcPr>
          <w:p w14:paraId="4CC5CEEC" w14:textId="77777777"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14:paraId="5BA01F41" w14:textId="77777777"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14:paraId="28DBF38E" w14:textId="77777777" w:rsidR="005B3300" w:rsidRPr="00C25669" w:rsidRDefault="005B3300" w:rsidP="00833BE6">
            <w:pPr>
              <w:pStyle w:val="TAC"/>
              <w:rPr>
                <w:rFonts w:eastAsia="SimSun"/>
              </w:rPr>
            </w:pPr>
            <w:r w:rsidRPr="00C25669">
              <w:rPr>
                <w:rFonts w:eastAsia="SimSun"/>
              </w:rPr>
              <w:t>15 or 30</w:t>
            </w:r>
          </w:p>
        </w:tc>
      </w:tr>
      <w:tr w:rsidR="005B3300" w:rsidRPr="00C25669" w14:paraId="49351151" w14:textId="77777777" w:rsidTr="00833BE6">
        <w:trPr>
          <w:trHeight w:val="208"/>
          <w:jc w:val="center"/>
        </w:trPr>
        <w:tc>
          <w:tcPr>
            <w:tcW w:w="997" w:type="pct"/>
            <w:vMerge w:val="restart"/>
            <w:shd w:val="clear" w:color="auto" w:fill="auto"/>
            <w:vAlign w:val="center"/>
          </w:tcPr>
          <w:p w14:paraId="496B4753" w14:textId="77777777"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14:paraId="339C13CB" w14:textId="77777777"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14:paraId="05B02805" w14:textId="77777777" w:rsidR="005B3300" w:rsidRPr="00C25669" w:rsidRDefault="005B3300" w:rsidP="00833BE6">
            <w:pPr>
              <w:pStyle w:val="TAC"/>
              <w:rPr>
                <w:rFonts w:eastAsia="SimSun"/>
              </w:rPr>
            </w:pPr>
          </w:p>
        </w:tc>
        <w:tc>
          <w:tcPr>
            <w:tcW w:w="1325" w:type="pct"/>
            <w:shd w:val="clear" w:color="auto" w:fill="auto"/>
            <w:vAlign w:val="center"/>
          </w:tcPr>
          <w:p w14:paraId="51FBF00D" w14:textId="77777777" w:rsidR="005B3300" w:rsidRPr="00C25669" w:rsidRDefault="005B3300" w:rsidP="00833BE6">
            <w:pPr>
              <w:pStyle w:val="TAC"/>
              <w:rPr>
                <w:rFonts w:eastAsia="SimSun"/>
              </w:rPr>
            </w:pPr>
            <w:r w:rsidRPr="00C25669">
              <w:rPr>
                <w:rFonts w:eastAsia="SimSun"/>
              </w:rPr>
              <w:t>Normal</w:t>
            </w:r>
          </w:p>
        </w:tc>
      </w:tr>
      <w:tr w:rsidR="005B3300" w:rsidRPr="00C25669" w14:paraId="1D69F6E8" w14:textId="77777777" w:rsidTr="00833BE6">
        <w:trPr>
          <w:trHeight w:val="208"/>
          <w:jc w:val="center"/>
        </w:trPr>
        <w:tc>
          <w:tcPr>
            <w:tcW w:w="997" w:type="pct"/>
            <w:vMerge/>
            <w:shd w:val="clear" w:color="auto" w:fill="auto"/>
            <w:vAlign w:val="center"/>
          </w:tcPr>
          <w:p w14:paraId="13E62E2A"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0085BDA7" w14:textId="77777777"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14:paraId="25C97295" w14:textId="77777777"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14:paraId="3C3D7979" w14:textId="77777777" w:rsidR="005B3300" w:rsidRPr="00C25669" w:rsidRDefault="005B3300" w:rsidP="00833BE6">
            <w:pPr>
              <w:pStyle w:val="TAC"/>
              <w:rPr>
                <w:rFonts w:eastAsia="SimSun"/>
              </w:rPr>
            </w:pPr>
            <w:r w:rsidRPr="00C25669">
              <w:rPr>
                <w:rFonts w:eastAsia="SimSun"/>
              </w:rPr>
              <w:t>0</w:t>
            </w:r>
          </w:p>
        </w:tc>
      </w:tr>
      <w:tr w:rsidR="005B3300" w:rsidRPr="00C25669" w14:paraId="6BCC6A6C" w14:textId="77777777" w:rsidTr="00833BE6">
        <w:trPr>
          <w:trHeight w:val="208"/>
          <w:jc w:val="center"/>
        </w:trPr>
        <w:tc>
          <w:tcPr>
            <w:tcW w:w="997" w:type="pct"/>
            <w:vMerge/>
            <w:shd w:val="clear" w:color="auto" w:fill="auto"/>
            <w:vAlign w:val="center"/>
          </w:tcPr>
          <w:p w14:paraId="0531D948" w14:textId="77777777" w:rsidR="005B3300" w:rsidRPr="00C25669" w:rsidRDefault="005B3300" w:rsidP="00833BE6">
            <w:pPr>
              <w:pStyle w:val="TAL"/>
              <w:rPr>
                <w:rFonts w:eastAsia="SimSun"/>
                <w:lang w:eastAsia="zh-CN"/>
              </w:rPr>
            </w:pPr>
          </w:p>
        </w:tc>
        <w:tc>
          <w:tcPr>
            <w:tcW w:w="2014" w:type="pct"/>
            <w:gridSpan w:val="4"/>
            <w:shd w:val="clear" w:color="auto" w:fill="auto"/>
            <w:vAlign w:val="center"/>
          </w:tcPr>
          <w:p w14:paraId="64695F11" w14:textId="77777777"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14:paraId="39710D0E" w14:textId="77777777"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14:paraId="410EB1EB"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411F44" w:rsidRPr="00C25669" w14:paraId="27A59B44" w14:textId="77777777" w:rsidTr="00575C91">
        <w:trPr>
          <w:trHeight w:val="208"/>
          <w:jc w:val="center"/>
        </w:trPr>
        <w:tc>
          <w:tcPr>
            <w:tcW w:w="997" w:type="pct"/>
            <w:vMerge w:val="restart"/>
            <w:shd w:val="clear" w:color="auto" w:fill="auto"/>
          </w:tcPr>
          <w:p w14:paraId="41477043" w14:textId="053EE555" w:rsidR="00411F44" w:rsidRPr="00C25669" w:rsidRDefault="00411F44" w:rsidP="00411F44">
            <w:pPr>
              <w:pStyle w:val="TAL"/>
              <w:rPr>
                <w:rFonts w:eastAsia="SimSun"/>
                <w:lang w:eastAsia="zh-CN"/>
              </w:rPr>
            </w:pPr>
            <w:r>
              <w:rPr>
                <w:rFonts w:eastAsia="SimSun"/>
                <w:lang w:eastAsia="zh-CN"/>
              </w:rPr>
              <w:t>Additional PDCCH Configuration for Aperiodic Reporting (Note 4)</w:t>
            </w:r>
          </w:p>
        </w:tc>
        <w:tc>
          <w:tcPr>
            <w:tcW w:w="2014" w:type="pct"/>
            <w:gridSpan w:val="4"/>
            <w:shd w:val="clear" w:color="auto" w:fill="auto"/>
            <w:vAlign w:val="center"/>
          </w:tcPr>
          <w:p w14:paraId="6CAA8677" w14:textId="58F0924B" w:rsidR="00411F44" w:rsidRPr="00C25669" w:rsidRDefault="00411F44" w:rsidP="00411F44">
            <w:pPr>
              <w:pStyle w:val="TAL"/>
              <w:rPr>
                <w:rFonts w:eastAsia="SimSun"/>
              </w:rPr>
            </w:pPr>
            <w:r w:rsidRPr="00661924">
              <w:rPr>
                <w:rFonts w:eastAsia="SimSun"/>
              </w:rPr>
              <w:t>Slots for PDCCH monitoring</w:t>
            </w:r>
          </w:p>
        </w:tc>
        <w:tc>
          <w:tcPr>
            <w:tcW w:w="664" w:type="pct"/>
            <w:shd w:val="clear" w:color="auto" w:fill="auto"/>
            <w:vAlign w:val="center"/>
          </w:tcPr>
          <w:p w14:paraId="64F5720C" w14:textId="77777777" w:rsidR="00411F44" w:rsidRPr="00C25669" w:rsidRDefault="00411F44" w:rsidP="00411F44">
            <w:pPr>
              <w:pStyle w:val="TAC"/>
              <w:rPr>
                <w:rFonts w:eastAsia="SimSun"/>
              </w:rPr>
            </w:pPr>
          </w:p>
        </w:tc>
        <w:tc>
          <w:tcPr>
            <w:tcW w:w="1325" w:type="pct"/>
            <w:shd w:val="clear" w:color="auto" w:fill="auto"/>
            <w:vAlign w:val="center"/>
          </w:tcPr>
          <w:p w14:paraId="37252913" w14:textId="20292BBA" w:rsidR="00411F44" w:rsidRPr="00C25669" w:rsidRDefault="00411F44" w:rsidP="00411F44">
            <w:pPr>
              <w:pStyle w:val="TAC"/>
              <w:rPr>
                <w:rFonts w:eastAsia="SimSun"/>
              </w:rPr>
            </w:pPr>
            <w:r w:rsidRPr="00661924">
              <w:rPr>
                <w:rFonts w:eastAsia="SimSun"/>
              </w:rPr>
              <w:t>Each slot</w:t>
            </w:r>
          </w:p>
        </w:tc>
      </w:tr>
      <w:tr w:rsidR="00411F44" w:rsidRPr="00C25669" w14:paraId="457C9EE0" w14:textId="77777777" w:rsidTr="00833BE6">
        <w:trPr>
          <w:trHeight w:val="208"/>
          <w:jc w:val="center"/>
        </w:trPr>
        <w:tc>
          <w:tcPr>
            <w:tcW w:w="997" w:type="pct"/>
            <w:vMerge/>
            <w:shd w:val="clear" w:color="auto" w:fill="auto"/>
            <w:vAlign w:val="center"/>
          </w:tcPr>
          <w:p w14:paraId="7F9ABD5C"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E5F7D1D" w14:textId="667F484C" w:rsidR="00411F44" w:rsidRPr="00C25669" w:rsidRDefault="00411F44" w:rsidP="00411F44">
            <w:pPr>
              <w:pStyle w:val="TAL"/>
              <w:rPr>
                <w:rFonts w:eastAsia="SimSun"/>
              </w:rPr>
            </w:pPr>
            <w:r w:rsidRPr="00661924">
              <w:rPr>
                <w:rFonts w:eastAsia="SimSun"/>
              </w:rPr>
              <w:t>Symbols with PDCCH</w:t>
            </w:r>
          </w:p>
        </w:tc>
        <w:tc>
          <w:tcPr>
            <w:tcW w:w="664" w:type="pct"/>
            <w:shd w:val="clear" w:color="auto" w:fill="auto"/>
            <w:vAlign w:val="center"/>
          </w:tcPr>
          <w:p w14:paraId="604FA3C4" w14:textId="77777777" w:rsidR="00411F44" w:rsidRPr="00C25669" w:rsidRDefault="00411F44" w:rsidP="00411F44">
            <w:pPr>
              <w:pStyle w:val="TAC"/>
              <w:rPr>
                <w:rFonts w:eastAsia="SimSun"/>
              </w:rPr>
            </w:pPr>
          </w:p>
        </w:tc>
        <w:tc>
          <w:tcPr>
            <w:tcW w:w="1325" w:type="pct"/>
            <w:shd w:val="clear" w:color="auto" w:fill="auto"/>
            <w:vAlign w:val="center"/>
          </w:tcPr>
          <w:p w14:paraId="6A4A7523" w14:textId="3C05819F" w:rsidR="00411F44" w:rsidRPr="00C25669" w:rsidRDefault="00411F44" w:rsidP="00411F44">
            <w:pPr>
              <w:pStyle w:val="TAC"/>
              <w:rPr>
                <w:rFonts w:eastAsia="SimSun"/>
              </w:rPr>
            </w:pPr>
            <w:r w:rsidRPr="00661924">
              <w:rPr>
                <w:rFonts w:eastAsia="SimSun"/>
                <w:lang w:eastAsia="zh-CN"/>
              </w:rPr>
              <w:t>0,1</w:t>
            </w:r>
          </w:p>
        </w:tc>
      </w:tr>
      <w:tr w:rsidR="00411F44" w:rsidRPr="00C25669" w14:paraId="26F671CA" w14:textId="77777777" w:rsidTr="00833BE6">
        <w:trPr>
          <w:trHeight w:val="208"/>
          <w:jc w:val="center"/>
        </w:trPr>
        <w:tc>
          <w:tcPr>
            <w:tcW w:w="997" w:type="pct"/>
            <w:vMerge/>
            <w:shd w:val="clear" w:color="auto" w:fill="auto"/>
            <w:vAlign w:val="center"/>
          </w:tcPr>
          <w:p w14:paraId="48F5879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0E5E7F39" w14:textId="3A4A8DD3" w:rsidR="00411F44" w:rsidRPr="00C25669" w:rsidRDefault="00411F44" w:rsidP="00411F44">
            <w:pPr>
              <w:pStyle w:val="TAL"/>
              <w:rPr>
                <w:rFonts w:eastAsia="SimSun"/>
              </w:rPr>
            </w:pPr>
            <w:r w:rsidRPr="00661924">
              <w:rPr>
                <w:rFonts w:eastAsia="SimSun"/>
              </w:rPr>
              <w:t>Number of PDCCH candidates and aggregation levels</w:t>
            </w:r>
          </w:p>
        </w:tc>
        <w:tc>
          <w:tcPr>
            <w:tcW w:w="664" w:type="pct"/>
            <w:shd w:val="clear" w:color="auto" w:fill="auto"/>
            <w:vAlign w:val="center"/>
          </w:tcPr>
          <w:p w14:paraId="5A43745D" w14:textId="77777777" w:rsidR="00411F44" w:rsidRPr="00C25669" w:rsidRDefault="00411F44" w:rsidP="00411F44">
            <w:pPr>
              <w:pStyle w:val="TAC"/>
              <w:rPr>
                <w:rFonts w:eastAsia="SimSun"/>
              </w:rPr>
            </w:pPr>
          </w:p>
        </w:tc>
        <w:tc>
          <w:tcPr>
            <w:tcW w:w="1325" w:type="pct"/>
            <w:shd w:val="clear" w:color="auto" w:fill="auto"/>
            <w:vAlign w:val="center"/>
          </w:tcPr>
          <w:p w14:paraId="68D3F8A3" w14:textId="592FA20E" w:rsidR="00411F44" w:rsidRPr="00C25669" w:rsidRDefault="00411F44" w:rsidP="00411F44">
            <w:pPr>
              <w:pStyle w:val="TAC"/>
              <w:rPr>
                <w:rFonts w:eastAsia="SimSun"/>
              </w:rPr>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781F8210" w14:textId="77777777" w:rsidTr="00833BE6">
        <w:trPr>
          <w:trHeight w:val="208"/>
          <w:jc w:val="center"/>
        </w:trPr>
        <w:tc>
          <w:tcPr>
            <w:tcW w:w="997" w:type="pct"/>
            <w:vMerge/>
            <w:shd w:val="clear" w:color="auto" w:fill="auto"/>
            <w:vAlign w:val="center"/>
          </w:tcPr>
          <w:p w14:paraId="15640A69"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39F02B9F" w14:textId="1368DB17" w:rsidR="00411F44" w:rsidRPr="00C25669" w:rsidRDefault="00411F44" w:rsidP="00411F44">
            <w:pPr>
              <w:pStyle w:val="TAL"/>
              <w:rPr>
                <w:rFonts w:eastAsia="SimSun"/>
              </w:rPr>
            </w:pPr>
            <w:r w:rsidRPr="00661924">
              <w:rPr>
                <w:rFonts w:eastAsia="SimSun"/>
              </w:rPr>
              <w:t>DCI format</w:t>
            </w:r>
          </w:p>
        </w:tc>
        <w:tc>
          <w:tcPr>
            <w:tcW w:w="664" w:type="pct"/>
            <w:shd w:val="clear" w:color="auto" w:fill="auto"/>
            <w:vAlign w:val="center"/>
          </w:tcPr>
          <w:p w14:paraId="4DC6458F" w14:textId="77777777" w:rsidR="00411F44" w:rsidRPr="00C25669" w:rsidRDefault="00411F44" w:rsidP="00411F44">
            <w:pPr>
              <w:pStyle w:val="TAC"/>
              <w:rPr>
                <w:rFonts w:eastAsia="SimSun"/>
              </w:rPr>
            </w:pPr>
          </w:p>
        </w:tc>
        <w:tc>
          <w:tcPr>
            <w:tcW w:w="1325" w:type="pct"/>
            <w:shd w:val="clear" w:color="auto" w:fill="auto"/>
            <w:vAlign w:val="center"/>
          </w:tcPr>
          <w:p w14:paraId="4A674DC6" w14:textId="38A9B954" w:rsidR="00411F44" w:rsidRPr="00C25669" w:rsidRDefault="00411F44" w:rsidP="00411F44">
            <w:pPr>
              <w:pStyle w:val="TAC"/>
              <w:rPr>
                <w:rFonts w:eastAsia="SimSun"/>
              </w:rPr>
            </w:pPr>
            <w:r>
              <w:rPr>
                <w:rFonts w:eastAsia="SimSun"/>
                <w:lang w:eastAsia="zh-CN"/>
              </w:rPr>
              <w:t>0</w:t>
            </w:r>
            <w:r w:rsidRPr="00661924">
              <w:rPr>
                <w:rFonts w:eastAsia="SimSun"/>
                <w:lang w:eastAsia="zh-CN"/>
              </w:rPr>
              <w:t>_1</w:t>
            </w:r>
          </w:p>
        </w:tc>
      </w:tr>
      <w:tr w:rsidR="00411F44" w:rsidRPr="00C25669" w14:paraId="7B7371B7" w14:textId="77777777" w:rsidTr="00833BE6">
        <w:trPr>
          <w:trHeight w:val="208"/>
          <w:jc w:val="center"/>
        </w:trPr>
        <w:tc>
          <w:tcPr>
            <w:tcW w:w="997" w:type="pct"/>
            <w:vMerge/>
            <w:shd w:val="clear" w:color="auto" w:fill="auto"/>
            <w:vAlign w:val="center"/>
          </w:tcPr>
          <w:p w14:paraId="63878EE7"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628231B9" w14:textId="6237994A" w:rsidR="00411F44" w:rsidRPr="00C25669" w:rsidRDefault="00411F44" w:rsidP="00411F44">
            <w:pPr>
              <w:pStyle w:val="TAL"/>
              <w:rPr>
                <w:rFonts w:eastAsia="SimSun"/>
              </w:rPr>
            </w:pPr>
            <w:r w:rsidRPr="00661924">
              <w:rPr>
                <w:rFonts w:eastAsia="SimSun" w:hint="eastAsia"/>
                <w:lang w:eastAsia="zh-CN"/>
              </w:rPr>
              <w:t>TCI state</w:t>
            </w:r>
          </w:p>
        </w:tc>
        <w:tc>
          <w:tcPr>
            <w:tcW w:w="664" w:type="pct"/>
            <w:shd w:val="clear" w:color="auto" w:fill="auto"/>
            <w:vAlign w:val="center"/>
          </w:tcPr>
          <w:p w14:paraId="37BA5F13" w14:textId="77777777" w:rsidR="00411F44" w:rsidRPr="00C25669" w:rsidRDefault="00411F44" w:rsidP="00411F44">
            <w:pPr>
              <w:pStyle w:val="TAC"/>
              <w:rPr>
                <w:rFonts w:eastAsia="SimSun"/>
              </w:rPr>
            </w:pPr>
          </w:p>
        </w:tc>
        <w:tc>
          <w:tcPr>
            <w:tcW w:w="1325" w:type="pct"/>
            <w:shd w:val="clear" w:color="auto" w:fill="auto"/>
            <w:vAlign w:val="center"/>
          </w:tcPr>
          <w:p w14:paraId="03DE1FB7" w14:textId="0A009A8E" w:rsidR="00411F44" w:rsidRPr="00C25669" w:rsidRDefault="00411F44" w:rsidP="00411F44">
            <w:pPr>
              <w:pStyle w:val="TAC"/>
              <w:rPr>
                <w:rFonts w:eastAsia="SimSun"/>
              </w:rPr>
            </w:pPr>
            <w:r w:rsidRPr="00661924">
              <w:rPr>
                <w:rFonts w:eastAsia="SimSun"/>
              </w:rPr>
              <w:t>TCI state #1</w:t>
            </w:r>
          </w:p>
        </w:tc>
      </w:tr>
      <w:tr w:rsidR="00411F44" w:rsidRPr="00C25669" w14:paraId="7388CF7B" w14:textId="77777777" w:rsidTr="00833BE6">
        <w:trPr>
          <w:trHeight w:val="208"/>
          <w:jc w:val="center"/>
        </w:trPr>
        <w:tc>
          <w:tcPr>
            <w:tcW w:w="997" w:type="pct"/>
            <w:vMerge/>
            <w:shd w:val="clear" w:color="auto" w:fill="auto"/>
            <w:vAlign w:val="center"/>
          </w:tcPr>
          <w:p w14:paraId="24F6A040" w14:textId="77777777" w:rsidR="00411F44" w:rsidRPr="00C25669" w:rsidRDefault="00411F44" w:rsidP="00411F44">
            <w:pPr>
              <w:pStyle w:val="TAL"/>
              <w:rPr>
                <w:rFonts w:eastAsia="SimSun"/>
                <w:lang w:eastAsia="zh-CN"/>
              </w:rPr>
            </w:pPr>
          </w:p>
        </w:tc>
        <w:tc>
          <w:tcPr>
            <w:tcW w:w="2014" w:type="pct"/>
            <w:gridSpan w:val="4"/>
            <w:shd w:val="clear" w:color="auto" w:fill="auto"/>
            <w:vAlign w:val="center"/>
          </w:tcPr>
          <w:p w14:paraId="246E81BB" w14:textId="5435F7ED" w:rsidR="00411F44" w:rsidRPr="00C25669"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shd w:val="clear" w:color="auto" w:fill="auto"/>
            <w:vAlign w:val="center"/>
          </w:tcPr>
          <w:p w14:paraId="3E73AB8A" w14:textId="77777777" w:rsidR="00411F44" w:rsidRPr="00C25669" w:rsidRDefault="00411F44" w:rsidP="00411F44">
            <w:pPr>
              <w:pStyle w:val="TAC"/>
              <w:rPr>
                <w:rFonts w:eastAsia="SimSun"/>
              </w:rPr>
            </w:pPr>
          </w:p>
        </w:tc>
        <w:tc>
          <w:tcPr>
            <w:tcW w:w="1325" w:type="pct"/>
            <w:shd w:val="clear" w:color="auto" w:fill="auto"/>
            <w:vAlign w:val="center"/>
          </w:tcPr>
          <w:p w14:paraId="35751DBC" w14:textId="77777777" w:rsidR="00411F44" w:rsidRDefault="00411F44" w:rsidP="00411F44">
            <w:pPr>
              <w:pStyle w:val="TAC"/>
            </w:pPr>
            <w:r w:rsidRPr="009D0015">
              <w:t>Multi-path fading propagation conditions</w:t>
            </w:r>
            <w:r>
              <w:t>:</w:t>
            </w:r>
          </w:p>
          <w:p w14:paraId="7688A758" w14:textId="69027895" w:rsidR="00411F44" w:rsidRPr="00C25669" w:rsidRDefault="00411F44" w:rsidP="00411F44">
            <w:pPr>
              <w:pStyle w:val="TAC"/>
              <w:rPr>
                <w:rFonts w:eastAsia="SimSun"/>
              </w:rPr>
            </w:pPr>
            <w:r w:rsidRPr="00921F43">
              <w:t>Single Panel Type I, Random per slot with equal probability of each applicable i1, i2 combination, and with REG bundling granularity for number of Tx larger than 1</w:t>
            </w:r>
          </w:p>
        </w:tc>
      </w:tr>
      <w:tr w:rsidR="005B3300" w:rsidRPr="00C25669" w14:paraId="74847DD1" w14:textId="77777777" w:rsidTr="00833BE6">
        <w:trPr>
          <w:trHeight w:val="208"/>
          <w:jc w:val="center"/>
        </w:trPr>
        <w:tc>
          <w:tcPr>
            <w:tcW w:w="3011" w:type="pct"/>
            <w:gridSpan w:val="5"/>
            <w:shd w:val="clear" w:color="auto" w:fill="auto"/>
            <w:vAlign w:val="center"/>
          </w:tcPr>
          <w:p w14:paraId="1C1B9A36" w14:textId="77777777"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14:paraId="69F7CF86" w14:textId="77777777" w:rsidR="005B3300" w:rsidRPr="00C25669" w:rsidRDefault="005B3300" w:rsidP="00833BE6">
            <w:pPr>
              <w:pStyle w:val="TAC"/>
              <w:rPr>
                <w:rFonts w:eastAsia="SimSun"/>
              </w:rPr>
            </w:pPr>
          </w:p>
        </w:tc>
        <w:tc>
          <w:tcPr>
            <w:tcW w:w="1325" w:type="pct"/>
            <w:shd w:val="clear" w:color="auto" w:fill="auto"/>
            <w:vAlign w:val="center"/>
          </w:tcPr>
          <w:p w14:paraId="62E13393" w14:textId="77777777" w:rsidR="005B3300" w:rsidRPr="00C25669" w:rsidRDefault="005B3300" w:rsidP="00833BE6">
            <w:pPr>
              <w:pStyle w:val="TAC"/>
              <w:rPr>
                <w:rFonts w:eastAsia="SimSun"/>
              </w:rPr>
            </w:pPr>
            <w:r w:rsidRPr="00C25669">
              <w:rPr>
                <w:rFonts w:eastAsia="SimSun"/>
              </w:rPr>
              <w:t>1</w:t>
            </w:r>
          </w:p>
        </w:tc>
      </w:tr>
      <w:tr w:rsidR="005B3300" w:rsidRPr="00C25669" w14:paraId="0A45E3DE" w14:textId="77777777" w:rsidTr="00833BE6">
        <w:trPr>
          <w:trHeight w:val="197"/>
          <w:jc w:val="center"/>
        </w:trPr>
        <w:tc>
          <w:tcPr>
            <w:tcW w:w="1015" w:type="pct"/>
            <w:gridSpan w:val="2"/>
            <w:vMerge w:val="restart"/>
            <w:shd w:val="clear" w:color="auto" w:fill="auto"/>
            <w:vAlign w:val="center"/>
          </w:tcPr>
          <w:p w14:paraId="19DBBEF4" w14:textId="77777777"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14:paraId="1E394C37" w14:textId="77777777"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14:paraId="172DAEF4" w14:textId="77777777" w:rsidR="005B3300" w:rsidRPr="00C25669" w:rsidRDefault="005B3300" w:rsidP="00833BE6">
            <w:pPr>
              <w:pStyle w:val="TAC"/>
              <w:rPr>
                <w:rFonts w:eastAsia="SimSun"/>
              </w:rPr>
            </w:pPr>
          </w:p>
        </w:tc>
        <w:tc>
          <w:tcPr>
            <w:tcW w:w="1325" w:type="pct"/>
            <w:shd w:val="clear" w:color="auto" w:fill="auto"/>
            <w:vAlign w:val="center"/>
          </w:tcPr>
          <w:p w14:paraId="4E9D795E" w14:textId="77777777" w:rsidR="005B3300" w:rsidRPr="00C25669" w:rsidRDefault="005B3300" w:rsidP="00833BE6">
            <w:pPr>
              <w:pStyle w:val="TAC"/>
              <w:rPr>
                <w:rFonts w:eastAsia="SimSun"/>
              </w:rPr>
            </w:pPr>
            <w:r w:rsidRPr="00C25669">
              <w:rPr>
                <w:rFonts w:eastAsia="SimSun"/>
              </w:rPr>
              <w:t>0</w:t>
            </w:r>
          </w:p>
        </w:tc>
      </w:tr>
      <w:tr w:rsidR="005B3300" w:rsidRPr="00C25669" w14:paraId="5732D3A1" w14:textId="77777777" w:rsidTr="00833BE6">
        <w:trPr>
          <w:trHeight w:val="145"/>
          <w:jc w:val="center"/>
        </w:trPr>
        <w:tc>
          <w:tcPr>
            <w:tcW w:w="1015" w:type="pct"/>
            <w:gridSpan w:val="2"/>
            <w:vMerge/>
            <w:shd w:val="clear" w:color="auto" w:fill="auto"/>
            <w:vAlign w:val="center"/>
          </w:tcPr>
          <w:p w14:paraId="36437186" w14:textId="77777777" w:rsidR="005B3300" w:rsidRPr="00C25669" w:rsidRDefault="005B3300" w:rsidP="00833BE6">
            <w:pPr>
              <w:pStyle w:val="TAL"/>
              <w:rPr>
                <w:rFonts w:eastAsia="SimSun"/>
              </w:rPr>
            </w:pPr>
          </w:p>
        </w:tc>
        <w:tc>
          <w:tcPr>
            <w:tcW w:w="1996" w:type="pct"/>
            <w:gridSpan w:val="3"/>
            <w:shd w:val="clear" w:color="auto" w:fill="auto"/>
            <w:vAlign w:val="center"/>
          </w:tcPr>
          <w:p w14:paraId="5466EC28"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0B7EA981" w14:textId="77777777" w:rsidR="005B3300" w:rsidRPr="00C25669" w:rsidRDefault="005B3300" w:rsidP="00833BE6">
            <w:pPr>
              <w:pStyle w:val="TAC"/>
              <w:rPr>
                <w:rFonts w:eastAsia="SimSun"/>
              </w:rPr>
            </w:pPr>
          </w:p>
        </w:tc>
        <w:tc>
          <w:tcPr>
            <w:tcW w:w="1325" w:type="pct"/>
            <w:shd w:val="clear" w:color="auto" w:fill="auto"/>
            <w:vAlign w:val="center"/>
          </w:tcPr>
          <w:p w14:paraId="15396DB7"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70E02683" w14:textId="77777777" w:rsidTr="00833BE6">
        <w:trPr>
          <w:trHeight w:val="145"/>
          <w:jc w:val="center"/>
        </w:trPr>
        <w:tc>
          <w:tcPr>
            <w:tcW w:w="1015" w:type="pct"/>
            <w:gridSpan w:val="2"/>
            <w:vMerge/>
            <w:shd w:val="clear" w:color="auto" w:fill="auto"/>
            <w:vAlign w:val="center"/>
          </w:tcPr>
          <w:p w14:paraId="53EDB2A3" w14:textId="77777777" w:rsidR="005B3300" w:rsidRPr="00C25669" w:rsidRDefault="005B3300" w:rsidP="00833BE6">
            <w:pPr>
              <w:pStyle w:val="TAL"/>
              <w:rPr>
                <w:rFonts w:eastAsia="SimSun"/>
              </w:rPr>
            </w:pPr>
          </w:p>
        </w:tc>
        <w:tc>
          <w:tcPr>
            <w:tcW w:w="1996" w:type="pct"/>
            <w:gridSpan w:val="3"/>
            <w:shd w:val="clear" w:color="auto" w:fill="auto"/>
            <w:vAlign w:val="center"/>
          </w:tcPr>
          <w:p w14:paraId="60EAE750" w14:textId="77777777"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14:paraId="2EB8C892" w14:textId="77777777"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14:paraId="01F36115" w14:textId="77777777" w:rsidR="005B3300" w:rsidRPr="00C25669" w:rsidRDefault="005B3300" w:rsidP="00833BE6">
            <w:pPr>
              <w:pStyle w:val="TAC"/>
              <w:rPr>
                <w:rFonts w:eastAsia="SimSun"/>
              </w:rPr>
            </w:pPr>
            <w:r w:rsidRPr="00C25669">
              <w:rPr>
                <w:rFonts w:eastAsia="SimSun"/>
              </w:rPr>
              <w:t>20</w:t>
            </w:r>
          </w:p>
        </w:tc>
      </w:tr>
      <w:tr w:rsidR="00215C7E" w:rsidRPr="00C25669" w14:paraId="3265AAD6" w14:textId="77777777" w:rsidTr="00833BE6">
        <w:trPr>
          <w:trHeight w:val="208"/>
          <w:jc w:val="center"/>
        </w:trPr>
        <w:tc>
          <w:tcPr>
            <w:tcW w:w="1015" w:type="pct"/>
            <w:gridSpan w:val="2"/>
            <w:vMerge w:val="restart"/>
            <w:shd w:val="clear" w:color="auto" w:fill="auto"/>
            <w:vAlign w:val="center"/>
          </w:tcPr>
          <w:p w14:paraId="62325F29" w14:textId="77777777" w:rsidR="00215C7E" w:rsidRPr="00C25669" w:rsidRDefault="00215C7E"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98422" w14:textId="77777777" w:rsidR="00215C7E" w:rsidRPr="00C25669" w:rsidRDefault="00215C7E"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DCED6D4"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31471FC" w14:textId="77777777" w:rsidR="00215C7E" w:rsidRPr="00C25669" w:rsidRDefault="00215C7E" w:rsidP="00833BE6">
            <w:pPr>
              <w:pStyle w:val="TAC"/>
              <w:rPr>
                <w:rFonts w:eastAsia="SimSun"/>
              </w:rPr>
            </w:pPr>
            <w:r w:rsidRPr="00C25669">
              <w:rPr>
                <w:rFonts w:eastAsia="SimSun"/>
              </w:rPr>
              <w:t>Each slot</w:t>
            </w:r>
          </w:p>
        </w:tc>
      </w:tr>
      <w:tr w:rsidR="00215C7E" w:rsidRPr="00C25669" w14:paraId="55043448" w14:textId="77777777" w:rsidTr="00833BE6">
        <w:trPr>
          <w:trHeight w:val="145"/>
          <w:jc w:val="center"/>
        </w:trPr>
        <w:tc>
          <w:tcPr>
            <w:tcW w:w="1015" w:type="pct"/>
            <w:gridSpan w:val="2"/>
            <w:vMerge/>
            <w:shd w:val="clear" w:color="auto" w:fill="auto"/>
            <w:vAlign w:val="center"/>
          </w:tcPr>
          <w:p w14:paraId="0157A8DD"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5E6F3" w14:textId="77777777" w:rsidR="00215C7E" w:rsidRPr="00C25669" w:rsidRDefault="00215C7E"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6A9C8C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A87563D" w14:textId="77777777" w:rsidR="00215C7E" w:rsidRPr="00C25669" w:rsidRDefault="00215C7E" w:rsidP="00833BE6">
            <w:pPr>
              <w:pStyle w:val="TAC"/>
              <w:rPr>
                <w:rFonts w:eastAsia="SimSun"/>
                <w:lang w:eastAsia="zh-CN"/>
              </w:rPr>
            </w:pPr>
            <w:r w:rsidRPr="00C25669">
              <w:rPr>
                <w:rFonts w:eastAsia="SimSun"/>
                <w:lang w:eastAsia="zh-CN"/>
              </w:rPr>
              <w:t>0,1</w:t>
            </w:r>
          </w:p>
        </w:tc>
      </w:tr>
      <w:tr w:rsidR="00215C7E" w:rsidRPr="00C25669" w14:paraId="553295A4" w14:textId="77777777" w:rsidTr="00833BE6">
        <w:trPr>
          <w:trHeight w:val="145"/>
          <w:jc w:val="center"/>
        </w:trPr>
        <w:tc>
          <w:tcPr>
            <w:tcW w:w="1015" w:type="pct"/>
            <w:gridSpan w:val="2"/>
            <w:vMerge/>
            <w:shd w:val="clear" w:color="auto" w:fill="auto"/>
            <w:vAlign w:val="center"/>
          </w:tcPr>
          <w:p w14:paraId="1D568AFF"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F0E23" w14:textId="77777777" w:rsidR="00215C7E" w:rsidRPr="00C25669" w:rsidRDefault="00215C7E"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6E22B6"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236A3B2" w14:textId="77777777" w:rsidR="00215C7E" w:rsidRPr="00C25669" w:rsidRDefault="00215C7E"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215C7E" w:rsidRPr="00C25669" w14:paraId="1AAB1735" w14:textId="77777777" w:rsidTr="00833BE6">
        <w:trPr>
          <w:trHeight w:val="145"/>
          <w:jc w:val="center"/>
        </w:trPr>
        <w:tc>
          <w:tcPr>
            <w:tcW w:w="1015" w:type="pct"/>
            <w:gridSpan w:val="2"/>
            <w:vMerge/>
            <w:shd w:val="clear" w:color="auto" w:fill="auto"/>
            <w:vAlign w:val="center"/>
          </w:tcPr>
          <w:p w14:paraId="10A39457"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E8653" w14:textId="77777777" w:rsidR="00215C7E" w:rsidRPr="00C25669" w:rsidRDefault="00215C7E"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6F40B40"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B605BB5" w14:textId="77777777" w:rsidR="00215C7E" w:rsidRPr="00C25669" w:rsidRDefault="00215C7E" w:rsidP="00833BE6">
            <w:pPr>
              <w:pStyle w:val="TAC"/>
              <w:rPr>
                <w:rFonts w:eastAsia="SimSun"/>
                <w:lang w:eastAsia="zh-CN"/>
              </w:rPr>
            </w:pPr>
            <w:r w:rsidRPr="00C25669">
              <w:rPr>
                <w:rFonts w:eastAsia="SimSun"/>
                <w:lang w:eastAsia="zh-CN"/>
              </w:rPr>
              <w:t>1_1</w:t>
            </w:r>
          </w:p>
        </w:tc>
      </w:tr>
      <w:tr w:rsidR="00215C7E" w:rsidRPr="00C25669" w14:paraId="3D3A605A" w14:textId="77777777" w:rsidTr="00833BE6">
        <w:trPr>
          <w:trHeight w:val="145"/>
          <w:jc w:val="center"/>
        </w:trPr>
        <w:tc>
          <w:tcPr>
            <w:tcW w:w="1015" w:type="pct"/>
            <w:gridSpan w:val="2"/>
            <w:vMerge/>
            <w:shd w:val="clear" w:color="auto" w:fill="auto"/>
            <w:vAlign w:val="center"/>
          </w:tcPr>
          <w:p w14:paraId="30A607AC" w14:textId="77777777" w:rsidR="00215C7E" w:rsidRPr="00C25669" w:rsidRDefault="00215C7E"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2CE5" w14:textId="77777777" w:rsidR="00215C7E" w:rsidRPr="00C25669" w:rsidRDefault="00215C7E"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A43E1C" w14:textId="77777777" w:rsidR="00215C7E" w:rsidRPr="00C25669" w:rsidRDefault="00215C7E"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EF87D2" w14:textId="77777777" w:rsidR="00215C7E" w:rsidRPr="00C25669" w:rsidRDefault="00215C7E" w:rsidP="00833BE6">
            <w:pPr>
              <w:pStyle w:val="TAC"/>
              <w:rPr>
                <w:rFonts w:eastAsia="SimSun"/>
                <w:lang w:eastAsia="zh-CN"/>
              </w:rPr>
            </w:pPr>
            <w:r w:rsidRPr="00C25669">
              <w:rPr>
                <w:rFonts w:eastAsia="SimSun"/>
              </w:rPr>
              <w:t>TCI state #1</w:t>
            </w:r>
          </w:p>
        </w:tc>
      </w:tr>
      <w:tr w:rsidR="00215C7E" w:rsidRPr="00C25669" w14:paraId="2BBACC44" w14:textId="77777777" w:rsidTr="00833BE6">
        <w:trPr>
          <w:trHeight w:val="145"/>
          <w:jc w:val="center"/>
        </w:trPr>
        <w:tc>
          <w:tcPr>
            <w:tcW w:w="1015" w:type="pct"/>
            <w:gridSpan w:val="2"/>
            <w:vMerge/>
            <w:shd w:val="clear" w:color="auto" w:fill="auto"/>
            <w:vAlign w:val="center"/>
          </w:tcPr>
          <w:p w14:paraId="7F3F29FF" w14:textId="77777777" w:rsidR="00215C7E" w:rsidRPr="00C25669" w:rsidRDefault="00215C7E" w:rsidP="00215C7E">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B0583" w14:textId="5BEE7491" w:rsidR="00215C7E" w:rsidRPr="00C25669" w:rsidRDefault="00215C7E" w:rsidP="00215C7E">
            <w:pPr>
              <w:pStyle w:val="TAL"/>
              <w:rPr>
                <w:rFonts w:eastAsia="SimSun"/>
                <w:lang w:eastAsia="zh-C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44F3F64" w14:textId="5FC1A366" w:rsidR="00215C7E" w:rsidRPr="00C25669" w:rsidRDefault="00215C7E" w:rsidP="00215C7E">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A6607D" w14:textId="77777777" w:rsidR="00215C7E" w:rsidRDefault="00215C7E" w:rsidP="00215C7E">
            <w:pPr>
              <w:pStyle w:val="TAC"/>
            </w:pPr>
            <w:r w:rsidRPr="009D0015">
              <w:t>Multi-path fading propagation conditions</w:t>
            </w:r>
            <w:r>
              <w:t>:</w:t>
            </w:r>
          </w:p>
          <w:p w14:paraId="63D06C7B" w14:textId="77777777" w:rsidR="00215C7E" w:rsidRPr="00921F43" w:rsidRDefault="00215C7E" w:rsidP="00215C7E">
            <w:pPr>
              <w:pStyle w:val="TAC"/>
            </w:pPr>
            <w:r w:rsidRPr="00921F43">
              <w:t>Single Panel Type I, Random per slot with equal probability of each applicable i1, i2 combination, and with REG bundling granularity for number of Tx larger than 1</w:t>
            </w:r>
          </w:p>
          <w:p w14:paraId="4DDE990D" w14:textId="77777777" w:rsidR="00215C7E" w:rsidRPr="00921F43" w:rsidRDefault="00215C7E" w:rsidP="00215C7E">
            <w:pPr>
              <w:pStyle w:val="TAC"/>
            </w:pPr>
          </w:p>
          <w:p w14:paraId="6FA276EA" w14:textId="77777777" w:rsidR="00215C7E" w:rsidRDefault="00215C7E" w:rsidP="00215C7E">
            <w:pPr>
              <w:pStyle w:val="TAC"/>
            </w:pPr>
            <w:r w:rsidRPr="009D0015">
              <w:t>Static propagation conditions</w:t>
            </w:r>
            <w:r>
              <w:t>:</w:t>
            </w:r>
          </w:p>
          <w:p w14:paraId="5F3FC022" w14:textId="46B8DE20" w:rsidR="00215C7E" w:rsidRPr="00C25669" w:rsidRDefault="00215C7E" w:rsidP="00215C7E">
            <w:pPr>
              <w:pStyle w:val="TAC"/>
              <w:rPr>
                <w:rFonts w:eastAsia="SimSun"/>
              </w:rPr>
            </w:pPr>
            <w:r w:rsidRPr="00921F43">
              <w:t xml:space="preserve">Single Panel Type I, Random precoder chosen from precoder index 0 </w:t>
            </w:r>
            <w:r>
              <w:t>and</w:t>
            </w:r>
            <w:r w:rsidRPr="00921F43">
              <w:t xml:space="preserve"> 2, selection updated per slot</w:t>
            </w:r>
          </w:p>
        </w:tc>
      </w:tr>
      <w:tr w:rsidR="005B3300" w:rsidRPr="00C25669" w14:paraId="0216CA83" w14:textId="77777777" w:rsidTr="00833BE6">
        <w:trPr>
          <w:trHeight w:val="208"/>
          <w:jc w:val="center"/>
        </w:trPr>
        <w:tc>
          <w:tcPr>
            <w:tcW w:w="3011" w:type="pct"/>
            <w:gridSpan w:val="5"/>
            <w:tcBorders>
              <w:right w:val="single" w:sz="4" w:space="0" w:color="auto"/>
            </w:tcBorders>
            <w:shd w:val="clear" w:color="auto" w:fill="auto"/>
            <w:vAlign w:val="center"/>
          </w:tcPr>
          <w:p w14:paraId="038F271A" w14:textId="77777777"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5DBD216"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174DF6" w14:textId="77777777"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2F195D" w:rsidRPr="00C25669" w14:paraId="3EB26967" w14:textId="77777777" w:rsidTr="00833BE6">
        <w:trPr>
          <w:trHeight w:val="208"/>
          <w:jc w:val="center"/>
        </w:trPr>
        <w:tc>
          <w:tcPr>
            <w:tcW w:w="1015" w:type="pct"/>
            <w:gridSpan w:val="2"/>
            <w:vMerge w:val="restart"/>
            <w:shd w:val="clear" w:color="auto" w:fill="auto"/>
            <w:vAlign w:val="center"/>
          </w:tcPr>
          <w:p w14:paraId="3F63A5AF" w14:textId="77777777" w:rsidR="002F195D" w:rsidRPr="00C25669" w:rsidRDefault="002F195D" w:rsidP="00833BE6">
            <w:pPr>
              <w:pStyle w:val="TAL"/>
              <w:rPr>
                <w:rFonts w:eastAsia="SimSun"/>
                <w:i/>
              </w:rPr>
            </w:pPr>
            <w:r w:rsidRPr="00C25669">
              <w:rPr>
                <w:rFonts w:eastAsia="SimSun"/>
              </w:rPr>
              <w:t>PDSCH configuration</w:t>
            </w:r>
          </w:p>
        </w:tc>
        <w:tc>
          <w:tcPr>
            <w:tcW w:w="1996" w:type="pct"/>
            <w:gridSpan w:val="3"/>
            <w:shd w:val="clear" w:color="auto" w:fill="auto"/>
            <w:vAlign w:val="center"/>
          </w:tcPr>
          <w:p w14:paraId="6CD7F6DA" w14:textId="77777777" w:rsidR="002F195D" w:rsidRPr="00C25669" w:rsidRDefault="002F195D" w:rsidP="00833BE6">
            <w:pPr>
              <w:pStyle w:val="TAL"/>
              <w:rPr>
                <w:rFonts w:eastAsia="SimSun"/>
                <w:i/>
              </w:rPr>
            </w:pPr>
            <w:r w:rsidRPr="00C25669">
              <w:rPr>
                <w:rFonts w:eastAsia="SimSun"/>
              </w:rPr>
              <w:t>Mapping type</w:t>
            </w:r>
          </w:p>
        </w:tc>
        <w:tc>
          <w:tcPr>
            <w:tcW w:w="664" w:type="pct"/>
            <w:shd w:val="clear" w:color="auto" w:fill="auto"/>
            <w:vAlign w:val="center"/>
          </w:tcPr>
          <w:p w14:paraId="3425F697" w14:textId="77777777" w:rsidR="002F195D" w:rsidRPr="00C25669" w:rsidRDefault="002F195D" w:rsidP="00833BE6">
            <w:pPr>
              <w:pStyle w:val="TAC"/>
              <w:rPr>
                <w:rFonts w:eastAsia="SimSun"/>
              </w:rPr>
            </w:pPr>
          </w:p>
        </w:tc>
        <w:tc>
          <w:tcPr>
            <w:tcW w:w="1325" w:type="pct"/>
            <w:shd w:val="clear" w:color="auto" w:fill="auto"/>
            <w:vAlign w:val="center"/>
          </w:tcPr>
          <w:p w14:paraId="2F71E030" w14:textId="77777777" w:rsidR="002F195D" w:rsidRPr="00C25669" w:rsidRDefault="002F195D" w:rsidP="00833BE6">
            <w:pPr>
              <w:pStyle w:val="TAC"/>
              <w:rPr>
                <w:rFonts w:eastAsia="SimSun"/>
                <w:lang w:eastAsia="zh-CN"/>
              </w:rPr>
            </w:pPr>
            <w:r w:rsidRPr="00C25669">
              <w:rPr>
                <w:rFonts w:eastAsia="SimSun"/>
                <w:lang w:eastAsia="zh-CN"/>
              </w:rPr>
              <w:t>Type A</w:t>
            </w:r>
          </w:p>
        </w:tc>
      </w:tr>
      <w:tr w:rsidR="002F195D" w:rsidRPr="00C25669" w14:paraId="4E99C0F2" w14:textId="77777777" w:rsidTr="00833BE6">
        <w:trPr>
          <w:trHeight w:val="145"/>
          <w:jc w:val="center"/>
        </w:trPr>
        <w:tc>
          <w:tcPr>
            <w:tcW w:w="1015" w:type="pct"/>
            <w:gridSpan w:val="2"/>
            <w:vMerge/>
            <w:shd w:val="clear" w:color="auto" w:fill="auto"/>
            <w:vAlign w:val="center"/>
          </w:tcPr>
          <w:p w14:paraId="5D8277B2" w14:textId="77777777" w:rsidR="002F195D" w:rsidRPr="00C25669" w:rsidRDefault="002F195D" w:rsidP="00833BE6">
            <w:pPr>
              <w:pStyle w:val="TAL"/>
              <w:rPr>
                <w:rFonts w:eastAsia="SimSun"/>
              </w:rPr>
            </w:pPr>
          </w:p>
        </w:tc>
        <w:tc>
          <w:tcPr>
            <w:tcW w:w="1996" w:type="pct"/>
            <w:gridSpan w:val="3"/>
            <w:shd w:val="clear" w:color="auto" w:fill="auto"/>
            <w:vAlign w:val="center"/>
          </w:tcPr>
          <w:p w14:paraId="7136DB5A" w14:textId="77777777" w:rsidR="002F195D" w:rsidRPr="00C25669" w:rsidRDefault="002F195D" w:rsidP="00833BE6">
            <w:pPr>
              <w:pStyle w:val="TAL"/>
              <w:rPr>
                <w:rFonts w:eastAsia="SimSun"/>
              </w:rPr>
            </w:pPr>
            <w:r w:rsidRPr="00C25669">
              <w:rPr>
                <w:rFonts w:eastAsia="SimSun"/>
                <w:i/>
              </w:rPr>
              <w:t>k0</w:t>
            </w:r>
          </w:p>
        </w:tc>
        <w:tc>
          <w:tcPr>
            <w:tcW w:w="664" w:type="pct"/>
            <w:shd w:val="clear" w:color="auto" w:fill="auto"/>
            <w:vAlign w:val="center"/>
          </w:tcPr>
          <w:p w14:paraId="6089F6EB" w14:textId="77777777" w:rsidR="002F195D" w:rsidRPr="00C25669" w:rsidRDefault="002F195D" w:rsidP="00833BE6">
            <w:pPr>
              <w:pStyle w:val="TAC"/>
              <w:rPr>
                <w:rFonts w:eastAsia="SimSun"/>
              </w:rPr>
            </w:pPr>
          </w:p>
        </w:tc>
        <w:tc>
          <w:tcPr>
            <w:tcW w:w="1325" w:type="pct"/>
            <w:shd w:val="clear" w:color="auto" w:fill="auto"/>
            <w:vAlign w:val="center"/>
          </w:tcPr>
          <w:p w14:paraId="27D26C84" w14:textId="77777777" w:rsidR="002F195D" w:rsidRPr="00C25669" w:rsidRDefault="002F195D" w:rsidP="00833BE6">
            <w:pPr>
              <w:pStyle w:val="TAC"/>
              <w:rPr>
                <w:rFonts w:eastAsia="SimSun"/>
                <w:lang w:eastAsia="zh-CN"/>
              </w:rPr>
            </w:pPr>
            <w:r w:rsidRPr="00C25669">
              <w:rPr>
                <w:rFonts w:eastAsia="SimSun"/>
                <w:lang w:eastAsia="zh-CN"/>
              </w:rPr>
              <w:t>0</w:t>
            </w:r>
          </w:p>
        </w:tc>
      </w:tr>
      <w:tr w:rsidR="002F195D" w:rsidRPr="00C25669" w14:paraId="09DEBF1D" w14:textId="77777777" w:rsidTr="00833BE6">
        <w:trPr>
          <w:trHeight w:val="145"/>
          <w:jc w:val="center"/>
        </w:trPr>
        <w:tc>
          <w:tcPr>
            <w:tcW w:w="1015" w:type="pct"/>
            <w:gridSpan w:val="2"/>
            <w:vMerge/>
            <w:shd w:val="clear" w:color="auto" w:fill="auto"/>
            <w:vAlign w:val="center"/>
          </w:tcPr>
          <w:p w14:paraId="7B8BD835" w14:textId="77777777" w:rsidR="002F195D" w:rsidRPr="00C25669" w:rsidRDefault="002F195D" w:rsidP="00833BE6">
            <w:pPr>
              <w:pStyle w:val="TAL"/>
              <w:rPr>
                <w:rFonts w:eastAsia="SimSun"/>
              </w:rPr>
            </w:pPr>
          </w:p>
        </w:tc>
        <w:tc>
          <w:tcPr>
            <w:tcW w:w="1996" w:type="pct"/>
            <w:gridSpan w:val="3"/>
            <w:shd w:val="clear" w:color="auto" w:fill="auto"/>
            <w:vAlign w:val="center"/>
          </w:tcPr>
          <w:p w14:paraId="3EF2505B" w14:textId="77777777" w:rsidR="002F195D" w:rsidRPr="00C25669" w:rsidRDefault="002F195D" w:rsidP="00833BE6">
            <w:pPr>
              <w:pStyle w:val="TAL"/>
              <w:rPr>
                <w:rFonts w:eastAsia="SimSun"/>
              </w:rPr>
            </w:pPr>
            <w:r w:rsidRPr="00C25669">
              <w:rPr>
                <w:rFonts w:eastAsia="SimSun"/>
              </w:rPr>
              <w:t xml:space="preserve">Starting symbol (S) </w:t>
            </w:r>
          </w:p>
        </w:tc>
        <w:tc>
          <w:tcPr>
            <w:tcW w:w="664" w:type="pct"/>
            <w:shd w:val="clear" w:color="auto" w:fill="auto"/>
            <w:vAlign w:val="center"/>
          </w:tcPr>
          <w:p w14:paraId="71018A7F" w14:textId="77777777" w:rsidR="002F195D" w:rsidRPr="00C25669" w:rsidRDefault="002F195D" w:rsidP="00833BE6">
            <w:pPr>
              <w:pStyle w:val="TAC"/>
              <w:rPr>
                <w:rFonts w:eastAsia="SimSun"/>
              </w:rPr>
            </w:pPr>
          </w:p>
        </w:tc>
        <w:tc>
          <w:tcPr>
            <w:tcW w:w="1325" w:type="pct"/>
            <w:shd w:val="clear" w:color="auto" w:fill="auto"/>
            <w:vAlign w:val="center"/>
          </w:tcPr>
          <w:p w14:paraId="632B295D"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11629E8D" w14:textId="77777777" w:rsidTr="00833BE6">
        <w:trPr>
          <w:trHeight w:val="145"/>
          <w:jc w:val="center"/>
        </w:trPr>
        <w:tc>
          <w:tcPr>
            <w:tcW w:w="1015" w:type="pct"/>
            <w:gridSpan w:val="2"/>
            <w:vMerge/>
            <w:shd w:val="clear" w:color="auto" w:fill="auto"/>
            <w:vAlign w:val="center"/>
          </w:tcPr>
          <w:p w14:paraId="41566558" w14:textId="77777777" w:rsidR="002F195D" w:rsidRPr="00C25669" w:rsidRDefault="002F195D" w:rsidP="00833BE6">
            <w:pPr>
              <w:pStyle w:val="TAL"/>
              <w:rPr>
                <w:rFonts w:eastAsia="SimSun"/>
              </w:rPr>
            </w:pPr>
          </w:p>
        </w:tc>
        <w:tc>
          <w:tcPr>
            <w:tcW w:w="1996" w:type="pct"/>
            <w:gridSpan w:val="3"/>
            <w:shd w:val="clear" w:color="auto" w:fill="auto"/>
            <w:vAlign w:val="center"/>
          </w:tcPr>
          <w:p w14:paraId="2A7AC872" w14:textId="77777777" w:rsidR="002F195D" w:rsidRPr="00C25669" w:rsidRDefault="002F195D" w:rsidP="00833BE6">
            <w:pPr>
              <w:pStyle w:val="TAL"/>
              <w:rPr>
                <w:rFonts w:eastAsia="SimSun"/>
              </w:rPr>
            </w:pPr>
            <w:r w:rsidRPr="00C25669">
              <w:rPr>
                <w:rFonts w:eastAsia="SimSun"/>
              </w:rPr>
              <w:t>Length (L)</w:t>
            </w:r>
          </w:p>
        </w:tc>
        <w:tc>
          <w:tcPr>
            <w:tcW w:w="664" w:type="pct"/>
            <w:shd w:val="clear" w:color="auto" w:fill="auto"/>
            <w:vAlign w:val="center"/>
          </w:tcPr>
          <w:p w14:paraId="43689155" w14:textId="77777777" w:rsidR="002F195D" w:rsidRPr="00C25669" w:rsidRDefault="002F195D" w:rsidP="00833BE6">
            <w:pPr>
              <w:pStyle w:val="TAC"/>
              <w:rPr>
                <w:rFonts w:eastAsia="SimSun"/>
              </w:rPr>
            </w:pPr>
          </w:p>
        </w:tc>
        <w:tc>
          <w:tcPr>
            <w:tcW w:w="1325" w:type="pct"/>
            <w:shd w:val="clear" w:color="auto" w:fill="auto"/>
            <w:vAlign w:val="center"/>
          </w:tcPr>
          <w:p w14:paraId="1D9C5481" w14:textId="77777777" w:rsidR="002F195D" w:rsidRPr="00C25669" w:rsidRDefault="002F195D" w:rsidP="00833BE6">
            <w:pPr>
              <w:pStyle w:val="TAC"/>
              <w:rPr>
                <w:rFonts w:eastAsia="SimSun"/>
                <w:lang w:eastAsia="zh-CN"/>
              </w:rPr>
            </w:pPr>
            <w:r w:rsidRPr="00C25669">
              <w:rPr>
                <w:rFonts w:eastAsia="SimSun"/>
                <w:lang w:eastAsia="zh-CN"/>
              </w:rPr>
              <w:t>12</w:t>
            </w:r>
          </w:p>
        </w:tc>
      </w:tr>
      <w:tr w:rsidR="002F195D" w:rsidRPr="00C25669" w14:paraId="07DB47D1" w14:textId="77777777" w:rsidTr="00833BE6">
        <w:trPr>
          <w:trHeight w:val="145"/>
          <w:jc w:val="center"/>
        </w:trPr>
        <w:tc>
          <w:tcPr>
            <w:tcW w:w="1015" w:type="pct"/>
            <w:gridSpan w:val="2"/>
            <w:vMerge/>
            <w:shd w:val="clear" w:color="auto" w:fill="auto"/>
            <w:vAlign w:val="center"/>
          </w:tcPr>
          <w:p w14:paraId="0F6937DB" w14:textId="77777777" w:rsidR="002F195D" w:rsidRPr="00C25669" w:rsidRDefault="002F195D" w:rsidP="00833BE6">
            <w:pPr>
              <w:pStyle w:val="TAL"/>
              <w:rPr>
                <w:rFonts w:eastAsia="SimSun"/>
              </w:rPr>
            </w:pPr>
          </w:p>
        </w:tc>
        <w:tc>
          <w:tcPr>
            <w:tcW w:w="1996" w:type="pct"/>
            <w:gridSpan w:val="3"/>
            <w:shd w:val="clear" w:color="auto" w:fill="auto"/>
            <w:vAlign w:val="center"/>
          </w:tcPr>
          <w:p w14:paraId="52907B9D" w14:textId="77777777" w:rsidR="002F195D" w:rsidRPr="00C25669" w:rsidRDefault="002F195D" w:rsidP="00833BE6">
            <w:pPr>
              <w:pStyle w:val="TAL"/>
              <w:rPr>
                <w:rFonts w:eastAsia="SimSun"/>
              </w:rPr>
            </w:pPr>
            <w:r w:rsidRPr="00C25669">
              <w:rPr>
                <w:rFonts w:eastAsia="SimSun"/>
              </w:rPr>
              <w:t>PDSCH aggregation factor</w:t>
            </w:r>
          </w:p>
        </w:tc>
        <w:tc>
          <w:tcPr>
            <w:tcW w:w="664" w:type="pct"/>
            <w:shd w:val="clear" w:color="auto" w:fill="auto"/>
            <w:vAlign w:val="center"/>
          </w:tcPr>
          <w:p w14:paraId="0BE31293" w14:textId="77777777" w:rsidR="002F195D" w:rsidRPr="00C25669" w:rsidRDefault="002F195D" w:rsidP="00833BE6">
            <w:pPr>
              <w:pStyle w:val="TAC"/>
              <w:rPr>
                <w:rFonts w:eastAsia="SimSun"/>
              </w:rPr>
            </w:pPr>
          </w:p>
        </w:tc>
        <w:tc>
          <w:tcPr>
            <w:tcW w:w="1325" w:type="pct"/>
            <w:shd w:val="clear" w:color="auto" w:fill="auto"/>
            <w:vAlign w:val="center"/>
          </w:tcPr>
          <w:p w14:paraId="214C5165" w14:textId="77777777" w:rsidR="002F195D" w:rsidRPr="00C25669" w:rsidRDefault="002F195D" w:rsidP="00833BE6">
            <w:pPr>
              <w:pStyle w:val="TAC"/>
              <w:rPr>
                <w:rFonts w:eastAsia="SimSun"/>
                <w:lang w:eastAsia="zh-CN"/>
              </w:rPr>
            </w:pPr>
            <w:r w:rsidRPr="00C25669">
              <w:rPr>
                <w:rFonts w:eastAsia="SimSun"/>
                <w:lang w:eastAsia="zh-CN"/>
              </w:rPr>
              <w:t>1</w:t>
            </w:r>
          </w:p>
        </w:tc>
      </w:tr>
      <w:tr w:rsidR="002F195D" w:rsidRPr="00C25669" w14:paraId="471D0873" w14:textId="77777777" w:rsidTr="00833BE6">
        <w:trPr>
          <w:trHeight w:val="145"/>
          <w:jc w:val="center"/>
        </w:trPr>
        <w:tc>
          <w:tcPr>
            <w:tcW w:w="1015" w:type="pct"/>
            <w:gridSpan w:val="2"/>
            <w:vMerge/>
            <w:shd w:val="clear" w:color="auto" w:fill="auto"/>
            <w:vAlign w:val="center"/>
          </w:tcPr>
          <w:p w14:paraId="025ED247" w14:textId="77777777" w:rsidR="002F195D" w:rsidRPr="00C25669" w:rsidRDefault="002F195D" w:rsidP="00833BE6">
            <w:pPr>
              <w:pStyle w:val="TAL"/>
              <w:rPr>
                <w:rFonts w:eastAsia="SimSun"/>
              </w:rPr>
            </w:pPr>
          </w:p>
        </w:tc>
        <w:tc>
          <w:tcPr>
            <w:tcW w:w="1996" w:type="pct"/>
            <w:gridSpan w:val="3"/>
            <w:shd w:val="clear" w:color="auto" w:fill="auto"/>
            <w:vAlign w:val="center"/>
          </w:tcPr>
          <w:p w14:paraId="0AB5ADDC" w14:textId="77777777" w:rsidR="002F195D" w:rsidRPr="00C25669" w:rsidRDefault="002F195D" w:rsidP="00833BE6">
            <w:pPr>
              <w:pStyle w:val="TAL"/>
              <w:rPr>
                <w:rFonts w:eastAsia="SimSun"/>
              </w:rPr>
            </w:pPr>
            <w:r w:rsidRPr="00C25669">
              <w:rPr>
                <w:rFonts w:eastAsia="SimSun"/>
              </w:rPr>
              <w:t>PRB bundling type</w:t>
            </w:r>
          </w:p>
        </w:tc>
        <w:tc>
          <w:tcPr>
            <w:tcW w:w="664" w:type="pct"/>
            <w:shd w:val="clear" w:color="auto" w:fill="auto"/>
            <w:vAlign w:val="center"/>
          </w:tcPr>
          <w:p w14:paraId="76DB9003" w14:textId="77777777" w:rsidR="002F195D" w:rsidRPr="00C25669" w:rsidRDefault="002F195D" w:rsidP="00833BE6">
            <w:pPr>
              <w:pStyle w:val="TAC"/>
              <w:rPr>
                <w:rFonts w:eastAsia="SimSun"/>
              </w:rPr>
            </w:pPr>
          </w:p>
        </w:tc>
        <w:tc>
          <w:tcPr>
            <w:tcW w:w="1325" w:type="pct"/>
            <w:shd w:val="clear" w:color="auto" w:fill="auto"/>
            <w:vAlign w:val="center"/>
          </w:tcPr>
          <w:p w14:paraId="6030B1AC" w14:textId="77777777" w:rsidR="002F195D" w:rsidRPr="00C25669" w:rsidRDefault="002F195D" w:rsidP="00833BE6">
            <w:pPr>
              <w:pStyle w:val="TAC"/>
              <w:rPr>
                <w:rFonts w:eastAsia="SimSun"/>
                <w:lang w:eastAsia="zh-CN"/>
              </w:rPr>
            </w:pPr>
            <w:r w:rsidRPr="00C25669">
              <w:rPr>
                <w:rFonts w:eastAsia="SimSun"/>
                <w:lang w:eastAsia="zh-CN"/>
              </w:rPr>
              <w:t>Static</w:t>
            </w:r>
          </w:p>
        </w:tc>
      </w:tr>
      <w:tr w:rsidR="002F195D" w:rsidRPr="00C25669" w14:paraId="33713B0D" w14:textId="77777777" w:rsidTr="00833BE6">
        <w:trPr>
          <w:trHeight w:val="145"/>
          <w:jc w:val="center"/>
        </w:trPr>
        <w:tc>
          <w:tcPr>
            <w:tcW w:w="1015" w:type="pct"/>
            <w:gridSpan w:val="2"/>
            <w:vMerge/>
            <w:shd w:val="clear" w:color="auto" w:fill="auto"/>
            <w:vAlign w:val="center"/>
          </w:tcPr>
          <w:p w14:paraId="3FD9EC02" w14:textId="77777777" w:rsidR="002F195D" w:rsidRPr="00C25669" w:rsidRDefault="002F195D" w:rsidP="00833BE6">
            <w:pPr>
              <w:pStyle w:val="TAL"/>
              <w:rPr>
                <w:rFonts w:eastAsia="SimSun"/>
              </w:rPr>
            </w:pPr>
          </w:p>
        </w:tc>
        <w:tc>
          <w:tcPr>
            <w:tcW w:w="1996" w:type="pct"/>
            <w:gridSpan w:val="3"/>
            <w:shd w:val="clear" w:color="auto" w:fill="auto"/>
            <w:vAlign w:val="center"/>
          </w:tcPr>
          <w:p w14:paraId="263FE677" w14:textId="77777777" w:rsidR="002F195D" w:rsidRPr="00C25669" w:rsidRDefault="002F195D" w:rsidP="00833BE6">
            <w:pPr>
              <w:pStyle w:val="TAL"/>
              <w:rPr>
                <w:rFonts w:eastAsia="SimSun"/>
              </w:rPr>
            </w:pPr>
            <w:r w:rsidRPr="00C25669">
              <w:rPr>
                <w:rFonts w:eastAsia="SimSun"/>
              </w:rPr>
              <w:t>PRB bundling size</w:t>
            </w:r>
          </w:p>
        </w:tc>
        <w:tc>
          <w:tcPr>
            <w:tcW w:w="664" w:type="pct"/>
            <w:shd w:val="clear" w:color="auto" w:fill="auto"/>
            <w:vAlign w:val="center"/>
          </w:tcPr>
          <w:p w14:paraId="7C791F9F" w14:textId="77777777" w:rsidR="002F195D" w:rsidRPr="00C25669" w:rsidRDefault="002F195D" w:rsidP="00833BE6">
            <w:pPr>
              <w:pStyle w:val="TAC"/>
              <w:rPr>
                <w:rFonts w:eastAsia="SimSun"/>
              </w:rPr>
            </w:pPr>
          </w:p>
        </w:tc>
        <w:tc>
          <w:tcPr>
            <w:tcW w:w="1325" w:type="pct"/>
            <w:shd w:val="clear" w:color="auto" w:fill="auto"/>
            <w:vAlign w:val="center"/>
          </w:tcPr>
          <w:p w14:paraId="4DBF0009" w14:textId="77777777" w:rsidR="002F195D" w:rsidRPr="00C25669" w:rsidRDefault="002F195D" w:rsidP="00833BE6">
            <w:pPr>
              <w:pStyle w:val="TAC"/>
              <w:rPr>
                <w:rFonts w:eastAsia="SimSun"/>
                <w:lang w:eastAsia="zh-CN"/>
              </w:rPr>
            </w:pPr>
            <w:r w:rsidRPr="00C25669">
              <w:rPr>
                <w:rFonts w:eastAsia="SimSun"/>
                <w:lang w:eastAsia="zh-CN"/>
              </w:rPr>
              <w:t>2</w:t>
            </w:r>
          </w:p>
        </w:tc>
      </w:tr>
      <w:tr w:rsidR="002F195D" w:rsidRPr="00C25669" w14:paraId="72108A02" w14:textId="77777777" w:rsidTr="00833BE6">
        <w:trPr>
          <w:trHeight w:val="145"/>
          <w:jc w:val="center"/>
        </w:trPr>
        <w:tc>
          <w:tcPr>
            <w:tcW w:w="1015" w:type="pct"/>
            <w:gridSpan w:val="2"/>
            <w:vMerge/>
            <w:shd w:val="clear" w:color="auto" w:fill="auto"/>
            <w:vAlign w:val="center"/>
          </w:tcPr>
          <w:p w14:paraId="19F33D23" w14:textId="77777777" w:rsidR="002F195D" w:rsidRPr="00C25669" w:rsidRDefault="002F195D" w:rsidP="00833BE6">
            <w:pPr>
              <w:pStyle w:val="TAL"/>
              <w:rPr>
                <w:rFonts w:eastAsia="SimSun"/>
              </w:rPr>
            </w:pPr>
          </w:p>
        </w:tc>
        <w:tc>
          <w:tcPr>
            <w:tcW w:w="1996" w:type="pct"/>
            <w:gridSpan w:val="3"/>
            <w:shd w:val="clear" w:color="auto" w:fill="auto"/>
            <w:vAlign w:val="center"/>
          </w:tcPr>
          <w:p w14:paraId="237D3245" w14:textId="77777777" w:rsidR="002F195D" w:rsidRPr="00C25669" w:rsidRDefault="002F195D" w:rsidP="00833BE6">
            <w:pPr>
              <w:pStyle w:val="TAL"/>
              <w:rPr>
                <w:rFonts w:eastAsia="SimSun"/>
              </w:rPr>
            </w:pPr>
            <w:r w:rsidRPr="00C25669">
              <w:rPr>
                <w:rFonts w:eastAsia="SimSun"/>
              </w:rPr>
              <w:t>Resource allocation type</w:t>
            </w:r>
          </w:p>
        </w:tc>
        <w:tc>
          <w:tcPr>
            <w:tcW w:w="664" w:type="pct"/>
            <w:shd w:val="clear" w:color="auto" w:fill="auto"/>
            <w:vAlign w:val="center"/>
          </w:tcPr>
          <w:p w14:paraId="14FE50A5" w14:textId="77777777" w:rsidR="002F195D" w:rsidRPr="00C25669" w:rsidRDefault="002F195D" w:rsidP="00833BE6">
            <w:pPr>
              <w:pStyle w:val="TAC"/>
              <w:rPr>
                <w:rFonts w:eastAsia="SimSun"/>
              </w:rPr>
            </w:pPr>
          </w:p>
        </w:tc>
        <w:tc>
          <w:tcPr>
            <w:tcW w:w="1325" w:type="pct"/>
            <w:shd w:val="clear" w:color="auto" w:fill="auto"/>
            <w:vAlign w:val="center"/>
          </w:tcPr>
          <w:p w14:paraId="7B6879AB" w14:textId="77777777" w:rsidR="002F195D" w:rsidRPr="00C25669" w:rsidRDefault="002F195D"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2F195D" w:rsidRPr="00C25669" w14:paraId="730A6A10" w14:textId="77777777" w:rsidTr="00833BE6">
        <w:trPr>
          <w:trHeight w:val="145"/>
          <w:jc w:val="center"/>
        </w:trPr>
        <w:tc>
          <w:tcPr>
            <w:tcW w:w="1015" w:type="pct"/>
            <w:gridSpan w:val="2"/>
            <w:vMerge/>
            <w:shd w:val="clear" w:color="auto" w:fill="auto"/>
            <w:vAlign w:val="center"/>
          </w:tcPr>
          <w:p w14:paraId="7F8B5659" w14:textId="77777777" w:rsidR="002F195D" w:rsidRPr="00C25669" w:rsidRDefault="002F195D" w:rsidP="00833BE6">
            <w:pPr>
              <w:pStyle w:val="TAL"/>
              <w:rPr>
                <w:rFonts w:eastAsia="SimSun"/>
              </w:rPr>
            </w:pPr>
          </w:p>
        </w:tc>
        <w:tc>
          <w:tcPr>
            <w:tcW w:w="1996" w:type="pct"/>
            <w:gridSpan w:val="3"/>
            <w:shd w:val="clear" w:color="auto" w:fill="auto"/>
            <w:vAlign w:val="center"/>
          </w:tcPr>
          <w:p w14:paraId="1F7C9CA1" w14:textId="77777777" w:rsidR="002F195D" w:rsidRPr="00C25669" w:rsidRDefault="002F195D"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14:paraId="0A918F8D" w14:textId="77777777" w:rsidR="002F195D" w:rsidRPr="00C25669" w:rsidRDefault="002F195D" w:rsidP="00833BE6">
            <w:pPr>
              <w:pStyle w:val="TAC"/>
              <w:rPr>
                <w:rFonts w:eastAsia="SimSun"/>
              </w:rPr>
            </w:pPr>
          </w:p>
        </w:tc>
        <w:tc>
          <w:tcPr>
            <w:tcW w:w="1325" w:type="pct"/>
            <w:shd w:val="clear" w:color="auto" w:fill="auto"/>
            <w:vAlign w:val="center"/>
          </w:tcPr>
          <w:p w14:paraId="0D3CDD82" w14:textId="77777777" w:rsidR="002F195D" w:rsidRPr="00C25669" w:rsidRDefault="002F195D" w:rsidP="00833BE6">
            <w:pPr>
              <w:pStyle w:val="TAC"/>
              <w:rPr>
                <w:rFonts w:eastAsia="SimSun"/>
                <w:lang w:eastAsia="zh-CN"/>
              </w:rPr>
            </w:pPr>
            <w:r w:rsidRPr="00C25669">
              <w:rPr>
                <w:rFonts w:eastAsia="SimSun"/>
                <w:lang w:eastAsia="zh-CN"/>
              </w:rPr>
              <w:t>Non-interleaved</w:t>
            </w:r>
          </w:p>
        </w:tc>
      </w:tr>
      <w:tr w:rsidR="002F195D" w:rsidRPr="00C25669" w14:paraId="13DFCF91" w14:textId="77777777" w:rsidTr="00833BE6">
        <w:trPr>
          <w:trHeight w:val="145"/>
          <w:jc w:val="center"/>
        </w:trPr>
        <w:tc>
          <w:tcPr>
            <w:tcW w:w="1015" w:type="pct"/>
            <w:gridSpan w:val="2"/>
            <w:vMerge/>
            <w:shd w:val="clear" w:color="auto" w:fill="auto"/>
            <w:vAlign w:val="center"/>
          </w:tcPr>
          <w:p w14:paraId="7193DD99" w14:textId="77777777" w:rsidR="002F195D" w:rsidRPr="00C25669" w:rsidRDefault="002F195D" w:rsidP="00833BE6">
            <w:pPr>
              <w:pStyle w:val="TAL"/>
              <w:rPr>
                <w:rFonts w:eastAsia="SimSun"/>
              </w:rPr>
            </w:pPr>
          </w:p>
        </w:tc>
        <w:tc>
          <w:tcPr>
            <w:tcW w:w="1996" w:type="pct"/>
            <w:gridSpan w:val="3"/>
            <w:shd w:val="clear" w:color="auto" w:fill="auto"/>
            <w:vAlign w:val="center"/>
          </w:tcPr>
          <w:p w14:paraId="50A9251A" w14:textId="77777777" w:rsidR="002F195D" w:rsidRPr="00C25669" w:rsidRDefault="002F195D"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04012D4B" w14:textId="77777777" w:rsidR="002F195D" w:rsidRPr="00C25669" w:rsidRDefault="002F195D" w:rsidP="00833BE6">
            <w:pPr>
              <w:pStyle w:val="TAC"/>
              <w:rPr>
                <w:rFonts w:eastAsia="SimSun"/>
              </w:rPr>
            </w:pPr>
          </w:p>
        </w:tc>
        <w:tc>
          <w:tcPr>
            <w:tcW w:w="1325" w:type="pct"/>
            <w:shd w:val="clear" w:color="auto" w:fill="auto"/>
            <w:vAlign w:val="center"/>
          </w:tcPr>
          <w:p w14:paraId="3C33375D" w14:textId="77777777" w:rsidR="002F195D" w:rsidRPr="00C25669" w:rsidRDefault="002F195D" w:rsidP="00833BE6">
            <w:pPr>
              <w:pStyle w:val="TAC"/>
              <w:rPr>
                <w:rFonts w:eastAsia="SimSun"/>
                <w:lang w:eastAsia="zh-CN"/>
              </w:rPr>
            </w:pPr>
            <w:r w:rsidRPr="00C25669">
              <w:rPr>
                <w:rFonts w:eastAsia="SimSun" w:hint="eastAsia"/>
                <w:lang w:eastAsia="zh-CN"/>
              </w:rPr>
              <w:t>N/A</w:t>
            </w:r>
          </w:p>
        </w:tc>
      </w:tr>
      <w:tr w:rsidR="005B3300" w:rsidRPr="00C25669" w14:paraId="655BA45C" w14:textId="77777777" w:rsidTr="00833BE6">
        <w:trPr>
          <w:trHeight w:val="197"/>
          <w:jc w:val="center"/>
        </w:trPr>
        <w:tc>
          <w:tcPr>
            <w:tcW w:w="1015" w:type="pct"/>
            <w:gridSpan w:val="2"/>
            <w:vMerge w:val="restart"/>
            <w:shd w:val="clear" w:color="auto" w:fill="auto"/>
            <w:vAlign w:val="center"/>
          </w:tcPr>
          <w:p w14:paraId="2DBDD644" w14:textId="77777777"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14:paraId="66D1BEF3" w14:textId="77777777"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14:paraId="17975EB9" w14:textId="77777777" w:rsidR="005B3300" w:rsidRPr="00C25669" w:rsidRDefault="005B3300" w:rsidP="00833BE6">
            <w:pPr>
              <w:pStyle w:val="TAC"/>
              <w:rPr>
                <w:rFonts w:eastAsia="SimSun"/>
              </w:rPr>
            </w:pPr>
          </w:p>
        </w:tc>
        <w:tc>
          <w:tcPr>
            <w:tcW w:w="1325" w:type="pct"/>
            <w:shd w:val="clear" w:color="auto" w:fill="auto"/>
            <w:vAlign w:val="center"/>
          </w:tcPr>
          <w:p w14:paraId="2519AF02" w14:textId="77777777"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14:paraId="780F5CB8" w14:textId="77777777" w:rsidTr="00833BE6">
        <w:trPr>
          <w:trHeight w:val="145"/>
          <w:jc w:val="center"/>
        </w:trPr>
        <w:tc>
          <w:tcPr>
            <w:tcW w:w="1015" w:type="pct"/>
            <w:gridSpan w:val="2"/>
            <w:vMerge/>
            <w:shd w:val="clear" w:color="auto" w:fill="auto"/>
            <w:vAlign w:val="center"/>
          </w:tcPr>
          <w:p w14:paraId="07BD45F3" w14:textId="77777777" w:rsidR="005B3300" w:rsidRPr="00C25669" w:rsidRDefault="005B3300" w:rsidP="00833BE6">
            <w:pPr>
              <w:pStyle w:val="TAL"/>
              <w:rPr>
                <w:rFonts w:eastAsia="SimSun"/>
              </w:rPr>
            </w:pPr>
          </w:p>
        </w:tc>
        <w:tc>
          <w:tcPr>
            <w:tcW w:w="1996" w:type="pct"/>
            <w:gridSpan w:val="3"/>
            <w:shd w:val="clear" w:color="auto" w:fill="auto"/>
            <w:vAlign w:val="center"/>
          </w:tcPr>
          <w:p w14:paraId="03313DAB" w14:textId="77777777"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14:paraId="13177A0D" w14:textId="77777777" w:rsidR="005B3300" w:rsidRPr="00C25669" w:rsidRDefault="005B3300" w:rsidP="00833BE6">
            <w:pPr>
              <w:pStyle w:val="TAC"/>
              <w:rPr>
                <w:rFonts w:eastAsia="SimSun"/>
              </w:rPr>
            </w:pPr>
          </w:p>
        </w:tc>
        <w:tc>
          <w:tcPr>
            <w:tcW w:w="1325" w:type="pct"/>
            <w:shd w:val="clear" w:color="auto" w:fill="auto"/>
            <w:vAlign w:val="center"/>
          </w:tcPr>
          <w:p w14:paraId="06B20FA8" w14:textId="77777777"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14:paraId="57D21938" w14:textId="77777777" w:rsidTr="00833BE6">
        <w:trPr>
          <w:trHeight w:val="145"/>
          <w:jc w:val="center"/>
        </w:trPr>
        <w:tc>
          <w:tcPr>
            <w:tcW w:w="1015" w:type="pct"/>
            <w:gridSpan w:val="2"/>
            <w:vMerge/>
            <w:shd w:val="clear" w:color="auto" w:fill="auto"/>
            <w:vAlign w:val="center"/>
          </w:tcPr>
          <w:p w14:paraId="006503FF" w14:textId="77777777" w:rsidR="005B3300" w:rsidRPr="00C25669" w:rsidRDefault="005B3300" w:rsidP="00833BE6">
            <w:pPr>
              <w:pStyle w:val="TAL"/>
              <w:rPr>
                <w:rFonts w:eastAsia="SimSun"/>
              </w:rPr>
            </w:pPr>
          </w:p>
        </w:tc>
        <w:tc>
          <w:tcPr>
            <w:tcW w:w="1996" w:type="pct"/>
            <w:gridSpan w:val="3"/>
            <w:shd w:val="clear" w:color="auto" w:fill="auto"/>
            <w:vAlign w:val="center"/>
          </w:tcPr>
          <w:p w14:paraId="3E56F892" w14:textId="77777777"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298AD5F4" w14:textId="77777777" w:rsidR="005B3300" w:rsidRPr="00C25669" w:rsidRDefault="005B3300" w:rsidP="00833BE6">
            <w:pPr>
              <w:pStyle w:val="TAC"/>
              <w:rPr>
                <w:rFonts w:eastAsia="SimSun"/>
              </w:rPr>
            </w:pPr>
          </w:p>
        </w:tc>
        <w:tc>
          <w:tcPr>
            <w:tcW w:w="1325" w:type="pct"/>
            <w:shd w:val="clear" w:color="auto" w:fill="auto"/>
            <w:vAlign w:val="center"/>
          </w:tcPr>
          <w:p w14:paraId="4E3EBC7E"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6569F8BA" w14:textId="77777777" w:rsidTr="00833BE6">
        <w:trPr>
          <w:trHeight w:val="145"/>
          <w:jc w:val="center"/>
        </w:trPr>
        <w:tc>
          <w:tcPr>
            <w:tcW w:w="1015" w:type="pct"/>
            <w:gridSpan w:val="2"/>
            <w:vMerge/>
            <w:shd w:val="clear" w:color="auto" w:fill="auto"/>
            <w:vAlign w:val="center"/>
          </w:tcPr>
          <w:p w14:paraId="321E6551" w14:textId="77777777" w:rsidR="005B3300" w:rsidRPr="00C25669" w:rsidRDefault="005B3300" w:rsidP="00833BE6">
            <w:pPr>
              <w:pStyle w:val="TAL"/>
              <w:rPr>
                <w:rFonts w:eastAsia="SimSun"/>
              </w:rPr>
            </w:pPr>
          </w:p>
        </w:tc>
        <w:tc>
          <w:tcPr>
            <w:tcW w:w="1996" w:type="pct"/>
            <w:gridSpan w:val="3"/>
            <w:shd w:val="clear" w:color="auto" w:fill="auto"/>
            <w:vAlign w:val="center"/>
          </w:tcPr>
          <w:p w14:paraId="5321A473" w14:textId="77777777"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4CAEA951" w14:textId="77777777" w:rsidR="005B3300" w:rsidRPr="00C25669" w:rsidRDefault="005B3300" w:rsidP="00833BE6">
            <w:pPr>
              <w:pStyle w:val="TAC"/>
              <w:rPr>
                <w:rFonts w:eastAsia="SimSun"/>
              </w:rPr>
            </w:pPr>
          </w:p>
        </w:tc>
        <w:tc>
          <w:tcPr>
            <w:tcW w:w="1325" w:type="pct"/>
            <w:shd w:val="clear" w:color="auto" w:fill="auto"/>
            <w:vAlign w:val="center"/>
          </w:tcPr>
          <w:p w14:paraId="63A26496" w14:textId="77777777" w:rsidR="005B3300" w:rsidRPr="00C25669" w:rsidRDefault="005B3300" w:rsidP="00833BE6">
            <w:pPr>
              <w:pStyle w:val="TAC"/>
              <w:rPr>
                <w:rFonts w:eastAsia="SimSun"/>
                <w:lang w:eastAsia="zh-CN"/>
              </w:rPr>
            </w:pPr>
            <w:r w:rsidRPr="00C25669">
              <w:rPr>
                <w:rFonts w:eastAsia="SimSun" w:hint="eastAsia"/>
                <w:lang w:eastAsia="zh-CN"/>
              </w:rPr>
              <w:t>{1000} for Rank1</w:t>
            </w:r>
          </w:p>
          <w:p w14:paraId="67F9B85D" w14:textId="77777777" w:rsidR="005B3300" w:rsidRPr="00C25669" w:rsidRDefault="005B3300" w:rsidP="00833BE6">
            <w:pPr>
              <w:pStyle w:val="TAC"/>
              <w:rPr>
                <w:rFonts w:eastAsia="SimSun"/>
                <w:lang w:eastAsia="zh-CN"/>
              </w:rPr>
            </w:pPr>
            <w:r w:rsidRPr="00C25669">
              <w:rPr>
                <w:rFonts w:eastAsia="SimSun" w:hint="eastAsia"/>
                <w:lang w:eastAsia="zh-CN"/>
              </w:rPr>
              <w:t>{1000,1001} for Rank2</w:t>
            </w:r>
          </w:p>
          <w:p w14:paraId="7222BADF" w14:textId="77777777" w:rsidR="005B3300" w:rsidRPr="00C25669" w:rsidRDefault="005B3300" w:rsidP="00833BE6">
            <w:pPr>
              <w:pStyle w:val="TAC"/>
              <w:rPr>
                <w:rFonts w:eastAsia="SimSun"/>
                <w:lang w:eastAsia="zh-CN"/>
              </w:rPr>
            </w:pPr>
            <w:r w:rsidRPr="00C25669">
              <w:rPr>
                <w:rFonts w:eastAsia="SimSun" w:hint="eastAsia"/>
                <w:lang w:eastAsia="zh-CN"/>
              </w:rPr>
              <w:t>{1000,1001,1002} for Rank3</w:t>
            </w:r>
          </w:p>
          <w:p w14:paraId="3967FD37" w14:textId="77777777"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14:paraId="6EB0B585" w14:textId="77777777" w:rsidTr="00833BE6">
        <w:trPr>
          <w:trHeight w:val="145"/>
          <w:jc w:val="center"/>
        </w:trPr>
        <w:tc>
          <w:tcPr>
            <w:tcW w:w="1015" w:type="pct"/>
            <w:gridSpan w:val="2"/>
            <w:vMerge/>
            <w:shd w:val="clear" w:color="auto" w:fill="auto"/>
            <w:vAlign w:val="center"/>
          </w:tcPr>
          <w:p w14:paraId="2D77D7EE" w14:textId="77777777" w:rsidR="005B3300" w:rsidRPr="00C25669" w:rsidRDefault="005B3300" w:rsidP="00833BE6">
            <w:pPr>
              <w:pStyle w:val="TAL"/>
              <w:rPr>
                <w:rFonts w:eastAsia="SimSun"/>
              </w:rPr>
            </w:pPr>
          </w:p>
        </w:tc>
        <w:tc>
          <w:tcPr>
            <w:tcW w:w="1996" w:type="pct"/>
            <w:gridSpan w:val="3"/>
            <w:shd w:val="clear" w:color="auto" w:fill="auto"/>
            <w:vAlign w:val="center"/>
          </w:tcPr>
          <w:p w14:paraId="69A38F90" w14:textId="77777777"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14:paraId="42C779CE" w14:textId="77777777" w:rsidR="005B3300" w:rsidRPr="00C25669" w:rsidRDefault="005B3300" w:rsidP="00833BE6">
            <w:pPr>
              <w:pStyle w:val="TAC"/>
              <w:rPr>
                <w:rFonts w:eastAsia="SimSun"/>
              </w:rPr>
            </w:pPr>
          </w:p>
        </w:tc>
        <w:tc>
          <w:tcPr>
            <w:tcW w:w="1325" w:type="pct"/>
            <w:shd w:val="clear" w:color="auto" w:fill="auto"/>
            <w:vAlign w:val="center"/>
          </w:tcPr>
          <w:p w14:paraId="79989C4A" w14:textId="77777777"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14:paraId="35796953" w14:textId="77777777" w:rsidTr="00833BE6">
        <w:trPr>
          <w:trHeight w:val="197"/>
          <w:jc w:val="center"/>
        </w:trPr>
        <w:tc>
          <w:tcPr>
            <w:tcW w:w="1015" w:type="pct"/>
            <w:gridSpan w:val="2"/>
            <w:vMerge w:val="restart"/>
            <w:shd w:val="clear" w:color="auto" w:fill="auto"/>
            <w:vAlign w:val="center"/>
          </w:tcPr>
          <w:p w14:paraId="0C30AC3A" w14:textId="77777777"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14:paraId="424BD8C1" w14:textId="77777777"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72C739FA" w14:textId="77777777" w:rsidR="005B3300" w:rsidRPr="00C25669" w:rsidRDefault="005B3300" w:rsidP="00833BE6">
            <w:pPr>
              <w:pStyle w:val="TAC"/>
              <w:rPr>
                <w:rFonts w:eastAsia="SimSun"/>
              </w:rPr>
            </w:pPr>
          </w:p>
        </w:tc>
        <w:tc>
          <w:tcPr>
            <w:tcW w:w="1325" w:type="pct"/>
            <w:shd w:val="clear" w:color="auto" w:fill="auto"/>
            <w:vAlign w:val="center"/>
          </w:tcPr>
          <w:p w14:paraId="6008322A"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0C8E0468" w14:textId="77777777" w:rsidTr="00833BE6">
        <w:trPr>
          <w:trHeight w:val="145"/>
          <w:jc w:val="center"/>
        </w:trPr>
        <w:tc>
          <w:tcPr>
            <w:tcW w:w="1015" w:type="pct"/>
            <w:gridSpan w:val="2"/>
            <w:vMerge/>
            <w:shd w:val="clear" w:color="auto" w:fill="auto"/>
            <w:vAlign w:val="center"/>
          </w:tcPr>
          <w:p w14:paraId="0DCA567E" w14:textId="77777777" w:rsidR="005B3300" w:rsidRPr="00C25669" w:rsidRDefault="005B3300" w:rsidP="00833BE6">
            <w:pPr>
              <w:pStyle w:val="TAL"/>
              <w:rPr>
                <w:rFonts w:eastAsia="SimSun"/>
                <w:lang w:val="en-US"/>
              </w:rPr>
            </w:pPr>
          </w:p>
        </w:tc>
        <w:tc>
          <w:tcPr>
            <w:tcW w:w="1996" w:type="pct"/>
            <w:gridSpan w:val="3"/>
            <w:shd w:val="clear" w:color="auto" w:fill="auto"/>
            <w:vAlign w:val="center"/>
          </w:tcPr>
          <w:p w14:paraId="2664E23D" w14:textId="77777777"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0747F60F" w14:textId="77777777" w:rsidR="005B3300" w:rsidRPr="00C25669" w:rsidRDefault="005B3300" w:rsidP="00833BE6">
            <w:pPr>
              <w:pStyle w:val="TAC"/>
              <w:rPr>
                <w:rFonts w:eastAsia="SimSun"/>
              </w:rPr>
            </w:pPr>
          </w:p>
        </w:tc>
        <w:tc>
          <w:tcPr>
            <w:tcW w:w="1325" w:type="pct"/>
            <w:shd w:val="clear" w:color="auto" w:fill="auto"/>
            <w:vAlign w:val="center"/>
          </w:tcPr>
          <w:p w14:paraId="6EB76441" w14:textId="77777777"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14:paraId="5F85273D" w14:textId="77777777" w:rsidTr="00833BE6">
        <w:trPr>
          <w:trHeight w:val="417"/>
          <w:jc w:val="center"/>
        </w:trPr>
        <w:tc>
          <w:tcPr>
            <w:tcW w:w="1020" w:type="pct"/>
            <w:gridSpan w:val="3"/>
            <w:vMerge w:val="restart"/>
            <w:shd w:val="clear" w:color="auto" w:fill="auto"/>
            <w:vAlign w:val="center"/>
          </w:tcPr>
          <w:p w14:paraId="3F4BC7BF" w14:textId="77777777"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CC8B"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FC5C863"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1A55A47" w14:textId="77777777" w:rsidR="005B3300" w:rsidRPr="00C25669" w:rsidRDefault="005B3300" w:rsidP="00833BE6">
            <w:pPr>
              <w:pStyle w:val="TAC"/>
              <w:rPr>
                <w:rFonts w:eastAsia="SimSun"/>
              </w:rPr>
            </w:pPr>
            <w:r w:rsidRPr="00C25669">
              <w:rPr>
                <w:rFonts w:eastAsia="SimSun"/>
              </w:rPr>
              <w:t>0 for CSI-RS resource 1,2,3,4</w:t>
            </w:r>
          </w:p>
        </w:tc>
      </w:tr>
      <w:tr w:rsidR="005B3300" w:rsidRPr="00C25669" w14:paraId="349E3DC5" w14:textId="77777777" w:rsidTr="00833BE6">
        <w:trPr>
          <w:trHeight w:val="145"/>
          <w:jc w:val="center"/>
        </w:trPr>
        <w:tc>
          <w:tcPr>
            <w:tcW w:w="1020" w:type="pct"/>
            <w:gridSpan w:val="3"/>
            <w:vMerge/>
            <w:shd w:val="clear" w:color="auto" w:fill="auto"/>
            <w:vAlign w:val="center"/>
          </w:tcPr>
          <w:p w14:paraId="123F3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13951"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20A30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1C26A1" w14:textId="77777777" w:rsidR="005B3300" w:rsidRPr="00C25669" w:rsidRDefault="005B3300" w:rsidP="00833BE6">
            <w:pPr>
              <w:pStyle w:val="TAC"/>
              <w:rPr>
                <w:rFonts w:eastAsia="SimSun"/>
              </w:rPr>
            </w:pPr>
            <w:r w:rsidRPr="00C25669">
              <w:rPr>
                <w:rFonts w:eastAsia="SimSun"/>
              </w:rPr>
              <w:t>4 for CSI-RS resource 1 and 3</w:t>
            </w:r>
          </w:p>
          <w:p w14:paraId="7002C075" w14:textId="77777777" w:rsidR="005B3300" w:rsidRPr="00C25669" w:rsidRDefault="005B3300" w:rsidP="00833BE6">
            <w:pPr>
              <w:pStyle w:val="TAC"/>
              <w:rPr>
                <w:rFonts w:eastAsia="SimSun"/>
              </w:rPr>
            </w:pPr>
            <w:r w:rsidRPr="00C25669">
              <w:rPr>
                <w:rFonts w:eastAsia="SimSun"/>
              </w:rPr>
              <w:t>8 for CSI-RS resource 2 and 4</w:t>
            </w:r>
          </w:p>
        </w:tc>
      </w:tr>
      <w:tr w:rsidR="005B3300" w:rsidRPr="00C25669" w14:paraId="6D9EDFBF" w14:textId="77777777" w:rsidTr="00833BE6">
        <w:trPr>
          <w:trHeight w:val="145"/>
          <w:jc w:val="center"/>
        </w:trPr>
        <w:tc>
          <w:tcPr>
            <w:tcW w:w="1020" w:type="pct"/>
            <w:gridSpan w:val="3"/>
            <w:vMerge/>
            <w:shd w:val="clear" w:color="auto" w:fill="auto"/>
            <w:vAlign w:val="center"/>
          </w:tcPr>
          <w:p w14:paraId="35B46C62"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BFD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1BB6B"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97FF9CB" w14:textId="77777777" w:rsidR="005B3300" w:rsidRPr="00C25669" w:rsidRDefault="005B3300" w:rsidP="00833BE6">
            <w:pPr>
              <w:pStyle w:val="TAC"/>
              <w:rPr>
                <w:rFonts w:eastAsia="SimSun"/>
              </w:rPr>
            </w:pPr>
            <w:r w:rsidRPr="00C25669">
              <w:rPr>
                <w:rFonts w:eastAsia="SimSun"/>
              </w:rPr>
              <w:t>1 for CSI-RS resource 1,2,3,4</w:t>
            </w:r>
          </w:p>
        </w:tc>
      </w:tr>
      <w:tr w:rsidR="005B3300" w:rsidRPr="00C25669" w14:paraId="2275942C" w14:textId="77777777" w:rsidTr="00833BE6">
        <w:trPr>
          <w:trHeight w:val="145"/>
          <w:jc w:val="center"/>
        </w:trPr>
        <w:tc>
          <w:tcPr>
            <w:tcW w:w="1020" w:type="pct"/>
            <w:gridSpan w:val="3"/>
            <w:vMerge/>
            <w:shd w:val="clear" w:color="auto" w:fill="auto"/>
            <w:vAlign w:val="center"/>
          </w:tcPr>
          <w:p w14:paraId="02FA9E06"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F490" w14:textId="77777777"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8F34D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EB2EF7" w14:textId="77777777" w:rsidR="005B3300" w:rsidRPr="00C25669" w:rsidRDefault="005B3300" w:rsidP="00833BE6">
            <w:pPr>
              <w:pStyle w:val="TAC"/>
              <w:rPr>
                <w:rFonts w:eastAsia="SimSun"/>
              </w:rPr>
            </w:pPr>
            <w:r w:rsidRPr="00C25669">
              <w:rPr>
                <w:rFonts w:eastAsia="SimSun"/>
              </w:rPr>
              <w:t>'No CDM' for CSI-RS resource 1,2,3,4</w:t>
            </w:r>
          </w:p>
        </w:tc>
      </w:tr>
      <w:tr w:rsidR="005B3300" w:rsidRPr="00C25669" w14:paraId="3F02E27F" w14:textId="77777777" w:rsidTr="00833BE6">
        <w:trPr>
          <w:trHeight w:val="145"/>
          <w:jc w:val="center"/>
        </w:trPr>
        <w:tc>
          <w:tcPr>
            <w:tcW w:w="1020" w:type="pct"/>
            <w:gridSpan w:val="3"/>
            <w:vMerge/>
            <w:shd w:val="clear" w:color="auto" w:fill="auto"/>
            <w:vAlign w:val="center"/>
          </w:tcPr>
          <w:p w14:paraId="13C218A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983A2"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17BAF12"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F841D9" w14:textId="77777777" w:rsidR="005B3300" w:rsidRPr="00C25669" w:rsidRDefault="005B3300" w:rsidP="00833BE6">
            <w:pPr>
              <w:pStyle w:val="TAC"/>
              <w:rPr>
                <w:rFonts w:eastAsia="SimSun"/>
              </w:rPr>
            </w:pPr>
            <w:r w:rsidRPr="00C25669">
              <w:rPr>
                <w:rFonts w:eastAsia="SimSun"/>
              </w:rPr>
              <w:t>3 for CSI-RS resource 1,2,3,4</w:t>
            </w:r>
          </w:p>
        </w:tc>
      </w:tr>
      <w:tr w:rsidR="005B3300" w:rsidRPr="00C25669" w14:paraId="0805786D" w14:textId="77777777" w:rsidTr="00833BE6">
        <w:trPr>
          <w:trHeight w:val="145"/>
          <w:jc w:val="center"/>
        </w:trPr>
        <w:tc>
          <w:tcPr>
            <w:tcW w:w="1020" w:type="pct"/>
            <w:gridSpan w:val="3"/>
            <w:vMerge/>
            <w:shd w:val="clear" w:color="auto" w:fill="auto"/>
            <w:vAlign w:val="center"/>
          </w:tcPr>
          <w:p w14:paraId="6CB7F29B"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327A8" w14:textId="77777777"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07541E8"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D6E2E01" w14:textId="77777777" w:rsidR="005B3300" w:rsidRPr="00C25669" w:rsidRDefault="005B3300" w:rsidP="00833BE6">
            <w:pPr>
              <w:pStyle w:val="TAC"/>
              <w:rPr>
                <w:rFonts w:eastAsia="SimSun"/>
              </w:rPr>
            </w:pPr>
            <w:r w:rsidRPr="00C25669">
              <w:rPr>
                <w:rFonts w:eastAsia="SimSun"/>
              </w:rPr>
              <w:t>15 kHz SCS: 20 for CSI-RS resource 1,2,3,4</w:t>
            </w:r>
          </w:p>
          <w:p w14:paraId="06E7DC92" w14:textId="77777777" w:rsidR="005B3300" w:rsidRPr="00C25669" w:rsidRDefault="005B3300" w:rsidP="00833BE6">
            <w:pPr>
              <w:pStyle w:val="TAC"/>
              <w:rPr>
                <w:rFonts w:eastAsia="SimSun"/>
              </w:rPr>
            </w:pPr>
            <w:r w:rsidRPr="00C25669">
              <w:rPr>
                <w:rFonts w:eastAsia="SimSun"/>
              </w:rPr>
              <w:t>30 kHz SCS: 40 for CSI-RS resource</w:t>
            </w:r>
          </w:p>
        </w:tc>
      </w:tr>
      <w:tr w:rsidR="005B3300" w:rsidRPr="00C25669" w14:paraId="434B9AAF" w14:textId="77777777" w:rsidTr="00833BE6">
        <w:trPr>
          <w:trHeight w:val="145"/>
          <w:jc w:val="center"/>
        </w:trPr>
        <w:tc>
          <w:tcPr>
            <w:tcW w:w="1020" w:type="pct"/>
            <w:gridSpan w:val="3"/>
            <w:vMerge/>
            <w:shd w:val="clear" w:color="auto" w:fill="auto"/>
            <w:vAlign w:val="center"/>
          </w:tcPr>
          <w:p w14:paraId="54E9A797"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3C53" w14:textId="77777777"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34A0849" w14:textId="77777777"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A2C7A9D" w14:textId="77777777" w:rsidR="005B3300" w:rsidRPr="00C25669" w:rsidRDefault="005B3300" w:rsidP="00833BE6">
            <w:pPr>
              <w:pStyle w:val="TAC"/>
              <w:rPr>
                <w:rFonts w:eastAsia="SimSun"/>
              </w:rPr>
            </w:pPr>
            <w:r w:rsidRPr="00C25669">
              <w:rPr>
                <w:rFonts w:eastAsia="SimSun"/>
              </w:rPr>
              <w:t>15 kHz SCS:</w:t>
            </w:r>
          </w:p>
          <w:p w14:paraId="2768A551" w14:textId="77777777" w:rsidR="005B3300" w:rsidRPr="00C25669" w:rsidRDefault="005B3300" w:rsidP="00833BE6">
            <w:pPr>
              <w:pStyle w:val="TAC"/>
              <w:rPr>
                <w:rFonts w:eastAsia="SimSun"/>
              </w:rPr>
            </w:pPr>
            <w:r w:rsidRPr="00C25669">
              <w:rPr>
                <w:rFonts w:eastAsia="SimSun"/>
              </w:rPr>
              <w:t>10 for CSI-RS resource 1 and 2</w:t>
            </w:r>
          </w:p>
          <w:p w14:paraId="749ADB74" w14:textId="77777777" w:rsidR="005B3300" w:rsidRPr="00C25669" w:rsidRDefault="005B3300" w:rsidP="00833BE6">
            <w:pPr>
              <w:pStyle w:val="TAC"/>
              <w:rPr>
                <w:rFonts w:eastAsia="SimSun"/>
              </w:rPr>
            </w:pPr>
            <w:r w:rsidRPr="00C25669">
              <w:rPr>
                <w:rFonts w:eastAsia="SimSun"/>
              </w:rPr>
              <w:t>11 for CSI-RS resource 3 and 4</w:t>
            </w:r>
          </w:p>
          <w:p w14:paraId="73E1F8D5" w14:textId="77777777" w:rsidR="005B3300" w:rsidRPr="00C25669" w:rsidRDefault="005B3300" w:rsidP="00833BE6">
            <w:pPr>
              <w:pStyle w:val="TAC"/>
              <w:rPr>
                <w:rFonts w:eastAsia="SimSun"/>
              </w:rPr>
            </w:pPr>
          </w:p>
          <w:p w14:paraId="3F1401C9" w14:textId="77777777" w:rsidR="005B3300" w:rsidRPr="00C25669" w:rsidRDefault="005B3300" w:rsidP="00833BE6">
            <w:pPr>
              <w:pStyle w:val="TAC"/>
              <w:rPr>
                <w:rFonts w:eastAsia="SimSun"/>
              </w:rPr>
            </w:pPr>
            <w:r w:rsidRPr="00C25669">
              <w:rPr>
                <w:rFonts w:eastAsia="SimSun"/>
              </w:rPr>
              <w:t>30 kHz SCS:</w:t>
            </w:r>
          </w:p>
          <w:p w14:paraId="7D953FFA" w14:textId="77777777" w:rsidR="005B3300" w:rsidRPr="00C25669" w:rsidRDefault="005B3300" w:rsidP="00833BE6">
            <w:pPr>
              <w:pStyle w:val="TAC"/>
              <w:rPr>
                <w:rFonts w:eastAsia="SimSun"/>
              </w:rPr>
            </w:pPr>
            <w:r w:rsidRPr="00C25669">
              <w:rPr>
                <w:rFonts w:eastAsia="SimSun"/>
              </w:rPr>
              <w:t>20 for CSI-RS resource 1 and 2</w:t>
            </w:r>
          </w:p>
          <w:p w14:paraId="61C4505B"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1319A700" w14:textId="77777777" w:rsidTr="00833BE6">
        <w:trPr>
          <w:trHeight w:val="145"/>
          <w:jc w:val="center"/>
        </w:trPr>
        <w:tc>
          <w:tcPr>
            <w:tcW w:w="1020" w:type="pct"/>
            <w:gridSpan w:val="3"/>
            <w:vMerge/>
            <w:shd w:val="clear" w:color="auto" w:fill="auto"/>
            <w:vAlign w:val="center"/>
          </w:tcPr>
          <w:p w14:paraId="467A0D6E"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1757"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26516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A0DAC5D" w14:textId="77777777" w:rsidR="005B3300" w:rsidRPr="00C25669" w:rsidRDefault="005B3300" w:rsidP="00833BE6">
            <w:pPr>
              <w:pStyle w:val="TAC"/>
              <w:rPr>
                <w:rFonts w:eastAsia="SimSun"/>
              </w:rPr>
            </w:pPr>
            <w:r w:rsidRPr="00C25669">
              <w:rPr>
                <w:rFonts w:eastAsia="SimSun"/>
              </w:rPr>
              <w:t>Start PRB 0</w:t>
            </w:r>
          </w:p>
          <w:p w14:paraId="599A64CB" w14:textId="08F0462A" w:rsidR="005B3300" w:rsidRPr="00C25669" w:rsidRDefault="005B3300" w:rsidP="00833BE6">
            <w:pPr>
              <w:pStyle w:val="TAC"/>
              <w:rPr>
                <w:rFonts w:eastAsia="SimSun"/>
              </w:rPr>
            </w:pPr>
            <w:r w:rsidRPr="00C25669">
              <w:rPr>
                <w:rFonts w:eastAsia="SimSun"/>
              </w:rPr>
              <w:t xml:space="preserve">Number of PRB = </w:t>
            </w:r>
            <w:r w:rsidR="00742A09">
              <w:rPr>
                <w:rFonts w:eastAsia="SimSun"/>
              </w:rPr>
              <w:t>ceil(</w:t>
            </w:r>
            <w:r w:rsidRPr="00C25669">
              <w:rPr>
                <w:rFonts w:eastAsia="SimSun"/>
              </w:rPr>
              <w:t>BWP size</w:t>
            </w:r>
            <w:r w:rsidR="00B67EA6">
              <w:rPr>
                <w:rFonts w:eastAsia="SimSun"/>
              </w:rPr>
              <w:t xml:space="preserve"> /4)*4</w:t>
            </w:r>
          </w:p>
        </w:tc>
      </w:tr>
      <w:tr w:rsidR="005B3300" w:rsidRPr="00C25669" w14:paraId="724E151F" w14:textId="77777777" w:rsidTr="00833BE6">
        <w:trPr>
          <w:trHeight w:val="145"/>
          <w:jc w:val="center"/>
        </w:trPr>
        <w:tc>
          <w:tcPr>
            <w:tcW w:w="1020" w:type="pct"/>
            <w:gridSpan w:val="3"/>
            <w:vMerge/>
            <w:shd w:val="clear" w:color="auto" w:fill="auto"/>
            <w:vAlign w:val="center"/>
          </w:tcPr>
          <w:p w14:paraId="5A286A03"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EC13"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A87F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53CA336" w14:textId="77777777" w:rsidR="005B3300" w:rsidRPr="00C25669" w:rsidRDefault="005B3300" w:rsidP="00833BE6">
            <w:pPr>
              <w:pStyle w:val="TAC"/>
              <w:rPr>
                <w:rFonts w:eastAsia="SimSun"/>
              </w:rPr>
            </w:pPr>
            <w:r w:rsidRPr="00C25669">
              <w:rPr>
                <w:rFonts w:eastAsia="SimSun"/>
              </w:rPr>
              <w:t>TCI state #0</w:t>
            </w:r>
          </w:p>
        </w:tc>
      </w:tr>
      <w:tr w:rsidR="005B3300" w:rsidRPr="00C25669" w14:paraId="0C3363D3" w14:textId="77777777" w:rsidTr="00833BE6">
        <w:trPr>
          <w:trHeight w:val="145"/>
          <w:jc w:val="center"/>
        </w:trPr>
        <w:tc>
          <w:tcPr>
            <w:tcW w:w="1020" w:type="pct"/>
            <w:gridSpan w:val="3"/>
            <w:vMerge w:val="restart"/>
            <w:shd w:val="clear" w:color="auto" w:fill="auto"/>
            <w:vAlign w:val="center"/>
          </w:tcPr>
          <w:p w14:paraId="388D438B" w14:textId="77777777"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F9F3"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2D5999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7715C03" w14:textId="77777777" w:rsidR="005B3300" w:rsidRPr="00C25669" w:rsidRDefault="005B3300" w:rsidP="00833BE6">
            <w:pPr>
              <w:pStyle w:val="TAC"/>
              <w:rPr>
                <w:rFonts w:eastAsia="SimSun"/>
              </w:rPr>
            </w:pPr>
            <w:r w:rsidRPr="00C25669">
              <w:rPr>
                <w:rFonts w:eastAsia="SimSun"/>
              </w:rPr>
              <w:t>Start PRB 0</w:t>
            </w:r>
          </w:p>
          <w:p w14:paraId="52E3E775" w14:textId="4B755CE5" w:rsidR="005B3300" w:rsidRPr="00C25669" w:rsidRDefault="005B3300" w:rsidP="00833BE6">
            <w:pPr>
              <w:pStyle w:val="TAC"/>
              <w:rPr>
                <w:rFonts w:eastAsia="SimSun"/>
              </w:rPr>
            </w:pPr>
            <w:r w:rsidRPr="00C25669">
              <w:rPr>
                <w:rFonts w:eastAsia="SimSun"/>
              </w:rPr>
              <w:t xml:space="preserve">Number of PRB = </w:t>
            </w:r>
            <w:r w:rsidR="00B67EA6">
              <w:rPr>
                <w:rFonts w:eastAsia="SimSun"/>
              </w:rPr>
              <w:t>ceil(</w:t>
            </w:r>
            <w:r w:rsidRPr="00C25669">
              <w:rPr>
                <w:rFonts w:eastAsia="SimSun"/>
              </w:rPr>
              <w:t>BWP size</w:t>
            </w:r>
            <w:r w:rsidR="00F10DDF">
              <w:rPr>
                <w:rFonts w:eastAsia="SimSun"/>
              </w:rPr>
              <w:t xml:space="preserve"> /4)*4</w:t>
            </w:r>
          </w:p>
        </w:tc>
      </w:tr>
      <w:tr w:rsidR="005B3300" w:rsidRPr="00C25669" w14:paraId="174D9769" w14:textId="77777777" w:rsidTr="00833BE6">
        <w:trPr>
          <w:trHeight w:val="145"/>
          <w:jc w:val="center"/>
        </w:trPr>
        <w:tc>
          <w:tcPr>
            <w:tcW w:w="1020" w:type="pct"/>
            <w:gridSpan w:val="3"/>
            <w:vMerge/>
            <w:shd w:val="clear" w:color="auto" w:fill="auto"/>
            <w:vAlign w:val="center"/>
          </w:tcPr>
          <w:p w14:paraId="2A8953D8" w14:textId="77777777"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2562A" w14:textId="77777777"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4907B2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5D13E3E" w14:textId="77777777" w:rsidR="005B3300" w:rsidRPr="00C25669" w:rsidRDefault="005B3300" w:rsidP="00833BE6">
            <w:pPr>
              <w:pStyle w:val="TAC"/>
              <w:rPr>
                <w:rFonts w:eastAsia="SimSun"/>
              </w:rPr>
            </w:pPr>
            <w:r w:rsidRPr="00C25669">
              <w:rPr>
                <w:rFonts w:eastAsia="SimSun"/>
              </w:rPr>
              <w:t>TCI state #1</w:t>
            </w:r>
          </w:p>
        </w:tc>
      </w:tr>
      <w:tr w:rsidR="005B3300" w:rsidRPr="00C25669" w14:paraId="07A913FF" w14:textId="77777777" w:rsidTr="00833BE6">
        <w:trPr>
          <w:trHeight w:val="145"/>
          <w:jc w:val="center"/>
        </w:trPr>
        <w:tc>
          <w:tcPr>
            <w:tcW w:w="1020" w:type="pct"/>
            <w:gridSpan w:val="3"/>
            <w:shd w:val="clear" w:color="auto" w:fill="auto"/>
            <w:vAlign w:val="center"/>
          </w:tcPr>
          <w:p w14:paraId="16B6442E" w14:textId="77777777"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528E" w14:textId="77777777"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05F4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B72F745" w14:textId="77777777" w:rsidR="005B3300" w:rsidRPr="00C25669" w:rsidRDefault="005B3300" w:rsidP="00833BE6">
            <w:pPr>
              <w:pStyle w:val="TAC"/>
              <w:rPr>
                <w:rFonts w:eastAsia="SimSun"/>
              </w:rPr>
            </w:pPr>
            <w:r w:rsidRPr="00C25669">
              <w:rPr>
                <w:rFonts w:eastAsia="SimSun"/>
              </w:rPr>
              <w:t>Start PRB 0</w:t>
            </w:r>
          </w:p>
          <w:p w14:paraId="5484D9EC" w14:textId="51E46ED2" w:rsidR="005B3300" w:rsidRPr="00C25669" w:rsidRDefault="005B3300" w:rsidP="00833BE6">
            <w:pPr>
              <w:pStyle w:val="TAC"/>
              <w:rPr>
                <w:rFonts w:eastAsia="SimSun"/>
              </w:rPr>
            </w:pPr>
            <w:r w:rsidRPr="00C25669">
              <w:rPr>
                <w:rFonts w:eastAsia="SimSun"/>
              </w:rPr>
              <w:t xml:space="preserve">Number of PRB = </w:t>
            </w:r>
            <w:r w:rsidR="00F10DDF">
              <w:rPr>
                <w:rFonts w:eastAsia="SimSun"/>
              </w:rPr>
              <w:t>ceil(</w:t>
            </w:r>
            <w:r w:rsidRPr="00C25669">
              <w:rPr>
                <w:rFonts w:eastAsia="SimSun"/>
              </w:rPr>
              <w:t>BWP size</w:t>
            </w:r>
            <w:r w:rsidR="006E7E69">
              <w:rPr>
                <w:rFonts w:eastAsia="SimSun"/>
              </w:rPr>
              <w:t xml:space="preserve"> /4)*4</w:t>
            </w:r>
          </w:p>
        </w:tc>
      </w:tr>
      <w:tr w:rsidR="005B3300" w:rsidRPr="00C25669" w14:paraId="013F71DB" w14:textId="77777777" w:rsidTr="00833BE6">
        <w:trPr>
          <w:trHeight w:val="145"/>
          <w:jc w:val="center"/>
        </w:trPr>
        <w:tc>
          <w:tcPr>
            <w:tcW w:w="1020" w:type="pct"/>
            <w:gridSpan w:val="3"/>
            <w:vMerge w:val="restart"/>
            <w:shd w:val="clear" w:color="auto" w:fill="auto"/>
            <w:vAlign w:val="center"/>
          </w:tcPr>
          <w:p w14:paraId="7C70C844" w14:textId="77777777"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DBFE679" w14:textId="77777777" w:rsidR="005B3300" w:rsidRPr="00C25669" w:rsidRDefault="005B3300" w:rsidP="00833BE6">
            <w:pPr>
              <w:pStyle w:val="TAL"/>
              <w:rPr>
                <w:rFonts w:eastAsia="SimSun"/>
              </w:rPr>
            </w:pPr>
            <w:r w:rsidRPr="00C25669">
              <w:rPr>
                <w:rFonts w:eastAsia="SimSun"/>
              </w:rPr>
              <w:t>Type 1 QCL information</w:t>
            </w:r>
          </w:p>
          <w:p w14:paraId="15F9568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97A013E"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E6CD4"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F201E5" w14:textId="77777777" w:rsidR="005B3300" w:rsidRPr="00C25669" w:rsidRDefault="005B3300" w:rsidP="00833BE6">
            <w:pPr>
              <w:pStyle w:val="TAC"/>
              <w:rPr>
                <w:rFonts w:eastAsia="SimSun"/>
              </w:rPr>
            </w:pPr>
            <w:r w:rsidRPr="00C25669">
              <w:rPr>
                <w:rFonts w:eastAsia="SimSun"/>
              </w:rPr>
              <w:t>SSB #0</w:t>
            </w:r>
          </w:p>
        </w:tc>
      </w:tr>
      <w:tr w:rsidR="005B3300" w:rsidRPr="00C25669" w14:paraId="24EC32BD" w14:textId="77777777" w:rsidTr="00833BE6">
        <w:trPr>
          <w:trHeight w:val="145"/>
          <w:jc w:val="center"/>
        </w:trPr>
        <w:tc>
          <w:tcPr>
            <w:tcW w:w="1020" w:type="pct"/>
            <w:gridSpan w:val="3"/>
            <w:vMerge/>
            <w:shd w:val="clear" w:color="auto" w:fill="auto"/>
            <w:vAlign w:val="center"/>
          </w:tcPr>
          <w:p w14:paraId="79FF92DB"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5CB1D385"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2D0C735A"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B21BF6"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8E78528" w14:textId="77777777" w:rsidR="005B3300" w:rsidRPr="00C25669" w:rsidRDefault="005B3300" w:rsidP="00833BE6">
            <w:pPr>
              <w:pStyle w:val="TAC"/>
              <w:rPr>
                <w:rFonts w:eastAsia="SimSun"/>
              </w:rPr>
            </w:pPr>
            <w:r w:rsidRPr="00C25669">
              <w:rPr>
                <w:rFonts w:eastAsia="SimSun"/>
              </w:rPr>
              <w:t>Type C</w:t>
            </w:r>
          </w:p>
        </w:tc>
      </w:tr>
      <w:tr w:rsidR="005B3300" w:rsidRPr="00C25669" w14:paraId="4F3B5296" w14:textId="77777777" w:rsidTr="00833BE6">
        <w:trPr>
          <w:trHeight w:val="145"/>
          <w:jc w:val="center"/>
        </w:trPr>
        <w:tc>
          <w:tcPr>
            <w:tcW w:w="1020" w:type="pct"/>
            <w:gridSpan w:val="3"/>
            <w:vMerge/>
            <w:shd w:val="clear" w:color="auto" w:fill="auto"/>
            <w:vAlign w:val="center"/>
          </w:tcPr>
          <w:p w14:paraId="14634305"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3F0EDFCC" w14:textId="77777777" w:rsidR="005B3300" w:rsidRPr="00C25669" w:rsidRDefault="005B3300" w:rsidP="00833BE6">
            <w:pPr>
              <w:pStyle w:val="TAL"/>
              <w:rPr>
                <w:rFonts w:eastAsia="SimSun"/>
              </w:rPr>
            </w:pPr>
            <w:r w:rsidRPr="00C25669">
              <w:rPr>
                <w:rFonts w:eastAsia="SimSun"/>
              </w:rPr>
              <w:t>Type 2 QCL information</w:t>
            </w:r>
          </w:p>
          <w:p w14:paraId="38AC6BC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9B07761" w14:textId="77777777"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1E0B143"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FD15D4" w14:textId="77777777" w:rsidR="005B3300" w:rsidRPr="00C25669" w:rsidRDefault="005B3300" w:rsidP="00833BE6">
            <w:pPr>
              <w:pStyle w:val="TAC"/>
              <w:rPr>
                <w:rFonts w:eastAsia="SimSun"/>
              </w:rPr>
            </w:pPr>
            <w:r w:rsidRPr="00C25669">
              <w:rPr>
                <w:rFonts w:eastAsia="SimSun"/>
              </w:rPr>
              <w:t>N/A</w:t>
            </w:r>
          </w:p>
        </w:tc>
      </w:tr>
      <w:tr w:rsidR="005B3300" w:rsidRPr="00C25669" w14:paraId="37EF1E27" w14:textId="77777777" w:rsidTr="00833BE6">
        <w:trPr>
          <w:trHeight w:val="145"/>
          <w:jc w:val="center"/>
        </w:trPr>
        <w:tc>
          <w:tcPr>
            <w:tcW w:w="1020" w:type="pct"/>
            <w:gridSpan w:val="3"/>
            <w:vMerge/>
            <w:shd w:val="clear" w:color="auto" w:fill="auto"/>
            <w:vAlign w:val="center"/>
          </w:tcPr>
          <w:p w14:paraId="31DC25FA"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5A9A75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38864F76"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A32FF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7314BA" w14:textId="77777777" w:rsidR="005B3300" w:rsidRPr="00C25669" w:rsidRDefault="005B3300" w:rsidP="00833BE6">
            <w:pPr>
              <w:pStyle w:val="TAC"/>
              <w:rPr>
                <w:rFonts w:eastAsia="SimSun"/>
              </w:rPr>
            </w:pPr>
            <w:r w:rsidRPr="00C25669">
              <w:rPr>
                <w:rFonts w:eastAsia="SimSun"/>
              </w:rPr>
              <w:t>N/A</w:t>
            </w:r>
          </w:p>
        </w:tc>
      </w:tr>
      <w:tr w:rsidR="005B3300" w:rsidRPr="00C25669" w14:paraId="65451C06" w14:textId="77777777" w:rsidTr="00833BE6">
        <w:trPr>
          <w:trHeight w:val="145"/>
          <w:jc w:val="center"/>
        </w:trPr>
        <w:tc>
          <w:tcPr>
            <w:tcW w:w="1020" w:type="pct"/>
            <w:gridSpan w:val="3"/>
            <w:vMerge w:val="restart"/>
            <w:shd w:val="clear" w:color="auto" w:fill="auto"/>
            <w:vAlign w:val="center"/>
          </w:tcPr>
          <w:p w14:paraId="6B649E4C" w14:textId="77777777"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0E19CB8A" w14:textId="77777777" w:rsidR="005B3300" w:rsidRPr="00C25669" w:rsidRDefault="005B3300" w:rsidP="00833BE6">
            <w:pPr>
              <w:pStyle w:val="TAL"/>
              <w:rPr>
                <w:rFonts w:eastAsia="SimSun"/>
              </w:rPr>
            </w:pPr>
            <w:r w:rsidRPr="00C25669">
              <w:rPr>
                <w:rFonts w:eastAsia="SimSun"/>
              </w:rPr>
              <w:t>Type 1 QCL information</w:t>
            </w:r>
          </w:p>
          <w:p w14:paraId="0EA21F6A"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9BD46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30B51D"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4A0BB7A" w14:textId="77777777"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14:paraId="3FAED855" w14:textId="77777777" w:rsidTr="00833BE6">
        <w:trPr>
          <w:trHeight w:val="145"/>
          <w:jc w:val="center"/>
        </w:trPr>
        <w:tc>
          <w:tcPr>
            <w:tcW w:w="1020" w:type="pct"/>
            <w:gridSpan w:val="3"/>
            <w:vMerge/>
            <w:shd w:val="clear" w:color="auto" w:fill="auto"/>
            <w:vAlign w:val="center"/>
          </w:tcPr>
          <w:p w14:paraId="2750FC48"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68EB116C"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D085013"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F4BBB2"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D190DA" w14:textId="77777777" w:rsidR="005B3300" w:rsidRPr="00C25669" w:rsidRDefault="005B3300" w:rsidP="00833BE6">
            <w:pPr>
              <w:pStyle w:val="TAC"/>
              <w:rPr>
                <w:rFonts w:eastAsia="SimSun"/>
              </w:rPr>
            </w:pPr>
            <w:r w:rsidRPr="00C25669">
              <w:rPr>
                <w:rFonts w:eastAsia="SimSun"/>
              </w:rPr>
              <w:t>Type A</w:t>
            </w:r>
          </w:p>
        </w:tc>
      </w:tr>
      <w:tr w:rsidR="005B3300" w:rsidRPr="00C25669" w14:paraId="633726C2" w14:textId="77777777" w:rsidTr="00833BE6">
        <w:trPr>
          <w:trHeight w:val="145"/>
          <w:jc w:val="center"/>
        </w:trPr>
        <w:tc>
          <w:tcPr>
            <w:tcW w:w="1020" w:type="pct"/>
            <w:gridSpan w:val="3"/>
            <w:vMerge/>
            <w:shd w:val="clear" w:color="auto" w:fill="auto"/>
            <w:vAlign w:val="center"/>
          </w:tcPr>
          <w:p w14:paraId="31AE0641" w14:textId="77777777"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7C32A920" w14:textId="77777777" w:rsidR="005B3300" w:rsidRPr="00C25669" w:rsidRDefault="005B3300" w:rsidP="00833BE6">
            <w:pPr>
              <w:pStyle w:val="TAL"/>
              <w:rPr>
                <w:rFonts w:eastAsia="SimSun"/>
              </w:rPr>
            </w:pPr>
            <w:r w:rsidRPr="00C25669">
              <w:rPr>
                <w:rFonts w:eastAsia="SimSun"/>
              </w:rPr>
              <w:t>Type 2 QCL information</w:t>
            </w:r>
          </w:p>
          <w:p w14:paraId="3E8F35B3"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70BDE49" w14:textId="77777777"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5B4A38"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23B2CEB" w14:textId="77777777" w:rsidR="005B3300" w:rsidRPr="00C25669" w:rsidRDefault="005B3300" w:rsidP="00833BE6">
            <w:pPr>
              <w:pStyle w:val="TAC"/>
              <w:rPr>
                <w:rFonts w:eastAsia="SimSun"/>
              </w:rPr>
            </w:pPr>
            <w:r w:rsidRPr="00C25669">
              <w:rPr>
                <w:rFonts w:eastAsia="SimSun"/>
              </w:rPr>
              <w:t>N/A</w:t>
            </w:r>
          </w:p>
        </w:tc>
      </w:tr>
      <w:tr w:rsidR="005B3300" w:rsidRPr="00C25669" w14:paraId="6EA12743" w14:textId="77777777" w:rsidTr="00833BE6">
        <w:trPr>
          <w:trHeight w:val="145"/>
          <w:jc w:val="center"/>
        </w:trPr>
        <w:tc>
          <w:tcPr>
            <w:tcW w:w="1020" w:type="pct"/>
            <w:gridSpan w:val="3"/>
            <w:vMerge/>
            <w:shd w:val="clear" w:color="auto" w:fill="auto"/>
            <w:vAlign w:val="center"/>
          </w:tcPr>
          <w:p w14:paraId="55D6D630" w14:textId="77777777"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14:paraId="2DE3D6FD" w14:textId="77777777"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18BB82CD" w14:textId="77777777"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C95B29C" w14:textId="77777777"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F1F718" w14:textId="77777777" w:rsidR="005B3300" w:rsidRPr="00C25669" w:rsidRDefault="005B3300" w:rsidP="00833BE6">
            <w:pPr>
              <w:pStyle w:val="TAC"/>
              <w:rPr>
                <w:rFonts w:eastAsia="SimSun"/>
              </w:rPr>
            </w:pPr>
            <w:r w:rsidRPr="00C25669">
              <w:rPr>
                <w:rFonts w:eastAsia="SimSun"/>
              </w:rPr>
              <w:t>N/A</w:t>
            </w:r>
          </w:p>
        </w:tc>
      </w:tr>
      <w:tr w:rsidR="005B3300" w:rsidRPr="00C25669" w14:paraId="3144D2A8" w14:textId="77777777"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6C237C" w14:textId="77777777"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A9A267C"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6C3461B" w14:textId="77777777" w:rsidR="005B3300" w:rsidRPr="00C25669" w:rsidRDefault="005B3300" w:rsidP="00833BE6">
            <w:pPr>
              <w:pStyle w:val="TAC"/>
              <w:rPr>
                <w:rFonts w:eastAsia="SimSun"/>
                <w:lang w:eastAsia="zh-CN"/>
              </w:rPr>
            </w:pPr>
            <w:r w:rsidRPr="00C25669">
              <w:rPr>
                <w:rFonts w:eastAsia="SimSun"/>
                <w:lang w:eastAsia="zh-CN"/>
              </w:rPr>
              <w:t>4 For FDD</w:t>
            </w:r>
          </w:p>
          <w:p w14:paraId="5C65323A" w14:textId="77777777" w:rsidR="005B3300" w:rsidRPr="00C25669" w:rsidRDefault="005B3300" w:rsidP="00833BE6">
            <w:pPr>
              <w:pStyle w:val="TAC"/>
              <w:rPr>
                <w:rFonts w:eastAsia="SimSun"/>
              </w:rPr>
            </w:pPr>
            <w:r w:rsidRPr="00C25669">
              <w:rPr>
                <w:rFonts w:eastAsia="SimSun"/>
                <w:lang w:eastAsia="zh-CN"/>
              </w:rPr>
              <w:t>8 for TDD</w:t>
            </w:r>
          </w:p>
        </w:tc>
      </w:tr>
      <w:tr w:rsidR="005B3300" w:rsidRPr="00C25669" w14:paraId="2F43BD6A" w14:textId="77777777"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24CFA" w14:textId="69FCEAA9" w:rsidR="005B3300" w:rsidRPr="00C25669" w:rsidRDefault="002E68AA" w:rsidP="00833BE6">
            <w:pPr>
              <w:pStyle w:val="TAL"/>
              <w:rPr>
                <w:rFonts w:eastAsia="SimSun"/>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5FD369"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1F3E2CA7" w14:textId="26C34BDC" w:rsidR="005B3300" w:rsidRPr="00C25669" w:rsidRDefault="00C1070E" w:rsidP="00833BE6">
            <w:pPr>
              <w:pStyle w:val="TAC"/>
              <w:rPr>
                <w:rFonts w:eastAsia="SimSun"/>
                <w:lang w:eastAsia="zh-CN"/>
              </w:rPr>
            </w:pPr>
            <w:r>
              <w:rPr>
                <w:rFonts w:eastAsia="SimSun"/>
              </w:rPr>
              <w:t>Not configured</w:t>
            </w:r>
          </w:p>
        </w:tc>
      </w:tr>
      <w:tr w:rsidR="005B3300" w:rsidRPr="00C25669" w14:paraId="46F680B3" w14:textId="77777777"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C64E91" w14:textId="77777777" w:rsidR="005B3300" w:rsidRPr="00C25669" w:rsidRDefault="005B3300" w:rsidP="00833BE6">
            <w:pPr>
              <w:pStyle w:val="TAL"/>
              <w:rPr>
                <w:rFonts w:eastAsia="SimSun"/>
              </w:rPr>
            </w:pPr>
            <w:r w:rsidRPr="00C25669">
              <w:rPr>
                <w:rFonts w:eastAsia="SimSun"/>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6C10051"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453615FE" w14:textId="77777777" w:rsidR="005B3300" w:rsidRPr="00C25669" w:rsidRDefault="005B3300" w:rsidP="00833BE6">
            <w:pPr>
              <w:pStyle w:val="TAC"/>
              <w:rPr>
                <w:rFonts w:eastAsia="SimSun"/>
              </w:rPr>
            </w:pPr>
            <w:r w:rsidRPr="00C25669">
              <w:rPr>
                <w:rFonts w:eastAsia="SimSun"/>
                <w:lang w:eastAsia="zh-CN"/>
              </w:rPr>
              <w:t>{0,2,3,1}</w:t>
            </w:r>
          </w:p>
        </w:tc>
      </w:tr>
      <w:tr w:rsidR="005B3300" w:rsidRPr="00C25669" w14:paraId="40565436"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41B2E" w14:textId="77777777"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D83B0D8"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0240F23" w14:textId="77777777" w:rsidR="005B3300" w:rsidRPr="00C25669" w:rsidRDefault="005B3300" w:rsidP="00833BE6">
            <w:pPr>
              <w:pStyle w:val="TAC"/>
              <w:rPr>
                <w:rFonts w:eastAsia="SimSun"/>
                <w:lang w:eastAsia="zh-CN"/>
              </w:rPr>
            </w:pPr>
            <w:r w:rsidRPr="00C25669">
              <w:rPr>
                <w:rFonts w:eastAsia="SimSun" w:hint="eastAsia"/>
                <w:lang w:eastAsia="zh-CN"/>
              </w:rPr>
              <w:t>2 for FDD</w:t>
            </w:r>
          </w:p>
          <w:p w14:paraId="52655BD3" w14:textId="77777777" w:rsidR="005B3300" w:rsidRPr="00C25669" w:rsidRDefault="005B3300" w:rsidP="00833BE6">
            <w:pPr>
              <w:pStyle w:val="TAC"/>
              <w:rPr>
                <w:rFonts w:eastAsia="SimSun"/>
              </w:rPr>
            </w:pPr>
            <w:r w:rsidRPr="00C25669">
              <w:rPr>
                <w:rFonts w:eastAsia="SimSun"/>
              </w:rPr>
              <w:t>For FR1.30-1:</w:t>
            </w:r>
          </w:p>
          <w:p w14:paraId="15808AA4" w14:textId="77777777"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14:paraId="3ADB152A" w14:textId="77777777" w:rsidR="00826666" w:rsidRPr="00B21F50" w:rsidRDefault="005B3300" w:rsidP="00826666">
            <w:pPr>
              <w:keepNext/>
              <w:keepLines/>
              <w:spacing w:after="0"/>
              <w:jc w:val="center"/>
              <w:rPr>
                <w:rFonts w:ascii="Arial" w:eastAsiaTheme="minorEastAsia" w:hAnsi="Arial"/>
                <w:sz w:val="18"/>
                <w:lang w:val="en-US"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p w14:paraId="01C7B1CC" w14:textId="77777777" w:rsidR="00826666" w:rsidRPr="00B21F50" w:rsidRDefault="00826666" w:rsidP="00826666">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For FR1.30-7:</w:t>
            </w:r>
          </w:p>
          <w:p w14:paraId="64FC81CD" w14:textId="77777777" w:rsidR="00826666" w:rsidRPr="00B21F50" w:rsidRDefault="00826666" w:rsidP="00826666">
            <w:pPr>
              <w:keepNext/>
              <w:keepLines/>
              <w:spacing w:after="0"/>
              <w:jc w:val="center"/>
              <w:rPr>
                <w:rFonts w:ascii="Arial" w:eastAsiaTheme="minorEastAsia" w:hAnsi="Arial"/>
                <w:sz w:val="18"/>
                <w:lang w:val="en-US"/>
              </w:rPr>
            </w:pPr>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p>
          <w:p w14:paraId="7F537903" w14:textId="460C7323" w:rsidR="005B3300" w:rsidRPr="00C25669" w:rsidRDefault="00826666" w:rsidP="00826666">
            <w:pPr>
              <w:pStyle w:val="TAC"/>
              <w:rPr>
                <w:rFonts w:eastAsia="SimSun"/>
                <w:lang w:eastAsia="zh-CN"/>
              </w:rPr>
            </w:pPr>
            <w:r w:rsidRPr="00B21F50">
              <w:rPr>
                <w:rFonts w:eastAsiaTheme="minorEastAsia"/>
              </w:rPr>
              <w:t>Where i is the slot index of all slots in every 5ms i = {0,…,9}</w:t>
            </w:r>
          </w:p>
        </w:tc>
      </w:tr>
      <w:tr w:rsidR="005B3300" w:rsidRPr="00C25669" w14:paraId="34A07A51"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979A7" w14:textId="77777777"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9ECD3EE" w14:textId="77777777"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C87749E" w14:textId="4885CE5F" w:rsidR="00B276A1" w:rsidRDefault="00B276A1" w:rsidP="00FB27FE">
            <w:pPr>
              <w:pStyle w:val="TAC"/>
              <w:rPr>
                <w:rFonts w:eastAsia="SimSun"/>
              </w:rPr>
            </w:pPr>
            <w:r>
              <w:rPr>
                <w:rFonts w:eastAsia="SimSun"/>
              </w:rPr>
              <w:t>OP.1 FDD as defined in Annex A.5.1.1</w:t>
            </w:r>
          </w:p>
          <w:p w14:paraId="0D8B509E" w14:textId="13919117" w:rsidR="005B3300" w:rsidRPr="00C25669" w:rsidRDefault="00B276A1" w:rsidP="00B276A1">
            <w:pPr>
              <w:pStyle w:val="TAC"/>
              <w:rPr>
                <w:rFonts w:eastAsia="SimSun"/>
                <w:lang w:eastAsia="zh-CN"/>
              </w:rPr>
            </w:pPr>
            <w:r>
              <w:rPr>
                <w:rFonts w:eastAsia="SimSun"/>
              </w:rPr>
              <w:t>OP.1 TDD as defined in Annex A.5.2.1</w:t>
            </w:r>
          </w:p>
        </w:tc>
      </w:tr>
      <w:tr w:rsidR="00833BE6" w:rsidRPr="00C25669" w14:paraId="73E49637" w14:textId="77777777"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142C1" w14:textId="77777777" w:rsidR="00833BE6" w:rsidRPr="00C25669" w:rsidRDefault="00833BE6" w:rsidP="00833BE6">
            <w:pPr>
              <w:pStyle w:val="TAL"/>
              <w:rPr>
                <w:rFonts w:eastAsia="SimSun"/>
                <w:lang w:val="en-US" w:eastAsia="zh-CN"/>
              </w:rPr>
            </w:pPr>
            <w:r w:rsidRPr="00282513">
              <w:rPr>
                <w:rFonts w:eastAsia="SimSun"/>
              </w:rPr>
              <w:lastRenderedPageBreak/>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EAAAF8" w14:textId="77777777" w:rsidR="00833BE6" w:rsidRPr="00C25669" w:rsidRDefault="00833BE6"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DADE986" w14:textId="77777777" w:rsidR="00833BE6" w:rsidRPr="00C25669" w:rsidRDefault="00833BE6" w:rsidP="00833BE6">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2B965E59" w14:textId="77777777"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63A256" w14:textId="77777777"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40577583" w14:textId="77777777"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3434761A" w14:textId="77777777" w:rsidR="00411F44" w:rsidRDefault="005B3300" w:rsidP="00411F44">
            <w:pPr>
              <w:pStyle w:val="TAN"/>
            </w:pPr>
            <w:r w:rsidRPr="00C25669">
              <w:t>Note 3:</w:t>
            </w:r>
            <w:r w:rsidRPr="00C25669">
              <w:tab/>
              <w:t>Point A coincides with minimum guard band as specified in Table 5.3.3-1 from TS 38.101-1 [6] for tested channel bandwidth and subcarrier spacing.</w:t>
            </w:r>
          </w:p>
          <w:p w14:paraId="76440C3C" w14:textId="6FB0C909" w:rsidR="005B3300" w:rsidRPr="00C25669" w:rsidRDefault="00411F44" w:rsidP="00411F44">
            <w:pPr>
              <w:pStyle w:val="TAN"/>
              <w:rPr>
                <w:lang w:eastAsia="zh-CN"/>
              </w:rPr>
            </w:pPr>
            <w:r>
              <w:t>Note 4:</w:t>
            </w:r>
            <w:r w:rsidRPr="00C25669">
              <w:t xml:space="preserve"> </w:t>
            </w:r>
            <w:r w:rsidRPr="00C25669">
              <w:tab/>
            </w:r>
            <w:r>
              <w:t>Additional PDCCH configuration for aperiodic reporting is only for test cases with aperiodic CSI reporting configured.</w:t>
            </w:r>
          </w:p>
        </w:tc>
      </w:tr>
    </w:tbl>
    <w:p w14:paraId="42AE3C3F" w14:textId="77777777" w:rsidR="005B3300" w:rsidRPr="00C25669" w:rsidRDefault="005B3300" w:rsidP="005B3300">
      <w:pPr>
        <w:rPr>
          <w:rFonts w:eastAsia="SimSun"/>
          <w:lang w:eastAsia="zh-CN"/>
        </w:rPr>
      </w:pPr>
    </w:p>
    <w:p w14:paraId="314A1467" w14:textId="77777777" w:rsidR="005B3300" w:rsidRPr="00C25669" w:rsidRDefault="005B3300" w:rsidP="005B3300">
      <w:pPr>
        <w:pStyle w:val="Heading2"/>
        <w:rPr>
          <w:lang w:eastAsia="zh-CN"/>
        </w:rPr>
      </w:pPr>
      <w:bookmarkStart w:id="305" w:name="_Toc21338223"/>
      <w:bookmarkStart w:id="306" w:name="_Toc29808331"/>
      <w:bookmarkStart w:id="307" w:name="_Toc37068250"/>
      <w:bookmarkStart w:id="308" w:name="_Toc37083795"/>
      <w:bookmarkStart w:id="309" w:name="_Toc37084137"/>
      <w:bookmarkStart w:id="310" w:name="_Toc40209499"/>
      <w:bookmarkStart w:id="311" w:name="_Toc40209841"/>
      <w:bookmarkStart w:id="312" w:name="_Toc45892800"/>
      <w:bookmarkStart w:id="313" w:name="_Toc53176657"/>
      <w:bookmarkStart w:id="314" w:name="_Toc61120970"/>
      <w:bookmarkStart w:id="315" w:name="_Toc67918142"/>
      <w:bookmarkStart w:id="316" w:name="_Toc76298185"/>
      <w:bookmarkStart w:id="317" w:name="_Toc76572197"/>
      <w:bookmarkStart w:id="318" w:name="_Toc76652064"/>
      <w:bookmarkStart w:id="319" w:name="_Toc76652902"/>
      <w:bookmarkStart w:id="320" w:name="_Toc83742174"/>
      <w:bookmarkStart w:id="321" w:name="_Toc91440664"/>
      <w:bookmarkStart w:id="322" w:name="_Toc98849454"/>
      <w:bookmarkStart w:id="323" w:name="_Toc106543307"/>
      <w:bookmarkStart w:id="324" w:name="_Toc106737404"/>
      <w:bookmarkStart w:id="325" w:name="_Toc107233171"/>
      <w:bookmarkStart w:id="326" w:name="_Toc107234761"/>
      <w:bookmarkStart w:id="327" w:name="_Toc107419730"/>
      <w:bookmarkStart w:id="328" w:name="_Toc107477024"/>
      <w:bookmarkStart w:id="329" w:name="_Toc114565862"/>
      <w:bookmarkStart w:id="330" w:name="_Toc123936170"/>
      <w:bookmarkStart w:id="331" w:name="_Toc124377185"/>
      <w:r w:rsidRPr="00C25669">
        <w:t>6.2</w:t>
      </w:r>
      <w:r w:rsidRPr="00C25669">
        <w:rPr>
          <w:rFonts w:hint="eastAsia"/>
          <w:lang w:eastAsia="zh-CN"/>
        </w:rPr>
        <w:tab/>
      </w:r>
      <w:r w:rsidRPr="00C25669">
        <w:rPr>
          <w:rFonts w:hint="eastAsia"/>
        </w:rPr>
        <w:t>Reporting of Channel Quality Indicator (CQI)</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1FD9341" w14:textId="77777777"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14:paraId="7806E44D" w14:textId="77777777" w:rsidR="005B3300" w:rsidRPr="00C25669" w:rsidRDefault="005B3300" w:rsidP="005B3300">
      <w:pPr>
        <w:pStyle w:val="Heading3"/>
        <w:rPr>
          <w:lang w:eastAsia="zh-CN"/>
        </w:rPr>
      </w:pPr>
      <w:bookmarkStart w:id="332" w:name="_Toc21338224"/>
      <w:bookmarkStart w:id="333" w:name="_Toc29808332"/>
      <w:bookmarkStart w:id="334" w:name="_Toc37068251"/>
      <w:bookmarkStart w:id="335" w:name="_Toc37083796"/>
      <w:bookmarkStart w:id="336" w:name="_Toc37084138"/>
      <w:bookmarkStart w:id="337" w:name="_Toc40209500"/>
      <w:bookmarkStart w:id="338" w:name="_Toc40209842"/>
      <w:bookmarkStart w:id="339" w:name="_Toc45892801"/>
      <w:bookmarkStart w:id="340" w:name="_Toc53176658"/>
      <w:bookmarkStart w:id="341" w:name="_Toc61120971"/>
      <w:bookmarkStart w:id="342" w:name="_Toc67918143"/>
      <w:bookmarkStart w:id="343" w:name="_Toc76298186"/>
      <w:bookmarkStart w:id="344" w:name="_Toc76572198"/>
      <w:bookmarkStart w:id="345" w:name="_Toc76652065"/>
      <w:bookmarkStart w:id="346" w:name="_Toc76652903"/>
      <w:bookmarkStart w:id="347" w:name="_Toc83742175"/>
      <w:bookmarkStart w:id="348" w:name="_Toc91440665"/>
      <w:bookmarkStart w:id="349" w:name="_Toc98849455"/>
      <w:bookmarkStart w:id="350" w:name="_Toc106543308"/>
      <w:bookmarkStart w:id="351" w:name="_Toc106737405"/>
      <w:bookmarkStart w:id="352" w:name="_Toc107233172"/>
      <w:bookmarkStart w:id="353" w:name="_Toc107234762"/>
      <w:bookmarkStart w:id="354" w:name="_Toc107419731"/>
      <w:bookmarkStart w:id="355" w:name="_Toc107477025"/>
      <w:bookmarkStart w:id="356" w:name="_Toc114565863"/>
      <w:bookmarkStart w:id="357" w:name="_Toc123936171"/>
      <w:bookmarkStart w:id="358"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7A367E4" w14:textId="77777777" w:rsidR="00A32A90" w:rsidRDefault="00A32A90" w:rsidP="00A32A90">
      <w:pPr>
        <w:pStyle w:val="Heading4"/>
        <w:rPr>
          <w:lang w:eastAsia="zh-CN"/>
        </w:rPr>
      </w:pPr>
      <w:bookmarkStart w:id="359" w:name="_Toc114565864"/>
      <w:bookmarkStart w:id="360" w:name="_Toc123936172"/>
      <w:bookmarkStart w:id="361" w:name="_Toc124377187"/>
      <w:r>
        <w:rPr>
          <w:lang w:eastAsia="zh-CN"/>
        </w:rPr>
        <w:t>6.2.1.1</w:t>
      </w:r>
      <w:r>
        <w:rPr>
          <w:lang w:eastAsia="zh-CN"/>
        </w:rPr>
        <w:tab/>
        <w:t>FDD</w:t>
      </w:r>
      <w:bookmarkEnd w:id="359"/>
      <w:bookmarkEnd w:id="360"/>
      <w:bookmarkEnd w:id="361"/>
    </w:p>
    <w:p w14:paraId="72D55C42" w14:textId="77777777" w:rsidR="00A32A90" w:rsidRPr="008A337E" w:rsidRDefault="00A32A90" w:rsidP="00A32A90">
      <w:pPr>
        <w:pStyle w:val="Heading5"/>
        <w:rPr>
          <w:lang w:eastAsia="zh-CN"/>
        </w:rPr>
      </w:pPr>
      <w:bookmarkStart w:id="362" w:name="_Toc114565865"/>
      <w:bookmarkStart w:id="363" w:name="_Toc123936173"/>
      <w:bookmarkStart w:id="364" w:name="_Toc124377188"/>
      <w:r w:rsidRPr="008A337E">
        <w:rPr>
          <w:rFonts w:hint="eastAsia"/>
        </w:rPr>
        <w:t>6.2.</w:t>
      </w:r>
      <w:r w:rsidRPr="008A337E">
        <w:t>1</w:t>
      </w:r>
      <w:r w:rsidRPr="008A337E">
        <w:rPr>
          <w:rFonts w:hint="eastAsia"/>
        </w:rPr>
        <w:t>.1.1</w:t>
      </w:r>
      <w:r w:rsidRPr="008A337E">
        <w:rPr>
          <w:rFonts w:hint="eastAsia"/>
          <w:lang w:eastAsia="zh-CN"/>
        </w:rPr>
        <w:tab/>
        <w:t>CQI reporting definition under AWGN</w:t>
      </w:r>
      <w:r w:rsidRPr="008A337E">
        <w:rPr>
          <w:lang w:eastAsia="zh-CN"/>
        </w:rPr>
        <w:t xml:space="preserve"> conditions</w:t>
      </w:r>
      <w:bookmarkEnd w:id="362"/>
      <w:bookmarkEnd w:id="363"/>
      <w:bookmarkEnd w:id="364"/>
    </w:p>
    <w:p w14:paraId="7E414649" w14:textId="77777777" w:rsidR="00A32A90" w:rsidRPr="00C25669" w:rsidRDefault="00A32A90" w:rsidP="00A32A90">
      <w:pPr>
        <w:rPr>
          <w:rFonts w:eastAsia="SimSun"/>
        </w:rPr>
      </w:pPr>
      <w:r w:rsidRPr="008A337E">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8A337E">
        <w:rPr>
          <w:rFonts w:eastAsia="SimSun" w:hint="eastAsia"/>
        </w:rPr>
        <w:t>38.21</w:t>
      </w:r>
      <w:r w:rsidRPr="008A337E">
        <w:rPr>
          <w:rFonts w:eastAsia="SimSun"/>
        </w:rPr>
        <w:t>4</w:t>
      </w:r>
      <w:r w:rsidRPr="008A337E">
        <w:rPr>
          <w:rFonts w:eastAsia="SimSun" w:hint="eastAsia"/>
        </w:rPr>
        <w:t xml:space="preserve"> [</w:t>
      </w:r>
      <w:r w:rsidRPr="008A337E">
        <w:rPr>
          <w:rFonts w:eastAsia="SimSun"/>
        </w:rPr>
        <w:t>12</w:t>
      </w:r>
      <w:r w:rsidRPr="008A337E">
        <w:rPr>
          <w:rFonts w:eastAsia="SimSun" w:hint="eastAsia"/>
        </w:rPr>
        <w:t>]</w:t>
      </w:r>
      <w:r w:rsidRPr="008A337E">
        <w:rPr>
          <w:rFonts w:eastAsia="SimSun"/>
        </w:rPr>
        <w:t>. To account for sensitivity of the input SNR the reporting definition is considered to be verified if the reporting accuracy is met for at least one of two SNR levels separated by an offset of 1 dB.</w:t>
      </w:r>
    </w:p>
    <w:p w14:paraId="29325788" w14:textId="77777777" w:rsidR="00A32A90" w:rsidRPr="00C25669" w:rsidRDefault="00A32A90" w:rsidP="00A32A90">
      <w:pPr>
        <w:pStyle w:val="Heading6"/>
      </w:pPr>
      <w:bookmarkStart w:id="365" w:name="_Toc114565866"/>
      <w:bookmarkStart w:id="366" w:name="_Toc123936174"/>
      <w:bookmarkStart w:id="367" w:name="_Toc124377189"/>
      <w:r w:rsidRPr="00C25669">
        <w:rPr>
          <w:rFonts w:hint="eastAsia"/>
        </w:rPr>
        <w:t>6.2.</w:t>
      </w:r>
      <w:r>
        <w:t>1</w:t>
      </w:r>
      <w:r w:rsidRPr="00C25669">
        <w:rPr>
          <w:rFonts w:hint="eastAsia"/>
        </w:rPr>
        <w:t>.1.1</w:t>
      </w:r>
      <w:r w:rsidRPr="00C25669">
        <w:t>.1</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365"/>
      <w:bookmarkEnd w:id="366"/>
      <w:bookmarkEnd w:id="367"/>
    </w:p>
    <w:p w14:paraId="0B54BD5F" w14:textId="77777777" w:rsidR="00A32A90" w:rsidRPr="00C25669" w:rsidRDefault="00A32A90" w:rsidP="00A32A90">
      <w:pPr>
        <w:overflowPunct w:val="0"/>
        <w:autoSpaceDE w:val="0"/>
        <w:autoSpaceDN w:val="0"/>
        <w:adjustRightInd w:val="0"/>
        <w:textAlignment w:val="baseline"/>
        <w:rPr>
          <w:rFonts w:eastAsia="SimSun"/>
        </w:rPr>
      </w:pPr>
      <w:r w:rsidRPr="00C25669">
        <w:rPr>
          <w:rFonts w:eastAsia="SimSun" w:hint="eastAsia"/>
        </w:rPr>
        <w:t xml:space="preserve">For the parameters specified </w:t>
      </w:r>
      <w:r w:rsidRPr="00A84010">
        <w:rPr>
          <w:rFonts w:eastAsia="SimSun" w:hint="eastAsia"/>
        </w:rPr>
        <w:t>in Table 6.2.</w:t>
      </w:r>
      <w:r w:rsidRPr="00A84010">
        <w:rPr>
          <w:rFonts w:eastAsia="SimSun"/>
        </w:rPr>
        <w:t>1</w:t>
      </w:r>
      <w:r w:rsidRPr="00A84010">
        <w:rPr>
          <w:rFonts w:eastAsia="SimSun" w:hint="eastAsia"/>
        </w:rPr>
        <w:t>.1.1</w:t>
      </w:r>
      <w:r w:rsidRPr="00A84010">
        <w:rPr>
          <w:rFonts w:eastAsia="SimSun"/>
        </w:rPr>
        <w:t>.1</w:t>
      </w:r>
      <w:r w:rsidRPr="00A84010">
        <w:rPr>
          <w:rFonts w:eastAsia="SimSun" w:hint="eastAsia"/>
        </w:rPr>
        <w:t>-1, and using the</w:t>
      </w:r>
      <w:r w:rsidRPr="00C25669">
        <w:rPr>
          <w:rFonts w:eastAsia="SimSun" w:hint="eastAsia"/>
        </w:rPr>
        <w:t xml:space="preserve"> downlink physical channels specified </w:t>
      </w:r>
      <w:r w:rsidRPr="00A84010">
        <w:rPr>
          <w:rFonts w:eastAsia="SimSun" w:hint="eastAsia"/>
        </w:rPr>
        <w:t xml:space="preserve">in </w:t>
      </w:r>
      <w:r w:rsidRPr="00A84010">
        <w:rPr>
          <w:rFonts w:eastAsia="SimSun" w:hint="eastAsia"/>
          <w:lang w:eastAsia="zh-CN"/>
        </w:rPr>
        <w:t>Annex C.3.1</w:t>
      </w:r>
      <w:r w:rsidRPr="00A84010">
        <w:rPr>
          <w:rFonts w:eastAsia="SimSun" w:hint="eastAsia"/>
        </w:rPr>
        <w:t>, the minimum requirements are specified by the following:</w:t>
      </w:r>
    </w:p>
    <w:p w14:paraId="4CF1AB7F" w14:textId="77777777" w:rsidR="00A32A90" w:rsidRPr="00C25669" w:rsidRDefault="00A32A9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E4CF3A3" w14:textId="77777777" w:rsidR="00A32A90" w:rsidRPr="00C25669" w:rsidRDefault="00A32A9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2B9F84" w14:textId="77777777" w:rsidR="00A32A90" w:rsidRPr="00C25669" w:rsidRDefault="00A32A90" w:rsidP="00A32A90">
      <w:pPr>
        <w:pStyle w:val="TH"/>
        <w:rPr>
          <w:rFonts w:eastAsia="SimSun"/>
          <w:lang w:eastAsia="zh-CN"/>
        </w:rPr>
      </w:pPr>
      <w:r w:rsidRPr="00C25669">
        <w:rPr>
          <w:rFonts w:hint="eastAsia"/>
        </w:rPr>
        <w:lastRenderedPageBreak/>
        <w:t>Table 6.2.</w:t>
      </w:r>
      <w:r>
        <w:t>1</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C25669" w14:paraId="2797A52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9342A0" w14:textId="77777777" w:rsidR="00A32A90" w:rsidRPr="00C25669" w:rsidRDefault="00A32A90"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CC64" w14:textId="77777777" w:rsidR="00A32A90" w:rsidRPr="00C25669" w:rsidRDefault="00A32A90"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00F11F" w14:textId="77777777" w:rsidR="00A32A90" w:rsidRPr="00C25669" w:rsidRDefault="00A32A90"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2EEF1A" w14:textId="77777777" w:rsidR="00A32A90" w:rsidRPr="00C25669" w:rsidRDefault="00A32A90" w:rsidP="009F15A4">
            <w:pPr>
              <w:pStyle w:val="TAH"/>
              <w:rPr>
                <w:rFonts w:eastAsia="SimSun"/>
                <w:lang w:eastAsia="zh-CN"/>
              </w:rPr>
            </w:pPr>
            <w:r w:rsidRPr="00C25669">
              <w:rPr>
                <w:rFonts w:eastAsia="SimSun" w:hint="eastAsia"/>
                <w:lang w:eastAsia="zh-CN"/>
              </w:rPr>
              <w:t>Test 2</w:t>
            </w:r>
          </w:p>
        </w:tc>
      </w:tr>
      <w:tr w:rsidR="00A32A90" w:rsidRPr="00C25669" w14:paraId="3AE4FC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A82B99" w14:textId="77777777" w:rsidR="00A32A90" w:rsidRPr="00C25669" w:rsidRDefault="00A32A90"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9D89A2" w14:textId="77777777" w:rsidR="00A32A90" w:rsidRPr="00C25669" w:rsidRDefault="00A32A90"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61233" w14:textId="77777777" w:rsidR="00A32A90" w:rsidRPr="00E17B74" w:rsidRDefault="00A32A90" w:rsidP="009F15A4">
            <w:pPr>
              <w:pStyle w:val="TAC"/>
              <w:rPr>
                <w:rFonts w:eastAsia="SimSun"/>
                <w:highlight w:val="green"/>
                <w:lang w:eastAsia="zh-CN"/>
              </w:rPr>
            </w:pPr>
            <w:r w:rsidRPr="00A62D4A">
              <w:rPr>
                <w:rFonts w:eastAsia="SimSun" w:hint="eastAsia"/>
                <w:lang w:eastAsia="zh-CN"/>
              </w:rPr>
              <w:t>10</w:t>
            </w:r>
          </w:p>
        </w:tc>
      </w:tr>
      <w:tr w:rsidR="00A32A90" w:rsidRPr="00C25669" w14:paraId="34A88B9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D24C5" w14:textId="77777777" w:rsidR="00A32A90" w:rsidRPr="00C25669" w:rsidRDefault="00A32A90" w:rsidP="009F15A4">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6688263" w14:textId="77777777" w:rsidR="00A32A90" w:rsidRPr="00C25669" w:rsidRDefault="00A32A90"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F14AA" w14:textId="77777777" w:rsidR="00A32A90" w:rsidRPr="00A31330" w:rsidRDefault="00A32A90" w:rsidP="009F15A4">
            <w:pPr>
              <w:pStyle w:val="TAC"/>
              <w:rPr>
                <w:rFonts w:eastAsia="SimSun"/>
              </w:rPr>
            </w:pPr>
            <w:r w:rsidRPr="00A31330">
              <w:rPr>
                <w:rFonts w:eastAsia="SimSun" w:hint="eastAsia"/>
              </w:rPr>
              <w:t>15</w:t>
            </w:r>
          </w:p>
        </w:tc>
      </w:tr>
      <w:tr w:rsidR="00A32A90" w:rsidRPr="00C25669" w14:paraId="66100691" w14:textId="77777777" w:rsidTr="00FA064B">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00AEF2" w14:textId="77777777" w:rsidR="00A32A90" w:rsidRPr="00C25669" w:rsidRDefault="00A32A90" w:rsidP="009F15A4">
            <w:pPr>
              <w:pStyle w:val="TAL"/>
              <w:rPr>
                <w:rFonts w:eastAsia="SimSun"/>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445A7F"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09926" w14:textId="77777777" w:rsidR="00A32A90" w:rsidRPr="00A31330" w:rsidRDefault="00A32A90" w:rsidP="009F15A4">
            <w:pPr>
              <w:pStyle w:val="TAC"/>
              <w:rPr>
                <w:rFonts w:eastAsia="SimSun"/>
              </w:rPr>
            </w:pPr>
            <w:r>
              <w:rPr>
                <w:rFonts w:eastAsia="SimSun"/>
              </w:rPr>
              <w:t>FDD</w:t>
            </w:r>
          </w:p>
        </w:tc>
      </w:tr>
      <w:tr w:rsidR="00A32A90" w:rsidRPr="00C25669" w14:paraId="6986B4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D8D89F" w14:textId="77777777" w:rsidR="00A32A90" w:rsidRPr="00C25669" w:rsidRDefault="00A32A90"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FB0D7A" w14:textId="77777777" w:rsidR="00A32A90" w:rsidRPr="00C25669" w:rsidRDefault="00A32A90" w:rsidP="009F15A4">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640C043" w14:textId="657BB257" w:rsidR="00A32A90" w:rsidRPr="00A31330" w:rsidRDefault="00A32A90" w:rsidP="009F15A4">
            <w:pPr>
              <w:pStyle w:val="TAC"/>
              <w:rPr>
                <w:rFonts w:eastAsia="SimSun"/>
                <w:lang w:eastAsia="zh-CN"/>
              </w:rPr>
            </w:pPr>
            <w:r w:rsidRPr="00A3133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D1C93FE" w14:textId="1B528DFC" w:rsidR="00A32A90" w:rsidRPr="00A31330" w:rsidRDefault="00A32A90" w:rsidP="009F15A4">
            <w:pPr>
              <w:pStyle w:val="TAC"/>
            </w:pPr>
            <w:r w:rsidRPr="00A3133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5C666651" w14:textId="12ABEB38"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F70129B" w14:textId="7C783671" w:rsidR="00A32A90" w:rsidRPr="00A31330" w:rsidRDefault="00A32A90" w:rsidP="009F15A4">
            <w:pPr>
              <w:pStyle w:val="TAC"/>
              <w:rPr>
                <w:rFonts w:eastAsia="SimSun"/>
                <w:lang w:eastAsia="zh-CN"/>
              </w:rPr>
            </w:pPr>
            <w:r w:rsidRPr="00A31330">
              <w:rPr>
                <w:rFonts w:eastAsia="SimSun" w:hint="eastAsia"/>
                <w:lang w:eastAsia="zh-CN"/>
              </w:rPr>
              <w:t>1</w:t>
            </w:r>
            <w:r w:rsidRPr="00A31330">
              <w:rPr>
                <w:rFonts w:eastAsia="SimSun"/>
                <w:lang w:eastAsia="zh-CN"/>
              </w:rPr>
              <w:t>2</w:t>
            </w:r>
          </w:p>
        </w:tc>
      </w:tr>
      <w:tr w:rsidR="00A32A90" w:rsidRPr="00C25669" w14:paraId="23BFAF9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F228C" w14:textId="77777777" w:rsidR="00A32A90" w:rsidRPr="00C25669" w:rsidRDefault="00A32A90"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6D47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4F87" w14:textId="77777777" w:rsidR="00A32A90" w:rsidRPr="00A31330" w:rsidRDefault="00A32A90" w:rsidP="009F15A4">
            <w:pPr>
              <w:pStyle w:val="TAC"/>
            </w:pPr>
            <w:r w:rsidRPr="00A31330">
              <w:rPr>
                <w:rFonts w:eastAsia="SimSun"/>
              </w:rPr>
              <w:t>AWGN</w:t>
            </w:r>
          </w:p>
        </w:tc>
      </w:tr>
      <w:tr w:rsidR="00A32A90" w:rsidRPr="00C25669" w14:paraId="3301D8A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0A4AE" w14:textId="77777777" w:rsidR="00A32A90" w:rsidRPr="00C25669" w:rsidRDefault="00A32A90"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87A52B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53152" w14:textId="77777777" w:rsidR="00A32A90" w:rsidRPr="00E17B74" w:rsidRDefault="00A32A90" w:rsidP="009F15A4">
            <w:pPr>
              <w:pStyle w:val="TAC"/>
              <w:rPr>
                <w:highlight w:val="green"/>
                <w:lang w:eastAsia="zh-CN"/>
              </w:rPr>
            </w:pPr>
            <w:r w:rsidRPr="00A31330">
              <w:rPr>
                <w:rFonts w:eastAsia="SimSun"/>
              </w:rPr>
              <w:t xml:space="preserve">2×1 with static channel specified in </w:t>
            </w:r>
            <w:r w:rsidRPr="00A31330">
              <w:rPr>
                <w:rFonts w:eastAsia="SimSun" w:hint="eastAsia"/>
                <w:lang w:eastAsia="zh-CN"/>
              </w:rPr>
              <w:t>Annex B.1</w:t>
            </w:r>
          </w:p>
        </w:tc>
      </w:tr>
      <w:tr w:rsidR="00A32A90" w:rsidRPr="00C25669" w14:paraId="404D531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E14B8B" w14:textId="77777777" w:rsidR="00A32A90" w:rsidRPr="00C25669" w:rsidRDefault="00A32A90"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61BFB4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8375DD" w14:textId="77777777" w:rsidR="00A32A90" w:rsidRPr="00A31330" w:rsidRDefault="00A32A90" w:rsidP="009F15A4">
            <w:pPr>
              <w:pStyle w:val="TAC"/>
              <w:rPr>
                <w:rFonts w:eastAsia="SimSun"/>
                <w:lang w:eastAsia="zh-CN"/>
              </w:rPr>
            </w:pPr>
            <w:r w:rsidRPr="00A31330">
              <w:rPr>
                <w:rFonts w:eastAsia="SimSun"/>
              </w:rPr>
              <w:t xml:space="preserve">As specified in </w:t>
            </w:r>
            <w:r w:rsidRPr="00A31330">
              <w:rPr>
                <w:rFonts w:eastAsia="SimSun" w:hint="eastAsia"/>
                <w:lang w:eastAsia="zh-CN"/>
              </w:rPr>
              <w:t>Annex B.4.1</w:t>
            </w:r>
          </w:p>
        </w:tc>
      </w:tr>
      <w:tr w:rsidR="00A32A90" w:rsidRPr="00AE2FEC" w14:paraId="198CDE1D"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17853FE" w14:textId="77777777" w:rsidR="00A32A90" w:rsidRPr="00C25669" w:rsidRDefault="00A32A90" w:rsidP="009F15A4">
            <w:pPr>
              <w:pStyle w:val="TAL"/>
              <w:rPr>
                <w:rFonts w:eastAsia="SimSun"/>
              </w:rPr>
            </w:pPr>
            <w:r w:rsidRPr="00C25669">
              <w:rPr>
                <w:rFonts w:eastAsia="SimSun"/>
              </w:rPr>
              <w:t>ZP CSI-RS configuration</w:t>
            </w:r>
          </w:p>
          <w:p w14:paraId="303B268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42724B"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27923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23D0D" w14:textId="77777777" w:rsidR="00A32A90" w:rsidRPr="00A31330" w:rsidRDefault="00A32A90" w:rsidP="009F15A4">
            <w:pPr>
              <w:pStyle w:val="TAC"/>
            </w:pPr>
            <w:r w:rsidRPr="00A31330">
              <w:rPr>
                <w:rFonts w:eastAsia="SimSun"/>
              </w:rPr>
              <w:t>Periodic</w:t>
            </w:r>
          </w:p>
        </w:tc>
      </w:tr>
      <w:tr w:rsidR="00A32A90" w:rsidRPr="00AE2FEC" w14:paraId="7F281FC7" w14:textId="77777777" w:rsidTr="00FA064B">
        <w:trPr>
          <w:trHeight w:val="70"/>
        </w:trPr>
        <w:tc>
          <w:tcPr>
            <w:tcW w:w="1556" w:type="dxa"/>
            <w:vMerge/>
            <w:tcBorders>
              <w:left w:val="single" w:sz="4" w:space="0" w:color="auto"/>
              <w:right w:val="single" w:sz="4" w:space="0" w:color="auto"/>
            </w:tcBorders>
            <w:vAlign w:val="center"/>
            <w:hideMark/>
          </w:tcPr>
          <w:p w14:paraId="4C31AF77"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3EA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E1B41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750C" w14:textId="77777777" w:rsidR="00A32A90" w:rsidRPr="00A31330" w:rsidRDefault="00A32A90" w:rsidP="009F15A4">
            <w:pPr>
              <w:pStyle w:val="TAC"/>
              <w:rPr>
                <w:rFonts w:eastAsia="SimSun"/>
                <w:lang w:eastAsia="zh-CN"/>
              </w:rPr>
            </w:pPr>
            <w:r w:rsidRPr="00A31330">
              <w:rPr>
                <w:rFonts w:eastAsia="SimSun" w:hint="eastAsia"/>
                <w:lang w:eastAsia="zh-CN"/>
              </w:rPr>
              <w:t>4</w:t>
            </w:r>
          </w:p>
        </w:tc>
      </w:tr>
      <w:tr w:rsidR="00A32A90" w:rsidRPr="00AE2FEC" w14:paraId="2DBC23B0" w14:textId="77777777" w:rsidTr="00FA064B">
        <w:trPr>
          <w:trHeight w:val="70"/>
        </w:trPr>
        <w:tc>
          <w:tcPr>
            <w:tcW w:w="1556" w:type="dxa"/>
            <w:vMerge/>
            <w:tcBorders>
              <w:left w:val="single" w:sz="4" w:space="0" w:color="auto"/>
              <w:right w:val="single" w:sz="4" w:space="0" w:color="auto"/>
            </w:tcBorders>
            <w:vAlign w:val="center"/>
            <w:hideMark/>
          </w:tcPr>
          <w:p w14:paraId="41580E01"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E07D0" w14:textId="77777777" w:rsidR="00A32A90" w:rsidRPr="00C25669" w:rsidRDefault="00A32A90"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1EB36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4F4B2" w14:textId="77777777" w:rsidR="00A32A90" w:rsidRPr="00A31330" w:rsidRDefault="00A32A90" w:rsidP="009F15A4">
            <w:pPr>
              <w:pStyle w:val="TAC"/>
            </w:pPr>
            <w:r w:rsidRPr="00A31330">
              <w:rPr>
                <w:rFonts w:eastAsia="SimSun"/>
              </w:rPr>
              <w:t>FD-CDM2</w:t>
            </w:r>
          </w:p>
        </w:tc>
      </w:tr>
      <w:tr w:rsidR="00A32A90" w:rsidRPr="00AE2FEC" w14:paraId="4C1A41F2" w14:textId="77777777" w:rsidTr="00FA064B">
        <w:trPr>
          <w:trHeight w:val="70"/>
        </w:trPr>
        <w:tc>
          <w:tcPr>
            <w:tcW w:w="1556" w:type="dxa"/>
            <w:vMerge/>
            <w:tcBorders>
              <w:left w:val="single" w:sz="4" w:space="0" w:color="auto"/>
              <w:right w:val="single" w:sz="4" w:space="0" w:color="auto"/>
            </w:tcBorders>
            <w:vAlign w:val="center"/>
            <w:hideMark/>
          </w:tcPr>
          <w:p w14:paraId="25B1D44E"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2A851C" w14:textId="77777777" w:rsidR="00A32A90" w:rsidRPr="00C25669" w:rsidRDefault="00A32A90"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44155A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805A6F" w14:textId="77777777" w:rsidR="00A32A90" w:rsidRPr="00A31330" w:rsidRDefault="00A32A90" w:rsidP="009F15A4">
            <w:pPr>
              <w:pStyle w:val="TAC"/>
            </w:pPr>
            <w:r w:rsidRPr="00A31330">
              <w:t>1</w:t>
            </w:r>
          </w:p>
        </w:tc>
      </w:tr>
      <w:tr w:rsidR="00A32A90" w:rsidRPr="00AE2FEC" w14:paraId="4621608F" w14:textId="77777777" w:rsidTr="00FA064B">
        <w:trPr>
          <w:trHeight w:val="70"/>
        </w:trPr>
        <w:tc>
          <w:tcPr>
            <w:tcW w:w="1556" w:type="dxa"/>
            <w:vMerge/>
            <w:tcBorders>
              <w:left w:val="single" w:sz="4" w:space="0" w:color="auto"/>
              <w:right w:val="single" w:sz="4" w:space="0" w:color="auto"/>
            </w:tcBorders>
            <w:vAlign w:val="center"/>
            <w:hideMark/>
          </w:tcPr>
          <w:p w14:paraId="2660B0DD"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6DE0DB" w14:textId="77777777" w:rsidR="00A32A90" w:rsidRPr="00C25669" w:rsidRDefault="00A32A90"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5811D8"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B14E9A" w14:textId="77777777" w:rsidR="00A32A90" w:rsidRPr="00A31330" w:rsidRDefault="00A32A90" w:rsidP="009F15A4">
            <w:pPr>
              <w:pStyle w:val="TAC"/>
              <w:rPr>
                <w:rFonts w:eastAsia="SimSun"/>
                <w:lang w:eastAsia="zh-CN"/>
              </w:rPr>
            </w:pPr>
            <w:r w:rsidRPr="00A31330">
              <w:rPr>
                <w:rFonts w:eastAsia="SimSun" w:hint="eastAsia"/>
                <w:lang w:eastAsia="zh-CN"/>
              </w:rPr>
              <w:t>Row 5,4</w:t>
            </w:r>
          </w:p>
        </w:tc>
      </w:tr>
      <w:tr w:rsidR="00A32A90" w:rsidRPr="00AE2FEC" w14:paraId="73928587" w14:textId="77777777" w:rsidTr="00FA064B">
        <w:trPr>
          <w:trHeight w:val="70"/>
        </w:trPr>
        <w:tc>
          <w:tcPr>
            <w:tcW w:w="1556" w:type="dxa"/>
            <w:vMerge/>
            <w:tcBorders>
              <w:left w:val="single" w:sz="4" w:space="0" w:color="auto"/>
              <w:right w:val="single" w:sz="4" w:space="0" w:color="auto"/>
            </w:tcBorders>
            <w:vAlign w:val="center"/>
            <w:hideMark/>
          </w:tcPr>
          <w:p w14:paraId="0982161C"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6E093" w14:textId="77777777" w:rsidR="00A32A90" w:rsidRPr="00C25669" w:rsidRDefault="00A32A90"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324E4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1E2B1" w14:textId="77777777" w:rsidR="00A32A90" w:rsidRPr="00A31330" w:rsidRDefault="00A32A90" w:rsidP="009F15A4">
            <w:pPr>
              <w:pStyle w:val="TAC"/>
              <w:rPr>
                <w:rFonts w:eastAsia="SimSun"/>
                <w:lang w:eastAsia="zh-CN"/>
              </w:rPr>
            </w:pPr>
            <w:r w:rsidRPr="00A31330">
              <w:rPr>
                <w:rFonts w:eastAsia="SimSun" w:hint="eastAsia"/>
                <w:lang w:eastAsia="zh-CN"/>
              </w:rPr>
              <w:t>9</w:t>
            </w:r>
          </w:p>
        </w:tc>
      </w:tr>
      <w:tr w:rsidR="00A32A90" w:rsidRPr="00AE2FEC" w14:paraId="006B678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719752B" w14:textId="77777777" w:rsidR="00A32A90" w:rsidRPr="00C25669"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6B0C678" w14:textId="77777777" w:rsidR="00A32A90" w:rsidRPr="00C25669" w:rsidRDefault="00A32A90" w:rsidP="009F15A4">
            <w:pPr>
              <w:pStyle w:val="TAL"/>
              <w:rPr>
                <w:rFonts w:eastAsia="SimSun"/>
              </w:rPr>
            </w:pPr>
            <w:r w:rsidRPr="00C25669">
              <w:rPr>
                <w:rFonts w:eastAsia="SimSun"/>
              </w:rPr>
              <w:t>CSI-RS</w:t>
            </w:r>
          </w:p>
          <w:p w14:paraId="46BAA6E3"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A11C46"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659B0" w14:textId="2ACD8E01"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4A2DA5">
              <w:rPr>
                <w:rFonts w:eastAsia="SimSun"/>
                <w:lang w:eastAsia="zh-CN"/>
              </w:rPr>
              <w:t>5</w:t>
            </w:r>
          </w:p>
        </w:tc>
      </w:tr>
      <w:tr w:rsidR="00A32A90" w:rsidRPr="00AE2FEC" w14:paraId="10D28E0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36F093C" w14:textId="77777777" w:rsidR="00A32A90" w:rsidRPr="00A31330" w:rsidRDefault="00A32A90" w:rsidP="009F15A4">
            <w:pPr>
              <w:pStyle w:val="TAL"/>
              <w:rPr>
                <w:rFonts w:eastAsia="SimSun"/>
              </w:rPr>
            </w:pPr>
            <w:r w:rsidRPr="00A31330">
              <w:rPr>
                <w:rFonts w:eastAsia="SimSun"/>
              </w:rPr>
              <w:t>NZP CSI-RS for CSI acquisition</w:t>
            </w:r>
          </w:p>
          <w:p w14:paraId="45C20F90"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BDCF5" w14:textId="77777777" w:rsidR="00A32A90" w:rsidRPr="00C25669" w:rsidRDefault="00A32A90"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DB86E1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3F59E" w14:textId="77777777" w:rsidR="00A32A90" w:rsidRPr="00A31330" w:rsidRDefault="00A32A90" w:rsidP="009F15A4">
            <w:pPr>
              <w:pStyle w:val="TAC"/>
            </w:pPr>
            <w:r w:rsidRPr="00A31330">
              <w:rPr>
                <w:rFonts w:eastAsia="SimSun"/>
              </w:rPr>
              <w:t>Periodic</w:t>
            </w:r>
          </w:p>
        </w:tc>
      </w:tr>
      <w:tr w:rsidR="00A32A90" w:rsidRPr="00AE2FEC" w14:paraId="4618B4ED" w14:textId="77777777" w:rsidTr="00FA064B">
        <w:trPr>
          <w:trHeight w:val="70"/>
        </w:trPr>
        <w:tc>
          <w:tcPr>
            <w:tcW w:w="1556" w:type="dxa"/>
            <w:vMerge/>
            <w:tcBorders>
              <w:left w:val="single" w:sz="4" w:space="0" w:color="auto"/>
              <w:right w:val="single" w:sz="4" w:space="0" w:color="auto"/>
            </w:tcBorders>
            <w:vAlign w:val="center"/>
          </w:tcPr>
          <w:p w14:paraId="789EB3DF"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676759" w14:textId="77777777" w:rsidR="00A32A90" w:rsidRPr="00C25669" w:rsidRDefault="00A32A90"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F4AC8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C9ABA" w14:textId="77777777" w:rsidR="00A32A90" w:rsidRPr="00A31330" w:rsidRDefault="00A32A90" w:rsidP="009F15A4">
            <w:pPr>
              <w:pStyle w:val="TAC"/>
              <w:rPr>
                <w:rFonts w:eastAsia="SimSun"/>
                <w:lang w:val="en-US"/>
              </w:rPr>
            </w:pPr>
            <w:r w:rsidRPr="00A31330">
              <w:rPr>
                <w:rFonts w:eastAsia="SimSun" w:hint="eastAsia"/>
                <w:lang w:eastAsia="zh-CN"/>
              </w:rPr>
              <w:t>2</w:t>
            </w:r>
          </w:p>
        </w:tc>
      </w:tr>
      <w:tr w:rsidR="00A32A90" w:rsidRPr="00AE2FEC" w14:paraId="026EA112" w14:textId="77777777" w:rsidTr="00FA064B">
        <w:trPr>
          <w:trHeight w:val="70"/>
        </w:trPr>
        <w:tc>
          <w:tcPr>
            <w:tcW w:w="1556" w:type="dxa"/>
            <w:vMerge/>
            <w:tcBorders>
              <w:left w:val="single" w:sz="4" w:space="0" w:color="auto"/>
              <w:right w:val="single" w:sz="4" w:space="0" w:color="auto"/>
            </w:tcBorders>
            <w:vAlign w:val="center"/>
            <w:hideMark/>
          </w:tcPr>
          <w:p w14:paraId="3CE1BC8B"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AEF2C" w14:textId="77777777" w:rsidR="00A32A90" w:rsidRPr="00C25669" w:rsidRDefault="00A32A90"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863A2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72F6B1" w14:textId="77777777" w:rsidR="00A32A90" w:rsidRPr="00A31330" w:rsidRDefault="00A32A90" w:rsidP="009F15A4">
            <w:pPr>
              <w:pStyle w:val="TAC"/>
            </w:pPr>
            <w:r w:rsidRPr="00A31330">
              <w:rPr>
                <w:rFonts w:eastAsia="SimSun"/>
              </w:rPr>
              <w:t>FD-CDM2</w:t>
            </w:r>
          </w:p>
        </w:tc>
      </w:tr>
      <w:tr w:rsidR="00A32A90" w:rsidRPr="00AE2FEC" w14:paraId="5572E0F0" w14:textId="77777777" w:rsidTr="00FA064B">
        <w:trPr>
          <w:trHeight w:val="70"/>
        </w:trPr>
        <w:tc>
          <w:tcPr>
            <w:tcW w:w="1556" w:type="dxa"/>
            <w:vMerge/>
            <w:tcBorders>
              <w:left w:val="single" w:sz="4" w:space="0" w:color="auto"/>
              <w:right w:val="single" w:sz="4" w:space="0" w:color="auto"/>
            </w:tcBorders>
            <w:vAlign w:val="center"/>
            <w:hideMark/>
          </w:tcPr>
          <w:p w14:paraId="6925EEED"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4BED90" w14:textId="77777777" w:rsidR="00A32A90" w:rsidRPr="00C25669" w:rsidRDefault="00A32A90"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EE59AA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134A" w14:textId="77777777" w:rsidR="00A32A90" w:rsidRPr="00A31330" w:rsidRDefault="00A32A90" w:rsidP="009F15A4">
            <w:pPr>
              <w:pStyle w:val="TAC"/>
            </w:pPr>
            <w:r w:rsidRPr="00A31330">
              <w:t>1</w:t>
            </w:r>
          </w:p>
        </w:tc>
      </w:tr>
      <w:tr w:rsidR="00A32A90" w:rsidRPr="00AE2FEC" w14:paraId="30F9ACC5" w14:textId="77777777" w:rsidTr="00FA064B">
        <w:trPr>
          <w:trHeight w:val="70"/>
        </w:trPr>
        <w:tc>
          <w:tcPr>
            <w:tcW w:w="1556" w:type="dxa"/>
            <w:vMerge/>
            <w:tcBorders>
              <w:left w:val="single" w:sz="4" w:space="0" w:color="auto"/>
              <w:right w:val="single" w:sz="4" w:space="0" w:color="auto"/>
            </w:tcBorders>
            <w:vAlign w:val="center"/>
            <w:hideMark/>
          </w:tcPr>
          <w:p w14:paraId="332C35F9" w14:textId="77777777" w:rsidR="00A32A90" w:rsidRPr="00A31330"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1F62AE" w14:textId="77777777" w:rsidR="00A32A90" w:rsidRPr="00C25669" w:rsidRDefault="00A32A90"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9198327"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9561E" w14:textId="77777777" w:rsidR="00A32A90" w:rsidRPr="00A31330" w:rsidRDefault="00A32A90" w:rsidP="009F15A4">
            <w:pPr>
              <w:pStyle w:val="TAC"/>
            </w:pPr>
            <w:r w:rsidRPr="00A31330">
              <w:rPr>
                <w:rFonts w:eastAsia="SimSun" w:hint="eastAsia"/>
                <w:lang w:eastAsia="zh-CN"/>
              </w:rPr>
              <w:t>Row 3,(6)</w:t>
            </w:r>
          </w:p>
        </w:tc>
      </w:tr>
      <w:tr w:rsidR="00A32A90" w:rsidRPr="00AE2FEC" w14:paraId="1CA6FBD8" w14:textId="77777777" w:rsidTr="00FA064B">
        <w:trPr>
          <w:trHeight w:val="70"/>
        </w:trPr>
        <w:tc>
          <w:tcPr>
            <w:tcW w:w="1556" w:type="dxa"/>
            <w:vMerge/>
            <w:tcBorders>
              <w:left w:val="single" w:sz="4" w:space="0" w:color="auto"/>
              <w:right w:val="single" w:sz="4" w:space="0" w:color="auto"/>
            </w:tcBorders>
            <w:vAlign w:val="center"/>
            <w:hideMark/>
          </w:tcPr>
          <w:p w14:paraId="7565BC62"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8EBFE" w14:textId="77777777" w:rsidR="00A32A90" w:rsidRPr="00C25669" w:rsidRDefault="00A32A90"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825AC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210B0" w14:textId="77777777" w:rsidR="00A32A90" w:rsidRPr="00A31330" w:rsidRDefault="00A32A90" w:rsidP="009F15A4">
            <w:pPr>
              <w:pStyle w:val="TAC"/>
            </w:pPr>
            <w:r w:rsidRPr="00A31330">
              <w:rPr>
                <w:rFonts w:eastAsia="SimSun" w:hint="eastAsia"/>
                <w:lang w:eastAsia="zh-CN"/>
              </w:rPr>
              <w:t>13</w:t>
            </w:r>
          </w:p>
        </w:tc>
      </w:tr>
      <w:tr w:rsidR="00A32A90" w:rsidRPr="00AE2FEC" w14:paraId="6B640FF3"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184105" w14:textId="77777777" w:rsidR="00A32A90" w:rsidRPr="00A31330"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33575" w14:textId="77777777" w:rsidR="00A32A90" w:rsidRPr="00C25669" w:rsidRDefault="00A32A90" w:rsidP="009F15A4">
            <w:pPr>
              <w:pStyle w:val="TAL"/>
            </w:pPr>
            <w:r w:rsidRPr="00C25669">
              <w:rPr>
                <w:rFonts w:eastAsia="SimSun"/>
              </w:rPr>
              <w:t>NZP CSI-RS-timeConfig</w:t>
            </w:r>
          </w:p>
          <w:p w14:paraId="62A69EC5" w14:textId="77777777" w:rsidR="00A32A90" w:rsidRPr="00C25669" w:rsidRDefault="00A32A90"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25E088"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389A4" w14:textId="2ACD8712" w:rsidR="00A32A90" w:rsidRPr="00A31330" w:rsidRDefault="00A32A90" w:rsidP="009F15A4">
            <w:pPr>
              <w:pStyle w:val="TAC"/>
            </w:pPr>
            <w:r w:rsidRPr="00A31330">
              <w:rPr>
                <w:rFonts w:eastAsia="SimSun"/>
                <w:lang w:eastAsia="zh-CN"/>
              </w:rPr>
              <w:t>10</w:t>
            </w:r>
            <w:r w:rsidRPr="00A31330">
              <w:rPr>
                <w:rFonts w:eastAsia="SimSun" w:hint="eastAsia"/>
                <w:lang w:eastAsia="zh-CN"/>
              </w:rPr>
              <w:t>/</w:t>
            </w:r>
            <w:r w:rsidR="00C14D9D">
              <w:rPr>
                <w:rFonts w:eastAsia="SimSun"/>
                <w:lang w:eastAsia="zh-CN"/>
              </w:rPr>
              <w:t>5</w:t>
            </w:r>
          </w:p>
        </w:tc>
      </w:tr>
      <w:tr w:rsidR="00A32A90" w:rsidRPr="00AE2FEC" w14:paraId="2AFE0766" w14:textId="77777777" w:rsidTr="00FA064B">
        <w:trPr>
          <w:trHeight w:val="70"/>
        </w:trPr>
        <w:tc>
          <w:tcPr>
            <w:tcW w:w="1556" w:type="dxa"/>
            <w:vMerge w:val="restart"/>
            <w:tcBorders>
              <w:left w:val="single" w:sz="4" w:space="0" w:color="auto"/>
              <w:right w:val="single" w:sz="4" w:space="0" w:color="auto"/>
            </w:tcBorders>
            <w:vAlign w:val="center"/>
          </w:tcPr>
          <w:p w14:paraId="78C4C008" w14:textId="77777777" w:rsidR="00A32A90" w:rsidRPr="00A31330" w:rsidRDefault="00A32A90" w:rsidP="009F15A4">
            <w:pPr>
              <w:pStyle w:val="TAL"/>
              <w:rPr>
                <w:rFonts w:eastAsia="SimSun"/>
              </w:rPr>
            </w:pPr>
            <w:r w:rsidRPr="00A3133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F07DC55" w14:textId="77777777" w:rsidR="00A32A90" w:rsidRPr="00C25669" w:rsidRDefault="00A32A90"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9C723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73AF8" w14:textId="77777777" w:rsidR="00A32A90" w:rsidRPr="00A31330" w:rsidRDefault="00A32A90" w:rsidP="009F15A4">
            <w:pPr>
              <w:pStyle w:val="TAC"/>
              <w:rPr>
                <w:rFonts w:eastAsia="SimSun"/>
                <w:lang w:eastAsia="zh-CN"/>
              </w:rPr>
            </w:pPr>
            <w:r w:rsidRPr="00A31330">
              <w:rPr>
                <w:rFonts w:eastAsia="SimSun" w:hint="eastAsia"/>
                <w:lang w:eastAsia="zh-CN"/>
              </w:rPr>
              <w:t>Periodic</w:t>
            </w:r>
          </w:p>
        </w:tc>
      </w:tr>
      <w:tr w:rsidR="00A32A90" w:rsidRPr="00AE2FEC" w14:paraId="6AEB7D74" w14:textId="77777777" w:rsidTr="00FA064B">
        <w:trPr>
          <w:trHeight w:val="70"/>
        </w:trPr>
        <w:tc>
          <w:tcPr>
            <w:tcW w:w="1556" w:type="dxa"/>
            <w:vMerge/>
            <w:tcBorders>
              <w:left w:val="single" w:sz="4" w:space="0" w:color="auto"/>
              <w:right w:val="single" w:sz="4" w:space="0" w:color="auto"/>
            </w:tcBorders>
            <w:vAlign w:val="center"/>
            <w:hideMark/>
          </w:tcPr>
          <w:p w14:paraId="6E6E9C95"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479F9BD" w14:textId="77777777" w:rsidR="00A32A90" w:rsidRPr="00C25669" w:rsidRDefault="00A32A90"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66E9A0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70A1C" w14:textId="77777777" w:rsidR="00A32A90" w:rsidRPr="00A31330" w:rsidRDefault="00A32A90" w:rsidP="009F15A4">
            <w:pPr>
              <w:pStyle w:val="TAC"/>
              <w:rPr>
                <w:rFonts w:eastAsia="SimSun"/>
                <w:lang w:eastAsia="zh-CN"/>
              </w:rPr>
            </w:pPr>
            <w:r w:rsidRPr="00A31330">
              <w:rPr>
                <w:rFonts w:eastAsia="SimSun" w:hint="eastAsia"/>
                <w:lang w:eastAsia="zh-CN"/>
              </w:rPr>
              <w:t>0</w:t>
            </w:r>
          </w:p>
        </w:tc>
      </w:tr>
      <w:tr w:rsidR="00A32A90" w:rsidRPr="00AE2FEC" w14:paraId="6683C130" w14:textId="77777777" w:rsidTr="00FA064B">
        <w:trPr>
          <w:trHeight w:val="70"/>
        </w:trPr>
        <w:tc>
          <w:tcPr>
            <w:tcW w:w="1556" w:type="dxa"/>
            <w:vMerge/>
            <w:tcBorders>
              <w:left w:val="single" w:sz="4" w:space="0" w:color="auto"/>
              <w:right w:val="single" w:sz="4" w:space="0" w:color="auto"/>
            </w:tcBorders>
            <w:hideMark/>
          </w:tcPr>
          <w:p w14:paraId="6738CE90"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595B3C" w14:textId="77777777" w:rsidR="00A32A90" w:rsidRPr="00CD6258" w:rsidRDefault="00A32A90" w:rsidP="009F15A4">
            <w:pPr>
              <w:pStyle w:val="TAL"/>
              <w:rPr>
                <w:rFonts w:eastAsia="SimSun"/>
                <w:lang w:val="de-DE"/>
              </w:rPr>
            </w:pPr>
            <w:r w:rsidRPr="00CD6258">
              <w:rPr>
                <w:rFonts w:eastAsia="SimSun"/>
                <w:lang w:val="de-DE"/>
              </w:rPr>
              <w:t>CSI-IM Resource Mapping</w:t>
            </w:r>
          </w:p>
          <w:p w14:paraId="440DB602" w14:textId="77777777" w:rsidR="00A32A90" w:rsidRPr="00CD6258" w:rsidRDefault="00A32A90"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5D0C40D1" w14:textId="77777777" w:rsidR="00A32A90" w:rsidRPr="00CD6258" w:rsidRDefault="00A32A90"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F86D1" w14:textId="77777777" w:rsidR="00A32A90" w:rsidRPr="00A31330" w:rsidRDefault="00A32A90" w:rsidP="009F15A4">
            <w:pPr>
              <w:pStyle w:val="TAC"/>
            </w:pPr>
            <w:r w:rsidRPr="00A31330">
              <w:t>(</w:t>
            </w:r>
            <w:r w:rsidRPr="00A31330">
              <w:rPr>
                <w:rFonts w:eastAsia="SimSun" w:hint="eastAsia"/>
                <w:lang w:eastAsia="zh-CN"/>
              </w:rPr>
              <w:t>4</w:t>
            </w:r>
            <w:r w:rsidRPr="00A31330">
              <w:t xml:space="preserve">, </w:t>
            </w:r>
            <w:r w:rsidRPr="00A31330">
              <w:rPr>
                <w:rFonts w:eastAsia="SimSun" w:hint="eastAsia"/>
                <w:lang w:eastAsia="zh-CN"/>
              </w:rPr>
              <w:t>9</w:t>
            </w:r>
            <w:r w:rsidRPr="00A31330">
              <w:t>)</w:t>
            </w:r>
          </w:p>
        </w:tc>
      </w:tr>
      <w:tr w:rsidR="00A32A90" w:rsidRPr="00AE2FEC" w14:paraId="6FE059B9"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797304B" w14:textId="77777777" w:rsidR="00A32A90" w:rsidRPr="00C25669"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E248FA1" w14:textId="77777777" w:rsidR="00A32A90" w:rsidRPr="00C25669" w:rsidRDefault="00A32A90" w:rsidP="009F15A4">
            <w:pPr>
              <w:pStyle w:val="TAL"/>
            </w:pPr>
            <w:r w:rsidRPr="00C25669">
              <w:rPr>
                <w:rFonts w:eastAsia="SimSun"/>
              </w:rPr>
              <w:t>CSI-IM timeConfig</w:t>
            </w:r>
          </w:p>
          <w:p w14:paraId="4BA6D9EC" w14:textId="77777777" w:rsidR="00A32A90" w:rsidRPr="00C25669" w:rsidRDefault="00A32A90"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0302AE"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AC626" w14:textId="29C374B0" w:rsidR="00A32A90" w:rsidRPr="00A31330" w:rsidRDefault="00A32A90" w:rsidP="009F15A4">
            <w:pPr>
              <w:pStyle w:val="TAC"/>
              <w:rPr>
                <w:rFonts w:eastAsia="SimSun"/>
                <w:lang w:eastAsia="zh-CN"/>
              </w:rPr>
            </w:pPr>
            <w:r w:rsidRPr="00A31330">
              <w:rPr>
                <w:rFonts w:eastAsia="SimSun"/>
                <w:lang w:eastAsia="zh-CN"/>
              </w:rPr>
              <w:t>10</w:t>
            </w:r>
            <w:r w:rsidRPr="00A31330">
              <w:rPr>
                <w:rFonts w:eastAsia="SimSun" w:hint="eastAsia"/>
                <w:lang w:eastAsia="zh-CN"/>
              </w:rPr>
              <w:t>/</w:t>
            </w:r>
            <w:r w:rsidR="00F5247E">
              <w:rPr>
                <w:rFonts w:eastAsia="SimSun"/>
                <w:lang w:eastAsia="zh-CN"/>
              </w:rPr>
              <w:t>5</w:t>
            </w:r>
          </w:p>
        </w:tc>
      </w:tr>
      <w:tr w:rsidR="00A32A90" w:rsidRPr="00AE2FEC" w14:paraId="3F029E3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DEF7B6" w14:textId="77777777" w:rsidR="00A32A90" w:rsidRPr="00C25669" w:rsidRDefault="00A32A90"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0D1AB00"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A0D71" w14:textId="77777777" w:rsidR="00A32A90" w:rsidRPr="00A31330" w:rsidRDefault="00A32A90" w:rsidP="009F15A4">
            <w:pPr>
              <w:pStyle w:val="TAC"/>
            </w:pPr>
            <w:r w:rsidRPr="00A31330">
              <w:rPr>
                <w:rFonts w:eastAsia="SimSun"/>
              </w:rPr>
              <w:t>Periodic</w:t>
            </w:r>
          </w:p>
        </w:tc>
      </w:tr>
      <w:tr w:rsidR="00A32A90" w:rsidRPr="00AE2FEC" w14:paraId="6BA117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689D" w14:textId="77777777" w:rsidR="00A32A90" w:rsidRPr="00C25669" w:rsidRDefault="00A32A90"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C6378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E51B3" w14:textId="77777777" w:rsidR="00A32A90" w:rsidRPr="00A31330" w:rsidRDefault="00A32A90" w:rsidP="009F15A4">
            <w:pPr>
              <w:pStyle w:val="TAC"/>
              <w:rPr>
                <w:rFonts w:eastAsia="SimSun"/>
                <w:lang w:eastAsia="zh-CN"/>
              </w:rPr>
            </w:pPr>
            <w:r w:rsidRPr="00A31330">
              <w:t>Table 1</w:t>
            </w:r>
          </w:p>
        </w:tc>
      </w:tr>
      <w:tr w:rsidR="00A32A90" w:rsidRPr="00AE2FEC" w14:paraId="69A6246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86FB8" w14:textId="77777777" w:rsidR="00A32A90" w:rsidRPr="00C25669" w:rsidRDefault="00A32A90"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4B2B1E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F860B" w14:textId="77777777" w:rsidR="00A32A90" w:rsidRPr="00A31330" w:rsidRDefault="00A32A90" w:rsidP="009F15A4">
            <w:pPr>
              <w:pStyle w:val="TAC"/>
            </w:pPr>
            <w:r w:rsidRPr="00A31330">
              <w:rPr>
                <w:rFonts w:eastAsia="SimSun"/>
              </w:rPr>
              <w:t>cri-RI-PMI-CQI</w:t>
            </w:r>
          </w:p>
        </w:tc>
      </w:tr>
      <w:tr w:rsidR="00A32A90" w:rsidRPr="00AE2FEC" w14:paraId="3006D3E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CF0CB6" w14:textId="77777777" w:rsidR="00A32A90" w:rsidRPr="00C25669" w:rsidRDefault="00A32A90"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32769AD"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DD73B" w14:textId="77777777" w:rsidR="00A32A90" w:rsidRPr="00A31330" w:rsidRDefault="00A32A90" w:rsidP="009F15A4">
            <w:pPr>
              <w:pStyle w:val="TAC"/>
            </w:pPr>
            <w:r w:rsidRPr="00A31330">
              <w:rPr>
                <w:rFonts w:eastAsia="SimSun"/>
              </w:rPr>
              <w:t>Not configured</w:t>
            </w:r>
          </w:p>
        </w:tc>
      </w:tr>
      <w:tr w:rsidR="00A32A90" w:rsidRPr="00AE2FEC" w14:paraId="71E70D7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C9DEA" w14:textId="77777777" w:rsidR="00A32A90" w:rsidRPr="00C25669" w:rsidRDefault="00A32A90"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42CEAF"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FDDA7" w14:textId="77777777" w:rsidR="00A32A90" w:rsidRPr="00A31330" w:rsidRDefault="00A32A90" w:rsidP="009F15A4">
            <w:pPr>
              <w:pStyle w:val="TAC"/>
            </w:pPr>
            <w:r w:rsidRPr="00A31330">
              <w:rPr>
                <w:rFonts w:eastAsia="SimSun"/>
              </w:rPr>
              <w:t>Not configured</w:t>
            </w:r>
          </w:p>
        </w:tc>
      </w:tr>
      <w:tr w:rsidR="00A32A90" w:rsidRPr="00AE2FEC" w14:paraId="1205DBD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FD2244" w14:textId="77777777" w:rsidR="00A32A90" w:rsidRPr="00C25669" w:rsidRDefault="00A32A90"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5186AD6"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76F4E" w14:textId="77777777" w:rsidR="00A32A90" w:rsidRPr="00A31330" w:rsidRDefault="00A32A90" w:rsidP="009F15A4">
            <w:pPr>
              <w:pStyle w:val="TAC"/>
            </w:pPr>
            <w:r w:rsidRPr="00A31330">
              <w:rPr>
                <w:rFonts w:eastAsia="SimSun"/>
                <w:lang w:val="en-US"/>
              </w:rPr>
              <w:t>Wide</w:t>
            </w:r>
            <w:r w:rsidRPr="00A31330">
              <w:rPr>
                <w:rFonts w:eastAsia="SimSun"/>
              </w:rPr>
              <w:t>band</w:t>
            </w:r>
          </w:p>
        </w:tc>
      </w:tr>
      <w:tr w:rsidR="00A32A90" w:rsidRPr="00AE2FEC" w14:paraId="2FEBD6F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CF1B5A" w14:textId="77777777" w:rsidR="00A32A90" w:rsidRPr="00C25669" w:rsidRDefault="00A32A90"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558FC2C"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11D4" w14:textId="77777777" w:rsidR="00A32A90" w:rsidRPr="00A31330" w:rsidRDefault="00A32A90" w:rsidP="009F15A4">
            <w:pPr>
              <w:pStyle w:val="TAC"/>
            </w:pPr>
            <w:r w:rsidRPr="00A31330">
              <w:rPr>
                <w:rFonts w:eastAsia="SimSun"/>
              </w:rPr>
              <w:t>Wideband</w:t>
            </w:r>
          </w:p>
        </w:tc>
      </w:tr>
      <w:tr w:rsidR="00A32A90" w:rsidRPr="00AE2FEC" w14:paraId="6803AC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1CF2B" w14:textId="77777777" w:rsidR="00A32A90" w:rsidRPr="00C25669" w:rsidRDefault="00A32A90"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956283" w14:textId="77777777" w:rsidR="00A32A90" w:rsidRPr="00C25669" w:rsidRDefault="00A32A90"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116C8" w14:textId="77777777" w:rsidR="00A32A90" w:rsidRPr="00A31330" w:rsidRDefault="00A32A90" w:rsidP="009F15A4">
            <w:pPr>
              <w:pStyle w:val="TAC"/>
            </w:pPr>
            <w:r w:rsidRPr="00A31330">
              <w:rPr>
                <w:rFonts w:hint="eastAsia"/>
                <w:lang w:eastAsia="zh-CN"/>
              </w:rPr>
              <w:t>8</w:t>
            </w:r>
          </w:p>
        </w:tc>
      </w:tr>
      <w:tr w:rsidR="00A32A90" w:rsidRPr="00AE2FEC" w14:paraId="4A4407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F60845" w14:textId="77777777" w:rsidR="00A32A90" w:rsidRPr="00C25669" w:rsidRDefault="00A32A90"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A83A66"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5344B" w14:textId="77777777" w:rsidR="00A32A90" w:rsidRPr="00A31330" w:rsidDel="00CC5BFA" w:rsidRDefault="00A32A90" w:rsidP="009F15A4">
            <w:pPr>
              <w:pStyle w:val="TAC"/>
            </w:pPr>
            <w:r w:rsidRPr="00A31330">
              <w:t>1111111</w:t>
            </w:r>
          </w:p>
        </w:tc>
      </w:tr>
      <w:tr w:rsidR="00A32A90" w:rsidRPr="00AE2FEC" w14:paraId="0DA2A22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FD6B3" w14:textId="77777777" w:rsidR="00A32A90" w:rsidRPr="00C25669" w:rsidRDefault="00A32A90"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C6A31" w14:textId="77777777" w:rsidR="00A32A90" w:rsidRPr="00C25669" w:rsidRDefault="00A32A90"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2B97B" w14:textId="77777777" w:rsidR="00A32A90" w:rsidRPr="00F50D8B" w:rsidRDefault="00A32A90" w:rsidP="009F15A4">
            <w:pPr>
              <w:pStyle w:val="TAC"/>
            </w:pPr>
            <w:r w:rsidRPr="00F50D8B">
              <w:rPr>
                <w:rFonts w:eastAsia="SimSun"/>
                <w:lang w:eastAsia="zh-CN"/>
              </w:rPr>
              <w:t>10</w:t>
            </w:r>
            <w:r w:rsidRPr="00F50D8B">
              <w:t>/9</w:t>
            </w:r>
          </w:p>
        </w:tc>
      </w:tr>
      <w:tr w:rsidR="00A32A90" w:rsidRPr="00AE2FEC" w14:paraId="4F791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33F01D" w14:textId="77777777" w:rsidR="00A32A90" w:rsidRPr="00C25669" w:rsidRDefault="00A32A90"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A8F4D9E"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A1925F" w14:textId="77777777" w:rsidR="00A32A90" w:rsidRPr="00F50D8B" w:rsidRDefault="00A32A90" w:rsidP="009F15A4">
            <w:pPr>
              <w:pStyle w:val="TAC"/>
            </w:pPr>
            <w:r w:rsidRPr="00F50D8B">
              <w:rPr>
                <w:rFonts w:eastAsia="SimSun"/>
              </w:rPr>
              <w:t>Not configured</w:t>
            </w:r>
          </w:p>
        </w:tc>
      </w:tr>
      <w:tr w:rsidR="00A32A90" w:rsidRPr="00AE2FEC" w14:paraId="0BA5975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625F4E" w14:textId="77777777" w:rsidR="00A32A90" w:rsidRPr="00C25669" w:rsidRDefault="00A32A90"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FEF35DD" w14:textId="77777777" w:rsidR="00A32A90" w:rsidRPr="00C25669" w:rsidRDefault="00A32A90"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6F222F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337895" w14:textId="77777777" w:rsidR="00A32A90" w:rsidRPr="00F50D8B" w:rsidRDefault="00A32A90" w:rsidP="009F15A4">
            <w:pPr>
              <w:pStyle w:val="TAC"/>
            </w:pPr>
            <w:r w:rsidRPr="00F50D8B">
              <w:rPr>
                <w:rFonts w:eastAsia="SimSun"/>
              </w:rPr>
              <w:t>typeI-SinglePanel</w:t>
            </w:r>
          </w:p>
        </w:tc>
      </w:tr>
      <w:tr w:rsidR="00A32A90" w:rsidRPr="00AE2FEC" w14:paraId="7C12E82D" w14:textId="77777777" w:rsidTr="00FA064B">
        <w:trPr>
          <w:trHeight w:val="70"/>
        </w:trPr>
        <w:tc>
          <w:tcPr>
            <w:tcW w:w="1648" w:type="dxa"/>
            <w:gridSpan w:val="2"/>
            <w:vMerge/>
            <w:tcBorders>
              <w:left w:val="single" w:sz="4" w:space="0" w:color="auto"/>
              <w:right w:val="single" w:sz="4" w:space="0" w:color="auto"/>
            </w:tcBorders>
            <w:hideMark/>
          </w:tcPr>
          <w:p w14:paraId="6AAC9D35"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B17E397" w14:textId="77777777" w:rsidR="00A32A90" w:rsidRPr="00C25669" w:rsidRDefault="00A32A90"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83179B"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D89F8" w14:textId="77777777" w:rsidR="00A32A90" w:rsidRPr="00F50D8B" w:rsidRDefault="00A32A90" w:rsidP="009F15A4">
            <w:pPr>
              <w:pStyle w:val="TAC"/>
            </w:pPr>
            <w:r w:rsidRPr="00F50D8B">
              <w:t>1</w:t>
            </w:r>
          </w:p>
        </w:tc>
      </w:tr>
      <w:tr w:rsidR="00A32A90" w:rsidRPr="00AE2FEC" w14:paraId="27E73459" w14:textId="77777777" w:rsidTr="00FA064B">
        <w:trPr>
          <w:trHeight w:val="70"/>
        </w:trPr>
        <w:tc>
          <w:tcPr>
            <w:tcW w:w="1648" w:type="dxa"/>
            <w:gridSpan w:val="2"/>
            <w:vMerge/>
            <w:tcBorders>
              <w:left w:val="single" w:sz="4" w:space="0" w:color="auto"/>
              <w:right w:val="single" w:sz="4" w:space="0" w:color="auto"/>
            </w:tcBorders>
            <w:hideMark/>
          </w:tcPr>
          <w:p w14:paraId="7C61F4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F04002" w14:textId="77777777" w:rsidR="00A32A90" w:rsidRPr="00C25669" w:rsidRDefault="00A32A90"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FD464C5"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A9D74" w14:textId="77777777" w:rsidR="00A32A90" w:rsidRPr="00F50D8B" w:rsidRDefault="00A32A90" w:rsidP="009F15A4">
            <w:pPr>
              <w:pStyle w:val="TAC"/>
            </w:pPr>
            <w:r w:rsidRPr="00F50D8B">
              <w:rPr>
                <w:rFonts w:eastAsia="SimSun"/>
              </w:rPr>
              <w:t>Not configured</w:t>
            </w:r>
          </w:p>
        </w:tc>
      </w:tr>
      <w:tr w:rsidR="00A32A90" w:rsidRPr="00AE2FEC" w14:paraId="68518A09" w14:textId="77777777" w:rsidTr="00FA064B">
        <w:trPr>
          <w:trHeight w:val="70"/>
        </w:trPr>
        <w:tc>
          <w:tcPr>
            <w:tcW w:w="1648" w:type="dxa"/>
            <w:gridSpan w:val="2"/>
            <w:vMerge/>
            <w:tcBorders>
              <w:left w:val="single" w:sz="4" w:space="0" w:color="auto"/>
              <w:right w:val="single" w:sz="4" w:space="0" w:color="auto"/>
            </w:tcBorders>
            <w:hideMark/>
          </w:tcPr>
          <w:p w14:paraId="6BCFFF90"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58C3139" w14:textId="77777777" w:rsidR="00A32A90" w:rsidRPr="00C25669" w:rsidRDefault="00A32A90"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491F91"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4CB892" w14:textId="77777777" w:rsidR="00A32A90" w:rsidRPr="00F50D8B" w:rsidRDefault="00A32A90" w:rsidP="009F15A4">
            <w:pPr>
              <w:pStyle w:val="TAC"/>
            </w:pPr>
            <w:r w:rsidRPr="00F50D8B">
              <w:rPr>
                <w:rFonts w:cs="Arial"/>
                <w:szCs w:val="18"/>
                <w:lang w:val="en-US" w:eastAsia="zh-CN"/>
              </w:rPr>
              <w:t>000001</w:t>
            </w:r>
          </w:p>
        </w:tc>
      </w:tr>
      <w:tr w:rsidR="00A32A90" w:rsidRPr="00AE2FEC" w14:paraId="6F895458"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1B2962AC" w14:textId="77777777" w:rsidR="00A32A90" w:rsidRPr="00C25669"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DBB2D70" w14:textId="77777777" w:rsidR="00A32A90" w:rsidRPr="00C25669" w:rsidRDefault="00A32A90"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CAEA1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279D8" w14:textId="77777777" w:rsidR="00A32A90" w:rsidRPr="00F50D8B" w:rsidRDefault="00A32A90" w:rsidP="009F15A4">
            <w:pPr>
              <w:pStyle w:val="TAC"/>
            </w:pPr>
            <w:r w:rsidRPr="00F50D8B">
              <w:t>N/A</w:t>
            </w:r>
          </w:p>
        </w:tc>
      </w:tr>
      <w:tr w:rsidR="00A32A90" w:rsidRPr="00AE2FEC" w14:paraId="0589E5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2759DFF" w14:textId="77777777" w:rsidR="00A32A90" w:rsidRPr="00C25669" w:rsidRDefault="00A32A90"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53AF402"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FEFA8" w14:textId="77777777" w:rsidR="00A32A90" w:rsidRPr="00F50D8B" w:rsidRDefault="00A32A90" w:rsidP="009F15A4">
            <w:pPr>
              <w:pStyle w:val="TAC"/>
            </w:pPr>
            <w:r w:rsidRPr="00F50D8B">
              <w:rPr>
                <w:rFonts w:eastAsia="SimSun"/>
                <w:lang w:eastAsia="zh-CN"/>
              </w:rPr>
              <w:t>PUCCH</w:t>
            </w:r>
          </w:p>
        </w:tc>
      </w:tr>
      <w:tr w:rsidR="00A32A90" w:rsidRPr="00AE2FEC" w14:paraId="2FF5C5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2BDD8" w14:textId="77777777" w:rsidR="00A32A90" w:rsidRPr="00C25669" w:rsidRDefault="00A32A90"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A9D2FF" w14:textId="77777777" w:rsidR="00A32A90" w:rsidRPr="00C25669" w:rsidRDefault="00A32A90"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105E13" w14:textId="4A6051CA" w:rsidR="00A32A90" w:rsidRPr="00F50D8B" w:rsidRDefault="00C6347D" w:rsidP="009F15A4">
            <w:pPr>
              <w:pStyle w:val="TAC"/>
              <w:rPr>
                <w:rFonts w:eastAsia="SimSun"/>
                <w:lang w:eastAsia="zh-CN"/>
              </w:rPr>
            </w:pPr>
            <w:r>
              <w:rPr>
                <w:rFonts w:eastAsia="SimSun"/>
                <w:lang w:eastAsia="zh-CN"/>
              </w:rPr>
              <w:t>10</w:t>
            </w:r>
          </w:p>
        </w:tc>
      </w:tr>
      <w:tr w:rsidR="00A32A90" w:rsidRPr="00AE2FEC" w14:paraId="6C09F27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1836B" w14:textId="77777777" w:rsidR="00A32A90" w:rsidRPr="00C25669" w:rsidRDefault="00A32A90"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F0B59B7" w14:textId="77777777" w:rsidR="00A32A90" w:rsidRPr="00C25669"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A404" w14:textId="77777777" w:rsidR="00A32A90" w:rsidRPr="007C7F26" w:rsidRDefault="00A32A90" w:rsidP="009F15A4">
            <w:pPr>
              <w:pStyle w:val="TAC"/>
              <w:rPr>
                <w:highlight w:val="green"/>
              </w:rPr>
            </w:pPr>
            <w:r w:rsidRPr="00F50D8B">
              <w:t>1</w:t>
            </w:r>
          </w:p>
        </w:tc>
      </w:tr>
      <w:tr w:rsidR="00A32A90" w:rsidRPr="00AE2FEC" w14:paraId="41A98F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77DDF" w14:textId="77777777" w:rsidR="00A32A90" w:rsidRPr="00C25669" w:rsidRDefault="00A32A90"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894A828" w14:textId="77777777" w:rsidR="00A32A90" w:rsidRPr="00C25669"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3DFB2" w14:textId="5FF3EC0E" w:rsidR="00A32A90" w:rsidRPr="00AE2FEC" w:rsidRDefault="00A32A90" w:rsidP="009F15A4">
            <w:pPr>
              <w:pStyle w:val="TAC"/>
              <w:rPr>
                <w:highlight w:val="yellow"/>
              </w:rPr>
            </w:pPr>
            <w:r w:rsidRPr="001D770A">
              <w:t xml:space="preserve">As </w:t>
            </w:r>
            <w:r w:rsidRPr="00F50D8B">
              <w:t>specified in Table A.4-</w:t>
            </w:r>
            <w:r w:rsidRPr="00F50D8B">
              <w:rPr>
                <w:lang w:eastAsia="zh-CN"/>
              </w:rPr>
              <w:t>1</w:t>
            </w:r>
            <w:r w:rsidRPr="00F50D8B">
              <w:t>, TBS.1-</w:t>
            </w:r>
            <w:r>
              <w:t>3</w:t>
            </w:r>
          </w:p>
        </w:tc>
      </w:tr>
    </w:tbl>
    <w:p w14:paraId="383D02F7" w14:textId="675391B3" w:rsidR="008905CF" w:rsidRDefault="008905CF" w:rsidP="005B3300">
      <w:pPr>
        <w:rPr>
          <w:rFonts w:eastAsia="SimSun"/>
          <w:lang w:eastAsia="zh-CN"/>
        </w:rPr>
      </w:pPr>
    </w:p>
    <w:p w14:paraId="56DB5D9E" w14:textId="77777777" w:rsidR="00A32A90" w:rsidRPr="00E67CE4" w:rsidRDefault="00A32A90" w:rsidP="00A32A90">
      <w:pPr>
        <w:pStyle w:val="Heading5"/>
        <w:rPr>
          <w:lang w:eastAsia="zh-CN"/>
        </w:rPr>
      </w:pPr>
      <w:bookmarkStart w:id="368" w:name="_Toc114565867"/>
      <w:bookmarkStart w:id="369" w:name="_Toc123936175"/>
      <w:bookmarkStart w:id="370" w:name="_Toc124377190"/>
      <w:bookmarkStart w:id="371" w:name="_Hlk112687216"/>
      <w:r w:rsidRPr="00E67CE4">
        <w:rPr>
          <w:rFonts w:hint="eastAsia"/>
          <w:lang w:eastAsia="zh-CN"/>
        </w:rPr>
        <w:lastRenderedPageBreak/>
        <w:t>6.2.</w:t>
      </w:r>
      <w:r>
        <w:rPr>
          <w:lang w:eastAsia="zh-CN"/>
        </w:rPr>
        <w:t>1</w:t>
      </w:r>
      <w:r w:rsidRPr="00E67CE4">
        <w:rPr>
          <w:rFonts w:hint="eastAsia"/>
          <w:lang w:eastAsia="zh-CN"/>
        </w:rPr>
        <w:t>.1.2</w:t>
      </w:r>
      <w:r w:rsidRPr="00E67CE4">
        <w:rPr>
          <w:rFonts w:hint="eastAsia"/>
          <w:lang w:eastAsia="zh-CN"/>
        </w:rPr>
        <w:tab/>
        <w:t>CQI reporting under fading conditions</w:t>
      </w:r>
      <w:bookmarkEnd w:id="368"/>
      <w:bookmarkEnd w:id="369"/>
      <w:bookmarkEnd w:id="370"/>
    </w:p>
    <w:p w14:paraId="38A3655E" w14:textId="77777777" w:rsidR="00A32A90" w:rsidRPr="00E67CE4" w:rsidRDefault="00A32A90" w:rsidP="00A32A90">
      <w:pPr>
        <w:pStyle w:val="H6"/>
      </w:pPr>
      <w:r w:rsidRPr="00E67CE4">
        <w:rPr>
          <w:rFonts w:hint="eastAsia"/>
        </w:rPr>
        <w:t>6.2.</w:t>
      </w:r>
      <w:r>
        <w:t>1</w:t>
      </w:r>
      <w:r w:rsidRPr="00E67CE4">
        <w:rPr>
          <w:rFonts w:hint="eastAsia"/>
        </w:rPr>
        <w:t>.1.2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w:t>
      </w:r>
    </w:p>
    <w:p w14:paraId="6F74A15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85F3AEF"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2864CE0C" w14:textId="77777777" w:rsidR="00A32A90" w:rsidRPr="00E67CE4" w:rsidRDefault="00A32A90" w:rsidP="00A32A9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3E41796D" w14:textId="77777777" w:rsidR="00A32A90" w:rsidRPr="00E67CE4" w:rsidRDefault="00A32A90" w:rsidP="009F15A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70DC26FB" w14:textId="77777777" w:rsidR="00A32A90" w:rsidRPr="00E67CE4" w:rsidRDefault="00A32A90" w:rsidP="009F15A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.1</w:t>
      </w:r>
      <w:r w:rsidRPr="00E67CE4">
        <w:rPr>
          <w:rFonts w:eastAsia="SimSun" w:hint="eastAsia"/>
        </w:rPr>
        <w:t>-2;</w:t>
      </w:r>
    </w:p>
    <w:p w14:paraId="48D069F6" w14:textId="77777777" w:rsidR="00A32A90" w:rsidRPr="00E67CE4" w:rsidRDefault="00A32A90" w:rsidP="009F15A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7E7DE917" w14:textId="77777777" w:rsidR="00A32A90" w:rsidRPr="00E67CE4" w:rsidRDefault="00A32A90" w:rsidP="009F15A4">
      <w:pPr>
        <w:pStyle w:val="TH"/>
        <w:rPr>
          <w:lang w:eastAsia="zh-CN"/>
        </w:rPr>
      </w:pPr>
      <w:r w:rsidRPr="00E67CE4">
        <w:rPr>
          <w:rFonts w:hint="eastAsia"/>
        </w:rPr>
        <w:lastRenderedPageBreak/>
        <w:t>Table 6.2.</w:t>
      </w:r>
      <w:r>
        <w:t>1</w:t>
      </w:r>
      <w:r w:rsidRPr="00E67CE4">
        <w:rPr>
          <w:rFonts w:hint="eastAsia"/>
        </w:rPr>
        <w:t>.1.</w:t>
      </w:r>
      <w:r w:rsidRPr="00E67CE4">
        <w:rPr>
          <w:rFonts w:hint="eastAsia"/>
          <w:lang w:eastAsia="zh-CN"/>
        </w:rPr>
        <w:t>2</w:t>
      </w:r>
      <w:r w:rsidRPr="00E67CE4">
        <w:rPr>
          <w:lang w:eastAsia="zh-CN"/>
        </w:rPr>
        <w:t>.1</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32A90" w:rsidRPr="00E67CE4" w14:paraId="31F112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6418AF" w14:textId="77777777" w:rsidR="00A32A90" w:rsidRPr="00E67CE4" w:rsidRDefault="00A32A90" w:rsidP="009F15A4">
            <w:pPr>
              <w:pStyle w:val="TAH"/>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3B8D4" w14:textId="77777777" w:rsidR="00A32A90" w:rsidRPr="00E67CE4" w:rsidRDefault="00A32A90" w:rsidP="009F15A4">
            <w:pPr>
              <w:pStyle w:val="TAH"/>
            </w:pPr>
            <w:r w:rsidRPr="00E67CE4">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5A69340" w14:textId="77777777" w:rsidR="00A32A90" w:rsidRPr="00E67CE4" w:rsidRDefault="00A32A90" w:rsidP="009F15A4">
            <w:pPr>
              <w:pStyle w:val="TAH"/>
            </w:pPr>
            <w:r w:rsidRPr="00E67CE4">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6BF05D" w14:textId="77777777" w:rsidR="00A32A90" w:rsidRPr="00E67CE4" w:rsidRDefault="00A32A90" w:rsidP="009F15A4">
            <w:pPr>
              <w:pStyle w:val="TAH"/>
              <w:rPr>
                <w:rFonts w:eastAsia="SimSun"/>
                <w:lang w:eastAsia="zh-CN"/>
              </w:rPr>
            </w:pPr>
            <w:r w:rsidRPr="00E67CE4">
              <w:rPr>
                <w:rFonts w:eastAsia="SimSun" w:hint="eastAsia"/>
                <w:lang w:eastAsia="zh-CN"/>
              </w:rPr>
              <w:t>Test 2</w:t>
            </w:r>
          </w:p>
        </w:tc>
      </w:tr>
      <w:tr w:rsidR="00A32A90" w:rsidRPr="00E67CE4" w14:paraId="5C8B346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136A9" w14:textId="77777777" w:rsidR="00A32A90" w:rsidRPr="00E67CE4" w:rsidRDefault="00A32A90" w:rsidP="009F15A4">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AAAD7D" w14:textId="77777777" w:rsidR="00A32A90" w:rsidRPr="00E67CE4" w:rsidRDefault="00A32A90" w:rsidP="009F15A4">
            <w:pPr>
              <w:pStyle w:val="TAC"/>
            </w:pPr>
            <w:r w:rsidRPr="00E67CE4">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E61CF" w14:textId="77777777" w:rsidR="00A32A90" w:rsidRPr="00E67CE4" w:rsidRDefault="00A32A90" w:rsidP="009F15A4">
            <w:pPr>
              <w:pStyle w:val="TAC"/>
              <w:rPr>
                <w:rFonts w:eastAsia="SimSun"/>
                <w:lang w:eastAsia="zh-CN"/>
              </w:rPr>
            </w:pPr>
            <w:r w:rsidRPr="00E67CE4">
              <w:rPr>
                <w:rFonts w:eastAsia="SimSun" w:hint="eastAsia"/>
                <w:lang w:eastAsia="zh-CN"/>
              </w:rPr>
              <w:t>10</w:t>
            </w:r>
          </w:p>
        </w:tc>
      </w:tr>
      <w:tr w:rsidR="00A32A90" w:rsidRPr="00E67CE4" w14:paraId="069FA3C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65B346" w14:textId="77777777" w:rsidR="00A32A90" w:rsidRPr="00E67CE4" w:rsidRDefault="00A32A90" w:rsidP="009F15A4">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F9B6131" w14:textId="77777777" w:rsidR="00A32A90" w:rsidRPr="00E67CE4" w:rsidRDefault="00A32A90" w:rsidP="009F15A4">
            <w:pPr>
              <w:pStyle w:val="TAC"/>
              <w:rPr>
                <w:rFonts w:eastAsia="SimSun"/>
              </w:rPr>
            </w:pPr>
            <w:r w:rsidRPr="00E67CE4">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EC69B3" w14:textId="77777777" w:rsidR="00A32A90" w:rsidRPr="00E67CE4" w:rsidRDefault="00A32A90" w:rsidP="009F15A4">
            <w:pPr>
              <w:pStyle w:val="TAC"/>
              <w:rPr>
                <w:rFonts w:eastAsia="SimSun"/>
                <w:lang w:eastAsia="zh-CN"/>
              </w:rPr>
            </w:pPr>
            <w:r w:rsidRPr="00E67CE4">
              <w:rPr>
                <w:rFonts w:eastAsia="SimSun" w:hint="eastAsia"/>
              </w:rPr>
              <w:t>15</w:t>
            </w:r>
          </w:p>
        </w:tc>
      </w:tr>
      <w:tr w:rsidR="00A32A90" w:rsidRPr="00E67CE4" w14:paraId="649993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5B32DB" w14:textId="77777777" w:rsidR="00A32A90" w:rsidRPr="00E67CE4" w:rsidRDefault="00A32A90" w:rsidP="009F15A4">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BAD76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7183C" w14:textId="77777777" w:rsidR="00A32A90" w:rsidRPr="00E67CE4" w:rsidRDefault="00A32A90" w:rsidP="009F15A4">
            <w:pPr>
              <w:pStyle w:val="TAC"/>
              <w:rPr>
                <w:rFonts w:eastAsia="SimSun"/>
                <w:lang w:eastAsia="zh-CN"/>
              </w:rPr>
            </w:pPr>
            <w:r>
              <w:rPr>
                <w:rFonts w:eastAsia="SimSun"/>
                <w:lang w:eastAsia="zh-CN"/>
              </w:rPr>
              <w:t>FDD</w:t>
            </w:r>
          </w:p>
        </w:tc>
      </w:tr>
      <w:tr w:rsidR="00A32A90" w:rsidRPr="00E67CE4" w14:paraId="2CABA7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98C10" w14:textId="77777777" w:rsidR="00A32A90" w:rsidRPr="00E67CE4" w:rsidRDefault="00A32A90" w:rsidP="009F15A4">
            <w:pPr>
              <w:pStyle w:val="TAL"/>
              <w:rPr>
                <w:rFonts w:eastAsia="SimSun"/>
              </w:rPr>
            </w:pPr>
            <w:r w:rsidRPr="00E67CE4">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6F47EF" w14:textId="45BA1B85" w:rsidR="00A32A90" w:rsidRPr="00E67CE4" w:rsidRDefault="00A32A90" w:rsidP="009F15A4">
            <w:pPr>
              <w:pStyle w:val="TAC"/>
            </w:pPr>
            <w:r w:rsidRPr="00E67CE4">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61277B0E" w14:textId="4F30EA9D" w:rsidR="00A32A90" w:rsidRPr="00E67CE4" w:rsidRDefault="00A32A90"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2A8C331" w14:textId="3E9833FF" w:rsidR="00A32A90" w:rsidRPr="00E67CE4" w:rsidRDefault="00A32A90" w:rsidP="009F15A4">
            <w:pPr>
              <w:pStyle w:val="TAC"/>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F551959" w14:textId="1E25182C"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5EBA5069" w14:textId="45510992" w:rsidR="00A32A90" w:rsidRPr="00E67CE4" w:rsidRDefault="00A32A90"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A32A90" w:rsidRPr="00E67CE4" w14:paraId="766D82B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3C6405" w14:textId="77777777" w:rsidR="00A32A90" w:rsidRPr="00E67CE4" w:rsidRDefault="00A32A90" w:rsidP="009F15A4">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7D5F3E0"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9ACF9" w14:textId="77777777" w:rsidR="00A32A90" w:rsidRPr="00E67CE4" w:rsidRDefault="00A32A90" w:rsidP="009F15A4">
            <w:pPr>
              <w:pStyle w:val="TAC"/>
              <w:rPr>
                <w:lang w:eastAsia="zh-CN"/>
              </w:rPr>
            </w:pPr>
            <w:r w:rsidRPr="00E67CE4">
              <w:rPr>
                <w:rFonts w:eastAsia="SimSun" w:hint="eastAsia"/>
                <w:lang w:eastAsia="zh-CN"/>
              </w:rPr>
              <w:t>TDLA30-5</w:t>
            </w:r>
          </w:p>
        </w:tc>
      </w:tr>
      <w:tr w:rsidR="00A32A90" w:rsidRPr="00E67CE4" w14:paraId="1F1874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3C20B6" w14:textId="77777777" w:rsidR="00A32A90" w:rsidRPr="00E67CE4" w:rsidRDefault="00A32A90" w:rsidP="009F15A4">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BFC08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AEAA4" w14:textId="77777777" w:rsidR="00A32A90" w:rsidRPr="00E67CE4" w:rsidRDefault="00A32A90" w:rsidP="009F15A4">
            <w:pPr>
              <w:pStyle w:val="TAC"/>
            </w:pPr>
            <w:r w:rsidRPr="00E67CE4">
              <w:rPr>
                <w:rFonts w:eastAsia="SimSun"/>
              </w:rPr>
              <w:t>2×</w:t>
            </w:r>
            <w:r>
              <w:rPr>
                <w:rFonts w:eastAsia="SimSun"/>
              </w:rPr>
              <w:t>1</w:t>
            </w:r>
          </w:p>
        </w:tc>
      </w:tr>
      <w:tr w:rsidR="00A32A90" w:rsidRPr="00E67CE4" w14:paraId="3872D88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4E503" w14:textId="77777777" w:rsidR="00A32A90" w:rsidRPr="00E67CE4" w:rsidRDefault="00A32A90" w:rsidP="009F15A4">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4253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0AE13" w14:textId="77777777" w:rsidR="00A32A90" w:rsidRPr="00E67CE4" w:rsidRDefault="00A32A90" w:rsidP="009F15A4">
            <w:pPr>
              <w:pStyle w:val="TAC"/>
              <w:rPr>
                <w:rFonts w:eastAsia="SimSun"/>
              </w:rPr>
            </w:pPr>
            <w:r w:rsidRPr="00E67CE4">
              <w:rPr>
                <w:rFonts w:eastAsia="SimSun" w:cs="Arial" w:hint="eastAsia"/>
                <w:lang w:eastAsia="zh-CN"/>
              </w:rPr>
              <w:t>ULA high</w:t>
            </w:r>
          </w:p>
        </w:tc>
      </w:tr>
      <w:tr w:rsidR="00A32A90" w:rsidRPr="00E67CE4" w14:paraId="20D30C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EAAEA2" w14:textId="77777777" w:rsidR="00A32A90" w:rsidRPr="00E67CE4" w:rsidRDefault="00A32A90" w:rsidP="009F15A4">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3A37A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68B84" w14:textId="77777777" w:rsidR="00A32A90" w:rsidRPr="00E67CE4" w:rsidRDefault="00A32A90" w:rsidP="009F15A4">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A32A90" w:rsidRPr="00E67CE4" w14:paraId="062E017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B84811C" w14:textId="77777777" w:rsidR="00A32A90" w:rsidRPr="00E67CE4" w:rsidRDefault="00A32A90" w:rsidP="009F15A4">
            <w:pPr>
              <w:pStyle w:val="TAL"/>
              <w:rPr>
                <w:rFonts w:eastAsia="SimSun"/>
              </w:rPr>
            </w:pPr>
            <w:r w:rsidRPr="00E67CE4">
              <w:rPr>
                <w:rFonts w:eastAsia="SimSun"/>
              </w:rPr>
              <w:t>ZP CSI-RS configuration</w:t>
            </w:r>
          </w:p>
          <w:p w14:paraId="055A0171"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5FF99"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05B8F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A042C3" w14:textId="77777777" w:rsidR="00A32A90" w:rsidRPr="00E67CE4" w:rsidRDefault="00A32A90" w:rsidP="009F15A4">
            <w:pPr>
              <w:pStyle w:val="TAC"/>
            </w:pPr>
            <w:r w:rsidRPr="00E67CE4">
              <w:rPr>
                <w:rFonts w:eastAsia="SimSun"/>
              </w:rPr>
              <w:t>Periodic</w:t>
            </w:r>
          </w:p>
        </w:tc>
      </w:tr>
      <w:tr w:rsidR="00A32A90" w:rsidRPr="00E67CE4" w14:paraId="47AC05DE" w14:textId="77777777" w:rsidTr="00FA064B">
        <w:trPr>
          <w:trHeight w:val="70"/>
        </w:trPr>
        <w:tc>
          <w:tcPr>
            <w:tcW w:w="1556" w:type="dxa"/>
            <w:vMerge/>
            <w:tcBorders>
              <w:left w:val="single" w:sz="4" w:space="0" w:color="auto"/>
              <w:right w:val="single" w:sz="4" w:space="0" w:color="auto"/>
            </w:tcBorders>
            <w:vAlign w:val="center"/>
            <w:hideMark/>
          </w:tcPr>
          <w:p w14:paraId="2DFA144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E8EBE4"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AE6C9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8798E" w14:textId="77777777" w:rsidR="00A32A90" w:rsidRPr="00E67CE4" w:rsidRDefault="00A32A90" w:rsidP="009F15A4">
            <w:pPr>
              <w:pStyle w:val="TAC"/>
              <w:rPr>
                <w:rFonts w:eastAsia="SimSun"/>
                <w:lang w:eastAsia="zh-CN"/>
              </w:rPr>
            </w:pPr>
            <w:r w:rsidRPr="00E67CE4">
              <w:rPr>
                <w:rFonts w:eastAsia="SimSun" w:hint="eastAsia"/>
                <w:lang w:eastAsia="zh-CN"/>
              </w:rPr>
              <w:t>4</w:t>
            </w:r>
          </w:p>
        </w:tc>
      </w:tr>
      <w:tr w:rsidR="00A32A90" w:rsidRPr="00E67CE4" w14:paraId="02F301BF" w14:textId="77777777" w:rsidTr="00FA064B">
        <w:trPr>
          <w:trHeight w:val="70"/>
        </w:trPr>
        <w:tc>
          <w:tcPr>
            <w:tcW w:w="1556" w:type="dxa"/>
            <w:vMerge/>
            <w:tcBorders>
              <w:left w:val="single" w:sz="4" w:space="0" w:color="auto"/>
              <w:right w:val="single" w:sz="4" w:space="0" w:color="auto"/>
            </w:tcBorders>
            <w:vAlign w:val="center"/>
            <w:hideMark/>
          </w:tcPr>
          <w:p w14:paraId="2D69E1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A379E" w14:textId="77777777" w:rsidR="00A32A90" w:rsidRPr="00E67CE4" w:rsidRDefault="00A32A90" w:rsidP="009F15A4">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D0496E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E8C23" w14:textId="77777777" w:rsidR="00A32A90" w:rsidRPr="00E67CE4" w:rsidRDefault="00A32A90" w:rsidP="009F15A4">
            <w:pPr>
              <w:pStyle w:val="TAC"/>
            </w:pPr>
            <w:r w:rsidRPr="00E67CE4">
              <w:rPr>
                <w:rFonts w:eastAsia="SimSun"/>
              </w:rPr>
              <w:t>FD-CDM2</w:t>
            </w:r>
          </w:p>
        </w:tc>
      </w:tr>
      <w:tr w:rsidR="00A32A90" w:rsidRPr="00E67CE4" w14:paraId="4F23A06F" w14:textId="77777777" w:rsidTr="00FA064B">
        <w:trPr>
          <w:trHeight w:val="70"/>
        </w:trPr>
        <w:tc>
          <w:tcPr>
            <w:tcW w:w="1556" w:type="dxa"/>
            <w:vMerge/>
            <w:tcBorders>
              <w:left w:val="single" w:sz="4" w:space="0" w:color="auto"/>
              <w:right w:val="single" w:sz="4" w:space="0" w:color="auto"/>
            </w:tcBorders>
            <w:vAlign w:val="center"/>
            <w:hideMark/>
          </w:tcPr>
          <w:p w14:paraId="3F96A6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7E3321" w14:textId="77777777" w:rsidR="00A32A90" w:rsidRPr="00E67CE4" w:rsidRDefault="00A32A90" w:rsidP="009F15A4">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17C2D1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9A1DF" w14:textId="77777777" w:rsidR="00A32A90" w:rsidRPr="00E67CE4" w:rsidRDefault="00A32A90" w:rsidP="009F15A4">
            <w:pPr>
              <w:pStyle w:val="TAC"/>
            </w:pPr>
            <w:r w:rsidRPr="00E67CE4">
              <w:t>1</w:t>
            </w:r>
          </w:p>
        </w:tc>
      </w:tr>
      <w:tr w:rsidR="00A32A90" w:rsidRPr="00E67CE4" w14:paraId="5DD5F38D" w14:textId="77777777" w:rsidTr="00FA064B">
        <w:trPr>
          <w:trHeight w:val="70"/>
        </w:trPr>
        <w:tc>
          <w:tcPr>
            <w:tcW w:w="1556" w:type="dxa"/>
            <w:vMerge/>
            <w:tcBorders>
              <w:left w:val="single" w:sz="4" w:space="0" w:color="auto"/>
              <w:right w:val="single" w:sz="4" w:space="0" w:color="auto"/>
            </w:tcBorders>
            <w:vAlign w:val="center"/>
            <w:hideMark/>
          </w:tcPr>
          <w:p w14:paraId="24CE938C"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FF37CE" w14:textId="77777777" w:rsidR="00A32A90" w:rsidRPr="00E67CE4" w:rsidRDefault="00A32A90" w:rsidP="009F15A4">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0C9A6D"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D111B" w14:textId="77777777" w:rsidR="00A32A90" w:rsidRPr="00E67CE4" w:rsidRDefault="00A32A90" w:rsidP="009F15A4">
            <w:pPr>
              <w:pStyle w:val="TAC"/>
              <w:rPr>
                <w:rFonts w:eastAsia="SimSun"/>
                <w:lang w:eastAsia="zh-CN"/>
              </w:rPr>
            </w:pPr>
            <w:r w:rsidRPr="00E67CE4">
              <w:rPr>
                <w:rFonts w:eastAsia="SimSun" w:hint="eastAsia"/>
                <w:lang w:eastAsia="zh-CN"/>
              </w:rPr>
              <w:t>Row 5,4</w:t>
            </w:r>
          </w:p>
        </w:tc>
      </w:tr>
      <w:tr w:rsidR="00A32A90" w:rsidRPr="00E67CE4" w14:paraId="43DA5E2A" w14:textId="77777777" w:rsidTr="00FA064B">
        <w:trPr>
          <w:trHeight w:val="70"/>
        </w:trPr>
        <w:tc>
          <w:tcPr>
            <w:tcW w:w="1556" w:type="dxa"/>
            <w:vMerge/>
            <w:tcBorders>
              <w:left w:val="single" w:sz="4" w:space="0" w:color="auto"/>
              <w:right w:val="single" w:sz="4" w:space="0" w:color="auto"/>
            </w:tcBorders>
            <w:vAlign w:val="center"/>
            <w:hideMark/>
          </w:tcPr>
          <w:p w14:paraId="73ED51A5"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621695" w14:textId="77777777" w:rsidR="00A32A90" w:rsidRPr="00E67CE4" w:rsidRDefault="00A32A90" w:rsidP="009F15A4">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80944D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2EFE7" w14:textId="77777777" w:rsidR="00A32A90" w:rsidRPr="00E67CE4" w:rsidRDefault="00A32A90" w:rsidP="009F15A4">
            <w:pPr>
              <w:pStyle w:val="TAC"/>
              <w:rPr>
                <w:rFonts w:eastAsia="SimSun"/>
                <w:lang w:eastAsia="zh-CN"/>
              </w:rPr>
            </w:pPr>
            <w:r w:rsidRPr="00E67CE4">
              <w:rPr>
                <w:rFonts w:eastAsia="SimSun" w:hint="eastAsia"/>
                <w:lang w:eastAsia="zh-CN"/>
              </w:rPr>
              <w:t>9</w:t>
            </w:r>
          </w:p>
        </w:tc>
      </w:tr>
      <w:tr w:rsidR="00A32A90" w:rsidRPr="00E67CE4" w14:paraId="1DAA5D46"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B5B44A8" w14:textId="77777777" w:rsidR="00A32A90" w:rsidRPr="00E67CE4" w:rsidRDefault="00A32A90"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7659AE0" w14:textId="77777777" w:rsidR="00A32A90" w:rsidRPr="00E67CE4" w:rsidRDefault="00A32A90" w:rsidP="009F15A4">
            <w:pPr>
              <w:pStyle w:val="TAL"/>
              <w:rPr>
                <w:rFonts w:eastAsia="SimSun"/>
              </w:rPr>
            </w:pPr>
            <w:r w:rsidRPr="00E67CE4">
              <w:rPr>
                <w:rFonts w:eastAsia="SimSun"/>
              </w:rPr>
              <w:t>CSI-RS</w:t>
            </w:r>
          </w:p>
          <w:p w14:paraId="3FF365E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9949A6"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B5360" w14:textId="50E90EB7" w:rsidR="00A32A90" w:rsidRPr="00E67CE4" w:rsidRDefault="00A32A90" w:rsidP="009F15A4">
            <w:pPr>
              <w:pStyle w:val="TAC"/>
              <w:rPr>
                <w:rFonts w:eastAsia="SimSun"/>
                <w:lang w:eastAsia="zh-CN"/>
              </w:rPr>
            </w:pPr>
            <w:r>
              <w:rPr>
                <w:rFonts w:eastAsia="SimSun"/>
                <w:lang w:eastAsia="zh-CN"/>
              </w:rPr>
              <w:t>10/</w:t>
            </w:r>
            <w:r w:rsidR="005025D2">
              <w:rPr>
                <w:rFonts w:eastAsia="SimSun"/>
                <w:lang w:eastAsia="zh-CN"/>
              </w:rPr>
              <w:t>5</w:t>
            </w:r>
          </w:p>
        </w:tc>
      </w:tr>
      <w:tr w:rsidR="00A32A90" w:rsidRPr="00E67CE4" w14:paraId="4B95E7D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BC90047" w14:textId="77777777" w:rsidR="00A32A90" w:rsidRPr="00E67CE4" w:rsidRDefault="00A32A90" w:rsidP="009F15A4">
            <w:pPr>
              <w:pStyle w:val="TAL"/>
              <w:rPr>
                <w:rFonts w:eastAsia="SimSun"/>
              </w:rPr>
            </w:pPr>
            <w:r w:rsidRPr="00E67CE4">
              <w:rPr>
                <w:rFonts w:eastAsia="SimSun"/>
              </w:rPr>
              <w:t>NZP CSI-RS for CSI acquisition</w:t>
            </w:r>
          </w:p>
          <w:p w14:paraId="591C5FF6"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A34BD" w14:textId="77777777" w:rsidR="00A32A90" w:rsidRPr="00E67CE4" w:rsidRDefault="00A32A90" w:rsidP="009F15A4">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E5FE5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C2F78" w14:textId="77777777" w:rsidR="00A32A90" w:rsidRPr="00E67CE4" w:rsidRDefault="00A32A90" w:rsidP="009F15A4">
            <w:pPr>
              <w:pStyle w:val="TAC"/>
            </w:pPr>
            <w:r w:rsidRPr="00E67CE4">
              <w:rPr>
                <w:rFonts w:eastAsia="SimSun"/>
              </w:rPr>
              <w:t>Periodic</w:t>
            </w:r>
          </w:p>
        </w:tc>
      </w:tr>
      <w:tr w:rsidR="00A32A90" w:rsidRPr="00E67CE4" w14:paraId="55159084" w14:textId="77777777" w:rsidTr="00FA064B">
        <w:trPr>
          <w:trHeight w:val="70"/>
        </w:trPr>
        <w:tc>
          <w:tcPr>
            <w:tcW w:w="1556" w:type="dxa"/>
            <w:vMerge/>
            <w:tcBorders>
              <w:left w:val="single" w:sz="4" w:space="0" w:color="auto"/>
              <w:right w:val="single" w:sz="4" w:space="0" w:color="auto"/>
            </w:tcBorders>
            <w:vAlign w:val="center"/>
          </w:tcPr>
          <w:p w14:paraId="50EBBD08"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BFAFE6" w14:textId="77777777" w:rsidR="00A32A90" w:rsidRPr="00E67CE4" w:rsidRDefault="00A32A90" w:rsidP="009F15A4">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BFC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4FF5F" w14:textId="77777777" w:rsidR="00A32A90" w:rsidRPr="00E67CE4" w:rsidRDefault="00A32A90" w:rsidP="009F15A4">
            <w:pPr>
              <w:pStyle w:val="TAC"/>
              <w:rPr>
                <w:rFonts w:eastAsia="SimSun"/>
                <w:lang w:val="en-US"/>
              </w:rPr>
            </w:pPr>
            <w:r w:rsidRPr="00E67CE4">
              <w:rPr>
                <w:rFonts w:eastAsia="SimSun" w:hint="eastAsia"/>
                <w:lang w:eastAsia="zh-CN"/>
              </w:rPr>
              <w:t>2</w:t>
            </w:r>
          </w:p>
        </w:tc>
      </w:tr>
      <w:tr w:rsidR="00A32A90" w:rsidRPr="00E67CE4" w14:paraId="4A111543" w14:textId="77777777" w:rsidTr="00FA064B">
        <w:trPr>
          <w:trHeight w:val="70"/>
        </w:trPr>
        <w:tc>
          <w:tcPr>
            <w:tcW w:w="1556" w:type="dxa"/>
            <w:vMerge/>
            <w:tcBorders>
              <w:left w:val="single" w:sz="4" w:space="0" w:color="auto"/>
              <w:right w:val="single" w:sz="4" w:space="0" w:color="auto"/>
            </w:tcBorders>
            <w:vAlign w:val="center"/>
            <w:hideMark/>
          </w:tcPr>
          <w:p w14:paraId="3755E9DA"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91820" w14:textId="77777777" w:rsidR="00A32A90" w:rsidRPr="00E67CE4" w:rsidRDefault="00A32A90" w:rsidP="009F15A4">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01F6BD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95727" w14:textId="77777777" w:rsidR="00A32A90" w:rsidRPr="00E67CE4" w:rsidRDefault="00A32A90" w:rsidP="009F15A4">
            <w:pPr>
              <w:pStyle w:val="TAC"/>
            </w:pPr>
            <w:r w:rsidRPr="00E67CE4">
              <w:rPr>
                <w:rFonts w:eastAsia="SimSun"/>
              </w:rPr>
              <w:t>FD-CDM2</w:t>
            </w:r>
          </w:p>
        </w:tc>
      </w:tr>
      <w:tr w:rsidR="00A32A90" w:rsidRPr="00E67CE4" w14:paraId="0CB3347E" w14:textId="77777777" w:rsidTr="00FA064B">
        <w:trPr>
          <w:trHeight w:val="70"/>
        </w:trPr>
        <w:tc>
          <w:tcPr>
            <w:tcW w:w="1556" w:type="dxa"/>
            <w:vMerge/>
            <w:tcBorders>
              <w:left w:val="single" w:sz="4" w:space="0" w:color="auto"/>
              <w:right w:val="single" w:sz="4" w:space="0" w:color="auto"/>
            </w:tcBorders>
            <w:vAlign w:val="center"/>
            <w:hideMark/>
          </w:tcPr>
          <w:p w14:paraId="0C69779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1ECA41" w14:textId="77777777" w:rsidR="00A32A90" w:rsidRPr="00E67CE4" w:rsidRDefault="00A32A90" w:rsidP="009F15A4">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94201FE"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5A13" w14:textId="77777777" w:rsidR="00A32A90" w:rsidRPr="00E67CE4" w:rsidRDefault="00A32A90" w:rsidP="009F15A4">
            <w:pPr>
              <w:pStyle w:val="TAC"/>
            </w:pPr>
            <w:r w:rsidRPr="00E67CE4">
              <w:t>1</w:t>
            </w:r>
          </w:p>
        </w:tc>
      </w:tr>
      <w:tr w:rsidR="00A32A90" w:rsidRPr="00E67CE4" w14:paraId="734F7127" w14:textId="77777777" w:rsidTr="00FA064B">
        <w:trPr>
          <w:trHeight w:val="70"/>
        </w:trPr>
        <w:tc>
          <w:tcPr>
            <w:tcW w:w="1556" w:type="dxa"/>
            <w:vMerge/>
            <w:tcBorders>
              <w:left w:val="single" w:sz="4" w:space="0" w:color="auto"/>
              <w:right w:val="single" w:sz="4" w:space="0" w:color="auto"/>
            </w:tcBorders>
            <w:vAlign w:val="center"/>
            <w:hideMark/>
          </w:tcPr>
          <w:p w14:paraId="51F171FB" w14:textId="77777777" w:rsidR="00A32A90" w:rsidRPr="00E67CE4" w:rsidRDefault="00A32A90"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E8A78" w14:textId="77777777" w:rsidR="00A32A90" w:rsidRPr="00E67CE4" w:rsidRDefault="00A32A90" w:rsidP="009F15A4">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02E0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74362F" w14:textId="77777777" w:rsidR="00A32A90" w:rsidRPr="00E67CE4" w:rsidRDefault="00A32A90" w:rsidP="009F15A4">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A32A90" w:rsidRPr="00E67CE4" w14:paraId="63C85F03" w14:textId="77777777" w:rsidTr="00FA064B">
        <w:trPr>
          <w:trHeight w:val="70"/>
        </w:trPr>
        <w:tc>
          <w:tcPr>
            <w:tcW w:w="1556" w:type="dxa"/>
            <w:vMerge/>
            <w:tcBorders>
              <w:left w:val="single" w:sz="4" w:space="0" w:color="auto"/>
              <w:right w:val="single" w:sz="4" w:space="0" w:color="auto"/>
            </w:tcBorders>
            <w:vAlign w:val="center"/>
            <w:hideMark/>
          </w:tcPr>
          <w:p w14:paraId="49B4DB5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F1097" w14:textId="77777777" w:rsidR="00A32A90" w:rsidRPr="00E67CE4" w:rsidRDefault="00A32A90" w:rsidP="009F15A4">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3C39F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95D2D" w14:textId="77777777" w:rsidR="00A32A90" w:rsidRPr="00E67CE4" w:rsidRDefault="00A32A90" w:rsidP="009F15A4">
            <w:pPr>
              <w:pStyle w:val="TAC"/>
            </w:pPr>
            <w:r w:rsidRPr="00E67CE4">
              <w:rPr>
                <w:rFonts w:eastAsia="SimSun" w:hint="eastAsia"/>
                <w:lang w:eastAsia="zh-CN"/>
              </w:rPr>
              <w:t>13</w:t>
            </w:r>
          </w:p>
        </w:tc>
      </w:tr>
      <w:tr w:rsidR="00A32A90" w:rsidRPr="00E67CE4" w14:paraId="05F1C17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18F1E3DD"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F4CBC" w14:textId="77777777" w:rsidR="00A32A90" w:rsidRPr="00E67CE4" w:rsidRDefault="00A32A90" w:rsidP="009F15A4">
            <w:pPr>
              <w:pStyle w:val="TAL"/>
            </w:pPr>
            <w:r w:rsidRPr="00E67CE4">
              <w:rPr>
                <w:rFonts w:eastAsia="SimSun"/>
              </w:rPr>
              <w:t>NZP CSI-RS-timeConfig</w:t>
            </w:r>
          </w:p>
          <w:p w14:paraId="4FEF8BA8" w14:textId="77777777" w:rsidR="00A32A90" w:rsidRPr="00E67CE4" w:rsidRDefault="00A32A90" w:rsidP="009F15A4">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CD912F"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79A27" w14:textId="17E652CE" w:rsidR="00A32A90" w:rsidRPr="00E67CE4" w:rsidRDefault="00A32A90" w:rsidP="009F15A4">
            <w:pPr>
              <w:pStyle w:val="TAC"/>
            </w:pPr>
            <w:r>
              <w:rPr>
                <w:rFonts w:eastAsia="SimSun"/>
                <w:lang w:eastAsia="zh-CN"/>
              </w:rPr>
              <w:t>10/</w:t>
            </w:r>
            <w:r w:rsidR="00D068E3">
              <w:rPr>
                <w:rFonts w:eastAsia="SimSun"/>
                <w:lang w:eastAsia="zh-CN"/>
              </w:rPr>
              <w:t>5</w:t>
            </w:r>
          </w:p>
        </w:tc>
      </w:tr>
      <w:tr w:rsidR="00A32A90" w:rsidRPr="00E67CE4" w14:paraId="72DAF916" w14:textId="77777777" w:rsidTr="00FA064B">
        <w:trPr>
          <w:trHeight w:val="70"/>
        </w:trPr>
        <w:tc>
          <w:tcPr>
            <w:tcW w:w="1556" w:type="dxa"/>
            <w:vMerge w:val="restart"/>
            <w:tcBorders>
              <w:left w:val="single" w:sz="4" w:space="0" w:color="auto"/>
              <w:right w:val="single" w:sz="4" w:space="0" w:color="auto"/>
            </w:tcBorders>
            <w:vAlign w:val="center"/>
          </w:tcPr>
          <w:p w14:paraId="26975F93" w14:textId="77777777" w:rsidR="00A32A90" w:rsidRPr="00E67CE4" w:rsidRDefault="00A32A90" w:rsidP="009F15A4">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83A5B7A" w14:textId="77777777" w:rsidR="00A32A90" w:rsidRPr="00E67CE4" w:rsidRDefault="00A32A90" w:rsidP="009F15A4">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D41F54"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2A259" w14:textId="77777777" w:rsidR="00A32A90" w:rsidRPr="00E67CE4" w:rsidRDefault="00A32A90" w:rsidP="009F15A4">
            <w:pPr>
              <w:pStyle w:val="TAC"/>
              <w:rPr>
                <w:rFonts w:eastAsia="SimSun"/>
                <w:lang w:eastAsia="zh-CN"/>
              </w:rPr>
            </w:pPr>
            <w:r w:rsidRPr="00E67CE4">
              <w:rPr>
                <w:rFonts w:eastAsia="SimSun" w:hint="eastAsia"/>
                <w:lang w:eastAsia="zh-CN"/>
              </w:rPr>
              <w:t>Periodic</w:t>
            </w:r>
          </w:p>
        </w:tc>
      </w:tr>
      <w:tr w:rsidR="00A32A90" w:rsidRPr="00E67CE4" w14:paraId="2F0F7938" w14:textId="77777777" w:rsidTr="00FA064B">
        <w:trPr>
          <w:trHeight w:val="70"/>
        </w:trPr>
        <w:tc>
          <w:tcPr>
            <w:tcW w:w="1556" w:type="dxa"/>
            <w:vMerge/>
            <w:tcBorders>
              <w:left w:val="single" w:sz="4" w:space="0" w:color="auto"/>
              <w:right w:val="single" w:sz="4" w:space="0" w:color="auto"/>
            </w:tcBorders>
            <w:vAlign w:val="center"/>
            <w:hideMark/>
          </w:tcPr>
          <w:p w14:paraId="5592A924"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6FB67F" w14:textId="77777777" w:rsidR="00A32A90" w:rsidRPr="00E67CE4" w:rsidRDefault="00A32A90" w:rsidP="009F15A4">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91FF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C546B" w14:textId="77777777" w:rsidR="00A32A90" w:rsidRPr="00E67CE4" w:rsidRDefault="00A32A90" w:rsidP="009F15A4">
            <w:pPr>
              <w:pStyle w:val="TAC"/>
              <w:rPr>
                <w:rFonts w:eastAsia="SimSun"/>
                <w:lang w:eastAsia="zh-CN"/>
              </w:rPr>
            </w:pPr>
            <w:r w:rsidRPr="00E67CE4">
              <w:rPr>
                <w:rFonts w:eastAsia="SimSun" w:hint="eastAsia"/>
                <w:lang w:eastAsia="zh-CN"/>
              </w:rPr>
              <w:t>0</w:t>
            </w:r>
          </w:p>
        </w:tc>
      </w:tr>
      <w:tr w:rsidR="00A32A90" w:rsidRPr="00E67CE4" w14:paraId="6773AB42" w14:textId="77777777" w:rsidTr="00FA064B">
        <w:trPr>
          <w:trHeight w:val="70"/>
        </w:trPr>
        <w:tc>
          <w:tcPr>
            <w:tcW w:w="1556" w:type="dxa"/>
            <w:vMerge/>
            <w:tcBorders>
              <w:left w:val="single" w:sz="4" w:space="0" w:color="auto"/>
              <w:right w:val="single" w:sz="4" w:space="0" w:color="auto"/>
            </w:tcBorders>
            <w:vAlign w:val="center"/>
            <w:hideMark/>
          </w:tcPr>
          <w:p w14:paraId="7FAA25FE"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807A82" w14:textId="77777777" w:rsidR="00A32A90" w:rsidRPr="00E67CE4" w:rsidRDefault="00A32A90" w:rsidP="009F15A4">
            <w:pPr>
              <w:pStyle w:val="TAL"/>
              <w:rPr>
                <w:rFonts w:eastAsia="SimSun"/>
              </w:rPr>
            </w:pPr>
            <w:r w:rsidRPr="00E67CE4">
              <w:rPr>
                <w:rFonts w:eastAsia="SimSun"/>
              </w:rPr>
              <w:t>CSI-IM Resource Mapping</w:t>
            </w:r>
          </w:p>
          <w:p w14:paraId="04E8A32C" w14:textId="77777777" w:rsidR="00A32A90" w:rsidRPr="00E67CE4" w:rsidRDefault="00A32A90" w:rsidP="009F15A4">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BC88F92" w14:textId="77777777" w:rsidR="00A32A90" w:rsidRPr="00E67CE4" w:rsidRDefault="00A32A90"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838C3E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C07C78" w14:textId="77777777" w:rsidR="00A32A90" w:rsidRPr="00E67CE4" w:rsidRDefault="00A32A90" w:rsidP="009F15A4">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A32A90" w:rsidRPr="00E67CE4" w14:paraId="645E8C69"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5B7DEE7F" w14:textId="77777777" w:rsidR="00A32A90" w:rsidRPr="00E67CE4" w:rsidRDefault="00A32A90"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9337115" w14:textId="77777777" w:rsidR="00A32A90" w:rsidRPr="00E67CE4" w:rsidRDefault="00A32A90" w:rsidP="009F15A4">
            <w:pPr>
              <w:pStyle w:val="TAL"/>
            </w:pPr>
            <w:r w:rsidRPr="00E67CE4">
              <w:rPr>
                <w:rFonts w:eastAsia="SimSun"/>
              </w:rPr>
              <w:t>CSI-IM timeConfig</w:t>
            </w:r>
          </w:p>
          <w:p w14:paraId="1585D82C" w14:textId="77777777" w:rsidR="00A32A90" w:rsidRPr="00E67CE4" w:rsidRDefault="00A32A90" w:rsidP="009F15A4">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C2C389"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43769" w14:textId="7A0377E2" w:rsidR="00A32A90" w:rsidRPr="00E67CE4" w:rsidRDefault="00A32A90" w:rsidP="009F15A4">
            <w:pPr>
              <w:pStyle w:val="TAC"/>
              <w:rPr>
                <w:rFonts w:eastAsia="SimSun"/>
                <w:lang w:eastAsia="zh-CN"/>
              </w:rPr>
            </w:pPr>
            <w:r>
              <w:rPr>
                <w:rFonts w:eastAsia="SimSun"/>
                <w:lang w:eastAsia="zh-CN"/>
              </w:rPr>
              <w:t>10/</w:t>
            </w:r>
            <w:r w:rsidR="00D068E3">
              <w:rPr>
                <w:rFonts w:eastAsia="SimSun"/>
                <w:lang w:eastAsia="zh-CN"/>
              </w:rPr>
              <w:t>5</w:t>
            </w:r>
          </w:p>
        </w:tc>
      </w:tr>
      <w:tr w:rsidR="00A32A90" w:rsidRPr="00E67CE4" w14:paraId="470ABEE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D8D1C" w14:textId="77777777" w:rsidR="00A32A90" w:rsidRPr="00E67CE4" w:rsidRDefault="00A32A90" w:rsidP="009F15A4">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65B3367"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FD428" w14:textId="77777777" w:rsidR="00A32A90" w:rsidRPr="00E67CE4" w:rsidRDefault="00A32A90" w:rsidP="009F15A4">
            <w:pPr>
              <w:pStyle w:val="TAC"/>
            </w:pPr>
            <w:r w:rsidRPr="00E67CE4">
              <w:rPr>
                <w:rFonts w:eastAsia="SimSun"/>
              </w:rPr>
              <w:t>Periodic</w:t>
            </w:r>
          </w:p>
        </w:tc>
      </w:tr>
      <w:tr w:rsidR="00A32A90" w:rsidRPr="00E67CE4" w14:paraId="7551E8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4B4D03" w14:textId="77777777" w:rsidR="00A32A90" w:rsidRPr="00E67CE4" w:rsidRDefault="00A32A90" w:rsidP="009F15A4">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D6276F"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3A1C5" w14:textId="77777777" w:rsidR="00A32A90" w:rsidRPr="00E67CE4" w:rsidRDefault="00A32A90" w:rsidP="009F15A4">
            <w:pPr>
              <w:pStyle w:val="TAC"/>
              <w:rPr>
                <w:rFonts w:eastAsia="SimSun"/>
                <w:lang w:eastAsia="zh-CN"/>
              </w:rPr>
            </w:pPr>
            <w:r w:rsidRPr="00E67CE4">
              <w:t xml:space="preserve">Table </w:t>
            </w:r>
            <w:r>
              <w:rPr>
                <w:rFonts w:eastAsia="SimSun"/>
                <w:lang w:eastAsia="zh-CN"/>
              </w:rPr>
              <w:t>1</w:t>
            </w:r>
          </w:p>
        </w:tc>
      </w:tr>
      <w:tr w:rsidR="00A32A90" w:rsidRPr="00E67CE4" w14:paraId="701C040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477F05" w14:textId="77777777" w:rsidR="00A32A90" w:rsidRPr="00E67CE4" w:rsidRDefault="00A32A90" w:rsidP="009F15A4">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BE0BD41"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949AC" w14:textId="77777777" w:rsidR="00A32A90" w:rsidRPr="00E67CE4" w:rsidRDefault="00A32A90" w:rsidP="009F15A4">
            <w:pPr>
              <w:pStyle w:val="TAC"/>
            </w:pPr>
            <w:r w:rsidRPr="00E67CE4">
              <w:rPr>
                <w:rFonts w:eastAsia="SimSun"/>
              </w:rPr>
              <w:t>cri-RI-PMI-CQI</w:t>
            </w:r>
          </w:p>
        </w:tc>
      </w:tr>
      <w:tr w:rsidR="00A32A90" w:rsidRPr="00E67CE4" w14:paraId="73CD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46C3E" w14:textId="77777777" w:rsidR="00A32A90" w:rsidRPr="00E67CE4" w:rsidRDefault="00A32A90" w:rsidP="009F15A4">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9497ABC"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67402" w14:textId="77777777" w:rsidR="00A32A90" w:rsidRPr="00E67CE4" w:rsidRDefault="00A32A90" w:rsidP="009F15A4">
            <w:pPr>
              <w:pStyle w:val="TAC"/>
            </w:pPr>
            <w:r w:rsidRPr="00E67CE4">
              <w:rPr>
                <w:rFonts w:eastAsia="SimSun"/>
              </w:rPr>
              <w:t>Not configured</w:t>
            </w:r>
          </w:p>
        </w:tc>
      </w:tr>
      <w:tr w:rsidR="00A32A90" w:rsidRPr="00E67CE4" w14:paraId="286784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076D5" w14:textId="77777777" w:rsidR="00A32A90" w:rsidRPr="00E67CE4" w:rsidRDefault="00A32A90" w:rsidP="009F15A4">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9B978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10130" w14:textId="77777777" w:rsidR="00A32A90" w:rsidRPr="00E67CE4" w:rsidRDefault="00A32A90" w:rsidP="009F15A4">
            <w:pPr>
              <w:pStyle w:val="TAC"/>
            </w:pPr>
            <w:r w:rsidRPr="00E67CE4">
              <w:rPr>
                <w:rFonts w:eastAsia="SimSun"/>
              </w:rPr>
              <w:t>Not configured</w:t>
            </w:r>
          </w:p>
        </w:tc>
      </w:tr>
      <w:tr w:rsidR="00A32A90" w:rsidRPr="00E67CE4" w14:paraId="7362B0D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624C24" w14:textId="77777777" w:rsidR="00A32A90" w:rsidRPr="00E67CE4" w:rsidRDefault="00A32A90" w:rsidP="009F15A4">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40FB9B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4D457" w14:textId="77777777" w:rsidR="00A32A90" w:rsidRPr="00E67CE4" w:rsidRDefault="00A32A90" w:rsidP="009F15A4">
            <w:pPr>
              <w:pStyle w:val="TAC"/>
            </w:pPr>
            <w:r w:rsidRPr="00E67CE4">
              <w:rPr>
                <w:rFonts w:eastAsia="SimSun"/>
                <w:lang w:val="en-US"/>
              </w:rPr>
              <w:t>Wide</w:t>
            </w:r>
            <w:r w:rsidRPr="00E67CE4">
              <w:rPr>
                <w:rFonts w:eastAsia="SimSun"/>
              </w:rPr>
              <w:t>band</w:t>
            </w:r>
          </w:p>
        </w:tc>
      </w:tr>
      <w:tr w:rsidR="00A32A90" w:rsidRPr="00E67CE4" w14:paraId="04B33EA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505E" w14:textId="77777777" w:rsidR="00A32A90" w:rsidRPr="00E67CE4" w:rsidRDefault="00A32A90" w:rsidP="009F15A4">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E5E52A"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954CE2" w14:textId="77777777" w:rsidR="00A32A90" w:rsidRPr="00E67CE4" w:rsidRDefault="00A32A90" w:rsidP="009F15A4">
            <w:pPr>
              <w:pStyle w:val="TAC"/>
            </w:pPr>
            <w:r w:rsidRPr="00E67CE4">
              <w:rPr>
                <w:rFonts w:eastAsia="SimSun"/>
              </w:rPr>
              <w:t>Wideband</w:t>
            </w:r>
          </w:p>
        </w:tc>
      </w:tr>
      <w:tr w:rsidR="00A32A90" w:rsidRPr="00E67CE4" w14:paraId="51B5C0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77BAF3" w14:textId="77777777" w:rsidR="00A32A90" w:rsidRPr="00E67CE4" w:rsidRDefault="00A32A90" w:rsidP="009F15A4">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B4BE925" w14:textId="77777777" w:rsidR="00A32A90" w:rsidRPr="00E67CE4" w:rsidRDefault="00A32A90" w:rsidP="009F15A4">
            <w:pPr>
              <w:pStyle w:val="TAC"/>
            </w:pPr>
            <w:r w:rsidRPr="00E67CE4">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C2DCC" w14:textId="77777777" w:rsidR="00A32A90" w:rsidRPr="00E67CE4" w:rsidRDefault="00A32A90" w:rsidP="009F15A4">
            <w:pPr>
              <w:pStyle w:val="TAC"/>
            </w:pPr>
            <w:r w:rsidRPr="00E67CE4">
              <w:rPr>
                <w:rFonts w:hint="eastAsia"/>
                <w:lang w:eastAsia="zh-CN"/>
              </w:rPr>
              <w:t>8</w:t>
            </w:r>
          </w:p>
        </w:tc>
      </w:tr>
      <w:tr w:rsidR="00A32A90" w:rsidRPr="00E67CE4" w14:paraId="576712A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AB773" w14:textId="77777777" w:rsidR="00A32A90" w:rsidRPr="00E67CE4" w:rsidRDefault="00A32A90" w:rsidP="009F15A4">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44C9902"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6C095" w14:textId="77777777" w:rsidR="00A32A90" w:rsidRPr="00E67CE4" w:rsidRDefault="00A32A90" w:rsidP="009F15A4">
            <w:pPr>
              <w:pStyle w:val="TAC"/>
            </w:pPr>
            <w:r w:rsidRPr="00E67CE4">
              <w:rPr>
                <w:lang w:eastAsia="zh-CN"/>
              </w:rPr>
              <w:t>1111111</w:t>
            </w:r>
          </w:p>
        </w:tc>
      </w:tr>
      <w:tr w:rsidR="00A32A90" w:rsidRPr="00E67CE4" w14:paraId="0FF798F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449566" w14:textId="77777777" w:rsidR="00A32A90" w:rsidRPr="00E67CE4" w:rsidRDefault="00A32A90" w:rsidP="009F15A4">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242B04" w14:textId="77777777" w:rsidR="00A32A90" w:rsidRPr="00E67CE4" w:rsidRDefault="00A32A90" w:rsidP="009F15A4">
            <w:pPr>
              <w:pStyle w:val="TAC"/>
            </w:pPr>
            <w:r w:rsidRPr="00E67CE4">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9324CE" w14:textId="77777777" w:rsidR="00A32A90" w:rsidRPr="00E67CE4" w:rsidRDefault="00A32A90" w:rsidP="009F15A4">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A32A90" w:rsidRPr="00E67CE4" w14:paraId="2397865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B473C2" w14:textId="77777777" w:rsidR="00A32A90" w:rsidRPr="00E67CE4" w:rsidRDefault="00A32A90" w:rsidP="009F15A4">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DC9912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23712" w14:textId="77777777" w:rsidR="00A32A90" w:rsidRPr="00E67CE4" w:rsidRDefault="00A32A90" w:rsidP="009F15A4">
            <w:pPr>
              <w:pStyle w:val="TAC"/>
            </w:pPr>
            <w:r w:rsidRPr="00E67CE4">
              <w:rPr>
                <w:rFonts w:eastAsia="SimSun"/>
              </w:rPr>
              <w:t>Not configured</w:t>
            </w:r>
          </w:p>
        </w:tc>
      </w:tr>
      <w:tr w:rsidR="00A32A90" w:rsidRPr="00E67CE4" w14:paraId="4765DD1D"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70927B9" w14:textId="77777777" w:rsidR="00A32A90" w:rsidRPr="00E67CE4" w:rsidRDefault="00A32A90" w:rsidP="009F15A4">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545AA92" w14:textId="77777777" w:rsidR="00A32A90" w:rsidRPr="00E67CE4" w:rsidRDefault="00A32A90" w:rsidP="009F15A4">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AD45A8"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614B8" w14:textId="77777777" w:rsidR="00A32A90" w:rsidRPr="00E67CE4" w:rsidRDefault="00A32A90" w:rsidP="009F15A4">
            <w:pPr>
              <w:pStyle w:val="TAC"/>
            </w:pPr>
            <w:r w:rsidRPr="00E67CE4">
              <w:rPr>
                <w:rFonts w:eastAsia="SimSun"/>
              </w:rPr>
              <w:t>typeI-SinglePanel</w:t>
            </w:r>
          </w:p>
        </w:tc>
      </w:tr>
      <w:tr w:rsidR="00A32A90" w:rsidRPr="00E67CE4" w14:paraId="5F140689" w14:textId="77777777" w:rsidTr="00FA064B">
        <w:trPr>
          <w:trHeight w:val="70"/>
        </w:trPr>
        <w:tc>
          <w:tcPr>
            <w:tcW w:w="1648" w:type="dxa"/>
            <w:gridSpan w:val="2"/>
            <w:vMerge/>
            <w:tcBorders>
              <w:left w:val="single" w:sz="4" w:space="0" w:color="auto"/>
              <w:right w:val="single" w:sz="4" w:space="0" w:color="auto"/>
            </w:tcBorders>
            <w:vAlign w:val="center"/>
            <w:hideMark/>
          </w:tcPr>
          <w:p w14:paraId="29E08E8F"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26C9C271" w14:textId="77777777" w:rsidR="00A32A90" w:rsidRPr="00E67CE4" w:rsidRDefault="00A32A90" w:rsidP="009F15A4">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5352F43"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2D863" w14:textId="77777777" w:rsidR="00A32A90" w:rsidRPr="00E67CE4" w:rsidRDefault="00A32A90" w:rsidP="009F15A4">
            <w:pPr>
              <w:pStyle w:val="TAC"/>
            </w:pPr>
            <w:r w:rsidRPr="00E67CE4">
              <w:t>1</w:t>
            </w:r>
          </w:p>
        </w:tc>
      </w:tr>
      <w:tr w:rsidR="00A32A90" w:rsidRPr="00E67CE4" w14:paraId="7AE80C41" w14:textId="77777777" w:rsidTr="00FA064B">
        <w:trPr>
          <w:trHeight w:val="70"/>
        </w:trPr>
        <w:tc>
          <w:tcPr>
            <w:tcW w:w="1648" w:type="dxa"/>
            <w:gridSpan w:val="2"/>
            <w:vMerge/>
            <w:tcBorders>
              <w:left w:val="single" w:sz="4" w:space="0" w:color="auto"/>
              <w:right w:val="single" w:sz="4" w:space="0" w:color="auto"/>
            </w:tcBorders>
            <w:vAlign w:val="center"/>
            <w:hideMark/>
          </w:tcPr>
          <w:p w14:paraId="1E4B94EE"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49D3C29" w14:textId="77777777" w:rsidR="00A32A90" w:rsidRPr="00E67CE4" w:rsidRDefault="00A32A90" w:rsidP="009F15A4">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19D899"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7280C" w14:textId="77777777" w:rsidR="00A32A90" w:rsidRPr="00E67CE4" w:rsidRDefault="00A32A90" w:rsidP="009F15A4">
            <w:pPr>
              <w:pStyle w:val="TAC"/>
            </w:pPr>
            <w:r w:rsidRPr="00E67CE4">
              <w:rPr>
                <w:rFonts w:eastAsia="SimSun"/>
              </w:rPr>
              <w:t>Not configured</w:t>
            </w:r>
          </w:p>
        </w:tc>
      </w:tr>
      <w:tr w:rsidR="00A32A90" w:rsidRPr="00E67CE4" w14:paraId="683E19CD" w14:textId="77777777" w:rsidTr="00FA064B">
        <w:trPr>
          <w:trHeight w:val="70"/>
        </w:trPr>
        <w:tc>
          <w:tcPr>
            <w:tcW w:w="1648" w:type="dxa"/>
            <w:gridSpan w:val="2"/>
            <w:vMerge/>
            <w:tcBorders>
              <w:left w:val="single" w:sz="4" w:space="0" w:color="auto"/>
              <w:right w:val="single" w:sz="4" w:space="0" w:color="auto"/>
            </w:tcBorders>
            <w:vAlign w:val="center"/>
            <w:hideMark/>
          </w:tcPr>
          <w:p w14:paraId="332B06C9"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4B01986" w14:textId="77777777" w:rsidR="00A32A90" w:rsidRPr="00E67CE4" w:rsidRDefault="00A32A90" w:rsidP="009F15A4">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CFEE9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DB12" w14:textId="77777777" w:rsidR="00A32A90" w:rsidRPr="00E67CE4" w:rsidRDefault="00A32A90" w:rsidP="009F15A4">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A32A90" w:rsidRPr="00E67CE4" w14:paraId="47810CC5" w14:textId="77777777" w:rsidTr="00FA064B">
        <w:trPr>
          <w:trHeight w:val="70"/>
        </w:trPr>
        <w:tc>
          <w:tcPr>
            <w:tcW w:w="1648" w:type="dxa"/>
            <w:gridSpan w:val="2"/>
            <w:vMerge/>
            <w:tcBorders>
              <w:left w:val="single" w:sz="4" w:space="0" w:color="auto"/>
              <w:bottom w:val="single" w:sz="4" w:space="0" w:color="auto"/>
              <w:right w:val="single" w:sz="4" w:space="0" w:color="auto"/>
            </w:tcBorders>
            <w:vAlign w:val="center"/>
          </w:tcPr>
          <w:p w14:paraId="3170CCA1" w14:textId="77777777" w:rsidR="00A32A90" w:rsidRPr="00E67CE4" w:rsidRDefault="00A32A90"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F66F954" w14:textId="77777777" w:rsidR="00A32A90" w:rsidRPr="00E67CE4" w:rsidRDefault="00A32A90" w:rsidP="009F15A4">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77F83D"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B0523" w14:textId="77777777" w:rsidR="00A32A90" w:rsidRPr="00E67CE4" w:rsidRDefault="00A32A90" w:rsidP="009F15A4">
            <w:pPr>
              <w:pStyle w:val="TAC"/>
            </w:pPr>
            <w:r w:rsidRPr="00E67CE4">
              <w:t>N/A</w:t>
            </w:r>
          </w:p>
        </w:tc>
      </w:tr>
      <w:tr w:rsidR="00A32A90" w:rsidRPr="00E67CE4" w14:paraId="529685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3C17A" w14:textId="77777777" w:rsidR="00A32A90" w:rsidRPr="00E67CE4" w:rsidRDefault="00A32A90" w:rsidP="009F15A4">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B22BFB"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DFAAD" w14:textId="77777777" w:rsidR="00A32A90" w:rsidRPr="00E67CE4" w:rsidRDefault="00A32A90" w:rsidP="009F15A4">
            <w:pPr>
              <w:pStyle w:val="TAC"/>
            </w:pPr>
            <w:r w:rsidRPr="00E67CE4">
              <w:rPr>
                <w:rFonts w:eastAsia="SimSun"/>
                <w:lang w:eastAsia="zh-CN"/>
              </w:rPr>
              <w:t>PUCCH</w:t>
            </w:r>
          </w:p>
        </w:tc>
      </w:tr>
      <w:tr w:rsidR="00A32A90" w:rsidRPr="00E67CE4" w14:paraId="4A1C3B9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7B4B7D" w14:textId="77777777" w:rsidR="00A32A90" w:rsidRPr="00E67CE4" w:rsidRDefault="00A32A90" w:rsidP="009F15A4">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FFB5" w14:textId="77777777" w:rsidR="00A32A90" w:rsidRPr="00E67CE4" w:rsidRDefault="00A32A90" w:rsidP="009F15A4">
            <w:pPr>
              <w:pStyle w:val="TAC"/>
            </w:pPr>
            <w:r w:rsidRPr="00E67CE4">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DA1FD" w14:textId="721B0B24" w:rsidR="00A32A90" w:rsidRPr="00E67CE4" w:rsidRDefault="00D068E3" w:rsidP="009F15A4">
            <w:pPr>
              <w:pStyle w:val="TAC"/>
              <w:rPr>
                <w:rFonts w:eastAsia="SimSun"/>
                <w:lang w:eastAsia="zh-CN"/>
              </w:rPr>
            </w:pPr>
            <w:r>
              <w:rPr>
                <w:rFonts w:eastAsia="SimSun"/>
                <w:lang w:eastAsia="zh-CN"/>
              </w:rPr>
              <w:t>10</w:t>
            </w:r>
          </w:p>
        </w:tc>
      </w:tr>
      <w:tr w:rsidR="00A32A90" w:rsidRPr="00E67CE4" w14:paraId="2E185E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68059" w14:textId="77777777" w:rsidR="00A32A90" w:rsidRPr="00E67CE4" w:rsidRDefault="00A32A90" w:rsidP="009F15A4">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16992B" w14:textId="77777777" w:rsidR="00A32A90" w:rsidRPr="00E67CE4" w:rsidRDefault="00A32A90"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EE15C" w14:textId="77777777" w:rsidR="00A32A90" w:rsidRPr="00E67CE4" w:rsidRDefault="00A32A90" w:rsidP="009F15A4">
            <w:pPr>
              <w:pStyle w:val="TAC"/>
            </w:pPr>
            <w:r w:rsidRPr="00E67CE4">
              <w:t>1</w:t>
            </w:r>
          </w:p>
        </w:tc>
      </w:tr>
      <w:tr w:rsidR="00A32A90" w:rsidRPr="00E67CE4" w14:paraId="12278D2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0DE35" w14:textId="77777777" w:rsidR="00A32A90" w:rsidRPr="00E67CE4" w:rsidRDefault="00A32A90" w:rsidP="009F15A4">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599056" w14:textId="77777777" w:rsidR="00A32A90" w:rsidRPr="00E67CE4" w:rsidRDefault="00A32A90"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32177" w14:textId="2C43F27B" w:rsidR="00A32A90" w:rsidRPr="00E67CE4" w:rsidRDefault="00A32A90" w:rsidP="009F15A4">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3</w:t>
            </w:r>
          </w:p>
        </w:tc>
      </w:tr>
    </w:tbl>
    <w:p w14:paraId="125DD5A0" w14:textId="77777777" w:rsidR="00A32A90" w:rsidRPr="00E67CE4" w:rsidRDefault="00A32A90" w:rsidP="00A32A90">
      <w:pPr>
        <w:rPr>
          <w:rFonts w:eastAsia="SimSun"/>
          <w:lang w:eastAsia="zh-CN"/>
        </w:rPr>
      </w:pPr>
    </w:p>
    <w:p w14:paraId="34D91C2A" w14:textId="77777777" w:rsidR="00A32A90" w:rsidRPr="00E67CE4" w:rsidRDefault="00A32A90" w:rsidP="009F15A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.1</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32A90" w:rsidRPr="00E67CE4" w14:paraId="5A617649" w14:textId="77777777" w:rsidTr="00FA064B">
        <w:trPr>
          <w:jc w:val="center"/>
        </w:trPr>
        <w:tc>
          <w:tcPr>
            <w:tcW w:w="1984" w:type="dxa"/>
            <w:tcBorders>
              <w:bottom w:val="nil"/>
            </w:tcBorders>
          </w:tcPr>
          <w:p w14:paraId="081A4437" w14:textId="77777777" w:rsidR="00A32A90" w:rsidRPr="00E67CE4" w:rsidRDefault="00A32A90" w:rsidP="009F15A4">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72B793FF" w14:textId="77777777" w:rsidR="00A32A90" w:rsidRPr="00E67CE4" w:rsidRDefault="00A32A90" w:rsidP="009F15A4">
            <w:pPr>
              <w:pStyle w:val="TAH"/>
              <w:rPr>
                <w:rFonts w:eastAsia="SimSun"/>
              </w:rPr>
            </w:pPr>
            <w:r w:rsidRPr="00E67CE4">
              <w:rPr>
                <w:rFonts w:eastAsia="SimSun"/>
              </w:rPr>
              <w:t>Test 1</w:t>
            </w:r>
          </w:p>
        </w:tc>
        <w:tc>
          <w:tcPr>
            <w:tcW w:w="1512" w:type="dxa"/>
            <w:tcBorders>
              <w:bottom w:val="nil"/>
            </w:tcBorders>
          </w:tcPr>
          <w:p w14:paraId="07B58950" w14:textId="77777777" w:rsidR="00A32A90" w:rsidRPr="00E67CE4" w:rsidRDefault="00A32A90" w:rsidP="009F15A4">
            <w:pPr>
              <w:pStyle w:val="TAH"/>
              <w:rPr>
                <w:rFonts w:eastAsia="?? ??"/>
              </w:rPr>
            </w:pPr>
            <w:r w:rsidRPr="00E67CE4">
              <w:rPr>
                <w:rFonts w:eastAsia="?? ??"/>
              </w:rPr>
              <w:t>Test 2</w:t>
            </w:r>
          </w:p>
        </w:tc>
      </w:tr>
      <w:tr w:rsidR="00A32A90" w:rsidRPr="00E67CE4" w14:paraId="48B83434" w14:textId="77777777" w:rsidTr="00FA064B">
        <w:trPr>
          <w:cantSplit/>
          <w:jc w:val="center"/>
        </w:trPr>
        <w:tc>
          <w:tcPr>
            <w:tcW w:w="1984" w:type="dxa"/>
          </w:tcPr>
          <w:p w14:paraId="6803BF82" w14:textId="77777777" w:rsidR="00A32A90" w:rsidRPr="00E67CE4" w:rsidRDefault="00A32A90" w:rsidP="009F15A4">
            <w:pPr>
              <w:pStyle w:val="TAC"/>
              <w:rPr>
                <w:rFonts w:eastAsia="?? ??"/>
              </w:rPr>
            </w:pPr>
            <w:r w:rsidRPr="00E67CE4">
              <w:rPr>
                <w:rFonts w:ascii="Symbol" w:eastAsia="?? ??" w:hAnsi="Symbol"/>
                <w:i/>
                <w:iCs/>
              </w:rPr>
              <w:t></w:t>
            </w:r>
            <w:r w:rsidRPr="00E67CE4">
              <w:rPr>
                <w:rFonts w:eastAsia="?? ??"/>
              </w:rPr>
              <w:t xml:space="preserve"> [%]</w:t>
            </w:r>
          </w:p>
        </w:tc>
        <w:tc>
          <w:tcPr>
            <w:tcW w:w="1412" w:type="dxa"/>
          </w:tcPr>
          <w:p w14:paraId="72D6DB21" w14:textId="77777777" w:rsidR="00A32A90" w:rsidRPr="00E67CE4" w:rsidRDefault="00A32A90" w:rsidP="009F15A4">
            <w:pPr>
              <w:pStyle w:val="TAC"/>
              <w:rPr>
                <w:rFonts w:eastAsia="SimSun" w:cs="v5.0.0"/>
                <w:lang w:eastAsia="zh-CN"/>
              </w:rPr>
            </w:pPr>
            <w:r w:rsidRPr="00E67CE4">
              <w:rPr>
                <w:rFonts w:eastAsia="SimSun" w:cs="v5.0.0"/>
                <w:lang w:eastAsia="zh-CN"/>
              </w:rPr>
              <w:t>20</w:t>
            </w:r>
          </w:p>
        </w:tc>
        <w:tc>
          <w:tcPr>
            <w:tcW w:w="1512" w:type="dxa"/>
          </w:tcPr>
          <w:p w14:paraId="37A17953" w14:textId="77777777" w:rsidR="00A32A90" w:rsidRPr="00E67CE4" w:rsidRDefault="00A32A90" w:rsidP="009F15A4">
            <w:pPr>
              <w:pStyle w:val="TAC"/>
              <w:rPr>
                <w:rFonts w:eastAsia="SimSun" w:cs="v5.0.0"/>
                <w:lang w:eastAsia="zh-CN"/>
              </w:rPr>
            </w:pPr>
            <w:r w:rsidRPr="00E67CE4">
              <w:rPr>
                <w:rFonts w:eastAsia="SimSun" w:cs="v5.0.0"/>
                <w:lang w:eastAsia="zh-CN"/>
              </w:rPr>
              <w:t>20</w:t>
            </w:r>
          </w:p>
        </w:tc>
      </w:tr>
      <w:tr w:rsidR="00A32A90" w:rsidRPr="00E67CE4" w14:paraId="145EC8EF" w14:textId="77777777" w:rsidTr="00FA064B">
        <w:trPr>
          <w:cantSplit/>
          <w:jc w:val="center"/>
        </w:trPr>
        <w:tc>
          <w:tcPr>
            <w:tcW w:w="1984" w:type="dxa"/>
          </w:tcPr>
          <w:p w14:paraId="5DB77A91" w14:textId="77777777" w:rsidR="00A32A90" w:rsidRPr="00E67CE4" w:rsidRDefault="00A32A90" w:rsidP="009F15A4">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62E5F80C" w14:textId="77777777" w:rsidR="00A32A90" w:rsidRPr="00E67CE4" w:rsidRDefault="00A32A90" w:rsidP="009F15A4">
            <w:pPr>
              <w:pStyle w:val="TAC"/>
              <w:rPr>
                <w:rFonts w:eastAsia="SimSun" w:cs="v5.0.0"/>
                <w:lang w:eastAsia="zh-CN"/>
              </w:rPr>
            </w:pPr>
            <w:r w:rsidRPr="00E67CE4">
              <w:rPr>
                <w:rFonts w:eastAsia="SimSun" w:cs="v5.0.0"/>
                <w:lang w:eastAsia="zh-CN"/>
              </w:rPr>
              <w:t>1.05</w:t>
            </w:r>
          </w:p>
        </w:tc>
        <w:tc>
          <w:tcPr>
            <w:tcW w:w="1512" w:type="dxa"/>
          </w:tcPr>
          <w:p w14:paraId="2B69C95D" w14:textId="77777777" w:rsidR="00A32A90" w:rsidRPr="00E67CE4" w:rsidRDefault="00A32A90" w:rsidP="009F15A4">
            <w:pPr>
              <w:pStyle w:val="TAC"/>
              <w:rPr>
                <w:rFonts w:eastAsia="SimSun" w:cs="v5.0.0"/>
                <w:lang w:eastAsia="zh-CN"/>
              </w:rPr>
            </w:pPr>
            <w:r w:rsidRPr="00E67CE4">
              <w:rPr>
                <w:rFonts w:eastAsia="SimSun" w:cs="v5.0.0"/>
                <w:lang w:eastAsia="zh-CN"/>
              </w:rPr>
              <w:t>1.05</w:t>
            </w:r>
          </w:p>
        </w:tc>
      </w:tr>
      <w:bookmarkEnd w:id="371"/>
    </w:tbl>
    <w:p w14:paraId="0C097897" w14:textId="3213FE7C" w:rsidR="00A32A90" w:rsidRDefault="00A32A90" w:rsidP="005B3300">
      <w:pPr>
        <w:rPr>
          <w:rFonts w:eastAsia="SimSun"/>
          <w:lang w:eastAsia="zh-CN"/>
        </w:rPr>
      </w:pPr>
    </w:p>
    <w:p w14:paraId="7EEFCEF1" w14:textId="77777777" w:rsidR="005717E1" w:rsidRPr="00C25669" w:rsidRDefault="005717E1" w:rsidP="005717E1">
      <w:pPr>
        <w:pStyle w:val="Heading4"/>
        <w:rPr>
          <w:lang w:eastAsia="zh-CN"/>
        </w:rPr>
      </w:pPr>
      <w:bookmarkStart w:id="372" w:name="_Toc114565868"/>
      <w:bookmarkStart w:id="373" w:name="_Toc123936176"/>
      <w:bookmarkStart w:id="374" w:name="_Toc124377191"/>
      <w:r w:rsidRPr="00C25669">
        <w:rPr>
          <w:rFonts w:hint="eastAsia"/>
          <w:lang w:eastAsia="zh-CN"/>
        </w:rPr>
        <w:t>6</w:t>
      </w:r>
      <w:r w:rsidRPr="00C25669">
        <w:t>.</w:t>
      </w:r>
      <w:r w:rsidRPr="00C25669">
        <w:rPr>
          <w:rFonts w:hint="eastAsia"/>
        </w:rPr>
        <w:t>2</w:t>
      </w:r>
      <w:r w:rsidRPr="00C25669">
        <w:t>.</w:t>
      </w:r>
      <w:r>
        <w:rPr>
          <w:lang w:eastAsia="zh-CN"/>
        </w:rPr>
        <w:t>1</w:t>
      </w:r>
      <w:r w:rsidRPr="00C25669">
        <w:t>.</w:t>
      </w:r>
      <w:r>
        <w:t>2</w:t>
      </w:r>
      <w:r w:rsidRPr="00C25669">
        <w:rPr>
          <w:rFonts w:hint="eastAsia"/>
          <w:lang w:eastAsia="zh-CN"/>
        </w:rPr>
        <w:tab/>
      </w:r>
      <w:r w:rsidRPr="00C25669">
        <w:rPr>
          <w:rFonts w:hint="eastAsia"/>
        </w:rPr>
        <w:t>TDD</w:t>
      </w:r>
      <w:bookmarkEnd w:id="372"/>
      <w:bookmarkEnd w:id="373"/>
      <w:bookmarkEnd w:id="374"/>
    </w:p>
    <w:p w14:paraId="50E2E4D7" w14:textId="77777777" w:rsidR="005717E1" w:rsidRPr="00C25669" w:rsidRDefault="005717E1" w:rsidP="005717E1">
      <w:pPr>
        <w:pStyle w:val="Heading5"/>
        <w:rPr>
          <w:lang w:eastAsia="zh-CN"/>
        </w:rPr>
      </w:pPr>
      <w:bookmarkStart w:id="375" w:name="_Toc114565869"/>
      <w:bookmarkStart w:id="376" w:name="_Toc123936177"/>
      <w:bookmarkStart w:id="377" w:name="_Toc124377192"/>
      <w:r w:rsidRPr="00C25669">
        <w:rPr>
          <w:rFonts w:hint="eastAsia"/>
        </w:rPr>
        <w:t>6.2.</w:t>
      </w:r>
      <w:r>
        <w:t>1</w:t>
      </w:r>
      <w:r w:rsidRPr="00C25669">
        <w:rPr>
          <w:rFonts w:hint="eastAsia"/>
        </w:rPr>
        <w:t>.</w:t>
      </w:r>
      <w: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375"/>
      <w:bookmarkEnd w:id="376"/>
      <w:bookmarkEnd w:id="377"/>
    </w:p>
    <w:p w14:paraId="2B71FE86" w14:textId="77777777" w:rsidR="005717E1" w:rsidRPr="00C25669" w:rsidRDefault="005717E1" w:rsidP="005717E1">
      <w:pPr>
        <w:pStyle w:val="H6"/>
        <w:rPr>
          <w:lang w:eastAsia="zh-CN"/>
        </w:rPr>
      </w:pPr>
      <w:r w:rsidRPr="00C25669">
        <w:rPr>
          <w:rFonts w:hint="eastAsia"/>
        </w:rPr>
        <w:t>6.2.</w:t>
      </w:r>
      <w:r>
        <w:t>1</w:t>
      </w:r>
      <w:r w:rsidRPr="00C25669">
        <w:rPr>
          <w:rFonts w:hint="eastAsia"/>
        </w:rPr>
        <w:t>.</w:t>
      </w:r>
      <w: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for RedCap</w:t>
      </w:r>
    </w:p>
    <w:p w14:paraId="4F3E1C2B" w14:textId="77777777" w:rsidR="005717E1" w:rsidRPr="00C25669" w:rsidRDefault="005717E1" w:rsidP="005717E1">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1CCB6E06" w14:textId="77777777" w:rsidR="005717E1" w:rsidRPr="00C25669" w:rsidRDefault="005717E1" w:rsidP="005717E1">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p>
    <w:p w14:paraId="43488BD6" w14:textId="77777777" w:rsidR="005717E1" w:rsidRPr="00C25669" w:rsidRDefault="005717E1" w:rsidP="009F15A4">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129584C" w14:textId="77777777" w:rsidR="005717E1" w:rsidRPr="00C25669" w:rsidRDefault="005717E1" w:rsidP="009F15A4">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A2D475B" w14:textId="77777777" w:rsidR="005717E1" w:rsidRPr="00C25669" w:rsidRDefault="005717E1" w:rsidP="005717E1">
      <w:pPr>
        <w:pStyle w:val="TH"/>
        <w:rPr>
          <w:rFonts w:eastAsia="SimSun"/>
          <w:lang w:eastAsia="zh-CN"/>
        </w:rPr>
      </w:pPr>
      <w:r w:rsidRPr="00C25669">
        <w:rPr>
          <w:rFonts w:hint="eastAsia"/>
        </w:rPr>
        <w:lastRenderedPageBreak/>
        <w:t>Table 6.2.</w:t>
      </w:r>
      <w:r>
        <w:t>1</w:t>
      </w:r>
      <w:r w:rsidRPr="00C25669">
        <w:rPr>
          <w:rFonts w:hint="eastAsia"/>
        </w:rPr>
        <w:t>.</w:t>
      </w:r>
      <w: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17E1" w:rsidRPr="00C25669" w14:paraId="0B1C3AF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74F8A" w14:textId="77777777" w:rsidR="005717E1" w:rsidRPr="00C25669" w:rsidRDefault="005717E1" w:rsidP="009F15A4">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34708" w14:textId="77777777" w:rsidR="005717E1" w:rsidRPr="00C25669" w:rsidRDefault="005717E1" w:rsidP="009F15A4">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0D8FF4F" w14:textId="77777777" w:rsidR="005717E1" w:rsidRPr="00C25669" w:rsidRDefault="005717E1" w:rsidP="009F15A4">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FC747DA" w14:textId="77777777" w:rsidR="005717E1" w:rsidRPr="00C25669" w:rsidRDefault="005717E1" w:rsidP="009F15A4">
            <w:pPr>
              <w:pStyle w:val="TAH"/>
              <w:rPr>
                <w:rFonts w:eastAsia="SimSun"/>
                <w:lang w:eastAsia="zh-CN"/>
              </w:rPr>
            </w:pPr>
            <w:r w:rsidRPr="00C25669">
              <w:rPr>
                <w:rFonts w:eastAsia="SimSun" w:hint="eastAsia"/>
                <w:lang w:eastAsia="zh-CN"/>
              </w:rPr>
              <w:t>Test 2</w:t>
            </w:r>
          </w:p>
        </w:tc>
      </w:tr>
      <w:tr w:rsidR="005717E1" w:rsidRPr="00C25669" w14:paraId="2DB8DE5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0F7F48" w14:textId="77777777" w:rsidR="005717E1" w:rsidRPr="00C25669" w:rsidRDefault="005717E1" w:rsidP="009F15A4">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92CDAA" w14:textId="77777777" w:rsidR="005717E1" w:rsidRPr="00C25669" w:rsidRDefault="005717E1" w:rsidP="009F15A4">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8CACC" w14:textId="77777777" w:rsidR="005717E1" w:rsidRPr="00F50D8B" w:rsidRDefault="005717E1" w:rsidP="009F15A4">
            <w:pPr>
              <w:pStyle w:val="TAC"/>
              <w:rPr>
                <w:rFonts w:eastAsia="SimSun"/>
                <w:lang w:eastAsia="zh-CN"/>
              </w:rPr>
            </w:pPr>
            <w:r w:rsidRPr="00F50D8B">
              <w:rPr>
                <w:rFonts w:eastAsia="SimSun"/>
                <w:lang w:eastAsia="zh-CN"/>
              </w:rPr>
              <w:t>2</w:t>
            </w:r>
            <w:r w:rsidRPr="00F50D8B">
              <w:rPr>
                <w:rFonts w:eastAsia="SimSun" w:hint="eastAsia"/>
                <w:lang w:eastAsia="zh-CN"/>
              </w:rPr>
              <w:t>0</w:t>
            </w:r>
          </w:p>
        </w:tc>
      </w:tr>
      <w:tr w:rsidR="005717E1" w:rsidRPr="00C25669" w14:paraId="012215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738C7" w14:textId="77777777" w:rsidR="005717E1" w:rsidRPr="00C25669" w:rsidRDefault="005717E1" w:rsidP="009F15A4">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989FD76" w14:textId="77777777" w:rsidR="005717E1" w:rsidRPr="00C25669" w:rsidRDefault="005717E1" w:rsidP="009F15A4">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8988" w14:textId="77777777" w:rsidR="005717E1" w:rsidRPr="00F50D8B" w:rsidRDefault="005717E1" w:rsidP="009F15A4">
            <w:pPr>
              <w:pStyle w:val="TAC"/>
              <w:rPr>
                <w:rFonts w:eastAsia="SimSun"/>
                <w:lang w:eastAsia="zh-CN"/>
              </w:rPr>
            </w:pPr>
            <w:r w:rsidRPr="00F50D8B">
              <w:rPr>
                <w:rFonts w:eastAsia="SimSun" w:hint="eastAsia"/>
                <w:lang w:eastAsia="zh-CN"/>
              </w:rPr>
              <w:t>30</w:t>
            </w:r>
          </w:p>
        </w:tc>
      </w:tr>
      <w:tr w:rsidR="005717E1" w:rsidRPr="00C25669" w14:paraId="12D57E0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97FE39" w14:textId="77777777" w:rsidR="005717E1" w:rsidRPr="00C25669" w:rsidRDefault="005717E1" w:rsidP="009F15A4">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07C9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98950" w14:textId="77777777" w:rsidR="005717E1" w:rsidRPr="00F50D8B" w:rsidRDefault="005717E1" w:rsidP="009F15A4">
            <w:pPr>
              <w:pStyle w:val="TAC"/>
              <w:rPr>
                <w:rFonts w:eastAsia="SimSun"/>
                <w:lang w:eastAsia="zh-CN"/>
              </w:rPr>
            </w:pPr>
            <w:r w:rsidRPr="00F50D8B">
              <w:rPr>
                <w:rFonts w:eastAsia="SimSun" w:hint="eastAsia"/>
                <w:lang w:eastAsia="zh-CN"/>
              </w:rPr>
              <w:t>TDD</w:t>
            </w:r>
          </w:p>
        </w:tc>
      </w:tr>
      <w:tr w:rsidR="005717E1" w:rsidRPr="00C25669" w14:paraId="3622DB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4FD231" w14:textId="77777777" w:rsidR="005717E1" w:rsidRPr="00C25669" w:rsidRDefault="005717E1" w:rsidP="009F15A4">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83F75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99BE35" w14:textId="77777777" w:rsidR="005717E1" w:rsidRPr="00F50D8B" w:rsidRDefault="005717E1" w:rsidP="009F15A4">
            <w:pPr>
              <w:pStyle w:val="TAC"/>
              <w:rPr>
                <w:rFonts w:eastAsia="SimSun"/>
                <w:lang w:eastAsia="zh-CN"/>
              </w:rPr>
            </w:pPr>
            <w:r w:rsidRPr="00F50D8B">
              <w:rPr>
                <w:rFonts w:eastAsia="SimSun"/>
              </w:rPr>
              <w:t>FR1.30-1</w:t>
            </w:r>
          </w:p>
        </w:tc>
      </w:tr>
      <w:tr w:rsidR="005717E1" w:rsidRPr="00C25669" w14:paraId="79B841E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AA630" w14:textId="77777777" w:rsidR="005717E1" w:rsidRPr="00C25669" w:rsidRDefault="005717E1" w:rsidP="009F15A4">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06742D" w14:textId="77777777" w:rsidR="005717E1" w:rsidRPr="00C25669" w:rsidRDefault="005717E1" w:rsidP="009F15A4">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A3BC30" w14:textId="6C059398" w:rsidR="005717E1" w:rsidRPr="00F50D8B" w:rsidRDefault="005717E1" w:rsidP="009F15A4">
            <w:pPr>
              <w:pStyle w:val="TAC"/>
              <w:rPr>
                <w:rFonts w:eastAsia="SimSun"/>
                <w:lang w:eastAsia="zh-CN"/>
              </w:rPr>
            </w:pPr>
            <w:r w:rsidRPr="00F50D8B">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5774F1C" w14:textId="60826315" w:rsidR="005717E1" w:rsidRPr="00F50D8B" w:rsidRDefault="005717E1" w:rsidP="009F15A4">
            <w:pPr>
              <w:pStyle w:val="TAC"/>
            </w:pPr>
            <w:r w:rsidRPr="00F50D8B">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D22BE90" w14:textId="383634A2"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1</w:t>
            </w:r>
          </w:p>
        </w:tc>
        <w:tc>
          <w:tcPr>
            <w:tcW w:w="704" w:type="dxa"/>
            <w:tcBorders>
              <w:top w:val="single" w:sz="4" w:space="0" w:color="auto"/>
              <w:left w:val="single" w:sz="4" w:space="0" w:color="auto"/>
              <w:bottom w:val="single" w:sz="4" w:space="0" w:color="auto"/>
              <w:right w:val="single" w:sz="4" w:space="0" w:color="auto"/>
            </w:tcBorders>
            <w:vAlign w:val="center"/>
          </w:tcPr>
          <w:p w14:paraId="78F56889" w14:textId="6E6D9F6D" w:rsidR="005717E1" w:rsidRPr="00F50D8B" w:rsidRDefault="005717E1" w:rsidP="009F15A4">
            <w:pPr>
              <w:pStyle w:val="TAC"/>
              <w:rPr>
                <w:rFonts w:eastAsia="SimSun"/>
                <w:lang w:eastAsia="zh-CN"/>
              </w:rPr>
            </w:pPr>
            <w:r w:rsidRPr="00F50D8B">
              <w:rPr>
                <w:rFonts w:eastAsia="SimSun" w:hint="eastAsia"/>
                <w:lang w:eastAsia="zh-CN"/>
              </w:rPr>
              <w:t>1</w:t>
            </w:r>
            <w:r w:rsidRPr="00F50D8B">
              <w:rPr>
                <w:rFonts w:eastAsia="SimSun"/>
                <w:lang w:eastAsia="zh-CN"/>
              </w:rPr>
              <w:t>2</w:t>
            </w:r>
          </w:p>
        </w:tc>
      </w:tr>
      <w:tr w:rsidR="005717E1" w:rsidRPr="00C25669" w14:paraId="0F0F58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C46D85" w14:textId="77777777" w:rsidR="005717E1" w:rsidRPr="00C25669" w:rsidRDefault="005717E1" w:rsidP="009F15A4">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AA48E2"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AB71B" w14:textId="77777777" w:rsidR="005717E1" w:rsidRPr="00F50D8B" w:rsidRDefault="005717E1" w:rsidP="009F15A4">
            <w:pPr>
              <w:pStyle w:val="TAC"/>
            </w:pPr>
            <w:r w:rsidRPr="00F50D8B">
              <w:rPr>
                <w:rFonts w:eastAsia="SimSun"/>
              </w:rPr>
              <w:t>AWGN</w:t>
            </w:r>
          </w:p>
        </w:tc>
      </w:tr>
      <w:tr w:rsidR="005717E1" w:rsidRPr="00C25669" w14:paraId="54EBD3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ADFAF" w14:textId="77777777" w:rsidR="005717E1" w:rsidRPr="00C25669" w:rsidRDefault="005717E1" w:rsidP="009F15A4">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F424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4995A" w14:textId="77777777" w:rsidR="005717E1" w:rsidRPr="00F50D8B" w:rsidRDefault="005717E1" w:rsidP="009F15A4">
            <w:pPr>
              <w:pStyle w:val="TAC"/>
            </w:pPr>
            <w:r w:rsidRPr="00F50D8B">
              <w:rPr>
                <w:rFonts w:eastAsia="SimSun"/>
              </w:rPr>
              <w:t xml:space="preserve">2×1 with static channel specified in Annex </w:t>
            </w:r>
            <w:r w:rsidRPr="00F50D8B">
              <w:rPr>
                <w:rFonts w:eastAsia="SimSun" w:hint="eastAsia"/>
                <w:lang w:eastAsia="zh-CN"/>
              </w:rPr>
              <w:t>B.1</w:t>
            </w:r>
          </w:p>
        </w:tc>
      </w:tr>
      <w:tr w:rsidR="005717E1" w:rsidRPr="00C25669" w14:paraId="7D8456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0EA299" w14:textId="77777777" w:rsidR="005717E1" w:rsidRPr="00C25669" w:rsidRDefault="005717E1" w:rsidP="009F15A4">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A80C81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88BB40" w14:textId="77777777" w:rsidR="005717E1" w:rsidRPr="00F50D8B" w:rsidRDefault="005717E1" w:rsidP="009F15A4">
            <w:pPr>
              <w:pStyle w:val="TAC"/>
              <w:rPr>
                <w:rFonts w:eastAsia="SimSun"/>
                <w:lang w:eastAsia="zh-CN"/>
              </w:rPr>
            </w:pPr>
            <w:r w:rsidRPr="00F50D8B">
              <w:rPr>
                <w:rFonts w:eastAsia="SimSun" w:hint="eastAsia"/>
              </w:rPr>
              <w:t xml:space="preserve">As specified in </w:t>
            </w:r>
            <w:r w:rsidRPr="00F50D8B">
              <w:rPr>
                <w:rFonts w:eastAsia="SimSun" w:hint="eastAsia"/>
                <w:lang w:eastAsia="zh-CN"/>
              </w:rPr>
              <w:t>Annex B.4.1</w:t>
            </w:r>
          </w:p>
        </w:tc>
      </w:tr>
      <w:tr w:rsidR="005717E1" w:rsidRPr="00C25669" w14:paraId="509F1D51"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8E8D53A" w14:textId="77777777" w:rsidR="005717E1" w:rsidRPr="00C25669" w:rsidRDefault="005717E1" w:rsidP="009F15A4">
            <w:pPr>
              <w:pStyle w:val="TAL"/>
              <w:rPr>
                <w:rFonts w:eastAsia="SimSun"/>
              </w:rPr>
            </w:pPr>
            <w:r w:rsidRPr="00C25669">
              <w:rPr>
                <w:rFonts w:eastAsia="SimSun"/>
              </w:rPr>
              <w:t>ZP CSI-RS configuration</w:t>
            </w:r>
          </w:p>
          <w:p w14:paraId="7748F6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748F4"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26884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75BF1" w14:textId="77777777" w:rsidR="005717E1" w:rsidRPr="00F50D8B" w:rsidRDefault="005717E1" w:rsidP="009F15A4">
            <w:pPr>
              <w:pStyle w:val="TAC"/>
            </w:pPr>
            <w:r w:rsidRPr="00F50D8B">
              <w:rPr>
                <w:rFonts w:eastAsia="SimSun"/>
              </w:rPr>
              <w:t>Periodic</w:t>
            </w:r>
          </w:p>
        </w:tc>
      </w:tr>
      <w:tr w:rsidR="005717E1" w:rsidRPr="00C25669" w14:paraId="12ECC141" w14:textId="77777777" w:rsidTr="00FA064B">
        <w:trPr>
          <w:trHeight w:val="70"/>
        </w:trPr>
        <w:tc>
          <w:tcPr>
            <w:tcW w:w="1556" w:type="dxa"/>
            <w:vMerge/>
            <w:tcBorders>
              <w:left w:val="single" w:sz="4" w:space="0" w:color="auto"/>
              <w:right w:val="single" w:sz="4" w:space="0" w:color="auto"/>
            </w:tcBorders>
            <w:vAlign w:val="center"/>
            <w:hideMark/>
          </w:tcPr>
          <w:p w14:paraId="033494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EF7EF"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EA599B"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C4841" w14:textId="77777777" w:rsidR="005717E1" w:rsidRPr="00F50D8B" w:rsidRDefault="005717E1" w:rsidP="009F15A4">
            <w:pPr>
              <w:pStyle w:val="TAC"/>
              <w:rPr>
                <w:rFonts w:eastAsia="SimSun"/>
                <w:lang w:eastAsia="zh-CN"/>
              </w:rPr>
            </w:pPr>
            <w:r w:rsidRPr="00F50D8B">
              <w:rPr>
                <w:rFonts w:eastAsia="SimSun" w:hint="eastAsia"/>
                <w:lang w:eastAsia="zh-CN"/>
              </w:rPr>
              <w:t>4</w:t>
            </w:r>
          </w:p>
        </w:tc>
      </w:tr>
      <w:tr w:rsidR="005717E1" w:rsidRPr="00C25669" w14:paraId="1D90A927" w14:textId="77777777" w:rsidTr="00FA064B">
        <w:trPr>
          <w:trHeight w:val="70"/>
        </w:trPr>
        <w:tc>
          <w:tcPr>
            <w:tcW w:w="1556" w:type="dxa"/>
            <w:vMerge/>
            <w:tcBorders>
              <w:left w:val="single" w:sz="4" w:space="0" w:color="auto"/>
              <w:right w:val="single" w:sz="4" w:space="0" w:color="auto"/>
            </w:tcBorders>
            <w:vAlign w:val="center"/>
            <w:hideMark/>
          </w:tcPr>
          <w:p w14:paraId="1FBE93B6"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357053" w14:textId="77777777" w:rsidR="005717E1" w:rsidRPr="00C25669" w:rsidRDefault="005717E1" w:rsidP="009F15A4">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231DBC"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87941" w14:textId="77777777" w:rsidR="005717E1" w:rsidRPr="00F50D8B" w:rsidRDefault="005717E1" w:rsidP="009F15A4">
            <w:pPr>
              <w:pStyle w:val="TAC"/>
            </w:pPr>
            <w:r w:rsidRPr="00F50D8B">
              <w:rPr>
                <w:rFonts w:eastAsia="SimSun"/>
              </w:rPr>
              <w:t>FD-CDM2</w:t>
            </w:r>
          </w:p>
        </w:tc>
      </w:tr>
      <w:tr w:rsidR="005717E1" w:rsidRPr="00C25669" w14:paraId="2C6AF44D" w14:textId="77777777" w:rsidTr="00FA064B">
        <w:trPr>
          <w:trHeight w:val="70"/>
        </w:trPr>
        <w:tc>
          <w:tcPr>
            <w:tcW w:w="1556" w:type="dxa"/>
            <w:vMerge/>
            <w:tcBorders>
              <w:left w:val="single" w:sz="4" w:space="0" w:color="auto"/>
              <w:right w:val="single" w:sz="4" w:space="0" w:color="auto"/>
            </w:tcBorders>
            <w:vAlign w:val="center"/>
            <w:hideMark/>
          </w:tcPr>
          <w:p w14:paraId="51B5FE6E"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EEA3D1" w14:textId="77777777" w:rsidR="005717E1" w:rsidRPr="00C25669" w:rsidRDefault="005717E1" w:rsidP="009F15A4">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70F6B4E"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947C23" w14:textId="77777777" w:rsidR="005717E1" w:rsidRPr="00F50D8B" w:rsidRDefault="005717E1" w:rsidP="009F15A4">
            <w:pPr>
              <w:pStyle w:val="TAC"/>
            </w:pPr>
            <w:r w:rsidRPr="00F50D8B">
              <w:t>1</w:t>
            </w:r>
          </w:p>
        </w:tc>
      </w:tr>
      <w:tr w:rsidR="005717E1" w:rsidRPr="00C25669" w14:paraId="70A8C4B7" w14:textId="77777777" w:rsidTr="00FA064B">
        <w:trPr>
          <w:trHeight w:val="70"/>
        </w:trPr>
        <w:tc>
          <w:tcPr>
            <w:tcW w:w="1556" w:type="dxa"/>
            <w:vMerge/>
            <w:tcBorders>
              <w:left w:val="single" w:sz="4" w:space="0" w:color="auto"/>
              <w:right w:val="single" w:sz="4" w:space="0" w:color="auto"/>
            </w:tcBorders>
            <w:vAlign w:val="center"/>
            <w:hideMark/>
          </w:tcPr>
          <w:p w14:paraId="1E2B008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C0B4C7" w14:textId="77777777" w:rsidR="005717E1" w:rsidRPr="00C25669" w:rsidRDefault="005717E1" w:rsidP="009F15A4">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E41FCA"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A47EFE" w14:textId="77777777" w:rsidR="005717E1" w:rsidRPr="00F50D8B" w:rsidRDefault="005717E1" w:rsidP="009F15A4">
            <w:pPr>
              <w:pStyle w:val="TAC"/>
              <w:rPr>
                <w:rFonts w:eastAsia="SimSun"/>
                <w:lang w:eastAsia="zh-CN"/>
              </w:rPr>
            </w:pPr>
            <w:r w:rsidRPr="00F50D8B">
              <w:rPr>
                <w:rFonts w:eastAsia="SimSun" w:hint="eastAsia"/>
                <w:lang w:eastAsia="zh-CN"/>
              </w:rPr>
              <w:t>Row 5,4</w:t>
            </w:r>
          </w:p>
        </w:tc>
      </w:tr>
      <w:tr w:rsidR="005717E1" w:rsidRPr="00C25669" w14:paraId="71FA2A10" w14:textId="77777777" w:rsidTr="00FA064B">
        <w:trPr>
          <w:trHeight w:val="70"/>
        </w:trPr>
        <w:tc>
          <w:tcPr>
            <w:tcW w:w="1556" w:type="dxa"/>
            <w:vMerge/>
            <w:tcBorders>
              <w:left w:val="single" w:sz="4" w:space="0" w:color="auto"/>
              <w:right w:val="single" w:sz="4" w:space="0" w:color="auto"/>
            </w:tcBorders>
            <w:vAlign w:val="center"/>
            <w:hideMark/>
          </w:tcPr>
          <w:p w14:paraId="158F96C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8BC64" w14:textId="77777777" w:rsidR="005717E1" w:rsidRPr="00C25669" w:rsidRDefault="005717E1" w:rsidP="009F15A4">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E802F9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E2624" w14:textId="77777777" w:rsidR="005717E1" w:rsidRPr="00F50D8B" w:rsidRDefault="005717E1" w:rsidP="009F15A4">
            <w:pPr>
              <w:pStyle w:val="TAC"/>
              <w:rPr>
                <w:rFonts w:eastAsia="SimSun"/>
                <w:lang w:eastAsia="zh-CN"/>
              </w:rPr>
            </w:pPr>
            <w:r w:rsidRPr="00F50D8B">
              <w:rPr>
                <w:rFonts w:eastAsia="SimSun" w:hint="eastAsia"/>
                <w:lang w:eastAsia="zh-CN"/>
              </w:rPr>
              <w:t>9</w:t>
            </w:r>
          </w:p>
        </w:tc>
      </w:tr>
      <w:tr w:rsidR="005717E1" w:rsidRPr="00C25669" w14:paraId="7EFD0EA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52C92BD" w14:textId="77777777" w:rsidR="005717E1" w:rsidRPr="00C25669" w:rsidRDefault="005717E1"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617EE" w14:textId="77777777" w:rsidR="005717E1" w:rsidRPr="00C25669" w:rsidRDefault="005717E1" w:rsidP="009F15A4">
            <w:pPr>
              <w:pStyle w:val="TAL"/>
              <w:rPr>
                <w:rFonts w:eastAsia="SimSun"/>
              </w:rPr>
            </w:pPr>
            <w:r w:rsidRPr="00C25669">
              <w:rPr>
                <w:rFonts w:eastAsia="SimSun"/>
              </w:rPr>
              <w:t>CSI-RS</w:t>
            </w:r>
          </w:p>
          <w:p w14:paraId="16D0D2F1"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3913FB"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0795E" w14:textId="77777777" w:rsidR="005717E1" w:rsidRPr="00F50D8B" w:rsidRDefault="005717E1" w:rsidP="009F15A4">
            <w:pPr>
              <w:pStyle w:val="TAC"/>
              <w:rPr>
                <w:rFonts w:eastAsia="SimSun"/>
                <w:lang w:eastAsia="zh-CN"/>
              </w:rPr>
            </w:pPr>
            <w:r w:rsidRPr="00F50D8B">
              <w:rPr>
                <w:rFonts w:eastAsia="SimSun" w:hint="eastAsia"/>
                <w:lang w:eastAsia="zh-CN"/>
              </w:rPr>
              <w:t>10/1</w:t>
            </w:r>
          </w:p>
        </w:tc>
      </w:tr>
      <w:tr w:rsidR="005717E1" w:rsidRPr="00C25669" w14:paraId="401C651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D27C7C0" w14:textId="77777777" w:rsidR="005717E1" w:rsidRPr="00C25669" w:rsidRDefault="005717E1" w:rsidP="009F15A4">
            <w:pPr>
              <w:pStyle w:val="TAL"/>
              <w:rPr>
                <w:rFonts w:eastAsia="SimSun"/>
              </w:rPr>
            </w:pPr>
            <w:r w:rsidRPr="00C25669">
              <w:rPr>
                <w:rFonts w:eastAsia="SimSun"/>
              </w:rPr>
              <w:t>NZP CSI-RS for CSI acquisition</w:t>
            </w:r>
          </w:p>
          <w:p w14:paraId="0A26FBAD"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1D70B" w14:textId="77777777" w:rsidR="005717E1" w:rsidRPr="00C25669" w:rsidRDefault="005717E1" w:rsidP="009F15A4">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9F3878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236C8" w14:textId="77777777" w:rsidR="005717E1" w:rsidRPr="00F50D8B" w:rsidRDefault="005717E1" w:rsidP="009F15A4">
            <w:pPr>
              <w:pStyle w:val="TAC"/>
            </w:pPr>
            <w:r w:rsidRPr="00F50D8B">
              <w:rPr>
                <w:rFonts w:eastAsia="SimSun"/>
              </w:rPr>
              <w:t>Periodic</w:t>
            </w:r>
          </w:p>
        </w:tc>
      </w:tr>
      <w:tr w:rsidR="005717E1" w:rsidRPr="00C25669" w14:paraId="52E7A4CD" w14:textId="77777777" w:rsidTr="00FA064B">
        <w:trPr>
          <w:trHeight w:val="70"/>
        </w:trPr>
        <w:tc>
          <w:tcPr>
            <w:tcW w:w="1556" w:type="dxa"/>
            <w:vMerge/>
            <w:tcBorders>
              <w:left w:val="single" w:sz="4" w:space="0" w:color="auto"/>
              <w:right w:val="single" w:sz="4" w:space="0" w:color="auto"/>
            </w:tcBorders>
            <w:vAlign w:val="center"/>
          </w:tcPr>
          <w:p w14:paraId="1C5F9D78"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28C436" w14:textId="77777777" w:rsidR="005717E1" w:rsidRPr="00C25669" w:rsidRDefault="005717E1" w:rsidP="009F15A4">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FC0744"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F5F4C" w14:textId="77777777" w:rsidR="005717E1" w:rsidRPr="00F50D8B" w:rsidRDefault="005717E1" w:rsidP="009F15A4">
            <w:pPr>
              <w:pStyle w:val="TAC"/>
              <w:rPr>
                <w:rFonts w:eastAsia="SimSun"/>
                <w:lang w:val="en-US"/>
              </w:rPr>
            </w:pPr>
            <w:r w:rsidRPr="00F50D8B">
              <w:rPr>
                <w:rFonts w:eastAsia="SimSun" w:hint="eastAsia"/>
                <w:lang w:eastAsia="zh-CN"/>
              </w:rPr>
              <w:t>2</w:t>
            </w:r>
          </w:p>
        </w:tc>
      </w:tr>
      <w:tr w:rsidR="005717E1" w:rsidRPr="00C25669" w14:paraId="750122FD" w14:textId="77777777" w:rsidTr="00FA064B">
        <w:trPr>
          <w:trHeight w:val="70"/>
        </w:trPr>
        <w:tc>
          <w:tcPr>
            <w:tcW w:w="1556" w:type="dxa"/>
            <w:vMerge/>
            <w:tcBorders>
              <w:left w:val="single" w:sz="4" w:space="0" w:color="auto"/>
              <w:right w:val="single" w:sz="4" w:space="0" w:color="auto"/>
            </w:tcBorders>
            <w:vAlign w:val="center"/>
            <w:hideMark/>
          </w:tcPr>
          <w:p w14:paraId="1BAA1D2C"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DEC83" w14:textId="77777777" w:rsidR="005717E1" w:rsidRPr="00C25669" w:rsidRDefault="005717E1" w:rsidP="009F15A4">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73B0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0426E" w14:textId="77777777" w:rsidR="005717E1" w:rsidRPr="00F50D8B" w:rsidRDefault="005717E1" w:rsidP="009F15A4">
            <w:pPr>
              <w:pStyle w:val="TAC"/>
            </w:pPr>
            <w:r w:rsidRPr="00F50D8B">
              <w:rPr>
                <w:rFonts w:eastAsia="SimSun"/>
              </w:rPr>
              <w:t>FD-CDM2</w:t>
            </w:r>
          </w:p>
        </w:tc>
      </w:tr>
      <w:tr w:rsidR="005717E1" w:rsidRPr="00C25669" w14:paraId="51A317BD" w14:textId="77777777" w:rsidTr="00FA064B">
        <w:trPr>
          <w:trHeight w:val="70"/>
        </w:trPr>
        <w:tc>
          <w:tcPr>
            <w:tcW w:w="1556" w:type="dxa"/>
            <w:vMerge/>
            <w:tcBorders>
              <w:left w:val="single" w:sz="4" w:space="0" w:color="auto"/>
              <w:right w:val="single" w:sz="4" w:space="0" w:color="auto"/>
            </w:tcBorders>
            <w:vAlign w:val="center"/>
            <w:hideMark/>
          </w:tcPr>
          <w:p w14:paraId="47A84A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3E3337" w14:textId="77777777" w:rsidR="005717E1" w:rsidRPr="00C25669" w:rsidRDefault="005717E1" w:rsidP="009F15A4">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33F9959"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D967" w14:textId="77777777" w:rsidR="005717E1" w:rsidRPr="00F50D8B" w:rsidRDefault="005717E1" w:rsidP="009F15A4">
            <w:pPr>
              <w:pStyle w:val="TAC"/>
            </w:pPr>
            <w:r w:rsidRPr="00F50D8B">
              <w:t>1</w:t>
            </w:r>
          </w:p>
        </w:tc>
      </w:tr>
      <w:tr w:rsidR="005717E1" w:rsidRPr="00C25669" w14:paraId="503F8707" w14:textId="77777777" w:rsidTr="00FA064B">
        <w:trPr>
          <w:trHeight w:val="70"/>
        </w:trPr>
        <w:tc>
          <w:tcPr>
            <w:tcW w:w="1556" w:type="dxa"/>
            <w:vMerge/>
            <w:tcBorders>
              <w:left w:val="single" w:sz="4" w:space="0" w:color="auto"/>
              <w:right w:val="single" w:sz="4" w:space="0" w:color="auto"/>
            </w:tcBorders>
            <w:vAlign w:val="center"/>
            <w:hideMark/>
          </w:tcPr>
          <w:p w14:paraId="78D286E6" w14:textId="77777777" w:rsidR="005717E1" w:rsidRPr="00C25669" w:rsidRDefault="005717E1"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E0C35" w14:textId="77777777" w:rsidR="005717E1" w:rsidRPr="00C25669" w:rsidRDefault="005717E1" w:rsidP="009F15A4">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777216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491F38" w14:textId="77777777" w:rsidR="005717E1" w:rsidRPr="00F50D8B" w:rsidRDefault="005717E1" w:rsidP="009F15A4">
            <w:pPr>
              <w:pStyle w:val="TAC"/>
            </w:pPr>
            <w:r w:rsidRPr="00F50D8B">
              <w:rPr>
                <w:rFonts w:eastAsia="SimSun" w:hint="eastAsia"/>
                <w:lang w:eastAsia="zh-CN"/>
              </w:rPr>
              <w:t>Row 3,(6)</w:t>
            </w:r>
          </w:p>
        </w:tc>
      </w:tr>
      <w:tr w:rsidR="005717E1" w:rsidRPr="00C25669" w14:paraId="171F7439" w14:textId="77777777" w:rsidTr="00FA064B">
        <w:trPr>
          <w:trHeight w:val="70"/>
        </w:trPr>
        <w:tc>
          <w:tcPr>
            <w:tcW w:w="1556" w:type="dxa"/>
            <w:vMerge/>
            <w:tcBorders>
              <w:left w:val="single" w:sz="4" w:space="0" w:color="auto"/>
              <w:right w:val="single" w:sz="4" w:space="0" w:color="auto"/>
            </w:tcBorders>
            <w:vAlign w:val="center"/>
            <w:hideMark/>
          </w:tcPr>
          <w:p w14:paraId="302BEFA9"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5F140" w14:textId="77777777" w:rsidR="005717E1" w:rsidRPr="00C25669" w:rsidRDefault="005717E1" w:rsidP="009F15A4">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54E95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84DD9" w14:textId="77777777" w:rsidR="005717E1" w:rsidRPr="00F50D8B" w:rsidRDefault="005717E1" w:rsidP="009F15A4">
            <w:pPr>
              <w:pStyle w:val="TAC"/>
            </w:pPr>
            <w:r w:rsidRPr="00F50D8B">
              <w:rPr>
                <w:rFonts w:eastAsia="SimSun" w:hint="eastAsia"/>
                <w:lang w:eastAsia="zh-CN"/>
              </w:rPr>
              <w:t>13</w:t>
            </w:r>
          </w:p>
        </w:tc>
      </w:tr>
      <w:tr w:rsidR="005717E1" w:rsidRPr="00C25669" w14:paraId="2F5C5E5B"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2CBA61E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49F744" w14:textId="77777777" w:rsidR="005717E1" w:rsidRPr="00C25669" w:rsidRDefault="005717E1" w:rsidP="009F15A4">
            <w:pPr>
              <w:pStyle w:val="TAL"/>
            </w:pPr>
            <w:r w:rsidRPr="00C25669">
              <w:rPr>
                <w:rFonts w:eastAsia="SimSun"/>
              </w:rPr>
              <w:t>NZP CSI-RS-timeConfig</w:t>
            </w:r>
          </w:p>
          <w:p w14:paraId="019FAF38" w14:textId="77777777" w:rsidR="005717E1" w:rsidRPr="00C25669" w:rsidRDefault="005717E1" w:rsidP="009F15A4">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119DB4"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DC0298" w14:textId="77777777" w:rsidR="005717E1" w:rsidRPr="00F50D8B" w:rsidRDefault="005717E1" w:rsidP="009F15A4">
            <w:pPr>
              <w:pStyle w:val="TAC"/>
            </w:pPr>
            <w:r w:rsidRPr="00F50D8B">
              <w:rPr>
                <w:rFonts w:eastAsia="SimSun" w:hint="eastAsia"/>
                <w:lang w:eastAsia="zh-CN"/>
              </w:rPr>
              <w:t>10/1</w:t>
            </w:r>
          </w:p>
        </w:tc>
      </w:tr>
      <w:tr w:rsidR="005717E1" w:rsidRPr="00C25669" w14:paraId="2D80C5C7" w14:textId="77777777" w:rsidTr="00FA064B">
        <w:trPr>
          <w:trHeight w:val="70"/>
        </w:trPr>
        <w:tc>
          <w:tcPr>
            <w:tcW w:w="1556" w:type="dxa"/>
            <w:vMerge w:val="restart"/>
            <w:tcBorders>
              <w:left w:val="single" w:sz="4" w:space="0" w:color="auto"/>
              <w:right w:val="single" w:sz="4" w:space="0" w:color="auto"/>
            </w:tcBorders>
            <w:vAlign w:val="center"/>
          </w:tcPr>
          <w:p w14:paraId="059C9A6F" w14:textId="77777777" w:rsidR="005717E1" w:rsidRPr="00C25669" w:rsidRDefault="005717E1" w:rsidP="009F15A4">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3DD51D7" w14:textId="77777777" w:rsidR="005717E1" w:rsidRPr="00C25669" w:rsidRDefault="005717E1" w:rsidP="009F15A4">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9983D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2B32D" w14:textId="77777777" w:rsidR="005717E1" w:rsidRPr="00F50D8B" w:rsidRDefault="005717E1" w:rsidP="009F15A4">
            <w:pPr>
              <w:pStyle w:val="TAC"/>
              <w:rPr>
                <w:rFonts w:eastAsia="SimSun"/>
                <w:lang w:eastAsia="zh-CN"/>
              </w:rPr>
            </w:pPr>
            <w:r w:rsidRPr="00F50D8B">
              <w:rPr>
                <w:rFonts w:eastAsia="SimSun" w:hint="eastAsia"/>
                <w:lang w:eastAsia="zh-CN"/>
              </w:rPr>
              <w:t>Periodic</w:t>
            </w:r>
          </w:p>
        </w:tc>
      </w:tr>
      <w:tr w:rsidR="005717E1" w:rsidRPr="00C25669" w14:paraId="7AAF2D41" w14:textId="77777777" w:rsidTr="00FA064B">
        <w:trPr>
          <w:trHeight w:val="70"/>
        </w:trPr>
        <w:tc>
          <w:tcPr>
            <w:tcW w:w="1556" w:type="dxa"/>
            <w:vMerge/>
            <w:tcBorders>
              <w:left w:val="single" w:sz="4" w:space="0" w:color="auto"/>
              <w:right w:val="single" w:sz="4" w:space="0" w:color="auto"/>
            </w:tcBorders>
            <w:vAlign w:val="center"/>
            <w:hideMark/>
          </w:tcPr>
          <w:p w14:paraId="40302382"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CEFF42" w14:textId="77777777" w:rsidR="005717E1" w:rsidRPr="00C25669" w:rsidRDefault="005717E1" w:rsidP="009F15A4">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232FF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3D7EB" w14:textId="77777777" w:rsidR="005717E1" w:rsidRPr="00F50D8B" w:rsidRDefault="005717E1" w:rsidP="009F15A4">
            <w:pPr>
              <w:pStyle w:val="TAC"/>
              <w:rPr>
                <w:rFonts w:eastAsia="SimSun"/>
                <w:lang w:eastAsia="zh-CN"/>
              </w:rPr>
            </w:pPr>
            <w:r w:rsidRPr="00F50D8B">
              <w:rPr>
                <w:rFonts w:eastAsia="SimSun" w:hint="eastAsia"/>
                <w:lang w:eastAsia="zh-CN"/>
              </w:rPr>
              <w:t>0</w:t>
            </w:r>
          </w:p>
        </w:tc>
      </w:tr>
      <w:tr w:rsidR="005717E1" w:rsidRPr="00C25669" w14:paraId="54CEECC2" w14:textId="77777777" w:rsidTr="00FA064B">
        <w:trPr>
          <w:trHeight w:val="70"/>
        </w:trPr>
        <w:tc>
          <w:tcPr>
            <w:tcW w:w="1556" w:type="dxa"/>
            <w:vMerge/>
            <w:tcBorders>
              <w:left w:val="single" w:sz="4" w:space="0" w:color="auto"/>
              <w:right w:val="single" w:sz="4" w:space="0" w:color="auto"/>
            </w:tcBorders>
            <w:vAlign w:val="center"/>
            <w:hideMark/>
          </w:tcPr>
          <w:p w14:paraId="2D68237B"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25EBBF" w14:textId="77777777" w:rsidR="005717E1" w:rsidRPr="00CD6258" w:rsidRDefault="005717E1" w:rsidP="009F15A4">
            <w:pPr>
              <w:pStyle w:val="TAL"/>
              <w:rPr>
                <w:rFonts w:eastAsia="SimSun"/>
                <w:lang w:val="de-DE"/>
              </w:rPr>
            </w:pPr>
            <w:r w:rsidRPr="00CD6258">
              <w:rPr>
                <w:rFonts w:eastAsia="SimSun"/>
                <w:lang w:val="de-DE"/>
              </w:rPr>
              <w:t>CSI-IM Resource Mapping</w:t>
            </w:r>
          </w:p>
          <w:p w14:paraId="3CD1AB7E" w14:textId="77777777" w:rsidR="005717E1" w:rsidRPr="00CD6258" w:rsidRDefault="005717E1" w:rsidP="009F15A4">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52ACE7F3" w14:textId="77777777" w:rsidR="005717E1" w:rsidRPr="00CD6258" w:rsidRDefault="005717E1" w:rsidP="009F15A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E4B33B0" w14:textId="77777777" w:rsidR="005717E1" w:rsidRPr="00CD6258" w:rsidRDefault="005717E1" w:rsidP="009F15A4">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ABBAF" w14:textId="77777777" w:rsidR="005717E1" w:rsidRPr="00F50D8B" w:rsidRDefault="005717E1" w:rsidP="009F15A4">
            <w:pPr>
              <w:pStyle w:val="TAC"/>
            </w:pPr>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p>
        </w:tc>
      </w:tr>
      <w:tr w:rsidR="005717E1" w:rsidRPr="00C25669" w14:paraId="6CAB37B3"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215DB38F" w14:textId="77777777" w:rsidR="005717E1" w:rsidRPr="00C25669" w:rsidRDefault="005717E1"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BE29B3" w14:textId="77777777" w:rsidR="005717E1" w:rsidRPr="00C25669" w:rsidRDefault="005717E1" w:rsidP="009F15A4">
            <w:pPr>
              <w:pStyle w:val="TAL"/>
            </w:pPr>
            <w:r w:rsidRPr="00C25669">
              <w:rPr>
                <w:rFonts w:eastAsia="SimSun"/>
              </w:rPr>
              <w:t>CSI-IM timeConfig</w:t>
            </w:r>
          </w:p>
          <w:p w14:paraId="74528D11" w14:textId="77777777" w:rsidR="005717E1" w:rsidRPr="00C25669" w:rsidRDefault="005717E1" w:rsidP="009F15A4">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FACB99"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18154" w14:textId="77777777" w:rsidR="005717E1" w:rsidRPr="00F50D8B" w:rsidRDefault="005717E1" w:rsidP="009F15A4">
            <w:pPr>
              <w:pStyle w:val="TAC"/>
              <w:rPr>
                <w:rFonts w:eastAsia="SimSun"/>
                <w:lang w:eastAsia="zh-CN"/>
              </w:rPr>
            </w:pPr>
            <w:r w:rsidRPr="00F50D8B">
              <w:rPr>
                <w:rFonts w:eastAsia="SimSun" w:hint="eastAsia"/>
                <w:lang w:eastAsia="zh-CN"/>
              </w:rPr>
              <w:t>10/</w:t>
            </w:r>
            <w:r w:rsidRPr="00F50D8B">
              <w:rPr>
                <w:rFonts w:eastAsia="SimSun"/>
                <w:lang w:eastAsia="zh-CN"/>
              </w:rPr>
              <w:t>1</w:t>
            </w:r>
          </w:p>
        </w:tc>
      </w:tr>
      <w:tr w:rsidR="005717E1" w:rsidRPr="00C25669" w14:paraId="17E43B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84B31A" w14:textId="77777777" w:rsidR="005717E1" w:rsidRPr="00C25669" w:rsidRDefault="005717E1" w:rsidP="009F15A4">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0D7EE00"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22BBA" w14:textId="77777777" w:rsidR="005717E1" w:rsidRPr="00F50D8B" w:rsidRDefault="005717E1" w:rsidP="009F15A4">
            <w:pPr>
              <w:pStyle w:val="TAC"/>
            </w:pPr>
            <w:r w:rsidRPr="00F50D8B">
              <w:rPr>
                <w:rFonts w:eastAsia="SimSun"/>
              </w:rPr>
              <w:t>Periodic</w:t>
            </w:r>
          </w:p>
        </w:tc>
      </w:tr>
      <w:tr w:rsidR="005717E1" w:rsidRPr="00C25669" w14:paraId="7B49CA2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BC9862" w14:textId="77777777" w:rsidR="005717E1" w:rsidRPr="00C25669" w:rsidRDefault="005717E1" w:rsidP="009F15A4">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32EC1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17E5E" w14:textId="77777777" w:rsidR="005717E1" w:rsidRPr="00F50D8B" w:rsidRDefault="005717E1" w:rsidP="009F15A4">
            <w:pPr>
              <w:pStyle w:val="TAC"/>
              <w:rPr>
                <w:rFonts w:eastAsia="SimSun"/>
                <w:lang w:eastAsia="zh-CN"/>
              </w:rPr>
            </w:pPr>
            <w:r w:rsidRPr="00F50D8B">
              <w:t xml:space="preserve">Table </w:t>
            </w:r>
            <w:r w:rsidRPr="00F50D8B">
              <w:rPr>
                <w:rFonts w:eastAsia="SimSun"/>
                <w:lang w:eastAsia="zh-CN"/>
              </w:rPr>
              <w:t>1</w:t>
            </w:r>
          </w:p>
        </w:tc>
      </w:tr>
      <w:tr w:rsidR="005717E1" w:rsidRPr="00C25669" w14:paraId="4B23656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DCB9CB" w14:textId="77777777" w:rsidR="005717E1" w:rsidRPr="00C25669" w:rsidRDefault="005717E1" w:rsidP="009F15A4">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6D07E2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597F5" w14:textId="77777777" w:rsidR="005717E1" w:rsidRPr="00F50D8B" w:rsidRDefault="005717E1" w:rsidP="009F15A4">
            <w:pPr>
              <w:pStyle w:val="TAC"/>
            </w:pPr>
            <w:r w:rsidRPr="00F50D8B">
              <w:rPr>
                <w:rFonts w:eastAsia="SimSun"/>
              </w:rPr>
              <w:t>cri-RI-PMI-CQI</w:t>
            </w:r>
          </w:p>
        </w:tc>
      </w:tr>
      <w:tr w:rsidR="005717E1" w:rsidRPr="00C25669" w14:paraId="259AE84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5DA44" w14:textId="77777777" w:rsidR="005717E1" w:rsidRPr="00C25669" w:rsidRDefault="005717E1" w:rsidP="009F15A4">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DC31ED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42561" w14:textId="77777777" w:rsidR="005717E1" w:rsidRPr="00F50D8B" w:rsidRDefault="005717E1" w:rsidP="009F15A4">
            <w:pPr>
              <w:pStyle w:val="TAC"/>
            </w:pPr>
            <w:r w:rsidRPr="00F50D8B">
              <w:rPr>
                <w:rFonts w:eastAsia="SimSun"/>
              </w:rPr>
              <w:t>Not configured</w:t>
            </w:r>
          </w:p>
        </w:tc>
      </w:tr>
      <w:tr w:rsidR="005717E1" w:rsidRPr="00C25669" w14:paraId="0932A4A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EF205" w14:textId="77777777" w:rsidR="005717E1" w:rsidRPr="00C25669" w:rsidRDefault="005717E1" w:rsidP="009F15A4">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2783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B96BD" w14:textId="77777777" w:rsidR="005717E1" w:rsidRPr="00F50D8B" w:rsidRDefault="005717E1" w:rsidP="009F15A4">
            <w:pPr>
              <w:pStyle w:val="TAC"/>
            </w:pPr>
            <w:r w:rsidRPr="00F50D8B">
              <w:rPr>
                <w:rFonts w:eastAsia="SimSun"/>
              </w:rPr>
              <w:t>Not configured</w:t>
            </w:r>
          </w:p>
        </w:tc>
      </w:tr>
      <w:tr w:rsidR="005717E1" w:rsidRPr="00C25669" w14:paraId="104C424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38C42" w14:textId="77777777" w:rsidR="005717E1" w:rsidRPr="00C25669" w:rsidRDefault="005717E1" w:rsidP="009F15A4">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88A7E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E205D" w14:textId="77777777" w:rsidR="005717E1" w:rsidRPr="00F50D8B" w:rsidRDefault="005717E1" w:rsidP="009F15A4">
            <w:pPr>
              <w:pStyle w:val="TAC"/>
            </w:pPr>
            <w:r w:rsidRPr="00F50D8B">
              <w:rPr>
                <w:rFonts w:eastAsia="SimSun"/>
                <w:lang w:val="en-US"/>
              </w:rPr>
              <w:t>Wide</w:t>
            </w:r>
            <w:r w:rsidRPr="00F50D8B">
              <w:rPr>
                <w:rFonts w:eastAsia="SimSun"/>
              </w:rPr>
              <w:t>band</w:t>
            </w:r>
          </w:p>
        </w:tc>
      </w:tr>
      <w:tr w:rsidR="005717E1" w:rsidRPr="00C25669" w14:paraId="195C3D9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D4B1" w14:textId="77777777" w:rsidR="005717E1" w:rsidRPr="00C25669" w:rsidRDefault="005717E1" w:rsidP="009F15A4">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C772E6"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FD146" w14:textId="77777777" w:rsidR="005717E1" w:rsidRPr="00F50D8B" w:rsidRDefault="005717E1" w:rsidP="009F15A4">
            <w:pPr>
              <w:pStyle w:val="TAC"/>
            </w:pPr>
            <w:r w:rsidRPr="00F50D8B">
              <w:rPr>
                <w:rFonts w:eastAsia="SimSun"/>
              </w:rPr>
              <w:t>Wideband</w:t>
            </w:r>
          </w:p>
        </w:tc>
      </w:tr>
      <w:tr w:rsidR="005717E1" w:rsidRPr="00C25669" w14:paraId="495505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0841" w14:textId="77777777" w:rsidR="005717E1" w:rsidRPr="00C25669" w:rsidRDefault="005717E1" w:rsidP="009F15A4">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FAD47C8" w14:textId="77777777" w:rsidR="005717E1" w:rsidRPr="00C25669" w:rsidRDefault="005717E1" w:rsidP="009F15A4">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796E7" w14:textId="7E8A083D" w:rsidR="005717E1" w:rsidRPr="00F50D8B" w:rsidRDefault="003968F4" w:rsidP="009F15A4">
            <w:pPr>
              <w:pStyle w:val="TAC"/>
            </w:pPr>
            <w:r>
              <w:rPr>
                <w:lang w:eastAsia="zh-CN"/>
              </w:rPr>
              <w:t>8</w:t>
            </w:r>
          </w:p>
        </w:tc>
      </w:tr>
      <w:tr w:rsidR="005717E1" w:rsidRPr="00C25669" w14:paraId="4C3F4E1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50A81" w14:textId="77777777" w:rsidR="005717E1" w:rsidRPr="00C25669" w:rsidRDefault="005717E1" w:rsidP="009F15A4">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560F1AD"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42228" w14:textId="77777777" w:rsidR="005717E1" w:rsidRPr="00F50D8B" w:rsidDel="0020434D" w:rsidRDefault="005717E1" w:rsidP="009F15A4">
            <w:pPr>
              <w:pStyle w:val="TAC"/>
            </w:pPr>
            <w:r w:rsidRPr="00F50D8B">
              <w:t>1111111</w:t>
            </w:r>
          </w:p>
        </w:tc>
      </w:tr>
      <w:tr w:rsidR="005717E1" w:rsidRPr="00C25669" w14:paraId="4854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A3C869" w14:textId="77777777" w:rsidR="005717E1" w:rsidRPr="00C25669" w:rsidRDefault="005717E1" w:rsidP="009F15A4">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4C27E2" w14:textId="77777777" w:rsidR="005717E1" w:rsidRPr="00C25669" w:rsidRDefault="005717E1" w:rsidP="009F15A4">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2C45E" w14:textId="77777777" w:rsidR="005717E1" w:rsidRPr="00F50D8B" w:rsidRDefault="005717E1" w:rsidP="009F15A4">
            <w:pPr>
              <w:pStyle w:val="TAC"/>
            </w:pPr>
            <w:r w:rsidRPr="00F50D8B">
              <w:rPr>
                <w:rFonts w:eastAsia="SimSun" w:hint="eastAsia"/>
                <w:lang w:eastAsia="zh-CN"/>
              </w:rPr>
              <w:t>10</w:t>
            </w:r>
            <w:r w:rsidRPr="00F50D8B">
              <w:t>/9</w:t>
            </w:r>
          </w:p>
        </w:tc>
      </w:tr>
      <w:tr w:rsidR="005717E1" w:rsidRPr="00C25669" w14:paraId="39A468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AE5B4" w14:textId="77777777" w:rsidR="005717E1" w:rsidRPr="00C25669" w:rsidRDefault="005717E1" w:rsidP="009F15A4">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AB1F95"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74DE6" w14:textId="77777777" w:rsidR="005717E1" w:rsidRPr="00F50D8B" w:rsidRDefault="005717E1" w:rsidP="009F15A4">
            <w:pPr>
              <w:pStyle w:val="TAC"/>
            </w:pPr>
            <w:r w:rsidRPr="00F50D8B">
              <w:rPr>
                <w:rFonts w:eastAsia="SimSun"/>
              </w:rPr>
              <w:t>Not configured</w:t>
            </w:r>
          </w:p>
        </w:tc>
      </w:tr>
      <w:tr w:rsidR="005717E1" w:rsidRPr="00C25669" w14:paraId="67A265D4"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341D9D6" w14:textId="77777777" w:rsidR="005717E1" w:rsidRPr="00C25669" w:rsidRDefault="005717E1" w:rsidP="009F15A4">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4EE9B8" w14:textId="77777777" w:rsidR="005717E1" w:rsidRPr="00C25669" w:rsidRDefault="005717E1" w:rsidP="009F15A4">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E68FEC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3D8D7" w14:textId="77777777" w:rsidR="005717E1" w:rsidRPr="00F50D8B" w:rsidRDefault="005717E1" w:rsidP="009F15A4">
            <w:pPr>
              <w:pStyle w:val="TAC"/>
            </w:pPr>
            <w:r w:rsidRPr="00F50D8B">
              <w:rPr>
                <w:rFonts w:eastAsia="SimSun"/>
              </w:rPr>
              <w:t>typeI-SinglePanel</w:t>
            </w:r>
          </w:p>
        </w:tc>
      </w:tr>
      <w:tr w:rsidR="005717E1" w:rsidRPr="00C25669" w14:paraId="10156924" w14:textId="77777777" w:rsidTr="00FA064B">
        <w:trPr>
          <w:trHeight w:val="70"/>
        </w:trPr>
        <w:tc>
          <w:tcPr>
            <w:tcW w:w="1648" w:type="dxa"/>
            <w:gridSpan w:val="2"/>
            <w:vMerge/>
            <w:tcBorders>
              <w:left w:val="single" w:sz="4" w:space="0" w:color="auto"/>
              <w:right w:val="single" w:sz="4" w:space="0" w:color="auto"/>
            </w:tcBorders>
            <w:hideMark/>
          </w:tcPr>
          <w:p w14:paraId="5C2958EB"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39452695" w14:textId="77777777" w:rsidR="005717E1" w:rsidRPr="00C25669" w:rsidRDefault="005717E1" w:rsidP="009F15A4">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FB98"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1CB6A" w14:textId="77777777" w:rsidR="005717E1" w:rsidRPr="00F50D8B" w:rsidRDefault="005717E1" w:rsidP="009F15A4">
            <w:pPr>
              <w:pStyle w:val="TAC"/>
            </w:pPr>
            <w:r w:rsidRPr="00F50D8B">
              <w:t>1</w:t>
            </w:r>
          </w:p>
        </w:tc>
      </w:tr>
      <w:tr w:rsidR="005717E1" w:rsidRPr="00C25669" w14:paraId="3E410022" w14:textId="77777777" w:rsidTr="00FA064B">
        <w:trPr>
          <w:trHeight w:val="70"/>
        </w:trPr>
        <w:tc>
          <w:tcPr>
            <w:tcW w:w="1648" w:type="dxa"/>
            <w:gridSpan w:val="2"/>
            <w:vMerge/>
            <w:tcBorders>
              <w:left w:val="single" w:sz="4" w:space="0" w:color="auto"/>
              <w:right w:val="single" w:sz="4" w:space="0" w:color="auto"/>
            </w:tcBorders>
            <w:hideMark/>
          </w:tcPr>
          <w:p w14:paraId="206F566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6A539752" w14:textId="77777777" w:rsidR="005717E1" w:rsidRPr="00C25669" w:rsidRDefault="005717E1" w:rsidP="009F15A4">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3E10B11"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262B2" w14:textId="77777777" w:rsidR="005717E1" w:rsidRPr="00F50D8B" w:rsidRDefault="005717E1" w:rsidP="009F15A4">
            <w:pPr>
              <w:pStyle w:val="TAC"/>
            </w:pPr>
            <w:r w:rsidRPr="00F50D8B">
              <w:rPr>
                <w:rFonts w:eastAsia="SimSun"/>
              </w:rPr>
              <w:t>Not configured</w:t>
            </w:r>
          </w:p>
        </w:tc>
      </w:tr>
      <w:tr w:rsidR="005717E1" w:rsidRPr="00C25669" w14:paraId="7FA2E0D8" w14:textId="77777777" w:rsidTr="00FA064B">
        <w:trPr>
          <w:trHeight w:val="70"/>
        </w:trPr>
        <w:tc>
          <w:tcPr>
            <w:tcW w:w="1648" w:type="dxa"/>
            <w:gridSpan w:val="2"/>
            <w:vMerge/>
            <w:tcBorders>
              <w:left w:val="single" w:sz="4" w:space="0" w:color="auto"/>
              <w:right w:val="single" w:sz="4" w:space="0" w:color="auto"/>
            </w:tcBorders>
            <w:hideMark/>
          </w:tcPr>
          <w:p w14:paraId="5EAEFE67"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7A629E64" w14:textId="77777777" w:rsidR="005717E1" w:rsidRPr="00C25669" w:rsidRDefault="005717E1" w:rsidP="009F15A4">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634E87"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C84F9B" w14:textId="77777777" w:rsidR="005717E1" w:rsidRPr="00F50D8B" w:rsidRDefault="005717E1" w:rsidP="009F15A4">
            <w:pPr>
              <w:pStyle w:val="TAC"/>
            </w:pPr>
            <w:r w:rsidRPr="00F50D8B">
              <w:rPr>
                <w:rFonts w:cs="Arial"/>
                <w:szCs w:val="18"/>
                <w:lang w:val="en-US" w:eastAsia="zh-CN"/>
              </w:rPr>
              <w:t>000001</w:t>
            </w:r>
          </w:p>
        </w:tc>
      </w:tr>
      <w:tr w:rsidR="005717E1" w:rsidRPr="00C25669" w14:paraId="1772304D"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2698C21F" w14:textId="77777777" w:rsidR="005717E1" w:rsidRPr="00C25669" w:rsidRDefault="005717E1"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5BD848" w14:textId="77777777" w:rsidR="005717E1" w:rsidRPr="00C25669" w:rsidRDefault="005717E1" w:rsidP="009F15A4">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8524C3"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0282E" w14:textId="77777777" w:rsidR="005717E1" w:rsidRPr="00F50D8B" w:rsidRDefault="005717E1" w:rsidP="009F15A4">
            <w:pPr>
              <w:pStyle w:val="TAC"/>
            </w:pPr>
            <w:r w:rsidRPr="00F50D8B">
              <w:t>N/A</w:t>
            </w:r>
          </w:p>
        </w:tc>
      </w:tr>
      <w:tr w:rsidR="005717E1" w:rsidRPr="00C25669" w14:paraId="5E88C63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2B3A74F" w14:textId="77777777" w:rsidR="005717E1" w:rsidRPr="00C25669" w:rsidRDefault="005717E1" w:rsidP="009F15A4">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26310F"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4B823" w14:textId="77777777" w:rsidR="005717E1" w:rsidRPr="00F50D8B" w:rsidRDefault="005717E1" w:rsidP="009F15A4">
            <w:pPr>
              <w:pStyle w:val="TAC"/>
            </w:pPr>
            <w:r w:rsidRPr="00F50D8B">
              <w:rPr>
                <w:rFonts w:eastAsia="SimSun"/>
                <w:lang w:eastAsia="zh-CN"/>
              </w:rPr>
              <w:t>PUCCH</w:t>
            </w:r>
          </w:p>
        </w:tc>
      </w:tr>
      <w:tr w:rsidR="005717E1" w:rsidRPr="00C25669" w14:paraId="56C3CA6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3254" w14:textId="77777777" w:rsidR="005717E1" w:rsidRPr="00C25669" w:rsidRDefault="005717E1" w:rsidP="009F15A4">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7C999C" w14:textId="77777777" w:rsidR="005717E1" w:rsidRPr="00C25669" w:rsidRDefault="005717E1" w:rsidP="009F15A4">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DA806" w14:textId="106AFEE1" w:rsidR="005717E1" w:rsidRPr="00F50D8B" w:rsidRDefault="00D01824" w:rsidP="009F15A4">
            <w:pPr>
              <w:pStyle w:val="TAC"/>
              <w:rPr>
                <w:rFonts w:eastAsia="SimSun"/>
                <w:lang w:eastAsia="zh-CN"/>
              </w:rPr>
            </w:pPr>
            <w:r>
              <w:rPr>
                <w:rFonts w:eastAsia="SimSun"/>
                <w:lang w:eastAsia="zh-CN"/>
              </w:rPr>
              <w:t>9.5</w:t>
            </w:r>
          </w:p>
        </w:tc>
      </w:tr>
      <w:tr w:rsidR="005717E1" w:rsidRPr="00C25669" w14:paraId="0ADF899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39355A" w14:textId="77777777" w:rsidR="005717E1" w:rsidRPr="00C25669" w:rsidRDefault="005717E1" w:rsidP="009F15A4">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DC0864E" w14:textId="77777777" w:rsidR="005717E1" w:rsidRPr="00C25669" w:rsidRDefault="005717E1"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D122F" w14:textId="77777777" w:rsidR="005717E1" w:rsidRPr="00F50D8B" w:rsidRDefault="005717E1" w:rsidP="009F15A4">
            <w:pPr>
              <w:pStyle w:val="TAC"/>
            </w:pPr>
            <w:r w:rsidRPr="00F50D8B">
              <w:t>1</w:t>
            </w:r>
          </w:p>
        </w:tc>
      </w:tr>
      <w:tr w:rsidR="005717E1" w:rsidRPr="00C25669" w14:paraId="6395D1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AE2AB7" w14:textId="77777777" w:rsidR="005717E1" w:rsidRPr="00C25669" w:rsidRDefault="005717E1" w:rsidP="009F15A4">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0A9858D" w14:textId="77777777" w:rsidR="005717E1" w:rsidRPr="00C25669" w:rsidRDefault="005717E1"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52840" w14:textId="67CDD843" w:rsidR="005717E1" w:rsidRPr="00F50D8B" w:rsidRDefault="005717E1" w:rsidP="009F15A4">
            <w:pPr>
              <w:pStyle w:val="TAC"/>
            </w:pPr>
            <w:r w:rsidRPr="00F50D8B">
              <w:rPr>
                <w:rFonts w:eastAsia="SimSun"/>
                <w:lang w:eastAsia="zh-CN"/>
              </w:rPr>
              <w:t>As specified in Table A.4-1, TBS.1-</w:t>
            </w:r>
            <w:r>
              <w:rPr>
                <w:rFonts w:eastAsia="SimSun"/>
                <w:lang w:eastAsia="zh-CN"/>
              </w:rPr>
              <w:t>5</w:t>
            </w:r>
          </w:p>
        </w:tc>
      </w:tr>
    </w:tbl>
    <w:p w14:paraId="4416A095" w14:textId="463ADECC" w:rsidR="005717E1" w:rsidRDefault="005717E1" w:rsidP="005B3300">
      <w:pPr>
        <w:rPr>
          <w:rFonts w:eastAsia="SimSun"/>
          <w:lang w:eastAsia="zh-CN"/>
        </w:rPr>
      </w:pPr>
    </w:p>
    <w:p w14:paraId="1CE7880F" w14:textId="77777777" w:rsidR="00E8678F" w:rsidRPr="00E67CE4" w:rsidRDefault="00E8678F" w:rsidP="00E8678F">
      <w:pPr>
        <w:pStyle w:val="Heading5"/>
        <w:rPr>
          <w:lang w:eastAsia="zh-CN"/>
        </w:rPr>
      </w:pPr>
      <w:bookmarkStart w:id="378" w:name="_Toc114565870"/>
      <w:bookmarkStart w:id="379" w:name="_Toc123936178"/>
      <w:bookmarkStart w:id="380" w:name="_Toc124377193"/>
      <w:r w:rsidRPr="00E67CE4">
        <w:rPr>
          <w:rFonts w:hint="eastAsia"/>
          <w:lang w:eastAsia="zh-CN"/>
        </w:rPr>
        <w:lastRenderedPageBreak/>
        <w:t>6.2.</w:t>
      </w:r>
      <w:r>
        <w:rPr>
          <w:lang w:eastAsia="zh-CN"/>
        </w:rPr>
        <w:t>1</w:t>
      </w:r>
      <w:r w:rsidRPr="00E67CE4">
        <w:rPr>
          <w:rFonts w:hint="eastAsia"/>
          <w:lang w:eastAsia="zh-CN"/>
        </w:rPr>
        <w:t>.</w:t>
      </w:r>
      <w:r>
        <w:rPr>
          <w:lang w:eastAsia="zh-CN"/>
        </w:rPr>
        <w:t>2</w:t>
      </w:r>
      <w:r w:rsidRPr="00E67CE4">
        <w:rPr>
          <w:rFonts w:hint="eastAsia"/>
          <w:lang w:eastAsia="zh-CN"/>
        </w:rPr>
        <w:t>.2</w:t>
      </w:r>
      <w:r w:rsidRPr="00E67CE4">
        <w:rPr>
          <w:rFonts w:hint="eastAsia"/>
          <w:lang w:eastAsia="zh-CN"/>
        </w:rPr>
        <w:tab/>
        <w:t>CQI reporting under fading conditions</w:t>
      </w:r>
      <w:bookmarkStart w:id="381" w:name="_Hlk111055848"/>
      <w:bookmarkEnd w:id="378"/>
      <w:bookmarkEnd w:id="379"/>
      <w:bookmarkEnd w:id="380"/>
    </w:p>
    <w:bookmarkEnd w:id="381"/>
    <w:p w14:paraId="795B761F" w14:textId="77777777" w:rsidR="00E8678F" w:rsidRPr="00E67CE4" w:rsidRDefault="00E8678F" w:rsidP="00E8678F">
      <w:pPr>
        <w:pStyle w:val="H6"/>
      </w:pPr>
      <w:r w:rsidRPr="00E67CE4">
        <w:rPr>
          <w:rFonts w:hint="eastAsia"/>
        </w:rPr>
        <w:t>6.2.</w:t>
      </w:r>
      <w:r>
        <w:t>1</w:t>
      </w:r>
      <w:r w:rsidRPr="00E67CE4">
        <w:rPr>
          <w:rFonts w:hint="eastAsia"/>
        </w:rPr>
        <w:t>.</w:t>
      </w:r>
      <w:r>
        <w:t>2</w:t>
      </w:r>
      <w:r w:rsidRPr="00E67CE4">
        <w:rPr>
          <w:rFonts w:hint="eastAsia"/>
        </w:rPr>
        <w:t>.2</w:t>
      </w:r>
      <w:r w:rsidRPr="00E67CE4">
        <w:t>.1</w:t>
      </w:r>
      <w:r w:rsidRPr="00E67CE4">
        <w:rPr>
          <w:rFonts w:hint="eastAsia"/>
          <w:lang w:eastAsia="zh-CN"/>
        </w:rPr>
        <w:tab/>
      </w:r>
      <w:r w:rsidRPr="00E67CE4">
        <w:t>Minimum requirement for w</w:t>
      </w:r>
      <w:r w:rsidRPr="00E67CE4">
        <w:rPr>
          <w:rFonts w:hint="eastAsia"/>
        </w:rPr>
        <w:t>ideband CQI reporting</w:t>
      </w:r>
      <w:r w:rsidRPr="00582562">
        <w:t xml:space="preserve"> for RedCap </w:t>
      </w:r>
    </w:p>
    <w:p w14:paraId="44CF78D3"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665B1057"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4E8EC3B4" w14:textId="77777777" w:rsidR="00E8678F" w:rsidRPr="005E6DA8" w:rsidRDefault="00E8678F" w:rsidP="00E8678F">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55F6B205" w14:textId="77777777" w:rsidR="00E8678F" w:rsidRPr="005E6DA8" w:rsidRDefault="00E8678F" w:rsidP="009F15A4">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74185DA7" w14:textId="77777777" w:rsidR="00E8678F" w:rsidRPr="005E6DA8" w:rsidRDefault="00E8678F" w:rsidP="009F15A4">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.1</w:t>
      </w:r>
      <w:r w:rsidRPr="005E6DA8">
        <w:rPr>
          <w:rFonts w:eastAsia="SimSun" w:hint="eastAsia"/>
        </w:rPr>
        <w:t>-2;</w:t>
      </w:r>
    </w:p>
    <w:p w14:paraId="65CDC8D3" w14:textId="77777777" w:rsidR="00E8678F" w:rsidRPr="005E6DA8" w:rsidRDefault="00E8678F" w:rsidP="009F15A4">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229E3BEB" w14:textId="77777777" w:rsidR="00E8678F" w:rsidRPr="005E6DA8" w:rsidRDefault="00E8678F" w:rsidP="009F15A4">
      <w:pPr>
        <w:pStyle w:val="TH"/>
        <w:rPr>
          <w:lang w:eastAsia="zh-CN"/>
        </w:rPr>
      </w:pPr>
      <w:r w:rsidRPr="005E6DA8">
        <w:rPr>
          <w:rFonts w:hint="eastAsia"/>
        </w:rPr>
        <w:lastRenderedPageBreak/>
        <w:t xml:space="preserve">Table </w:t>
      </w:r>
      <w:r>
        <w:rPr>
          <w:rFonts w:hint="eastAsia"/>
        </w:rPr>
        <w:t>6.2.1.2</w:t>
      </w:r>
      <w:r w:rsidRPr="005E6DA8">
        <w:rPr>
          <w:rFonts w:hint="eastAsia"/>
        </w:rPr>
        <w:t>.</w:t>
      </w:r>
      <w:r w:rsidRPr="005E6DA8">
        <w:rPr>
          <w:rFonts w:hint="eastAsia"/>
          <w:lang w:eastAsia="zh-CN"/>
        </w:rPr>
        <w:t>2</w:t>
      </w:r>
      <w:r w:rsidRPr="005E6DA8">
        <w:rPr>
          <w:lang w:eastAsia="zh-CN"/>
        </w:rPr>
        <w:t>.1</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678F" w:rsidRPr="005E6DA8" w14:paraId="1F74397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6D641D" w14:textId="77777777" w:rsidR="00E8678F" w:rsidRPr="005E6DA8" w:rsidRDefault="00E8678F" w:rsidP="009F15A4">
            <w:pPr>
              <w:pStyle w:val="TAH"/>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A679CA" w14:textId="77777777" w:rsidR="00E8678F" w:rsidRPr="005E6DA8" w:rsidRDefault="00E8678F" w:rsidP="009F15A4">
            <w:pPr>
              <w:pStyle w:val="TAH"/>
            </w:pPr>
            <w:r w:rsidRPr="005E6DA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9AF845" w14:textId="77777777" w:rsidR="00E8678F" w:rsidRPr="005E6DA8" w:rsidRDefault="00E8678F" w:rsidP="009F15A4">
            <w:pPr>
              <w:pStyle w:val="TAH"/>
            </w:pPr>
            <w:r w:rsidRPr="005E6DA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33709F" w14:textId="77777777" w:rsidR="00E8678F" w:rsidRPr="005E6DA8" w:rsidRDefault="00E8678F" w:rsidP="009F15A4">
            <w:pPr>
              <w:pStyle w:val="TAH"/>
              <w:rPr>
                <w:rFonts w:eastAsia="SimSun"/>
                <w:lang w:eastAsia="zh-CN"/>
              </w:rPr>
            </w:pPr>
            <w:r w:rsidRPr="005E6DA8">
              <w:rPr>
                <w:rFonts w:eastAsia="SimSun" w:hint="eastAsia"/>
                <w:lang w:eastAsia="zh-CN"/>
              </w:rPr>
              <w:t>Test 2</w:t>
            </w:r>
          </w:p>
        </w:tc>
      </w:tr>
      <w:tr w:rsidR="00E8678F" w:rsidRPr="005E6DA8" w14:paraId="15682F9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E2CF4" w14:textId="77777777" w:rsidR="00E8678F" w:rsidRPr="005E6DA8" w:rsidRDefault="00E8678F" w:rsidP="009F15A4">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9F5D7D" w14:textId="77777777" w:rsidR="00E8678F" w:rsidRPr="005E6DA8" w:rsidRDefault="00E8678F" w:rsidP="009F15A4">
            <w:pPr>
              <w:pStyle w:val="TAC"/>
            </w:pPr>
            <w:r w:rsidRPr="005E6DA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5DE1" w14:textId="77777777" w:rsidR="00E8678F" w:rsidRPr="005E6DA8" w:rsidRDefault="00E8678F" w:rsidP="009F15A4">
            <w:pPr>
              <w:pStyle w:val="TAC"/>
              <w:rPr>
                <w:rFonts w:eastAsia="SimSun"/>
                <w:lang w:eastAsia="zh-CN"/>
              </w:rPr>
            </w:pPr>
            <w:r>
              <w:rPr>
                <w:rFonts w:eastAsia="SimSun"/>
                <w:lang w:eastAsia="zh-CN"/>
              </w:rPr>
              <w:t>2</w:t>
            </w:r>
            <w:r w:rsidRPr="005E6DA8">
              <w:rPr>
                <w:rFonts w:eastAsia="SimSun" w:hint="eastAsia"/>
                <w:lang w:eastAsia="zh-CN"/>
              </w:rPr>
              <w:t>0</w:t>
            </w:r>
          </w:p>
        </w:tc>
      </w:tr>
      <w:tr w:rsidR="00E8678F" w:rsidRPr="005E6DA8" w14:paraId="36D4E7B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F5BBAB" w14:textId="77777777" w:rsidR="00E8678F" w:rsidRPr="005E6DA8" w:rsidRDefault="00E8678F" w:rsidP="009F15A4">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62D81D6" w14:textId="77777777" w:rsidR="00E8678F" w:rsidRPr="005E6DA8" w:rsidRDefault="00E8678F" w:rsidP="009F15A4">
            <w:pPr>
              <w:pStyle w:val="TAC"/>
              <w:rPr>
                <w:rFonts w:eastAsia="SimSun"/>
              </w:rPr>
            </w:pPr>
            <w:r w:rsidRPr="005E6DA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ACC19" w14:textId="77777777" w:rsidR="00E8678F" w:rsidRPr="005E6DA8" w:rsidRDefault="00E8678F" w:rsidP="009F15A4">
            <w:pPr>
              <w:pStyle w:val="TAC"/>
              <w:rPr>
                <w:rFonts w:eastAsia="SimSun"/>
                <w:lang w:eastAsia="zh-CN"/>
              </w:rPr>
            </w:pPr>
            <w:r w:rsidRPr="005E6DA8">
              <w:rPr>
                <w:rFonts w:eastAsia="SimSun" w:hint="eastAsia"/>
                <w:lang w:eastAsia="zh-CN"/>
              </w:rPr>
              <w:t>30</w:t>
            </w:r>
          </w:p>
        </w:tc>
      </w:tr>
      <w:tr w:rsidR="00E8678F" w:rsidRPr="005E6DA8" w14:paraId="3D8DABC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A7BCD" w14:textId="77777777" w:rsidR="00E8678F" w:rsidRPr="005E6DA8" w:rsidRDefault="00E8678F" w:rsidP="009F15A4">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2FC27E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3F793" w14:textId="77777777" w:rsidR="00E8678F" w:rsidRPr="005E6DA8" w:rsidRDefault="00E8678F" w:rsidP="009F15A4">
            <w:pPr>
              <w:pStyle w:val="TAC"/>
              <w:rPr>
                <w:rFonts w:eastAsia="SimSun"/>
                <w:lang w:eastAsia="zh-CN"/>
              </w:rPr>
            </w:pPr>
            <w:r w:rsidRPr="005E6DA8">
              <w:rPr>
                <w:rFonts w:eastAsia="SimSun" w:hint="eastAsia"/>
                <w:lang w:eastAsia="zh-CN"/>
              </w:rPr>
              <w:t>TDD</w:t>
            </w:r>
          </w:p>
        </w:tc>
      </w:tr>
      <w:tr w:rsidR="00E8678F" w:rsidRPr="005E6DA8" w14:paraId="343A54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02CD92" w14:textId="77777777" w:rsidR="00E8678F" w:rsidRPr="005E6DA8" w:rsidRDefault="00E8678F" w:rsidP="009F15A4">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955EA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D66B7" w14:textId="77777777" w:rsidR="00E8678F" w:rsidRPr="005E6DA8" w:rsidRDefault="00E8678F" w:rsidP="009F15A4">
            <w:pPr>
              <w:pStyle w:val="TAC"/>
              <w:rPr>
                <w:rFonts w:eastAsia="SimSun"/>
                <w:lang w:eastAsia="zh-CN"/>
              </w:rPr>
            </w:pPr>
            <w:r w:rsidRPr="005E6DA8">
              <w:rPr>
                <w:rFonts w:eastAsia="SimSun"/>
              </w:rPr>
              <w:t>FR1.30-1</w:t>
            </w:r>
          </w:p>
        </w:tc>
      </w:tr>
      <w:tr w:rsidR="00E8678F" w:rsidRPr="005E6DA8" w14:paraId="7E7870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D5BE8E" w14:textId="77777777" w:rsidR="00E8678F" w:rsidRPr="005E6DA8" w:rsidRDefault="00E8678F" w:rsidP="009F15A4">
            <w:pPr>
              <w:pStyle w:val="TAL"/>
              <w:rPr>
                <w:rFonts w:eastAsia="SimSun"/>
              </w:rPr>
            </w:pPr>
            <w:r w:rsidRPr="005E6DA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FC307D" w14:textId="77777777" w:rsidR="00E8678F" w:rsidRPr="005E6DA8" w:rsidRDefault="00E8678F" w:rsidP="009F15A4">
            <w:pPr>
              <w:pStyle w:val="TAC"/>
            </w:pPr>
            <w:r w:rsidRPr="005E6DA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DD229F" w14:textId="42E55672" w:rsidR="00E8678F" w:rsidRPr="005E6DA8" w:rsidRDefault="00E8678F" w:rsidP="009F15A4">
            <w:pPr>
              <w:pStyle w:val="TAC"/>
              <w:rPr>
                <w:rFonts w:eastAsia="SimSun"/>
                <w:lang w:eastAsia="zh-CN"/>
              </w:rPr>
            </w:pPr>
            <w:r>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4D86074D" w14:textId="660D7326" w:rsidR="00E8678F" w:rsidRPr="005E6DA8" w:rsidRDefault="00E8678F" w:rsidP="009F15A4">
            <w:pPr>
              <w:pStyle w:val="TAC"/>
              <w:rPr>
                <w:rFonts w:eastAsia="SimSun"/>
                <w:lang w:eastAsia="zh-CN"/>
              </w:rPr>
            </w:pPr>
            <w:r>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9D2F123" w14:textId="0D115495"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1C798F3A" w14:textId="64444271" w:rsidR="00E8678F" w:rsidRPr="005E6DA8" w:rsidRDefault="00E8678F" w:rsidP="009F15A4">
            <w:pPr>
              <w:pStyle w:val="TAC"/>
              <w:rPr>
                <w:rFonts w:eastAsia="SimSun"/>
                <w:lang w:eastAsia="zh-CN"/>
              </w:rPr>
            </w:pPr>
            <w:r w:rsidRPr="00E67CE4">
              <w:rPr>
                <w:rFonts w:eastAsia="SimSun" w:hint="eastAsia"/>
                <w:lang w:eastAsia="zh-CN"/>
              </w:rPr>
              <w:t>1</w:t>
            </w:r>
            <w:r>
              <w:rPr>
                <w:rFonts w:eastAsia="SimSun"/>
                <w:lang w:eastAsia="zh-CN"/>
              </w:rPr>
              <w:t>6</w:t>
            </w:r>
          </w:p>
        </w:tc>
      </w:tr>
      <w:tr w:rsidR="00E8678F" w:rsidRPr="005E6DA8" w14:paraId="4B51E9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8C1BF2" w14:textId="77777777" w:rsidR="00E8678F" w:rsidRPr="005E6DA8" w:rsidRDefault="00E8678F" w:rsidP="009F15A4">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190B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8C59C" w14:textId="77777777" w:rsidR="00E8678F" w:rsidRPr="005E6DA8" w:rsidRDefault="00E8678F" w:rsidP="009F15A4">
            <w:pPr>
              <w:pStyle w:val="TAC"/>
              <w:rPr>
                <w:lang w:eastAsia="zh-CN"/>
              </w:rPr>
            </w:pPr>
            <w:r w:rsidRPr="005E6DA8">
              <w:rPr>
                <w:rFonts w:eastAsia="SimSun" w:hint="eastAsia"/>
                <w:lang w:eastAsia="zh-CN"/>
              </w:rPr>
              <w:t>TDLA30-5</w:t>
            </w:r>
          </w:p>
        </w:tc>
      </w:tr>
      <w:tr w:rsidR="00E8678F" w:rsidRPr="005E6DA8" w14:paraId="3B09786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689F2E" w14:textId="77777777" w:rsidR="00E8678F" w:rsidRPr="005E6DA8" w:rsidRDefault="00E8678F" w:rsidP="009F15A4">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AF708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D4D41" w14:textId="77777777" w:rsidR="00E8678F" w:rsidRPr="005E6DA8" w:rsidRDefault="00E8678F" w:rsidP="009F15A4">
            <w:pPr>
              <w:pStyle w:val="TAC"/>
            </w:pPr>
            <w:r w:rsidRPr="005E6DA8">
              <w:rPr>
                <w:rFonts w:eastAsia="SimSun"/>
              </w:rPr>
              <w:t>2×</w:t>
            </w:r>
            <w:r>
              <w:rPr>
                <w:rFonts w:eastAsia="SimSun"/>
              </w:rPr>
              <w:t>1</w:t>
            </w:r>
            <w:r w:rsidRPr="005E6DA8">
              <w:rPr>
                <w:rFonts w:eastAsia="SimSun"/>
              </w:rPr>
              <w:t xml:space="preserve"> </w:t>
            </w:r>
          </w:p>
        </w:tc>
      </w:tr>
      <w:tr w:rsidR="00E8678F" w:rsidRPr="005E6DA8" w14:paraId="0513DBF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5CCD53" w14:textId="77777777" w:rsidR="00E8678F" w:rsidRPr="005E6DA8" w:rsidRDefault="00E8678F" w:rsidP="009F15A4">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3DD50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31CC7" w14:textId="77777777" w:rsidR="00E8678F" w:rsidRPr="005E6DA8" w:rsidRDefault="00E8678F" w:rsidP="009F15A4">
            <w:pPr>
              <w:pStyle w:val="TAC"/>
              <w:rPr>
                <w:rFonts w:eastAsia="SimSun"/>
              </w:rPr>
            </w:pPr>
            <w:r w:rsidRPr="005E6DA8">
              <w:rPr>
                <w:rFonts w:eastAsia="SimSun" w:cs="Arial" w:hint="eastAsia"/>
                <w:lang w:eastAsia="zh-CN"/>
              </w:rPr>
              <w:t>ULA high</w:t>
            </w:r>
          </w:p>
        </w:tc>
      </w:tr>
      <w:tr w:rsidR="00E8678F" w:rsidRPr="005E6DA8" w14:paraId="58C8584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9FB6D" w14:textId="77777777" w:rsidR="00E8678F" w:rsidRPr="005E6DA8" w:rsidRDefault="00E8678F" w:rsidP="009F15A4">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C5F71F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E9B" w14:textId="77777777" w:rsidR="00E8678F" w:rsidRPr="005E6DA8" w:rsidRDefault="00E8678F" w:rsidP="009F15A4">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E8678F" w:rsidRPr="005E6DA8" w14:paraId="3959F22C"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18EF58B6" w14:textId="77777777" w:rsidR="00E8678F" w:rsidRPr="005E6DA8" w:rsidRDefault="00E8678F" w:rsidP="009F15A4">
            <w:pPr>
              <w:pStyle w:val="TAL"/>
              <w:rPr>
                <w:rFonts w:eastAsia="SimSun"/>
              </w:rPr>
            </w:pPr>
            <w:r w:rsidRPr="005E6DA8">
              <w:rPr>
                <w:rFonts w:eastAsia="SimSun"/>
              </w:rPr>
              <w:t>ZP CSI-RS configuration</w:t>
            </w:r>
          </w:p>
          <w:p w14:paraId="312B0B7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62D946"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A36297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E2C987" w14:textId="77777777" w:rsidR="00E8678F" w:rsidRPr="005E6DA8" w:rsidRDefault="00E8678F" w:rsidP="009F15A4">
            <w:pPr>
              <w:pStyle w:val="TAC"/>
            </w:pPr>
            <w:r w:rsidRPr="005E6DA8">
              <w:rPr>
                <w:rFonts w:eastAsia="SimSun"/>
              </w:rPr>
              <w:t>Periodic</w:t>
            </w:r>
          </w:p>
        </w:tc>
      </w:tr>
      <w:tr w:rsidR="00E8678F" w:rsidRPr="005E6DA8" w14:paraId="36AD5EE5" w14:textId="77777777" w:rsidTr="00FA064B">
        <w:trPr>
          <w:trHeight w:val="70"/>
        </w:trPr>
        <w:tc>
          <w:tcPr>
            <w:tcW w:w="1556" w:type="dxa"/>
            <w:vMerge/>
            <w:tcBorders>
              <w:left w:val="single" w:sz="4" w:space="0" w:color="auto"/>
              <w:right w:val="single" w:sz="4" w:space="0" w:color="auto"/>
            </w:tcBorders>
            <w:vAlign w:val="center"/>
            <w:hideMark/>
          </w:tcPr>
          <w:p w14:paraId="4AAC4951"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857F44"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70418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8F7CA3" w14:textId="77777777" w:rsidR="00E8678F" w:rsidRPr="005E6DA8" w:rsidRDefault="00E8678F" w:rsidP="009F15A4">
            <w:pPr>
              <w:pStyle w:val="TAC"/>
              <w:rPr>
                <w:rFonts w:eastAsia="SimSun"/>
                <w:lang w:eastAsia="zh-CN"/>
              </w:rPr>
            </w:pPr>
            <w:r w:rsidRPr="005E6DA8">
              <w:rPr>
                <w:rFonts w:eastAsia="SimSun" w:hint="eastAsia"/>
                <w:lang w:eastAsia="zh-CN"/>
              </w:rPr>
              <w:t>4</w:t>
            </w:r>
          </w:p>
        </w:tc>
      </w:tr>
      <w:tr w:rsidR="00E8678F" w:rsidRPr="005E6DA8" w14:paraId="75716C41" w14:textId="77777777" w:rsidTr="00FA064B">
        <w:trPr>
          <w:trHeight w:val="70"/>
        </w:trPr>
        <w:tc>
          <w:tcPr>
            <w:tcW w:w="1556" w:type="dxa"/>
            <w:vMerge/>
            <w:tcBorders>
              <w:left w:val="single" w:sz="4" w:space="0" w:color="auto"/>
              <w:right w:val="single" w:sz="4" w:space="0" w:color="auto"/>
            </w:tcBorders>
            <w:vAlign w:val="center"/>
            <w:hideMark/>
          </w:tcPr>
          <w:p w14:paraId="341E3D53"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37398" w14:textId="77777777" w:rsidR="00E8678F" w:rsidRPr="005E6DA8" w:rsidRDefault="00E8678F" w:rsidP="009F15A4">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64AE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4AB6E" w14:textId="77777777" w:rsidR="00E8678F" w:rsidRPr="005E6DA8" w:rsidRDefault="00E8678F" w:rsidP="009F15A4">
            <w:pPr>
              <w:pStyle w:val="TAC"/>
            </w:pPr>
            <w:r w:rsidRPr="005E6DA8">
              <w:rPr>
                <w:rFonts w:eastAsia="SimSun"/>
              </w:rPr>
              <w:t>FD-CDM2</w:t>
            </w:r>
          </w:p>
        </w:tc>
      </w:tr>
      <w:tr w:rsidR="00E8678F" w:rsidRPr="005E6DA8" w14:paraId="1BF7D775" w14:textId="77777777" w:rsidTr="00FA064B">
        <w:trPr>
          <w:trHeight w:val="70"/>
        </w:trPr>
        <w:tc>
          <w:tcPr>
            <w:tcW w:w="1556" w:type="dxa"/>
            <w:vMerge/>
            <w:tcBorders>
              <w:left w:val="single" w:sz="4" w:space="0" w:color="auto"/>
              <w:right w:val="single" w:sz="4" w:space="0" w:color="auto"/>
            </w:tcBorders>
            <w:vAlign w:val="center"/>
            <w:hideMark/>
          </w:tcPr>
          <w:p w14:paraId="1B52FCE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BC734B" w14:textId="77777777" w:rsidR="00E8678F" w:rsidRPr="005E6DA8" w:rsidRDefault="00E8678F" w:rsidP="009F15A4">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D9FF47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33CFE" w14:textId="77777777" w:rsidR="00E8678F" w:rsidRPr="005E6DA8" w:rsidRDefault="00E8678F" w:rsidP="009F15A4">
            <w:pPr>
              <w:pStyle w:val="TAC"/>
            </w:pPr>
            <w:r w:rsidRPr="005E6DA8">
              <w:t>1</w:t>
            </w:r>
          </w:p>
        </w:tc>
      </w:tr>
      <w:tr w:rsidR="00E8678F" w:rsidRPr="005E6DA8" w14:paraId="29E52738" w14:textId="77777777" w:rsidTr="00FA064B">
        <w:trPr>
          <w:trHeight w:val="70"/>
        </w:trPr>
        <w:tc>
          <w:tcPr>
            <w:tcW w:w="1556" w:type="dxa"/>
            <w:vMerge/>
            <w:tcBorders>
              <w:left w:val="single" w:sz="4" w:space="0" w:color="auto"/>
              <w:right w:val="single" w:sz="4" w:space="0" w:color="auto"/>
            </w:tcBorders>
            <w:vAlign w:val="center"/>
            <w:hideMark/>
          </w:tcPr>
          <w:p w14:paraId="0E116EA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CF03FD" w14:textId="77777777" w:rsidR="00E8678F" w:rsidRPr="005E6DA8" w:rsidRDefault="00E8678F" w:rsidP="009F15A4">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D8DC66"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C0694" w14:textId="77777777" w:rsidR="00E8678F" w:rsidRPr="005E6DA8" w:rsidRDefault="00E8678F" w:rsidP="009F15A4">
            <w:pPr>
              <w:pStyle w:val="TAC"/>
              <w:rPr>
                <w:rFonts w:eastAsia="SimSun"/>
                <w:lang w:eastAsia="zh-CN"/>
              </w:rPr>
            </w:pPr>
            <w:r w:rsidRPr="005E6DA8">
              <w:rPr>
                <w:rFonts w:eastAsia="SimSun" w:hint="eastAsia"/>
                <w:lang w:eastAsia="zh-CN"/>
              </w:rPr>
              <w:t>Row 5,4</w:t>
            </w:r>
          </w:p>
        </w:tc>
      </w:tr>
      <w:tr w:rsidR="00E8678F" w:rsidRPr="005E6DA8" w14:paraId="77943B76" w14:textId="77777777" w:rsidTr="00FA064B">
        <w:trPr>
          <w:trHeight w:val="70"/>
        </w:trPr>
        <w:tc>
          <w:tcPr>
            <w:tcW w:w="1556" w:type="dxa"/>
            <w:vMerge/>
            <w:tcBorders>
              <w:left w:val="single" w:sz="4" w:space="0" w:color="auto"/>
              <w:right w:val="single" w:sz="4" w:space="0" w:color="auto"/>
            </w:tcBorders>
            <w:vAlign w:val="center"/>
            <w:hideMark/>
          </w:tcPr>
          <w:p w14:paraId="571E65C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34A791" w14:textId="77777777" w:rsidR="00E8678F" w:rsidRPr="005E6DA8" w:rsidRDefault="00E8678F" w:rsidP="009F15A4">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30D38B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E865" w14:textId="77777777" w:rsidR="00E8678F" w:rsidRPr="005E6DA8" w:rsidRDefault="00E8678F" w:rsidP="009F15A4">
            <w:pPr>
              <w:pStyle w:val="TAC"/>
              <w:rPr>
                <w:rFonts w:eastAsia="SimSun"/>
                <w:lang w:eastAsia="zh-CN"/>
              </w:rPr>
            </w:pPr>
            <w:r w:rsidRPr="005E6DA8">
              <w:rPr>
                <w:rFonts w:eastAsia="SimSun" w:hint="eastAsia"/>
                <w:lang w:eastAsia="zh-CN"/>
              </w:rPr>
              <w:t>9</w:t>
            </w:r>
          </w:p>
        </w:tc>
      </w:tr>
      <w:tr w:rsidR="00E8678F" w:rsidRPr="005E6DA8" w14:paraId="25763E35"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CBA16BB" w14:textId="77777777" w:rsidR="00E8678F" w:rsidRPr="005E6DA8" w:rsidRDefault="00E8678F" w:rsidP="009F15A4">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6B6F5" w14:textId="77777777" w:rsidR="00E8678F" w:rsidRPr="005E6DA8" w:rsidRDefault="00E8678F" w:rsidP="009F15A4">
            <w:pPr>
              <w:pStyle w:val="TAL"/>
              <w:rPr>
                <w:rFonts w:eastAsia="SimSun"/>
              </w:rPr>
            </w:pPr>
            <w:r w:rsidRPr="005E6DA8">
              <w:rPr>
                <w:rFonts w:eastAsia="SimSun"/>
              </w:rPr>
              <w:t>CSI-RS</w:t>
            </w:r>
          </w:p>
          <w:p w14:paraId="4EA5C997"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3397F9"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9F76F"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102DED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443D4BC6" w14:textId="77777777" w:rsidR="00E8678F" w:rsidRPr="005E6DA8" w:rsidRDefault="00E8678F" w:rsidP="009F15A4">
            <w:pPr>
              <w:pStyle w:val="TAL"/>
              <w:rPr>
                <w:rFonts w:eastAsia="SimSun"/>
              </w:rPr>
            </w:pPr>
            <w:r w:rsidRPr="005E6DA8">
              <w:rPr>
                <w:rFonts w:eastAsia="SimSun"/>
              </w:rPr>
              <w:t>NZP CSI-RS for CSI acquisition</w:t>
            </w:r>
          </w:p>
          <w:p w14:paraId="7E90C09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38927C" w14:textId="77777777" w:rsidR="00E8678F" w:rsidRPr="005E6DA8" w:rsidRDefault="00E8678F" w:rsidP="009F15A4">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F5852D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E2FD6" w14:textId="77777777" w:rsidR="00E8678F" w:rsidRPr="005E6DA8" w:rsidRDefault="00E8678F" w:rsidP="009F15A4">
            <w:pPr>
              <w:pStyle w:val="TAC"/>
            </w:pPr>
            <w:r w:rsidRPr="005E6DA8">
              <w:rPr>
                <w:rFonts w:eastAsia="SimSun"/>
              </w:rPr>
              <w:t>Periodic</w:t>
            </w:r>
          </w:p>
        </w:tc>
      </w:tr>
      <w:tr w:rsidR="00E8678F" w:rsidRPr="005E6DA8" w14:paraId="12EABFE9" w14:textId="77777777" w:rsidTr="00FA064B">
        <w:trPr>
          <w:trHeight w:val="70"/>
        </w:trPr>
        <w:tc>
          <w:tcPr>
            <w:tcW w:w="1556" w:type="dxa"/>
            <w:vMerge/>
            <w:tcBorders>
              <w:left w:val="single" w:sz="4" w:space="0" w:color="auto"/>
              <w:right w:val="single" w:sz="4" w:space="0" w:color="auto"/>
            </w:tcBorders>
            <w:vAlign w:val="center"/>
          </w:tcPr>
          <w:p w14:paraId="4D02C907"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E6F592" w14:textId="77777777" w:rsidR="00E8678F" w:rsidRPr="005E6DA8" w:rsidRDefault="00E8678F" w:rsidP="009F15A4">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67CEA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70F81A" w14:textId="77777777" w:rsidR="00E8678F" w:rsidRPr="005E6DA8" w:rsidRDefault="00E8678F" w:rsidP="009F15A4">
            <w:pPr>
              <w:pStyle w:val="TAC"/>
              <w:rPr>
                <w:rFonts w:eastAsia="SimSun"/>
                <w:lang w:val="en-US"/>
              </w:rPr>
            </w:pPr>
            <w:r w:rsidRPr="005E6DA8">
              <w:rPr>
                <w:rFonts w:eastAsia="SimSun" w:hint="eastAsia"/>
                <w:lang w:eastAsia="zh-CN"/>
              </w:rPr>
              <w:t>2</w:t>
            </w:r>
          </w:p>
        </w:tc>
      </w:tr>
      <w:tr w:rsidR="00E8678F" w:rsidRPr="005E6DA8" w14:paraId="76DB54C6" w14:textId="77777777" w:rsidTr="00FA064B">
        <w:trPr>
          <w:trHeight w:val="70"/>
        </w:trPr>
        <w:tc>
          <w:tcPr>
            <w:tcW w:w="1556" w:type="dxa"/>
            <w:vMerge/>
            <w:tcBorders>
              <w:left w:val="single" w:sz="4" w:space="0" w:color="auto"/>
              <w:right w:val="single" w:sz="4" w:space="0" w:color="auto"/>
            </w:tcBorders>
            <w:vAlign w:val="center"/>
            <w:hideMark/>
          </w:tcPr>
          <w:p w14:paraId="52D1058A"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E6C4E" w14:textId="77777777" w:rsidR="00E8678F" w:rsidRPr="005E6DA8" w:rsidRDefault="00E8678F" w:rsidP="009F15A4">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1DB8C4"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5F52B" w14:textId="77777777" w:rsidR="00E8678F" w:rsidRPr="005E6DA8" w:rsidRDefault="00E8678F" w:rsidP="009F15A4">
            <w:pPr>
              <w:pStyle w:val="TAC"/>
            </w:pPr>
            <w:r w:rsidRPr="005E6DA8">
              <w:rPr>
                <w:rFonts w:eastAsia="SimSun"/>
              </w:rPr>
              <w:t>FD-CDM2</w:t>
            </w:r>
          </w:p>
        </w:tc>
      </w:tr>
      <w:tr w:rsidR="00E8678F" w:rsidRPr="005E6DA8" w14:paraId="485FB924" w14:textId="77777777" w:rsidTr="00FA064B">
        <w:trPr>
          <w:trHeight w:val="70"/>
        </w:trPr>
        <w:tc>
          <w:tcPr>
            <w:tcW w:w="1556" w:type="dxa"/>
            <w:vMerge/>
            <w:tcBorders>
              <w:left w:val="single" w:sz="4" w:space="0" w:color="auto"/>
              <w:right w:val="single" w:sz="4" w:space="0" w:color="auto"/>
            </w:tcBorders>
            <w:vAlign w:val="center"/>
            <w:hideMark/>
          </w:tcPr>
          <w:p w14:paraId="57502E2F"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89D76" w14:textId="77777777" w:rsidR="00E8678F" w:rsidRPr="005E6DA8" w:rsidRDefault="00E8678F" w:rsidP="009F15A4">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8D9048"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500E3" w14:textId="77777777" w:rsidR="00E8678F" w:rsidRPr="005E6DA8" w:rsidRDefault="00E8678F" w:rsidP="009F15A4">
            <w:pPr>
              <w:pStyle w:val="TAC"/>
            </w:pPr>
            <w:r w:rsidRPr="005E6DA8">
              <w:t>1</w:t>
            </w:r>
          </w:p>
        </w:tc>
      </w:tr>
      <w:tr w:rsidR="00E8678F" w:rsidRPr="005E6DA8" w14:paraId="6640699E" w14:textId="77777777" w:rsidTr="00FA064B">
        <w:trPr>
          <w:trHeight w:val="70"/>
        </w:trPr>
        <w:tc>
          <w:tcPr>
            <w:tcW w:w="1556" w:type="dxa"/>
            <w:vMerge/>
            <w:tcBorders>
              <w:left w:val="single" w:sz="4" w:space="0" w:color="auto"/>
              <w:right w:val="single" w:sz="4" w:space="0" w:color="auto"/>
            </w:tcBorders>
            <w:vAlign w:val="center"/>
            <w:hideMark/>
          </w:tcPr>
          <w:p w14:paraId="1B4E6828" w14:textId="77777777" w:rsidR="00E8678F" w:rsidRPr="005E6DA8" w:rsidRDefault="00E8678F" w:rsidP="009F15A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E8459" w14:textId="77777777" w:rsidR="00E8678F" w:rsidRPr="005E6DA8" w:rsidRDefault="00E8678F" w:rsidP="009F15A4">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281E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28E75B" w14:textId="77777777" w:rsidR="00E8678F" w:rsidRPr="005E6DA8" w:rsidRDefault="00E8678F" w:rsidP="009F15A4">
            <w:pPr>
              <w:pStyle w:val="TAC"/>
            </w:pPr>
            <w:r w:rsidRPr="005E6DA8">
              <w:rPr>
                <w:rFonts w:eastAsia="SimSun" w:hint="eastAsia"/>
                <w:lang w:eastAsia="zh-CN"/>
              </w:rPr>
              <w:t>Row 3,(6)</w:t>
            </w:r>
          </w:p>
        </w:tc>
      </w:tr>
      <w:tr w:rsidR="00E8678F" w:rsidRPr="005E6DA8" w14:paraId="58CD0FC8" w14:textId="77777777" w:rsidTr="00FA064B">
        <w:trPr>
          <w:trHeight w:val="70"/>
        </w:trPr>
        <w:tc>
          <w:tcPr>
            <w:tcW w:w="1556" w:type="dxa"/>
            <w:vMerge/>
            <w:tcBorders>
              <w:left w:val="single" w:sz="4" w:space="0" w:color="auto"/>
              <w:right w:val="single" w:sz="4" w:space="0" w:color="auto"/>
            </w:tcBorders>
            <w:vAlign w:val="center"/>
            <w:hideMark/>
          </w:tcPr>
          <w:p w14:paraId="5020D140"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0871F3" w14:textId="77777777" w:rsidR="00E8678F" w:rsidRPr="005E6DA8" w:rsidRDefault="00E8678F" w:rsidP="009F15A4">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0827C1"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A04F6" w14:textId="77777777" w:rsidR="00E8678F" w:rsidRPr="005E6DA8" w:rsidRDefault="00E8678F" w:rsidP="009F15A4">
            <w:pPr>
              <w:pStyle w:val="TAC"/>
            </w:pPr>
            <w:r w:rsidRPr="005E6DA8">
              <w:rPr>
                <w:rFonts w:eastAsia="SimSun" w:hint="eastAsia"/>
                <w:lang w:eastAsia="zh-CN"/>
              </w:rPr>
              <w:t>13</w:t>
            </w:r>
          </w:p>
        </w:tc>
      </w:tr>
      <w:tr w:rsidR="00E8678F" w:rsidRPr="005E6DA8" w14:paraId="41D597E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DE35142"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3682" w14:textId="77777777" w:rsidR="00E8678F" w:rsidRPr="005E6DA8" w:rsidRDefault="00E8678F" w:rsidP="009F15A4">
            <w:pPr>
              <w:pStyle w:val="TAL"/>
            </w:pPr>
            <w:r w:rsidRPr="005E6DA8">
              <w:rPr>
                <w:rFonts w:eastAsia="SimSun"/>
              </w:rPr>
              <w:t>NZP CSI-RS-timeConfig</w:t>
            </w:r>
          </w:p>
          <w:p w14:paraId="3D84D16C" w14:textId="77777777" w:rsidR="00E8678F" w:rsidRPr="005E6DA8" w:rsidRDefault="00E8678F" w:rsidP="009F15A4">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62FEEB"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A3951" w14:textId="77777777" w:rsidR="00E8678F" w:rsidRPr="005E6DA8" w:rsidRDefault="00E8678F" w:rsidP="009F15A4">
            <w:pPr>
              <w:pStyle w:val="TAC"/>
            </w:pPr>
            <w:r w:rsidRPr="005E6DA8">
              <w:rPr>
                <w:rFonts w:eastAsia="SimSun" w:hint="eastAsia"/>
                <w:lang w:eastAsia="zh-CN"/>
              </w:rPr>
              <w:t>10/1</w:t>
            </w:r>
          </w:p>
        </w:tc>
      </w:tr>
      <w:tr w:rsidR="00E8678F" w:rsidRPr="005E6DA8" w14:paraId="20B7EEE5" w14:textId="77777777" w:rsidTr="00FA064B">
        <w:trPr>
          <w:trHeight w:val="70"/>
        </w:trPr>
        <w:tc>
          <w:tcPr>
            <w:tcW w:w="1556" w:type="dxa"/>
            <w:vMerge w:val="restart"/>
            <w:tcBorders>
              <w:left w:val="single" w:sz="4" w:space="0" w:color="auto"/>
              <w:right w:val="single" w:sz="4" w:space="0" w:color="auto"/>
            </w:tcBorders>
            <w:vAlign w:val="center"/>
          </w:tcPr>
          <w:p w14:paraId="3A30D9E6" w14:textId="77777777" w:rsidR="00E8678F" w:rsidRPr="005E6DA8" w:rsidRDefault="00E8678F" w:rsidP="009F15A4">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41EBF" w14:textId="77777777" w:rsidR="00E8678F" w:rsidRPr="005E6DA8" w:rsidRDefault="00E8678F" w:rsidP="009F15A4">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7BC8F8E"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DC1255" w14:textId="77777777" w:rsidR="00E8678F" w:rsidRPr="005E6DA8" w:rsidRDefault="00E8678F" w:rsidP="009F15A4">
            <w:pPr>
              <w:pStyle w:val="TAC"/>
              <w:rPr>
                <w:rFonts w:eastAsia="SimSun"/>
                <w:lang w:eastAsia="zh-CN"/>
              </w:rPr>
            </w:pPr>
            <w:r w:rsidRPr="005E6DA8">
              <w:rPr>
                <w:rFonts w:eastAsia="SimSun" w:hint="eastAsia"/>
                <w:lang w:eastAsia="zh-CN"/>
              </w:rPr>
              <w:t>Periodic</w:t>
            </w:r>
          </w:p>
        </w:tc>
      </w:tr>
      <w:tr w:rsidR="00E8678F" w:rsidRPr="005E6DA8" w14:paraId="4345A992" w14:textId="77777777" w:rsidTr="00FA064B">
        <w:trPr>
          <w:trHeight w:val="70"/>
        </w:trPr>
        <w:tc>
          <w:tcPr>
            <w:tcW w:w="1556" w:type="dxa"/>
            <w:vMerge/>
            <w:tcBorders>
              <w:left w:val="single" w:sz="4" w:space="0" w:color="auto"/>
              <w:right w:val="single" w:sz="4" w:space="0" w:color="auto"/>
            </w:tcBorders>
            <w:vAlign w:val="center"/>
            <w:hideMark/>
          </w:tcPr>
          <w:p w14:paraId="4B547A84"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D040E" w14:textId="77777777" w:rsidR="00E8678F" w:rsidRPr="005E6DA8" w:rsidRDefault="00E8678F" w:rsidP="009F15A4">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C1485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019889" w14:textId="77777777" w:rsidR="00E8678F" w:rsidRPr="005E6DA8" w:rsidRDefault="00E8678F" w:rsidP="009F15A4">
            <w:pPr>
              <w:pStyle w:val="TAC"/>
              <w:rPr>
                <w:rFonts w:eastAsia="SimSun"/>
                <w:lang w:eastAsia="zh-CN"/>
              </w:rPr>
            </w:pPr>
            <w:r w:rsidRPr="005E6DA8">
              <w:rPr>
                <w:rFonts w:eastAsia="SimSun" w:hint="eastAsia"/>
                <w:lang w:eastAsia="zh-CN"/>
              </w:rPr>
              <w:t>0</w:t>
            </w:r>
          </w:p>
        </w:tc>
      </w:tr>
      <w:tr w:rsidR="00E8678F" w:rsidRPr="005E6DA8" w14:paraId="1A641C08" w14:textId="77777777" w:rsidTr="00FA064B">
        <w:trPr>
          <w:trHeight w:val="70"/>
        </w:trPr>
        <w:tc>
          <w:tcPr>
            <w:tcW w:w="1556" w:type="dxa"/>
            <w:vMerge/>
            <w:tcBorders>
              <w:left w:val="single" w:sz="4" w:space="0" w:color="auto"/>
              <w:right w:val="single" w:sz="4" w:space="0" w:color="auto"/>
            </w:tcBorders>
            <w:vAlign w:val="center"/>
            <w:hideMark/>
          </w:tcPr>
          <w:p w14:paraId="62870BCC"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C6F11" w14:textId="77777777" w:rsidR="00E8678F" w:rsidRPr="005E6DA8" w:rsidRDefault="00E8678F" w:rsidP="009F15A4">
            <w:pPr>
              <w:pStyle w:val="TAL"/>
              <w:rPr>
                <w:rFonts w:eastAsia="SimSun"/>
              </w:rPr>
            </w:pPr>
            <w:r w:rsidRPr="005E6DA8">
              <w:rPr>
                <w:rFonts w:eastAsia="SimSun"/>
              </w:rPr>
              <w:t>CSI-IM Resource Mapping</w:t>
            </w:r>
          </w:p>
          <w:p w14:paraId="309DD6D6" w14:textId="77777777" w:rsidR="00E8678F" w:rsidRPr="005E6DA8" w:rsidRDefault="00E8678F" w:rsidP="009F15A4">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3247ACBB" w14:textId="77777777" w:rsidR="00E8678F" w:rsidRPr="005E6DA8" w:rsidRDefault="00E8678F" w:rsidP="009F15A4">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2BA4560"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345" w14:textId="77777777" w:rsidR="00E8678F" w:rsidRPr="005E6DA8" w:rsidRDefault="00E8678F" w:rsidP="009F15A4">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E8678F" w:rsidRPr="005E6DA8" w14:paraId="22A562AD"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D9420D9" w14:textId="77777777" w:rsidR="00E8678F" w:rsidRPr="005E6DA8" w:rsidRDefault="00E8678F" w:rsidP="009F15A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BCD251" w14:textId="77777777" w:rsidR="00E8678F" w:rsidRPr="005E6DA8" w:rsidRDefault="00E8678F" w:rsidP="009F15A4">
            <w:pPr>
              <w:pStyle w:val="TAL"/>
            </w:pPr>
            <w:r w:rsidRPr="005E6DA8">
              <w:rPr>
                <w:rFonts w:eastAsia="SimSun"/>
              </w:rPr>
              <w:t>CSI-IM timeConfig</w:t>
            </w:r>
          </w:p>
          <w:p w14:paraId="14DD2AB8" w14:textId="77777777" w:rsidR="00E8678F" w:rsidRPr="005E6DA8" w:rsidRDefault="00E8678F" w:rsidP="009F15A4">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BC9EA7"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1CEB" w14:textId="77777777" w:rsidR="00E8678F" w:rsidRPr="005E6DA8" w:rsidRDefault="00E8678F" w:rsidP="009F15A4">
            <w:pPr>
              <w:pStyle w:val="TAC"/>
              <w:rPr>
                <w:rFonts w:eastAsia="SimSun"/>
                <w:lang w:eastAsia="zh-CN"/>
              </w:rPr>
            </w:pPr>
            <w:r w:rsidRPr="005E6DA8">
              <w:rPr>
                <w:rFonts w:eastAsia="SimSun" w:hint="eastAsia"/>
                <w:lang w:eastAsia="zh-CN"/>
              </w:rPr>
              <w:t>10/1</w:t>
            </w:r>
          </w:p>
        </w:tc>
      </w:tr>
      <w:tr w:rsidR="00E8678F" w:rsidRPr="005E6DA8" w14:paraId="2C0CF6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C751B4" w14:textId="77777777" w:rsidR="00E8678F" w:rsidRPr="005E6DA8" w:rsidRDefault="00E8678F" w:rsidP="009F15A4">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2962B7A"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EACED" w14:textId="77777777" w:rsidR="00E8678F" w:rsidRPr="005E6DA8" w:rsidRDefault="00E8678F" w:rsidP="009F15A4">
            <w:pPr>
              <w:pStyle w:val="TAC"/>
            </w:pPr>
            <w:r w:rsidRPr="005E6DA8">
              <w:rPr>
                <w:rFonts w:eastAsia="SimSun"/>
              </w:rPr>
              <w:t>Periodic</w:t>
            </w:r>
          </w:p>
        </w:tc>
      </w:tr>
      <w:tr w:rsidR="00E8678F" w:rsidRPr="005E6DA8" w14:paraId="55E2533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8CC97" w14:textId="77777777" w:rsidR="00E8678F" w:rsidRPr="005E6DA8" w:rsidRDefault="00E8678F" w:rsidP="009F15A4">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AD72A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45A8C" w14:textId="77777777" w:rsidR="00E8678F" w:rsidRPr="005E6DA8" w:rsidRDefault="00E8678F" w:rsidP="009F15A4">
            <w:pPr>
              <w:pStyle w:val="TAC"/>
              <w:rPr>
                <w:rFonts w:eastAsia="SimSun"/>
                <w:lang w:eastAsia="zh-CN"/>
              </w:rPr>
            </w:pPr>
            <w:r w:rsidRPr="005E6DA8">
              <w:t xml:space="preserve">Table </w:t>
            </w:r>
            <w:r>
              <w:rPr>
                <w:rFonts w:eastAsia="SimSun"/>
                <w:lang w:eastAsia="zh-CN"/>
              </w:rPr>
              <w:t>1</w:t>
            </w:r>
          </w:p>
        </w:tc>
      </w:tr>
      <w:tr w:rsidR="00E8678F" w:rsidRPr="005E6DA8" w14:paraId="10B4555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F8B8B" w14:textId="77777777" w:rsidR="00E8678F" w:rsidRPr="005E6DA8" w:rsidRDefault="00E8678F" w:rsidP="009F15A4">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1B94B8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379CD" w14:textId="77777777" w:rsidR="00E8678F" w:rsidRPr="005E6DA8" w:rsidRDefault="00E8678F" w:rsidP="009F15A4">
            <w:pPr>
              <w:pStyle w:val="TAC"/>
            </w:pPr>
            <w:r w:rsidRPr="005E6DA8">
              <w:rPr>
                <w:rFonts w:eastAsia="SimSun"/>
              </w:rPr>
              <w:t>cri-RI-PMI-CQI</w:t>
            </w:r>
          </w:p>
        </w:tc>
      </w:tr>
      <w:tr w:rsidR="00E8678F" w:rsidRPr="005E6DA8" w14:paraId="331C93B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A8FFE" w14:textId="77777777" w:rsidR="00E8678F" w:rsidRPr="005E6DA8" w:rsidRDefault="00E8678F" w:rsidP="009F15A4">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EB2F59D"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56911" w14:textId="77777777" w:rsidR="00E8678F" w:rsidRPr="005E6DA8" w:rsidRDefault="00E8678F" w:rsidP="009F15A4">
            <w:pPr>
              <w:pStyle w:val="TAC"/>
            </w:pPr>
            <w:r w:rsidRPr="005E6DA8">
              <w:rPr>
                <w:rFonts w:eastAsia="SimSun"/>
              </w:rPr>
              <w:t>Not configured</w:t>
            </w:r>
          </w:p>
        </w:tc>
      </w:tr>
      <w:tr w:rsidR="00E8678F" w:rsidRPr="005E6DA8" w14:paraId="19F1FFC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B5B1F" w14:textId="77777777" w:rsidR="00E8678F" w:rsidRPr="005E6DA8" w:rsidRDefault="00E8678F" w:rsidP="009F15A4">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DC3A25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376A32" w14:textId="77777777" w:rsidR="00E8678F" w:rsidRPr="005E6DA8" w:rsidRDefault="00E8678F" w:rsidP="009F15A4">
            <w:pPr>
              <w:pStyle w:val="TAC"/>
            </w:pPr>
            <w:r w:rsidRPr="005E6DA8">
              <w:rPr>
                <w:rFonts w:eastAsia="SimSun"/>
              </w:rPr>
              <w:t>Not configured</w:t>
            </w:r>
          </w:p>
        </w:tc>
      </w:tr>
      <w:tr w:rsidR="00E8678F" w:rsidRPr="005E6DA8" w14:paraId="02C8925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DE8DA" w14:textId="77777777" w:rsidR="00E8678F" w:rsidRPr="005E6DA8" w:rsidRDefault="00E8678F" w:rsidP="009F15A4">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90AED8F"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2BE5" w14:textId="77777777" w:rsidR="00E8678F" w:rsidRPr="005E6DA8" w:rsidRDefault="00E8678F" w:rsidP="009F15A4">
            <w:pPr>
              <w:pStyle w:val="TAC"/>
            </w:pPr>
            <w:r w:rsidRPr="005E6DA8">
              <w:rPr>
                <w:rFonts w:eastAsia="SimSun"/>
                <w:lang w:val="en-US"/>
              </w:rPr>
              <w:t>Wide</w:t>
            </w:r>
            <w:r w:rsidRPr="005E6DA8">
              <w:rPr>
                <w:rFonts w:eastAsia="SimSun"/>
              </w:rPr>
              <w:t>band</w:t>
            </w:r>
          </w:p>
        </w:tc>
      </w:tr>
      <w:tr w:rsidR="00E8678F" w:rsidRPr="005E6DA8" w14:paraId="2F456F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3A6AB" w14:textId="77777777" w:rsidR="00E8678F" w:rsidRPr="005E6DA8" w:rsidRDefault="00E8678F" w:rsidP="009F15A4">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83DD76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CF165" w14:textId="77777777" w:rsidR="00E8678F" w:rsidRPr="005E6DA8" w:rsidRDefault="00E8678F" w:rsidP="009F15A4">
            <w:pPr>
              <w:pStyle w:val="TAC"/>
            </w:pPr>
            <w:r w:rsidRPr="005E6DA8">
              <w:rPr>
                <w:rFonts w:eastAsia="SimSun"/>
              </w:rPr>
              <w:t>Wideband</w:t>
            </w:r>
          </w:p>
        </w:tc>
      </w:tr>
      <w:tr w:rsidR="00E8678F" w:rsidRPr="005E6DA8" w14:paraId="0C8F96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2E44F" w14:textId="77777777" w:rsidR="00E8678F" w:rsidRPr="005E6DA8" w:rsidRDefault="00E8678F" w:rsidP="009F15A4">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5D7A0D" w14:textId="77777777" w:rsidR="00E8678F" w:rsidRPr="005E6DA8" w:rsidRDefault="00E8678F" w:rsidP="009F15A4">
            <w:pPr>
              <w:pStyle w:val="TAC"/>
            </w:pPr>
            <w:r w:rsidRPr="005E6DA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005E8" w14:textId="29B5E55C" w:rsidR="00E8678F" w:rsidRPr="005E6DA8" w:rsidRDefault="00C85A6E" w:rsidP="009F15A4">
            <w:pPr>
              <w:pStyle w:val="TAC"/>
            </w:pPr>
            <w:r>
              <w:rPr>
                <w:lang w:eastAsia="zh-CN"/>
              </w:rPr>
              <w:t>8</w:t>
            </w:r>
          </w:p>
        </w:tc>
      </w:tr>
      <w:tr w:rsidR="00E8678F" w:rsidRPr="005E6DA8" w14:paraId="1100E3F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EC5E8" w14:textId="77777777" w:rsidR="00E8678F" w:rsidRPr="005E6DA8" w:rsidRDefault="00E8678F" w:rsidP="009F15A4">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4B41B4"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469EF" w14:textId="77777777" w:rsidR="00E8678F" w:rsidRPr="005E6DA8" w:rsidDel="00DC359C" w:rsidRDefault="00E8678F" w:rsidP="009F15A4">
            <w:pPr>
              <w:pStyle w:val="TAC"/>
            </w:pPr>
            <w:r w:rsidRPr="005E6DA8">
              <w:rPr>
                <w:lang w:eastAsia="zh-CN"/>
              </w:rPr>
              <w:t>1111111</w:t>
            </w:r>
          </w:p>
        </w:tc>
      </w:tr>
      <w:tr w:rsidR="00E8678F" w:rsidRPr="005E6DA8" w14:paraId="1AA7DBE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67B88" w14:textId="77777777" w:rsidR="00E8678F" w:rsidRPr="005E6DA8" w:rsidRDefault="00E8678F" w:rsidP="009F15A4">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2DF376" w14:textId="77777777" w:rsidR="00E8678F" w:rsidRPr="005E6DA8" w:rsidRDefault="00E8678F" w:rsidP="009F15A4">
            <w:pPr>
              <w:pStyle w:val="TAC"/>
            </w:pPr>
            <w:r w:rsidRPr="005E6DA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1D4A7" w14:textId="77777777" w:rsidR="00E8678F" w:rsidRPr="005E6DA8" w:rsidRDefault="00E8678F" w:rsidP="009F15A4">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E8678F" w:rsidRPr="005E6DA8" w14:paraId="77556B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AB8FC6" w14:textId="77777777" w:rsidR="00E8678F" w:rsidRPr="005E6DA8" w:rsidRDefault="00E8678F" w:rsidP="009F15A4">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4B75F85"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D83AD1" w14:textId="77777777" w:rsidR="00E8678F" w:rsidRPr="005E6DA8" w:rsidRDefault="00E8678F" w:rsidP="009F15A4">
            <w:pPr>
              <w:pStyle w:val="TAC"/>
            </w:pPr>
            <w:r w:rsidRPr="005E6DA8">
              <w:rPr>
                <w:rFonts w:eastAsia="SimSun"/>
              </w:rPr>
              <w:t>Not configured</w:t>
            </w:r>
          </w:p>
        </w:tc>
      </w:tr>
      <w:tr w:rsidR="00E8678F" w:rsidRPr="005E6DA8" w14:paraId="6E6B8DAE"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305EB1E" w14:textId="77777777" w:rsidR="00E8678F" w:rsidRPr="005E6DA8" w:rsidRDefault="00E8678F" w:rsidP="009F15A4">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19A741" w14:textId="77777777" w:rsidR="00E8678F" w:rsidRPr="005E6DA8" w:rsidRDefault="00E8678F" w:rsidP="009F15A4">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323BC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C5954" w14:textId="77777777" w:rsidR="00E8678F" w:rsidRPr="005E6DA8" w:rsidRDefault="00E8678F" w:rsidP="009F15A4">
            <w:pPr>
              <w:pStyle w:val="TAC"/>
            </w:pPr>
            <w:r w:rsidRPr="005E6DA8">
              <w:rPr>
                <w:rFonts w:eastAsia="SimSun"/>
              </w:rPr>
              <w:t>typeI-SinglePanel</w:t>
            </w:r>
          </w:p>
        </w:tc>
      </w:tr>
      <w:tr w:rsidR="00E8678F" w:rsidRPr="005E6DA8" w14:paraId="5D6A9EF7" w14:textId="77777777" w:rsidTr="00FA064B">
        <w:trPr>
          <w:trHeight w:val="70"/>
        </w:trPr>
        <w:tc>
          <w:tcPr>
            <w:tcW w:w="1648" w:type="dxa"/>
            <w:gridSpan w:val="2"/>
            <w:vMerge/>
            <w:tcBorders>
              <w:left w:val="single" w:sz="4" w:space="0" w:color="auto"/>
              <w:right w:val="single" w:sz="4" w:space="0" w:color="auto"/>
            </w:tcBorders>
            <w:hideMark/>
          </w:tcPr>
          <w:p w14:paraId="2F2745D2"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10AE5BA3" w14:textId="77777777" w:rsidR="00E8678F" w:rsidRPr="005E6DA8" w:rsidRDefault="00E8678F" w:rsidP="009F15A4">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FE4799"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61B8" w14:textId="77777777" w:rsidR="00E8678F" w:rsidRPr="005E6DA8" w:rsidRDefault="00E8678F" w:rsidP="009F15A4">
            <w:pPr>
              <w:pStyle w:val="TAC"/>
            </w:pPr>
            <w:r w:rsidRPr="005E6DA8">
              <w:t>1</w:t>
            </w:r>
          </w:p>
        </w:tc>
      </w:tr>
      <w:tr w:rsidR="00E8678F" w:rsidRPr="005E6DA8" w14:paraId="008A3066" w14:textId="77777777" w:rsidTr="00FA064B">
        <w:trPr>
          <w:trHeight w:val="70"/>
        </w:trPr>
        <w:tc>
          <w:tcPr>
            <w:tcW w:w="1648" w:type="dxa"/>
            <w:gridSpan w:val="2"/>
            <w:vMerge/>
            <w:tcBorders>
              <w:left w:val="single" w:sz="4" w:space="0" w:color="auto"/>
              <w:right w:val="single" w:sz="4" w:space="0" w:color="auto"/>
            </w:tcBorders>
            <w:hideMark/>
          </w:tcPr>
          <w:p w14:paraId="5E6162B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915D3E9" w14:textId="77777777" w:rsidR="00E8678F" w:rsidRPr="005E6DA8" w:rsidRDefault="00E8678F" w:rsidP="009F15A4">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56F7706"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5F1CE" w14:textId="77777777" w:rsidR="00E8678F" w:rsidRPr="005E6DA8" w:rsidRDefault="00E8678F" w:rsidP="009F15A4">
            <w:pPr>
              <w:pStyle w:val="TAC"/>
            </w:pPr>
            <w:r w:rsidRPr="005E6DA8">
              <w:rPr>
                <w:rFonts w:eastAsia="SimSun"/>
              </w:rPr>
              <w:t>Not configured</w:t>
            </w:r>
          </w:p>
        </w:tc>
      </w:tr>
      <w:tr w:rsidR="00E8678F" w:rsidRPr="005E6DA8" w14:paraId="47C29202" w14:textId="77777777" w:rsidTr="00FA064B">
        <w:trPr>
          <w:trHeight w:val="70"/>
        </w:trPr>
        <w:tc>
          <w:tcPr>
            <w:tcW w:w="1648" w:type="dxa"/>
            <w:gridSpan w:val="2"/>
            <w:vMerge/>
            <w:tcBorders>
              <w:left w:val="single" w:sz="4" w:space="0" w:color="auto"/>
              <w:right w:val="single" w:sz="4" w:space="0" w:color="auto"/>
            </w:tcBorders>
            <w:hideMark/>
          </w:tcPr>
          <w:p w14:paraId="506F743F"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5ECB81C2" w14:textId="77777777" w:rsidR="00E8678F" w:rsidRPr="005E6DA8" w:rsidRDefault="00E8678F" w:rsidP="009F15A4">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03DD1D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8AB5B" w14:textId="77777777" w:rsidR="00E8678F" w:rsidRPr="005E6DA8" w:rsidRDefault="00E8678F" w:rsidP="009F15A4">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E8678F" w:rsidRPr="005E6DA8" w14:paraId="3E9CB149"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0E68294D" w14:textId="77777777" w:rsidR="00E8678F" w:rsidRPr="005E6DA8" w:rsidRDefault="00E8678F" w:rsidP="009F15A4">
            <w:pPr>
              <w:pStyle w:val="TAL"/>
            </w:pPr>
          </w:p>
        </w:tc>
        <w:tc>
          <w:tcPr>
            <w:tcW w:w="3091" w:type="dxa"/>
            <w:tcBorders>
              <w:top w:val="single" w:sz="4" w:space="0" w:color="auto"/>
              <w:left w:val="single" w:sz="4" w:space="0" w:color="auto"/>
              <w:bottom w:val="single" w:sz="4" w:space="0" w:color="auto"/>
              <w:right w:val="single" w:sz="4" w:space="0" w:color="auto"/>
            </w:tcBorders>
          </w:tcPr>
          <w:p w14:paraId="4D0528E4" w14:textId="77777777" w:rsidR="00E8678F" w:rsidRPr="005E6DA8" w:rsidRDefault="00E8678F" w:rsidP="009F15A4">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FE9C53"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012C4" w14:textId="77777777" w:rsidR="00E8678F" w:rsidRPr="005E6DA8" w:rsidRDefault="00E8678F" w:rsidP="009F15A4">
            <w:pPr>
              <w:pStyle w:val="TAC"/>
            </w:pPr>
            <w:r w:rsidRPr="005E6DA8">
              <w:t>N/A</w:t>
            </w:r>
          </w:p>
        </w:tc>
      </w:tr>
      <w:tr w:rsidR="00E8678F" w:rsidRPr="005E6DA8" w14:paraId="1CC1953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C4A0D52" w14:textId="77777777" w:rsidR="00E8678F" w:rsidRPr="005E6DA8" w:rsidRDefault="00E8678F" w:rsidP="009F15A4">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FEDC76C"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862C2" w14:textId="77777777" w:rsidR="00E8678F" w:rsidRPr="005E6DA8" w:rsidRDefault="00E8678F" w:rsidP="009F15A4">
            <w:pPr>
              <w:pStyle w:val="TAC"/>
            </w:pPr>
            <w:r w:rsidRPr="005E6DA8">
              <w:rPr>
                <w:rFonts w:eastAsia="SimSun"/>
                <w:lang w:eastAsia="zh-CN"/>
              </w:rPr>
              <w:t>PUCCH</w:t>
            </w:r>
          </w:p>
        </w:tc>
      </w:tr>
      <w:tr w:rsidR="00E8678F" w:rsidRPr="005E6DA8" w14:paraId="2904F84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A95D" w14:textId="77777777" w:rsidR="00E8678F" w:rsidRPr="005E6DA8" w:rsidRDefault="00E8678F" w:rsidP="009F15A4">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1C1FB7" w14:textId="77777777" w:rsidR="00E8678F" w:rsidRPr="005E6DA8" w:rsidRDefault="00E8678F" w:rsidP="009F15A4">
            <w:pPr>
              <w:pStyle w:val="TAC"/>
            </w:pPr>
            <w:r w:rsidRPr="005E6DA8">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97B89" w14:textId="422CBB03" w:rsidR="00E8678F" w:rsidRPr="005E6DA8" w:rsidRDefault="00C85A6E" w:rsidP="009F15A4">
            <w:pPr>
              <w:pStyle w:val="TAC"/>
              <w:rPr>
                <w:rFonts w:eastAsia="SimSun"/>
                <w:lang w:eastAsia="zh-CN"/>
              </w:rPr>
            </w:pPr>
            <w:r>
              <w:rPr>
                <w:rFonts w:eastAsia="SimSun"/>
                <w:lang w:eastAsia="zh-CN"/>
              </w:rPr>
              <w:t>9.5</w:t>
            </w:r>
          </w:p>
        </w:tc>
      </w:tr>
      <w:tr w:rsidR="00E8678F" w:rsidRPr="005E6DA8" w14:paraId="3E74372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4CC60" w14:textId="77777777" w:rsidR="00E8678F" w:rsidRPr="005E6DA8" w:rsidRDefault="00E8678F" w:rsidP="009F15A4">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154E5" w14:textId="77777777" w:rsidR="00E8678F" w:rsidRPr="005E6DA8" w:rsidRDefault="00E8678F" w:rsidP="009F15A4">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29CBF" w14:textId="77777777" w:rsidR="00E8678F" w:rsidRPr="005E6DA8" w:rsidRDefault="00E8678F" w:rsidP="009F15A4">
            <w:pPr>
              <w:pStyle w:val="TAC"/>
            </w:pPr>
            <w:r w:rsidRPr="005E6DA8">
              <w:t>1</w:t>
            </w:r>
          </w:p>
        </w:tc>
      </w:tr>
      <w:tr w:rsidR="00E8678F" w:rsidRPr="005E6DA8" w14:paraId="3C8A1A5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73F4D6" w14:textId="77777777" w:rsidR="00E8678F" w:rsidRPr="005E6DA8" w:rsidRDefault="00E8678F" w:rsidP="009F15A4">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847547" w14:textId="77777777" w:rsidR="00E8678F" w:rsidRPr="005E6DA8" w:rsidRDefault="00E8678F" w:rsidP="009F15A4">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42632" w14:textId="7ABA7237" w:rsidR="00E8678F" w:rsidRPr="005E6DA8" w:rsidRDefault="00E8678F" w:rsidP="009F15A4">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Pr>
                <w:rFonts w:eastAsia="SimSun"/>
                <w:lang w:eastAsia="zh-CN"/>
              </w:rPr>
              <w:t>5</w:t>
            </w:r>
          </w:p>
        </w:tc>
      </w:tr>
    </w:tbl>
    <w:p w14:paraId="19205A36" w14:textId="77777777" w:rsidR="00E8678F" w:rsidRPr="005E6DA8" w:rsidRDefault="00E8678F" w:rsidP="00E8678F">
      <w:pPr>
        <w:tabs>
          <w:tab w:val="left" w:pos="6096"/>
        </w:tabs>
        <w:overflowPunct w:val="0"/>
        <w:autoSpaceDE w:val="0"/>
        <w:autoSpaceDN w:val="0"/>
        <w:adjustRightInd w:val="0"/>
        <w:textAlignment w:val="baseline"/>
        <w:rPr>
          <w:rFonts w:eastAsia="SimSun"/>
        </w:rPr>
      </w:pPr>
    </w:p>
    <w:p w14:paraId="093199B8" w14:textId="77777777" w:rsidR="00E8678F" w:rsidRPr="005E6DA8" w:rsidRDefault="00E8678F" w:rsidP="009F15A4">
      <w:pPr>
        <w:pStyle w:val="TH"/>
        <w:rPr>
          <w:rFonts w:eastAsia="SimSun"/>
          <w:lang w:eastAsia="zh-CN"/>
        </w:rPr>
      </w:pPr>
      <w:r w:rsidRPr="005E6DA8">
        <w:lastRenderedPageBreak/>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.1</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678F" w:rsidRPr="005E6DA8" w14:paraId="5E117665" w14:textId="77777777" w:rsidTr="00FA064B">
        <w:trPr>
          <w:jc w:val="center"/>
        </w:trPr>
        <w:tc>
          <w:tcPr>
            <w:tcW w:w="1984" w:type="dxa"/>
            <w:tcBorders>
              <w:bottom w:val="nil"/>
            </w:tcBorders>
          </w:tcPr>
          <w:p w14:paraId="4EE2E1FD" w14:textId="77777777" w:rsidR="00E8678F" w:rsidRPr="005E6DA8" w:rsidRDefault="00E8678F" w:rsidP="009F15A4">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1047EF3" w14:textId="77777777" w:rsidR="00E8678F" w:rsidRPr="005E6DA8" w:rsidRDefault="00E8678F" w:rsidP="009F15A4">
            <w:pPr>
              <w:pStyle w:val="TAH"/>
              <w:rPr>
                <w:rFonts w:eastAsia="SimSun"/>
              </w:rPr>
            </w:pPr>
            <w:r w:rsidRPr="005E6DA8">
              <w:rPr>
                <w:rFonts w:eastAsia="SimSun"/>
              </w:rPr>
              <w:t>Test 1</w:t>
            </w:r>
          </w:p>
        </w:tc>
        <w:tc>
          <w:tcPr>
            <w:tcW w:w="1512" w:type="dxa"/>
            <w:tcBorders>
              <w:bottom w:val="nil"/>
            </w:tcBorders>
          </w:tcPr>
          <w:p w14:paraId="54871A86" w14:textId="77777777" w:rsidR="00E8678F" w:rsidRPr="005E6DA8" w:rsidRDefault="00E8678F" w:rsidP="009F15A4">
            <w:pPr>
              <w:pStyle w:val="TAH"/>
              <w:rPr>
                <w:rFonts w:eastAsia="?? ??"/>
              </w:rPr>
            </w:pPr>
            <w:r w:rsidRPr="005E6DA8">
              <w:rPr>
                <w:rFonts w:eastAsia="?? ??"/>
              </w:rPr>
              <w:t>Test 2</w:t>
            </w:r>
          </w:p>
        </w:tc>
      </w:tr>
      <w:tr w:rsidR="00E8678F" w:rsidRPr="005E6DA8" w14:paraId="44EF4607" w14:textId="77777777" w:rsidTr="00FA064B">
        <w:trPr>
          <w:cantSplit/>
          <w:jc w:val="center"/>
        </w:trPr>
        <w:tc>
          <w:tcPr>
            <w:tcW w:w="1984" w:type="dxa"/>
          </w:tcPr>
          <w:p w14:paraId="5EF7FA39" w14:textId="77777777" w:rsidR="00E8678F" w:rsidRPr="005E6DA8" w:rsidRDefault="00E8678F" w:rsidP="009F15A4">
            <w:pPr>
              <w:pStyle w:val="TAC"/>
              <w:rPr>
                <w:rFonts w:eastAsia="?? ??"/>
              </w:rPr>
            </w:pPr>
            <w:r w:rsidRPr="005E6DA8">
              <w:rPr>
                <w:rFonts w:ascii="Symbol" w:eastAsia="?? ??" w:hAnsi="Symbol"/>
                <w:i/>
                <w:iCs/>
              </w:rPr>
              <w:t></w:t>
            </w:r>
            <w:r w:rsidRPr="005E6DA8">
              <w:rPr>
                <w:rFonts w:eastAsia="?? ??"/>
              </w:rPr>
              <w:t xml:space="preserve"> [%]</w:t>
            </w:r>
          </w:p>
        </w:tc>
        <w:tc>
          <w:tcPr>
            <w:tcW w:w="1412" w:type="dxa"/>
          </w:tcPr>
          <w:p w14:paraId="6A474E5F" w14:textId="77777777" w:rsidR="00E8678F" w:rsidRPr="005E6DA8" w:rsidRDefault="00E8678F" w:rsidP="009F15A4">
            <w:pPr>
              <w:pStyle w:val="TAC"/>
              <w:rPr>
                <w:rFonts w:eastAsia="SimSun" w:cs="v5.0.0"/>
                <w:lang w:eastAsia="zh-CN"/>
              </w:rPr>
            </w:pPr>
            <w:r w:rsidRPr="005E6DA8">
              <w:rPr>
                <w:rFonts w:eastAsia="SimSun" w:cs="v5.0.0"/>
                <w:lang w:eastAsia="zh-CN"/>
              </w:rPr>
              <w:t>20</w:t>
            </w:r>
          </w:p>
        </w:tc>
        <w:tc>
          <w:tcPr>
            <w:tcW w:w="1512" w:type="dxa"/>
          </w:tcPr>
          <w:p w14:paraId="4C968168" w14:textId="77777777" w:rsidR="00E8678F" w:rsidRPr="005E6DA8" w:rsidRDefault="00E8678F" w:rsidP="009F15A4">
            <w:pPr>
              <w:pStyle w:val="TAC"/>
              <w:rPr>
                <w:rFonts w:eastAsia="SimSun" w:cs="v5.0.0"/>
                <w:lang w:eastAsia="zh-CN"/>
              </w:rPr>
            </w:pPr>
            <w:r w:rsidRPr="005E6DA8">
              <w:rPr>
                <w:rFonts w:eastAsia="SimSun" w:cs="v5.0.0"/>
                <w:lang w:eastAsia="zh-CN"/>
              </w:rPr>
              <w:t>20</w:t>
            </w:r>
          </w:p>
        </w:tc>
      </w:tr>
      <w:tr w:rsidR="00E8678F" w:rsidRPr="005E6DA8" w14:paraId="339BCD09" w14:textId="77777777" w:rsidTr="00FA064B">
        <w:trPr>
          <w:cantSplit/>
          <w:jc w:val="center"/>
        </w:trPr>
        <w:tc>
          <w:tcPr>
            <w:tcW w:w="1984" w:type="dxa"/>
          </w:tcPr>
          <w:p w14:paraId="2A5E4CD1" w14:textId="77777777" w:rsidR="00E8678F" w:rsidRPr="005E6DA8" w:rsidRDefault="00E8678F" w:rsidP="009F15A4">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EB5B255" w14:textId="77777777" w:rsidR="00E8678F" w:rsidRPr="005E6DA8" w:rsidRDefault="00E8678F" w:rsidP="009F15A4">
            <w:pPr>
              <w:pStyle w:val="TAC"/>
              <w:rPr>
                <w:rFonts w:eastAsia="SimSun" w:cs="v5.0.0"/>
                <w:lang w:eastAsia="zh-CN"/>
              </w:rPr>
            </w:pPr>
            <w:r w:rsidRPr="005E6DA8">
              <w:rPr>
                <w:rFonts w:eastAsia="SimSun" w:cs="v5.0.0"/>
                <w:lang w:eastAsia="zh-CN"/>
              </w:rPr>
              <w:t>1.05</w:t>
            </w:r>
          </w:p>
        </w:tc>
        <w:tc>
          <w:tcPr>
            <w:tcW w:w="1512" w:type="dxa"/>
          </w:tcPr>
          <w:p w14:paraId="1B8760DD" w14:textId="77777777" w:rsidR="00E8678F" w:rsidRPr="005E6DA8" w:rsidRDefault="00E8678F" w:rsidP="009F15A4">
            <w:pPr>
              <w:pStyle w:val="TAC"/>
              <w:rPr>
                <w:rFonts w:eastAsia="SimSun" w:cs="v5.0.0"/>
                <w:lang w:eastAsia="zh-CN"/>
              </w:rPr>
            </w:pPr>
            <w:r w:rsidRPr="005E6DA8">
              <w:rPr>
                <w:rFonts w:eastAsia="SimSun" w:cs="v5.0.0"/>
                <w:lang w:eastAsia="zh-CN"/>
              </w:rPr>
              <w:t>1.05</w:t>
            </w:r>
          </w:p>
        </w:tc>
      </w:tr>
    </w:tbl>
    <w:p w14:paraId="5B82044F" w14:textId="77777777" w:rsidR="00E8678F" w:rsidRPr="00C25669" w:rsidRDefault="00E8678F" w:rsidP="005B3300">
      <w:pPr>
        <w:rPr>
          <w:rFonts w:eastAsia="SimSun"/>
          <w:lang w:eastAsia="zh-CN"/>
        </w:rPr>
      </w:pPr>
    </w:p>
    <w:p w14:paraId="03BBB51E" w14:textId="77777777" w:rsidR="005B3300" w:rsidRPr="00C25669" w:rsidRDefault="005B3300" w:rsidP="005B3300">
      <w:pPr>
        <w:pStyle w:val="Heading3"/>
        <w:rPr>
          <w:lang w:eastAsia="zh-CN"/>
        </w:rPr>
      </w:pPr>
      <w:bookmarkStart w:id="382" w:name="_Toc21338225"/>
      <w:bookmarkStart w:id="383" w:name="_Toc29808333"/>
      <w:bookmarkStart w:id="384" w:name="_Toc37068252"/>
      <w:bookmarkStart w:id="385" w:name="_Toc37083797"/>
      <w:bookmarkStart w:id="386" w:name="_Toc37084139"/>
      <w:bookmarkStart w:id="387" w:name="_Toc40209501"/>
      <w:bookmarkStart w:id="388" w:name="_Toc40209843"/>
      <w:bookmarkStart w:id="389" w:name="_Toc45892802"/>
      <w:bookmarkStart w:id="390" w:name="_Toc53176659"/>
      <w:bookmarkStart w:id="391" w:name="_Toc61120972"/>
      <w:bookmarkStart w:id="392" w:name="_Toc67918144"/>
      <w:bookmarkStart w:id="393" w:name="_Toc76298187"/>
      <w:bookmarkStart w:id="394" w:name="_Toc76572199"/>
      <w:bookmarkStart w:id="395" w:name="_Toc76652066"/>
      <w:bookmarkStart w:id="396" w:name="_Toc76652904"/>
      <w:bookmarkStart w:id="397" w:name="_Toc83742176"/>
      <w:bookmarkStart w:id="398" w:name="_Toc91440666"/>
      <w:bookmarkStart w:id="399" w:name="_Toc98849456"/>
      <w:bookmarkStart w:id="400" w:name="_Toc106543309"/>
      <w:bookmarkStart w:id="401" w:name="_Toc106737406"/>
      <w:bookmarkStart w:id="402" w:name="_Toc107233173"/>
      <w:bookmarkStart w:id="403" w:name="_Toc107234763"/>
      <w:bookmarkStart w:id="404" w:name="_Toc107419732"/>
      <w:bookmarkStart w:id="405" w:name="_Toc107477026"/>
      <w:bookmarkStart w:id="406" w:name="_Toc114565871"/>
      <w:bookmarkStart w:id="407" w:name="_Toc123936179"/>
      <w:bookmarkStart w:id="408"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31FF565"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14:paraId="0C16180F" w14:textId="77777777" w:rsidR="005B3300" w:rsidRPr="00C25669" w:rsidRDefault="005B3300" w:rsidP="005B3300">
      <w:pPr>
        <w:pStyle w:val="Heading4"/>
        <w:rPr>
          <w:lang w:eastAsia="zh-CN"/>
        </w:rPr>
      </w:pPr>
      <w:bookmarkStart w:id="409" w:name="_Toc21338226"/>
      <w:bookmarkStart w:id="410" w:name="_Toc29808334"/>
      <w:bookmarkStart w:id="411" w:name="_Toc37068253"/>
      <w:bookmarkStart w:id="412" w:name="_Toc37083798"/>
      <w:bookmarkStart w:id="413" w:name="_Toc37084140"/>
      <w:bookmarkStart w:id="414" w:name="_Toc40209502"/>
      <w:bookmarkStart w:id="415" w:name="_Toc40209844"/>
      <w:bookmarkStart w:id="416" w:name="_Toc45892803"/>
      <w:bookmarkStart w:id="417" w:name="_Toc53176660"/>
      <w:bookmarkStart w:id="418" w:name="_Toc61120973"/>
      <w:bookmarkStart w:id="419" w:name="_Toc67918145"/>
      <w:bookmarkStart w:id="420" w:name="_Toc76298188"/>
      <w:bookmarkStart w:id="421" w:name="_Toc76572200"/>
      <w:bookmarkStart w:id="422" w:name="_Toc76652067"/>
      <w:bookmarkStart w:id="423" w:name="_Toc76652905"/>
      <w:bookmarkStart w:id="424" w:name="_Toc83742177"/>
      <w:bookmarkStart w:id="425" w:name="_Toc91440667"/>
      <w:bookmarkStart w:id="426" w:name="_Toc98849457"/>
      <w:bookmarkStart w:id="427" w:name="_Toc106543310"/>
      <w:bookmarkStart w:id="428" w:name="_Toc106737407"/>
      <w:bookmarkStart w:id="429" w:name="_Toc107233174"/>
      <w:bookmarkStart w:id="430" w:name="_Toc107234764"/>
      <w:bookmarkStart w:id="431" w:name="_Toc107419733"/>
      <w:bookmarkStart w:id="432" w:name="_Toc107477027"/>
      <w:bookmarkStart w:id="433" w:name="_Toc114565872"/>
      <w:bookmarkStart w:id="434" w:name="_Toc123936180"/>
      <w:bookmarkStart w:id="435"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6A5AE4C" w14:textId="77777777" w:rsidR="005B3300" w:rsidRPr="00C25669" w:rsidRDefault="005B3300" w:rsidP="005B3300">
      <w:pPr>
        <w:pStyle w:val="Heading5"/>
        <w:rPr>
          <w:lang w:eastAsia="zh-CN"/>
        </w:rPr>
      </w:pPr>
      <w:bookmarkStart w:id="436" w:name="_Toc21338227"/>
      <w:bookmarkStart w:id="437" w:name="_Toc29808335"/>
      <w:bookmarkStart w:id="438" w:name="_Toc37068254"/>
      <w:bookmarkStart w:id="439" w:name="_Toc37083799"/>
      <w:bookmarkStart w:id="440" w:name="_Toc37084141"/>
      <w:bookmarkStart w:id="441" w:name="_Toc40209503"/>
      <w:bookmarkStart w:id="442" w:name="_Toc40209845"/>
      <w:bookmarkStart w:id="443" w:name="_Toc45892804"/>
      <w:bookmarkStart w:id="444" w:name="_Toc53176661"/>
      <w:bookmarkStart w:id="445" w:name="_Toc61120974"/>
      <w:bookmarkStart w:id="446" w:name="_Toc67918146"/>
      <w:bookmarkStart w:id="447" w:name="_Toc76298189"/>
      <w:bookmarkStart w:id="448" w:name="_Toc76572201"/>
      <w:bookmarkStart w:id="449" w:name="_Toc76652068"/>
      <w:bookmarkStart w:id="450" w:name="_Toc76652906"/>
      <w:bookmarkStart w:id="451" w:name="_Toc83742178"/>
      <w:bookmarkStart w:id="452" w:name="_Toc91440668"/>
      <w:bookmarkStart w:id="453" w:name="_Toc98849458"/>
      <w:bookmarkStart w:id="454" w:name="_Toc106543311"/>
      <w:bookmarkStart w:id="455" w:name="_Toc106737408"/>
      <w:bookmarkStart w:id="456" w:name="_Toc107233175"/>
      <w:bookmarkStart w:id="457" w:name="_Toc107234765"/>
      <w:bookmarkStart w:id="458" w:name="_Toc107419734"/>
      <w:bookmarkStart w:id="459" w:name="_Toc107477028"/>
      <w:bookmarkStart w:id="460" w:name="_Toc114565873"/>
      <w:bookmarkStart w:id="461" w:name="_Toc123936181"/>
      <w:bookmarkStart w:id="462"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D1C71F3"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274C570A" w14:textId="77777777" w:rsidR="005B3300" w:rsidRPr="00C25669" w:rsidRDefault="005B3300" w:rsidP="0062766D">
      <w:pPr>
        <w:pStyle w:val="Heading6"/>
      </w:pPr>
      <w:bookmarkStart w:id="463" w:name="_Toc107477029"/>
      <w:bookmarkStart w:id="464" w:name="_Toc114565874"/>
      <w:bookmarkStart w:id="465" w:name="_Toc123936182"/>
      <w:bookmarkStart w:id="466" w:name="_Toc124377197"/>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bookmarkEnd w:id="463"/>
      <w:bookmarkEnd w:id="464"/>
      <w:bookmarkEnd w:id="465"/>
      <w:bookmarkEnd w:id="466"/>
    </w:p>
    <w:p w14:paraId="36B3D35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2BC010CB" w14:textId="77777777" w:rsidR="005B3300" w:rsidRPr="00C25669" w:rsidRDefault="005B3300" w:rsidP="00847606">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2510135" w14:textId="77777777" w:rsidR="005B3300" w:rsidRPr="00C25669" w:rsidRDefault="005B3300" w:rsidP="00847606">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8A81056" w14:textId="77777777"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34AE082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87BB6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2CB76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3EC1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204FEC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FB055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7AC7E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53FB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21D0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42E861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BCE1A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B2A2B3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8015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79AE6E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E54E92" w14:textId="77777777"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4129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A76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14:paraId="6DB0C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BF8CA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83F6F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FA5B4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32F82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5AFD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609B6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4B5B24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0695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F6EB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5C67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3153B7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19D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75415E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9606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14:paraId="6E29595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B41E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014C5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0062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14:paraId="07B8A562"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3544D0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41B95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4343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8C72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1640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FB87A3D" w14:textId="77777777" w:rsidTr="000811C5">
        <w:trPr>
          <w:trHeight w:val="70"/>
        </w:trPr>
        <w:tc>
          <w:tcPr>
            <w:tcW w:w="1556" w:type="dxa"/>
            <w:vMerge/>
            <w:tcBorders>
              <w:left w:val="single" w:sz="4" w:space="0" w:color="auto"/>
              <w:right w:val="single" w:sz="4" w:space="0" w:color="auto"/>
            </w:tcBorders>
            <w:vAlign w:val="center"/>
            <w:hideMark/>
          </w:tcPr>
          <w:p w14:paraId="51AD45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41F5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7CE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6B8A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3DD66C7" w14:textId="77777777" w:rsidTr="000811C5">
        <w:trPr>
          <w:trHeight w:val="70"/>
        </w:trPr>
        <w:tc>
          <w:tcPr>
            <w:tcW w:w="1556" w:type="dxa"/>
            <w:vMerge/>
            <w:tcBorders>
              <w:left w:val="single" w:sz="4" w:space="0" w:color="auto"/>
              <w:right w:val="single" w:sz="4" w:space="0" w:color="auto"/>
            </w:tcBorders>
            <w:vAlign w:val="center"/>
            <w:hideMark/>
          </w:tcPr>
          <w:p w14:paraId="633676F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7E9E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9353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1E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143F1E4" w14:textId="77777777" w:rsidTr="000811C5">
        <w:trPr>
          <w:trHeight w:val="70"/>
        </w:trPr>
        <w:tc>
          <w:tcPr>
            <w:tcW w:w="1556" w:type="dxa"/>
            <w:vMerge/>
            <w:tcBorders>
              <w:left w:val="single" w:sz="4" w:space="0" w:color="auto"/>
              <w:right w:val="single" w:sz="4" w:space="0" w:color="auto"/>
            </w:tcBorders>
            <w:vAlign w:val="center"/>
            <w:hideMark/>
          </w:tcPr>
          <w:p w14:paraId="0FBCC3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AD6B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039D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BF21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0289EE" w14:textId="77777777" w:rsidTr="000811C5">
        <w:trPr>
          <w:trHeight w:val="70"/>
        </w:trPr>
        <w:tc>
          <w:tcPr>
            <w:tcW w:w="1556" w:type="dxa"/>
            <w:vMerge/>
            <w:tcBorders>
              <w:left w:val="single" w:sz="4" w:space="0" w:color="auto"/>
              <w:right w:val="single" w:sz="4" w:space="0" w:color="auto"/>
            </w:tcBorders>
            <w:vAlign w:val="center"/>
            <w:hideMark/>
          </w:tcPr>
          <w:p w14:paraId="66A389D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D2C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C726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D16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EC7EBCD" w14:textId="77777777" w:rsidTr="000811C5">
        <w:trPr>
          <w:trHeight w:val="70"/>
        </w:trPr>
        <w:tc>
          <w:tcPr>
            <w:tcW w:w="1556" w:type="dxa"/>
            <w:vMerge/>
            <w:tcBorders>
              <w:left w:val="single" w:sz="4" w:space="0" w:color="auto"/>
              <w:right w:val="single" w:sz="4" w:space="0" w:color="auto"/>
            </w:tcBorders>
            <w:vAlign w:val="center"/>
            <w:hideMark/>
          </w:tcPr>
          <w:p w14:paraId="057236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9021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70A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D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45EF246"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AE124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00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347F4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79B5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BFB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E17C0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9811FE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9B29F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5AB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E8FF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6FBD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351D767" w14:textId="77777777" w:rsidTr="000811C5">
        <w:trPr>
          <w:trHeight w:val="70"/>
        </w:trPr>
        <w:tc>
          <w:tcPr>
            <w:tcW w:w="1556" w:type="dxa"/>
            <w:vMerge/>
            <w:tcBorders>
              <w:left w:val="single" w:sz="4" w:space="0" w:color="auto"/>
              <w:right w:val="single" w:sz="4" w:space="0" w:color="auto"/>
            </w:tcBorders>
            <w:vAlign w:val="center"/>
          </w:tcPr>
          <w:p w14:paraId="2041734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F3C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E894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A0BBD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6E07C6" w14:textId="77777777" w:rsidTr="000811C5">
        <w:trPr>
          <w:trHeight w:val="70"/>
        </w:trPr>
        <w:tc>
          <w:tcPr>
            <w:tcW w:w="1556" w:type="dxa"/>
            <w:vMerge/>
            <w:tcBorders>
              <w:left w:val="single" w:sz="4" w:space="0" w:color="auto"/>
              <w:right w:val="single" w:sz="4" w:space="0" w:color="auto"/>
            </w:tcBorders>
            <w:vAlign w:val="center"/>
            <w:hideMark/>
          </w:tcPr>
          <w:p w14:paraId="25C1772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0469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421B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131D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823A682" w14:textId="77777777" w:rsidTr="000811C5">
        <w:trPr>
          <w:trHeight w:val="70"/>
        </w:trPr>
        <w:tc>
          <w:tcPr>
            <w:tcW w:w="1556" w:type="dxa"/>
            <w:vMerge/>
            <w:tcBorders>
              <w:left w:val="single" w:sz="4" w:space="0" w:color="auto"/>
              <w:right w:val="single" w:sz="4" w:space="0" w:color="auto"/>
            </w:tcBorders>
            <w:vAlign w:val="center"/>
            <w:hideMark/>
          </w:tcPr>
          <w:p w14:paraId="092CF1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8DC8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40BD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663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2F405D" w14:textId="77777777" w:rsidTr="000811C5">
        <w:trPr>
          <w:trHeight w:val="70"/>
        </w:trPr>
        <w:tc>
          <w:tcPr>
            <w:tcW w:w="1556" w:type="dxa"/>
            <w:vMerge/>
            <w:tcBorders>
              <w:left w:val="single" w:sz="4" w:space="0" w:color="auto"/>
              <w:right w:val="single" w:sz="4" w:space="0" w:color="auto"/>
            </w:tcBorders>
            <w:vAlign w:val="center"/>
            <w:hideMark/>
          </w:tcPr>
          <w:p w14:paraId="5AB77A0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5BB8" w14:textId="6D754EC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5B76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D003D1" w14:textId="485CE52A"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7945773" w14:textId="77777777" w:rsidTr="000811C5">
        <w:trPr>
          <w:trHeight w:val="70"/>
        </w:trPr>
        <w:tc>
          <w:tcPr>
            <w:tcW w:w="1556" w:type="dxa"/>
            <w:vMerge/>
            <w:tcBorders>
              <w:left w:val="single" w:sz="4" w:space="0" w:color="auto"/>
              <w:right w:val="single" w:sz="4" w:space="0" w:color="auto"/>
            </w:tcBorders>
            <w:vAlign w:val="center"/>
            <w:hideMark/>
          </w:tcPr>
          <w:p w14:paraId="60C52F0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A970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44A2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2BC0E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5AD9B87"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0EBC87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585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7A068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8BF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5A99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678D4598" w14:textId="77777777" w:rsidTr="000811C5">
        <w:trPr>
          <w:trHeight w:val="70"/>
        </w:trPr>
        <w:tc>
          <w:tcPr>
            <w:tcW w:w="1556" w:type="dxa"/>
            <w:vMerge w:val="restart"/>
            <w:tcBorders>
              <w:left w:val="single" w:sz="4" w:space="0" w:color="auto"/>
              <w:right w:val="single" w:sz="4" w:space="0" w:color="auto"/>
            </w:tcBorders>
            <w:vAlign w:val="center"/>
          </w:tcPr>
          <w:p w14:paraId="403458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33F39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9D9B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361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E2513AA" w14:textId="77777777" w:rsidTr="000811C5">
        <w:trPr>
          <w:trHeight w:val="70"/>
        </w:trPr>
        <w:tc>
          <w:tcPr>
            <w:tcW w:w="1556" w:type="dxa"/>
            <w:vMerge/>
            <w:tcBorders>
              <w:left w:val="single" w:sz="4" w:space="0" w:color="auto"/>
              <w:right w:val="single" w:sz="4" w:space="0" w:color="auto"/>
            </w:tcBorders>
            <w:vAlign w:val="center"/>
            <w:hideMark/>
          </w:tcPr>
          <w:p w14:paraId="31B3B7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8352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6FF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16B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C5792A5" w14:textId="77777777" w:rsidTr="000811C5">
        <w:trPr>
          <w:trHeight w:val="70"/>
        </w:trPr>
        <w:tc>
          <w:tcPr>
            <w:tcW w:w="1556" w:type="dxa"/>
            <w:vMerge/>
            <w:tcBorders>
              <w:left w:val="single" w:sz="4" w:space="0" w:color="auto"/>
              <w:right w:val="single" w:sz="4" w:space="0" w:color="auto"/>
            </w:tcBorders>
            <w:hideMark/>
          </w:tcPr>
          <w:p w14:paraId="1F7053A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44E6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53D8B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517F6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D0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2B1BB45D" w14:textId="77777777" w:rsidTr="000811C5">
        <w:trPr>
          <w:trHeight w:val="70"/>
        </w:trPr>
        <w:tc>
          <w:tcPr>
            <w:tcW w:w="1556" w:type="dxa"/>
            <w:vMerge/>
            <w:tcBorders>
              <w:left w:val="single" w:sz="4" w:space="0" w:color="auto"/>
              <w:bottom w:val="single" w:sz="4" w:space="0" w:color="auto"/>
              <w:right w:val="single" w:sz="4" w:space="0" w:color="auto"/>
            </w:tcBorders>
            <w:hideMark/>
          </w:tcPr>
          <w:p w14:paraId="16A171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A8EDFA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6260B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0B8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13B46"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31BDDE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E315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2C24E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E22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BDFA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1ACF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9068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BB1C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B461C4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D54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64B82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EAAEF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822C93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8C4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56B5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6D05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C8106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8DD3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0793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DC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F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FC2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F268F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A22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23AA24A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EF1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3C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FFF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2B5B3C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4CC8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C3FC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C49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21138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1E9A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F09AD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DAF0B" w14:textId="77777777"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5BBBF1E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DC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47CB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B745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1F2CA25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BBD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DED3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BBB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7C8E2E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E5D57C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DFE05A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52C8C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960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9F9E8AF" w14:textId="77777777" w:rsidTr="000811C5">
        <w:trPr>
          <w:trHeight w:val="70"/>
        </w:trPr>
        <w:tc>
          <w:tcPr>
            <w:tcW w:w="1648" w:type="dxa"/>
            <w:gridSpan w:val="2"/>
            <w:vMerge/>
            <w:tcBorders>
              <w:left w:val="single" w:sz="4" w:space="0" w:color="auto"/>
              <w:right w:val="single" w:sz="4" w:space="0" w:color="auto"/>
            </w:tcBorders>
            <w:hideMark/>
          </w:tcPr>
          <w:p w14:paraId="10B572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C0266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32563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140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FD07ECC" w14:textId="77777777" w:rsidTr="000811C5">
        <w:trPr>
          <w:trHeight w:val="70"/>
        </w:trPr>
        <w:tc>
          <w:tcPr>
            <w:tcW w:w="1648" w:type="dxa"/>
            <w:gridSpan w:val="2"/>
            <w:vMerge/>
            <w:tcBorders>
              <w:left w:val="single" w:sz="4" w:space="0" w:color="auto"/>
              <w:right w:val="single" w:sz="4" w:space="0" w:color="auto"/>
            </w:tcBorders>
            <w:hideMark/>
          </w:tcPr>
          <w:p w14:paraId="33606D6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51A42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12DA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6305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8F9989" w14:textId="77777777" w:rsidTr="000811C5">
        <w:trPr>
          <w:trHeight w:val="70"/>
        </w:trPr>
        <w:tc>
          <w:tcPr>
            <w:tcW w:w="1648" w:type="dxa"/>
            <w:gridSpan w:val="2"/>
            <w:vMerge/>
            <w:tcBorders>
              <w:left w:val="single" w:sz="4" w:space="0" w:color="auto"/>
              <w:right w:val="single" w:sz="4" w:space="0" w:color="auto"/>
            </w:tcBorders>
            <w:hideMark/>
          </w:tcPr>
          <w:p w14:paraId="1C9D27B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83A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BF80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721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FDA41F0"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3301D8F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EC43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E88C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8DC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AE3049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32054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55A05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40E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042C063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3412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9D6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282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303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F6C5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0DD7FB"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381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1F500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E0B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9D29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46B1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14:paraId="434EC915" w14:textId="77777777" w:rsidR="005B3300" w:rsidRPr="00C25669" w:rsidRDefault="005B3300" w:rsidP="005B3300">
      <w:pPr>
        <w:overflowPunct w:val="0"/>
        <w:autoSpaceDE w:val="0"/>
        <w:autoSpaceDN w:val="0"/>
        <w:adjustRightInd w:val="0"/>
        <w:textAlignment w:val="baseline"/>
        <w:rPr>
          <w:rFonts w:eastAsia="SimSun"/>
        </w:rPr>
      </w:pPr>
    </w:p>
    <w:p w14:paraId="40E9DB5D" w14:textId="77777777" w:rsidR="00807A15" w:rsidRDefault="00807A15" w:rsidP="0062766D">
      <w:pPr>
        <w:pStyle w:val="Heading6"/>
      </w:pPr>
      <w:bookmarkStart w:id="467" w:name="_Toc107477030"/>
      <w:bookmarkStart w:id="468" w:name="_Toc114565875"/>
      <w:bookmarkStart w:id="469" w:name="_Toc123936183"/>
      <w:bookmarkStart w:id="470" w:name="_Toc124377198"/>
      <w:bookmarkStart w:id="471" w:name="_Toc21338228"/>
      <w:bookmarkStart w:id="472" w:name="_Toc29808336"/>
      <w:bookmarkStart w:id="473" w:name="_Toc37068255"/>
      <w:bookmarkStart w:id="474" w:name="_Toc37083800"/>
      <w:bookmarkStart w:id="475" w:name="_Toc37084142"/>
      <w:bookmarkStart w:id="476" w:name="_Toc40209504"/>
      <w:bookmarkStart w:id="477" w:name="_Toc40209846"/>
      <w:bookmarkStart w:id="478" w:name="_Toc45892805"/>
      <w:bookmarkStart w:id="479" w:name="_Toc53176662"/>
      <w:bookmarkStart w:id="480" w:name="_Toc61120975"/>
      <w:r>
        <w:t>6.2.2.1.1.2</w:t>
      </w:r>
      <w:r>
        <w:rPr>
          <w:lang w:eastAsia="zh-CN"/>
        </w:rPr>
        <w:tab/>
      </w:r>
      <w:r>
        <w:t>Minimum requirement for periodic CQI reporting with Table 3</w:t>
      </w:r>
      <w:bookmarkEnd w:id="467"/>
      <w:bookmarkEnd w:id="468"/>
      <w:bookmarkEnd w:id="469"/>
      <w:bookmarkEnd w:id="470"/>
    </w:p>
    <w:p w14:paraId="669163B6" w14:textId="77777777" w:rsidR="00807A15" w:rsidRDefault="00807A15" w:rsidP="00807A15">
      <w:pPr>
        <w:overflowPunct w:val="0"/>
        <w:autoSpaceDE w:val="0"/>
        <w:autoSpaceDN w:val="0"/>
        <w:adjustRightInd w:val="0"/>
        <w:textAlignment w:val="baseline"/>
      </w:pPr>
      <w:r>
        <w:t xml:space="preserve">For the parameters specified in Table 6.2.2.1.1.2-1, and using the downlink physical channels specified in </w:t>
      </w:r>
      <w:r>
        <w:rPr>
          <w:lang w:eastAsia="zh-CN"/>
        </w:rPr>
        <w:t>Annex C.3.1</w:t>
      </w:r>
      <w:r>
        <w:t>, the minimum requirements are specified by the following:</w:t>
      </w:r>
    </w:p>
    <w:p w14:paraId="72AB30A7" w14:textId="77777777" w:rsidR="00807A15" w:rsidRDefault="00807A15" w:rsidP="00847606">
      <w:pPr>
        <w:pStyle w:val="B10"/>
      </w:pPr>
      <w:r>
        <w:lastRenderedPageBreak/>
        <w:t>a)</w:t>
      </w:r>
      <w:r>
        <w:tab/>
        <w:t>The reported CQI value according to the reference channel shall be in the range of ±1 of the reported median more than 90% of the time.</w:t>
      </w:r>
    </w:p>
    <w:p w14:paraId="2C767A52" w14:textId="77777777" w:rsidR="00807A15" w:rsidRDefault="00807A15" w:rsidP="00847606">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583F54CF" w14:textId="0D8FC62A" w:rsidR="00807A15" w:rsidRDefault="00807A15" w:rsidP="00847606">
      <w:pPr>
        <w:pStyle w:val="B10"/>
      </w:pPr>
      <w:r>
        <w:t>c)</w:t>
      </w:r>
      <w:r w:rsidR="00847606">
        <w:tab/>
      </w:r>
      <w:r>
        <w:t>The reported CQI value according to the reference channel shall be ≥ 1.</w:t>
      </w:r>
    </w:p>
    <w:p w14:paraId="10A56BCF" w14:textId="70A872DD" w:rsidR="00807A15" w:rsidRDefault="00807A15" w:rsidP="00807A15">
      <w:pPr>
        <w:pStyle w:val="TH"/>
        <w:rPr>
          <w:lang w:eastAsia="zh-CN"/>
        </w:rPr>
      </w:pPr>
      <w:r>
        <w:t>Table 6.2.2.1.1.2-1: CQI reporting test</w:t>
      </w:r>
      <w:r w:rsidR="0078132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1FF59E1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525992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216EE"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6A284"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427AAB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BF7143"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8F00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CE255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7B6B3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7172E7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F5E18B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E718FE"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807A15" w14:paraId="0CEAA99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0E0656" w14:textId="77777777" w:rsidR="00807A15" w:rsidRDefault="00807A15">
            <w:pPr>
              <w:keepNext/>
              <w:keepLines/>
              <w:spacing w:after="0"/>
              <w:rPr>
                <w:rFonts w:ascii="Arial" w:eastAsia="?? ??"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5CB63"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86D02" w14:textId="77777777" w:rsidR="00807A15" w:rsidRDefault="00807A15">
            <w:pPr>
              <w:keepNext/>
              <w:keepLines/>
              <w:spacing w:after="0"/>
              <w:jc w:val="center"/>
              <w:rPr>
                <w:rFonts w:ascii="Arial" w:hAnsi="Arial"/>
                <w:sz w:val="18"/>
                <w:lang w:val="fr-FR"/>
              </w:rPr>
            </w:pPr>
            <w:r>
              <w:rPr>
                <w:rFonts w:ascii="Arial" w:hAnsi="Arial"/>
                <w:sz w:val="18"/>
                <w:lang w:val="fr-FR"/>
              </w:rPr>
              <w:t>15</w:t>
            </w:r>
          </w:p>
        </w:tc>
      </w:tr>
      <w:tr w:rsidR="00807A15" w14:paraId="5FE136A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179B53E"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AD0C2" w14:textId="77777777" w:rsidR="00807A15" w:rsidRDefault="00807A15">
            <w:pPr>
              <w:keepNext/>
              <w:keepLines/>
              <w:spacing w:after="0"/>
              <w:jc w:val="center"/>
              <w:rPr>
                <w:rFonts w:ascii="Arial" w:hAnsi="Arial"/>
                <w:sz w:val="18"/>
                <w:lang w:val="fr-FR"/>
              </w:rPr>
            </w:pPr>
            <w:r>
              <w:rPr>
                <w:rFonts w:ascii="Arial" w:hAnsi="Arial"/>
                <w:sz w:val="18"/>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6977605" w14:textId="2E16DF52"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B978BF6" w14:textId="1D67D5D5"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04E5EF5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DFAA026"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2DEB8D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593D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2346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41B6141"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6EB82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8B3"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1×2 with static channel specified in </w:t>
            </w:r>
            <w:r w:rsidRPr="00401CAC">
              <w:rPr>
                <w:rFonts w:ascii="Arial" w:hAnsi="Arial"/>
                <w:sz w:val="18"/>
                <w:lang w:eastAsia="zh-CN"/>
              </w:rPr>
              <w:t>Annex B.1</w:t>
            </w:r>
          </w:p>
        </w:tc>
      </w:tr>
      <w:tr w:rsidR="00807A15" w14:paraId="57E44D3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3F9538"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A4C6BE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509C4"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08C59BF4"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211FC"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6F28F1CC"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0D105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3FE0A"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FE52B6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FFC9CB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914A70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58276E"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DA52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0F14D79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FA3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FBDA1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FEAB6C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725431"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3F58F2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9F4BA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269F1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BB2D3A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EAFBE"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27C8F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5A0B3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36DAE06"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1BA02FC"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11391D"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D1708C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B43B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4662EE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2296E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0327B4"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42FD0BA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93C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8610AC7" w14:textId="77777777" w:rsidR="00807A15" w:rsidRPr="00401CAC" w:rsidRDefault="00807A15">
            <w:pPr>
              <w:keepNext/>
              <w:keepLines/>
              <w:spacing w:after="0"/>
              <w:rPr>
                <w:rFonts w:ascii="Arial" w:hAnsi="Arial"/>
                <w:sz w:val="18"/>
              </w:rPr>
            </w:pPr>
            <w:r w:rsidRPr="00401CAC">
              <w:rPr>
                <w:rFonts w:ascii="Arial" w:hAnsi="Arial"/>
                <w:sz w:val="18"/>
              </w:rPr>
              <w:t>CSI-RS</w:t>
            </w:r>
          </w:p>
          <w:p w14:paraId="3DE77758"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DA38F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C85F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29EC5B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0B5CB9C"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950D864"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D8A616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C8638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DA3ED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1527D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6A591C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8D788F8"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AE529B"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51530E6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4CFEF7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8232ABC"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2B3B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70EE4"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46DEC68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5B790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23DE61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AFF7C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C0C8A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49029DC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73C9D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412326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924DE1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69843A"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4071138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BCD1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6A881A4"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9823B9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349627" w14:textId="77777777" w:rsidR="00807A15" w:rsidRDefault="00807A15">
            <w:pPr>
              <w:keepNext/>
              <w:keepLines/>
              <w:spacing w:after="0"/>
              <w:jc w:val="center"/>
              <w:rPr>
                <w:rFonts w:ascii="Arial" w:hAnsi="Arial"/>
                <w:sz w:val="18"/>
                <w:lang w:val="fr-FR"/>
              </w:rPr>
            </w:pPr>
            <w:r>
              <w:rPr>
                <w:rFonts w:ascii="Arial" w:hAnsi="Arial"/>
                <w:sz w:val="18"/>
                <w:lang w:val="fr-FR" w:eastAsia="zh-CN"/>
              </w:rPr>
              <w:t>13</w:t>
            </w:r>
          </w:p>
        </w:tc>
      </w:tr>
      <w:tr w:rsidR="00807A15" w14:paraId="441F1DB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D073F8B"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A1D89FE"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4A43AE9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D9E1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F78E68"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62D7EF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8C50CCA"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3A888A8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3671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9CA33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F60FE5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A6CC6C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A12ECEE"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3182D1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87BCC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7A0D9CE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098833"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3BAE26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38C1CA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5134E67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A90B0"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73DF417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48682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2FCFDF0E"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ACFBEB"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94C6D"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05B43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7AB0F09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DEBDB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3A209601"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7889F"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07B2F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0A8680"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BD6DEC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2E338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03017B6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350A20"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AD25DF2"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6ACB2F"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16C7C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AE6FFA5"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AEA3AC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CD88D"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2571292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E88E93"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9B294F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0A83DA"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7568A7" w14:paraId="3D4403AC"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349D958" w14:textId="77777777" w:rsidR="007568A7" w:rsidRDefault="007568A7" w:rsidP="00C9778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323C960" w14:textId="77777777" w:rsidR="007568A7" w:rsidRDefault="007568A7"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EF161DB" w14:textId="77777777" w:rsidR="007568A7" w:rsidRDefault="007568A7" w:rsidP="00C97783">
            <w:pPr>
              <w:keepNext/>
              <w:keepLines/>
              <w:spacing w:after="0"/>
              <w:jc w:val="center"/>
              <w:rPr>
                <w:rFonts w:ascii="Arial" w:hAnsi="Arial"/>
                <w:sz w:val="18"/>
                <w:lang w:val="fr-FR"/>
              </w:rPr>
            </w:pPr>
            <w:r>
              <w:rPr>
                <w:rFonts w:ascii="Arial" w:hAnsi="Arial"/>
                <w:sz w:val="18"/>
                <w:lang w:val="fr-FR"/>
              </w:rPr>
              <w:t>cri-RI-PMI-CQI (Note 1)</w:t>
            </w:r>
          </w:p>
        </w:tc>
      </w:tr>
      <w:tr w:rsidR="00460ACC" w14:paraId="1987161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1446050"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72F97C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FA343"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5D9AAC0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670E2D"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7B96E"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165CA"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8</w:t>
            </w:r>
          </w:p>
        </w:tc>
      </w:tr>
      <w:tr w:rsidR="00460ACC" w14:paraId="442D13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C6A1D9"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C3BCDB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507F35"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46BBEF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048A053"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B3F5B"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FA708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5</w:t>
            </w:r>
            <w:r>
              <w:rPr>
                <w:rFonts w:ascii="Arial" w:hAnsi="Arial"/>
                <w:sz w:val="18"/>
                <w:lang w:val="fr-FR"/>
              </w:rPr>
              <w:t>/0</w:t>
            </w:r>
          </w:p>
        </w:tc>
      </w:tr>
      <w:tr w:rsidR="00460ACC" w14:paraId="6495AA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2E07A30" w14:textId="2E29A2B3" w:rsidR="00460ACC" w:rsidRDefault="00460ACC" w:rsidP="00460ACC">
            <w:pPr>
              <w:keepNext/>
              <w:keepLines/>
              <w:spacing w:after="0"/>
              <w:rPr>
                <w:rFonts w:ascii="Arial" w:hAnsi="Arial"/>
                <w:sz w:val="18"/>
                <w:lang w:val="fr-FR"/>
              </w:rPr>
            </w:pPr>
            <w:r w:rsidRPr="00DB56B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8BC581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8CE764" w14:textId="30DD98B3" w:rsidR="00460ACC" w:rsidRDefault="00460ACC" w:rsidP="00460ACC">
            <w:pPr>
              <w:keepNext/>
              <w:keepLines/>
              <w:spacing w:after="0"/>
              <w:jc w:val="center"/>
              <w:rPr>
                <w:rFonts w:ascii="Arial" w:hAnsi="Arial"/>
                <w:sz w:val="18"/>
                <w:lang w:val="fr-FR"/>
              </w:rPr>
            </w:pPr>
            <w:r w:rsidRPr="00DB56B8">
              <w:rPr>
                <w:rFonts w:ascii="Arial" w:hAnsi="Arial"/>
                <w:sz w:val="18"/>
                <w:lang w:val="fr-FR"/>
              </w:rPr>
              <w:t>Not configured</w:t>
            </w:r>
          </w:p>
        </w:tc>
      </w:tr>
      <w:tr w:rsidR="00F639C7" w:rsidRPr="00DB56B8" w14:paraId="0CCF8333"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7B9E8BD" w14:textId="77777777" w:rsidR="00F639C7" w:rsidRPr="00DB56B8" w:rsidRDefault="00F639C7" w:rsidP="00C9778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2224765" w14:textId="77777777" w:rsidR="00F639C7" w:rsidRDefault="00F639C7"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19B206" w14:textId="77777777" w:rsidR="00F639C7" w:rsidRPr="00DB56B8" w:rsidRDefault="00F639C7" w:rsidP="00C97783">
            <w:pPr>
              <w:keepNext/>
              <w:keepLines/>
              <w:spacing w:after="0"/>
              <w:jc w:val="center"/>
              <w:rPr>
                <w:rFonts w:ascii="Arial" w:hAnsi="Arial"/>
                <w:sz w:val="18"/>
                <w:lang w:val="fr-FR"/>
              </w:rPr>
            </w:pPr>
            <w:r>
              <w:rPr>
                <w:rFonts w:ascii="Arial" w:hAnsi="Arial"/>
                <w:sz w:val="18"/>
                <w:lang w:val="fr-FR"/>
              </w:rPr>
              <w:t>Not configured</w:t>
            </w:r>
          </w:p>
        </w:tc>
      </w:tr>
      <w:tr w:rsidR="00460ACC" w14:paraId="6BA04F0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3038D6AE" w14:textId="1680ECEE" w:rsidR="00460ACC" w:rsidRPr="00401CAC" w:rsidRDefault="00460ACC" w:rsidP="00460ACC">
            <w:pPr>
              <w:keepNext/>
              <w:keepLines/>
              <w:spacing w:after="0"/>
              <w:rPr>
                <w:rFonts w:ascii="Arial" w:hAnsi="Arial"/>
                <w:sz w:val="18"/>
              </w:rPr>
            </w:pPr>
            <w:r w:rsidRPr="00DB56B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F90AC7A"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3580F0" w14:textId="17F75300" w:rsidR="00460ACC" w:rsidRDefault="00460ACC" w:rsidP="00460ACC">
            <w:pPr>
              <w:keepNext/>
              <w:keepLines/>
              <w:spacing w:after="0"/>
              <w:jc w:val="center"/>
              <w:rPr>
                <w:rFonts w:ascii="Arial" w:hAnsi="Arial"/>
                <w:sz w:val="18"/>
                <w:lang w:val="fr-FR"/>
              </w:rPr>
            </w:pPr>
            <w:r w:rsidRPr="00DB56B8">
              <w:rPr>
                <w:rFonts w:ascii="Arial" w:hAnsi="Arial"/>
                <w:sz w:val="18"/>
                <w:lang w:val="fr-FR" w:eastAsia="zh-CN"/>
              </w:rPr>
              <w:t>PUCCH</w:t>
            </w:r>
          </w:p>
        </w:tc>
      </w:tr>
      <w:tr w:rsidR="00460ACC" w14:paraId="0680072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003AEB6" w14:textId="21096665" w:rsidR="00460ACC" w:rsidRDefault="00460ACC" w:rsidP="00460ACC">
            <w:pPr>
              <w:keepNext/>
              <w:keepLines/>
              <w:spacing w:after="0"/>
              <w:rPr>
                <w:rFonts w:ascii="Arial" w:hAnsi="Arial"/>
                <w:sz w:val="18"/>
                <w:lang w:val="fr-FR"/>
              </w:rPr>
            </w:pPr>
            <w:r w:rsidRPr="00DB56B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22B66" w14:textId="2DBCCCBD" w:rsidR="00460ACC" w:rsidRDefault="00460ACC" w:rsidP="00460ACC">
            <w:pPr>
              <w:keepNext/>
              <w:keepLines/>
              <w:spacing w:after="0"/>
              <w:jc w:val="center"/>
              <w:rPr>
                <w:rFonts w:ascii="Arial" w:hAnsi="Arial"/>
                <w:sz w:val="18"/>
                <w:lang w:val="fr-FR"/>
              </w:rPr>
            </w:pPr>
            <w:r w:rsidRPr="00DB56B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57B322" w14:textId="160AA173" w:rsidR="00460ACC" w:rsidRDefault="00460ACC" w:rsidP="00460ACC">
            <w:pPr>
              <w:keepNext/>
              <w:keepLines/>
              <w:spacing w:after="0"/>
              <w:jc w:val="center"/>
              <w:rPr>
                <w:rFonts w:ascii="Arial" w:hAnsi="Arial"/>
                <w:sz w:val="18"/>
                <w:lang w:val="fr-FR" w:eastAsia="zh-CN"/>
              </w:rPr>
            </w:pPr>
            <w:r w:rsidRPr="00DB56B8">
              <w:rPr>
                <w:rFonts w:ascii="Arial" w:hAnsi="Arial"/>
                <w:sz w:val="18"/>
                <w:lang w:val="fr-FR" w:eastAsia="zh-CN"/>
              </w:rPr>
              <w:t>8</w:t>
            </w:r>
          </w:p>
        </w:tc>
      </w:tr>
      <w:tr w:rsidR="00460ACC" w14:paraId="588A44D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89FB663"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24F5E5"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A0477"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4C6B3A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B80A109"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0AEAC7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1A1A2E" w14:textId="77777777" w:rsidR="00460ACC" w:rsidRPr="00401CAC" w:rsidRDefault="00460ACC" w:rsidP="00460ACC">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Table A.4-4, TBS.4-1</w:t>
            </w:r>
          </w:p>
        </w:tc>
      </w:tr>
      <w:tr w:rsidR="00C87AC1" w14:paraId="1B5495BE" w14:textId="77777777" w:rsidTr="001400B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600E3002" w14:textId="24CED68F" w:rsidR="00C87AC1" w:rsidRPr="00401CAC" w:rsidRDefault="00B00363" w:rsidP="00B00363">
            <w:pPr>
              <w:keepNext/>
              <w:keepLines/>
              <w:spacing w:after="0"/>
              <w:rPr>
                <w:rFonts w:ascii="Arial" w:hAnsi="Arial"/>
                <w:sz w:val="18"/>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5E081FD6" w14:textId="19DED21F" w:rsidR="00807A15" w:rsidRDefault="00807A15" w:rsidP="00807A15">
      <w:pPr>
        <w:overflowPunct w:val="0"/>
        <w:autoSpaceDE w:val="0"/>
        <w:autoSpaceDN w:val="0"/>
        <w:adjustRightInd w:val="0"/>
        <w:textAlignment w:val="baseline"/>
        <w:rPr>
          <w:rFonts w:eastAsia="SimSun"/>
        </w:rPr>
      </w:pPr>
    </w:p>
    <w:p w14:paraId="742E90B7" w14:textId="77777777" w:rsidR="00C00A15" w:rsidRPr="00720E8D" w:rsidRDefault="00C00A15" w:rsidP="00B733DA">
      <w:pPr>
        <w:pStyle w:val="Heading6"/>
        <w:rPr>
          <w:rFonts w:eastAsia="SimSun"/>
        </w:rPr>
      </w:pPr>
      <w:bookmarkStart w:id="481" w:name="_Toc107419735"/>
      <w:bookmarkStart w:id="482" w:name="_Toc107477031"/>
      <w:bookmarkStart w:id="483" w:name="_Toc114565876"/>
      <w:bookmarkStart w:id="484" w:name="_Toc123936184"/>
      <w:bookmarkStart w:id="485" w:name="_Toc124377199"/>
      <w:r w:rsidRPr="00720E8D">
        <w:rPr>
          <w:rFonts w:eastAsia="SimSun"/>
        </w:rPr>
        <w:t>6.2.2.1.1.</w:t>
      </w:r>
      <w:r>
        <w:rPr>
          <w:rFonts w:eastAsia="SimSun"/>
        </w:rPr>
        <w:t>3</w:t>
      </w:r>
      <w:r w:rsidRPr="00720E8D">
        <w:rPr>
          <w:rFonts w:eastAsia="SimSun"/>
          <w:lang w:eastAsia="zh-CN"/>
        </w:rPr>
        <w:tab/>
      </w:r>
      <w:r w:rsidRPr="00720E8D">
        <w:rPr>
          <w:rFonts w:eastAsia="SimSun"/>
        </w:rPr>
        <w:t xml:space="preserve">Minimum requirement for periodic CQI reporting with Table </w:t>
      </w:r>
      <w:r>
        <w:rPr>
          <w:rFonts w:eastAsia="SimSun"/>
        </w:rPr>
        <w:t>4</w:t>
      </w:r>
      <w:bookmarkEnd w:id="481"/>
      <w:bookmarkEnd w:id="482"/>
      <w:bookmarkEnd w:id="483"/>
      <w:bookmarkEnd w:id="484"/>
      <w:bookmarkEnd w:id="485"/>
    </w:p>
    <w:p w14:paraId="3972C05B" w14:textId="77777777" w:rsidR="00C00A15" w:rsidRPr="00720E8D" w:rsidRDefault="00C00A15" w:rsidP="00C00A15">
      <w:pPr>
        <w:overflowPunct w:val="0"/>
        <w:autoSpaceDE w:val="0"/>
        <w:autoSpaceDN w:val="0"/>
        <w:adjustRightInd w:val="0"/>
        <w:textAlignment w:val="baseline"/>
        <w:rPr>
          <w:rFonts w:eastAsia="SimSun"/>
        </w:rPr>
      </w:pPr>
      <w:r w:rsidRPr="00720E8D">
        <w:rPr>
          <w:rFonts w:eastAsia="SimSun"/>
        </w:rPr>
        <w:t>For the parameters specified in Table 6.2.2.1.1.</w:t>
      </w:r>
      <w:r>
        <w:rPr>
          <w:rFonts w:eastAsia="SimSun"/>
        </w:rPr>
        <w:t>3</w:t>
      </w:r>
      <w:r w:rsidRPr="00720E8D">
        <w:rPr>
          <w:rFonts w:eastAsia="SimSun"/>
        </w:rPr>
        <w:t xml:space="preserve">-1, and using the downlink physical channels specified in </w:t>
      </w:r>
      <w:r w:rsidRPr="00720E8D">
        <w:rPr>
          <w:rFonts w:eastAsia="SimSun"/>
          <w:lang w:eastAsia="zh-CN"/>
        </w:rPr>
        <w:t>Annex C.3.1</w:t>
      </w:r>
      <w:r w:rsidRPr="00720E8D">
        <w:rPr>
          <w:rFonts w:eastAsia="SimSun"/>
        </w:rPr>
        <w:t>, the minimum requirements are specified by the following:</w:t>
      </w:r>
    </w:p>
    <w:p w14:paraId="024A30EA" w14:textId="77777777" w:rsidR="00C00A15" w:rsidRPr="00720E8D" w:rsidRDefault="00C00A15" w:rsidP="00B733DA">
      <w:pPr>
        <w:pStyle w:val="B10"/>
        <w:rPr>
          <w:rFonts w:eastAsia="SimSun"/>
        </w:rPr>
      </w:pPr>
      <w:r w:rsidRPr="00720E8D">
        <w:rPr>
          <w:rFonts w:eastAsia="SimSun"/>
        </w:rPr>
        <w:t>a)</w:t>
      </w:r>
      <w:r w:rsidRPr="00720E8D">
        <w:rPr>
          <w:rFonts w:eastAsia="SimSun"/>
        </w:rPr>
        <w:tab/>
      </w:r>
      <w:r w:rsidRPr="00AE20A5">
        <w:rPr>
          <w:rFonts w:eastAsia="SimSun"/>
        </w:rPr>
        <w:t>The reported CQI value according to the reference channel shall be in the range of ±1 of the reported median more than 90% of the time.</w:t>
      </w:r>
    </w:p>
    <w:p w14:paraId="734329EA" w14:textId="77777777" w:rsidR="00C00A15" w:rsidRPr="00720E8D" w:rsidRDefault="00C00A15" w:rsidP="00B733DA">
      <w:pPr>
        <w:pStyle w:val="B10"/>
        <w:rPr>
          <w:rFonts w:eastAsia="SimSun"/>
        </w:rPr>
      </w:pPr>
      <w:r w:rsidRPr="00720E8D">
        <w:rPr>
          <w:rFonts w:eastAsia="SimSun"/>
        </w:rPr>
        <w:t>b)</w:t>
      </w:r>
      <w:r w:rsidRPr="00720E8D">
        <w:rPr>
          <w:rFonts w:eastAsia="SimSun"/>
        </w:rPr>
        <w:tab/>
      </w:r>
      <w:r w:rsidRPr="00AE20A5">
        <w:rPr>
          <w:rFonts w:eastAsia="SimSu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ABFCF4" w14:textId="77777777" w:rsidR="00C00A15" w:rsidRPr="00720E8D" w:rsidRDefault="00C00A15" w:rsidP="00C00A15">
      <w:pPr>
        <w:pStyle w:val="TH"/>
        <w:rPr>
          <w:rFonts w:eastAsia="SimSun"/>
          <w:lang w:eastAsia="zh-CN"/>
        </w:rPr>
      </w:pPr>
      <w:r w:rsidRPr="00720E8D">
        <w:rPr>
          <w:rFonts w:eastAsia="SimSun"/>
        </w:rPr>
        <w:lastRenderedPageBreak/>
        <w:t>Table 6.2.2.1.1.</w:t>
      </w:r>
      <w:r>
        <w:rPr>
          <w:rFonts w:eastAsia="SimSun"/>
        </w:rPr>
        <w:t>3</w:t>
      </w:r>
      <w:r w:rsidRPr="00720E8D">
        <w:rPr>
          <w:rFonts w:eastAsia="SimSun"/>
        </w:rPr>
        <w:t>-1: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C00A15" w:rsidRPr="00720E8D" w14:paraId="17DE5A2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1412A7" w14:textId="77777777" w:rsidR="00C00A15" w:rsidRPr="00720E8D" w:rsidRDefault="00C00A15" w:rsidP="00B733DA">
            <w:pPr>
              <w:pStyle w:val="TAH"/>
              <w:rPr>
                <w:rFonts w:eastAsia="SimSun"/>
                <w:lang w:val="fr-FR"/>
              </w:rPr>
            </w:pPr>
            <w:r w:rsidRPr="00720E8D">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C6DCD" w14:textId="77777777" w:rsidR="00C00A15" w:rsidRPr="00720E8D" w:rsidRDefault="00C00A15" w:rsidP="00B733DA">
            <w:pPr>
              <w:pStyle w:val="TAH"/>
              <w:rPr>
                <w:rFonts w:eastAsia="SimSun"/>
                <w:lang w:val="fr-FR"/>
              </w:rPr>
            </w:pPr>
            <w:r w:rsidRPr="00720E8D">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D4935" w14:textId="77777777" w:rsidR="00C00A15" w:rsidRPr="00720E8D" w:rsidRDefault="00C00A15" w:rsidP="00B733DA">
            <w:pPr>
              <w:pStyle w:val="TAH"/>
              <w:rPr>
                <w:rFonts w:eastAsia="SimSun"/>
                <w:lang w:val="fr-FR"/>
              </w:rPr>
            </w:pPr>
            <w:r w:rsidRPr="00720E8D">
              <w:rPr>
                <w:rFonts w:eastAsia="SimSun"/>
                <w:lang w:val="fr-FR"/>
              </w:rPr>
              <w:t>Test 1</w:t>
            </w:r>
          </w:p>
        </w:tc>
      </w:tr>
      <w:tr w:rsidR="00C00A15" w:rsidRPr="00720E8D" w14:paraId="563E15B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34A910" w14:textId="77777777" w:rsidR="00C00A15" w:rsidRPr="00720E8D" w:rsidRDefault="00C00A15" w:rsidP="00B733DA">
            <w:pPr>
              <w:pStyle w:val="TAL"/>
              <w:rPr>
                <w:rFonts w:eastAsia="SimSun"/>
                <w:lang w:val="fr-FR"/>
              </w:rPr>
            </w:pPr>
            <w:r w:rsidRPr="00720E8D">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69511" w14:textId="77777777" w:rsidR="00C00A15" w:rsidRPr="00720E8D" w:rsidRDefault="00C00A15" w:rsidP="00B733DA">
            <w:pPr>
              <w:pStyle w:val="TAC"/>
              <w:rPr>
                <w:rFonts w:eastAsia="SimSun"/>
                <w:lang w:val="fr-FR"/>
              </w:rPr>
            </w:pPr>
            <w:r w:rsidRPr="00720E8D">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D1873D" w14:textId="77777777" w:rsidR="00C00A15" w:rsidRPr="00720E8D" w:rsidRDefault="00C00A15" w:rsidP="00B733DA">
            <w:pPr>
              <w:pStyle w:val="TAC"/>
              <w:rPr>
                <w:rFonts w:eastAsia="SimSun"/>
                <w:lang w:val="fr-FR" w:eastAsia="zh-CN"/>
              </w:rPr>
            </w:pPr>
            <w:r w:rsidRPr="00720E8D">
              <w:rPr>
                <w:rFonts w:eastAsia="SimSun"/>
                <w:lang w:val="fr-FR" w:eastAsia="zh-CN"/>
              </w:rPr>
              <w:t>10</w:t>
            </w:r>
          </w:p>
        </w:tc>
      </w:tr>
      <w:tr w:rsidR="00C00A15" w:rsidRPr="00720E8D" w14:paraId="0567AC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D4C0B0" w14:textId="77777777" w:rsidR="00C00A15" w:rsidRPr="00720E8D" w:rsidRDefault="00C00A15" w:rsidP="00B733DA">
            <w:pPr>
              <w:pStyle w:val="TAL"/>
              <w:rPr>
                <w:rFonts w:eastAsia="SimSun"/>
                <w:lang w:val="fr-FR"/>
              </w:rPr>
            </w:pPr>
            <w:r w:rsidRPr="00720E8D">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F0EF4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8AB13" w14:textId="77777777" w:rsidR="00C00A15" w:rsidRPr="00720E8D" w:rsidRDefault="00C00A15" w:rsidP="00B733DA">
            <w:pPr>
              <w:pStyle w:val="TAC"/>
              <w:rPr>
                <w:rFonts w:eastAsia="SimSun"/>
                <w:lang w:val="fr-FR" w:eastAsia="zh-CN"/>
              </w:rPr>
            </w:pPr>
            <w:r w:rsidRPr="00720E8D">
              <w:rPr>
                <w:rFonts w:eastAsia="SimSun"/>
                <w:lang w:val="fr-FR" w:eastAsia="zh-CN"/>
              </w:rPr>
              <w:t>FDD</w:t>
            </w:r>
          </w:p>
        </w:tc>
      </w:tr>
      <w:tr w:rsidR="00C00A15" w:rsidRPr="00720E8D" w14:paraId="5159E6E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4EB819" w14:textId="77777777" w:rsidR="00C00A15" w:rsidRPr="00720E8D" w:rsidRDefault="00C00A15" w:rsidP="00B733DA">
            <w:pPr>
              <w:pStyle w:val="TAL"/>
              <w:rPr>
                <w:rFonts w:eastAsia="?? ??"/>
                <w:lang w:val="fr-FR"/>
              </w:rPr>
            </w:pPr>
            <w:r w:rsidRPr="00720E8D">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98380" w14:textId="77777777" w:rsidR="00C00A15" w:rsidRPr="00720E8D" w:rsidRDefault="00C00A15" w:rsidP="00B733DA">
            <w:pPr>
              <w:pStyle w:val="TAC"/>
              <w:rPr>
                <w:rFonts w:eastAsia="SimSun"/>
                <w:lang w:val="fr-FR"/>
              </w:rPr>
            </w:pPr>
            <w:r w:rsidRPr="00720E8D">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36BF68" w14:textId="77777777" w:rsidR="00C00A15" w:rsidRPr="00720E8D" w:rsidRDefault="00C00A15" w:rsidP="00B733DA">
            <w:pPr>
              <w:pStyle w:val="TAC"/>
              <w:rPr>
                <w:rFonts w:eastAsia="SimSun"/>
                <w:lang w:val="fr-FR"/>
              </w:rPr>
            </w:pPr>
            <w:r w:rsidRPr="00720E8D">
              <w:rPr>
                <w:rFonts w:eastAsia="SimSun"/>
                <w:lang w:val="fr-FR"/>
              </w:rPr>
              <w:t>15</w:t>
            </w:r>
          </w:p>
        </w:tc>
      </w:tr>
      <w:tr w:rsidR="00210B55" w:rsidRPr="00720E8D" w14:paraId="513CAEF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FCEC64" w14:textId="2C7C2BFB" w:rsidR="00210B55" w:rsidRPr="00720E8D" w:rsidRDefault="00210B55" w:rsidP="00210B55">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56716" w14:textId="23CEC974" w:rsidR="00210B55" w:rsidRPr="00720E8D" w:rsidRDefault="00210B55" w:rsidP="00210B55">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5077A9" w14:textId="270621FF" w:rsidR="00210B55" w:rsidRPr="004D011A" w:rsidRDefault="00210B55" w:rsidP="00210B55">
            <w:pPr>
              <w:pStyle w:val="TAC"/>
              <w:rPr>
                <w:rFonts w:eastAsia="SimSun"/>
                <w:lang w:val="fr-FR"/>
              </w:rPr>
            </w:pPr>
            <w:r w:rsidRPr="00FA6213">
              <w:rPr>
                <w:rFonts w:eastAsia="SimSun"/>
                <w:lang w:val="fr-FR" w:eastAsia="zh-CN"/>
              </w:rPr>
              <w:t>28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E0B4401" w14:textId="577892AD" w:rsidR="00210B55" w:rsidRPr="004D011A" w:rsidRDefault="00210B55" w:rsidP="00210B55">
            <w:pPr>
              <w:pStyle w:val="TAC"/>
              <w:rPr>
                <w:rFonts w:eastAsia="SimSun"/>
                <w:lang w:val="fr-FR" w:eastAsia="zh-CN"/>
              </w:rPr>
            </w:pPr>
            <w:r w:rsidRPr="00FA6213">
              <w:rPr>
                <w:rFonts w:eastAsia="SimSun"/>
                <w:lang w:val="fr-FR" w:eastAsia="zh-CN"/>
              </w:rPr>
              <w:t>29</w:t>
            </w:r>
          </w:p>
        </w:tc>
      </w:tr>
      <w:tr w:rsidR="00C00A15" w:rsidRPr="00720E8D" w14:paraId="5193B8E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123984" w14:textId="77777777" w:rsidR="00C00A15" w:rsidRPr="00720E8D" w:rsidRDefault="00C00A15" w:rsidP="00B733DA">
            <w:pPr>
              <w:pStyle w:val="TAL"/>
              <w:rPr>
                <w:rFonts w:eastAsia="SimSun"/>
                <w:lang w:val="fr-FR"/>
              </w:rPr>
            </w:pPr>
            <w:r w:rsidRPr="00720E8D">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6353E5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A66593" w14:textId="77777777" w:rsidR="00C00A15" w:rsidRPr="004D011A" w:rsidRDefault="00C00A15" w:rsidP="00B733DA">
            <w:pPr>
              <w:pStyle w:val="TAC"/>
              <w:rPr>
                <w:rFonts w:eastAsia="SimSun"/>
                <w:lang w:val="fr-FR"/>
              </w:rPr>
            </w:pPr>
            <w:r w:rsidRPr="004D011A">
              <w:rPr>
                <w:rFonts w:eastAsia="SimSun"/>
                <w:lang w:val="fr-FR"/>
              </w:rPr>
              <w:t>AWGN</w:t>
            </w:r>
          </w:p>
        </w:tc>
      </w:tr>
      <w:tr w:rsidR="00C00A15" w:rsidRPr="00720E8D" w14:paraId="2FE40FF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29638A" w14:textId="77777777" w:rsidR="00C00A15" w:rsidRPr="00720E8D" w:rsidRDefault="00C00A15" w:rsidP="00B733DA">
            <w:pPr>
              <w:pStyle w:val="TAL"/>
              <w:rPr>
                <w:rFonts w:eastAsia="SimSun"/>
                <w:lang w:val="fr-FR"/>
              </w:rPr>
            </w:pPr>
            <w:r w:rsidRPr="00720E8D">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DDC750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819954" w14:textId="77777777" w:rsidR="00C00A15" w:rsidRPr="00720E8D" w:rsidRDefault="00C00A15" w:rsidP="00B733DA">
            <w:pPr>
              <w:pStyle w:val="TAC"/>
              <w:rPr>
                <w:rFonts w:eastAsia="SimSun"/>
                <w:lang w:eastAsia="zh-CN"/>
              </w:rPr>
            </w:pPr>
            <w:r>
              <w:rPr>
                <w:rFonts w:eastAsia="SimSun"/>
              </w:rPr>
              <w:t>2</w:t>
            </w:r>
            <w:r w:rsidRPr="00720E8D">
              <w:rPr>
                <w:rFonts w:eastAsia="SimSun"/>
              </w:rPr>
              <w:t xml:space="preserve">×2 with static channel specified in </w:t>
            </w:r>
            <w:r w:rsidRPr="00720E8D">
              <w:rPr>
                <w:rFonts w:eastAsia="SimSun"/>
                <w:lang w:eastAsia="zh-CN"/>
              </w:rPr>
              <w:t>Annex B.1</w:t>
            </w:r>
          </w:p>
        </w:tc>
      </w:tr>
      <w:tr w:rsidR="00C00A15" w:rsidRPr="00720E8D" w14:paraId="05BBC16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46735D" w14:textId="77777777" w:rsidR="00C00A15" w:rsidRPr="00720E8D" w:rsidRDefault="00C00A15" w:rsidP="00B733DA">
            <w:pPr>
              <w:pStyle w:val="TAL"/>
              <w:rPr>
                <w:rFonts w:eastAsia="SimSun"/>
                <w:lang w:val="fr-FR"/>
              </w:rPr>
            </w:pPr>
            <w:r w:rsidRPr="00720E8D">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C4ACC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25EB2B" w14:textId="77777777" w:rsidR="00C00A15" w:rsidRPr="00720E8D" w:rsidRDefault="00C00A15" w:rsidP="00B733DA">
            <w:pPr>
              <w:pStyle w:val="TAC"/>
              <w:rPr>
                <w:rFonts w:eastAsia="SimSun"/>
                <w:lang w:eastAsia="zh-CN"/>
              </w:rPr>
            </w:pPr>
            <w:r w:rsidRPr="00720E8D">
              <w:rPr>
                <w:rFonts w:eastAsia="SimSun"/>
              </w:rPr>
              <w:t xml:space="preserve">As specified in </w:t>
            </w:r>
            <w:r w:rsidRPr="00720E8D">
              <w:rPr>
                <w:rFonts w:eastAsia="SimSun"/>
                <w:lang w:eastAsia="zh-CN"/>
              </w:rPr>
              <w:t>Annex B.4.1</w:t>
            </w:r>
          </w:p>
        </w:tc>
      </w:tr>
      <w:tr w:rsidR="00C00A15" w:rsidRPr="00720E8D" w14:paraId="60583D23"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EF6DB0B" w14:textId="77777777" w:rsidR="00C00A15" w:rsidRPr="00720E8D" w:rsidRDefault="00C00A15" w:rsidP="00B733DA">
            <w:pPr>
              <w:pStyle w:val="TAL"/>
              <w:rPr>
                <w:rFonts w:eastAsia="SimSun"/>
                <w:lang w:val="fr-FR"/>
              </w:rPr>
            </w:pPr>
            <w:r w:rsidRPr="00720E8D">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3DF3F0"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6C407D7"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6DB226"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82ED6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2E3FAF"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4DD97D"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5E9D8419"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19E4E" w14:textId="77777777" w:rsidR="00C00A15" w:rsidRPr="00720E8D" w:rsidRDefault="00C00A15" w:rsidP="00B733DA">
            <w:pPr>
              <w:pStyle w:val="TAC"/>
              <w:rPr>
                <w:rFonts w:eastAsia="SimSun"/>
                <w:lang w:val="fr-FR" w:eastAsia="zh-CN"/>
              </w:rPr>
            </w:pPr>
            <w:r w:rsidRPr="00720E8D">
              <w:rPr>
                <w:rFonts w:eastAsia="SimSun"/>
                <w:lang w:val="fr-FR" w:eastAsia="zh-CN"/>
              </w:rPr>
              <w:t>4</w:t>
            </w:r>
          </w:p>
        </w:tc>
      </w:tr>
      <w:tr w:rsidR="00C00A15" w:rsidRPr="00720E8D" w14:paraId="3C0FFF5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DA64C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5A0B5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8715CDA"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03C7AC" w14:textId="77777777" w:rsidR="00C00A15" w:rsidRPr="00720E8D" w:rsidRDefault="00C00A15" w:rsidP="00B733DA">
            <w:pPr>
              <w:pStyle w:val="TAC"/>
              <w:rPr>
                <w:rFonts w:eastAsia="SimSun"/>
                <w:lang w:val="fr-FR"/>
              </w:rPr>
            </w:pPr>
            <w:r w:rsidRPr="00720E8D">
              <w:rPr>
                <w:rFonts w:eastAsia="SimSun"/>
                <w:lang w:val="fr-FR"/>
              </w:rPr>
              <w:t>FD-CDM2</w:t>
            </w:r>
          </w:p>
        </w:tc>
      </w:tr>
      <w:tr w:rsidR="00C00A15" w:rsidRPr="00720E8D" w14:paraId="30FE6CBC"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CC31E4B"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6E08D9"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56525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A2720E"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07780DA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9E467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02C2E2"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EFB4F0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130A1F" w14:textId="77777777" w:rsidR="00C00A15" w:rsidRPr="00720E8D" w:rsidRDefault="00C00A15" w:rsidP="00B733DA">
            <w:pPr>
              <w:pStyle w:val="TAC"/>
              <w:rPr>
                <w:rFonts w:eastAsia="SimSun"/>
                <w:lang w:val="fr-FR" w:eastAsia="zh-CN"/>
              </w:rPr>
            </w:pPr>
            <w:r w:rsidRPr="00720E8D">
              <w:rPr>
                <w:rFonts w:eastAsia="SimSun"/>
                <w:lang w:val="fr-FR" w:eastAsia="zh-CN"/>
              </w:rPr>
              <w:t>Row 5,4</w:t>
            </w:r>
          </w:p>
        </w:tc>
      </w:tr>
      <w:tr w:rsidR="00C00A15" w:rsidRPr="00720E8D" w14:paraId="11B1BE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AF55BE"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7930B8"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7C4EBC6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E0EFC" w14:textId="77777777" w:rsidR="00C00A15" w:rsidRPr="00720E8D" w:rsidRDefault="00C00A15" w:rsidP="00B733DA">
            <w:pPr>
              <w:pStyle w:val="TAC"/>
              <w:rPr>
                <w:rFonts w:eastAsia="SimSun"/>
                <w:lang w:val="fr-FR" w:eastAsia="zh-CN"/>
              </w:rPr>
            </w:pPr>
            <w:r w:rsidRPr="00720E8D">
              <w:rPr>
                <w:rFonts w:eastAsia="SimSun"/>
                <w:lang w:val="fr-FR" w:eastAsia="zh-CN"/>
              </w:rPr>
              <w:t>9</w:t>
            </w:r>
          </w:p>
        </w:tc>
      </w:tr>
      <w:tr w:rsidR="00C00A15" w:rsidRPr="00720E8D" w14:paraId="43A160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E51B92"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25F944A" w14:textId="77777777" w:rsidR="00C00A15" w:rsidRPr="00720E8D" w:rsidRDefault="00C00A15" w:rsidP="00B733DA">
            <w:pPr>
              <w:pStyle w:val="TAL"/>
              <w:rPr>
                <w:rFonts w:eastAsia="SimSun"/>
              </w:rPr>
            </w:pPr>
            <w:r w:rsidRPr="00720E8D">
              <w:rPr>
                <w:rFonts w:eastAsia="SimSun"/>
              </w:rPr>
              <w:t>CSI-RS</w:t>
            </w:r>
          </w:p>
          <w:p w14:paraId="57C8DC95"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C32A27"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4F4D6"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232EBE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112293E" w14:textId="77777777" w:rsidR="00C00A15" w:rsidRPr="00720E8D" w:rsidRDefault="00C00A15" w:rsidP="00B733DA">
            <w:pPr>
              <w:pStyle w:val="TAL"/>
              <w:rPr>
                <w:rFonts w:eastAsia="SimSun"/>
                <w:lang w:val="fr-FR"/>
              </w:rPr>
            </w:pPr>
            <w:r w:rsidRPr="00720E8D">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C501DE" w14:textId="77777777" w:rsidR="00C00A15" w:rsidRPr="00720E8D" w:rsidRDefault="00C00A15" w:rsidP="00B733DA">
            <w:pPr>
              <w:pStyle w:val="TAL"/>
              <w:rPr>
                <w:rFonts w:eastAsia="SimSun"/>
                <w:lang w:val="fr-FR"/>
              </w:rPr>
            </w:pPr>
            <w:r w:rsidRPr="00720E8D">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0E59364"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5432D3"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79E75C20"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413DB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E9C976" w14:textId="77777777" w:rsidR="00C00A15" w:rsidRPr="00720E8D" w:rsidRDefault="00C00A15" w:rsidP="00B733DA">
            <w:pPr>
              <w:pStyle w:val="TAL"/>
              <w:rPr>
                <w:rFonts w:eastAsia="SimSun"/>
              </w:rPr>
            </w:pPr>
            <w:r w:rsidRPr="00720E8D">
              <w:rPr>
                <w:rFonts w:eastAsia="SimSun"/>
              </w:rPr>
              <w:t>Number of CSI-RS ports (</w:t>
            </w:r>
            <w:r w:rsidRPr="00720E8D">
              <w:rPr>
                <w:rFonts w:eastAsia="SimSun"/>
                <w:i/>
              </w:rPr>
              <w:t>X</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BE272E3"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5E18BA" w14:textId="77777777" w:rsidR="00C00A15" w:rsidRPr="00720E8D" w:rsidRDefault="00C00A15" w:rsidP="00B733DA">
            <w:pPr>
              <w:pStyle w:val="TAC"/>
              <w:rPr>
                <w:rFonts w:eastAsia="SimSun"/>
                <w:lang w:val="en-US"/>
              </w:rPr>
            </w:pPr>
            <w:r>
              <w:rPr>
                <w:rFonts w:eastAsia="SimSun"/>
                <w:lang w:val="fr-FR" w:eastAsia="zh-CN"/>
              </w:rPr>
              <w:t>2</w:t>
            </w:r>
          </w:p>
        </w:tc>
      </w:tr>
      <w:tr w:rsidR="00C00A15" w:rsidRPr="00720E8D" w14:paraId="236D763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C63F8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80A484" w14:textId="77777777" w:rsidR="00C00A15" w:rsidRPr="00720E8D" w:rsidRDefault="00C00A15" w:rsidP="00B733DA">
            <w:pPr>
              <w:pStyle w:val="TAL"/>
              <w:rPr>
                <w:rFonts w:eastAsia="SimSun"/>
                <w:lang w:val="fr-FR"/>
              </w:rPr>
            </w:pPr>
            <w:r w:rsidRPr="00720E8D">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53440C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70B69" w14:textId="77777777" w:rsidR="00C00A15" w:rsidRPr="00720E8D" w:rsidRDefault="00C00A15" w:rsidP="00B733DA">
            <w:pPr>
              <w:pStyle w:val="TAC"/>
              <w:rPr>
                <w:rFonts w:eastAsia="SimSun"/>
                <w:lang w:val="fr-FR"/>
              </w:rPr>
            </w:pPr>
            <w:r w:rsidRPr="00AE20A5">
              <w:rPr>
                <w:rFonts w:eastAsia="SimSun"/>
                <w:lang w:val="fr-FR"/>
              </w:rPr>
              <w:t>FD-CDM2</w:t>
            </w:r>
          </w:p>
        </w:tc>
      </w:tr>
      <w:tr w:rsidR="00C00A15" w:rsidRPr="00720E8D" w14:paraId="29716A0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95BEE6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6D49D2D" w14:textId="77777777" w:rsidR="00C00A15" w:rsidRPr="00720E8D" w:rsidRDefault="00C00A15" w:rsidP="00B733DA">
            <w:pPr>
              <w:pStyle w:val="TAL"/>
              <w:rPr>
                <w:rFonts w:eastAsia="SimSun"/>
                <w:lang w:val="fr-FR"/>
              </w:rPr>
            </w:pPr>
            <w:r w:rsidRPr="00720E8D">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59E7D4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99E0E" w14:textId="77777777" w:rsidR="00C00A15" w:rsidRPr="00720E8D" w:rsidRDefault="00C00A15" w:rsidP="00B733DA">
            <w:pPr>
              <w:pStyle w:val="TAC"/>
              <w:rPr>
                <w:rFonts w:eastAsia="SimSun"/>
                <w:lang w:val="fr-FR"/>
              </w:rPr>
            </w:pPr>
            <w:r>
              <w:rPr>
                <w:rFonts w:eastAsia="SimSun"/>
                <w:lang w:val="fr-FR"/>
              </w:rPr>
              <w:t>1</w:t>
            </w:r>
          </w:p>
        </w:tc>
      </w:tr>
      <w:tr w:rsidR="00C00A15" w:rsidRPr="00720E8D" w14:paraId="000954F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FCB04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03A707" w14:textId="77777777" w:rsidR="00C00A15" w:rsidRPr="00720E8D" w:rsidRDefault="00C00A15" w:rsidP="00B733DA">
            <w:pPr>
              <w:pStyle w:val="TAL"/>
              <w:rPr>
                <w:rFonts w:eastAsia="SimSun"/>
              </w:rPr>
            </w:pPr>
            <w:r w:rsidRPr="00720E8D">
              <w:rPr>
                <w:rFonts w:eastAsia="SimSun"/>
              </w:rPr>
              <w:t>First subcarrier index in the PRB used for CSI-RS (k</w:t>
            </w:r>
            <w:r w:rsidRPr="00720E8D">
              <w:rPr>
                <w:rFonts w:eastAsia="SimSun"/>
                <w:vertAlign w:val="subscript"/>
              </w:rPr>
              <w:t>0</w:t>
            </w:r>
            <w:r w:rsidRPr="00720E8D">
              <w:rPr>
                <w:rFonts w:eastAsia="SimSun"/>
              </w:rPr>
              <w:t>, k</w:t>
            </w:r>
            <w:r w:rsidRPr="00720E8D">
              <w:rPr>
                <w:rFonts w:eastAsia="SimSun"/>
                <w:vertAlign w:val="subscript"/>
              </w:rPr>
              <w:t>1</w:t>
            </w:r>
            <w:r w:rsidRPr="00720E8D">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A2B8E8A"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07F330" w14:textId="77777777" w:rsidR="00C00A15" w:rsidRPr="00720E8D" w:rsidRDefault="00C00A15" w:rsidP="00B733DA">
            <w:pPr>
              <w:pStyle w:val="TAC"/>
              <w:rPr>
                <w:rFonts w:eastAsia="SimSun"/>
                <w:lang w:val="fr-FR"/>
              </w:rPr>
            </w:pPr>
            <w:r w:rsidRPr="00AE20A5">
              <w:rPr>
                <w:rFonts w:eastAsia="SimSun"/>
                <w:lang w:val="fr-FR" w:eastAsia="zh-CN"/>
              </w:rPr>
              <w:t>Row 3,(6)</w:t>
            </w:r>
          </w:p>
        </w:tc>
      </w:tr>
      <w:tr w:rsidR="00C00A15" w:rsidRPr="00720E8D" w14:paraId="5FF453C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0DBAD0"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C475B0" w14:textId="77777777" w:rsidR="00C00A15" w:rsidRPr="00720E8D" w:rsidRDefault="00C00A15" w:rsidP="00B733DA">
            <w:pPr>
              <w:pStyle w:val="TAL"/>
              <w:rPr>
                <w:rFonts w:eastAsia="SimSun"/>
              </w:rPr>
            </w:pPr>
            <w:r w:rsidRPr="00720E8D">
              <w:rPr>
                <w:rFonts w:eastAsia="SimSun"/>
              </w:rPr>
              <w:t>First OFDM symbol in the PRB used for CSI-RS (l</w:t>
            </w:r>
            <w:r w:rsidRPr="00720E8D">
              <w:rPr>
                <w:rFonts w:eastAsia="SimSun"/>
                <w:vertAlign w:val="subscript"/>
              </w:rPr>
              <w:t>0</w:t>
            </w:r>
            <w:r w:rsidRPr="00720E8D">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39E3A3F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1529DF" w14:textId="77777777" w:rsidR="00C00A15" w:rsidRPr="00720E8D" w:rsidRDefault="00C00A15" w:rsidP="00B733DA">
            <w:pPr>
              <w:pStyle w:val="TAC"/>
              <w:rPr>
                <w:rFonts w:eastAsia="SimSun"/>
                <w:lang w:val="fr-FR"/>
              </w:rPr>
            </w:pPr>
            <w:r w:rsidRPr="00720E8D">
              <w:rPr>
                <w:rFonts w:eastAsia="SimSun"/>
                <w:lang w:val="fr-FR" w:eastAsia="zh-CN"/>
              </w:rPr>
              <w:t>13</w:t>
            </w:r>
          </w:p>
        </w:tc>
      </w:tr>
      <w:tr w:rsidR="00C00A15" w:rsidRPr="00720E8D" w14:paraId="68B8D7E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401985"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1FDDAF" w14:textId="77777777" w:rsidR="00C00A15" w:rsidRPr="00720E8D" w:rsidRDefault="00C00A15" w:rsidP="00B733DA">
            <w:pPr>
              <w:pStyle w:val="TAL"/>
              <w:rPr>
                <w:rFonts w:eastAsia="SimSun"/>
              </w:rPr>
            </w:pPr>
            <w:r w:rsidRPr="00720E8D">
              <w:rPr>
                <w:rFonts w:eastAsia="SimSun"/>
              </w:rPr>
              <w:t>NZP CSI-RS-timeConfig</w:t>
            </w:r>
          </w:p>
          <w:p w14:paraId="5288384C"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E49E84"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A1FECD" w14:textId="77777777" w:rsidR="00C00A15" w:rsidRPr="00720E8D" w:rsidRDefault="00C00A15" w:rsidP="00B733DA">
            <w:pPr>
              <w:pStyle w:val="TAC"/>
              <w:rPr>
                <w:rFonts w:eastAsia="SimSun"/>
                <w:lang w:val="fr-FR"/>
              </w:rPr>
            </w:pPr>
            <w:r w:rsidRPr="00720E8D">
              <w:rPr>
                <w:rFonts w:eastAsia="SimSun"/>
                <w:lang w:val="fr-FR" w:eastAsia="zh-CN"/>
              </w:rPr>
              <w:t>5/1</w:t>
            </w:r>
          </w:p>
        </w:tc>
      </w:tr>
      <w:tr w:rsidR="00C00A15" w:rsidRPr="00720E8D" w14:paraId="7BB7A888"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640E762" w14:textId="77777777" w:rsidR="00C00A15" w:rsidRPr="00720E8D" w:rsidRDefault="00C00A15" w:rsidP="00B733DA">
            <w:pPr>
              <w:pStyle w:val="TAL"/>
              <w:rPr>
                <w:rFonts w:eastAsia="SimSun"/>
                <w:lang w:val="fr-FR"/>
              </w:rPr>
            </w:pPr>
            <w:r w:rsidRPr="00720E8D">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52F9623B" w14:textId="77777777" w:rsidR="00C00A15" w:rsidRPr="00720E8D" w:rsidRDefault="00C00A15" w:rsidP="00B733DA">
            <w:pPr>
              <w:pStyle w:val="TAL"/>
              <w:rPr>
                <w:rFonts w:eastAsia="SimSun"/>
                <w:lang w:val="fr-FR"/>
              </w:rPr>
            </w:pPr>
            <w:r w:rsidRPr="00720E8D">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43A6426"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20E32B" w14:textId="77777777" w:rsidR="00C00A15" w:rsidRPr="00720E8D" w:rsidRDefault="00C00A15" w:rsidP="00B733DA">
            <w:pPr>
              <w:pStyle w:val="TAC"/>
              <w:rPr>
                <w:rFonts w:eastAsia="SimSun"/>
                <w:lang w:val="fr-FR" w:eastAsia="zh-CN"/>
              </w:rPr>
            </w:pPr>
            <w:r w:rsidRPr="00720E8D">
              <w:rPr>
                <w:rFonts w:eastAsia="SimSun"/>
                <w:lang w:val="fr-FR" w:eastAsia="zh-CN"/>
              </w:rPr>
              <w:t>Periodic</w:t>
            </w:r>
          </w:p>
        </w:tc>
      </w:tr>
      <w:tr w:rsidR="00C00A15" w:rsidRPr="00720E8D" w14:paraId="214CF65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C96749"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C8C3B59" w14:textId="77777777" w:rsidR="00C00A15" w:rsidRPr="00720E8D" w:rsidRDefault="00C00A15" w:rsidP="00B733DA">
            <w:pPr>
              <w:pStyle w:val="TAL"/>
              <w:rPr>
                <w:rFonts w:eastAsia="SimSun"/>
                <w:lang w:val="fr-FR"/>
              </w:rPr>
            </w:pPr>
            <w:r w:rsidRPr="00720E8D">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ACDD1C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47583" w14:textId="77777777" w:rsidR="00C00A15" w:rsidRPr="00720E8D" w:rsidRDefault="00C00A15" w:rsidP="00B733DA">
            <w:pPr>
              <w:pStyle w:val="TAC"/>
              <w:rPr>
                <w:rFonts w:eastAsia="SimSun"/>
                <w:lang w:val="fr-FR" w:eastAsia="zh-CN"/>
              </w:rPr>
            </w:pPr>
            <w:r w:rsidRPr="00720E8D">
              <w:rPr>
                <w:rFonts w:eastAsia="SimSun"/>
                <w:lang w:val="fr-FR" w:eastAsia="zh-CN"/>
              </w:rPr>
              <w:t>0</w:t>
            </w:r>
          </w:p>
        </w:tc>
      </w:tr>
      <w:tr w:rsidR="00C00A15" w:rsidRPr="00720E8D" w14:paraId="5506427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94041C"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6E7418" w14:textId="77777777" w:rsidR="00C00A15" w:rsidRPr="00720E8D" w:rsidRDefault="00C00A15" w:rsidP="00B733DA">
            <w:pPr>
              <w:pStyle w:val="TAL"/>
              <w:rPr>
                <w:rFonts w:eastAsia="SimSun"/>
                <w:lang w:val="fr-FR"/>
              </w:rPr>
            </w:pPr>
            <w:r w:rsidRPr="00720E8D">
              <w:rPr>
                <w:rFonts w:eastAsia="SimSun"/>
                <w:lang w:val="fr-FR"/>
              </w:rPr>
              <w:t>CSI-IM Resource Mapping</w:t>
            </w:r>
          </w:p>
          <w:p w14:paraId="4D68B953" w14:textId="77777777" w:rsidR="00C00A15" w:rsidRPr="00720E8D" w:rsidRDefault="00C00A15" w:rsidP="00B733DA">
            <w:pPr>
              <w:pStyle w:val="TAL"/>
              <w:rPr>
                <w:rFonts w:eastAsia="SimSun"/>
                <w:lang w:val="fr-FR"/>
              </w:rPr>
            </w:pPr>
            <w:r w:rsidRPr="00720E8D">
              <w:rPr>
                <w:rFonts w:eastAsia="SimSun"/>
                <w:lang w:val="fr-FR"/>
              </w:rPr>
              <w:t>(k</w:t>
            </w:r>
            <w:r w:rsidRPr="00720E8D">
              <w:rPr>
                <w:rFonts w:eastAsia="SimSun"/>
                <w:vertAlign w:val="subscript"/>
                <w:lang w:val="fr-FR"/>
              </w:rPr>
              <w:t>CSI-IM</w:t>
            </w:r>
            <w:r w:rsidRPr="00720E8D">
              <w:rPr>
                <w:rFonts w:eastAsia="SimSun"/>
                <w:lang w:val="fr-FR"/>
              </w:rPr>
              <w:t>,l</w:t>
            </w:r>
            <w:r w:rsidRPr="00720E8D">
              <w:rPr>
                <w:rFonts w:eastAsia="SimSun"/>
                <w:vertAlign w:val="subscript"/>
                <w:lang w:val="fr-FR"/>
              </w:rPr>
              <w:t>CSI-IM</w:t>
            </w:r>
            <w:r w:rsidRPr="00720E8D">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459A819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B436B" w14:textId="77777777" w:rsidR="00C00A15" w:rsidRPr="00720E8D" w:rsidRDefault="00C00A15" w:rsidP="00B733DA">
            <w:pPr>
              <w:pStyle w:val="TAC"/>
              <w:rPr>
                <w:rFonts w:eastAsia="SimSun"/>
                <w:lang w:val="fr-FR"/>
              </w:rPr>
            </w:pPr>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p>
        </w:tc>
      </w:tr>
      <w:tr w:rsidR="00C00A15" w:rsidRPr="00720E8D" w14:paraId="52FABD3D"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311DA8" w14:textId="77777777" w:rsidR="00C00A15" w:rsidRPr="00720E8D" w:rsidRDefault="00C00A15" w:rsidP="00B733DA">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34B9FFB" w14:textId="77777777" w:rsidR="00C00A15" w:rsidRPr="00720E8D" w:rsidRDefault="00C00A15" w:rsidP="00B733DA">
            <w:pPr>
              <w:pStyle w:val="TAL"/>
              <w:rPr>
                <w:rFonts w:eastAsia="SimSun"/>
              </w:rPr>
            </w:pPr>
            <w:r w:rsidRPr="00720E8D">
              <w:rPr>
                <w:rFonts w:eastAsia="SimSun"/>
              </w:rPr>
              <w:t>CSI-IM timeConfig</w:t>
            </w:r>
          </w:p>
          <w:p w14:paraId="77453406" w14:textId="77777777" w:rsidR="00C00A15" w:rsidRPr="00720E8D" w:rsidRDefault="00C00A15" w:rsidP="00B733DA">
            <w:pPr>
              <w:pStyle w:val="TAL"/>
              <w:rPr>
                <w:rFonts w:eastAsia="SimSun"/>
              </w:rPr>
            </w:pPr>
            <w:r w:rsidRPr="00720E8D">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E9D433"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7E727C" w14:textId="77777777" w:rsidR="00C00A15" w:rsidRPr="00720E8D" w:rsidRDefault="00C00A15" w:rsidP="00B733DA">
            <w:pPr>
              <w:pStyle w:val="TAC"/>
              <w:rPr>
                <w:rFonts w:eastAsia="SimSun"/>
                <w:lang w:val="fr-FR" w:eastAsia="zh-CN"/>
              </w:rPr>
            </w:pPr>
            <w:r w:rsidRPr="00720E8D">
              <w:rPr>
                <w:rFonts w:eastAsia="SimSun"/>
                <w:lang w:val="fr-FR" w:eastAsia="zh-CN"/>
              </w:rPr>
              <w:t>5/1</w:t>
            </w:r>
          </w:p>
        </w:tc>
      </w:tr>
      <w:tr w:rsidR="00C00A15" w:rsidRPr="00720E8D" w14:paraId="146C45F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3A9DDB" w14:textId="77777777" w:rsidR="00C00A15" w:rsidRPr="00720E8D" w:rsidRDefault="00C00A15" w:rsidP="00B733DA">
            <w:pPr>
              <w:pStyle w:val="TAL"/>
              <w:rPr>
                <w:rFonts w:eastAsia="SimSun"/>
                <w:lang w:val="fr-FR"/>
              </w:rPr>
            </w:pPr>
            <w:r w:rsidRPr="00720E8D">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BC6CC7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E3537" w14:textId="77777777" w:rsidR="00C00A15" w:rsidRPr="00720E8D" w:rsidRDefault="00C00A15" w:rsidP="00B733DA">
            <w:pPr>
              <w:pStyle w:val="TAC"/>
              <w:rPr>
                <w:rFonts w:eastAsia="SimSun"/>
                <w:lang w:val="fr-FR"/>
              </w:rPr>
            </w:pPr>
            <w:r w:rsidRPr="00720E8D">
              <w:rPr>
                <w:rFonts w:eastAsia="SimSun"/>
                <w:lang w:val="fr-FR"/>
              </w:rPr>
              <w:t>Periodic</w:t>
            </w:r>
          </w:p>
        </w:tc>
      </w:tr>
      <w:tr w:rsidR="00C00A15" w:rsidRPr="00720E8D" w14:paraId="11714F2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C3E28E" w14:textId="77777777" w:rsidR="00C00A15" w:rsidRPr="00720E8D" w:rsidRDefault="00C00A15" w:rsidP="00B733DA">
            <w:pPr>
              <w:pStyle w:val="TAL"/>
              <w:rPr>
                <w:rFonts w:eastAsia="SimSun"/>
                <w:lang w:val="fr-FR"/>
              </w:rPr>
            </w:pPr>
            <w:r w:rsidRPr="00720E8D">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2DD7175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149B" w14:textId="77777777" w:rsidR="00C00A15" w:rsidRPr="00720E8D" w:rsidRDefault="00C00A15" w:rsidP="00B733DA">
            <w:pPr>
              <w:pStyle w:val="TAC"/>
              <w:rPr>
                <w:rFonts w:eastAsia="SimSun"/>
                <w:lang w:val="fr-FR" w:eastAsia="zh-CN"/>
              </w:rPr>
            </w:pPr>
            <w:r w:rsidRPr="00720E8D">
              <w:rPr>
                <w:rFonts w:eastAsia="SimSun"/>
                <w:lang w:val="fr-FR"/>
              </w:rPr>
              <w:t xml:space="preserve">Table </w:t>
            </w:r>
            <w:r>
              <w:rPr>
                <w:rFonts w:eastAsia="SimSun"/>
                <w:lang w:val="fr-FR" w:eastAsia="zh-CN"/>
              </w:rPr>
              <w:t>4</w:t>
            </w:r>
          </w:p>
        </w:tc>
      </w:tr>
      <w:tr w:rsidR="00C00A15" w:rsidRPr="00720E8D" w14:paraId="04AF9B7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F68AFF" w14:textId="77777777" w:rsidR="00C00A15" w:rsidRPr="00720E8D" w:rsidRDefault="00C00A15" w:rsidP="00B733DA">
            <w:pPr>
              <w:pStyle w:val="TAL"/>
              <w:rPr>
                <w:rFonts w:eastAsia="SimSun"/>
                <w:lang w:val="fr-FR"/>
              </w:rPr>
            </w:pPr>
            <w:r w:rsidRPr="00720E8D">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073F2DD5"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CE0C03" w14:textId="77777777" w:rsidR="00C00A15" w:rsidRPr="00720E8D" w:rsidRDefault="00C00A15" w:rsidP="00B733DA">
            <w:pPr>
              <w:pStyle w:val="TAC"/>
              <w:rPr>
                <w:rFonts w:eastAsia="SimSun"/>
                <w:lang w:val="fr-FR"/>
              </w:rPr>
            </w:pPr>
            <w:r w:rsidRPr="00720E8D">
              <w:rPr>
                <w:rFonts w:eastAsia="SimSun"/>
                <w:lang w:val="fr-FR"/>
              </w:rPr>
              <w:t>cri-RI-PMI-CQI</w:t>
            </w:r>
          </w:p>
        </w:tc>
      </w:tr>
      <w:tr w:rsidR="00C00A15" w:rsidRPr="00720E8D" w14:paraId="5C5D8C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EB1B69" w14:textId="77777777" w:rsidR="00C00A15" w:rsidRPr="00720E8D" w:rsidRDefault="00C00A15" w:rsidP="00B733DA">
            <w:pPr>
              <w:pStyle w:val="TAL"/>
              <w:rPr>
                <w:rFonts w:eastAsia="SimSun"/>
                <w:lang w:val="fr-FR"/>
              </w:rPr>
            </w:pPr>
            <w:r w:rsidRPr="00720E8D">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987716C"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1713C0"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02793E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E7162F" w14:textId="77777777" w:rsidR="00C00A15" w:rsidRPr="00720E8D" w:rsidRDefault="00C00A15" w:rsidP="00B733DA">
            <w:pPr>
              <w:pStyle w:val="TAL"/>
              <w:rPr>
                <w:rFonts w:eastAsia="SimSun"/>
                <w:lang w:val="fr-FR"/>
              </w:rPr>
            </w:pPr>
            <w:r w:rsidRPr="00720E8D">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4ACBB0"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4E4C5"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264E2E4"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5F5B51" w14:textId="77777777" w:rsidR="00C00A15" w:rsidRPr="00720E8D" w:rsidRDefault="00C00A15" w:rsidP="00B733DA">
            <w:pPr>
              <w:pStyle w:val="TAL"/>
              <w:rPr>
                <w:rFonts w:eastAsia="SimSun"/>
                <w:lang w:val="fr-FR"/>
              </w:rPr>
            </w:pPr>
            <w:r w:rsidRPr="00720E8D">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53EE9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8AF1A4" w14:textId="77777777" w:rsidR="00C00A15" w:rsidRPr="00720E8D" w:rsidRDefault="00C00A15" w:rsidP="00B733DA">
            <w:pPr>
              <w:pStyle w:val="TAC"/>
              <w:rPr>
                <w:rFonts w:eastAsia="SimSun"/>
                <w:lang w:val="fr-FR"/>
              </w:rPr>
            </w:pPr>
            <w:r w:rsidRPr="00720E8D">
              <w:rPr>
                <w:rFonts w:eastAsia="SimSun"/>
                <w:lang w:val="en-US"/>
              </w:rPr>
              <w:t>Wide</w:t>
            </w:r>
            <w:r w:rsidRPr="00720E8D">
              <w:rPr>
                <w:rFonts w:eastAsia="SimSun"/>
                <w:lang w:val="fr-FR"/>
              </w:rPr>
              <w:t>band</w:t>
            </w:r>
          </w:p>
        </w:tc>
      </w:tr>
      <w:tr w:rsidR="00C00A15" w:rsidRPr="00720E8D" w14:paraId="3F1DA33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11528" w14:textId="77777777" w:rsidR="00C00A15" w:rsidRPr="00720E8D" w:rsidRDefault="00C00A15" w:rsidP="00B733DA">
            <w:pPr>
              <w:pStyle w:val="TAL"/>
              <w:rPr>
                <w:rFonts w:eastAsia="SimSun"/>
                <w:lang w:val="fr-FR"/>
              </w:rPr>
            </w:pPr>
            <w:r w:rsidRPr="00720E8D">
              <w:rPr>
                <w:rFonts w:eastAsia="SimSun"/>
                <w:lang w:val="fr-FR"/>
              </w:rPr>
              <w:t>pmi-FormatIndicator</w:t>
            </w:r>
            <w:r w:rsidRPr="00720E8D">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E754838"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05805" w14:textId="77777777" w:rsidR="00C00A15" w:rsidRPr="00720E8D" w:rsidRDefault="00C00A15" w:rsidP="00B733DA">
            <w:pPr>
              <w:pStyle w:val="TAC"/>
              <w:rPr>
                <w:rFonts w:eastAsia="SimSun"/>
                <w:lang w:val="fr-FR"/>
              </w:rPr>
            </w:pPr>
            <w:r w:rsidRPr="00720E8D">
              <w:rPr>
                <w:rFonts w:eastAsia="SimSun"/>
                <w:lang w:val="fr-FR"/>
              </w:rPr>
              <w:t>Wideband</w:t>
            </w:r>
          </w:p>
        </w:tc>
      </w:tr>
      <w:tr w:rsidR="00C00A15" w:rsidRPr="00720E8D" w14:paraId="651A8D2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0A4D70" w14:textId="77777777" w:rsidR="00C00A15" w:rsidRPr="00720E8D" w:rsidRDefault="00C00A15" w:rsidP="00B733DA">
            <w:pPr>
              <w:pStyle w:val="TAL"/>
              <w:rPr>
                <w:rFonts w:eastAsia="SimSun"/>
                <w:lang w:val="fr-FR"/>
              </w:rPr>
            </w:pPr>
            <w:r w:rsidRPr="00720E8D">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49BC31" w14:textId="77777777" w:rsidR="00C00A15" w:rsidRPr="00720E8D" w:rsidRDefault="00C00A15" w:rsidP="00B733DA">
            <w:pPr>
              <w:pStyle w:val="TAC"/>
              <w:rPr>
                <w:rFonts w:eastAsia="SimSun"/>
                <w:lang w:val="fr-FR"/>
              </w:rPr>
            </w:pPr>
            <w:r w:rsidRPr="00720E8D">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C5A368" w14:textId="77777777" w:rsidR="00C00A15" w:rsidRPr="00720E8D" w:rsidRDefault="00C00A15" w:rsidP="00B733DA">
            <w:pPr>
              <w:pStyle w:val="TAC"/>
              <w:rPr>
                <w:rFonts w:eastAsia="SimSun"/>
                <w:lang w:val="fr-FR"/>
              </w:rPr>
            </w:pPr>
            <w:r w:rsidRPr="00720E8D">
              <w:rPr>
                <w:rFonts w:eastAsia="SimSun"/>
                <w:lang w:val="fr-FR" w:eastAsia="zh-CN"/>
              </w:rPr>
              <w:t>8</w:t>
            </w:r>
          </w:p>
        </w:tc>
      </w:tr>
      <w:tr w:rsidR="00C00A15" w:rsidRPr="00720E8D" w14:paraId="21E2460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A59F67" w14:textId="77777777" w:rsidR="00C00A15" w:rsidRPr="00720E8D" w:rsidRDefault="00C00A15" w:rsidP="00B733DA">
            <w:pPr>
              <w:pStyle w:val="TAL"/>
              <w:rPr>
                <w:rFonts w:eastAsia="SimSun"/>
                <w:lang w:val="fr-FR"/>
              </w:rPr>
            </w:pPr>
            <w:r w:rsidRPr="00720E8D">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5AE11FE3"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12FC5" w14:textId="77777777" w:rsidR="00C00A15" w:rsidRPr="00720E8D" w:rsidRDefault="00C00A15" w:rsidP="00B733DA">
            <w:pPr>
              <w:pStyle w:val="TAC"/>
              <w:rPr>
                <w:rFonts w:eastAsia="SimSun"/>
                <w:lang w:val="fr-FR"/>
              </w:rPr>
            </w:pPr>
            <w:r w:rsidRPr="00720E8D">
              <w:rPr>
                <w:rFonts w:eastAsia="SimSun"/>
                <w:lang w:val="fr-FR"/>
              </w:rPr>
              <w:t>1111111</w:t>
            </w:r>
          </w:p>
        </w:tc>
      </w:tr>
      <w:tr w:rsidR="00C00A15" w:rsidRPr="00720E8D" w14:paraId="53498EB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A61E05" w14:textId="77777777" w:rsidR="00C00A15" w:rsidRPr="00720E8D" w:rsidRDefault="00C00A15" w:rsidP="00B733DA">
            <w:pPr>
              <w:pStyle w:val="TAL"/>
              <w:rPr>
                <w:rFonts w:eastAsia="SimSun"/>
              </w:rPr>
            </w:pPr>
            <w:r w:rsidRPr="00720E8D">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DA4941" w14:textId="77777777" w:rsidR="00C00A15" w:rsidRPr="00720E8D" w:rsidRDefault="00C00A15" w:rsidP="00B733DA">
            <w:pPr>
              <w:pStyle w:val="TAC"/>
              <w:rPr>
                <w:rFonts w:eastAsia="SimSun"/>
                <w:lang w:val="fr-FR"/>
              </w:rPr>
            </w:pPr>
            <w:r w:rsidRPr="00720E8D">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393F98" w14:textId="77777777" w:rsidR="00C00A15" w:rsidRPr="00720E8D" w:rsidRDefault="00C00A15" w:rsidP="00B733DA">
            <w:pPr>
              <w:pStyle w:val="TAC"/>
              <w:rPr>
                <w:rFonts w:eastAsia="SimSun"/>
                <w:lang w:val="fr-FR"/>
              </w:rPr>
            </w:pPr>
            <w:r w:rsidRPr="00720E8D">
              <w:rPr>
                <w:rFonts w:eastAsia="SimSun"/>
                <w:lang w:val="fr-FR" w:eastAsia="zh-CN"/>
              </w:rPr>
              <w:t>5</w:t>
            </w:r>
            <w:r w:rsidRPr="00720E8D">
              <w:rPr>
                <w:rFonts w:eastAsia="SimSun"/>
                <w:lang w:val="fr-FR"/>
              </w:rPr>
              <w:t>/0</w:t>
            </w:r>
          </w:p>
        </w:tc>
      </w:tr>
      <w:tr w:rsidR="00C00A15" w:rsidRPr="00720E8D" w14:paraId="555EEE9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432D5" w14:textId="77777777" w:rsidR="00C00A15" w:rsidRPr="00720E8D" w:rsidRDefault="00C00A15" w:rsidP="00B733DA">
            <w:pPr>
              <w:pStyle w:val="TAL"/>
              <w:rPr>
                <w:rFonts w:eastAsia="SimSun"/>
                <w:lang w:val="fr-FR"/>
              </w:rPr>
            </w:pPr>
            <w:r w:rsidRPr="00720E8D">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E4EEBFE"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C06E94"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53004C49"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50ED9" w14:textId="77777777" w:rsidR="00C00A15" w:rsidRPr="00720E8D" w:rsidRDefault="00C00A15" w:rsidP="00B733DA">
            <w:pPr>
              <w:pStyle w:val="TAL"/>
              <w:rPr>
                <w:rFonts w:eastAsia="SimSun"/>
                <w:lang w:val="fr-FR"/>
              </w:rPr>
            </w:pPr>
            <w:r w:rsidRPr="00720E8D">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15476071" w14:textId="77777777" w:rsidR="00C00A15" w:rsidRPr="00720E8D" w:rsidRDefault="00C00A15" w:rsidP="00B733DA">
            <w:pPr>
              <w:pStyle w:val="TAL"/>
              <w:rPr>
                <w:rFonts w:eastAsia="SimSun"/>
                <w:lang w:val="fr-FR"/>
              </w:rPr>
            </w:pPr>
            <w:r w:rsidRPr="00720E8D">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E4B9F1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227571" w14:textId="77777777" w:rsidR="00C00A15" w:rsidRPr="00720E8D" w:rsidRDefault="00C00A15" w:rsidP="00B733DA">
            <w:pPr>
              <w:pStyle w:val="TAC"/>
              <w:rPr>
                <w:rFonts w:eastAsia="SimSun"/>
                <w:lang w:val="fr-FR"/>
              </w:rPr>
            </w:pPr>
            <w:r w:rsidRPr="00720E8D">
              <w:rPr>
                <w:rFonts w:eastAsia="SimSun"/>
                <w:lang w:val="fr-FR"/>
              </w:rPr>
              <w:t>typeI-SinglePanel</w:t>
            </w:r>
          </w:p>
        </w:tc>
      </w:tr>
      <w:tr w:rsidR="00C00A15" w:rsidRPr="00720E8D" w14:paraId="14A42A18"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D7B7D5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5852165" w14:textId="77777777" w:rsidR="00C00A15" w:rsidRPr="00720E8D" w:rsidRDefault="00C00A15" w:rsidP="00B733DA">
            <w:pPr>
              <w:pStyle w:val="TAL"/>
              <w:rPr>
                <w:rFonts w:eastAsia="SimSun"/>
                <w:lang w:val="fr-FR"/>
              </w:rPr>
            </w:pPr>
            <w:r w:rsidRPr="00720E8D">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2F5ED38B"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E649A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6FB0258C"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8EF8473"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B936A7" w14:textId="77777777" w:rsidR="00C00A15" w:rsidRPr="00720E8D" w:rsidRDefault="00C00A15" w:rsidP="00B733DA">
            <w:pPr>
              <w:pStyle w:val="TAL"/>
              <w:rPr>
                <w:rFonts w:eastAsia="SimSun"/>
                <w:lang w:val="fr-FR"/>
              </w:rPr>
            </w:pPr>
            <w:r w:rsidRPr="00720E8D">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7725659"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675838" w14:textId="77777777" w:rsidR="00C00A15" w:rsidRPr="00720E8D" w:rsidRDefault="00C00A15" w:rsidP="00B733DA">
            <w:pPr>
              <w:pStyle w:val="TAC"/>
              <w:rPr>
                <w:rFonts w:eastAsia="SimSun"/>
                <w:lang w:val="fr-FR"/>
              </w:rPr>
            </w:pPr>
            <w:r w:rsidRPr="00720E8D">
              <w:rPr>
                <w:rFonts w:eastAsia="SimSun"/>
                <w:lang w:val="fr-FR"/>
              </w:rPr>
              <w:t>Not configured</w:t>
            </w:r>
          </w:p>
        </w:tc>
      </w:tr>
      <w:tr w:rsidR="00C00A15" w:rsidRPr="00720E8D" w14:paraId="258C9D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39D5775"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630F70C" w14:textId="77777777" w:rsidR="00C00A15" w:rsidRPr="00720E8D" w:rsidRDefault="00C00A15" w:rsidP="00B733DA">
            <w:pPr>
              <w:pStyle w:val="TAL"/>
              <w:rPr>
                <w:rFonts w:eastAsia="SimSun"/>
                <w:lang w:val="fr-FR"/>
              </w:rPr>
            </w:pPr>
            <w:r w:rsidRPr="00720E8D">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827581"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2B027" w14:textId="77777777" w:rsidR="00C00A15" w:rsidRPr="00720E8D" w:rsidRDefault="00C00A15" w:rsidP="00B733DA">
            <w:pPr>
              <w:pStyle w:val="TAC"/>
              <w:rPr>
                <w:rFonts w:eastAsia="SimSun"/>
                <w:lang w:val="fr-FR"/>
              </w:rPr>
            </w:pPr>
            <w:r w:rsidRPr="00720E8D">
              <w:rPr>
                <w:rFonts w:eastAsia="SimSun"/>
                <w:lang w:val="fr-FR"/>
              </w:rPr>
              <w:t>000001</w:t>
            </w:r>
          </w:p>
        </w:tc>
      </w:tr>
      <w:tr w:rsidR="00C00A15" w:rsidRPr="00720E8D" w14:paraId="35BBD1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E7AE08C" w14:textId="77777777" w:rsidR="00C00A15" w:rsidRPr="00720E8D" w:rsidRDefault="00C00A15" w:rsidP="00B733DA">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B052B54" w14:textId="77777777" w:rsidR="00C00A15" w:rsidRPr="00720E8D" w:rsidRDefault="00C00A15" w:rsidP="00B733DA">
            <w:pPr>
              <w:pStyle w:val="TAL"/>
              <w:rPr>
                <w:rFonts w:eastAsia="SimSun"/>
                <w:lang w:val="fr-FR"/>
              </w:rPr>
            </w:pPr>
            <w:r w:rsidRPr="00720E8D">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5C38DD"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E6029" w14:textId="77777777" w:rsidR="00C00A15" w:rsidRPr="00720E8D" w:rsidRDefault="00C00A15" w:rsidP="00B733DA">
            <w:pPr>
              <w:pStyle w:val="TAC"/>
              <w:rPr>
                <w:rFonts w:eastAsia="SimSun"/>
                <w:lang w:val="fr-FR"/>
              </w:rPr>
            </w:pPr>
            <w:r w:rsidRPr="00720E8D">
              <w:rPr>
                <w:rFonts w:eastAsia="SimSun"/>
                <w:lang w:val="fr-FR"/>
              </w:rPr>
              <w:t>N/A</w:t>
            </w:r>
          </w:p>
        </w:tc>
      </w:tr>
      <w:tr w:rsidR="00C00A15" w:rsidRPr="00720E8D" w14:paraId="62DF9C1C"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1659A9B" w14:textId="77777777" w:rsidR="00C00A15" w:rsidRPr="00720E8D" w:rsidRDefault="00C00A15" w:rsidP="00B733DA">
            <w:pPr>
              <w:pStyle w:val="TAL"/>
              <w:rPr>
                <w:rFonts w:eastAsia="SimSun"/>
              </w:rPr>
            </w:pPr>
            <w:r w:rsidRPr="00720E8D">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1E8D79E"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A4A1CA" w14:textId="77777777" w:rsidR="00C00A15" w:rsidRPr="00720E8D" w:rsidRDefault="00C00A15" w:rsidP="00B733DA">
            <w:pPr>
              <w:pStyle w:val="TAC"/>
              <w:rPr>
                <w:rFonts w:eastAsia="SimSun"/>
                <w:lang w:val="fr-FR"/>
              </w:rPr>
            </w:pPr>
            <w:r w:rsidRPr="00720E8D">
              <w:rPr>
                <w:rFonts w:eastAsia="SimSun"/>
                <w:lang w:val="fr-FR" w:eastAsia="zh-CN"/>
              </w:rPr>
              <w:t>PUCCH</w:t>
            </w:r>
          </w:p>
        </w:tc>
      </w:tr>
      <w:tr w:rsidR="00C00A15" w:rsidRPr="00720E8D" w14:paraId="00C65D1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74B889" w14:textId="77777777" w:rsidR="00C00A15" w:rsidRPr="00720E8D" w:rsidRDefault="00C00A15" w:rsidP="00B733DA">
            <w:pPr>
              <w:pStyle w:val="TAL"/>
              <w:rPr>
                <w:rFonts w:eastAsia="SimSun"/>
                <w:lang w:val="fr-FR"/>
              </w:rPr>
            </w:pPr>
            <w:r w:rsidRPr="00720E8D">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83BDC" w14:textId="77777777" w:rsidR="00C00A15" w:rsidRPr="00720E8D" w:rsidRDefault="00C00A15" w:rsidP="00B733DA">
            <w:pPr>
              <w:pStyle w:val="TAC"/>
              <w:rPr>
                <w:rFonts w:eastAsia="SimSun"/>
                <w:lang w:val="fr-FR"/>
              </w:rPr>
            </w:pPr>
            <w:r w:rsidRPr="00720E8D">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7D2376" w14:textId="77777777" w:rsidR="00C00A15" w:rsidRPr="00720E8D" w:rsidRDefault="00C00A15" w:rsidP="00B733DA">
            <w:pPr>
              <w:pStyle w:val="TAC"/>
              <w:rPr>
                <w:rFonts w:eastAsia="SimSun"/>
                <w:lang w:val="fr-FR" w:eastAsia="zh-CN"/>
              </w:rPr>
            </w:pPr>
            <w:r w:rsidRPr="00720E8D">
              <w:rPr>
                <w:rFonts w:eastAsia="SimSun"/>
                <w:lang w:val="fr-FR" w:eastAsia="zh-CN"/>
              </w:rPr>
              <w:t>8</w:t>
            </w:r>
          </w:p>
        </w:tc>
      </w:tr>
      <w:tr w:rsidR="00C00A15" w:rsidRPr="00720E8D" w14:paraId="76F1B95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EDA1BB" w14:textId="77777777" w:rsidR="00C00A15" w:rsidRPr="00720E8D" w:rsidRDefault="00C00A15" w:rsidP="00B733DA">
            <w:pPr>
              <w:pStyle w:val="TAL"/>
              <w:rPr>
                <w:rFonts w:eastAsia="SimSun"/>
              </w:rPr>
            </w:pPr>
            <w:r w:rsidRPr="00720E8D">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B625821" w14:textId="77777777" w:rsidR="00C00A15" w:rsidRPr="00720E8D" w:rsidRDefault="00C00A15" w:rsidP="00B733DA">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DBBD15" w14:textId="77777777" w:rsidR="00C00A15" w:rsidRPr="00720E8D" w:rsidRDefault="00C00A15" w:rsidP="00B733DA">
            <w:pPr>
              <w:pStyle w:val="TAC"/>
              <w:rPr>
                <w:rFonts w:eastAsia="SimSun"/>
                <w:lang w:val="fr-FR"/>
              </w:rPr>
            </w:pPr>
            <w:r w:rsidRPr="00720E8D">
              <w:rPr>
                <w:rFonts w:eastAsia="SimSun"/>
                <w:lang w:val="fr-FR"/>
              </w:rPr>
              <w:t>1</w:t>
            </w:r>
          </w:p>
        </w:tc>
      </w:tr>
      <w:tr w:rsidR="00C00A15" w:rsidRPr="00720E8D" w14:paraId="430AD4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5F982B" w14:textId="77777777" w:rsidR="00C00A15" w:rsidRPr="00720E8D" w:rsidRDefault="00C00A15" w:rsidP="00B733DA">
            <w:pPr>
              <w:pStyle w:val="TAL"/>
              <w:rPr>
                <w:rFonts w:eastAsia="SimSun"/>
                <w:lang w:val="fr-FR"/>
              </w:rPr>
            </w:pPr>
            <w:r w:rsidRPr="00720E8D">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85D7C92" w14:textId="77777777" w:rsidR="00C00A15" w:rsidRPr="00720E8D" w:rsidRDefault="00C00A15" w:rsidP="00B733DA">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80A370" w14:textId="77777777" w:rsidR="00C00A15" w:rsidRPr="00720E8D" w:rsidRDefault="00C00A15" w:rsidP="00B733DA">
            <w:pPr>
              <w:pStyle w:val="TAC"/>
              <w:rPr>
                <w:rFonts w:eastAsia="SimSun"/>
              </w:rPr>
            </w:pPr>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p>
        </w:tc>
      </w:tr>
    </w:tbl>
    <w:p w14:paraId="118A2A41" w14:textId="77777777" w:rsidR="00C00A15" w:rsidRDefault="00C00A15" w:rsidP="00C00A15">
      <w:pPr>
        <w:rPr>
          <w:rFonts w:eastAsia="SimSun"/>
          <w:lang w:eastAsia="zh-CN"/>
        </w:rPr>
      </w:pPr>
    </w:p>
    <w:p w14:paraId="39EF22CC" w14:textId="77777777" w:rsidR="00C16D24" w:rsidRPr="00C25669" w:rsidRDefault="00C16D24" w:rsidP="00C16D24">
      <w:pPr>
        <w:pStyle w:val="Heading6"/>
      </w:pPr>
      <w:bookmarkStart w:id="486" w:name="_Toc114565877"/>
      <w:bookmarkStart w:id="487" w:name="_Toc123936185"/>
      <w:bookmarkStart w:id="488" w:name="_Toc124377200"/>
      <w:r w:rsidRPr="00C25669">
        <w:rPr>
          <w:rFonts w:hint="eastAsia"/>
        </w:rPr>
        <w:t>6.2.2.1.1</w:t>
      </w:r>
      <w:r w:rsidRPr="00C25669">
        <w:t>.</w:t>
      </w:r>
      <w:r>
        <w:t>4</w:t>
      </w:r>
      <w:r w:rsidRPr="00C25669">
        <w:rPr>
          <w:rFonts w:hint="eastAsia"/>
          <w:lang w:eastAsia="zh-CN"/>
        </w:rPr>
        <w:tab/>
      </w:r>
      <w:r w:rsidRPr="00C25669">
        <w:t xml:space="preserve">Minimum requirement for periodic </w:t>
      </w:r>
      <w:r w:rsidRPr="00C25669">
        <w:rPr>
          <w:rFonts w:hint="eastAsia"/>
        </w:rPr>
        <w:t>CQI reporting</w:t>
      </w:r>
      <w:r>
        <w:t xml:space="preserve"> for RedCap</w:t>
      </w:r>
      <w:bookmarkEnd w:id="486"/>
      <w:bookmarkEnd w:id="487"/>
      <w:bookmarkEnd w:id="488"/>
    </w:p>
    <w:p w14:paraId="2616CE91" w14:textId="77777777" w:rsidR="00C16D24" w:rsidRPr="00C25669" w:rsidRDefault="00C16D24" w:rsidP="00C16D24">
      <w:pPr>
        <w:overflowPunct w:val="0"/>
        <w:autoSpaceDE w:val="0"/>
        <w:autoSpaceDN w:val="0"/>
        <w:adjustRightInd w:val="0"/>
        <w:textAlignment w:val="baseline"/>
        <w:rPr>
          <w:rFonts w:eastAsia="SimSun"/>
        </w:rPr>
      </w:pPr>
      <w:r w:rsidRPr="00C25669">
        <w:rPr>
          <w:rFonts w:eastAsia="SimSun" w:hint="eastAsia"/>
        </w:rPr>
        <w:t xml:space="preserve">For the parameters specified in </w:t>
      </w:r>
      <w:r w:rsidRPr="007B16D2">
        <w:rPr>
          <w:rFonts w:eastAsia="SimSun" w:hint="eastAsia"/>
        </w:rPr>
        <w:t>Table 6.2.2.1.1</w:t>
      </w:r>
      <w:r w:rsidRPr="007B16D2">
        <w:rPr>
          <w:rFonts w:eastAsia="SimSun"/>
        </w:rPr>
        <w:t>.</w:t>
      </w:r>
      <w:r>
        <w:rPr>
          <w:rFonts w:eastAsia="SimSun"/>
        </w:rPr>
        <w:t>4</w:t>
      </w:r>
      <w:r w:rsidRPr="007B16D2">
        <w:rPr>
          <w:rFonts w:eastAsia="SimSun" w:hint="eastAsia"/>
        </w:rPr>
        <w:t xml:space="preserve">-1, and using the downlink physical channels specified in </w:t>
      </w:r>
      <w:r w:rsidRPr="007B16D2">
        <w:rPr>
          <w:rFonts w:eastAsia="SimSun" w:hint="eastAsia"/>
          <w:lang w:eastAsia="zh-CN"/>
        </w:rPr>
        <w:t>Annex C.3.1</w:t>
      </w:r>
      <w:r w:rsidRPr="007B16D2">
        <w:rPr>
          <w:rFonts w:eastAsia="SimSun" w:hint="eastAsia"/>
        </w:rPr>
        <w:t>, the minimum requirements are specified by the following:</w:t>
      </w:r>
    </w:p>
    <w:p w14:paraId="53FF5E13" w14:textId="77777777" w:rsidR="00C16D24" w:rsidRPr="00C25669" w:rsidRDefault="00C16D24" w:rsidP="00383740">
      <w:pPr>
        <w:pStyle w:val="B10"/>
        <w:rPr>
          <w:rFonts w:eastAsia="SimSun"/>
        </w:rPr>
      </w:pPr>
      <w:r w:rsidRPr="00C25669">
        <w:rPr>
          <w:rFonts w:eastAsia="SimSun"/>
        </w:rPr>
        <w:lastRenderedPageBreak/>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06C8F119" w14:textId="77777777" w:rsidR="00C16D24" w:rsidRPr="00C25669" w:rsidRDefault="00C16D24"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D5F8AA" w14:textId="77777777" w:rsidR="00C16D24" w:rsidRPr="00C25669" w:rsidRDefault="00C16D24" w:rsidP="00C16D24">
      <w:pPr>
        <w:pStyle w:val="TH"/>
        <w:rPr>
          <w:rFonts w:eastAsia="SimSun"/>
          <w:lang w:eastAsia="zh-CN"/>
        </w:rPr>
      </w:pPr>
      <w:r w:rsidRPr="00C25669">
        <w:rPr>
          <w:rFonts w:hint="eastAsia"/>
        </w:rPr>
        <w:lastRenderedPageBreak/>
        <w:t>Table 6.2.2.1.1</w:t>
      </w:r>
      <w:r w:rsidRPr="00C25669">
        <w:t>.</w:t>
      </w:r>
      <w:r>
        <w:t>4</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16D24" w:rsidRPr="00C25669" w14:paraId="4998850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B16E85" w14:textId="77777777" w:rsidR="00C16D24" w:rsidRPr="00C25669" w:rsidRDefault="00C16D24" w:rsidP="00AD698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E9B936" w14:textId="77777777" w:rsidR="00C16D24" w:rsidRPr="00C25669" w:rsidRDefault="00C16D24" w:rsidP="00AD6980">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731EBE" w14:textId="77777777" w:rsidR="00C16D24" w:rsidRPr="00C25669" w:rsidRDefault="00C16D24" w:rsidP="00AD6980">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6F1580" w14:textId="77777777" w:rsidR="00C16D24" w:rsidRPr="00C25669" w:rsidRDefault="00C16D24" w:rsidP="00AD6980">
            <w:pPr>
              <w:pStyle w:val="TAH"/>
              <w:rPr>
                <w:rFonts w:eastAsia="SimSun"/>
                <w:lang w:eastAsia="zh-CN"/>
              </w:rPr>
            </w:pPr>
            <w:r w:rsidRPr="00C25669">
              <w:rPr>
                <w:rFonts w:eastAsia="SimSun" w:hint="eastAsia"/>
                <w:lang w:eastAsia="zh-CN"/>
              </w:rPr>
              <w:t>Test 2</w:t>
            </w:r>
          </w:p>
        </w:tc>
      </w:tr>
      <w:tr w:rsidR="00C16D24" w:rsidRPr="00C25669" w14:paraId="11C089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31EFF" w14:textId="77777777" w:rsidR="00C16D24" w:rsidRPr="00C25669" w:rsidRDefault="00C16D24" w:rsidP="00AD6980">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92035" w14:textId="77777777" w:rsidR="00C16D24" w:rsidRPr="00C25669" w:rsidRDefault="00C16D24" w:rsidP="00AD6980">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58FF4" w14:textId="77777777" w:rsidR="00C16D24" w:rsidRPr="00A553DF" w:rsidRDefault="00C16D24" w:rsidP="00AD6980">
            <w:pPr>
              <w:pStyle w:val="TAC"/>
              <w:rPr>
                <w:rFonts w:eastAsia="SimSun"/>
                <w:lang w:eastAsia="zh-CN"/>
              </w:rPr>
            </w:pPr>
            <w:r w:rsidRPr="00A553DF">
              <w:rPr>
                <w:rFonts w:eastAsia="SimSun" w:hint="eastAsia"/>
                <w:lang w:eastAsia="zh-CN"/>
              </w:rPr>
              <w:t>10</w:t>
            </w:r>
          </w:p>
        </w:tc>
      </w:tr>
      <w:tr w:rsidR="00C16D24" w:rsidRPr="00C25669" w14:paraId="501B77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74BCDF" w14:textId="77777777" w:rsidR="00C16D24" w:rsidRPr="00C25669" w:rsidRDefault="00C16D24" w:rsidP="00AD698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7E8097" w14:textId="77777777" w:rsidR="00C16D24" w:rsidRPr="00C25669" w:rsidRDefault="00C16D24" w:rsidP="00AD6980">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1808EE" w14:textId="77777777" w:rsidR="00C16D24" w:rsidRPr="00A553DF" w:rsidRDefault="00C16D24" w:rsidP="00AD6980">
            <w:pPr>
              <w:pStyle w:val="TAC"/>
              <w:rPr>
                <w:rFonts w:eastAsia="SimSun"/>
              </w:rPr>
            </w:pPr>
            <w:r w:rsidRPr="00A553DF">
              <w:rPr>
                <w:rFonts w:eastAsia="SimSun" w:hint="eastAsia"/>
              </w:rPr>
              <w:t>15</w:t>
            </w:r>
          </w:p>
        </w:tc>
      </w:tr>
      <w:tr w:rsidR="00C16D24" w:rsidRPr="00C25669" w14:paraId="742C436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D143BA" w14:textId="77777777" w:rsidR="00C16D24" w:rsidRPr="00C25669" w:rsidRDefault="00C16D24" w:rsidP="00AD6980">
            <w:pPr>
              <w:pStyle w:val="TAL"/>
              <w:rPr>
                <w:rFonts w:eastAsia="SimSun"/>
              </w:rPr>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20217F"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1C055" w14:textId="77777777" w:rsidR="00C16D24" w:rsidRPr="00A553DF" w:rsidRDefault="00C16D24" w:rsidP="00AD6980">
            <w:pPr>
              <w:pStyle w:val="TAC"/>
              <w:rPr>
                <w:rFonts w:eastAsia="SimSun"/>
              </w:rPr>
            </w:pPr>
            <w:r w:rsidRPr="00A553DF">
              <w:rPr>
                <w:rFonts w:eastAsia="SimSun" w:hint="eastAsia"/>
                <w:lang w:eastAsia="zh-CN"/>
              </w:rPr>
              <w:t>FDD</w:t>
            </w:r>
          </w:p>
        </w:tc>
      </w:tr>
      <w:tr w:rsidR="00C16D24" w:rsidRPr="00C25669" w14:paraId="45226C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203E1" w14:textId="77777777" w:rsidR="00C16D24" w:rsidRPr="00C25669" w:rsidRDefault="00C16D24" w:rsidP="00AD6980">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BC38C" w14:textId="77777777" w:rsidR="00C16D24" w:rsidRPr="00C25669" w:rsidRDefault="00C16D24" w:rsidP="00AD6980">
            <w:pPr>
              <w:pStyle w:val="TAC"/>
            </w:pPr>
            <w:r w:rsidRPr="00C25669">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0589D8E2" w14:textId="66084753" w:rsidR="00C16D24" w:rsidRPr="00A553DF" w:rsidRDefault="00C16D24" w:rsidP="00AD6980">
            <w:pPr>
              <w:pStyle w:val="TAC"/>
              <w:rPr>
                <w:rFonts w:eastAsia="SimSun"/>
                <w:lang w:eastAsia="zh-CN"/>
              </w:rPr>
            </w:pPr>
            <w:r w:rsidRPr="00A553D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45215DE" w14:textId="68790B0B" w:rsidR="00C16D24" w:rsidRPr="00A553DF" w:rsidRDefault="00C16D24" w:rsidP="00AD6980">
            <w:pPr>
              <w:pStyle w:val="TAC"/>
            </w:pPr>
            <w:r w:rsidRPr="00A553D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C1DAF3B" w14:textId="33283EBD" w:rsidR="00C16D24" w:rsidRPr="00A553DF" w:rsidRDefault="00C16D24" w:rsidP="00AD6980">
            <w:pPr>
              <w:pStyle w:val="TAC"/>
              <w:rPr>
                <w:rFonts w:eastAsia="SimSun"/>
                <w:lang w:eastAsia="zh-CN"/>
              </w:rPr>
            </w:pPr>
            <w:r w:rsidRPr="00A553D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9D82C26" w14:textId="355548B2" w:rsidR="00C16D24" w:rsidRPr="00A553DF" w:rsidRDefault="00C16D24" w:rsidP="00AD6980">
            <w:pPr>
              <w:pStyle w:val="TAC"/>
              <w:rPr>
                <w:rFonts w:eastAsia="SimSun"/>
                <w:lang w:eastAsia="zh-CN"/>
              </w:rPr>
            </w:pPr>
            <w:r w:rsidRPr="00A553DF">
              <w:rPr>
                <w:rFonts w:eastAsia="SimSun" w:hint="eastAsia"/>
                <w:lang w:eastAsia="zh-CN"/>
              </w:rPr>
              <w:t>15</w:t>
            </w:r>
          </w:p>
        </w:tc>
      </w:tr>
      <w:tr w:rsidR="00C16D24" w:rsidRPr="00C25669" w14:paraId="69AA69E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B2A50A" w14:textId="77777777" w:rsidR="00C16D24" w:rsidRPr="00C25669" w:rsidRDefault="00C16D24" w:rsidP="00AD698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4725FA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08" w14:textId="77777777" w:rsidR="00C16D24" w:rsidRPr="00A553DF" w:rsidRDefault="00C16D24" w:rsidP="00AD6980">
            <w:pPr>
              <w:pStyle w:val="TAC"/>
            </w:pPr>
            <w:r w:rsidRPr="00A553DF">
              <w:rPr>
                <w:rFonts w:eastAsia="SimSun"/>
              </w:rPr>
              <w:t>AWGN</w:t>
            </w:r>
          </w:p>
        </w:tc>
      </w:tr>
      <w:tr w:rsidR="00C16D24" w:rsidRPr="00C25669" w14:paraId="044C09C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AEE159" w14:textId="77777777" w:rsidR="00C16D24" w:rsidRPr="00C25669" w:rsidRDefault="00C16D24" w:rsidP="00AD698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507DFE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5B98C" w14:textId="77777777" w:rsidR="00C16D24" w:rsidRPr="00A553DF" w:rsidRDefault="00C16D24" w:rsidP="00AD6980">
            <w:pPr>
              <w:pStyle w:val="TAC"/>
              <w:rPr>
                <w:lang w:eastAsia="zh-CN"/>
              </w:rPr>
            </w:pPr>
            <w:r w:rsidRPr="00A553DF">
              <w:rPr>
                <w:rFonts w:eastAsia="SimSun"/>
              </w:rPr>
              <w:t xml:space="preserve">2×2 with static channel specified in </w:t>
            </w:r>
            <w:r w:rsidRPr="00A553DF">
              <w:rPr>
                <w:rFonts w:eastAsia="SimSun" w:hint="eastAsia"/>
                <w:lang w:eastAsia="zh-CN"/>
              </w:rPr>
              <w:t>Annex B.1</w:t>
            </w:r>
          </w:p>
        </w:tc>
      </w:tr>
      <w:tr w:rsidR="00C16D24" w:rsidRPr="00C25669" w14:paraId="18D5D5F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1FC991" w14:textId="77777777" w:rsidR="00C16D24" w:rsidRPr="00C25669" w:rsidRDefault="00C16D24" w:rsidP="00AD6980">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284BB50"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29473" w14:textId="77777777" w:rsidR="00C16D24" w:rsidRPr="00A553DF" w:rsidRDefault="00C16D24" w:rsidP="00AD6980">
            <w:pPr>
              <w:pStyle w:val="TAC"/>
              <w:rPr>
                <w:rFonts w:eastAsia="SimSun"/>
                <w:lang w:eastAsia="zh-CN"/>
              </w:rPr>
            </w:pPr>
            <w:r w:rsidRPr="00A553DF">
              <w:rPr>
                <w:rFonts w:eastAsia="SimSun"/>
              </w:rPr>
              <w:t xml:space="preserve">As specified in </w:t>
            </w:r>
            <w:r w:rsidRPr="00A553DF">
              <w:rPr>
                <w:rFonts w:eastAsia="SimSun" w:hint="eastAsia"/>
                <w:lang w:eastAsia="zh-CN"/>
              </w:rPr>
              <w:t>Annex B.4.1</w:t>
            </w:r>
          </w:p>
        </w:tc>
      </w:tr>
      <w:tr w:rsidR="00C16D24" w:rsidRPr="00C25669" w14:paraId="14451D63"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E7D9169" w14:textId="77777777" w:rsidR="00C16D24" w:rsidRPr="00C25669" w:rsidRDefault="00C16D24" w:rsidP="00AD6980">
            <w:pPr>
              <w:pStyle w:val="TAL"/>
              <w:rPr>
                <w:rFonts w:eastAsia="SimSun"/>
              </w:rPr>
            </w:pPr>
            <w:r w:rsidRPr="00C25669">
              <w:rPr>
                <w:rFonts w:eastAsia="SimSun"/>
              </w:rPr>
              <w:t>ZP CSI-RS configuration</w:t>
            </w:r>
          </w:p>
          <w:p w14:paraId="1240439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6D8E2F"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F47FD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9EC26" w14:textId="77777777" w:rsidR="00C16D24" w:rsidRPr="00A553DF" w:rsidRDefault="00C16D24" w:rsidP="00AD6980">
            <w:pPr>
              <w:pStyle w:val="TAC"/>
            </w:pPr>
            <w:r w:rsidRPr="00A553DF">
              <w:rPr>
                <w:rFonts w:eastAsia="SimSun"/>
              </w:rPr>
              <w:t>Periodic</w:t>
            </w:r>
          </w:p>
        </w:tc>
      </w:tr>
      <w:tr w:rsidR="00C16D24" w:rsidRPr="00C25669" w14:paraId="17F70D87" w14:textId="77777777" w:rsidTr="00FA064B">
        <w:trPr>
          <w:trHeight w:val="70"/>
        </w:trPr>
        <w:tc>
          <w:tcPr>
            <w:tcW w:w="1556" w:type="dxa"/>
            <w:vMerge/>
            <w:tcBorders>
              <w:left w:val="single" w:sz="4" w:space="0" w:color="auto"/>
              <w:right w:val="single" w:sz="4" w:space="0" w:color="auto"/>
            </w:tcBorders>
            <w:vAlign w:val="center"/>
            <w:hideMark/>
          </w:tcPr>
          <w:p w14:paraId="3A851F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185418"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5ED77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B34B" w14:textId="77777777" w:rsidR="00C16D24" w:rsidRPr="00A553DF" w:rsidRDefault="00C16D24" w:rsidP="00AD6980">
            <w:pPr>
              <w:pStyle w:val="TAC"/>
              <w:rPr>
                <w:rFonts w:eastAsia="SimSun"/>
                <w:lang w:eastAsia="zh-CN"/>
              </w:rPr>
            </w:pPr>
            <w:r w:rsidRPr="00A553DF">
              <w:rPr>
                <w:rFonts w:eastAsia="SimSun" w:hint="eastAsia"/>
                <w:lang w:eastAsia="zh-CN"/>
              </w:rPr>
              <w:t>4</w:t>
            </w:r>
          </w:p>
        </w:tc>
      </w:tr>
      <w:tr w:rsidR="00C16D24" w:rsidRPr="00C25669" w14:paraId="0FE7350D" w14:textId="77777777" w:rsidTr="00FA064B">
        <w:trPr>
          <w:trHeight w:val="70"/>
        </w:trPr>
        <w:tc>
          <w:tcPr>
            <w:tcW w:w="1556" w:type="dxa"/>
            <w:vMerge/>
            <w:tcBorders>
              <w:left w:val="single" w:sz="4" w:space="0" w:color="auto"/>
              <w:right w:val="single" w:sz="4" w:space="0" w:color="auto"/>
            </w:tcBorders>
            <w:vAlign w:val="center"/>
            <w:hideMark/>
          </w:tcPr>
          <w:p w14:paraId="7BCEC03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B20050" w14:textId="77777777" w:rsidR="00C16D24" w:rsidRPr="00C25669" w:rsidRDefault="00C16D24" w:rsidP="00AD698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C2C53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4CC1C" w14:textId="77777777" w:rsidR="00C16D24" w:rsidRPr="00A553DF" w:rsidRDefault="00C16D24" w:rsidP="00AD6980">
            <w:pPr>
              <w:pStyle w:val="TAC"/>
            </w:pPr>
            <w:r w:rsidRPr="00A553DF">
              <w:rPr>
                <w:rFonts w:eastAsia="SimSun"/>
              </w:rPr>
              <w:t>FD-CDM2</w:t>
            </w:r>
          </w:p>
        </w:tc>
      </w:tr>
      <w:tr w:rsidR="00C16D24" w:rsidRPr="00C25669" w14:paraId="0249AD82" w14:textId="77777777" w:rsidTr="00FA064B">
        <w:trPr>
          <w:trHeight w:val="70"/>
        </w:trPr>
        <w:tc>
          <w:tcPr>
            <w:tcW w:w="1556" w:type="dxa"/>
            <w:vMerge/>
            <w:tcBorders>
              <w:left w:val="single" w:sz="4" w:space="0" w:color="auto"/>
              <w:right w:val="single" w:sz="4" w:space="0" w:color="auto"/>
            </w:tcBorders>
            <w:vAlign w:val="center"/>
            <w:hideMark/>
          </w:tcPr>
          <w:p w14:paraId="33EAF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62734" w14:textId="77777777" w:rsidR="00C16D24" w:rsidRPr="00C25669" w:rsidRDefault="00C16D24" w:rsidP="00AD698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4ADEF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7905A" w14:textId="77777777" w:rsidR="00C16D24" w:rsidRPr="00A553DF" w:rsidRDefault="00C16D24" w:rsidP="00AD6980">
            <w:pPr>
              <w:pStyle w:val="TAC"/>
            </w:pPr>
            <w:r w:rsidRPr="00A553DF">
              <w:t>1</w:t>
            </w:r>
          </w:p>
        </w:tc>
      </w:tr>
      <w:tr w:rsidR="00C16D24" w:rsidRPr="00C25669" w14:paraId="178D0892" w14:textId="77777777" w:rsidTr="00FA064B">
        <w:trPr>
          <w:trHeight w:val="70"/>
        </w:trPr>
        <w:tc>
          <w:tcPr>
            <w:tcW w:w="1556" w:type="dxa"/>
            <w:vMerge/>
            <w:tcBorders>
              <w:left w:val="single" w:sz="4" w:space="0" w:color="auto"/>
              <w:right w:val="single" w:sz="4" w:space="0" w:color="auto"/>
            </w:tcBorders>
            <w:vAlign w:val="center"/>
            <w:hideMark/>
          </w:tcPr>
          <w:p w14:paraId="5F91FB6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6EB45" w14:textId="77777777" w:rsidR="00C16D24" w:rsidRPr="00C25669" w:rsidRDefault="00C16D24" w:rsidP="00AD698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5CBE23"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71928" w14:textId="77777777" w:rsidR="00C16D24" w:rsidRPr="00A553DF" w:rsidRDefault="00C16D24" w:rsidP="00AD6980">
            <w:pPr>
              <w:pStyle w:val="TAC"/>
              <w:rPr>
                <w:rFonts w:eastAsia="SimSun"/>
                <w:lang w:eastAsia="zh-CN"/>
              </w:rPr>
            </w:pPr>
            <w:r w:rsidRPr="00A553DF">
              <w:rPr>
                <w:rFonts w:eastAsia="SimSun" w:hint="eastAsia"/>
                <w:lang w:eastAsia="zh-CN"/>
              </w:rPr>
              <w:t>Row 5,4</w:t>
            </w:r>
          </w:p>
        </w:tc>
      </w:tr>
      <w:tr w:rsidR="00C16D24" w:rsidRPr="00C25669" w14:paraId="54FA07BB" w14:textId="77777777" w:rsidTr="00FA064B">
        <w:trPr>
          <w:trHeight w:val="70"/>
        </w:trPr>
        <w:tc>
          <w:tcPr>
            <w:tcW w:w="1556" w:type="dxa"/>
            <w:vMerge/>
            <w:tcBorders>
              <w:left w:val="single" w:sz="4" w:space="0" w:color="auto"/>
              <w:right w:val="single" w:sz="4" w:space="0" w:color="auto"/>
            </w:tcBorders>
            <w:vAlign w:val="center"/>
            <w:hideMark/>
          </w:tcPr>
          <w:p w14:paraId="188E9864"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78F584" w14:textId="77777777" w:rsidR="00C16D24" w:rsidRPr="00C25669" w:rsidRDefault="00C16D24" w:rsidP="00AD698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6FA3D8"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ED559C" w14:textId="77777777" w:rsidR="00C16D24" w:rsidRPr="00A553DF" w:rsidRDefault="00C16D24" w:rsidP="00AD6980">
            <w:pPr>
              <w:pStyle w:val="TAC"/>
              <w:rPr>
                <w:rFonts w:eastAsia="SimSun"/>
                <w:lang w:eastAsia="zh-CN"/>
              </w:rPr>
            </w:pPr>
            <w:r w:rsidRPr="00A553DF">
              <w:rPr>
                <w:rFonts w:eastAsia="SimSun" w:hint="eastAsia"/>
                <w:lang w:eastAsia="zh-CN"/>
              </w:rPr>
              <w:t>9</w:t>
            </w:r>
          </w:p>
        </w:tc>
      </w:tr>
      <w:tr w:rsidR="00C16D24" w:rsidRPr="00C25669" w14:paraId="7042FF42"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17076468" w14:textId="77777777" w:rsidR="00C16D24" w:rsidRPr="00C25669" w:rsidRDefault="00C16D24" w:rsidP="00AD6980">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1A3AA99" w14:textId="77777777" w:rsidR="00C16D24" w:rsidRPr="00C25669" w:rsidRDefault="00C16D24" w:rsidP="00AD6980">
            <w:pPr>
              <w:pStyle w:val="TAL"/>
              <w:rPr>
                <w:rFonts w:eastAsia="SimSun"/>
              </w:rPr>
            </w:pPr>
            <w:r w:rsidRPr="00C25669">
              <w:rPr>
                <w:rFonts w:eastAsia="SimSun"/>
              </w:rPr>
              <w:t>CSI-RS</w:t>
            </w:r>
          </w:p>
          <w:p w14:paraId="4ED467A1"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98603B"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B0A1FC" w14:textId="23D2952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2F6B71A7"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55478874" w14:textId="77777777" w:rsidR="00C16D24" w:rsidRPr="00C25669" w:rsidRDefault="00C16D24" w:rsidP="00AD6980">
            <w:pPr>
              <w:pStyle w:val="TAL"/>
              <w:rPr>
                <w:rFonts w:eastAsia="SimSun"/>
              </w:rPr>
            </w:pPr>
            <w:r w:rsidRPr="00C25669">
              <w:rPr>
                <w:rFonts w:eastAsia="SimSun"/>
              </w:rPr>
              <w:t>NZP CSI-RS for CSI acquisition</w:t>
            </w:r>
          </w:p>
          <w:p w14:paraId="344AB643"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3F064D" w14:textId="77777777" w:rsidR="00C16D24" w:rsidRPr="00C25669" w:rsidRDefault="00C16D24" w:rsidP="00AD698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18945"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BF8FA" w14:textId="77777777" w:rsidR="00C16D24" w:rsidRPr="00A553DF" w:rsidRDefault="00C16D24" w:rsidP="00AD6980">
            <w:pPr>
              <w:pStyle w:val="TAC"/>
            </w:pPr>
            <w:r w:rsidRPr="00A553DF">
              <w:rPr>
                <w:rFonts w:eastAsia="SimSun"/>
              </w:rPr>
              <w:t>Periodic</w:t>
            </w:r>
          </w:p>
        </w:tc>
      </w:tr>
      <w:tr w:rsidR="00C16D24" w:rsidRPr="00C25669" w14:paraId="2075523D" w14:textId="77777777" w:rsidTr="00FA064B">
        <w:trPr>
          <w:trHeight w:val="70"/>
        </w:trPr>
        <w:tc>
          <w:tcPr>
            <w:tcW w:w="1556" w:type="dxa"/>
            <w:vMerge/>
            <w:tcBorders>
              <w:left w:val="single" w:sz="4" w:space="0" w:color="auto"/>
              <w:right w:val="single" w:sz="4" w:space="0" w:color="auto"/>
            </w:tcBorders>
            <w:vAlign w:val="center"/>
          </w:tcPr>
          <w:p w14:paraId="47F3DD8C"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872171" w14:textId="77777777" w:rsidR="00C16D24" w:rsidRPr="00C25669" w:rsidRDefault="00C16D24" w:rsidP="00AD698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1AE73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5B3F3" w14:textId="77777777" w:rsidR="00C16D24" w:rsidRPr="00A553DF" w:rsidRDefault="00C16D24" w:rsidP="00AD6980">
            <w:pPr>
              <w:pStyle w:val="TAC"/>
              <w:rPr>
                <w:rFonts w:eastAsia="SimSun"/>
                <w:lang w:val="en-US"/>
              </w:rPr>
            </w:pPr>
            <w:r w:rsidRPr="00A553DF">
              <w:rPr>
                <w:rFonts w:eastAsia="SimSun" w:hint="eastAsia"/>
                <w:lang w:eastAsia="zh-CN"/>
              </w:rPr>
              <w:t>2</w:t>
            </w:r>
          </w:p>
        </w:tc>
      </w:tr>
      <w:tr w:rsidR="00C16D24" w:rsidRPr="00C25669" w14:paraId="24B7EA81" w14:textId="77777777" w:rsidTr="00FA064B">
        <w:trPr>
          <w:trHeight w:val="70"/>
        </w:trPr>
        <w:tc>
          <w:tcPr>
            <w:tcW w:w="1556" w:type="dxa"/>
            <w:vMerge/>
            <w:tcBorders>
              <w:left w:val="single" w:sz="4" w:space="0" w:color="auto"/>
              <w:right w:val="single" w:sz="4" w:space="0" w:color="auto"/>
            </w:tcBorders>
            <w:vAlign w:val="center"/>
            <w:hideMark/>
          </w:tcPr>
          <w:p w14:paraId="4FE0A3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AB8C8" w14:textId="77777777" w:rsidR="00C16D24" w:rsidRPr="00C25669" w:rsidRDefault="00C16D24" w:rsidP="00AD698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BFBA3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5840BA" w14:textId="77777777" w:rsidR="00C16D24" w:rsidRPr="00A553DF" w:rsidRDefault="00C16D24" w:rsidP="00AD6980">
            <w:pPr>
              <w:pStyle w:val="TAC"/>
            </w:pPr>
            <w:r w:rsidRPr="00A553DF">
              <w:rPr>
                <w:rFonts w:eastAsia="SimSun"/>
              </w:rPr>
              <w:t>FD-CDM2</w:t>
            </w:r>
          </w:p>
        </w:tc>
      </w:tr>
      <w:tr w:rsidR="00C16D24" w:rsidRPr="00C25669" w14:paraId="50993B30" w14:textId="77777777" w:rsidTr="00FA064B">
        <w:trPr>
          <w:trHeight w:val="70"/>
        </w:trPr>
        <w:tc>
          <w:tcPr>
            <w:tcW w:w="1556" w:type="dxa"/>
            <w:vMerge/>
            <w:tcBorders>
              <w:left w:val="single" w:sz="4" w:space="0" w:color="auto"/>
              <w:right w:val="single" w:sz="4" w:space="0" w:color="auto"/>
            </w:tcBorders>
            <w:vAlign w:val="center"/>
            <w:hideMark/>
          </w:tcPr>
          <w:p w14:paraId="3EAC138E"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770D5E" w14:textId="77777777" w:rsidR="00C16D24" w:rsidRPr="00C25669" w:rsidRDefault="00C16D24" w:rsidP="00AD698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48C6BB"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F03E" w14:textId="77777777" w:rsidR="00C16D24" w:rsidRPr="00A553DF" w:rsidRDefault="00C16D24" w:rsidP="00AD6980">
            <w:pPr>
              <w:pStyle w:val="TAC"/>
            </w:pPr>
            <w:r w:rsidRPr="00A553DF">
              <w:t>1</w:t>
            </w:r>
          </w:p>
        </w:tc>
      </w:tr>
      <w:tr w:rsidR="00C16D24" w:rsidRPr="00C25669" w14:paraId="03418A8B" w14:textId="77777777" w:rsidTr="00FA064B">
        <w:trPr>
          <w:trHeight w:val="70"/>
        </w:trPr>
        <w:tc>
          <w:tcPr>
            <w:tcW w:w="1556" w:type="dxa"/>
            <w:vMerge/>
            <w:tcBorders>
              <w:left w:val="single" w:sz="4" w:space="0" w:color="auto"/>
              <w:right w:val="single" w:sz="4" w:space="0" w:color="auto"/>
            </w:tcBorders>
            <w:vAlign w:val="center"/>
            <w:hideMark/>
          </w:tcPr>
          <w:p w14:paraId="218070EA" w14:textId="77777777" w:rsidR="00C16D24" w:rsidRPr="00C25669" w:rsidRDefault="00C16D24" w:rsidP="00AD6980">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7877A1" w14:textId="77777777" w:rsidR="00C16D24" w:rsidRPr="00C25669" w:rsidRDefault="00C16D24" w:rsidP="00AD698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392454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8EDA4" w14:textId="77777777" w:rsidR="00C16D24" w:rsidRPr="00A553DF" w:rsidRDefault="00C16D24" w:rsidP="00AD6980">
            <w:pPr>
              <w:pStyle w:val="TAC"/>
            </w:pPr>
            <w:r w:rsidRPr="00A553DF">
              <w:rPr>
                <w:rFonts w:eastAsia="SimSun" w:hint="eastAsia"/>
                <w:lang w:eastAsia="zh-CN"/>
              </w:rPr>
              <w:t>Row 3,(6)</w:t>
            </w:r>
          </w:p>
        </w:tc>
      </w:tr>
      <w:tr w:rsidR="00C16D24" w:rsidRPr="00C25669" w14:paraId="4615752A" w14:textId="77777777" w:rsidTr="00FA064B">
        <w:trPr>
          <w:trHeight w:val="70"/>
        </w:trPr>
        <w:tc>
          <w:tcPr>
            <w:tcW w:w="1556" w:type="dxa"/>
            <w:vMerge/>
            <w:tcBorders>
              <w:left w:val="single" w:sz="4" w:space="0" w:color="auto"/>
              <w:right w:val="single" w:sz="4" w:space="0" w:color="auto"/>
            </w:tcBorders>
            <w:vAlign w:val="center"/>
            <w:hideMark/>
          </w:tcPr>
          <w:p w14:paraId="046CA16F"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79D5E0" w14:textId="77777777" w:rsidR="00C16D24" w:rsidRPr="00C25669" w:rsidRDefault="00C16D24" w:rsidP="00AD698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0EC5D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87AA3" w14:textId="77777777" w:rsidR="00C16D24" w:rsidRPr="00A553DF" w:rsidRDefault="00C16D24" w:rsidP="00AD6980">
            <w:pPr>
              <w:pStyle w:val="TAC"/>
            </w:pPr>
            <w:r w:rsidRPr="00A553DF">
              <w:rPr>
                <w:rFonts w:eastAsia="SimSun" w:hint="eastAsia"/>
                <w:lang w:eastAsia="zh-CN"/>
              </w:rPr>
              <w:t>13</w:t>
            </w:r>
          </w:p>
        </w:tc>
      </w:tr>
      <w:tr w:rsidR="00C16D24" w:rsidRPr="00C25669" w14:paraId="5F033A84"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403C9DB5"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7AED3C" w14:textId="77777777" w:rsidR="00C16D24" w:rsidRPr="00C25669" w:rsidRDefault="00C16D24" w:rsidP="00AD6980">
            <w:pPr>
              <w:pStyle w:val="TAL"/>
            </w:pPr>
            <w:r w:rsidRPr="00C25669">
              <w:rPr>
                <w:rFonts w:eastAsia="SimSun"/>
              </w:rPr>
              <w:t>NZP CSI-RS-timeConfig</w:t>
            </w:r>
          </w:p>
          <w:p w14:paraId="36EC17C0" w14:textId="77777777" w:rsidR="00C16D24" w:rsidRPr="00C25669" w:rsidRDefault="00C16D24" w:rsidP="00AD698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EB7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F09EA7" w14:textId="60B1C83F" w:rsidR="00C16D24" w:rsidRPr="00A553DF" w:rsidRDefault="00C16D24" w:rsidP="00AD6980">
            <w:pPr>
              <w:pStyle w:val="TAC"/>
            </w:pPr>
            <w:r w:rsidRPr="00A553DF">
              <w:rPr>
                <w:rFonts w:eastAsia="SimSun"/>
                <w:lang w:eastAsia="zh-CN"/>
              </w:rPr>
              <w:t>10</w:t>
            </w:r>
            <w:r w:rsidRPr="00A553DF">
              <w:rPr>
                <w:rFonts w:eastAsia="SimSun" w:hint="eastAsia"/>
                <w:lang w:eastAsia="zh-CN"/>
              </w:rPr>
              <w:t>/</w:t>
            </w:r>
            <w:r w:rsidR="007F71BF">
              <w:rPr>
                <w:rFonts w:eastAsia="SimSun"/>
                <w:lang w:eastAsia="zh-CN"/>
              </w:rPr>
              <w:t>5</w:t>
            </w:r>
          </w:p>
        </w:tc>
      </w:tr>
      <w:tr w:rsidR="00C16D24" w:rsidRPr="00C25669" w14:paraId="699DE253" w14:textId="77777777" w:rsidTr="00FA064B">
        <w:trPr>
          <w:trHeight w:val="70"/>
        </w:trPr>
        <w:tc>
          <w:tcPr>
            <w:tcW w:w="1556" w:type="dxa"/>
            <w:vMerge w:val="restart"/>
            <w:tcBorders>
              <w:left w:val="single" w:sz="4" w:space="0" w:color="auto"/>
              <w:right w:val="single" w:sz="4" w:space="0" w:color="auto"/>
            </w:tcBorders>
            <w:vAlign w:val="center"/>
          </w:tcPr>
          <w:p w14:paraId="19E8CF98" w14:textId="77777777" w:rsidR="00C16D24" w:rsidRPr="00C25669" w:rsidRDefault="00C16D24" w:rsidP="00AD6980">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370B471" w14:textId="77777777" w:rsidR="00C16D24" w:rsidRPr="00C25669" w:rsidRDefault="00C16D24" w:rsidP="00AD698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5C70BB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891CB" w14:textId="77777777" w:rsidR="00C16D24" w:rsidRPr="00A553DF" w:rsidRDefault="00C16D24" w:rsidP="00AD6980">
            <w:pPr>
              <w:pStyle w:val="TAC"/>
              <w:rPr>
                <w:rFonts w:eastAsia="SimSun"/>
                <w:lang w:eastAsia="zh-CN"/>
              </w:rPr>
            </w:pPr>
            <w:r w:rsidRPr="00A553DF">
              <w:rPr>
                <w:rFonts w:eastAsia="SimSun" w:hint="eastAsia"/>
                <w:lang w:eastAsia="zh-CN"/>
              </w:rPr>
              <w:t>Periodic</w:t>
            </w:r>
          </w:p>
        </w:tc>
      </w:tr>
      <w:tr w:rsidR="00C16D24" w:rsidRPr="00C25669" w14:paraId="3C00FB53" w14:textId="77777777" w:rsidTr="00FA064B">
        <w:trPr>
          <w:trHeight w:val="70"/>
        </w:trPr>
        <w:tc>
          <w:tcPr>
            <w:tcW w:w="1556" w:type="dxa"/>
            <w:vMerge/>
            <w:tcBorders>
              <w:left w:val="single" w:sz="4" w:space="0" w:color="auto"/>
              <w:right w:val="single" w:sz="4" w:space="0" w:color="auto"/>
            </w:tcBorders>
            <w:vAlign w:val="center"/>
            <w:hideMark/>
          </w:tcPr>
          <w:p w14:paraId="6900723A"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12B005F" w14:textId="77777777" w:rsidR="00C16D24" w:rsidRPr="00C25669" w:rsidRDefault="00C16D24" w:rsidP="00AD698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BA2C8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B2615" w14:textId="77777777" w:rsidR="00C16D24" w:rsidRPr="00A553DF" w:rsidRDefault="00C16D24" w:rsidP="00AD6980">
            <w:pPr>
              <w:pStyle w:val="TAC"/>
              <w:rPr>
                <w:rFonts w:eastAsia="SimSun"/>
                <w:lang w:eastAsia="zh-CN"/>
              </w:rPr>
            </w:pPr>
            <w:r w:rsidRPr="00A553DF">
              <w:rPr>
                <w:rFonts w:eastAsia="SimSun" w:hint="eastAsia"/>
                <w:lang w:eastAsia="zh-CN"/>
              </w:rPr>
              <w:t>0</w:t>
            </w:r>
          </w:p>
        </w:tc>
      </w:tr>
      <w:tr w:rsidR="00C16D24" w:rsidRPr="00C25669" w14:paraId="14323A7A" w14:textId="77777777" w:rsidTr="00FA064B">
        <w:trPr>
          <w:trHeight w:val="70"/>
        </w:trPr>
        <w:tc>
          <w:tcPr>
            <w:tcW w:w="1556" w:type="dxa"/>
            <w:vMerge/>
            <w:tcBorders>
              <w:left w:val="single" w:sz="4" w:space="0" w:color="auto"/>
              <w:right w:val="single" w:sz="4" w:space="0" w:color="auto"/>
            </w:tcBorders>
            <w:hideMark/>
          </w:tcPr>
          <w:p w14:paraId="0CB67732"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F077D0C" w14:textId="77777777" w:rsidR="00C16D24" w:rsidRPr="00CD6258" w:rsidRDefault="00C16D24" w:rsidP="00AD6980">
            <w:pPr>
              <w:pStyle w:val="TAL"/>
              <w:rPr>
                <w:rFonts w:eastAsia="SimSun"/>
                <w:lang w:val="de-DE"/>
              </w:rPr>
            </w:pPr>
            <w:r w:rsidRPr="00CD6258">
              <w:rPr>
                <w:rFonts w:eastAsia="SimSun"/>
                <w:lang w:val="de-DE"/>
              </w:rPr>
              <w:t>CSI-IM Resource Mapping</w:t>
            </w:r>
          </w:p>
          <w:p w14:paraId="6D5524ED" w14:textId="77777777" w:rsidR="00C16D24" w:rsidRPr="00CD6258" w:rsidRDefault="00C16D24" w:rsidP="00AD6980">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67683B1" w14:textId="77777777" w:rsidR="00C16D24" w:rsidRPr="00CD6258" w:rsidRDefault="00C16D24" w:rsidP="00AD6980">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A71736" w14:textId="77777777" w:rsidR="00C16D24" w:rsidRPr="00A553DF" w:rsidRDefault="00C16D24" w:rsidP="00AD6980">
            <w:pPr>
              <w:pStyle w:val="TAC"/>
            </w:pPr>
            <w:r w:rsidRPr="00A553DF">
              <w:t>(</w:t>
            </w:r>
            <w:r w:rsidRPr="00A553DF">
              <w:rPr>
                <w:rFonts w:eastAsia="SimSun" w:hint="eastAsia"/>
                <w:lang w:eastAsia="zh-CN"/>
              </w:rPr>
              <w:t>4</w:t>
            </w:r>
            <w:r w:rsidRPr="00A553DF">
              <w:t xml:space="preserve">, </w:t>
            </w:r>
            <w:r w:rsidRPr="00A553DF">
              <w:rPr>
                <w:rFonts w:eastAsia="SimSun" w:hint="eastAsia"/>
                <w:lang w:eastAsia="zh-CN"/>
              </w:rPr>
              <w:t>9</w:t>
            </w:r>
            <w:r w:rsidRPr="00A553DF">
              <w:t>)</w:t>
            </w:r>
          </w:p>
        </w:tc>
      </w:tr>
      <w:tr w:rsidR="00C16D24" w:rsidRPr="00C25669" w14:paraId="14334A7A" w14:textId="77777777" w:rsidTr="00FA064B">
        <w:trPr>
          <w:trHeight w:val="70"/>
        </w:trPr>
        <w:tc>
          <w:tcPr>
            <w:tcW w:w="1556" w:type="dxa"/>
            <w:vMerge/>
            <w:tcBorders>
              <w:left w:val="single" w:sz="4" w:space="0" w:color="auto"/>
              <w:bottom w:val="single" w:sz="4" w:space="0" w:color="auto"/>
              <w:right w:val="single" w:sz="4" w:space="0" w:color="auto"/>
            </w:tcBorders>
            <w:hideMark/>
          </w:tcPr>
          <w:p w14:paraId="65FA1536" w14:textId="77777777" w:rsidR="00C16D24" w:rsidRPr="00C25669" w:rsidRDefault="00C16D24" w:rsidP="00AD6980">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0CAFFA" w14:textId="77777777" w:rsidR="00C16D24" w:rsidRPr="00C25669" w:rsidRDefault="00C16D24" w:rsidP="00AD6980">
            <w:pPr>
              <w:pStyle w:val="TAL"/>
            </w:pPr>
            <w:r w:rsidRPr="00C25669">
              <w:rPr>
                <w:rFonts w:eastAsia="SimSun"/>
              </w:rPr>
              <w:t>CSI-IM timeConfig</w:t>
            </w:r>
          </w:p>
          <w:p w14:paraId="6FC7F138" w14:textId="77777777" w:rsidR="00C16D24" w:rsidRPr="00C25669" w:rsidRDefault="00C16D24" w:rsidP="00AD698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47DE4A8"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B9EFDA" w14:textId="1F5BFE1E" w:rsidR="00C16D24" w:rsidRPr="00A553DF" w:rsidRDefault="00C16D24" w:rsidP="00AD6980">
            <w:pPr>
              <w:pStyle w:val="TAC"/>
              <w:rPr>
                <w:rFonts w:eastAsia="SimSun"/>
                <w:lang w:eastAsia="zh-CN"/>
              </w:rPr>
            </w:pPr>
            <w:r w:rsidRPr="00A553DF">
              <w:rPr>
                <w:rFonts w:eastAsia="SimSun"/>
                <w:lang w:eastAsia="zh-CN"/>
              </w:rPr>
              <w:t>10</w:t>
            </w:r>
            <w:r w:rsidRPr="00A553DF">
              <w:rPr>
                <w:rFonts w:eastAsia="SimSun" w:hint="eastAsia"/>
                <w:lang w:eastAsia="zh-CN"/>
              </w:rPr>
              <w:t>/</w:t>
            </w:r>
            <w:r w:rsidR="00B47916">
              <w:rPr>
                <w:rFonts w:eastAsia="SimSun"/>
                <w:lang w:eastAsia="zh-CN"/>
              </w:rPr>
              <w:t>5</w:t>
            </w:r>
          </w:p>
        </w:tc>
      </w:tr>
      <w:tr w:rsidR="00C16D24" w:rsidRPr="00C25669" w14:paraId="7492875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BCDA5A" w14:textId="77777777" w:rsidR="00C16D24" w:rsidRPr="00C25669" w:rsidRDefault="00C16D24" w:rsidP="00AD6980">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E1172B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B4712" w14:textId="77777777" w:rsidR="00C16D24" w:rsidRPr="00A553DF" w:rsidRDefault="00C16D24" w:rsidP="00AD6980">
            <w:pPr>
              <w:pStyle w:val="TAC"/>
            </w:pPr>
            <w:r w:rsidRPr="00A553DF">
              <w:rPr>
                <w:rFonts w:eastAsia="SimSun"/>
              </w:rPr>
              <w:t>Periodic</w:t>
            </w:r>
          </w:p>
        </w:tc>
      </w:tr>
      <w:tr w:rsidR="00C16D24" w:rsidRPr="00C25669" w14:paraId="6542D22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A338" w14:textId="77777777" w:rsidR="00C16D24" w:rsidRPr="00C25669" w:rsidRDefault="00C16D24" w:rsidP="00AD698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DA85F01"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518407" w14:textId="77777777" w:rsidR="00C16D24" w:rsidRPr="00A553DF" w:rsidRDefault="00C16D24" w:rsidP="00AD6980">
            <w:pPr>
              <w:pStyle w:val="TAC"/>
              <w:rPr>
                <w:rFonts w:eastAsia="SimSun"/>
                <w:lang w:eastAsia="zh-CN"/>
              </w:rPr>
            </w:pPr>
            <w:r w:rsidRPr="00A553DF">
              <w:t>Table 1</w:t>
            </w:r>
          </w:p>
        </w:tc>
      </w:tr>
      <w:tr w:rsidR="00C16D24" w:rsidRPr="00C25669" w14:paraId="05E97C1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8180" w14:textId="77777777" w:rsidR="00C16D24" w:rsidRPr="00C25669" w:rsidRDefault="00C16D24" w:rsidP="00AD6980">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968DDD9"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39936" w14:textId="77777777" w:rsidR="00C16D24" w:rsidRPr="00A553DF" w:rsidRDefault="00C16D24" w:rsidP="00AD6980">
            <w:pPr>
              <w:pStyle w:val="TAC"/>
            </w:pPr>
            <w:r w:rsidRPr="00A553DF">
              <w:rPr>
                <w:rFonts w:eastAsia="SimSun"/>
              </w:rPr>
              <w:t>cri-RI-PMI-CQI</w:t>
            </w:r>
          </w:p>
        </w:tc>
      </w:tr>
      <w:tr w:rsidR="00C16D24" w:rsidRPr="00C25669" w14:paraId="57800E4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4B5A05" w14:textId="77777777" w:rsidR="00C16D24" w:rsidRPr="00C25669" w:rsidRDefault="00C16D24" w:rsidP="00AD6980">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AC96AD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407E7" w14:textId="77777777" w:rsidR="00C16D24" w:rsidRPr="00A553DF" w:rsidRDefault="00C16D24" w:rsidP="00AD6980">
            <w:pPr>
              <w:pStyle w:val="TAC"/>
            </w:pPr>
            <w:r w:rsidRPr="00A553DF">
              <w:rPr>
                <w:rFonts w:eastAsia="SimSun"/>
              </w:rPr>
              <w:t>Not configured</w:t>
            </w:r>
          </w:p>
        </w:tc>
      </w:tr>
      <w:tr w:rsidR="00C16D24" w:rsidRPr="00C25669" w14:paraId="7A407C1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14A4E" w14:textId="77777777" w:rsidR="00C16D24" w:rsidRPr="00C25669" w:rsidRDefault="00C16D24" w:rsidP="00AD6980">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7C843A"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98281" w14:textId="77777777" w:rsidR="00C16D24" w:rsidRPr="00A553DF" w:rsidRDefault="00C16D24" w:rsidP="00AD6980">
            <w:pPr>
              <w:pStyle w:val="TAC"/>
            </w:pPr>
            <w:r w:rsidRPr="00A553DF">
              <w:rPr>
                <w:rFonts w:eastAsia="SimSun"/>
              </w:rPr>
              <w:t>Not configured</w:t>
            </w:r>
          </w:p>
        </w:tc>
      </w:tr>
      <w:tr w:rsidR="00C16D24" w:rsidRPr="00C25669" w14:paraId="4C8A84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61192" w14:textId="77777777" w:rsidR="00C16D24" w:rsidRPr="00C25669" w:rsidRDefault="00C16D24" w:rsidP="00AD6980">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3CC7F6"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FEB81" w14:textId="77777777" w:rsidR="00C16D24" w:rsidRPr="00A553DF" w:rsidRDefault="00C16D24" w:rsidP="00AD6980">
            <w:pPr>
              <w:pStyle w:val="TAC"/>
            </w:pPr>
            <w:r w:rsidRPr="00A553DF">
              <w:rPr>
                <w:rFonts w:eastAsia="SimSun"/>
                <w:lang w:val="en-US"/>
              </w:rPr>
              <w:t>Wide</w:t>
            </w:r>
            <w:r w:rsidRPr="00A553DF">
              <w:rPr>
                <w:rFonts w:eastAsia="SimSun"/>
              </w:rPr>
              <w:t>band</w:t>
            </w:r>
          </w:p>
        </w:tc>
      </w:tr>
      <w:tr w:rsidR="00C16D24" w:rsidRPr="00C25669" w14:paraId="7C8C9B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B149D" w14:textId="77777777" w:rsidR="00C16D24" w:rsidRPr="00C25669" w:rsidRDefault="00C16D24" w:rsidP="00AD6980">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352C132"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A863D" w14:textId="77777777" w:rsidR="00C16D24" w:rsidRPr="00A553DF" w:rsidRDefault="00C16D24" w:rsidP="00AD6980">
            <w:pPr>
              <w:pStyle w:val="TAC"/>
            </w:pPr>
            <w:r w:rsidRPr="00A553DF">
              <w:rPr>
                <w:rFonts w:eastAsia="SimSun"/>
              </w:rPr>
              <w:t>Wideband</w:t>
            </w:r>
          </w:p>
        </w:tc>
      </w:tr>
      <w:tr w:rsidR="00C16D24" w:rsidRPr="00C25669" w14:paraId="108B894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E4A83" w14:textId="77777777" w:rsidR="00C16D24" w:rsidRPr="00C25669" w:rsidRDefault="00C16D24" w:rsidP="00AD698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FED5B55" w14:textId="77777777" w:rsidR="00C16D24" w:rsidRPr="00C25669" w:rsidRDefault="00C16D24" w:rsidP="00AD6980">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59A42" w14:textId="77777777" w:rsidR="00C16D24" w:rsidRPr="00A553DF" w:rsidRDefault="00C16D24" w:rsidP="00AD6980">
            <w:pPr>
              <w:pStyle w:val="TAC"/>
            </w:pPr>
            <w:r w:rsidRPr="00A553DF">
              <w:rPr>
                <w:rFonts w:hint="eastAsia"/>
                <w:lang w:eastAsia="zh-CN"/>
              </w:rPr>
              <w:t>8</w:t>
            </w:r>
          </w:p>
        </w:tc>
      </w:tr>
      <w:tr w:rsidR="00C16D24" w:rsidRPr="00C25669" w14:paraId="01CB83A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1F3912" w14:textId="77777777" w:rsidR="00C16D24" w:rsidRPr="00C25669" w:rsidRDefault="00C16D24" w:rsidP="00AD6980">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CDD492C"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CEA75" w14:textId="77777777" w:rsidR="00C16D24" w:rsidRPr="00A553DF" w:rsidDel="00CC5BFA" w:rsidRDefault="00C16D24" w:rsidP="00AD6980">
            <w:pPr>
              <w:pStyle w:val="TAC"/>
            </w:pPr>
            <w:r w:rsidRPr="00A553DF">
              <w:t>1111111</w:t>
            </w:r>
          </w:p>
        </w:tc>
      </w:tr>
      <w:tr w:rsidR="00C16D24" w:rsidRPr="00C25669" w14:paraId="39D2C31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86DF94" w14:textId="77777777" w:rsidR="00C16D24" w:rsidRPr="00C25669" w:rsidRDefault="00C16D24" w:rsidP="00AD698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3C3445" w14:textId="77777777" w:rsidR="00C16D24" w:rsidRPr="00C25669" w:rsidRDefault="00C16D24" w:rsidP="00AD6980">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FD13" w14:textId="77777777" w:rsidR="00C16D24" w:rsidRPr="00A553DF" w:rsidRDefault="00C16D24" w:rsidP="00AD6980">
            <w:pPr>
              <w:pStyle w:val="TAC"/>
            </w:pPr>
            <w:r w:rsidRPr="00A553DF">
              <w:rPr>
                <w:rFonts w:eastAsia="SimSun"/>
                <w:lang w:eastAsia="zh-CN"/>
              </w:rPr>
              <w:t>10/9</w:t>
            </w:r>
          </w:p>
        </w:tc>
      </w:tr>
      <w:tr w:rsidR="00C16D24" w:rsidRPr="00C25669" w14:paraId="5088938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B5CC" w14:textId="77777777" w:rsidR="00C16D24" w:rsidRPr="00C25669" w:rsidRDefault="00C16D24" w:rsidP="00AD6980">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5543A7"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130C4" w14:textId="77777777" w:rsidR="00C16D24" w:rsidRPr="00A553DF" w:rsidRDefault="00C16D24" w:rsidP="00AD6980">
            <w:pPr>
              <w:pStyle w:val="TAC"/>
            </w:pPr>
            <w:r w:rsidRPr="00A553DF">
              <w:rPr>
                <w:rFonts w:eastAsia="SimSun"/>
              </w:rPr>
              <w:t>Not configured</w:t>
            </w:r>
          </w:p>
        </w:tc>
      </w:tr>
      <w:tr w:rsidR="00C16D24" w:rsidRPr="00C25669" w14:paraId="4DD9860A" w14:textId="77777777" w:rsidTr="00FA064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90E1C9" w14:textId="77777777" w:rsidR="00C16D24" w:rsidRPr="00C25669" w:rsidRDefault="00C16D24" w:rsidP="00AD6980">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B32AEE4" w14:textId="77777777" w:rsidR="00C16D24" w:rsidRPr="00C25669" w:rsidRDefault="00C16D24" w:rsidP="00AD6980">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6C369F"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84AC7" w14:textId="77777777" w:rsidR="00C16D24" w:rsidRPr="00A553DF" w:rsidRDefault="00C16D24" w:rsidP="00AD6980">
            <w:pPr>
              <w:pStyle w:val="TAC"/>
            </w:pPr>
            <w:r w:rsidRPr="00A553DF">
              <w:rPr>
                <w:rFonts w:eastAsia="SimSun"/>
              </w:rPr>
              <w:t>typeI-SinglePanel</w:t>
            </w:r>
          </w:p>
        </w:tc>
      </w:tr>
      <w:tr w:rsidR="00C16D24" w:rsidRPr="00C25669" w14:paraId="661D4895" w14:textId="77777777" w:rsidTr="00FA064B">
        <w:trPr>
          <w:trHeight w:val="70"/>
        </w:trPr>
        <w:tc>
          <w:tcPr>
            <w:tcW w:w="1648" w:type="dxa"/>
            <w:gridSpan w:val="2"/>
            <w:vMerge/>
            <w:tcBorders>
              <w:left w:val="single" w:sz="4" w:space="0" w:color="auto"/>
              <w:right w:val="single" w:sz="4" w:space="0" w:color="auto"/>
            </w:tcBorders>
            <w:hideMark/>
          </w:tcPr>
          <w:p w14:paraId="2CF80DF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433D9361" w14:textId="77777777" w:rsidR="00C16D24" w:rsidRPr="00C25669" w:rsidRDefault="00C16D24" w:rsidP="00AD6980">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4BBC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62A9A" w14:textId="77777777" w:rsidR="00C16D24" w:rsidRPr="00A553DF" w:rsidRDefault="00C16D24" w:rsidP="00AD6980">
            <w:pPr>
              <w:pStyle w:val="TAC"/>
            </w:pPr>
            <w:r w:rsidRPr="00A553DF">
              <w:t>1</w:t>
            </w:r>
          </w:p>
        </w:tc>
      </w:tr>
      <w:tr w:rsidR="00C16D24" w:rsidRPr="00C25669" w14:paraId="0290FEDC" w14:textId="77777777" w:rsidTr="00FA064B">
        <w:trPr>
          <w:trHeight w:val="70"/>
        </w:trPr>
        <w:tc>
          <w:tcPr>
            <w:tcW w:w="1648" w:type="dxa"/>
            <w:gridSpan w:val="2"/>
            <w:vMerge/>
            <w:tcBorders>
              <w:left w:val="single" w:sz="4" w:space="0" w:color="auto"/>
              <w:right w:val="single" w:sz="4" w:space="0" w:color="auto"/>
            </w:tcBorders>
            <w:hideMark/>
          </w:tcPr>
          <w:p w14:paraId="0C76790A"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380E203E" w14:textId="77777777" w:rsidR="00C16D24" w:rsidRPr="00C25669" w:rsidRDefault="00C16D24" w:rsidP="00AD6980">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0F7B96D"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4858" w14:textId="77777777" w:rsidR="00C16D24" w:rsidRPr="00A553DF" w:rsidRDefault="00C16D24" w:rsidP="00AD6980">
            <w:pPr>
              <w:pStyle w:val="TAC"/>
            </w:pPr>
            <w:r w:rsidRPr="00A553DF">
              <w:rPr>
                <w:rFonts w:eastAsia="SimSun"/>
              </w:rPr>
              <w:t>Not configured</w:t>
            </w:r>
          </w:p>
        </w:tc>
      </w:tr>
      <w:tr w:rsidR="00C16D24" w:rsidRPr="00C25669" w14:paraId="36DC59B2" w14:textId="77777777" w:rsidTr="00FA064B">
        <w:trPr>
          <w:trHeight w:val="70"/>
        </w:trPr>
        <w:tc>
          <w:tcPr>
            <w:tcW w:w="1648" w:type="dxa"/>
            <w:gridSpan w:val="2"/>
            <w:vMerge/>
            <w:tcBorders>
              <w:left w:val="single" w:sz="4" w:space="0" w:color="auto"/>
              <w:right w:val="single" w:sz="4" w:space="0" w:color="auto"/>
            </w:tcBorders>
            <w:hideMark/>
          </w:tcPr>
          <w:p w14:paraId="0F8DFBD1"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550235C0" w14:textId="77777777" w:rsidR="00C16D24" w:rsidRPr="00C25669" w:rsidRDefault="00C16D24" w:rsidP="00AD6980">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0D4F9C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7EA714" w14:textId="77777777" w:rsidR="00C16D24" w:rsidRPr="00A553DF" w:rsidRDefault="00C16D24" w:rsidP="00AD6980">
            <w:pPr>
              <w:pStyle w:val="TAC"/>
            </w:pPr>
            <w:r w:rsidRPr="00A553DF">
              <w:t>010000</w:t>
            </w:r>
          </w:p>
        </w:tc>
      </w:tr>
      <w:tr w:rsidR="00C16D24" w:rsidRPr="00C25669" w14:paraId="2BCDE8B3" w14:textId="77777777" w:rsidTr="00FA064B">
        <w:trPr>
          <w:trHeight w:val="70"/>
        </w:trPr>
        <w:tc>
          <w:tcPr>
            <w:tcW w:w="1648" w:type="dxa"/>
            <w:gridSpan w:val="2"/>
            <w:vMerge/>
            <w:tcBorders>
              <w:left w:val="single" w:sz="4" w:space="0" w:color="auto"/>
              <w:bottom w:val="single" w:sz="4" w:space="0" w:color="auto"/>
              <w:right w:val="single" w:sz="4" w:space="0" w:color="auto"/>
            </w:tcBorders>
          </w:tcPr>
          <w:p w14:paraId="3E69DAAE" w14:textId="77777777" w:rsidR="00C16D24" w:rsidRPr="00C25669" w:rsidRDefault="00C16D24" w:rsidP="00AD6980">
            <w:pPr>
              <w:pStyle w:val="TAL"/>
            </w:pPr>
          </w:p>
        </w:tc>
        <w:tc>
          <w:tcPr>
            <w:tcW w:w="3091" w:type="dxa"/>
            <w:tcBorders>
              <w:top w:val="single" w:sz="4" w:space="0" w:color="auto"/>
              <w:left w:val="single" w:sz="4" w:space="0" w:color="auto"/>
              <w:bottom w:val="single" w:sz="4" w:space="0" w:color="auto"/>
              <w:right w:val="single" w:sz="4" w:space="0" w:color="auto"/>
            </w:tcBorders>
          </w:tcPr>
          <w:p w14:paraId="7DF716F4" w14:textId="77777777" w:rsidR="00C16D24" w:rsidRPr="00C25669" w:rsidRDefault="00C16D24" w:rsidP="00AD6980">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8955E"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DB0B" w14:textId="77777777" w:rsidR="00C16D24" w:rsidRPr="00A553DF" w:rsidRDefault="00C16D24" w:rsidP="00AD6980">
            <w:pPr>
              <w:pStyle w:val="TAC"/>
            </w:pPr>
            <w:r w:rsidRPr="00A553DF">
              <w:t>N/A</w:t>
            </w:r>
          </w:p>
        </w:tc>
      </w:tr>
      <w:tr w:rsidR="00C16D24" w:rsidRPr="00C25669" w14:paraId="737A4E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564DB3E" w14:textId="77777777" w:rsidR="00C16D24" w:rsidRPr="00C25669" w:rsidRDefault="00C16D24" w:rsidP="00AD698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3BA68C"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713E92" w14:textId="77777777" w:rsidR="00C16D24" w:rsidRPr="00A553DF" w:rsidRDefault="00C16D24" w:rsidP="00AD6980">
            <w:pPr>
              <w:pStyle w:val="TAC"/>
            </w:pPr>
            <w:r w:rsidRPr="00A553DF">
              <w:rPr>
                <w:rFonts w:eastAsia="SimSun"/>
                <w:lang w:eastAsia="zh-CN"/>
              </w:rPr>
              <w:t>PUCCH</w:t>
            </w:r>
          </w:p>
        </w:tc>
      </w:tr>
      <w:tr w:rsidR="00C16D24" w:rsidRPr="00C25669" w14:paraId="671E2BC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25D1BF" w14:textId="77777777" w:rsidR="00C16D24" w:rsidRPr="00C25669" w:rsidRDefault="00C16D24" w:rsidP="00AD6980">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EC4C99" w14:textId="77777777" w:rsidR="00C16D24" w:rsidRPr="00C25669" w:rsidRDefault="00C16D24" w:rsidP="00AD6980">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7CF8" w14:textId="27308796" w:rsidR="00C16D24" w:rsidRPr="00A553DF" w:rsidRDefault="007738CD" w:rsidP="00AD6980">
            <w:pPr>
              <w:pStyle w:val="TAC"/>
              <w:rPr>
                <w:rFonts w:eastAsia="SimSun"/>
                <w:lang w:eastAsia="zh-CN"/>
              </w:rPr>
            </w:pPr>
            <w:r>
              <w:rPr>
                <w:rFonts w:eastAsia="SimSun"/>
                <w:lang w:eastAsia="zh-CN"/>
              </w:rPr>
              <w:t>10</w:t>
            </w:r>
          </w:p>
        </w:tc>
      </w:tr>
      <w:tr w:rsidR="00C16D24" w:rsidRPr="00C25669" w14:paraId="6AADBF4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836577" w14:textId="77777777" w:rsidR="00C16D24" w:rsidRPr="00C25669" w:rsidRDefault="00C16D24" w:rsidP="00AD698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AD841B9" w14:textId="77777777" w:rsidR="00C16D24" w:rsidRPr="00C25669" w:rsidRDefault="00C16D24" w:rsidP="00AD6980">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E3896" w14:textId="77777777" w:rsidR="00C16D24" w:rsidRPr="00A553DF" w:rsidRDefault="00C16D24" w:rsidP="00AD6980">
            <w:pPr>
              <w:pStyle w:val="TAC"/>
            </w:pPr>
            <w:r w:rsidRPr="00A553DF">
              <w:t>1</w:t>
            </w:r>
          </w:p>
        </w:tc>
      </w:tr>
      <w:tr w:rsidR="00C16D24" w:rsidRPr="00C25669" w14:paraId="52890B7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9049D5" w14:textId="77777777" w:rsidR="00C16D24" w:rsidRPr="00C25669" w:rsidRDefault="00C16D24" w:rsidP="00AD698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6D42F4" w14:textId="77777777" w:rsidR="00C16D24" w:rsidRPr="00C25669" w:rsidRDefault="00C16D24" w:rsidP="00AD6980">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E448F" w14:textId="479FDC73" w:rsidR="00C16D24" w:rsidRPr="00A553DF" w:rsidRDefault="00C16D24" w:rsidP="00AD6980">
            <w:pPr>
              <w:pStyle w:val="TAC"/>
            </w:pPr>
            <w:r w:rsidRPr="00A553DF">
              <w:t>As specified in Table A.4-</w:t>
            </w:r>
            <w:r w:rsidRPr="00A553DF">
              <w:rPr>
                <w:lang w:eastAsia="zh-CN"/>
              </w:rPr>
              <w:t>1</w:t>
            </w:r>
            <w:r w:rsidRPr="00A553DF">
              <w:t>, TBS.1-</w:t>
            </w:r>
            <w:r>
              <w:t>4</w:t>
            </w:r>
          </w:p>
        </w:tc>
      </w:tr>
    </w:tbl>
    <w:p w14:paraId="6E890B06" w14:textId="77777777" w:rsidR="00C16D24" w:rsidRPr="00C25669" w:rsidRDefault="00C16D24" w:rsidP="00C16D24">
      <w:pPr>
        <w:rPr>
          <w:rFonts w:eastAsia="SimSun"/>
          <w:lang w:eastAsia="zh-CN"/>
        </w:rPr>
      </w:pPr>
    </w:p>
    <w:p w14:paraId="4084F39C" w14:textId="56AE9884" w:rsidR="005B3300" w:rsidRPr="00C25669" w:rsidRDefault="005B3300" w:rsidP="005B3300">
      <w:pPr>
        <w:pStyle w:val="Heading5"/>
        <w:rPr>
          <w:lang w:eastAsia="zh-CN"/>
        </w:rPr>
      </w:pPr>
      <w:bookmarkStart w:id="489" w:name="_Toc67918147"/>
      <w:bookmarkStart w:id="490" w:name="_Toc76298190"/>
      <w:bookmarkStart w:id="491" w:name="_Toc76572202"/>
      <w:bookmarkStart w:id="492" w:name="_Toc76652069"/>
      <w:bookmarkStart w:id="493" w:name="_Toc76652907"/>
      <w:bookmarkStart w:id="494" w:name="_Toc83742179"/>
      <w:bookmarkStart w:id="495" w:name="_Toc91440669"/>
      <w:bookmarkStart w:id="496" w:name="_Toc98849459"/>
      <w:bookmarkStart w:id="497" w:name="_Toc106543312"/>
      <w:bookmarkStart w:id="498" w:name="_Toc106737409"/>
      <w:bookmarkStart w:id="499" w:name="_Toc107233176"/>
      <w:bookmarkStart w:id="500" w:name="_Toc107234766"/>
      <w:bookmarkStart w:id="501" w:name="_Toc107419736"/>
      <w:bookmarkStart w:id="502" w:name="_Toc107477032"/>
      <w:bookmarkStart w:id="503" w:name="_Toc114565879"/>
      <w:bookmarkStart w:id="504" w:name="_Toc123936186"/>
      <w:bookmarkStart w:id="505" w:name="_Toc124377201"/>
      <w:r w:rsidRPr="00C25669">
        <w:rPr>
          <w:rFonts w:hint="eastAsia"/>
          <w:lang w:eastAsia="zh-CN"/>
        </w:rPr>
        <w:lastRenderedPageBreak/>
        <w:t>6.2.2.1.2</w:t>
      </w:r>
      <w:r w:rsidRPr="00C25669">
        <w:rPr>
          <w:rFonts w:hint="eastAsia"/>
          <w:lang w:eastAsia="zh-CN"/>
        </w:rPr>
        <w:tab/>
        <w:t>CQI reporting under fading conditions</w:t>
      </w:r>
      <w:bookmarkEnd w:id="471"/>
      <w:bookmarkEnd w:id="472"/>
      <w:bookmarkEnd w:id="473"/>
      <w:bookmarkEnd w:id="474"/>
      <w:bookmarkEnd w:id="475"/>
      <w:bookmarkEnd w:id="476"/>
      <w:bookmarkEnd w:id="477"/>
      <w:bookmarkEnd w:id="478"/>
      <w:bookmarkEnd w:id="479"/>
      <w:bookmarkEnd w:id="48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47827E5D" w14:textId="77777777" w:rsidR="005B3300" w:rsidRPr="00C25669" w:rsidRDefault="005B3300" w:rsidP="00570040">
      <w:pPr>
        <w:pStyle w:val="Heading6"/>
      </w:pPr>
      <w:bookmarkStart w:id="506" w:name="_Toc107234767"/>
      <w:bookmarkStart w:id="507" w:name="_Toc107419737"/>
      <w:bookmarkStart w:id="508" w:name="_Toc107477033"/>
      <w:bookmarkStart w:id="509" w:name="_Toc114565880"/>
      <w:bookmarkStart w:id="510" w:name="_Toc123936187"/>
      <w:bookmarkStart w:id="511" w:name="_Toc124377202"/>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bookmarkEnd w:id="506"/>
      <w:bookmarkEnd w:id="507"/>
      <w:bookmarkEnd w:id="508"/>
      <w:bookmarkEnd w:id="509"/>
      <w:bookmarkEnd w:id="510"/>
      <w:bookmarkEnd w:id="511"/>
    </w:p>
    <w:p w14:paraId="743695B1"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6D19945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r w:rsidR="00833BE6">
        <w:rPr>
          <w:rFonts w:eastAsia="SimSun"/>
        </w:rPr>
        <w:t>wide</w:t>
      </w:r>
      <w:r w:rsidRPr="00C25669">
        <w:rPr>
          <w:rFonts w:eastAsia="SimSun"/>
        </w:rPr>
        <w:t>band CQI reporting under frequency selective fading conditions is considered to be verified if the reporting accuracy is met for at least one of two SNR levels separated by an offset of 1 dB.</w:t>
      </w:r>
    </w:p>
    <w:p w14:paraId="095BF2B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277B4A19"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14:paraId="3FD65EF9"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14:paraId="1E0651A6" w14:textId="77777777" w:rsidR="005B3300" w:rsidRPr="00C25669" w:rsidRDefault="005B3300" w:rsidP="00383740">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14:paraId="737702F3" w14:textId="77777777"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EC72B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9269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9D0C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9C754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14B399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3FDF24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17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64396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A1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028F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4B2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3CA4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AF75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278055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53315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99B1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395B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57123D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25550"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3FD56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DEB77A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4D59752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BF0BB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5D45BA8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303B4A8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BC7A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B85B3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8FE46F"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7284E0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A796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14A7A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1D5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1F713B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73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16513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79C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2DFC09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0C52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1B707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EC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82722A"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90E78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B2201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B90C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ADD05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660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029DCD" w14:textId="77777777" w:rsidTr="000811C5">
        <w:trPr>
          <w:trHeight w:val="70"/>
        </w:trPr>
        <w:tc>
          <w:tcPr>
            <w:tcW w:w="1556" w:type="dxa"/>
            <w:vMerge/>
            <w:tcBorders>
              <w:left w:val="single" w:sz="4" w:space="0" w:color="auto"/>
              <w:right w:val="single" w:sz="4" w:space="0" w:color="auto"/>
            </w:tcBorders>
            <w:vAlign w:val="center"/>
            <w:hideMark/>
          </w:tcPr>
          <w:p w14:paraId="44627B8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2A458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B967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2CA2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F32428B" w14:textId="77777777" w:rsidTr="000811C5">
        <w:trPr>
          <w:trHeight w:val="70"/>
        </w:trPr>
        <w:tc>
          <w:tcPr>
            <w:tcW w:w="1556" w:type="dxa"/>
            <w:vMerge/>
            <w:tcBorders>
              <w:left w:val="single" w:sz="4" w:space="0" w:color="auto"/>
              <w:right w:val="single" w:sz="4" w:space="0" w:color="auto"/>
            </w:tcBorders>
            <w:vAlign w:val="center"/>
            <w:hideMark/>
          </w:tcPr>
          <w:p w14:paraId="596C94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9229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4028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5732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93F60E6" w14:textId="77777777" w:rsidTr="000811C5">
        <w:trPr>
          <w:trHeight w:val="70"/>
        </w:trPr>
        <w:tc>
          <w:tcPr>
            <w:tcW w:w="1556" w:type="dxa"/>
            <w:vMerge/>
            <w:tcBorders>
              <w:left w:val="single" w:sz="4" w:space="0" w:color="auto"/>
              <w:right w:val="single" w:sz="4" w:space="0" w:color="auto"/>
            </w:tcBorders>
            <w:vAlign w:val="center"/>
            <w:hideMark/>
          </w:tcPr>
          <w:p w14:paraId="662F7E4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D2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6329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4F3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029D02A" w14:textId="77777777" w:rsidTr="000811C5">
        <w:trPr>
          <w:trHeight w:val="70"/>
        </w:trPr>
        <w:tc>
          <w:tcPr>
            <w:tcW w:w="1556" w:type="dxa"/>
            <w:vMerge/>
            <w:tcBorders>
              <w:left w:val="single" w:sz="4" w:space="0" w:color="auto"/>
              <w:right w:val="single" w:sz="4" w:space="0" w:color="auto"/>
            </w:tcBorders>
            <w:vAlign w:val="center"/>
            <w:hideMark/>
          </w:tcPr>
          <w:p w14:paraId="0F75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7542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74747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5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362101F2" w14:textId="77777777" w:rsidTr="000811C5">
        <w:trPr>
          <w:trHeight w:val="70"/>
        </w:trPr>
        <w:tc>
          <w:tcPr>
            <w:tcW w:w="1556" w:type="dxa"/>
            <w:vMerge/>
            <w:tcBorders>
              <w:left w:val="single" w:sz="4" w:space="0" w:color="auto"/>
              <w:right w:val="single" w:sz="4" w:space="0" w:color="auto"/>
            </w:tcBorders>
            <w:vAlign w:val="center"/>
            <w:hideMark/>
          </w:tcPr>
          <w:p w14:paraId="0F23C30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FDF9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F6402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EFC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1C4B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2B546D1E"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0EA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B923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8C64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71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16E5B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C5438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61ADE4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CF507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F4EE8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1E0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D16172" w14:textId="77777777" w:rsidTr="000811C5">
        <w:trPr>
          <w:trHeight w:val="70"/>
        </w:trPr>
        <w:tc>
          <w:tcPr>
            <w:tcW w:w="1556" w:type="dxa"/>
            <w:vMerge/>
            <w:tcBorders>
              <w:left w:val="single" w:sz="4" w:space="0" w:color="auto"/>
              <w:right w:val="single" w:sz="4" w:space="0" w:color="auto"/>
            </w:tcBorders>
            <w:vAlign w:val="center"/>
          </w:tcPr>
          <w:p w14:paraId="01C7567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D3F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83DA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A4B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AB4CB1E" w14:textId="77777777" w:rsidTr="000811C5">
        <w:trPr>
          <w:trHeight w:val="70"/>
        </w:trPr>
        <w:tc>
          <w:tcPr>
            <w:tcW w:w="1556" w:type="dxa"/>
            <w:vMerge/>
            <w:tcBorders>
              <w:left w:val="single" w:sz="4" w:space="0" w:color="auto"/>
              <w:right w:val="single" w:sz="4" w:space="0" w:color="auto"/>
            </w:tcBorders>
            <w:vAlign w:val="center"/>
            <w:hideMark/>
          </w:tcPr>
          <w:p w14:paraId="559423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6BA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E3C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5F8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F65E2E5" w14:textId="77777777" w:rsidTr="000811C5">
        <w:trPr>
          <w:trHeight w:val="70"/>
        </w:trPr>
        <w:tc>
          <w:tcPr>
            <w:tcW w:w="1556" w:type="dxa"/>
            <w:vMerge/>
            <w:tcBorders>
              <w:left w:val="single" w:sz="4" w:space="0" w:color="auto"/>
              <w:right w:val="single" w:sz="4" w:space="0" w:color="auto"/>
            </w:tcBorders>
            <w:vAlign w:val="center"/>
            <w:hideMark/>
          </w:tcPr>
          <w:p w14:paraId="44E109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3657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D7220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1D3C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608FE2" w14:textId="77777777" w:rsidTr="000811C5">
        <w:trPr>
          <w:trHeight w:val="70"/>
        </w:trPr>
        <w:tc>
          <w:tcPr>
            <w:tcW w:w="1556" w:type="dxa"/>
            <w:vMerge/>
            <w:tcBorders>
              <w:left w:val="single" w:sz="4" w:space="0" w:color="auto"/>
              <w:right w:val="single" w:sz="4" w:space="0" w:color="auto"/>
            </w:tcBorders>
            <w:vAlign w:val="center"/>
            <w:hideMark/>
          </w:tcPr>
          <w:p w14:paraId="52BE12C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E2635B" w14:textId="732D8689"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0A93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59921" w14:textId="348F22B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44641E2" w14:textId="77777777" w:rsidTr="000811C5">
        <w:trPr>
          <w:trHeight w:val="70"/>
        </w:trPr>
        <w:tc>
          <w:tcPr>
            <w:tcW w:w="1556" w:type="dxa"/>
            <w:vMerge/>
            <w:tcBorders>
              <w:left w:val="single" w:sz="4" w:space="0" w:color="auto"/>
              <w:right w:val="single" w:sz="4" w:space="0" w:color="auto"/>
            </w:tcBorders>
            <w:vAlign w:val="center"/>
            <w:hideMark/>
          </w:tcPr>
          <w:p w14:paraId="547CA58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E7BA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EBE8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554B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9AF223F"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265A60D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427E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3601EF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55FC8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6622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393968D" w14:textId="77777777" w:rsidTr="000811C5">
        <w:trPr>
          <w:trHeight w:val="70"/>
        </w:trPr>
        <w:tc>
          <w:tcPr>
            <w:tcW w:w="1556" w:type="dxa"/>
            <w:vMerge w:val="restart"/>
            <w:tcBorders>
              <w:left w:val="single" w:sz="4" w:space="0" w:color="auto"/>
              <w:right w:val="single" w:sz="4" w:space="0" w:color="auto"/>
            </w:tcBorders>
            <w:vAlign w:val="center"/>
          </w:tcPr>
          <w:p w14:paraId="6EC17C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FCBEA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D0141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AC5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14067AD" w14:textId="77777777" w:rsidTr="000811C5">
        <w:trPr>
          <w:trHeight w:val="70"/>
        </w:trPr>
        <w:tc>
          <w:tcPr>
            <w:tcW w:w="1556" w:type="dxa"/>
            <w:vMerge/>
            <w:tcBorders>
              <w:left w:val="single" w:sz="4" w:space="0" w:color="auto"/>
              <w:right w:val="single" w:sz="4" w:space="0" w:color="auto"/>
            </w:tcBorders>
            <w:vAlign w:val="center"/>
            <w:hideMark/>
          </w:tcPr>
          <w:p w14:paraId="60037ED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125828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70D44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738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DD769A" w14:textId="77777777" w:rsidTr="000811C5">
        <w:trPr>
          <w:trHeight w:val="70"/>
        </w:trPr>
        <w:tc>
          <w:tcPr>
            <w:tcW w:w="1556" w:type="dxa"/>
            <w:vMerge/>
            <w:tcBorders>
              <w:left w:val="single" w:sz="4" w:space="0" w:color="auto"/>
              <w:right w:val="single" w:sz="4" w:space="0" w:color="auto"/>
            </w:tcBorders>
            <w:vAlign w:val="center"/>
            <w:hideMark/>
          </w:tcPr>
          <w:p w14:paraId="6ED624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4E9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9B15B0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53FD90E7"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ACCF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8E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186AEAB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51BE7E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9B9F5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F3CCF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EE8E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D7A894"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EC57FB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BC3E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8BABA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C7DD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DE3B8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C0A58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9B32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E8F3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6DAEAD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01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B5C3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B5D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84C40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7043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E10A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515C3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DDE84F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589B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24453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4C7B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162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F7D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DA9F0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470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41433C6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F3965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FDBFF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FF2D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C8D0A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20F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BBC75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B710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7BFC04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9E7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1B6B81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0FECD"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09F9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07A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B28B5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87627"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14:paraId="05458C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CC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B6C9D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5CD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065236"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3CAE0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AEC15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02F2F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F276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0315B46" w14:textId="77777777" w:rsidTr="000811C5">
        <w:trPr>
          <w:trHeight w:val="70"/>
        </w:trPr>
        <w:tc>
          <w:tcPr>
            <w:tcW w:w="1648" w:type="dxa"/>
            <w:gridSpan w:val="2"/>
            <w:vMerge/>
            <w:tcBorders>
              <w:left w:val="single" w:sz="4" w:space="0" w:color="auto"/>
              <w:right w:val="single" w:sz="4" w:space="0" w:color="auto"/>
            </w:tcBorders>
            <w:vAlign w:val="center"/>
            <w:hideMark/>
          </w:tcPr>
          <w:p w14:paraId="2B8CAE4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F065F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29B4FF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829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CDC123" w14:textId="77777777" w:rsidTr="000811C5">
        <w:trPr>
          <w:trHeight w:val="70"/>
        </w:trPr>
        <w:tc>
          <w:tcPr>
            <w:tcW w:w="1648" w:type="dxa"/>
            <w:gridSpan w:val="2"/>
            <w:vMerge/>
            <w:tcBorders>
              <w:left w:val="single" w:sz="4" w:space="0" w:color="auto"/>
              <w:right w:val="single" w:sz="4" w:space="0" w:color="auto"/>
            </w:tcBorders>
            <w:vAlign w:val="center"/>
            <w:hideMark/>
          </w:tcPr>
          <w:p w14:paraId="60876CC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6654B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70DC68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664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5DB9BA" w14:textId="77777777" w:rsidTr="000811C5">
        <w:trPr>
          <w:trHeight w:val="70"/>
        </w:trPr>
        <w:tc>
          <w:tcPr>
            <w:tcW w:w="1648" w:type="dxa"/>
            <w:gridSpan w:val="2"/>
            <w:vMerge/>
            <w:tcBorders>
              <w:left w:val="single" w:sz="4" w:space="0" w:color="auto"/>
              <w:right w:val="single" w:sz="4" w:space="0" w:color="auto"/>
            </w:tcBorders>
            <w:vAlign w:val="center"/>
            <w:hideMark/>
          </w:tcPr>
          <w:p w14:paraId="4C770BB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0A62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F6EA0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B663C"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8A219BC" w14:textId="77777777" w:rsidTr="000811C5">
        <w:trPr>
          <w:trHeight w:val="70"/>
        </w:trPr>
        <w:tc>
          <w:tcPr>
            <w:tcW w:w="1648" w:type="dxa"/>
            <w:gridSpan w:val="2"/>
            <w:vMerge/>
            <w:tcBorders>
              <w:left w:val="single" w:sz="4" w:space="0" w:color="auto"/>
              <w:bottom w:val="single" w:sz="4" w:space="0" w:color="auto"/>
              <w:right w:val="single" w:sz="4" w:space="0" w:color="auto"/>
            </w:tcBorders>
            <w:vAlign w:val="center"/>
          </w:tcPr>
          <w:p w14:paraId="58AAFBA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85CC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1378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45F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C6F2EA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20A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1F7B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EB2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7C4399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E76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E548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2DFCA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30DB0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8E1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DFA44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D07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E3B5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3901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8EC442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FF29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2FA47CE6" w14:textId="77777777" w:rsidR="005B3300" w:rsidRPr="00C25669" w:rsidRDefault="005B3300" w:rsidP="005B3300">
      <w:pPr>
        <w:rPr>
          <w:rFonts w:eastAsia="SimSun"/>
          <w:lang w:eastAsia="zh-CN"/>
        </w:rPr>
      </w:pPr>
    </w:p>
    <w:p w14:paraId="5458559A"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2FD4B2C8" w14:textId="77777777" w:rsidTr="000811C5">
        <w:trPr>
          <w:jc w:val="center"/>
        </w:trPr>
        <w:tc>
          <w:tcPr>
            <w:tcW w:w="1984" w:type="dxa"/>
            <w:tcBorders>
              <w:bottom w:val="nil"/>
            </w:tcBorders>
          </w:tcPr>
          <w:p w14:paraId="5BD8CAD0"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6E96D8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41C617C"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5CA5DF8" w14:textId="77777777" w:rsidTr="000811C5">
        <w:trPr>
          <w:cantSplit/>
          <w:jc w:val="center"/>
        </w:trPr>
        <w:tc>
          <w:tcPr>
            <w:tcW w:w="1984" w:type="dxa"/>
          </w:tcPr>
          <w:p w14:paraId="0DDB693E"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3561270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6B23C1B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776C4BC9" w14:textId="77777777" w:rsidTr="000811C5">
        <w:trPr>
          <w:cantSplit/>
          <w:jc w:val="center"/>
        </w:trPr>
        <w:tc>
          <w:tcPr>
            <w:tcW w:w="1984" w:type="dxa"/>
          </w:tcPr>
          <w:p w14:paraId="4F83D5A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A72F7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1BD5E2D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10A45DA0"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A8837E" w14:textId="77777777" w:rsidR="005B3300" w:rsidRPr="00C25669" w:rsidRDefault="005B3300" w:rsidP="00570040">
      <w:pPr>
        <w:pStyle w:val="Heading6"/>
      </w:pPr>
      <w:bookmarkStart w:id="512" w:name="_Toc107234768"/>
      <w:bookmarkStart w:id="513" w:name="_Toc107419738"/>
      <w:bookmarkStart w:id="514" w:name="_Toc107477034"/>
      <w:bookmarkStart w:id="515" w:name="_Toc114565881"/>
      <w:bookmarkStart w:id="516" w:name="_Toc123936188"/>
      <w:bookmarkStart w:id="517" w:name="_Toc124377203"/>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bookmarkEnd w:id="512"/>
      <w:bookmarkEnd w:id="513"/>
      <w:bookmarkEnd w:id="514"/>
      <w:bookmarkEnd w:id="515"/>
      <w:bookmarkEnd w:id="516"/>
      <w:bookmarkEnd w:id="517"/>
    </w:p>
    <w:p w14:paraId="37C92D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BDE82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6253BF7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1E5CBE4" w14:textId="77777777" w:rsidR="005B3300" w:rsidRPr="00C25669" w:rsidRDefault="005B3300" w:rsidP="00383740">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14:paraId="27CBCD7C" w14:textId="77777777" w:rsidR="005B3300" w:rsidRPr="00C25669" w:rsidRDefault="005B3300" w:rsidP="00383740">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14:paraId="5096D7DA" w14:textId="77777777" w:rsidR="005B3300" w:rsidRPr="00C25669" w:rsidRDefault="005B3300" w:rsidP="00383740">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45E39CD0" w14:textId="77777777" w:rsidR="005B3300" w:rsidRPr="00C25669" w:rsidRDefault="005B3300" w:rsidP="005B3300">
      <w:r w:rsidRPr="00C25669">
        <w:t>The requirements only apply for sub-bands of full size and the random scheduling across the sub-bands is done by selecting a new sub-band in each TTI for FDD.</w:t>
      </w:r>
    </w:p>
    <w:p w14:paraId="4803B081" w14:textId="77777777" w:rsidR="005B3300" w:rsidRPr="00C25669" w:rsidRDefault="005B3300" w:rsidP="005B3300">
      <w:pPr>
        <w:rPr>
          <w:lang w:eastAsia="zh-CN"/>
        </w:rPr>
      </w:pPr>
    </w:p>
    <w:p w14:paraId="50970FA4" w14:textId="77777777"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D09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FEB0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2968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08E7C5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45B27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074BA70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C068C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8078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086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F8D590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2DC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E226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8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6BD7BC1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9D90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CE9C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9E5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023FC0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6F71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525DF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7EB85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515D1A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BCF3A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57FF81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332215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86ED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11D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99536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1BA57F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D694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C00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72EAC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E56D2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08F1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D1B9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572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0018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DF013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3F48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FC0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5BCF193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D2CF0B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01BA4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2F6A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0D6DB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CF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074175B" w14:textId="77777777" w:rsidTr="000811C5">
        <w:trPr>
          <w:trHeight w:val="70"/>
        </w:trPr>
        <w:tc>
          <w:tcPr>
            <w:tcW w:w="1556" w:type="dxa"/>
            <w:vMerge/>
            <w:tcBorders>
              <w:left w:val="single" w:sz="4" w:space="0" w:color="auto"/>
              <w:right w:val="single" w:sz="4" w:space="0" w:color="auto"/>
            </w:tcBorders>
            <w:vAlign w:val="center"/>
            <w:hideMark/>
          </w:tcPr>
          <w:p w14:paraId="3307CEE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8CE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2C7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4D24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A48D26F" w14:textId="77777777" w:rsidTr="000811C5">
        <w:trPr>
          <w:trHeight w:val="70"/>
        </w:trPr>
        <w:tc>
          <w:tcPr>
            <w:tcW w:w="1556" w:type="dxa"/>
            <w:vMerge/>
            <w:tcBorders>
              <w:left w:val="single" w:sz="4" w:space="0" w:color="auto"/>
              <w:right w:val="single" w:sz="4" w:space="0" w:color="auto"/>
            </w:tcBorders>
            <w:vAlign w:val="center"/>
            <w:hideMark/>
          </w:tcPr>
          <w:p w14:paraId="60B0D9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500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1A09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B98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37A8F8F" w14:textId="77777777" w:rsidTr="000811C5">
        <w:trPr>
          <w:trHeight w:val="70"/>
        </w:trPr>
        <w:tc>
          <w:tcPr>
            <w:tcW w:w="1556" w:type="dxa"/>
            <w:vMerge/>
            <w:tcBorders>
              <w:left w:val="single" w:sz="4" w:space="0" w:color="auto"/>
              <w:right w:val="single" w:sz="4" w:space="0" w:color="auto"/>
            </w:tcBorders>
            <w:vAlign w:val="center"/>
            <w:hideMark/>
          </w:tcPr>
          <w:p w14:paraId="06BDCB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370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45ED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779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03160C8" w14:textId="77777777" w:rsidTr="000811C5">
        <w:trPr>
          <w:trHeight w:val="70"/>
        </w:trPr>
        <w:tc>
          <w:tcPr>
            <w:tcW w:w="1556" w:type="dxa"/>
            <w:vMerge/>
            <w:tcBorders>
              <w:left w:val="single" w:sz="4" w:space="0" w:color="auto"/>
              <w:right w:val="single" w:sz="4" w:space="0" w:color="auto"/>
            </w:tcBorders>
            <w:vAlign w:val="center"/>
            <w:hideMark/>
          </w:tcPr>
          <w:p w14:paraId="2FE213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086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57713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EC6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553E4C" w14:textId="77777777" w:rsidTr="000811C5">
        <w:trPr>
          <w:trHeight w:val="70"/>
        </w:trPr>
        <w:tc>
          <w:tcPr>
            <w:tcW w:w="1556" w:type="dxa"/>
            <w:vMerge/>
            <w:tcBorders>
              <w:left w:val="single" w:sz="4" w:space="0" w:color="auto"/>
              <w:right w:val="single" w:sz="4" w:space="0" w:color="auto"/>
            </w:tcBorders>
            <w:vAlign w:val="center"/>
            <w:hideMark/>
          </w:tcPr>
          <w:p w14:paraId="415ABB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D494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4EAE9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C38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3F8B6DA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2439272"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5F9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3F64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06003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43F14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087D2E8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62FAA9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543EF2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39A7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0EDAC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F3B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14:paraId="12AA4E12" w14:textId="77777777" w:rsidTr="000811C5">
        <w:trPr>
          <w:trHeight w:val="70"/>
        </w:trPr>
        <w:tc>
          <w:tcPr>
            <w:tcW w:w="1556" w:type="dxa"/>
            <w:vMerge/>
            <w:tcBorders>
              <w:left w:val="single" w:sz="4" w:space="0" w:color="auto"/>
              <w:right w:val="single" w:sz="4" w:space="0" w:color="auto"/>
            </w:tcBorders>
            <w:vAlign w:val="center"/>
          </w:tcPr>
          <w:p w14:paraId="456FC8A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71FB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D3AD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6E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6542639" w14:textId="77777777" w:rsidTr="000811C5">
        <w:trPr>
          <w:trHeight w:val="70"/>
        </w:trPr>
        <w:tc>
          <w:tcPr>
            <w:tcW w:w="1556" w:type="dxa"/>
            <w:vMerge/>
            <w:tcBorders>
              <w:left w:val="single" w:sz="4" w:space="0" w:color="auto"/>
              <w:right w:val="single" w:sz="4" w:space="0" w:color="auto"/>
            </w:tcBorders>
            <w:vAlign w:val="center"/>
            <w:hideMark/>
          </w:tcPr>
          <w:p w14:paraId="2A81D43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B72D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53BA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E392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8FEC317" w14:textId="77777777" w:rsidTr="000811C5">
        <w:trPr>
          <w:trHeight w:val="70"/>
        </w:trPr>
        <w:tc>
          <w:tcPr>
            <w:tcW w:w="1556" w:type="dxa"/>
            <w:vMerge/>
            <w:tcBorders>
              <w:left w:val="single" w:sz="4" w:space="0" w:color="auto"/>
              <w:right w:val="single" w:sz="4" w:space="0" w:color="auto"/>
            </w:tcBorders>
            <w:vAlign w:val="center"/>
            <w:hideMark/>
          </w:tcPr>
          <w:p w14:paraId="254B3F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CA80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AD54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02B0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1FB089C" w14:textId="77777777" w:rsidTr="000811C5">
        <w:trPr>
          <w:trHeight w:val="70"/>
        </w:trPr>
        <w:tc>
          <w:tcPr>
            <w:tcW w:w="1556" w:type="dxa"/>
            <w:vMerge/>
            <w:tcBorders>
              <w:left w:val="single" w:sz="4" w:space="0" w:color="auto"/>
              <w:right w:val="single" w:sz="4" w:space="0" w:color="auto"/>
            </w:tcBorders>
            <w:vAlign w:val="center"/>
            <w:hideMark/>
          </w:tcPr>
          <w:p w14:paraId="608F419D"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D51267" w14:textId="744F2148"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2FE8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97CB" w14:textId="1ABCB84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AE7A5D0" w14:textId="77777777" w:rsidTr="000811C5">
        <w:trPr>
          <w:trHeight w:val="70"/>
        </w:trPr>
        <w:tc>
          <w:tcPr>
            <w:tcW w:w="1556" w:type="dxa"/>
            <w:vMerge/>
            <w:tcBorders>
              <w:left w:val="single" w:sz="4" w:space="0" w:color="auto"/>
              <w:right w:val="single" w:sz="4" w:space="0" w:color="auto"/>
            </w:tcBorders>
            <w:vAlign w:val="center"/>
            <w:hideMark/>
          </w:tcPr>
          <w:p w14:paraId="5686158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F583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7C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90D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17EA594"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3D0E57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FFC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5A7F9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48B5C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2C86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5E847E6" w14:textId="77777777" w:rsidTr="000811C5">
        <w:trPr>
          <w:trHeight w:val="70"/>
        </w:trPr>
        <w:tc>
          <w:tcPr>
            <w:tcW w:w="1556" w:type="dxa"/>
            <w:vMerge w:val="restart"/>
            <w:tcBorders>
              <w:left w:val="single" w:sz="4" w:space="0" w:color="auto"/>
              <w:right w:val="single" w:sz="4" w:space="0" w:color="auto"/>
            </w:tcBorders>
            <w:vAlign w:val="center"/>
          </w:tcPr>
          <w:p w14:paraId="02A305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DEE2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75151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737E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27332C33" w14:textId="77777777" w:rsidTr="000811C5">
        <w:trPr>
          <w:trHeight w:val="70"/>
        </w:trPr>
        <w:tc>
          <w:tcPr>
            <w:tcW w:w="1556" w:type="dxa"/>
            <w:vMerge/>
            <w:tcBorders>
              <w:left w:val="single" w:sz="4" w:space="0" w:color="auto"/>
              <w:right w:val="single" w:sz="4" w:space="0" w:color="auto"/>
            </w:tcBorders>
            <w:vAlign w:val="center"/>
            <w:hideMark/>
          </w:tcPr>
          <w:p w14:paraId="5B1B181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947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CC1D56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4D60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C50464F" w14:textId="77777777" w:rsidTr="000811C5">
        <w:trPr>
          <w:trHeight w:val="70"/>
        </w:trPr>
        <w:tc>
          <w:tcPr>
            <w:tcW w:w="1556" w:type="dxa"/>
            <w:vMerge/>
            <w:tcBorders>
              <w:left w:val="single" w:sz="4" w:space="0" w:color="auto"/>
              <w:right w:val="single" w:sz="4" w:space="0" w:color="auto"/>
            </w:tcBorders>
            <w:vAlign w:val="center"/>
            <w:hideMark/>
          </w:tcPr>
          <w:p w14:paraId="713364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AB7F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5D3B7C5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E1E64B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F0A4F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A00E4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72873AC"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EA604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A31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1F95C8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5ECF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DE2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6503D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A2F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41BEDF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4502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6E1EF9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300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39FDC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8E5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F5A50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602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57FFA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853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B5554F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CE9F0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FB7C4A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037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A20D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A96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5F3D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FE70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93AB77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C0A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B2A69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C497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080600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9D1F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C5D8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C4E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0CCF68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57D7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9ECD54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0141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86E6C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544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820A3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DC0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4B90D4B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B43D8" w14:textId="338315A9"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542B4">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7695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F11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784CF16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E4F4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74DB0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03227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54B91B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D72BDB"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6BBA46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403F8"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1D2CD24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5693FA"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077CD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3BB15"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4706ED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C7F64"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80016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655F4"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4EFC7AFC"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20DB93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FBD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FB8D7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E1B5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FE6FBD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C1E5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A0A5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4EAA4E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4C5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8695574" w14:textId="77777777" w:rsidTr="000811C5">
        <w:trPr>
          <w:trHeight w:val="70"/>
        </w:trPr>
        <w:tc>
          <w:tcPr>
            <w:tcW w:w="1648" w:type="dxa"/>
            <w:gridSpan w:val="2"/>
            <w:vMerge/>
            <w:tcBorders>
              <w:left w:val="single" w:sz="4" w:space="0" w:color="auto"/>
              <w:right w:val="single" w:sz="4" w:space="0" w:color="auto"/>
            </w:tcBorders>
            <w:hideMark/>
          </w:tcPr>
          <w:p w14:paraId="4B5716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FE99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04374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0C81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55FBDA" w14:textId="77777777" w:rsidTr="000811C5">
        <w:trPr>
          <w:trHeight w:val="70"/>
        </w:trPr>
        <w:tc>
          <w:tcPr>
            <w:tcW w:w="1648" w:type="dxa"/>
            <w:gridSpan w:val="2"/>
            <w:vMerge/>
            <w:tcBorders>
              <w:left w:val="single" w:sz="4" w:space="0" w:color="auto"/>
              <w:right w:val="single" w:sz="4" w:space="0" w:color="auto"/>
            </w:tcBorders>
            <w:hideMark/>
          </w:tcPr>
          <w:p w14:paraId="3C000BF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8D818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525B7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7C6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D08399" w14:textId="77777777" w:rsidTr="000811C5">
        <w:trPr>
          <w:trHeight w:val="70"/>
        </w:trPr>
        <w:tc>
          <w:tcPr>
            <w:tcW w:w="1648" w:type="dxa"/>
            <w:gridSpan w:val="2"/>
            <w:vMerge/>
            <w:tcBorders>
              <w:left w:val="single" w:sz="4" w:space="0" w:color="auto"/>
              <w:right w:val="single" w:sz="4" w:space="0" w:color="auto"/>
            </w:tcBorders>
            <w:hideMark/>
          </w:tcPr>
          <w:p w14:paraId="39ABC99D"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269C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0808D5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A6C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44D30BC"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A5539A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290C6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71853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58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E684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536B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60FFF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48E4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037BA1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04BF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1EFD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DB5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2BA991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3D5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D407B4E"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752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4D0A3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12C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B74704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5711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5312A523" w14:textId="77777777" w:rsidR="005B3300" w:rsidRPr="00C25669" w:rsidRDefault="005B3300" w:rsidP="005B3300">
      <w:pPr>
        <w:rPr>
          <w:rFonts w:eastAsia="SimSun"/>
          <w:lang w:eastAsia="zh-CN"/>
        </w:rPr>
      </w:pPr>
    </w:p>
    <w:p w14:paraId="0D560AFB" w14:textId="77777777"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681A39A3" w14:textId="77777777" w:rsidTr="000811C5">
        <w:trPr>
          <w:jc w:val="center"/>
        </w:trPr>
        <w:tc>
          <w:tcPr>
            <w:tcW w:w="1984" w:type="dxa"/>
            <w:tcBorders>
              <w:bottom w:val="nil"/>
            </w:tcBorders>
          </w:tcPr>
          <w:p w14:paraId="38EFFBCD"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699BBF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7064F3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3C79A4E3" w14:textId="77777777" w:rsidTr="000811C5">
        <w:trPr>
          <w:cantSplit/>
          <w:jc w:val="center"/>
        </w:trPr>
        <w:tc>
          <w:tcPr>
            <w:tcW w:w="1984" w:type="dxa"/>
          </w:tcPr>
          <w:p w14:paraId="51220CB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224D9A0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161B9D9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5B1A217B" w14:textId="77777777" w:rsidTr="000811C5">
        <w:trPr>
          <w:cantSplit/>
          <w:jc w:val="center"/>
        </w:trPr>
        <w:tc>
          <w:tcPr>
            <w:tcW w:w="1984" w:type="dxa"/>
          </w:tcPr>
          <w:p w14:paraId="21B77C0C"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71E9B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C34A7E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7D386FCE" w14:textId="77777777" w:rsidTr="000811C5">
        <w:trPr>
          <w:cantSplit/>
          <w:jc w:val="center"/>
        </w:trPr>
        <w:tc>
          <w:tcPr>
            <w:tcW w:w="1984" w:type="dxa"/>
          </w:tcPr>
          <w:p w14:paraId="1483605A"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F14090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0EAC25F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79262932" w14:textId="63C5B337" w:rsidR="005B3300" w:rsidRDefault="005B3300" w:rsidP="005B3300">
      <w:pPr>
        <w:rPr>
          <w:rFonts w:eastAsia="SimSun"/>
          <w:lang w:eastAsia="zh-CN"/>
        </w:rPr>
      </w:pPr>
    </w:p>
    <w:p w14:paraId="4375263C" w14:textId="77777777" w:rsidR="00E516F6" w:rsidRPr="00E965C4" w:rsidRDefault="00E516F6" w:rsidP="00146CB6">
      <w:pPr>
        <w:pStyle w:val="Heading6"/>
      </w:pPr>
      <w:bookmarkStart w:id="518" w:name="_Toc106737410"/>
      <w:bookmarkStart w:id="519" w:name="_Toc107233177"/>
      <w:bookmarkStart w:id="520" w:name="_Toc107234769"/>
      <w:bookmarkStart w:id="521" w:name="_Toc107419739"/>
      <w:bookmarkStart w:id="522" w:name="_Toc107477035"/>
      <w:bookmarkStart w:id="523" w:name="_Toc114565882"/>
      <w:bookmarkStart w:id="524" w:name="_Toc123936189"/>
      <w:bookmarkStart w:id="525"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518"/>
      <w:bookmarkEnd w:id="519"/>
      <w:bookmarkEnd w:id="520"/>
      <w:bookmarkEnd w:id="521"/>
      <w:bookmarkEnd w:id="522"/>
      <w:bookmarkEnd w:id="523"/>
      <w:bookmarkEnd w:id="524"/>
      <w:bookmarkEnd w:id="525"/>
    </w:p>
    <w:p w14:paraId="00489C46" w14:textId="77777777" w:rsidR="00E516F6" w:rsidRDefault="00E516F6" w:rsidP="00E516F6">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C9FE00D" w14:textId="77777777" w:rsidR="00E516F6" w:rsidRDefault="00E516F6" w:rsidP="00E516F6">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1C633C86" w14:textId="77777777" w:rsidR="00E516F6" w:rsidRPr="00310FBC" w:rsidRDefault="00E516F6" w:rsidP="00E516F6">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2615B4D3" w14:textId="77777777" w:rsidR="00E516F6" w:rsidRPr="00310FBC" w:rsidRDefault="00E516F6" w:rsidP="00E516F6">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C6DBD2" w14:textId="77777777" w:rsidR="00E516F6" w:rsidRDefault="00E516F6" w:rsidP="00E516F6">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E516F6" w:rsidRPr="00661924" w14:paraId="217D713F" w14:textId="77777777" w:rsidTr="0092474A">
        <w:trPr>
          <w:trHeight w:val="70"/>
        </w:trPr>
        <w:tc>
          <w:tcPr>
            <w:tcW w:w="3573" w:type="dxa"/>
            <w:gridSpan w:val="3"/>
            <w:vMerge w:val="restart"/>
            <w:vAlign w:val="center"/>
            <w:hideMark/>
          </w:tcPr>
          <w:p w14:paraId="4CEBC09C" w14:textId="77777777" w:rsidR="00E516F6" w:rsidRPr="00661924" w:rsidRDefault="00E516F6" w:rsidP="00AD5763">
            <w:pPr>
              <w:pStyle w:val="TAH"/>
            </w:pPr>
            <w:r w:rsidRPr="00661924">
              <w:lastRenderedPageBreak/>
              <w:t>Parameter</w:t>
            </w:r>
          </w:p>
        </w:tc>
        <w:tc>
          <w:tcPr>
            <w:tcW w:w="720" w:type="dxa"/>
            <w:vMerge w:val="restart"/>
            <w:vAlign w:val="center"/>
            <w:hideMark/>
          </w:tcPr>
          <w:p w14:paraId="0B48F8CB" w14:textId="77777777" w:rsidR="00E516F6" w:rsidRPr="00661924" w:rsidRDefault="00E516F6" w:rsidP="00AD5763">
            <w:pPr>
              <w:pStyle w:val="TAH"/>
            </w:pPr>
            <w:r w:rsidRPr="00661924">
              <w:t>Unit</w:t>
            </w:r>
          </w:p>
        </w:tc>
        <w:tc>
          <w:tcPr>
            <w:tcW w:w="5310" w:type="dxa"/>
            <w:gridSpan w:val="2"/>
            <w:vAlign w:val="center"/>
          </w:tcPr>
          <w:p w14:paraId="097D283D" w14:textId="77777777" w:rsidR="00E516F6" w:rsidRPr="00661924" w:rsidRDefault="00E516F6" w:rsidP="00AD5763">
            <w:pPr>
              <w:pStyle w:val="TAH"/>
            </w:pPr>
            <w:r>
              <w:t>Test1</w:t>
            </w:r>
          </w:p>
        </w:tc>
      </w:tr>
      <w:tr w:rsidR="00E516F6" w:rsidRPr="00661924" w14:paraId="4A557DDE" w14:textId="77777777" w:rsidTr="009538C8">
        <w:trPr>
          <w:trHeight w:val="70"/>
        </w:trPr>
        <w:tc>
          <w:tcPr>
            <w:tcW w:w="3573" w:type="dxa"/>
            <w:gridSpan w:val="3"/>
            <w:vMerge/>
            <w:vAlign w:val="center"/>
          </w:tcPr>
          <w:p w14:paraId="646E437E" w14:textId="77777777" w:rsidR="00E516F6" w:rsidRPr="00661924" w:rsidRDefault="00E516F6" w:rsidP="00AD5763">
            <w:pPr>
              <w:pStyle w:val="TAH"/>
            </w:pPr>
          </w:p>
        </w:tc>
        <w:tc>
          <w:tcPr>
            <w:tcW w:w="720" w:type="dxa"/>
            <w:vMerge/>
            <w:vAlign w:val="center"/>
          </w:tcPr>
          <w:p w14:paraId="75202F28" w14:textId="77777777" w:rsidR="00E516F6" w:rsidRPr="00661924" w:rsidRDefault="00E516F6" w:rsidP="00AD5763">
            <w:pPr>
              <w:pStyle w:val="TAH"/>
            </w:pPr>
          </w:p>
        </w:tc>
        <w:tc>
          <w:tcPr>
            <w:tcW w:w="2601" w:type="dxa"/>
            <w:vAlign w:val="center"/>
          </w:tcPr>
          <w:p w14:paraId="6EBE116E" w14:textId="77777777" w:rsidR="00E516F6" w:rsidRDefault="00E516F6" w:rsidP="00AD5763">
            <w:pPr>
              <w:pStyle w:val="TAH"/>
            </w:pPr>
            <w:r>
              <w:t>Cell 1</w:t>
            </w:r>
          </w:p>
        </w:tc>
        <w:tc>
          <w:tcPr>
            <w:tcW w:w="2709" w:type="dxa"/>
          </w:tcPr>
          <w:p w14:paraId="0CAFAB90" w14:textId="77777777" w:rsidR="00E516F6" w:rsidRDefault="00E516F6" w:rsidP="00AD5763">
            <w:pPr>
              <w:pStyle w:val="TAH"/>
            </w:pPr>
            <w:r>
              <w:t>Cell 2</w:t>
            </w:r>
          </w:p>
        </w:tc>
      </w:tr>
      <w:tr w:rsidR="00E516F6" w:rsidRPr="00661924" w14:paraId="283CF533" w14:textId="77777777" w:rsidTr="009538C8">
        <w:trPr>
          <w:trHeight w:val="70"/>
        </w:trPr>
        <w:tc>
          <w:tcPr>
            <w:tcW w:w="3573" w:type="dxa"/>
            <w:gridSpan w:val="3"/>
            <w:vAlign w:val="center"/>
            <w:hideMark/>
          </w:tcPr>
          <w:p w14:paraId="4CCA7D39" w14:textId="77777777" w:rsidR="00E516F6" w:rsidRPr="00661924" w:rsidRDefault="00E516F6" w:rsidP="00E516F6">
            <w:pPr>
              <w:pStyle w:val="TAL"/>
            </w:pPr>
            <w:r w:rsidRPr="00661924">
              <w:t>Bandwidth</w:t>
            </w:r>
          </w:p>
        </w:tc>
        <w:tc>
          <w:tcPr>
            <w:tcW w:w="720" w:type="dxa"/>
            <w:vAlign w:val="center"/>
            <w:hideMark/>
          </w:tcPr>
          <w:p w14:paraId="0F32C9CE" w14:textId="77777777" w:rsidR="00E516F6" w:rsidRPr="00661924" w:rsidRDefault="00E516F6" w:rsidP="00E516F6">
            <w:pPr>
              <w:pStyle w:val="TAC"/>
            </w:pPr>
            <w:r w:rsidRPr="00661924">
              <w:t>MHz</w:t>
            </w:r>
          </w:p>
        </w:tc>
        <w:tc>
          <w:tcPr>
            <w:tcW w:w="2601" w:type="dxa"/>
            <w:vAlign w:val="center"/>
          </w:tcPr>
          <w:p w14:paraId="2A748C00" w14:textId="77777777" w:rsidR="00E516F6" w:rsidRPr="00661924" w:rsidRDefault="00E516F6" w:rsidP="00E516F6">
            <w:pPr>
              <w:pStyle w:val="TAC"/>
            </w:pPr>
            <w:r>
              <w:t>10</w:t>
            </w:r>
          </w:p>
        </w:tc>
        <w:tc>
          <w:tcPr>
            <w:tcW w:w="2709" w:type="dxa"/>
            <w:vAlign w:val="center"/>
          </w:tcPr>
          <w:p w14:paraId="542B9D43" w14:textId="77777777" w:rsidR="00E516F6" w:rsidRPr="00661924" w:rsidRDefault="00E516F6" w:rsidP="00E516F6">
            <w:pPr>
              <w:pStyle w:val="TAC"/>
            </w:pPr>
            <w:r>
              <w:t>10</w:t>
            </w:r>
          </w:p>
        </w:tc>
      </w:tr>
      <w:tr w:rsidR="00E516F6" w:rsidRPr="00661924" w14:paraId="01F34795" w14:textId="77777777" w:rsidTr="009538C8">
        <w:trPr>
          <w:trHeight w:val="70"/>
        </w:trPr>
        <w:tc>
          <w:tcPr>
            <w:tcW w:w="3573" w:type="dxa"/>
            <w:gridSpan w:val="3"/>
            <w:vAlign w:val="center"/>
            <w:hideMark/>
          </w:tcPr>
          <w:p w14:paraId="4597618B" w14:textId="77777777" w:rsidR="00E516F6" w:rsidRPr="00661924" w:rsidRDefault="00E516F6" w:rsidP="00E516F6">
            <w:pPr>
              <w:pStyle w:val="TAL"/>
            </w:pPr>
            <w:r w:rsidRPr="00661924">
              <w:t>Duplex Mode</w:t>
            </w:r>
          </w:p>
        </w:tc>
        <w:tc>
          <w:tcPr>
            <w:tcW w:w="720" w:type="dxa"/>
            <w:vAlign w:val="center"/>
          </w:tcPr>
          <w:p w14:paraId="5B85FE4A" w14:textId="77777777" w:rsidR="00E516F6" w:rsidRPr="00661924" w:rsidRDefault="00E516F6" w:rsidP="00E516F6">
            <w:pPr>
              <w:pStyle w:val="TAC"/>
            </w:pPr>
          </w:p>
        </w:tc>
        <w:tc>
          <w:tcPr>
            <w:tcW w:w="2601" w:type="dxa"/>
            <w:vAlign w:val="center"/>
          </w:tcPr>
          <w:p w14:paraId="3E795332" w14:textId="77777777" w:rsidR="00E516F6" w:rsidRPr="00661924" w:rsidRDefault="00E516F6" w:rsidP="00E516F6">
            <w:pPr>
              <w:pStyle w:val="TAC"/>
            </w:pPr>
            <w:r>
              <w:t>FDD</w:t>
            </w:r>
          </w:p>
        </w:tc>
        <w:tc>
          <w:tcPr>
            <w:tcW w:w="2709" w:type="dxa"/>
            <w:vAlign w:val="center"/>
          </w:tcPr>
          <w:p w14:paraId="4F7977BC" w14:textId="77777777" w:rsidR="00E516F6" w:rsidRPr="00661924" w:rsidRDefault="00E516F6" w:rsidP="00E516F6">
            <w:pPr>
              <w:pStyle w:val="TAC"/>
            </w:pPr>
            <w:r>
              <w:t>FDD</w:t>
            </w:r>
          </w:p>
        </w:tc>
      </w:tr>
      <w:tr w:rsidR="00E516F6" w:rsidRPr="00661924" w14:paraId="08FA6CCC" w14:textId="77777777" w:rsidTr="009538C8">
        <w:trPr>
          <w:trHeight w:val="70"/>
        </w:trPr>
        <w:tc>
          <w:tcPr>
            <w:tcW w:w="3573" w:type="dxa"/>
            <w:gridSpan w:val="3"/>
            <w:vAlign w:val="center"/>
          </w:tcPr>
          <w:p w14:paraId="6D0DE243" w14:textId="77777777" w:rsidR="00E516F6" w:rsidRPr="00661924" w:rsidRDefault="00E516F6" w:rsidP="00E516F6">
            <w:pPr>
              <w:pStyle w:val="TAL"/>
              <w:rPr>
                <w:rFonts w:eastAsia="?? ??"/>
              </w:rPr>
            </w:pPr>
            <w:r w:rsidRPr="00661924">
              <w:t>Subcarrier spacing</w:t>
            </w:r>
          </w:p>
        </w:tc>
        <w:tc>
          <w:tcPr>
            <w:tcW w:w="720" w:type="dxa"/>
            <w:vAlign w:val="center"/>
          </w:tcPr>
          <w:p w14:paraId="48AE1AF4" w14:textId="77777777" w:rsidR="00E516F6" w:rsidRPr="00661924" w:rsidRDefault="00E516F6" w:rsidP="00E516F6">
            <w:pPr>
              <w:pStyle w:val="TAC"/>
            </w:pPr>
            <w:r w:rsidRPr="00661924">
              <w:t>kHz</w:t>
            </w:r>
          </w:p>
        </w:tc>
        <w:tc>
          <w:tcPr>
            <w:tcW w:w="2601" w:type="dxa"/>
            <w:vAlign w:val="center"/>
          </w:tcPr>
          <w:p w14:paraId="5A4CE1B9" w14:textId="77777777" w:rsidR="00E516F6" w:rsidRPr="00661924" w:rsidRDefault="00E516F6" w:rsidP="00E516F6">
            <w:pPr>
              <w:pStyle w:val="TAC"/>
            </w:pPr>
            <w:r>
              <w:t>15</w:t>
            </w:r>
          </w:p>
        </w:tc>
        <w:tc>
          <w:tcPr>
            <w:tcW w:w="2709" w:type="dxa"/>
            <w:vAlign w:val="center"/>
          </w:tcPr>
          <w:p w14:paraId="527C634D" w14:textId="77777777" w:rsidR="00E516F6" w:rsidRPr="00661924" w:rsidRDefault="00E516F6" w:rsidP="00E516F6">
            <w:pPr>
              <w:pStyle w:val="TAC"/>
            </w:pPr>
            <w:r>
              <w:t>15</w:t>
            </w:r>
          </w:p>
        </w:tc>
      </w:tr>
      <w:tr w:rsidR="00E516F6" w:rsidRPr="00661924" w14:paraId="7111811C" w14:textId="77777777" w:rsidTr="009538C8">
        <w:trPr>
          <w:trHeight w:val="70"/>
        </w:trPr>
        <w:tc>
          <w:tcPr>
            <w:tcW w:w="3573" w:type="dxa"/>
            <w:gridSpan w:val="3"/>
            <w:vAlign w:val="center"/>
            <w:hideMark/>
          </w:tcPr>
          <w:p w14:paraId="0A2C9033" w14:textId="77777777" w:rsidR="00E516F6" w:rsidRPr="009405D8" w:rsidRDefault="00E516F6" w:rsidP="00E516F6">
            <w:pPr>
              <w:pStyle w:val="TAL"/>
            </w:pPr>
            <w:r w:rsidRPr="009405D8">
              <w:rPr>
                <w:rFonts w:eastAsia="?? ??"/>
              </w:rPr>
              <w:t>SINR</w:t>
            </w:r>
          </w:p>
        </w:tc>
        <w:tc>
          <w:tcPr>
            <w:tcW w:w="720" w:type="dxa"/>
            <w:vAlign w:val="center"/>
            <w:hideMark/>
          </w:tcPr>
          <w:p w14:paraId="6AA4AFF1" w14:textId="77777777" w:rsidR="00E516F6" w:rsidRPr="009405D8" w:rsidRDefault="00E516F6" w:rsidP="00E516F6">
            <w:pPr>
              <w:pStyle w:val="TAC"/>
            </w:pPr>
            <w:r w:rsidRPr="009405D8">
              <w:t>dB</w:t>
            </w:r>
          </w:p>
        </w:tc>
        <w:tc>
          <w:tcPr>
            <w:tcW w:w="2601" w:type="dxa"/>
            <w:vAlign w:val="center"/>
          </w:tcPr>
          <w:p w14:paraId="4AFEB254" w14:textId="77777777" w:rsidR="00E516F6" w:rsidRPr="009405D8" w:rsidRDefault="00E516F6" w:rsidP="00E516F6">
            <w:pPr>
              <w:pStyle w:val="TAC"/>
            </w:pPr>
            <w:r>
              <w:t>-2</w:t>
            </w:r>
          </w:p>
        </w:tc>
        <w:tc>
          <w:tcPr>
            <w:tcW w:w="2709" w:type="dxa"/>
          </w:tcPr>
          <w:p w14:paraId="280C0B12" w14:textId="77777777" w:rsidR="00E516F6" w:rsidRPr="009405D8" w:rsidRDefault="00E516F6" w:rsidP="00E516F6">
            <w:pPr>
              <w:pStyle w:val="TAC"/>
            </w:pPr>
            <w:r w:rsidRPr="009405D8">
              <w:t>-</w:t>
            </w:r>
          </w:p>
        </w:tc>
      </w:tr>
      <w:tr w:rsidR="00E516F6" w:rsidRPr="00661924" w14:paraId="158E483B" w14:textId="77777777" w:rsidTr="0092474A">
        <w:trPr>
          <w:trHeight w:val="70"/>
        </w:trPr>
        <w:tc>
          <w:tcPr>
            <w:tcW w:w="3573" w:type="dxa"/>
            <w:gridSpan w:val="3"/>
            <w:vAlign w:val="center"/>
            <w:hideMark/>
          </w:tcPr>
          <w:p w14:paraId="47930BA1" w14:textId="77777777" w:rsidR="00E516F6" w:rsidRPr="00661924" w:rsidRDefault="00E516F6" w:rsidP="00E516F6">
            <w:pPr>
              <w:pStyle w:val="TAL"/>
            </w:pPr>
            <w:r w:rsidRPr="00661924">
              <w:t>Beamforming Model</w:t>
            </w:r>
          </w:p>
        </w:tc>
        <w:tc>
          <w:tcPr>
            <w:tcW w:w="720" w:type="dxa"/>
            <w:vAlign w:val="center"/>
          </w:tcPr>
          <w:p w14:paraId="6F31EE16" w14:textId="77777777" w:rsidR="00E516F6" w:rsidRPr="00661924" w:rsidRDefault="00E516F6" w:rsidP="00E516F6">
            <w:pPr>
              <w:pStyle w:val="TAC"/>
            </w:pPr>
          </w:p>
        </w:tc>
        <w:tc>
          <w:tcPr>
            <w:tcW w:w="5310" w:type="dxa"/>
            <w:gridSpan w:val="2"/>
            <w:vAlign w:val="center"/>
          </w:tcPr>
          <w:p w14:paraId="6987B096" w14:textId="77777777" w:rsidR="00E516F6" w:rsidRPr="00661924" w:rsidRDefault="00E516F6" w:rsidP="00E516F6">
            <w:pPr>
              <w:pStyle w:val="TAC"/>
            </w:pPr>
            <w:r w:rsidRPr="00661924">
              <w:t xml:space="preserve">As specified in </w:t>
            </w:r>
            <w:r w:rsidRPr="00661924">
              <w:rPr>
                <w:rFonts w:hint="eastAsia"/>
              </w:rPr>
              <w:t>Annex B.4.1</w:t>
            </w:r>
          </w:p>
        </w:tc>
      </w:tr>
      <w:tr w:rsidR="00E516F6" w:rsidRPr="00661924" w14:paraId="0C66E320" w14:textId="77777777" w:rsidTr="009538C8">
        <w:trPr>
          <w:trHeight w:val="70"/>
        </w:trPr>
        <w:tc>
          <w:tcPr>
            <w:tcW w:w="1143" w:type="dxa"/>
            <w:vMerge w:val="restart"/>
            <w:vAlign w:val="center"/>
          </w:tcPr>
          <w:p w14:paraId="0E75BBD4" w14:textId="77777777" w:rsidR="00E516F6" w:rsidRPr="00C25669" w:rsidRDefault="00E516F6" w:rsidP="00E516F6">
            <w:pPr>
              <w:pStyle w:val="TAL"/>
              <w:rPr>
                <w:rFonts w:eastAsia="SimSun"/>
              </w:rPr>
            </w:pPr>
            <w:r w:rsidRPr="00C25669">
              <w:rPr>
                <w:rFonts w:eastAsia="SimSun"/>
              </w:rPr>
              <w:t>ZP CSI-RS configuration</w:t>
            </w:r>
          </w:p>
          <w:p w14:paraId="55B376ED" w14:textId="77777777" w:rsidR="00E516F6" w:rsidRPr="00661924" w:rsidRDefault="00E516F6" w:rsidP="00E516F6">
            <w:pPr>
              <w:pStyle w:val="TAL"/>
            </w:pPr>
          </w:p>
        </w:tc>
        <w:tc>
          <w:tcPr>
            <w:tcW w:w="2430" w:type="dxa"/>
            <w:gridSpan w:val="2"/>
            <w:vAlign w:val="center"/>
          </w:tcPr>
          <w:p w14:paraId="60E643CD" w14:textId="77777777" w:rsidR="00E516F6" w:rsidRPr="00661924" w:rsidRDefault="00E516F6" w:rsidP="00E516F6">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7CC40A47" w14:textId="77777777" w:rsidR="00E516F6" w:rsidRPr="00661924" w:rsidRDefault="00E516F6" w:rsidP="00E516F6">
            <w:pPr>
              <w:pStyle w:val="TAC"/>
            </w:pPr>
          </w:p>
        </w:tc>
        <w:tc>
          <w:tcPr>
            <w:tcW w:w="2601" w:type="dxa"/>
            <w:vAlign w:val="center"/>
          </w:tcPr>
          <w:p w14:paraId="07CB3AD6" w14:textId="77777777" w:rsidR="00E516F6" w:rsidRPr="00661924" w:rsidRDefault="00E516F6" w:rsidP="00E516F6">
            <w:pPr>
              <w:pStyle w:val="TAC"/>
            </w:pPr>
            <w:r w:rsidRPr="00C25669">
              <w:rPr>
                <w:rFonts w:eastAsia="SimSun"/>
              </w:rPr>
              <w:t>Periodic</w:t>
            </w:r>
          </w:p>
        </w:tc>
        <w:tc>
          <w:tcPr>
            <w:tcW w:w="2709" w:type="dxa"/>
            <w:vAlign w:val="center"/>
          </w:tcPr>
          <w:p w14:paraId="1A9CCCBB" w14:textId="77777777" w:rsidR="00E516F6" w:rsidRPr="00661924" w:rsidRDefault="00E516F6" w:rsidP="00E516F6">
            <w:pPr>
              <w:pStyle w:val="TAC"/>
            </w:pPr>
            <w:r w:rsidRPr="00C25669">
              <w:rPr>
                <w:rFonts w:eastAsia="SimSun"/>
              </w:rPr>
              <w:t>Periodic</w:t>
            </w:r>
          </w:p>
        </w:tc>
      </w:tr>
      <w:tr w:rsidR="00E516F6" w:rsidRPr="00661924" w14:paraId="76A58BC3" w14:textId="77777777" w:rsidTr="009538C8">
        <w:trPr>
          <w:trHeight w:val="70"/>
        </w:trPr>
        <w:tc>
          <w:tcPr>
            <w:tcW w:w="1143" w:type="dxa"/>
            <w:vMerge/>
            <w:vAlign w:val="center"/>
          </w:tcPr>
          <w:p w14:paraId="6223F726" w14:textId="77777777" w:rsidR="00E516F6" w:rsidRPr="00661924" w:rsidRDefault="00E516F6" w:rsidP="00E516F6">
            <w:pPr>
              <w:pStyle w:val="TAL"/>
            </w:pPr>
          </w:p>
        </w:tc>
        <w:tc>
          <w:tcPr>
            <w:tcW w:w="2430" w:type="dxa"/>
            <w:gridSpan w:val="2"/>
            <w:vAlign w:val="center"/>
          </w:tcPr>
          <w:p w14:paraId="18CD534F" w14:textId="77777777" w:rsidR="00E516F6" w:rsidRPr="00661924" w:rsidRDefault="00E516F6" w:rsidP="00E516F6">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1801C3C3" w14:textId="77777777" w:rsidR="00E516F6" w:rsidRPr="00661924" w:rsidRDefault="00E516F6" w:rsidP="00E516F6">
            <w:pPr>
              <w:pStyle w:val="TAC"/>
            </w:pPr>
          </w:p>
        </w:tc>
        <w:tc>
          <w:tcPr>
            <w:tcW w:w="2601" w:type="dxa"/>
            <w:vAlign w:val="center"/>
          </w:tcPr>
          <w:p w14:paraId="16BFBCF3" w14:textId="77777777" w:rsidR="00E516F6" w:rsidRPr="00661924" w:rsidRDefault="00E516F6" w:rsidP="00E516F6">
            <w:pPr>
              <w:pStyle w:val="TAC"/>
            </w:pPr>
            <w:r w:rsidRPr="00C25669">
              <w:rPr>
                <w:rFonts w:eastAsia="SimSun" w:hint="eastAsia"/>
                <w:lang w:eastAsia="zh-CN"/>
              </w:rPr>
              <w:t>4</w:t>
            </w:r>
          </w:p>
        </w:tc>
        <w:tc>
          <w:tcPr>
            <w:tcW w:w="2709" w:type="dxa"/>
            <w:vAlign w:val="center"/>
          </w:tcPr>
          <w:p w14:paraId="54C07717" w14:textId="77777777" w:rsidR="00E516F6" w:rsidRPr="00661924" w:rsidRDefault="00E516F6" w:rsidP="00E516F6">
            <w:pPr>
              <w:pStyle w:val="TAC"/>
            </w:pPr>
            <w:r>
              <w:rPr>
                <w:rFonts w:eastAsia="SimSun"/>
                <w:lang w:eastAsia="zh-CN"/>
              </w:rPr>
              <w:t>4</w:t>
            </w:r>
          </w:p>
        </w:tc>
      </w:tr>
      <w:tr w:rsidR="00E516F6" w:rsidRPr="00661924" w14:paraId="2F627CEC" w14:textId="77777777" w:rsidTr="009538C8">
        <w:trPr>
          <w:trHeight w:val="70"/>
        </w:trPr>
        <w:tc>
          <w:tcPr>
            <w:tcW w:w="1143" w:type="dxa"/>
            <w:vMerge/>
            <w:vAlign w:val="center"/>
          </w:tcPr>
          <w:p w14:paraId="47EFB2F2" w14:textId="77777777" w:rsidR="00E516F6" w:rsidRPr="00661924" w:rsidRDefault="00E516F6" w:rsidP="00E516F6">
            <w:pPr>
              <w:pStyle w:val="TAL"/>
            </w:pPr>
          </w:p>
        </w:tc>
        <w:tc>
          <w:tcPr>
            <w:tcW w:w="2430" w:type="dxa"/>
            <w:gridSpan w:val="2"/>
            <w:vAlign w:val="center"/>
          </w:tcPr>
          <w:p w14:paraId="51B0D889" w14:textId="77777777" w:rsidR="00E516F6" w:rsidRPr="00661924" w:rsidRDefault="00E516F6" w:rsidP="00E516F6">
            <w:pPr>
              <w:pStyle w:val="TAL"/>
            </w:pPr>
            <w:r w:rsidRPr="00C25669">
              <w:rPr>
                <w:rFonts w:eastAsia="SimSun"/>
              </w:rPr>
              <w:t>CDM Type</w:t>
            </w:r>
          </w:p>
        </w:tc>
        <w:tc>
          <w:tcPr>
            <w:tcW w:w="720" w:type="dxa"/>
            <w:vAlign w:val="center"/>
          </w:tcPr>
          <w:p w14:paraId="086FEBD2" w14:textId="77777777" w:rsidR="00E516F6" w:rsidRPr="00661924" w:rsidRDefault="00E516F6" w:rsidP="00E516F6">
            <w:pPr>
              <w:pStyle w:val="TAC"/>
            </w:pPr>
          </w:p>
        </w:tc>
        <w:tc>
          <w:tcPr>
            <w:tcW w:w="2601" w:type="dxa"/>
            <w:vAlign w:val="center"/>
          </w:tcPr>
          <w:p w14:paraId="48B687EB" w14:textId="77777777" w:rsidR="00E516F6" w:rsidRPr="00661924" w:rsidRDefault="00E516F6" w:rsidP="00E516F6">
            <w:pPr>
              <w:pStyle w:val="TAC"/>
            </w:pPr>
            <w:r w:rsidRPr="00C25669">
              <w:rPr>
                <w:rFonts w:eastAsia="SimSun"/>
              </w:rPr>
              <w:t>FD-CDM2</w:t>
            </w:r>
          </w:p>
        </w:tc>
        <w:tc>
          <w:tcPr>
            <w:tcW w:w="2709" w:type="dxa"/>
            <w:vAlign w:val="center"/>
          </w:tcPr>
          <w:p w14:paraId="1D8917CB" w14:textId="77777777" w:rsidR="00E516F6" w:rsidRPr="00661924" w:rsidRDefault="00E516F6" w:rsidP="00E516F6">
            <w:pPr>
              <w:pStyle w:val="TAC"/>
            </w:pPr>
            <w:r w:rsidRPr="00C25669">
              <w:rPr>
                <w:rFonts w:eastAsia="SimSun"/>
              </w:rPr>
              <w:t>FD-CDM2</w:t>
            </w:r>
          </w:p>
        </w:tc>
      </w:tr>
      <w:tr w:rsidR="00E516F6" w:rsidRPr="00661924" w14:paraId="0D939D94" w14:textId="77777777" w:rsidTr="009538C8">
        <w:trPr>
          <w:trHeight w:val="70"/>
        </w:trPr>
        <w:tc>
          <w:tcPr>
            <w:tcW w:w="1143" w:type="dxa"/>
            <w:vMerge/>
            <w:vAlign w:val="center"/>
          </w:tcPr>
          <w:p w14:paraId="705F29B8" w14:textId="77777777" w:rsidR="00E516F6" w:rsidRPr="00661924" w:rsidRDefault="00E516F6" w:rsidP="00E516F6">
            <w:pPr>
              <w:pStyle w:val="TAL"/>
            </w:pPr>
          </w:p>
        </w:tc>
        <w:tc>
          <w:tcPr>
            <w:tcW w:w="2430" w:type="dxa"/>
            <w:gridSpan w:val="2"/>
            <w:vAlign w:val="center"/>
          </w:tcPr>
          <w:p w14:paraId="0DD07CB2" w14:textId="77777777" w:rsidR="00E516F6" w:rsidRPr="00661924" w:rsidRDefault="00E516F6" w:rsidP="00E516F6">
            <w:pPr>
              <w:pStyle w:val="TAL"/>
            </w:pPr>
            <w:r w:rsidRPr="00C25669">
              <w:rPr>
                <w:rFonts w:eastAsia="SimSun"/>
              </w:rPr>
              <w:t>Density (ρ)</w:t>
            </w:r>
          </w:p>
        </w:tc>
        <w:tc>
          <w:tcPr>
            <w:tcW w:w="720" w:type="dxa"/>
            <w:vAlign w:val="center"/>
          </w:tcPr>
          <w:p w14:paraId="124C6E17" w14:textId="77777777" w:rsidR="00E516F6" w:rsidRPr="00661924" w:rsidRDefault="00E516F6" w:rsidP="00E516F6">
            <w:pPr>
              <w:pStyle w:val="TAC"/>
            </w:pPr>
          </w:p>
        </w:tc>
        <w:tc>
          <w:tcPr>
            <w:tcW w:w="2601" w:type="dxa"/>
            <w:vAlign w:val="center"/>
          </w:tcPr>
          <w:p w14:paraId="19282F64" w14:textId="77777777" w:rsidR="00E516F6" w:rsidRPr="00661924" w:rsidRDefault="00E516F6" w:rsidP="00E516F6">
            <w:pPr>
              <w:pStyle w:val="TAC"/>
            </w:pPr>
            <w:r w:rsidRPr="00C25669">
              <w:t>1</w:t>
            </w:r>
          </w:p>
        </w:tc>
        <w:tc>
          <w:tcPr>
            <w:tcW w:w="2709" w:type="dxa"/>
            <w:vAlign w:val="center"/>
          </w:tcPr>
          <w:p w14:paraId="35AECA4C" w14:textId="77777777" w:rsidR="00E516F6" w:rsidRPr="00661924" w:rsidRDefault="00E516F6" w:rsidP="00E516F6">
            <w:pPr>
              <w:pStyle w:val="TAC"/>
            </w:pPr>
            <w:r w:rsidRPr="00C25669">
              <w:t>1</w:t>
            </w:r>
          </w:p>
        </w:tc>
      </w:tr>
      <w:tr w:rsidR="00E516F6" w:rsidRPr="00661924" w14:paraId="54CC9060" w14:textId="77777777" w:rsidTr="009538C8">
        <w:trPr>
          <w:trHeight w:val="70"/>
        </w:trPr>
        <w:tc>
          <w:tcPr>
            <w:tcW w:w="1143" w:type="dxa"/>
            <w:vMerge/>
            <w:vAlign w:val="center"/>
          </w:tcPr>
          <w:p w14:paraId="7310F3AE" w14:textId="77777777" w:rsidR="00E516F6" w:rsidRPr="00661924" w:rsidRDefault="00E516F6" w:rsidP="00E516F6">
            <w:pPr>
              <w:pStyle w:val="TAL"/>
            </w:pPr>
          </w:p>
        </w:tc>
        <w:tc>
          <w:tcPr>
            <w:tcW w:w="2430" w:type="dxa"/>
            <w:gridSpan w:val="2"/>
            <w:vAlign w:val="center"/>
          </w:tcPr>
          <w:p w14:paraId="6C614DE6" w14:textId="77777777" w:rsidR="00E516F6" w:rsidRPr="00661924" w:rsidRDefault="00E516F6" w:rsidP="00E516F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6BF65BC6" w14:textId="77777777" w:rsidR="00E516F6" w:rsidRPr="00661924" w:rsidRDefault="00E516F6" w:rsidP="00E516F6">
            <w:pPr>
              <w:pStyle w:val="TAC"/>
            </w:pPr>
          </w:p>
        </w:tc>
        <w:tc>
          <w:tcPr>
            <w:tcW w:w="2601" w:type="dxa"/>
            <w:vAlign w:val="center"/>
          </w:tcPr>
          <w:p w14:paraId="652BB86F" w14:textId="77777777" w:rsidR="00E516F6" w:rsidRPr="00661924" w:rsidRDefault="00E516F6" w:rsidP="00E516F6">
            <w:pPr>
              <w:pStyle w:val="TAC"/>
            </w:pPr>
            <w:r w:rsidRPr="00C25669">
              <w:rPr>
                <w:rFonts w:eastAsia="SimSun" w:hint="eastAsia"/>
                <w:lang w:eastAsia="zh-CN"/>
              </w:rPr>
              <w:t>Row 5,4</w:t>
            </w:r>
          </w:p>
        </w:tc>
        <w:tc>
          <w:tcPr>
            <w:tcW w:w="2709" w:type="dxa"/>
            <w:vAlign w:val="center"/>
          </w:tcPr>
          <w:p w14:paraId="594F5DC1" w14:textId="77777777" w:rsidR="00E516F6" w:rsidRPr="00661924" w:rsidRDefault="00E516F6" w:rsidP="00E516F6">
            <w:pPr>
              <w:pStyle w:val="TAC"/>
            </w:pPr>
            <w:r w:rsidRPr="00C25669">
              <w:rPr>
                <w:rFonts w:eastAsia="SimSun" w:hint="eastAsia"/>
                <w:lang w:eastAsia="zh-CN"/>
              </w:rPr>
              <w:t>Row 5,4</w:t>
            </w:r>
          </w:p>
        </w:tc>
      </w:tr>
      <w:tr w:rsidR="00E516F6" w:rsidRPr="00661924" w14:paraId="7F418101" w14:textId="77777777" w:rsidTr="009538C8">
        <w:trPr>
          <w:trHeight w:val="70"/>
        </w:trPr>
        <w:tc>
          <w:tcPr>
            <w:tcW w:w="1143" w:type="dxa"/>
            <w:vMerge/>
            <w:vAlign w:val="center"/>
          </w:tcPr>
          <w:p w14:paraId="46CB95DB" w14:textId="77777777" w:rsidR="00E516F6" w:rsidRPr="00661924" w:rsidRDefault="00E516F6" w:rsidP="00E516F6">
            <w:pPr>
              <w:pStyle w:val="TAL"/>
            </w:pPr>
          </w:p>
        </w:tc>
        <w:tc>
          <w:tcPr>
            <w:tcW w:w="2430" w:type="dxa"/>
            <w:gridSpan w:val="2"/>
            <w:vAlign w:val="center"/>
          </w:tcPr>
          <w:p w14:paraId="0B40CA61" w14:textId="77777777" w:rsidR="00E516F6" w:rsidRPr="00661924" w:rsidRDefault="00E516F6" w:rsidP="00E516F6">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4FA09A38" w14:textId="77777777" w:rsidR="00E516F6" w:rsidRPr="00661924" w:rsidRDefault="00E516F6" w:rsidP="00E516F6">
            <w:pPr>
              <w:pStyle w:val="TAC"/>
            </w:pPr>
          </w:p>
        </w:tc>
        <w:tc>
          <w:tcPr>
            <w:tcW w:w="2601" w:type="dxa"/>
            <w:vAlign w:val="center"/>
          </w:tcPr>
          <w:p w14:paraId="5F492BE9" w14:textId="77777777" w:rsidR="00E516F6" w:rsidRPr="00661924" w:rsidRDefault="00E516F6" w:rsidP="00E516F6">
            <w:pPr>
              <w:pStyle w:val="TAC"/>
            </w:pPr>
            <w:r w:rsidRPr="00C25669">
              <w:rPr>
                <w:rFonts w:eastAsia="SimSun" w:hint="eastAsia"/>
                <w:lang w:eastAsia="zh-CN"/>
              </w:rPr>
              <w:t>9</w:t>
            </w:r>
          </w:p>
        </w:tc>
        <w:tc>
          <w:tcPr>
            <w:tcW w:w="2709" w:type="dxa"/>
            <w:vAlign w:val="center"/>
          </w:tcPr>
          <w:p w14:paraId="1526741F" w14:textId="77777777" w:rsidR="00E516F6" w:rsidRPr="00661924" w:rsidRDefault="00E516F6" w:rsidP="00E516F6">
            <w:pPr>
              <w:pStyle w:val="TAC"/>
            </w:pPr>
            <w:r w:rsidRPr="00C25669">
              <w:rPr>
                <w:rFonts w:eastAsia="SimSun" w:hint="eastAsia"/>
                <w:lang w:eastAsia="zh-CN"/>
              </w:rPr>
              <w:t>9</w:t>
            </w:r>
          </w:p>
        </w:tc>
      </w:tr>
      <w:tr w:rsidR="00E516F6" w:rsidRPr="00661924" w14:paraId="22317F6F" w14:textId="77777777" w:rsidTr="009538C8">
        <w:trPr>
          <w:trHeight w:val="70"/>
        </w:trPr>
        <w:tc>
          <w:tcPr>
            <w:tcW w:w="1143" w:type="dxa"/>
            <w:vMerge/>
            <w:vAlign w:val="center"/>
          </w:tcPr>
          <w:p w14:paraId="0EFF08F7" w14:textId="77777777" w:rsidR="00E516F6" w:rsidRPr="00661924" w:rsidRDefault="00E516F6" w:rsidP="00E516F6">
            <w:pPr>
              <w:pStyle w:val="TAL"/>
            </w:pPr>
          </w:p>
        </w:tc>
        <w:tc>
          <w:tcPr>
            <w:tcW w:w="2430" w:type="dxa"/>
            <w:gridSpan w:val="2"/>
          </w:tcPr>
          <w:p w14:paraId="69079A1C" w14:textId="77777777" w:rsidR="00E516F6" w:rsidRPr="00C25669" w:rsidRDefault="00E516F6" w:rsidP="00E516F6">
            <w:pPr>
              <w:pStyle w:val="TAL"/>
              <w:rPr>
                <w:rFonts w:eastAsia="SimSun"/>
              </w:rPr>
            </w:pPr>
            <w:r w:rsidRPr="00C25669">
              <w:rPr>
                <w:rFonts w:eastAsia="SimSun"/>
              </w:rPr>
              <w:t>CSI-RS</w:t>
            </w:r>
          </w:p>
          <w:p w14:paraId="63B00EB8" w14:textId="77777777" w:rsidR="00E516F6" w:rsidRPr="00661924" w:rsidRDefault="00E516F6" w:rsidP="00E516F6">
            <w:pPr>
              <w:pStyle w:val="TAL"/>
            </w:pPr>
            <w:r w:rsidRPr="00C25669">
              <w:rPr>
                <w:rFonts w:eastAsia="SimSun"/>
              </w:rPr>
              <w:t>periodicity and offset</w:t>
            </w:r>
          </w:p>
        </w:tc>
        <w:tc>
          <w:tcPr>
            <w:tcW w:w="720" w:type="dxa"/>
            <w:vAlign w:val="center"/>
          </w:tcPr>
          <w:p w14:paraId="74318DEB" w14:textId="77777777" w:rsidR="00E516F6" w:rsidRPr="00661924" w:rsidRDefault="00E516F6" w:rsidP="00E516F6">
            <w:pPr>
              <w:pStyle w:val="TAC"/>
            </w:pPr>
            <w:r w:rsidRPr="00C25669">
              <w:t>slot</w:t>
            </w:r>
          </w:p>
        </w:tc>
        <w:tc>
          <w:tcPr>
            <w:tcW w:w="2601" w:type="dxa"/>
            <w:vAlign w:val="center"/>
          </w:tcPr>
          <w:p w14:paraId="2C1E71D9" w14:textId="77777777" w:rsidR="00E516F6" w:rsidRPr="00661924" w:rsidRDefault="00E516F6" w:rsidP="00E516F6">
            <w:pPr>
              <w:pStyle w:val="TAC"/>
            </w:pPr>
            <w:r w:rsidRPr="00C25669">
              <w:rPr>
                <w:rFonts w:eastAsia="SimSun" w:hint="eastAsia"/>
                <w:lang w:eastAsia="zh-CN"/>
              </w:rPr>
              <w:t>5/1</w:t>
            </w:r>
          </w:p>
        </w:tc>
        <w:tc>
          <w:tcPr>
            <w:tcW w:w="2709" w:type="dxa"/>
            <w:vAlign w:val="center"/>
          </w:tcPr>
          <w:p w14:paraId="270266E1" w14:textId="77777777" w:rsidR="00E516F6" w:rsidRPr="00661924" w:rsidRDefault="00E516F6" w:rsidP="00E516F6">
            <w:pPr>
              <w:pStyle w:val="TAC"/>
            </w:pPr>
            <w:r>
              <w:t>Same as serving cell</w:t>
            </w:r>
          </w:p>
        </w:tc>
      </w:tr>
      <w:tr w:rsidR="00E516F6" w:rsidRPr="00661924" w14:paraId="30488FBE" w14:textId="77777777" w:rsidTr="009538C8">
        <w:trPr>
          <w:trHeight w:val="70"/>
        </w:trPr>
        <w:tc>
          <w:tcPr>
            <w:tcW w:w="1143" w:type="dxa"/>
            <w:vMerge w:val="restart"/>
            <w:vAlign w:val="center"/>
            <w:hideMark/>
          </w:tcPr>
          <w:p w14:paraId="5FF299EB" w14:textId="77777777" w:rsidR="00E516F6" w:rsidRPr="00661924" w:rsidRDefault="00E516F6" w:rsidP="00E516F6">
            <w:pPr>
              <w:pStyle w:val="TAL"/>
            </w:pPr>
            <w:r w:rsidRPr="00661924">
              <w:t>NZP CSI-RS for CSI acquisition</w:t>
            </w:r>
          </w:p>
          <w:p w14:paraId="7907A8FB" w14:textId="77777777" w:rsidR="00E516F6" w:rsidRPr="00661924" w:rsidRDefault="00E516F6" w:rsidP="00E516F6">
            <w:pPr>
              <w:pStyle w:val="TAL"/>
            </w:pPr>
          </w:p>
        </w:tc>
        <w:tc>
          <w:tcPr>
            <w:tcW w:w="2430" w:type="dxa"/>
            <w:gridSpan w:val="2"/>
            <w:vAlign w:val="center"/>
          </w:tcPr>
          <w:p w14:paraId="35EA9281" w14:textId="77777777" w:rsidR="00E516F6" w:rsidRPr="00661924" w:rsidRDefault="00E516F6" w:rsidP="00E516F6">
            <w:pPr>
              <w:pStyle w:val="TAL"/>
            </w:pPr>
            <w:r w:rsidRPr="00661924">
              <w:t>CSI-RS resource</w:t>
            </w:r>
            <w:r w:rsidRPr="00661924">
              <w:rPr>
                <w:rFonts w:hint="eastAsia"/>
              </w:rPr>
              <w:t xml:space="preserve"> </w:t>
            </w:r>
            <w:r w:rsidRPr="00661924">
              <w:t>Type</w:t>
            </w:r>
          </w:p>
        </w:tc>
        <w:tc>
          <w:tcPr>
            <w:tcW w:w="720" w:type="dxa"/>
            <w:vAlign w:val="center"/>
          </w:tcPr>
          <w:p w14:paraId="0303394E" w14:textId="77777777" w:rsidR="00E516F6" w:rsidRPr="00661924" w:rsidRDefault="00E516F6" w:rsidP="00E516F6">
            <w:pPr>
              <w:pStyle w:val="TAC"/>
            </w:pPr>
          </w:p>
        </w:tc>
        <w:tc>
          <w:tcPr>
            <w:tcW w:w="2601" w:type="dxa"/>
            <w:vAlign w:val="center"/>
          </w:tcPr>
          <w:p w14:paraId="2DBA2208" w14:textId="77777777" w:rsidR="00E516F6" w:rsidRPr="00661924" w:rsidRDefault="00E516F6" w:rsidP="00E516F6">
            <w:pPr>
              <w:pStyle w:val="TAC"/>
            </w:pPr>
            <w:r w:rsidRPr="00661924">
              <w:t>Periodic</w:t>
            </w:r>
          </w:p>
        </w:tc>
        <w:tc>
          <w:tcPr>
            <w:tcW w:w="2709" w:type="dxa"/>
          </w:tcPr>
          <w:p w14:paraId="58B84554" w14:textId="77777777" w:rsidR="00E516F6" w:rsidRPr="00661924" w:rsidRDefault="00E516F6" w:rsidP="00E516F6">
            <w:pPr>
              <w:pStyle w:val="TAC"/>
            </w:pPr>
            <w:r w:rsidRPr="00661924">
              <w:t>Periodic</w:t>
            </w:r>
          </w:p>
        </w:tc>
      </w:tr>
      <w:tr w:rsidR="00E516F6" w:rsidRPr="00661924" w14:paraId="53D8B7CA" w14:textId="77777777" w:rsidTr="009538C8">
        <w:trPr>
          <w:trHeight w:val="70"/>
        </w:trPr>
        <w:tc>
          <w:tcPr>
            <w:tcW w:w="1143" w:type="dxa"/>
            <w:vMerge/>
            <w:vAlign w:val="center"/>
          </w:tcPr>
          <w:p w14:paraId="6ABF38E6" w14:textId="77777777" w:rsidR="00E516F6" w:rsidRPr="00661924" w:rsidRDefault="00E516F6" w:rsidP="00E516F6">
            <w:pPr>
              <w:pStyle w:val="TAL"/>
            </w:pPr>
          </w:p>
        </w:tc>
        <w:tc>
          <w:tcPr>
            <w:tcW w:w="2430" w:type="dxa"/>
            <w:gridSpan w:val="2"/>
            <w:vAlign w:val="center"/>
          </w:tcPr>
          <w:p w14:paraId="44F6B755" w14:textId="77777777" w:rsidR="00E516F6" w:rsidRPr="00661924" w:rsidRDefault="00E516F6" w:rsidP="00E516F6">
            <w:pPr>
              <w:pStyle w:val="TAL"/>
            </w:pPr>
            <w:r w:rsidRPr="00661924">
              <w:t>Number of CSI-RS ports (</w:t>
            </w:r>
            <w:r w:rsidRPr="00661924">
              <w:rPr>
                <w:i/>
              </w:rPr>
              <w:t>X</w:t>
            </w:r>
            <w:r w:rsidRPr="00661924">
              <w:t>)</w:t>
            </w:r>
          </w:p>
        </w:tc>
        <w:tc>
          <w:tcPr>
            <w:tcW w:w="720" w:type="dxa"/>
            <w:vAlign w:val="center"/>
          </w:tcPr>
          <w:p w14:paraId="47E4014F" w14:textId="77777777" w:rsidR="00E516F6" w:rsidRPr="00661924" w:rsidRDefault="00E516F6" w:rsidP="00E516F6">
            <w:pPr>
              <w:pStyle w:val="TAC"/>
            </w:pPr>
          </w:p>
        </w:tc>
        <w:tc>
          <w:tcPr>
            <w:tcW w:w="2601" w:type="dxa"/>
            <w:vAlign w:val="center"/>
          </w:tcPr>
          <w:p w14:paraId="11130DD7" w14:textId="77777777" w:rsidR="00E516F6" w:rsidRPr="00661924" w:rsidRDefault="00E516F6" w:rsidP="00E516F6">
            <w:pPr>
              <w:pStyle w:val="TAC"/>
            </w:pPr>
            <w:r w:rsidRPr="00661924">
              <w:rPr>
                <w:rFonts w:hint="eastAsia"/>
              </w:rPr>
              <w:t>2</w:t>
            </w:r>
          </w:p>
        </w:tc>
        <w:tc>
          <w:tcPr>
            <w:tcW w:w="2709" w:type="dxa"/>
            <w:vAlign w:val="center"/>
          </w:tcPr>
          <w:p w14:paraId="2306B84A" w14:textId="77777777" w:rsidR="00E516F6" w:rsidRPr="00661924" w:rsidRDefault="00E516F6" w:rsidP="00E516F6">
            <w:pPr>
              <w:pStyle w:val="TAC"/>
            </w:pPr>
            <w:r>
              <w:t>1</w:t>
            </w:r>
          </w:p>
        </w:tc>
      </w:tr>
      <w:tr w:rsidR="00E516F6" w:rsidRPr="00661924" w14:paraId="0AE04F69" w14:textId="77777777" w:rsidTr="009538C8">
        <w:trPr>
          <w:trHeight w:val="70"/>
        </w:trPr>
        <w:tc>
          <w:tcPr>
            <w:tcW w:w="1143" w:type="dxa"/>
            <w:vMerge/>
            <w:vAlign w:val="center"/>
            <w:hideMark/>
          </w:tcPr>
          <w:p w14:paraId="3C0F901B" w14:textId="77777777" w:rsidR="00E516F6" w:rsidRPr="00661924" w:rsidRDefault="00E516F6" w:rsidP="00E516F6">
            <w:pPr>
              <w:pStyle w:val="TAL"/>
            </w:pPr>
          </w:p>
        </w:tc>
        <w:tc>
          <w:tcPr>
            <w:tcW w:w="2430" w:type="dxa"/>
            <w:gridSpan w:val="2"/>
            <w:vAlign w:val="center"/>
          </w:tcPr>
          <w:p w14:paraId="3C183FD7" w14:textId="77777777" w:rsidR="00E516F6" w:rsidRPr="00661924" w:rsidRDefault="00E516F6" w:rsidP="00E516F6">
            <w:pPr>
              <w:pStyle w:val="TAL"/>
            </w:pPr>
            <w:r w:rsidRPr="00661924">
              <w:t>CDM Type</w:t>
            </w:r>
          </w:p>
        </w:tc>
        <w:tc>
          <w:tcPr>
            <w:tcW w:w="720" w:type="dxa"/>
            <w:vAlign w:val="center"/>
          </w:tcPr>
          <w:p w14:paraId="0955E164" w14:textId="77777777" w:rsidR="00E516F6" w:rsidRPr="00661924" w:rsidRDefault="00E516F6" w:rsidP="00E516F6">
            <w:pPr>
              <w:pStyle w:val="TAC"/>
            </w:pPr>
          </w:p>
        </w:tc>
        <w:tc>
          <w:tcPr>
            <w:tcW w:w="2601" w:type="dxa"/>
            <w:vAlign w:val="center"/>
          </w:tcPr>
          <w:p w14:paraId="3EB47B57" w14:textId="77777777" w:rsidR="00E516F6" w:rsidRPr="00661924" w:rsidRDefault="00E516F6" w:rsidP="00E516F6">
            <w:pPr>
              <w:pStyle w:val="TAC"/>
            </w:pPr>
            <w:r w:rsidRPr="00661924">
              <w:t>FD-CDM2</w:t>
            </w:r>
          </w:p>
        </w:tc>
        <w:tc>
          <w:tcPr>
            <w:tcW w:w="2709" w:type="dxa"/>
          </w:tcPr>
          <w:p w14:paraId="2CEC936C" w14:textId="77777777" w:rsidR="00E516F6" w:rsidRPr="00661924" w:rsidRDefault="00E516F6" w:rsidP="00E516F6">
            <w:pPr>
              <w:pStyle w:val="TAC"/>
            </w:pPr>
            <w:r>
              <w:t>noCDM</w:t>
            </w:r>
          </w:p>
        </w:tc>
      </w:tr>
      <w:tr w:rsidR="00E516F6" w:rsidRPr="00661924" w14:paraId="555526C2" w14:textId="77777777" w:rsidTr="009538C8">
        <w:trPr>
          <w:trHeight w:val="70"/>
        </w:trPr>
        <w:tc>
          <w:tcPr>
            <w:tcW w:w="1143" w:type="dxa"/>
            <w:vMerge/>
            <w:vAlign w:val="center"/>
            <w:hideMark/>
          </w:tcPr>
          <w:p w14:paraId="5A5312F5" w14:textId="77777777" w:rsidR="00E516F6" w:rsidRPr="00661924" w:rsidRDefault="00E516F6" w:rsidP="00E516F6">
            <w:pPr>
              <w:pStyle w:val="TAL"/>
            </w:pPr>
          </w:p>
        </w:tc>
        <w:tc>
          <w:tcPr>
            <w:tcW w:w="2430" w:type="dxa"/>
            <w:gridSpan w:val="2"/>
            <w:vAlign w:val="center"/>
          </w:tcPr>
          <w:p w14:paraId="400B3A77" w14:textId="77777777" w:rsidR="00E516F6" w:rsidRPr="00661924" w:rsidRDefault="00E516F6" w:rsidP="00E516F6">
            <w:pPr>
              <w:pStyle w:val="TAL"/>
            </w:pPr>
            <w:r w:rsidRPr="00661924">
              <w:t>Density (ρ)</w:t>
            </w:r>
          </w:p>
        </w:tc>
        <w:tc>
          <w:tcPr>
            <w:tcW w:w="720" w:type="dxa"/>
            <w:vAlign w:val="center"/>
          </w:tcPr>
          <w:p w14:paraId="09CEAB92" w14:textId="77777777" w:rsidR="00E516F6" w:rsidRPr="00661924" w:rsidRDefault="00E516F6" w:rsidP="00E516F6">
            <w:pPr>
              <w:pStyle w:val="TAC"/>
            </w:pPr>
          </w:p>
        </w:tc>
        <w:tc>
          <w:tcPr>
            <w:tcW w:w="2601" w:type="dxa"/>
            <w:vAlign w:val="center"/>
          </w:tcPr>
          <w:p w14:paraId="5898A654" w14:textId="77777777" w:rsidR="00E516F6" w:rsidRPr="00661924" w:rsidRDefault="00E516F6" w:rsidP="00E516F6">
            <w:pPr>
              <w:pStyle w:val="TAC"/>
            </w:pPr>
            <w:r w:rsidRPr="00661924">
              <w:t>1</w:t>
            </w:r>
          </w:p>
        </w:tc>
        <w:tc>
          <w:tcPr>
            <w:tcW w:w="2709" w:type="dxa"/>
          </w:tcPr>
          <w:p w14:paraId="7331B762" w14:textId="77777777" w:rsidR="00E516F6" w:rsidRPr="00661924" w:rsidRDefault="00E516F6" w:rsidP="00E516F6">
            <w:pPr>
              <w:pStyle w:val="TAC"/>
            </w:pPr>
            <w:r>
              <w:t>1</w:t>
            </w:r>
          </w:p>
        </w:tc>
      </w:tr>
      <w:tr w:rsidR="00E516F6" w:rsidRPr="00661924" w14:paraId="6AF750ED" w14:textId="77777777" w:rsidTr="009538C8">
        <w:trPr>
          <w:trHeight w:val="70"/>
        </w:trPr>
        <w:tc>
          <w:tcPr>
            <w:tcW w:w="1143" w:type="dxa"/>
            <w:vMerge/>
            <w:vAlign w:val="center"/>
            <w:hideMark/>
          </w:tcPr>
          <w:p w14:paraId="3EBCB991" w14:textId="77777777" w:rsidR="00E516F6" w:rsidRPr="00661924" w:rsidRDefault="00E516F6" w:rsidP="00E516F6">
            <w:pPr>
              <w:pStyle w:val="TAL"/>
              <w:rPr>
                <w:b/>
              </w:rPr>
            </w:pPr>
          </w:p>
        </w:tc>
        <w:tc>
          <w:tcPr>
            <w:tcW w:w="2430" w:type="dxa"/>
            <w:gridSpan w:val="2"/>
            <w:vAlign w:val="center"/>
          </w:tcPr>
          <w:p w14:paraId="6927C864" w14:textId="77777777" w:rsidR="00E516F6" w:rsidRPr="00661924" w:rsidRDefault="00E516F6" w:rsidP="00E516F6">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363F8091" w14:textId="77777777" w:rsidR="00E516F6" w:rsidRPr="00661924" w:rsidRDefault="00E516F6" w:rsidP="00E516F6">
            <w:pPr>
              <w:pStyle w:val="TAC"/>
            </w:pPr>
          </w:p>
        </w:tc>
        <w:tc>
          <w:tcPr>
            <w:tcW w:w="2601" w:type="dxa"/>
            <w:vAlign w:val="center"/>
          </w:tcPr>
          <w:p w14:paraId="3D340528" w14:textId="77777777" w:rsidR="00E516F6" w:rsidRPr="00661924" w:rsidRDefault="00E516F6" w:rsidP="00E516F6">
            <w:pPr>
              <w:pStyle w:val="TAC"/>
            </w:pPr>
            <w:r w:rsidRPr="00661924">
              <w:rPr>
                <w:rFonts w:hint="eastAsia"/>
              </w:rPr>
              <w:t>Row 3(6,</w:t>
            </w:r>
            <w:r>
              <w:t xml:space="preserve"> </w:t>
            </w:r>
            <w:r w:rsidRPr="00661924">
              <w:rPr>
                <w:rFonts w:hint="eastAsia"/>
              </w:rPr>
              <w:t>-)</w:t>
            </w:r>
          </w:p>
        </w:tc>
        <w:tc>
          <w:tcPr>
            <w:tcW w:w="2709" w:type="dxa"/>
            <w:vAlign w:val="center"/>
          </w:tcPr>
          <w:p w14:paraId="0FB69824" w14:textId="77777777" w:rsidR="00E516F6" w:rsidRPr="00661924" w:rsidRDefault="00E516F6" w:rsidP="00E516F6">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E516F6" w:rsidRPr="00661924" w14:paraId="5BC8B209" w14:textId="77777777" w:rsidTr="009538C8">
        <w:trPr>
          <w:trHeight w:val="70"/>
        </w:trPr>
        <w:tc>
          <w:tcPr>
            <w:tcW w:w="1143" w:type="dxa"/>
            <w:vMerge/>
            <w:vAlign w:val="center"/>
            <w:hideMark/>
          </w:tcPr>
          <w:p w14:paraId="2CE8889D" w14:textId="77777777" w:rsidR="00E516F6" w:rsidRPr="00661924" w:rsidRDefault="00E516F6" w:rsidP="00E516F6">
            <w:pPr>
              <w:pStyle w:val="TAL"/>
            </w:pPr>
          </w:p>
        </w:tc>
        <w:tc>
          <w:tcPr>
            <w:tcW w:w="2430" w:type="dxa"/>
            <w:gridSpan w:val="2"/>
            <w:vAlign w:val="center"/>
          </w:tcPr>
          <w:p w14:paraId="6FCDB3E4" w14:textId="77777777" w:rsidR="00E516F6" w:rsidRPr="00661924" w:rsidRDefault="00E516F6" w:rsidP="00E516F6">
            <w:pPr>
              <w:pStyle w:val="TAL"/>
            </w:pPr>
            <w:r w:rsidRPr="00661924">
              <w:t>First OFDM symbol in the PRB used for CSI-RS (l</w:t>
            </w:r>
            <w:r w:rsidRPr="00661924">
              <w:rPr>
                <w:vertAlign w:val="subscript"/>
              </w:rPr>
              <w:t>0</w:t>
            </w:r>
            <w:r w:rsidRPr="00661924">
              <w:t>)</w:t>
            </w:r>
          </w:p>
        </w:tc>
        <w:tc>
          <w:tcPr>
            <w:tcW w:w="720" w:type="dxa"/>
            <w:vAlign w:val="center"/>
          </w:tcPr>
          <w:p w14:paraId="417B2F42" w14:textId="77777777" w:rsidR="00E516F6" w:rsidRPr="00661924" w:rsidRDefault="00E516F6" w:rsidP="00E516F6">
            <w:pPr>
              <w:pStyle w:val="TAC"/>
            </w:pPr>
          </w:p>
        </w:tc>
        <w:tc>
          <w:tcPr>
            <w:tcW w:w="2601" w:type="dxa"/>
            <w:vAlign w:val="center"/>
          </w:tcPr>
          <w:p w14:paraId="2DD0D384" w14:textId="77777777" w:rsidR="00E516F6" w:rsidRPr="00661924" w:rsidRDefault="00E516F6" w:rsidP="00E516F6">
            <w:pPr>
              <w:pStyle w:val="TAC"/>
            </w:pPr>
            <w:r w:rsidRPr="00661924">
              <w:rPr>
                <w:rFonts w:hint="eastAsia"/>
              </w:rPr>
              <w:t>13</w:t>
            </w:r>
          </w:p>
        </w:tc>
        <w:tc>
          <w:tcPr>
            <w:tcW w:w="2709" w:type="dxa"/>
            <w:vAlign w:val="center"/>
          </w:tcPr>
          <w:p w14:paraId="3F4F2EF1" w14:textId="77777777" w:rsidR="00E516F6" w:rsidRPr="00661924" w:rsidRDefault="00E516F6" w:rsidP="00E516F6">
            <w:pPr>
              <w:pStyle w:val="TAC"/>
            </w:pPr>
            <w:r>
              <w:t>13</w:t>
            </w:r>
          </w:p>
        </w:tc>
      </w:tr>
      <w:tr w:rsidR="00E516F6" w:rsidRPr="00661924" w14:paraId="32B423EB" w14:textId="77777777" w:rsidTr="009538C8">
        <w:trPr>
          <w:trHeight w:val="70"/>
        </w:trPr>
        <w:tc>
          <w:tcPr>
            <w:tcW w:w="1143" w:type="dxa"/>
            <w:vMerge/>
            <w:vAlign w:val="center"/>
          </w:tcPr>
          <w:p w14:paraId="3D62DEFB" w14:textId="77777777" w:rsidR="00E516F6" w:rsidRPr="00661924" w:rsidRDefault="00E516F6" w:rsidP="00E516F6">
            <w:pPr>
              <w:pStyle w:val="TAL"/>
            </w:pPr>
          </w:p>
        </w:tc>
        <w:tc>
          <w:tcPr>
            <w:tcW w:w="2430" w:type="dxa"/>
            <w:gridSpan w:val="2"/>
            <w:vAlign w:val="center"/>
          </w:tcPr>
          <w:p w14:paraId="1511299D" w14:textId="77777777" w:rsidR="00E516F6" w:rsidRPr="00661924" w:rsidRDefault="00E516F6" w:rsidP="00E516F6">
            <w:pPr>
              <w:pStyle w:val="TAL"/>
            </w:pPr>
            <w:r w:rsidRPr="00661924">
              <w:t>NZP CSI-RS-timeConfig</w:t>
            </w:r>
          </w:p>
          <w:p w14:paraId="4E762B20" w14:textId="77777777" w:rsidR="00E516F6" w:rsidRPr="00661924" w:rsidRDefault="00E516F6" w:rsidP="00E516F6">
            <w:pPr>
              <w:pStyle w:val="TAL"/>
            </w:pPr>
            <w:r w:rsidRPr="00661924">
              <w:t>periodicity and offset</w:t>
            </w:r>
          </w:p>
        </w:tc>
        <w:tc>
          <w:tcPr>
            <w:tcW w:w="720" w:type="dxa"/>
            <w:vAlign w:val="center"/>
          </w:tcPr>
          <w:p w14:paraId="26614238" w14:textId="77777777" w:rsidR="00E516F6" w:rsidRPr="00661924" w:rsidRDefault="00E516F6" w:rsidP="00E516F6">
            <w:pPr>
              <w:pStyle w:val="TAC"/>
            </w:pPr>
            <w:r w:rsidRPr="00661924">
              <w:t>slot</w:t>
            </w:r>
          </w:p>
        </w:tc>
        <w:tc>
          <w:tcPr>
            <w:tcW w:w="2601" w:type="dxa"/>
            <w:vAlign w:val="center"/>
          </w:tcPr>
          <w:p w14:paraId="7C361EC7" w14:textId="77777777" w:rsidR="00E516F6" w:rsidRPr="00661924" w:rsidRDefault="00E516F6" w:rsidP="00E516F6">
            <w:pPr>
              <w:pStyle w:val="TAC"/>
            </w:pPr>
            <w:r>
              <w:t>5</w:t>
            </w:r>
            <w:r w:rsidRPr="00661924">
              <w:rPr>
                <w:rFonts w:hint="eastAsia"/>
              </w:rPr>
              <w:t>/1</w:t>
            </w:r>
          </w:p>
        </w:tc>
        <w:tc>
          <w:tcPr>
            <w:tcW w:w="2709" w:type="dxa"/>
            <w:vAlign w:val="center"/>
          </w:tcPr>
          <w:p w14:paraId="4347C096" w14:textId="77777777" w:rsidR="00E516F6" w:rsidRPr="00661924" w:rsidRDefault="00E516F6" w:rsidP="00E516F6">
            <w:pPr>
              <w:pStyle w:val="TAC"/>
            </w:pPr>
            <w:r>
              <w:t>Same as serving cell</w:t>
            </w:r>
          </w:p>
        </w:tc>
      </w:tr>
      <w:tr w:rsidR="00E516F6" w:rsidRPr="00661924" w14:paraId="3CF6148B" w14:textId="77777777" w:rsidTr="009538C8">
        <w:trPr>
          <w:trHeight w:val="70"/>
        </w:trPr>
        <w:tc>
          <w:tcPr>
            <w:tcW w:w="1143" w:type="dxa"/>
            <w:vMerge w:val="restart"/>
            <w:vAlign w:val="center"/>
          </w:tcPr>
          <w:p w14:paraId="43D2B7A7" w14:textId="77777777" w:rsidR="00E516F6" w:rsidRPr="00661924" w:rsidRDefault="00E516F6" w:rsidP="00E516F6">
            <w:pPr>
              <w:pStyle w:val="TAL"/>
            </w:pPr>
            <w:r w:rsidRPr="00661924">
              <w:t>CSI-IM configuration</w:t>
            </w:r>
          </w:p>
        </w:tc>
        <w:tc>
          <w:tcPr>
            <w:tcW w:w="2430" w:type="dxa"/>
            <w:gridSpan w:val="2"/>
          </w:tcPr>
          <w:p w14:paraId="05DC4DE0" w14:textId="77777777" w:rsidR="00E516F6" w:rsidRPr="00661924" w:rsidRDefault="00E516F6" w:rsidP="00E516F6">
            <w:pPr>
              <w:pStyle w:val="TAL"/>
            </w:pPr>
            <w:r w:rsidRPr="00661924">
              <w:rPr>
                <w:rFonts w:hint="eastAsia"/>
              </w:rPr>
              <w:t>CSI-IM resource Type</w:t>
            </w:r>
          </w:p>
        </w:tc>
        <w:tc>
          <w:tcPr>
            <w:tcW w:w="720" w:type="dxa"/>
            <w:vAlign w:val="center"/>
          </w:tcPr>
          <w:p w14:paraId="6FA4336F" w14:textId="77777777" w:rsidR="00E516F6" w:rsidRPr="00661924" w:rsidRDefault="00E516F6" w:rsidP="00E516F6">
            <w:pPr>
              <w:pStyle w:val="TAC"/>
            </w:pPr>
          </w:p>
        </w:tc>
        <w:tc>
          <w:tcPr>
            <w:tcW w:w="2601" w:type="dxa"/>
            <w:vAlign w:val="center"/>
          </w:tcPr>
          <w:p w14:paraId="095617D9" w14:textId="77777777" w:rsidR="00E516F6" w:rsidRPr="00661924" w:rsidRDefault="00E516F6" w:rsidP="00E516F6">
            <w:pPr>
              <w:pStyle w:val="TAC"/>
            </w:pPr>
            <w:r w:rsidRPr="00661924">
              <w:rPr>
                <w:rFonts w:hint="eastAsia"/>
              </w:rPr>
              <w:t>Periodic</w:t>
            </w:r>
          </w:p>
        </w:tc>
        <w:tc>
          <w:tcPr>
            <w:tcW w:w="2709" w:type="dxa"/>
            <w:vAlign w:val="center"/>
          </w:tcPr>
          <w:p w14:paraId="46DD9050" w14:textId="77777777" w:rsidR="00E516F6" w:rsidRPr="00661924" w:rsidRDefault="00E516F6" w:rsidP="00E516F6">
            <w:pPr>
              <w:pStyle w:val="TAC"/>
            </w:pPr>
            <w:r w:rsidRPr="00661924">
              <w:rPr>
                <w:rFonts w:hint="eastAsia"/>
              </w:rPr>
              <w:t>Periodic</w:t>
            </w:r>
          </w:p>
        </w:tc>
      </w:tr>
      <w:tr w:rsidR="00E516F6" w:rsidRPr="00661924" w14:paraId="0CE608DB" w14:textId="77777777" w:rsidTr="009538C8">
        <w:trPr>
          <w:trHeight w:val="70"/>
        </w:trPr>
        <w:tc>
          <w:tcPr>
            <w:tcW w:w="1143" w:type="dxa"/>
            <w:vMerge/>
            <w:vAlign w:val="center"/>
            <w:hideMark/>
          </w:tcPr>
          <w:p w14:paraId="477EFD46" w14:textId="77777777" w:rsidR="00E516F6" w:rsidRPr="00661924" w:rsidRDefault="00E516F6" w:rsidP="00E516F6">
            <w:pPr>
              <w:pStyle w:val="TAL"/>
            </w:pPr>
          </w:p>
        </w:tc>
        <w:tc>
          <w:tcPr>
            <w:tcW w:w="2430" w:type="dxa"/>
            <w:gridSpan w:val="2"/>
          </w:tcPr>
          <w:p w14:paraId="6DC74C08" w14:textId="77777777" w:rsidR="00E516F6" w:rsidRPr="00661924" w:rsidRDefault="00E516F6" w:rsidP="00E516F6">
            <w:pPr>
              <w:pStyle w:val="TAL"/>
            </w:pPr>
            <w:r w:rsidRPr="00661924">
              <w:t>CSI-IM RE pattern</w:t>
            </w:r>
          </w:p>
        </w:tc>
        <w:tc>
          <w:tcPr>
            <w:tcW w:w="720" w:type="dxa"/>
            <w:vAlign w:val="center"/>
          </w:tcPr>
          <w:p w14:paraId="11BCB470" w14:textId="77777777" w:rsidR="00E516F6" w:rsidRPr="00661924" w:rsidRDefault="00E516F6" w:rsidP="00E516F6">
            <w:pPr>
              <w:pStyle w:val="TAC"/>
            </w:pPr>
          </w:p>
        </w:tc>
        <w:tc>
          <w:tcPr>
            <w:tcW w:w="2601" w:type="dxa"/>
            <w:vAlign w:val="center"/>
          </w:tcPr>
          <w:p w14:paraId="0F62E4F6" w14:textId="77777777" w:rsidR="00E516F6" w:rsidRPr="00661924" w:rsidRDefault="00E516F6" w:rsidP="00E516F6">
            <w:pPr>
              <w:pStyle w:val="TAC"/>
            </w:pPr>
            <w:r w:rsidRPr="00661924">
              <w:rPr>
                <w:rFonts w:hint="eastAsia"/>
              </w:rPr>
              <w:t>0</w:t>
            </w:r>
          </w:p>
        </w:tc>
        <w:tc>
          <w:tcPr>
            <w:tcW w:w="2709" w:type="dxa"/>
            <w:vAlign w:val="center"/>
          </w:tcPr>
          <w:p w14:paraId="5FF674A7" w14:textId="77777777" w:rsidR="00E516F6" w:rsidRPr="00661924" w:rsidRDefault="00E516F6" w:rsidP="00E516F6">
            <w:pPr>
              <w:pStyle w:val="TAC"/>
            </w:pPr>
            <w:r>
              <w:t>0</w:t>
            </w:r>
          </w:p>
        </w:tc>
      </w:tr>
      <w:tr w:rsidR="00E516F6" w:rsidRPr="00661924" w14:paraId="7F60AEFA" w14:textId="77777777" w:rsidTr="009538C8">
        <w:trPr>
          <w:trHeight w:val="70"/>
        </w:trPr>
        <w:tc>
          <w:tcPr>
            <w:tcW w:w="1143" w:type="dxa"/>
            <w:vMerge/>
            <w:hideMark/>
          </w:tcPr>
          <w:p w14:paraId="6FEE7965" w14:textId="77777777" w:rsidR="00E516F6" w:rsidRPr="00661924" w:rsidRDefault="00E516F6" w:rsidP="00E516F6">
            <w:pPr>
              <w:pStyle w:val="TAL"/>
            </w:pPr>
          </w:p>
        </w:tc>
        <w:tc>
          <w:tcPr>
            <w:tcW w:w="2430" w:type="dxa"/>
            <w:gridSpan w:val="2"/>
          </w:tcPr>
          <w:p w14:paraId="2AB40E9B" w14:textId="77777777" w:rsidR="00E516F6" w:rsidRPr="00661924" w:rsidRDefault="00E516F6" w:rsidP="00E516F6">
            <w:pPr>
              <w:pStyle w:val="TAL"/>
            </w:pPr>
            <w:r w:rsidRPr="00661924">
              <w:t>CSI-IM Resource Mapping</w:t>
            </w:r>
          </w:p>
          <w:p w14:paraId="58A10DF9" w14:textId="77777777" w:rsidR="00E516F6" w:rsidRPr="00661924" w:rsidRDefault="00E516F6" w:rsidP="00E516F6">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35A1F61B" w14:textId="77777777" w:rsidR="00E516F6" w:rsidRPr="00661924" w:rsidRDefault="00E516F6" w:rsidP="00E516F6">
            <w:pPr>
              <w:pStyle w:val="TAC"/>
            </w:pPr>
          </w:p>
        </w:tc>
        <w:tc>
          <w:tcPr>
            <w:tcW w:w="2601" w:type="dxa"/>
            <w:vAlign w:val="center"/>
          </w:tcPr>
          <w:p w14:paraId="216B2BD3" w14:textId="77777777" w:rsidR="00E516F6" w:rsidRPr="00661924" w:rsidRDefault="00E516F6" w:rsidP="00E516F6">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277CF21B" w14:textId="77777777" w:rsidR="00E516F6" w:rsidRPr="00661924" w:rsidRDefault="00E516F6" w:rsidP="00E516F6">
            <w:pPr>
              <w:pStyle w:val="TAC"/>
            </w:pPr>
            <w:r>
              <w:t>(6, 9)</w:t>
            </w:r>
          </w:p>
        </w:tc>
      </w:tr>
      <w:tr w:rsidR="00E516F6" w:rsidRPr="00661924" w14:paraId="500F735D" w14:textId="77777777" w:rsidTr="009538C8">
        <w:trPr>
          <w:trHeight w:val="70"/>
        </w:trPr>
        <w:tc>
          <w:tcPr>
            <w:tcW w:w="1143" w:type="dxa"/>
            <w:vMerge/>
            <w:hideMark/>
          </w:tcPr>
          <w:p w14:paraId="3B259D5D" w14:textId="77777777" w:rsidR="00E516F6" w:rsidRPr="00661924" w:rsidRDefault="00E516F6" w:rsidP="00E516F6">
            <w:pPr>
              <w:pStyle w:val="TAL"/>
            </w:pPr>
          </w:p>
        </w:tc>
        <w:tc>
          <w:tcPr>
            <w:tcW w:w="2430" w:type="dxa"/>
            <w:gridSpan w:val="2"/>
          </w:tcPr>
          <w:p w14:paraId="2D12CC08" w14:textId="77777777" w:rsidR="00E516F6" w:rsidRPr="00661924" w:rsidRDefault="00E516F6" w:rsidP="00E516F6">
            <w:pPr>
              <w:pStyle w:val="TAL"/>
            </w:pPr>
            <w:r w:rsidRPr="00661924">
              <w:t>CSI-IM timeConfig</w:t>
            </w:r>
          </w:p>
          <w:p w14:paraId="452A212D" w14:textId="77777777" w:rsidR="00E516F6" w:rsidRPr="00661924" w:rsidRDefault="00E516F6" w:rsidP="00E516F6">
            <w:pPr>
              <w:pStyle w:val="TAL"/>
            </w:pPr>
            <w:r w:rsidRPr="00661924">
              <w:t>periodicity and offset</w:t>
            </w:r>
          </w:p>
        </w:tc>
        <w:tc>
          <w:tcPr>
            <w:tcW w:w="720" w:type="dxa"/>
            <w:vAlign w:val="center"/>
          </w:tcPr>
          <w:p w14:paraId="7C47A61E" w14:textId="77777777" w:rsidR="00E516F6" w:rsidRPr="00661924" w:rsidRDefault="00E516F6" w:rsidP="00E516F6">
            <w:pPr>
              <w:pStyle w:val="TAC"/>
            </w:pPr>
            <w:r w:rsidRPr="00661924">
              <w:t>slot</w:t>
            </w:r>
          </w:p>
        </w:tc>
        <w:tc>
          <w:tcPr>
            <w:tcW w:w="2601" w:type="dxa"/>
            <w:vAlign w:val="center"/>
          </w:tcPr>
          <w:p w14:paraId="63BCC6E1" w14:textId="77777777" w:rsidR="00E516F6" w:rsidRPr="00661924" w:rsidRDefault="00E516F6" w:rsidP="00E516F6">
            <w:pPr>
              <w:pStyle w:val="TAC"/>
            </w:pPr>
            <w:r>
              <w:t>5</w:t>
            </w:r>
            <w:r w:rsidRPr="00661924">
              <w:rPr>
                <w:rFonts w:hint="eastAsia"/>
              </w:rPr>
              <w:t>/1</w:t>
            </w:r>
          </w:p>
        </w:tc>
        <w:tc>
          <w:tcPr>
            <w:tcW w:w="2709" w:type="dxa"/>
            <w:vAlign w:val="center"/>
          </w:tcPr>
          <w:p w14:paraId="5C269ADA" w14:textId="77777777" w:rsidR="00E516F6" w:rsidRPr="00661924" w:rsidRDefault="00E516F6" w:rsidP="00E516F6">
            <w:pPr>
              <w:pStyle w:val="TAC"/>
            </w:pPr>
            <w:r>
              <w:t>Same as serving cell</w:t>
            </w:r>
          </w:p>
        </w:tc>
      </w:tr>
      <w:tr w:rsidR="00E516F6" w:rsidRPr="00661924" w14:paraId="2CA5D5CB" w14:textId="77777777" w:rsidTr="009538C8">
        <w:trPr>
          <w:trHeight w:val="70"/>
        </w:trPr>
        <w:tc>
          <w:tcPr>
            <w:tcW w:w="3573" w:type="dxa"/>
            <w:gridSpan w:val="3"/>
            <w:vAlign w:val="center"/>
          </w:tcPr>
          <w:p w14:paraId="7BC98C46" w14:textId="77777777" w:rsidR="00E516F6" w:rsidRPr="00661924" w:rsidRDefault="00E516F6" w:rsidP="00E516F6">
            <w:pPr>
              <w:pStyle w:val="TAL"/>
            </w:pPr>
            <w:r w:rsidRPr="00661924">
              <w:t>ReportConfigType</w:t>
            </w:r>
          </w:p>
        </w:tc>
        <w:tc>
          <w:tcPr>
            <w:tcW w:w="720" w:type="dxa"/>
            <w:vAlign w:val="center"/>
          </w:tcPr>
          <w:p w14:paraId="7E17634B" w14:textId="77777777" w:rsidR="00E516F6" w:rsidRPr="00661924" w:rsidRDefault="00E516F6" w:rsidP="00E516F6">
            <w:pPr>
              <w:pStyle w:val="TAC"/>
            </w:pPr>
          </w:p>
        </w:tc>
        <w:tc>
          <w:tcPr>
            <w:tcW w:w="2601" w:type="dxa"/>
            <w:vAlign w:val="center"/>
          </w:tcPr>
          <w:p w14:paraId="62493CD7" w14:textId="77777777" w:rsidR="00E516F6" w:rsidRPr="00661924" w:rsidRDefault="00E516F6" w:rsidP="00E516F6">
            <w:pPr>
              <w:pStyle w:val="TAC"/>
            </w:pPr>
            <w:r w:rsidRPr="00661924">
              <w:t>Periodic</w:t>
            </w:r>
          </w:p>
        </w:tc>
        <w:tc>
          <w:tcPr>
            <w:tcW w:w="2709" w:type="dxa"/>
            <w:vAlign w:val="center"/>
          </w:tcPr>
          <w:p w14:paraId="2EAFE30A" w14:textId="77777777" w:rsidR="00E516F6" w:rsidRPr="00661924" w:rsidRDefault="00E516F6" w:rsidP="00E516F6">
            <w:pPr>
              <w:pStyle w:val="TAC"/>
            </w:pPr>
            <w:r w:rsidRPr="00661924">
              <w:t>Not configured</w:t>
            </w:r>
          </w:p>
        </w:tc>
      </w:tr>
      <w:tr w:rsidR="00E516F6" w:rsidRPr="00661924" w14:paraId="77915F61" w14:textId="77777777" w:rsidTr="009538C8">
        <w:trPr>
          <w:trHeight w:val="70"/>
        </w:trPr>
        <w:tc>
          <w:tcPr>
            <w:tcW w:w="3573" w:type="dxa"/>
            <w:gridSpan w:val="3"/>
            <w:vAlign w:val="center"/>
          </w:tcPr>
          <w:p w14:paraId="71079A72" w14:textId="77777777" w:rsidR="00E516F6" w:rsidRPr="00661924" w:rsidRDefault="00E516F6" w:rsidP="00E516F6">
            <w:pPr>
              <w:pStyle w:val="TAL"/>
            </w:pPr>
            <w:r w:rsidRPr="00661924">
              <w:t>CQI-table</w:t>
            </w:r>
          </w:p>
        </w:tc>
        <w:tc>
          <w:tcPr>
            <w:tcW w:w="720" w:type="dxa"/>
            <w:vAlign w:val="center"/>
          </w:tcPr>
          <w:p w14:paraId="4BBCEF1D" w14:textId="77777777" w:rsidR="00E516F6" w:rsidRPr="00661924" w:rsidRDefault="00E516F6" w:rsidP="00E516F6">
            <w:pPr>
              <w:pStyle w:val="TAC"/>
            </w:pPr>
          </w:p>
        </w:tc>
        <w:tc>
          <w:tcPr>
            <w:tcW w:w="2601" w:type="dxa"/>
            <w:vAlign w:val="center"/>
          </w:tcPr>
          <w:p w14:paraId="2A2E145D" w14:textId="77777777" w:rsidR="00E516F6" w:rsidRPr="00661924" w:rsidRDefault="00E516F6" w:rsidP="00E516F6">
            <w:pPr>
              <w:pStyle w:val="TAC"/>
            </w:pPr>
            <w:r w:rsidRPr="00661924">
              <w:t xml:space="preserve">Table </w:t>
            </w:r>
            <w:r w:rsidRPr="00661924">
              <w:rPr>
                <w:rFonts w:hint="eastAsia"/>
              </w:rPr>
              <w:t>2</w:t>
            </w:r>
          </w:p>
        </w:tc>
        <w:tc>
          <w:tcPr>
            <w:tcW w:w="2709" w:type="dxa"/>
            <w:vAlign w:val="center"/>
          </w:tcPr>
          <w:p w14:paraId="44CFEBAF" w14:textId="77777777" w:rsidR="00E516F6" w:rsidRPr="00661924" w:rsidRDefault="00E516F6" w:rsidP="00E516F6">
            <w:pPr>
              <w:pStyle w:val="TAC"/>
            </w:pPr>
            <w:r w:rsidRPr="00661924">
              <w:t xml:space="preserve">Table </w:t>
            </w:r>
            <w:r w:rsidRPr="00661924">
              <w:rPr>
                <w:rFonts w:hint="eastAsia"/>
              </w:rPr>
              <w:t>2</w:t>
            </w:r>
          </w:p>
        </w:tc>
      </w:tr>
      <w:tr w:rsidR="00E516F6" w:rsidRPr="00661924" w14:paraId="379E56E7" w14:textId="77777777" w:rsidTr="009538C8">
        <w:trPr>
          <w:trHeight w:val="70"/>
        </w:trPr>
        <w:tc>
          <w:tcPr>
            <w:tcW w:w="3573" w:type="dxa"/>
            <w:gridSpan w:val="3"/>
            <w:vAlign w:val="center"/>
          </w:tcPr>
          <w:p w14:paraId="1F04FF08" w14:textId="77777777" w:rsidR="00E516F6" w:rsidRPr="00661924" w:rsidRDefault="00E516F6" w:rsidP="00E516F6">
            <w:pPr>
              <w:pStyle w:val="TAL"/>
            </w:pPr>
            <w:r w:rsidRPr="00661924">
              <w:t>reportQuantity</w:t>
            </w:r>
          </w:p>
        </w:tc>
        <w:tc>
          <w:tcPr>
            <w:tcW w:w="720" w:type="dxa"/>
            <w:vAlign w:val="center"/>
          </w:tcPr>
          <w:p w14:paraId="1DB893E0" w14:textId="77777777" w:rsidR="00E516F6" w:rsidRPr="00661924" w:rsidRDefault="00E516F6" w:rsidP="00E516F6">
            <w:pPr>
              <w:pStyle w:val="TAC"/>
            </w:pPr>
          </w:p>
        </w:tc>
        <w:tc>
          <w:tcPr>
            <w:tcW w:w="2601" w:type="dxa"/>
            <w:vAlign w:val="center"/>
          </w:tcPr>
          <w:p w14:paraId="4D0DB42B" w14:textId="77777777" w:rsidR="00E516F6" w:rsidRPr="00661924" w:rsidRDefault="00E516F6" w:rsidP="00E516F6">
            <w:pPr>
              <w:pStyle w:val="TAC"/>
            </w:pPr>
            <w:r w:rsidRPr="00661924">
              <w:t>cri-RI-PMI-CQI</w:t>
            </w:r>
          </w:p>
        </w:tc>
        <w:tc>
          <w:tcPr>
            <w:tcW w:w="2709" w:type="dxa"/>
            <w:vAlign w:val="center"/>
          </w:tcPr>
          <w:p w14:paraId="21C5AD84" w14:textId="77777777" w:rsidR="00E516F6" w:rsidRPr="00661924" w:rsidRDefault="00E516F6" w:rsidP="00E516F6">
            <w:pPr>
              <w:pStyle w:val="TAC"/>
            </w:pPr>
            <w:r w:rsidRPr="00661924">
              <w:t>Not configured</w:t>
            </w:r>
          </w:p>
        </w:tc>
      </w:tr>
      <w:tr w:rsidR="00E516F6" w:rsidRPr="00661924" w14:paraId="46E386C1" w14:textId="77777777" w:rsidTr="009538C8">
        <w:trPr>
          <w:trHeight w:val="70"/>
        </w:trPr>
        <w:tc>
          <w:tcPr>
            <w:tcW w:w="3573" w:type="dxa"/>
            <w:gridSpan w:val="3"/>
            <w:vAlign w:val="center"/>
          </w:tcPr>
          <w:p w14:paraId="5078AD5D" w14:textId="77777777" w:rsidR="00E516F6" w:rsidRPr="00661924" w:rsidRDefault="00E516F6" w:rsidP="00E516F6">
            <w:pPr>
              <w:pStyle w:val="TAL"/>
            </w:pPr>
            <w:r w:rsidRPr="00661924">
              <w:t>timeRestrictionFor</w:t>
            </w:r>
            <w:r w:rsidRPr="00661924">
              <w:rPr>
                <w:rFonts w:hint="eastAsia"/>
              </w:rPr>
              <w:t>Channel</w:t>
            </w:r>
            <w:r w:rsidRPr="00661924">
              <w:t>Measurements</w:t>
            </w:r>
          </w:p>
        </w:tc>
        <w:tc>
          <w:tcPr>
            <w:tcW w:w="720" w:type="dxa"/>
            <w:vAlign w:val="center"/>
          </w:tcPr>
          <w:p w14:paraId="409FB3A2" w14:textId="77777777" w:rsidR="00E516F6" w:rsidRPr="00661924" w:rsidRDefault="00E516F6" w:rsidP="00E516F6">
            <w:pPr>
              <w:pStyle w:val="TAC"/>
            </w:pPr>
          </w:p>
        </w:tc>
        <w:tc>
          <w:tcPr>
            <w:tcW w:w="2601" w:type="dxa"/>
            <w:vAlign w:val="center"/>
          </w:tcPr>
          <w:p w14:paraId="49BB2871" w14:textId="77777777" w:rsidR="00E516F6" w:rsidRPr="00661924" w:rsidRDefault="00E516F6" w:rsidP="00E516F6">
            <w:pPr>
              <w:pStyle w:val="TAC"/>
            </w:pPr>
            <w:r w:rsidRPr="00661924">
              <w:t>Not configured</w:t>
            </w:r>
          </w:p>
        </w:tc>
        <w:tc>
          <w:tcPr>
            <w:tcW w:w="2709" w:type="dxa"/>
            <w:vAlign w:val="center"/>
          </w:tcPr>
          <w:p w14:paraId="2C0B41AE" w14:textId="77777777" w:rsidR="00E516F6" w:rsidRPr="00661924" w:rsidRDefault="00E516F6" w:rsidP="00E516F6">
            <w:pPr>
              <w:pStyle w:val="TAC"/>
            </w:pPr>
            <w:r w:rsidRPr="00661924">
              <w:t>Not configured</w:t>
            </w:r>
          </w:p>
        </w:tc>
      </w:tr>
      <w:tr w:rsidR="00E516F6" w:rsidRPr="00661924" w14:paraId="47A6CF28" w14:textId="77777777" w:rsidTr="009538C8">
        <w:trPr>
          <w:trHeight w:val="70"/>
        </w:trPr>
        <w:tc>
          <w:tcPr>
            <w:tcW w:w="3573" w:type="dxa"/>
            <w:gridSpan w:val="3"/>
            <w:vAlign w:val="center"/>
          </w:tcPr>
          <w:p w14:paraId="21B56C16" w14:textId="77777777" w:rsidR="00E516F6" w:rsidRPr="00661924" w:rsidRDefault="00E516F6" w:rsidP="00E516F6">
            <w:pPr>
              <w:pStyle w:val="TAL"/>
            </w:pPr>
            <w:r w:rsidRPr="00661924">
              <w:t>timeRestrictionForInterferenceMeasurements</w:t>
            </w:r>
          </w:p>
        </w:tc>
        <w:tc>
          <w:tcPr>
            <w:tcW w:w="720" w:type="dxa"/>
            <w:vAlign w:val="center"/>
          </w:tcPr>
          <w:p w14:paraId="480056E4" w14:textId="77777777" w:rsidR="00E516F6" w:rsidRPr="00661924" w:rsidRDefault="00E516F6" w:rsidP="00E516F6">
            <w:pPr>
              <w:pStyle w:val="TAC"/>
            </w:pPr>
          </w:p>
        </w:tc>
        <w:tc>
          <w:tcPr>
            <w:tcW w:w="2601" w:type="dxa"/>
            <w:vAlign w:val="center"/>
          </w:tcPr>
          <w:p w14:paraId="50124CEF" w14:textId="77777777" w:rsidR="00E516F6" w:rsidRPr="00661924" w:rsidRDefault="00E516F6" w:rsidP="00E516F6">
            <w:pPr>
              <w:pStyle w:val="TAC"/>
            </w:pPr>
            <w:r w:rsidRPr="00661924">
              <w:t>Not configured</w:t>
            </w:r>
          </w:p>
        </w:tc>
        <w:tc>
          <w:tcPr>
            <w:tcW w:w="2709" w:type="dxa"/>
            <w:vAlign w:val="center"/>
          </w:tcPr>
          <w:p w14:paraId="691E3A13" w14:textId="77777777" w:rsidR="00E516F6" w:rsidRPr="00661924" w:rsidRDefault="00E516F6" w:rsidP="00E516F6">
            <w:pPr>
              <w:pStyle w:val="TAC"/>
            </w:pPr>
            <w:r w:rsidRPr="00661924">
              <w:t>Not configured</w:t>
            </w:r>
          </w:p>
        </w:tc>
      </w:tr>
      <w:tr w:rsidR="00E516F6" w:rsidRPr="00661924" w14:paraId="71E5F4E5" w14:textId="77777777" w:rsidTr="009538C8">
        <w:trPr>
          <w:trHeight w:val="70"/>
        </w:trPr>
        <w:tc>
          <w:tcPr>
            <w:tcW w:w="3573" w:type="dxa"/>
            <w:gridSpan w:val="3"/>
            <w:vAlign w:val="center"/>
          </w:tcPr>
          <w:p w14:paraId="65660CB8" w14:textId="77777777" w:rsidR="00E516F6" w:rsidRPr="00661924" w:rsidRDefault="00E516F6" w:rsidP="00E516F6">
            <w:pPr>
              <w:pStyle w:val="TAL"/>
            </w:pPr>
            <w:r w:rsidRPr="00661924">
              <w:t>cqi-FormatIndicator</w:t>
            </w:r>
          </w:p>
        </w:tc>
        <w:tc>
          <w:tcPr>
            <w:tcW w:w="720" w:type="dxa"/>
            <w:vAlign w:val="center"/>
          </w:tcPr>
          <w:p w14:paraId="1702CADC" w14:textId="77777777" w:rsidR="00E516F6" w:rsidRPr="00661924" w:rsidRDefault="00E516F6" w:rsidP="00E516F6">
            <w:pPr>
              <w:pStyle w:val="TAC"/>
            </w:pPr>
          </w:p>
        </w:tc>
        <w:tc>
          <w:tcPr>
            <w:tcW w:w="2601" w:type="dxa"/>
            <w:vAlign w:val="center"/>
          </w:tcPr>
          <w:p w14:paraId="612D0F7E" w14:textId="77777777" w:rsidR="00E516F6" w:rsidRPr="00661924" w:rsidRDefault="00E516F6" w:rsidP="00E516F6">
            <w:pPr>
              <w:pStyle w:val="TAC"/>
            </w:pPr>
            <w:r w:rsidRPr="00661924">
              <w:t>Wideband</w:t>
            </w:r>
          </w:p>
        </w:tc>
        <w:tc>
          <w:tcPr>
            <w:tcW w:w="2709" w:type="dxa"/>
            <w:vAlign w:val="center"/>
          </w:tcPr>
          <w:p w14:paraId="18B8501C" w14:textId="77777777" w:rsidR="00E516F6" w:rsidRPr="00661924" w:rsidRDefault="00E516F6" w:rsidP="00E516F6">
            <w:pPr>
              <w:pStyle w:val="TAC"/>
            </w:pPr>
            <w:r w:rsidRPr="00661924">
              <w:t>Wideband</w:t>
            </w:r>
          </w:p>
        </w:tc>
      </w:tr>
      <w:tr w:rsidR="00E516F6" w:rsidRPr="00661924" w14:paraId="787BAA9E" w14:textId="77777777" w:rsidTr="009538C8">
        <w:trPr>
          <w:trHeight w:val="70"/>
        </w:trPr>
        <w:tc>
          <w:tcPr>
            <w:tcW w:w="3573" w:type="dxa"/>
            <w:gridSpan w:val="3"/>
            <w:vAlign w:val="center"/>
          </w:tcPr>
          <w:p w14:paraId="1DF0F446" w14:textId="77777777" w:rsidR="00E516F6" w:rsidRPr="00661924" w:rsidRDefault="00E516F6" w:rsidP="00E516F6">
            <w:pPr>
              <w:pStyle w:val="TAL"/>
            </w:pPr>
            <w:r w:rsidRPr="00661924">
              <w:t>pmi-FormatIndicator</w:t>
            </w:r>
            <w:r w:rsidRPr="00661924">
              <w:rPr>
                <w:i/>
              </w:rPr>
              <w:t xml:space="preserve">  </w:t>
            </w:r>
          </w:p>
        </w:tc>
        <w:tc>
          <w:tcPr>
            <w:tcW w:w="720" w:type="dxa"/>
            <w:vAlign w:val="center"/>
          </w:tcPr>
          <w:p w14:paraId="3FD7D74E" w14:textId="77777777" w:rsidR="00E516F6" w:rsidRPr="00661924" w:rsidRDefault="00E516F6" w:rsidP="00E516F6">
            <w:pPr>
              <w:pStyle w:val="TAC"/>
            </w:pPr>
          </w:p>
        </w:tc>
        <w:tc>
          <w:tcPr>
            <w:tcW w:w="2601" w:type="dxa"/>
            <w:vAlign w:val="center"/>
          </w:tcPr>
          <w:p w14:paraId="566B95D0" w14:textId="77777777" w:rsidR="00E516F6" w:rsidRPr="00661924" w:rsidRDefault="00E516F6" w:rsidP="00E516F6">
            <w:pPr>
              <w:pStyle w:val="TAC"/>
            </w:pPr>
            <w:r w:rsidRPr="00661924">
              <w:t>Wideband</w:t>
            </w:r>
          </w:p>
        </w:tc>
        <w:tc>
          <w:tcPr>
            <w:tcW w:w="2709" w:type="dxa"/>
            <w:vAlign w:val="center"/>
          </w:tcPr>
          <w:p w14:paraId="785F3B87" w14:textId="77777777" w:rsidR="00E516F6" w:rsidRPr="00661924" w:rsidRDefault="00E516F6" w:rsidP="00E516F6">
            <w:pPr>
              <w:pStyle w:val="TAC"/>
            </w:pPr>
            <w:r w:rsidRPr="00661924">
              <w:t>Wideband</w:t>
            </w:r>
          </w:p>
        </w:tc>
      </w:tr>
      <w:tr w:rsidR="00E516F6" w:rsidRPr="00661924" w14:paraId="5BFC7410" w14:textId="77777777" w:rsidTr="009538C8">
        <w:trPr>
          <w:trHeight w:val="70"/>
        </w:trPr>
        <w:tc>
          <w:tcPr>
            <w:tcW w:w="3573" w:type="dxa"/>
            <w:gridSpan w:val="3"/>
            <w:vAlign w:val="center"/>
          </w:tcPr>
          <w:p w14:paraId="3B4D63EA" w14:textId="77777777" w:rsidR="00E516F6" w:rsidRPr="00661924" w:rsidRDefault="00E516F6" w:rsidP="00E516F6">
            <w:pPr>
              <w:pStyle w:val="TAL"/>
            </w:pPr>
            <w:r w:rsidRPr="00661924">
              <w:t>Sub-band Size</w:t>
            </w:r>
          </w:p>
        </w:tc>
        <w:tc>
          <w:tcPr>
            <w:tcW w:w="720" w:type="dxa"/>
            <w:vAlign w:val="center"/>
          </w:tcPr>
          <w:p w14:paraId="22FECCDE" w14:textId="77777777" w:rsidR="00E516F6" w:rsidRPr="00661924" w:rsidRDefault="00E516F6" w:rsidP="00E516F6">
            <w:pPr>
              <w:pStyle w:val="TAC"/>
            </w:pPr>
            <w:r w:rsidRPr="00661924">
              <w:t>RB</w:t>
            </w:r>
          </w:p>
        </w:tc>
        <w:tc>
          <w:tcPr>
            <w:tcW w:w="2601" w:type="dxa"/>
            <w:vAlign w:val="center"/>
          </w:tcPr>
          <w:p w14:paraId="240637B8" w14:textId="77777777" w:rsidR="00E516F6" w:rsidRPr="00661924" w:rsidRDefault="00E516F6" w:rsidP="00E516F6">
            <w:pPr>
              <w:pStyle w:val="TAC"/>
            </w:pPr>
            <w:r>
              <w:t>8</w:t>
            </w:r>
          </w:p>
        </w:tc>
        <w:tc>
          <w:tcPr>
            <w:tcW w:w="2709" w:type="dxa"/>
            <w:vAlign w:val="center"/>
          </w:tcPr>
          <w:p w14:paraId="1D9443DF" w14:textId="77777777" w:rsidR="00E516F6" w:rsidRPr="00661924" w:rsidRDefault="00E516F6" w:rsidP="00E516F6">
            <w:pPr>
              <w:pStyle w:val="TAC"/>
            </w:pPr>
            <w:r>
              <w:t>-</w:t>
            </w:r>
          </w:p>
        </w:tc>
      </w:tr>
      <w:tr w:rsidR="00E516F6" w:rsidRPr="00661924" w14:paraId="0148624A" w14:textId="77777777" w:rsidTr="009538C8">
        <w:trPr>
          <w:trHeight w:val="70"/>
        </w:trPr>
        <w:tc>
          <w:tcPr>
            <w:tcW w:w="3573" w:type="dxa"/>
            <w:gridSpan w:val="3"/>
            <w:vAlign w:val="center"/>
          </w:tcPr>
          <w:p w14:paraId="7EFD7089" w14:textId="77777777" w:rsidR="00E516F6" w:rsidRPr="00661924" w:rsidRDefault="00E516F6" w:rsidP="00E516F6">
            <w:pPr>
              <w:pStyle w:val="TAL"/>
            </w:pPr>
            <w:r w:rsidRPr="00661924">
              <w:t>Csi-ReportingBand</w:t>
            </w:r>
          </w:p>
        </w:tc>
        <w:tc>
          <w:tcPr>
            <w:tcW w:w="720" w:type="dxa"/>
            <w:vAlign w:val="center"/>
          </w:tcPr>
          <w:p w14:paraId="5BD33918" w14:textId="77777777" w:rsidR="00E516F6" w:rsidRPr="00661924" w:rsidRDefault="00E516F6" w:rsidP="00E516F6">
            <w:pPr>
              <w:pStyle w:val="TAC"/>
            </w:pPr>
          </w:p>
        </w:tc>
        <w:tc>
          <w:tcPr>
            <w:tcW w:w="2601" w:type="dxa"/>
            <w:vAlign w:val="center"/>
          </w:tcPr>
          <w:p w14:paraId="51423B57" w14:textId="77777777" w:rsidR="00E516F6" w:rsidRPr="00661924" w:rsidRDefault="00E516F6" w:rsidP="00E516F6">
            <w:pPr>
              <w:pStyle w:val="TAC"/>
            </w:pPr>
            <w:r w:rsidRPr="00C25669">
              <w:rPr>
                <w:lang w:eastAsia="zh-CN"/>
              </w:rPr>
              <w:t>1111111</w:t>
            </w:r>
          </w:p>
        </w:tc>
        <w:tc>
          <w:tcPr>
            <w:tcW w:w="2709" w:type="dxa"/>
            <w:vAlign w:val="center"/>
          </w:tcPr>
          <w:p w14:paraId="74EB487A" w14:textId="77777777" w:rsidR="00E516F6" w:rsidRPr="00661924" w:rsidRDefault="00E516F6" w:rsidP="00E516F6">
            <w:pPr>
              <w:pStyle w:val="TAC"/>
            </w:pPr>
            <w:r w:rsidRPr="00661924">
              <w:t>Not configured</w:t>
            </w:r>
          </w:p>
        </w:tc>
      </w:tr>
      <w:tr w:rsidR="00E516F6" w:rsidRPr="00661924" w14:paraId="73F3018C" w14:textId="77777777" w:rsidTr="009538C8">
        <w:trPr>
          <w:trHeight w:val="70"/>
        </w:trPr>
        <w:tc>
          <w:tcPr>
            <w:tcW w:w="3573" w:type="dxa"/>
            <w:gridSpan w:val="3"/>
            <w:vAlign w:val="center"/>
          </w:tcPr>
          <w:p w14:paraId="50EF6EFF" w14:textId="77777777" w:rsidR="00E516F6" w:rsidRPr="00661924" w:rsidRDefault="00E516F6" w:rsidP="00E516F6">
            <w:pPr>
              <w:pStyle w:val="TAL"/>
            </w:pPr>
            <w:r w:rsidRPr="00661924">
              <w:t>CSI-Report periodicity and offset</w:t>
            </w:r>
          </w:p>
        </w:tc>
        <w:tc>
          <w:tcPr>
            <w:tcW w:w="720" w:type="dxa"/>
            <w:vAlign w:val="center"/>
          </w:tcPr>
          <w:p w14:paraId="0C821CBC" w14:textId="77777777" w:rsidR="00E516F6" w:rsidRPr="00661924" w:rsidRDefault="00E516F6" w:rsidP="00E516F6">
            <w:pPr>
              <w:pStyle w:val="TAC"/>
            </w:pPr>
            <w:r w:rsidRPr="00661924">
              <w:t>slot</w:t>
            </w:r>
          </w:p>
        </w:tc>
        <w:tc>
          <w:tcPr>
            <w:tcW w:w="2601" w:type="dxa"/>
            <w:vAlign w:val="center"/>
          </w:tcPr>
          <w:p w14:paraId="76950D0B" w14:textId="77777777" w:rsidR="00E516F6" w:rsidRPr="00661924" w:rsidRDefault="00E516F6" w:rsidP="00E516F6">
            <w:pPr>
              <w:pStyle w:val="TAC"/>
            </w:pPr>
            <w:r w:rsidRPr="003C2DCA">
              <w:rPr>
                <w:rFonts w:eastAsia="SimSun" w:hint="eastAsia"/>
                <w:lang w:eastAsia="zh-CN"/>
              </w:rPr>
              <w:t>5/</w:t>
            </w:r>
            <w:r>
              <w:rPr>
                <w:rFonts w:eastAsia="SimSun"/>
                <w:lang w:eastAsia="zh-CN"/>
              </w:rPr>
              <w:t>0</w:t>
            </w:r>
          </w:p>
        </w:tc>
        <w:tc>
          <w:tcPr>
            <w:tcW w:w="2709" w:type="dxa"/>
            <w:vAlign w:val="center"/>
          </w:tcPr>
          <w:p w14:paraId="4F225A67" w14:textId="77777777" w:rsidR="00E516F6" w:rsidRPr="00661924" w:rsidRDefault="00E516F6" w:rsidP="00E516F6">
            <w:pPr>
              <w:pStyle w:val="TAC"/>
            </w:pPr>
            <w:r w:rsidRPr="00661924">
              <w:t>Not configured</w:t>
            </w:r>
          </w:p>
        </w:tc>
      </w:tr>
      <w:tr w:rsidR="00E516F6" w:rsidRPr="00661924" w14:paraId="76D59DA6" w14:textId="77777777" w:rsidTr="009538C8">
        <w:trPr>
          <w:trHeight w:val="70"/>
        </w:trPr>
        <w:tc>
          <w:tcPr>
            <w:tcW w:w="3573" w:type="dxa"/>
            <w:gridSpan w:val="3"/>
            <w:vAlign w:val="center"/>
          </w:tcPr>
          <w:p w14:paraId="4C8F59C9" w14:textId="77777777" w:rsidR="00E516F6" w:rsidRPr="00661924" w:rsidRDefault="00E516F6" w:rsidP="00E516F6">
            <w:pPr>
              <w:pStyle w:val="TAL"/>
            </w:pPr>
            <w:r w:rsidRPr="00661924">
              <w:t>aperiodicTriggeringOffset</w:t>
            </w:r>
          </w:p>
        </w:tc>
        <w:tc>
          <w:tcPr>
            <w:tcW w:w="720" w:type="dxa"/>
            <w:vAlign w:val="center"/>
          </w:tcPr>
          <w:p w14:paraId="32744CA9" w14:textId="77777777" w:rsidR="00E516F6" w:rsidRPr="00661924" w:rsidRDefault="00E516F6" w:rsidP="00E516F6">
            <w:pPr>
              <w:pStyle w:val="TAC"/>
            </w:pPr>
          </w:p>
        </w:tc>
        <w:tc>
          <w:tcPr>
            <w:tcW w:w="2601" w:type="dxa"/>
            <w:vAlign w:val="center"/>
          </w:tcPr>
          <w:p w14:paraId="32ADC4AA" w14:textId="77777777" w:rsidR="00E516F6" w:rsidRPr="00661924" w:rsidRDefault="00E516F6" w:rsidP="00E516F6">
            <w:pPr>
              <w:pStyle w:val="TAC"/>
            </w:pPr>
            <w:r w:rsidRPr="00661924">
              <w:t>Not configured</w:t>
            </w:r>
          </w:p>
        </w:tc>
        <w:tc>
          <w:tcPr>
            <w:tcW w:w="2709" w:type="dxa"/>
            <w:vAlign w:val="center"/>
          </w:tcPr>
          <w:p w14:paraId="4F5E7C5B" w14:textId="77777777" w:rsidR="00E516F6" w:rsidRPr="00661924" w:rsidRDefault="00E516F6" w:rsidP="00E516F6">
            <w:pPr>
              <w:pStyle w:val="TAC"/>
            </w:pPr>
            <w:r w:rsidRPr="00661924">
              <w:t>Not configured</w:t>
            </w:r>
          </w:p>
        </w:tc>
      </w:tr>
      <w:tr w:rsidR="00E516F6" w:rsidRPr="00661924" w14:paraId="64C75910" w14:textId="77777777" w:rsidTr="009538C8">
        <w:trPr>
          <w:trHeight w:val="70"/>
        </w:trPr>
        <w:tc>
          <w:tcPr>
            <w:tcW w:w="1648" w:type="dxa"/>
            <w:gridSpan w:val="2"/>
            <w:vMerge w:val="restart"/>
            <w:vAlign w:val="center"/>
            <w:hideMark/>
          </w:tcPr>
          <w:p w14:paraId="7C0DED66" w14:textId="77777777" w:rsidR="00E516F6" w:rsidRPr="00661924" w:rsidRDefault="00E516F6" w:rsidP="00E516F6">
            <w:pPr>
              <w:pStyle w:val="TAL"/>
            </w:pPr>
            <w:r w:rsidRPr="00661924">
              <w:t>Codebook configuration</w:t>
            </w:r>
          </w:p>
        </w:tc>
        <w:tc>
          <w:tcPr>
            <w:tcW w:w="1925" w:type="dxa"/>
          </w:tcPr>
          <w:p w14:paraId="3D596B40" w14:textId="77777777" w:rsidR="00E516F6" w:rsidRPr="00661924" w:rsidRDefault="00E516F6" w:rsidP="00E516F6">
            <w:pPr>
              <w:pStyle w:val="TAL"/>
            </w:pPr>
            <w:r w:rsidRPr="00661924">
              <w:t>Codebook Type</w:t>
            </w:r>
          </w:p>
        </w:tc>
        <w:tc>
          <w:tcPr>
            <w:tcW w:w="720" w:type="dxa"/>
            <w:vAlign w:val="center"/>
          </w:tcPr>
          <w:p w14:paraId="2A744035" w14:textId="77777777" w:rsidR="00E516F6" w:rsidRPr="00661924" w:rsidRDefault="00E516F6" w:rsidP="00E516F6">
            <w:pPr>
              <w:pStyle w:val="TAC"/>
            </w:pPr>
          </w:p>
        </w:tc>
        <w:tc>
          <w:tcPr>
            <w:tcW w:w="2601" w:type="dxa"/>
            <w:vAlign w:val="center"/>
          </w:tcPr>
          <w:p w14:paraId="48CFEF72" w14:textId="77777777" w:rsidR="00E516F6" w:rsidRPr="00661924" w:rsidRDefault="00E516F6" w:rsidP="00E516F6">
            <w:pPr>
              <w:pStyle w:val="TAC"/>
            </w:pPr>
            <w:r w:rsidRPr="00661924">
              <w:t>typeI-SinglePanel</w:t>
            </w:r>
          </w:p>
        </w:tc>
        <w:tc>
          <w:tcPr>
            <w:tcW w:w="2709" w:type="dxa"/>
            <w:vAlign w:val="center"/>
          </w:tcPr>
          <w:p w14:paraId="6C21B91C" w14:textId="77777777" w:rsidR="00E516F6" w:rsidRPr="00661924" w:rsidRDefault="00E516F6" w:rsidP="00E516F6">
            <w:pPr>
              <w:pStyle w:val="TAC"/>
            </w:pPr>
            <w:r w:rsidRPr="00661924">
              <w:t>typeI-SinglePanel</w:t>
            </w:r>
          </w:p>
        </w:tc>
      </w:tr>
      <w:tr w:rsidR="00E516F6" w:rsidRPr="00661924" w14:paraId="67AEC31E" w14:textId="77777777" w:rsidTr="009538C8">
        <w:trPr>
          <w:trHeight w:val="70"/>
        </w:trPr>
        <w:tc>
          <w:tcPr>
            <w:tcW w:w="1648" w:type="dxa"/>
            <w:gridSpan w:val="2"/>
            <w:vMerge/>
            <w:hideMark/>
          </w:tcPr>
          <w:p w14:paraId="4EB0983F" w14:textId="77777777" w:rsidR="00E516F6" w:rsidRPr="00661924" w:rsidRDefault="00E516F6" w:rsidP="00E516F6">
            <w:pPr>
              <w:pStyle w:val="TAL"/>
            </w:pPr>
          </w:p>
        </w:tc>
        <w:tc>
          <w:tcPr>
            <w:tcW w:w="1925" w:type="dxa"/>
          </w:tcPr>
          <w:p w14:paraId="67CD9621" w14:textId="77777777" w:rsidR="00E516F6" w:rsidRPr="00661924" w:rsidRDefault="00E516F6" w:rsidP="00E516F6">
            <w:pPr>
              <w:pStyle w:val="TAL"/>
            </w:pPr>
            <w:r w:rsidRPr="00661924">
              <w:t>Codebook Mode</w:t>
            </w:r>
          </w:p>
        </w:tc>
        <w:tc>
          <w:tcPr>
            <w:tcW w:w="720" w:type="dxa"/>
            <w:vAlign w:val="center"/>
          </w:tcPr>
          <w:p w14:paraId="550569BF" w14:textId="77777777" w:rsidR="00E516F6" w:rsidRPr="00661924" w:rsidRDefault="00E516F6" w:rsidP="00E516F6">
            <w:pPr>
              <w:pStyle w:val="TAC"/>
            </w:pPr>
          </w:p>
        </w:tc>
        <w:tc>
          <w:tcPr>
            <w:tcW w:w="2601" w:type="dxa"/>
            <w:vAlign w:val="center"/>
          </w:tcPr>
          <w:p w14:paraId="4BB6A498" w14:textId="77777777" w:rsidR="00E516F6" w:rsidRPr="00661924" w:rsidRDefault="00E516F6" w:rsidP="00E516F6">
            <w:pPr>
              <w:pStyle w:val="TAC"/>
            </w:pPr>
            <w:r w:rsidRPr="00661924">
              <w:t>1</w:t>
            </w:r>
          </w:p>
        </w:tc>
        <w:tc>
          <w:tcPr>
            <w:tcW w:w="2709" w:type="dxa"/>
          </w:tcPr>
          <w:p w14:paraId="38D53DC0" w14:textId="77777777" w:rsidR="00E516F6" w:rsidRPr="00661924" w:rsidRDefault="00E516F6" w:rsidP="00E516F6">
            <w:pPr>
              <w:pStyle w:val="TAC"/>
            </w:pPr>
            <w:r>
              <w:t>1</w:t>
            </w:r>
          </w:p>
        </w:tc>
      </w:tr>
      <w:tr w:rsidR="00E516F6" w:rsidRPr="00661924" w14:paraId="2EADED9C" w14:textId="77777777" w:rsidTr="009538C8">
        <w:trPr>
          <w:trHeight w:val="70"/>
        </w:trPr>
        <w:tc>
          <w:tcPr>
            <w:tcW w:w="1648" w:type="dxa"/>
            <w:gridSpan w:val="2"/>
            <w:vMerge/>
            <w:hideMark/>
          </w:tcPr>
          <w:p w14:paraId="368043F8" w14:textId="77777777" w:rsidR="00E516F6" w:rsidRPr="00661924" w:rsidRDefault="00E516F6" w:rsidP="00E516F6">
            <w:pPr>
              <w:pStyle w:val="TAL"/>
            </w:pPr>
          </w:p>
        </w:tc>
        <w:tc>
          <w:tcPr>
            <w:tcW w:w="1925" w:type="dxa"/>
          </w:tcPr>
          <w:p w14:paraId="71BC5469" w14:textId="77777777" w:rsidR="00E516F6" w:rsidRPr="00661924" w:rsidRDefault="00E516F6" w:rsidP="00E516F6">
            <w:pPr>
              <w:pStyle w:val="TAL"/>
            </w:pPr>
            <w:r w:rsidRPr="00661924">
              <w:t>(CodebookConfig-N1,CodebookConfig-N2)</w:t>
            </w:r>
          </w:p>
        </w:tc>
        <w:tc>
          <w:tcPr>
            <w:tcW w:w="720" w:type="dxa"/>
            <w:vAlign w:val="center"/>
          </w:tcPr>
          <w:p w14:paraId="60FF3FBF" w14:textId="77777777" w:rsidR="00E516F6" w:rsidRPr="00661924" w:rsidRDefault="00E516F6" w:rsidP="00E516F6">
            <w:pPr>
              <w:pStyle w:val="TAC"/>
            </w:pPr>
          </w:p>
        </w:tc>
        <w:tc>
          <w:tcPr>
            <w:tcW w:w="2601" w:type="dxa"/>
            <w:vAlign w:val="center"/>
          </w:tcPr>
          <w:p w14:paraId="3B3D691D" w14:textId="77777777" w:rsidR="00E516F6" w:rsidRPr="00661924" w:rsidRDefault="00E516F6" w:rsidP="00E516F6">
            <w:pPr>
              <w:pStyle w:val="TAC"/>
            </w:pPr>
            <w:r w:rsidRPr="00661924">
              <w:t>Not configured</w:t>
            </w:r>
          </w:p>
        </w:tc>
        <w:tc>
          <w:tcPr>
            <w:tcW w:w="2709" w:type="dxa"/>
          </w:tcPr>
          <w:p w14:paraId="3DF65880" w14:textId="77777777" w:rsidR="00E516F6" w:rsidRPr="00661924" w:rsidRDefault="00E516F6" w:rsidP="00E516F6">
            <w:pPr>
              <w:pStyle w:val="TAC"/>
            </w:pPr>
            <w:r w:rsidRPr="00661924">
              <w:t>Not configured</w:t>
            </w:r>
          </w:p>
        </w:tc>
      </w:tr>
      <w:tr w:rsidR="00E516F6" w:rsidRPr="00661924" w14:paraId="6A071A20" w14:textId="77777777" w:rsidTr="009538C8">
        <w:trPr>
          <w:trHeight w:val="70"/>
        </w:trPr>
        <w:tc>
          <w:tcPr>
            <w:tcW w:w="1648" w:type="dxa"/>
            <w:gridSpan w:val="2"/>
            <w:vMerge/>
            <w:hideMark/>
          </w:tcPr>
          <w:p w14:paraId="61813B9B" w14:textId="77777777" w:rsidR="00E516F6" w:rsidRPr="00661924" w:rsidRDefault="00E516F6" w:rsidP="00E516F6">
            <w:pPr>
              <w:pStyle w:val="TAL"/>
            </w:pPr>
          </w:p>
        </w:tc>
        <w:tc>
          <w:tcPr>
            <w:tcW w:w="1925" w:type="dxa"/>
          </w:tcPr>
          <w:p w14:paraId="35D8A385" w14:textId="77777777" w:rsidR="00E516F6" w:rsidRPr="00661924" w:rsidRDefault="00E516F6" w:rsidP="00E516F6">
            <w:pPr>
              <w:pStyle w:val="TAL"/>
            </w:pPr>
            <w:r w:rsidRPr="00661924">
              <w:t>CodebookSubsetRestriction</w:t>
            </w:r>
          </w:p>
        </w:tc>
        <w:tc>
          <w:tcPr>
            <w:tcW w:w="720" w:type="dxa"/>
            <w:vAlign w:val="center"/>
          </w:tcPr>
          <w:p w14:paraId="5305E29B" w14:textId="77777777" w:rsidR="00E516F6" w:rsidRPr="00661924" w:rsidRDefault="00E516F6" w:rsidP="00E516F6">
            <w:pPr>
              <w:pStyle w:val="TAC"/>
            </w:pPr>
          </w:p>
        </w:tc>
        <w:tc>
          <w:tcPr>
            <w:tcW w:w="2601" w:type="dxa"/>
            <w:vAlign w:val="center"/>
          </w:tcPr>
          <w:p w14:paraId="23D3447A" w14:textId="77777777" w:rsidR="00E516F6" w:rsidRPr="00661924" w:rsidRDefault="00E516F6" w:rsidP="00E516F6">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AF6D2EF" w14:textId="77777777" w:rsidR="00E516F6" w:rsidRPr="00661924" w:rsidRDefault="00E516F6" w:rsidP="00E516F6">
            <w:pPr>
              <w:pStyle w:val="TAC"/>
            </w:pPr>
            <w:r w:rsidRPr="00661924">
              <w:t>Not configured</w:t>
            </w:r>
          </w:p>
        </w:tc>
      </w:tr>
      <w:tr w:rsidR="00E516F6" w:rsidRPr="00661924" w14:paraId="5CD106DF" w14:textId="77777777" w:rsidTr="009538C8">
        <w:trPr>
          <w:trHeight w:val="70"/>
        </w:trPr>
        <w:tc>
          <w:tcPr>
            <w:tcW w:w="1648" w:type="dxa"/>
            <w:gridSpan w:val="2"/>
            <w:vMerge/>
          </w:tcPr>
          <w:p w14:paraId="2D822ED8" w14:textId="77777777" w:rsidR="00E516F6" w:rsidRPr="00661924" w:rsidRDefault="00E516F6" w:rsidP="00E516F6">
            <w:pPr>
              <w:pStyle w:val="TAL"/>
            </w:pPr>
          </w:p>
        </w:tc>
        <w:tc>
          <w:tcPr>
            <w:tcW w:w="1925" w:type="dxa"/>
          </w:tcPr>
          <w:p w14:paraId="764BD98D" w14:textId="77777777" w:rsidR="00E516F6" w:rsidRPr="00661924" w:rsidRDefault="00E516F6" w:rsidP="00E516F6">
            <w:pPr>
              <w:pStyle w:val="TAL"/>
            </w:pPr>
            <w:r w:rsidRPr="00661924">
              <w:t>RI Restriction</w:t>
            </w:r>
          </w:p>
        </w:tc>
        <w:tc>
          <w:tcPr>
            <w:tcW w:w="720" w:type="dxa"/>
            <w:vAlign w:val="center"/>
          </w:tcPr>
          <w:p w14:paraId="56E5E231" w14:textId="77777777" w:rsidR="00E516F6" w:rsidRPr="00661924" w:rsidRDefault="00E516F6" w:rsidP="00E516F6">
            <w:pPr>
              <w:pStyle w:val="TAC"/>
            </w:pPr>
          </w:p>
        </w:tc>
        <w:tc>
          <w:tcPr>
            <w:tcW w:w="2601" w:type="dxa"/>
            <w:vAlign w:val="center"/>
          </w:tcPr>
          <w:p w14:paraId="4C236843" w14:textId="77777777" w:rsidR="00E516F6" w:rsidRPr="00661924" w:rsidRDefault="00E516F6" w:rsidP="00E516F6">
            <w:pPr>
              <w:pStyle w:val="TAC"/>
            </w:pPr>
            <w:r w:rsidRPr="00661924">
              <w:t>N/A</w:t>
            </w:r>
          </w:p>
        </w:tc>
        <w:tc>
          <w:tcPr>
            <w:tcW w:w="2709" w:type="dxa"/>
          </w:tcPr>
          <w:p w14:paraId="0563B2DA" w14:textId="77777777" w:rsidR="00E516F6" w:rsidRPr="00661924" w:rsidRDefault="00E516F6" w:rsidP="00E516F6">
            <w:pPr>
              <w:pStyle w:val="TAC"/>
            </w:pPr>
            <w:r w:rsidRPr="00661924">
              <w:t>Not configured</w:t>
            </w:r>
          </w:p>
        </w:tc>
      </w:tr>
      <w:tr w:rsidR="00E516F6" w:rsidRPr="00661924" w14:paraId="1491067D" w14:textId="77777777" w:rsidTr="009538C8">
        <w:trPr>
          <w:trHeight w:val="70"/>
        </w:trPr>
        <w:tc>
          <w:tcPr>
            <w:tcW w:w="3573" w:type="dxa"/>
            <w:gridSpan w:val="3"/>
            <w:hideMark/>
          </w:tcPr>
          <w:p w14:paraId="5A018342" w14:textId="77777777" w:rsidR="00E516F6" w:rsidRPr="00661924" w:rsidRDefault="00E516F6" w:rsidP="00E516F6">
            <w:pPr>
              <w:pStyle w:val="TAL"/>
            </w:pPr>
            <w:r w:rsidRPr="00661924">
              <w:t>Physical channel for CSI report</w:t>
            </w:r>
          </w:p>
        </w:tc>
        <w:tc>
          <w:tcPr>
            <w:tcW w:w="720" w:type="dxa"/>
            <w:vAlign w:val="center"/>
          </w:tcPr>
          <w:p w14:paraId="07156A8C" w14:textId="77777777" w:rsidR="00E516F6" w:rsidRPr="00661924" w:rsidRDefault="00E516F6" w:rsidP="00E516F6">
            <w:pPr>
              <w:pStyle w:val="TAC"/>
            </w:pPr>
          </w:p>
        </w:tc>
        <w:tc>
          <w:tcPr>
            <w:tcW w:w="2601" w:type="dxa"/>
            <w:vAlign w:val="center"/>
          </w:tcPr>
          <w:p w14:paraId="5BA54217" w14:textId="77777777" w:rsidR="00E516F6" w:rsidRPr="00661924" w:rsidRDefault="00E516F6" w:rsidP="00E516F6">
            <w:pPr>
              <w:pStyle w:val="TAC"/>
            </w:pPr>
            <w:r w:rsidRPr="00661924">
              <w:t>PUCCH</w:t>
            </w:r>
          </w:p>
        </w:tc>
        <w:tc>
          <w:tcPr>
            <w:tcW w:w="2709" w:type="dxa"/>
          </w:tcPr>
          <w:p w14:paraId="6DE56643" w14:textId="77777777" w:rsidR="00E516F6" w:rsidRPr="00661924" w:rsidRDefault="00E516F6" w:rsidP="00E516F6">
            <w:pPr>
              <w:pStyle w:val="TAC"/>
            </w:pPr>
            <w:r w:rsidRPr="00661924">
              <w:t>Not configured</w:t>
            </w:r>
          </w:p>
        </w:tc>
      </w:tr>
      <w:tr w:rsidR="00E516F6" w:rsidRPr="00661924" w14:paraId="542C73F9" w14:textId="77777777" w:rsidTr="009538C8">
        <w:trPr>
          <w:trHeight w:val="70"/>
        </w:trPr>
        <w:tc>
          <w:tcPr>
            <w:tcW w:w="3573" w:type="dxa"/>
            <w:gridSpan w:val="3"/>
            <w:vAlign w:val="center"/>
            <w:hideMark/>
          </w:tcPr>
          <w:p w14:paraId="1AB29D7D" w14:textId="77777777" w:rsidR="00E516F6" w:rsidRPr="00661924" w:rsidRDefault="00E516F6" w:rsidP="00E516F6">
            <w:pPr>
              <w:pStyle w:val="TAL"/>
            </w:pPr>
            <w:r w:rsidRPr="00661924">
              <w:t xml:space="preserve">CQI/RI/PMI delay </w:t>
            </w:r>
          </w:p>
        </w:tc>
        <w:tc>
          <w:tcPr>
            <w:tcW w:w="720" w:type="dxa"/>
            <w:vAlign w:val="center"/>
            <w:hideMark/>
          </w:tcPr>
          <w:p w14:paraId="5150811A" w14:textId="77777777" w:rsidR="00E516F6" w:rsidRPr="00661924" w:rsidRDefault="00E516F6" w:rsidP="00E516F6">
            <w:pPr>
              <w:pStyle w:val="TAC"/>
            </w:pPr>
            <w:r w:rsidRPr="00661924">
              <w:t>ms</w:t>
            </w:r>
          </w:p>
        </w:tc>
        <w:tc>
          <w:tcPr>
            <w:tcW w:w="2601" w:type="dxa"/>
            <w:vAlign w:val="center"/>
          </w:tcPr>
          <w:p w14:paraId="1875A13B" w14:textId="77777777" w:rsidR="00E516F6" w:rsidRPr="00661924" w:rsidRDefault="00E516F6" w:rsidP="00E516F6">
            <w:pPr>
              <w:pStyle w:val="TAC"/>
            </w:pPr>
            <w:r>
              <w:t>8</w:t>
            </w:r>
          </w:p>
        </w:tc>
        <w:tc>
          <w:tcPr>
            <w:tcW w:w="2709" w:type="dxa"/>
          </w:tcPr>
          <w:p w14:paraId="73B725A7" w14:textId="77777777" w:rsidR="00E516F6" w:rsidRPr="00661924" w:rsidRDefault="00E516F6" w:rsidP="00E516F6">
            <w:pPr>
              <w:pStyle w:val="TAC"/>
            </w:pPr>
            <w:r w:rsidRPr="00661924">
              <w:t>Not configured</w:t>
            </w:r>
          </w:p>
        </w:tc>
      </w:tr>
      <w:tr w:rsidR="00E516F6" w:rsidRPr="00661924" w14:paraId="5CFBF2B0" w14:textId="77777777" w:rsidTr="009538C8">
        <w:trPr>
          <w:trHeight w:val="70"/>
        </w:trPr>
        <w:tc>
          <w:tcPr>
            <w:tcW w:w="3573" w:type="dxa"/>
            <w:gridSpan w:val="3"/>
            <w:vAlign w:val="center"/>
          </w:tcPr>
          <w:p w14:paraId="4869FE7C" w14:textId="77777777" w:rsidR="00E516F6" w:rsidRPr="00661924" w:rsidRDefault="00E516F6" w:rsidP="00E516F6">
            <w:pPr>
              <w:pStyle w:val="TAL"/>
            </w:pPr>
            <w:r w:rsidRPr="00661924">
              <w:t>Maximum number of HARQ transmission</w:t>
            </w:r>
          </w:p>
        </w:tc>
        <w:tc>
          <w:tcPr>
            <w:tcW w:w="720" w:type="dxa"/>
            <w:vAlign w:val="center"/>
          </w:tcPr>
          <w:p w14:paraId="2554AB86" w14:textId="77777777" w:rsidR="00E516F6" w:rsidRPr="00661924" w:rsidRDefault="00E516F6" w:rsidP="00E516F6">
            <w:pPr>
              <w:pStyle w:val="TAC"/>
            </w:pPr>
          </w:p>
        </w:tc>
        <w:tc>
          <w:tcPr>
            <w:tcW w:w="2601" w:type="dxa"/>
            <w:vAlign w:val="center"/>
          </w:tcPr>
          <w:p w14:paraId="3C44EA4E" w14:textId="77777777" w:rsidR="00E516F6" w:rsidRPr="00661924" w:rsidRDefault="00E516F6" w:rsidP="00E516F6">
            <w:pPr>
              <w:pStyle w:val="TAC"/>
            </w:pPr>
            <w:r w:rsidRPr="00661924">
              <w:t>1</w:t>
            </w:r>
          </w:p>
        </w:tc>
        <w:tc>
          <w:tcPr>
            <w:tcW w:w="2709" w:type="dxa"/>
          </w:tcPr>
          <w:p w14:paraId="3ADD75C6" w14:textId="77777777" w:rsidR="00E516F6" w:rsidRPr="00661924" w:rsidRDefault="00E516F6" w:rsidP="00E516F6">
            <w:pPr>
              <w:pStyle w:val="TAC"/>
            </w:pPr>
            <w:r w:rsidRPr="00661924">
              <w:t>Not configured</w:t>
            </w:r>
          </w:p>
        </w:tc>
      </w:tr>
      <w:tr w:rsidR="00E516F6" w:rsidRPr="00661924" w14:paraId="5B7EDA75" w14:textId="77777777" w:rsidTr="009538C8">
        <w:trPr>
          <w:trHeight w:val="70"/>
        </w:trPr>
        <w:tc>
          <w:tcPr>
            <w:tcW w:w="3573" w:type="dxa"/>
            <w:gridSpan w:val="3"/>
            <w:vAlign w:val="center"/>
            <w:hideMark/>
          </w:tcPr>
          <w:p w14:paraId="489A27E6" w14:textId="77777777" w:rsidR="00E516F6" w:rsidRPr="00661924" w:rsidRDefault="00E516F6" w:rsidP="00E516F6">
            <w:pPr>
              <w:pStyle w:val="TAL"/>
            </w:pPr>
            <w:r w:rsidRPr="00661924">
              <w:t>Measurement channel</w:t>
            </w:r>
          </w:p>
        </w:tc>
        <w:tc>
          <w:tcPr>
            <w:tcW w:w="720" w:type="dxa"/>
            <w:vAlign w:val="center"/>
          </w:tcPr>
          <w:p w14:paraId="5CF973DA" w14:textId="77777777" w:rsidR="00E516F6" w:rsidRPr="00661924" w:rsidRDefault="00E516F6" w:rsidP="00E516F6">
            <w:pPr>
              <w:pStyle w:val="TAC"/>
            </w:pPr>
          </w:p>
        </w:tc>
        <w:tc>
          <w:tcPr>
            <w:tcW w:w="2601" w:type="dxa"/>
            <w:vAlign w:val="center"/>
          </w:tcPr>
          <w:p w14:paraId="68DE4F1B" w14:textId="77777777" w:rsidR="00E516F6" w:rsidRPr="00661924" w:rsidRDefault="00E516F6" w:rsidP="00E516F6">
            <w:pPr>
              <w:pStyle w:val="TAC"/>
            </w:pPr>
            <w:r w:rsidRPr="00661924">
              <w:t>As specified in Table A.4-</w:t>
            </w:r>
            <w:r w:rsidRPr="00661924">
              <w:rPr>
                <w:rFonts w:hint="eastAsia"/>
              </w:rPr>
              <w:t>2</w:t>
            </w:r>
            <w:r w:rsidRPr="00661924">
              <w:t>, TBS.2-</w:t>
            </w:r>
            <w:r>
              <w:t>1</w:t>
            </w:r>
          </w:p>
        </w:tc>
        <w:tc>
          <w:tcPr>
            <w:tcW w:w="2709" w:type="dxa"/>
          </w:tcPr>
          <w:p w14:paraId="338DA1A4" w14:textId="77777777" w:rsidR="00E516F6" w:rsidRPr="00661924" w:rsidRDefault="00E516F6" w:rsidP="00E516F6">
            <w:pPr>
              <w:pStyle w:val="TAC"/>
            </w:pPr>
            <w:r>
              <w:t>-</w:t>
            </w:r>
          </w:p>
        </w:tc>
      </w:tr>
      <w:tr w:rsidR="00E516F6" w:rsidRPr="00661924" w14:paraId="08A5E2FF" w14:textId="77777777" w:rsidTr="009538C8">
        <w:trPr>
          <w:trHeight w:val="70"/>
        </w:trPr>
        <w:tc>
          <w:tcPr>
            <w:tcW w:w="3573" w:type="dxa"/>
            <w:gridSpan w:val="3"/>
            <w:vAlign w:val="center"/>
          </w:tcPr>
          <w:p w14:paraId="2C8F9817" w14:textId="77777777" w:rsidR="00E516F6" w:rsidRPr="009405D8" w:rsidRDefault="00E516F6" w:rsidP="00E516F6">
            <w:pPr>
              <w:pStyle w:val="TAL"/>
            </w:pPr>
            <w:r w:rsidRPr="009405D8">
              <w:t>INR</w:t>
            </w:r>
            <w:r>
              <w:t xml:space="preserve"> (Note 6)</w:t>
            </w:r>
          </w:p>
        </w:tc>
        <w:tc>
          <w:tcPr>
            <w:tcW w:w="720" w:type="dxa"/>
            <w:vAlign w:val="center"/>
          </w:tcPr>
          <w:p w14:paraId="1BCA7F2D" w14:textId="77777777" w:rsidR="00E516F6" w:rsidRPr="009405D8" w:rsidRDefault="00E516F6" w:rsidP="00E516F6">
            <w:pPr>
              <w:pStyle w:val="TAC"/>
            </w:pPr>
            <w:r w:rsidRPr="009405D8">
              <w:t>dB</w:t>
            </w:r>
          </w:p>
        </w:tc>
        <w:tc>
          <w:tcPr>
            <w:tcW w:w="2601" w:type="dxa"/>
            <w:vAlign w:val="center"/>
          </w:tcPr>
          <w:p w14:paraId="427DAC80" w14:textId="77777777" w:rsidR="00E516F6" w:rsidRPr="009405D8" w:rsidRDefault="00E516F6" w:rsidP="00E516F6">
            <w:pPr>
              <w:pStyle w:val="TAC"/>
            </w:pPr>
            <w:r w:rsidRPr="009405D8">
              <w:t>N/A</w:t>
            </w:r>
          </w:p>
        </w:tc>
        <w:tc>
          <w:tcPr>
            <w:tcW w:w="2709" w:type="dxa"/>
          </w:tcPr>
          <w:p w14:paraId="6A4F8B74" w14:textId="77777777" w:rsidR="00E516F6" w:rsidRPr="009405D8" w:rsidRDefault="00E516F6" w:rsidP="00E516F6">
            <w:pPr>
              <w:pStyle w:val="TAC"/>
            </w:pPr>
            <w:r w:rsidRPr="009405D8">
              <w:t>10.04</w:t>
            </w:r>
          </w:p>
        </w:tc>
      </w:tr>
      <w:tr w:rsidR="00E516F6" w:rsidRPr="00661924" w14:paraId="6B03F36A" w14:textId="77777777" w:rsidTr="009538C8">
        <w:trPr>
          <w:trHeight w:val="70"/>
        </w:trPr>
        <w:tc>
          <w:tcPr>
            <w:tcW w:w="3573" w:type="dxa"/>
            <w:gridSpan w:val="3"/>
            <w:vAlign w:val="center"/>
          </w:tcPr>
          <w:p w14:paraId="5F01FBCB" w14:textId="77777777" w:rsidR="00E516F6" w:rsidRPr="009405D8" w:rsidRDefault="00E516F6" w:rsidP="00E516F6">
            <w:pPr>
              <w:pStyle w:val="TAL"/>
            </w:pPr>
            <w:r w:rsidRPr="009405D8">
              <w:t>Propagation condition</w:t>
            </w:r>
          </w:p>
        </w:tc>
        <w:tc>
          <w:tcPr>
            <w:tcW w:w="720" w:type="dxa"/>
            <w:vAlign w:val="center"/>
          </w:tcPr>
          <w:p w14:paraId="6A258C8F" w14:textId="77777777" w:rsidR="00E516F6" w:rsidRPr="009405D8" w:rsidRDefault="00E516F6" w:rsidP="00E516F6">
            <w:pPr>
              <w:pStyle w:val="TAC"/>
            </w:pPr>
          </w:p>
        </w:tc>
        <w:tc>
          <w:tcPr>
            <w:tcW w:w="2601" w:type="dxa"/>
            <w:vAlign w:val="center"/>
          </w:tcPr>
          <w:p w14:paraId="3D8E46C8" w14:textId="77777777" w:rsidR="00E516F6" w:rsidRPr="009405D8" w:rsidRDefault="00E516F6" w:rsidP="00E516F6">
            <w:pPr>
              <w:pStyle w:val="TAC"/>
            </w:pPr>
            <w:r w:rsidRPr="009405D8">
              <w:t>TDLA30-5</w:t>
            </w:r>
          </w:p>
        </w:tc>
        <w:tc>
          <w:tcPr>
            <w:tcW w:w="2709" w:type="dxa"/>
            <w:vAlign w:val="center"/>
          </w:tcPr>
          <w:p w14:paraId="163E31AA" w14:textId="77777777" w:rsidR="00E516F6" w:rsidRPr="009405D8" w:rsidRDefault="00E516F6" w:rsidP="00E516F6">
            <w:pPr>
              <w:pStyle w:val="TAC"/>
            </w:pPr>
            <w:r w:rsidRPr="009405D8">
              <w:t>AWGN</w:t>
            </w:r>
          </w:p>
        </w:tc>
      </w:tr>
      <w:tr w:rsidR="00E516F6" w:rsidRPr="00661924" w14:paraId="738EF615" w14:textId="77777777" w:rsidTr="009538C8">
        <w:trPr>
          <w:trHeight w:val="138"/>
        </w:trPr>
        <w:tc>
          <w:tcPr>
            <w:tcW w:w="3573" w:type="dxa"/>
            <w:gridSpan w:val="3"/>
            <w:vAlign w:val="center"/>
          </w:tcPr>
          <w:p w14:paraId="119E0D3E" w14:textId="77777777" w:rsidR="00E516F6" w:rsidRPr="00046E8B" w:rsidRDefault="00E516F6" w:rsidP="00E516F6">
            <w:pPr>
              <w:pStyle w:val="TAL"/>
            </w:pPr>
            <w:r>
              <w:t>A</w:t>
            </w:r>
            <w:r w:rsidRPr="00046E8B">
              <w:t>ntenna configuration</w:t>
            </w:r>
          </w:p>
        </w:tc>
        <w:tc>
          <w:tcPr>
            <w:tcW w:w="720" w:type="dxa"/>
            <w:vAlign w:val="center"/>
          </w:tcPr>
          <w:p w14:paraId="776EAE01" w14:textId="77777777" w:rsidR="00E516F6" w:rsidRDefault="00E516F6" w:rsidP="00E516F6">
            <w:pPr>
              <w:pStyle w:val="TAC"/>
            </w:pPr>
          </w:p>
        </w:tc>
        <w:tc>
          <w:tcPr>
            <w:tcW w:w="2601" w:type="dxa"/>
            <w:vAlign w:val="center"/>
          </w:tcPr>
          <w:p w14:paraId="6C165C30" w14:textId="77777777" w:rsidR="00E516F6" w:rsidRDefault="00E516F6" w:rsidP="00E516F6">
            <w:pPr>
              <w:pStyle w:val="TAC"/>
            </w:pPr>
            <w:r w:rsidRPr="00E304CC">
              <w:t>2</w:t>
            </w:r>
            <w:r w:rsidRPr="00661924">
              <w:t>×2</w:t>
            </w:r>
          </w:p>
        </w:tc>
        <w:tc>
          <w:tcPr>
            <w:tcW w:w="2709" w:type="dxa"/>
            <w:vAlign w:val="center"/>
          </w:tcPr>
          <w:p w14:paraId="30DB9925" w14:textId="77777777" w:rsidR="00E516F6" w:rsidRPr="005A3299" w:rsidRDefault="00E516F6" w:rsidP="00E516F6">
            <w:pPr>
              <w:pStyle w:val="TAC"/>
              <w:rPr>
                <w:highlight w:val="cyan"/>
              </w:rPr>
            </w:pPr>
            <w:r>
              <w:t>1</w:t>
            </w:r>
            <w:r w:rsidRPr="00661924">
              <w:t>×2</w:t>
            </w:r>
          </w:p>
        </w:tc>
      </w:tr>
      <w:tr w:rsidR="009538C8" w:rsidRPr="00661924" w14:paraId="151F5299" w14:textId="77777777" w:rsidTr="009538C8">
        <w:trPr>
          <w:trHeight w:val="138"/>
        </w:trPr>
        <w:tc>
          <w:tcPr>
            <w:tcW w:w="3573" w:type="dxa"/>
            <w:gridSpan w:val="3"/>
            <w:vAlign w:val="center"/>
          </w:tcPr>
          <w:p w14:paraId="4E837512" w14:textId="77777777" w:rsidR="009538C8" w:rsidRPr="00A80280" w:rsidRDefault="009538C8" w:rsidP="00E516F6">
            <w:pPr>
              <w:pStyle w:val="TAL"/>
            </w:pPr>
            <w:r w:rsidRPr="00046E8B">
              <w:t xml:space="preserve">Correlation configuration </w:t>
            </w:r>
          </w:p>
        </w:tc>
        <w:tc>
          <w:tcPr>
            <w:tcW w:w="720" w:type="dxa"/>
            <w:vAlign w:val="center"/>
          </w:tcPr>
          <w:p w14:paraId="242F0DAE" w14:textId="77777777" w:rsidR="009538C8" w:rsidRDefault="009538C8" w:rsidP="00E516F6">
            <w:pPr>
              <w:pStyle w:val="TAC"/>
            </w:pPr>
          </w:p>
        </w:tc>
        <w:tc>
          <w:tcPr>
            <w:tcW w:w="2601" w:type="dxa"/>
            <w:vAlign w:val="center"/>
          </w:tcPr>
          <w:p w14:paraId="5FDC25E6" w14:textId="77777777" w:rsidR="009538C8" w:rsidRDefault="009538C8" w:rsidP="00E516F6">
            <w:pPr>
              <w:pStyle w:val="TAC"/>
            </w:pPr>
            <w:r w:rsidRPr="009405D8">
              <w:t>ULA Low</w:t>
            </w:r>
          </w:p>
        </w:tc>
        <w:tc>
          <w:tcPr>
            <w:tcW w:w="2709" w:type="dxa"/>
            <w:vAlign w:val="center"/>
          </w:tcPr>
          <w:p w14:paraId="3C2C9365" w14:textId="6102CC05" w:rsidR="009538C8" w:rsidRDefault="009538C8" w:rsidP="00E516F6">
            <w:pPr>
              <w:pStyle w:val="TAC"/>
            </w:pPr>
            <w:r>
              <w:t>N/A</w:t>
            </w:r>
          </w:p>
        </w:tc>
      </w:tr>
      <w:tr w:rsidR="00E516F6" w:rsidRPr="00661924" w14:paraId="14047E50" w14:textId="77777777" w:rsidTr="0092474A">
        <w:trPr>
          <w:trHeight w:val="138"/>
        </w:trPr>
        <w:tc>
          <w:tcPr>
            <w:tcW w:w="9603" w:type="dxa"/>
            <w:gridSpan w:val="6"/>
            <w:vAlign w:val="center"/>
          </w:tcPr>
          <w:p w14:paraId="4A803B8E" w14:textId="62CA5184" w:rsidR="009538C8" w:rsidRDefault="009538C8" w:rsidP="009538C8">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28BCC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pt;height:16.15pt;mso-width-percent:0;mso-height-percent:0;mso-width-percent:0;mso-height-percent:0" o:ole="">
                  <v:imagedata r:id="rId9" o:title=""/>
                </v:shape>
                <o:OLEObject Type="Embed" ProgID="Equation.3" ShapeID="_x0000_i1025" DrawAspect="Content" ObjectID="_1767171136" r:id="rId10"/>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479972B" w14:textId="53E047E5" w:rsidR="009538C8" w:rsidRPr="00931110" w:rsidRDefault="009538C8" w:rsidP="009538C8">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37A92BA2" w14:textId="77777777" w:rsidR="009538C8" w:rsidRPr="00931110" w:rsidRDefault="009538C8" w:rsidP="009538C8">
            <w:pPr>
              <w:pStyle w:val="TAN"/>
            </w:pPr>
            <w:r w:rsidRPr="00931110">
              <w:t xml:space="preserve">Note </w:t>
            </w:r>
            <w:r>
              <w:t>3</w:t>
            </w:r>
            <w:r w:rsidRPr="00931110">
              <w:t xml:space="preserve">: </w:t>
            </w:r>
            <w:r w:rsidRPr="00931110">
              <w:tab/>
              <w:t>Both cells are time-synchronous.</w:t>
            </w:r>
          </w:p>
          <w:p w14:paraId="6FFBA59D" w14:textId="77777777" w:rsidR="009538C8" w:rsidRDefault="009538C8" w:rsidP="009538C8">
            <w:pPr>
              <w:pStyle w:val="TAN"/>
            </w:pPr>
            <w:r w:rsidRPr="00931110">
              <w:t xml:space="preserve">Note </w:t>
            </w:r>
            <w:r>
              <w:t>4</w:t>
            </w:r>
            <w:r w:rsidRPr="00931110">
              <w:t>:</w:t>
            </w:r>
            <w:r w:rsidRPr="00931110">
              <w:tab/>
              <w:t>Static channel is used for the interference model. In case for white Gaussian noise model Cell 2 is not present.</w:t>
            </w:r>
          </w:p>
          <w:p w14:paraId="240D67FB" w14:textId="2E8091AA" w:rsidR="009538C8" w:rsidRDefault="009538C8" w:rsidP="009538C8">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E0ED7F8">
                <v:shape id="_x0000_i1026" type="#_x0000_t75" alt="" style="width:40.9pt;height:20.75pt;mso-width-percent:0;mso-height-percent:0;mso-width-percent:0;mso-height-percent:0" o:ole="">
                  <v:imagedata r:id="rId11" o:title=""/>
                </v:shape>
                <o:OLEObject Type="Embed" ProgID="Equation.3" ShapeID="_x0000_i1026" DrawAspect="Content" ObjectID="_1767171137" r:id="rId1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2D64EDD3" w14:textId="65689351" w:rsidR="00E516F6" w:rsidRPr="005A3299" w:rsidRDefault="009538C8" w:rsidP="009538C8">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0B6E818E" w14:textId="77777777" w:rsidR="00E516F6" w:rsidRPr="00310FBC" w:rsidRDefault="00E516F6" w:rsidP="00E516F6"/>
    <w:p w14:paraId="296CEACC" w14:textId="77777777" w:rsidR="00E516F6" w:rsidRPr="00310FBC" w:rsidRDefault="00E516F6" w:rsidP="00E516F6">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E516F6" w:rsidRPr="00310FBC" w14:paraId="3BD0469B" w14:textId="77777777" w:rsidTr="0092474A">
        <w:trPr>
          <w:cantSplit/>
          <w:jc w:val="center"/>
        </w:trPr>
        <w:tc>
          <w:tcPr>
            <w:tcW w:w="1705" w:type="dxa"/>
          </w:tcPr>
          <w:p w14:paraId="52784F27" w14:textId="77777777" w:rsidR="00E516F6" w:rsidRPr="004F7BC4" w:rsidRDefault="00E516F6" w:rsidP="00E516F6">
            <w:pPr>
              <w:pStyle w:val="TAH"/>
              <w:rPr>
                <w:rFonts w:ascii="Symbol" w:eastAsia="?? ??" w:hAnsi="Symbol" w:cs="Arial" w:hint="eastAsia"/>
              </w:rPr>
            </w:pPr>
            <w:r w:rsidRPr="00C25669">
              <w:rPr>
                <w:rFonts w:eastAsia="SimSun" w:hint="eastAsia"/>
                <w:lang w:eastAsia="zh-CN"/>
              </w:rPr>
              <w:t>Parameters</w:t>
            </w:r>
          </w:p>
        </w:tc>
        <w:tc>
          <w:tcPr>
            <w:tcW w:w="1516" w:type="dxa"/>
          </w:tcPr>
          <w:p w14:paraId="6C816A1A" w14:textId="77777777" w:rsidR="00E516F6" w:rsidRDefault="00E516F6" w:rsidP="00E516F6">
            <w:pPr>
              <w:pStyle w:val="TAH"/>
              <w:rPr>
                <w:rFonts w:eastAsia="?? ??"/>
              </w:rPr>
            </w:pPr>
            <w:r w:rsidRPr="00C25669">
              <w:rPr>
                <w:rFonts w:eastAsia="SimSun"/>
              </w:rPr>
              <w:t>Test 1</w:t>
            </w:r>
          </w:p>
        </w:tc>
      </w:tr>
      <w:tr w:rsidR="00E516F6" w:rsidRPr="00310FBC" w14:paraId="36219C34" w14:textId="77777777" w:rsidTr="0092474A">
        <w:trPr>
          <w:cantSplit/>
          <w:jc w:val="center"/>
        </w:trPr>
        <w:tc>
          <w:tcPr>
            <w:tcW w:w="1705" w:type="dxa"/>
          </w:tcPr>
          <w:p w14:paraId="40317629" w14:textId="77777777" w:rsidR="00E516F6" w:rsidRPr="00310FBC" w:rsidRDefault="00E516F6" w:rsidP="00E516F6">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8ED22B" w14:textId="77E87040" w:rsidR="00E516F6" w:rsidRPr="00310FBC" w:rsidRDefault="009538C8" w:rsidP="00E516F6">
            <w:pPr>
              <w:pStyle w:val="TAC"/>
              <w:rPr>
                <w:rFonts w:eastAsia="?? ??" w:cs="v5.0.0"/>
              </w:rPr>
            </w:pPr>
            <w:r>
              <w:rPr>
                <w:rFonts w:eastAsia="?? ??" w:cs="v5.0.0"/>
              </w:rPr>
              <w:t>1.9</w:t>
            </w:r>
          </w:p>
        </w:tc>
      </w:tr>
    </w:tbl>
    <w:p w14:paraId="371538B7" w14:textId="7380E009" w:rsidR="00112F68" w:rsidRDefault="00112F68" w:rsidP="00AD5763">
      <w:pPr>
        <w:rPr>
          <w:rFonts w:eastAsia="SimSun"/>
          <w:lang w:eastAsia="zh-CN"/>
        </w:rPr>
      </w:pPr>
    </w:p>
    <w:p w14:paraId="52709F36" w14:textId="77777777" w:rsidR="00FE72F0" w:rsidRPr="00427649" w:rsidRDefault="00FE72F0" w:rsidP="00FE72F0">
      <w:pPr>
        <w:pStyle w:val="Heading6"/>
      </w:pPr>
      <w:bookmarkStart w:id="526" w:name="_Toc114565883"/>
      <w:bookmarkStart w:id="527" w:name="_Toc123936190"/>
      <w:bookmarkStart w:id="528" w:name="_Toc124377205"/>
      <w:r w:rsidRPr="00DD1EAB">
        <w:rPr>
          <w:rFonts w:hint="eastAsia"/>
        </w:rPr>
        <w:t>6.2.2.1</w:t>
      </w:r>
      <w:r w:rsidRPr="00DD1EAB">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526"/>
      <w:bookmarkEnd w:id="527"/>
      <w:bookmarkEnd w:id="528"/>
      <w:r w:rsidRPr="00AF33F0">
        <w:t xml:space="preserve"> </w:t>
      </w:r>
    </w:p>
    <w:p w14:paraId="4598BF52"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r>
        <w:rPr>
          <w:rFonts w:eastAsia="SimSun"/>
        </w:rPr>
        <w:t xml:space="preserve">RedCap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0FF08B6D"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To account for sensitivity of the input SNR the wideband CQI reporting under frequency selective fading conditions is considered to be verified if the reporting accuracy is met for at least one of two SNR levels separated by an offset of 1 dB.</w:t>
      </w:r>
    </w:p>
    <w:p w14:paraId="1A2197E3" w14:textId="77777777" w:rsidR="00FE72F0" w:rsidRPr="00E67CE4" w:rsidRDefault="00FE72F0" w:rsidP="00FE72F0">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6.2.2.1.2.4</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15CC974A" w14:textId="77777777" w:rsidR="00FE72F0" w:rsidRPr="00E67CE4" w:rsidRDefault="00FE72F0" w:rsidP="009000E0">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r w:rsidRPr="00E67CE4">
        <w:rPr>
          <w:rFonts w:eastAsia="SimSun" w:hint="eastAsia"/>
        </w:rPr>
        <w:t>-2;</w:t>
      </w:r>
    </w:p>
    <w:p w14:paraId="64D4B1B8" w14:textId="77777777" w:rsidR="00FE72F0" w:rsidRPr="00E67CE4" w:rsidRDefault="00FE72F0" w:rsidP="009000E0">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r w:rsidRPr="00E67CE4">
        <w:rPr>
          <w:rFonts w:eastAsia="SimSun" w:hint="eastAsia"/>
        </w:rPr>
        <w:t>-2;</w:t>
      </w:r>
    </w:p>
    <w:p w14:paraId="4EB2D6C1" w14:textId="39170A85" w:rsidR="00FE72F0" w:rsidRDefault="00FE72F0" w:rsidP="009000E0">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43FB5D7E" w14:textId="77777777" w:rsidR="009000E0" w:rsidRPr="00E67CE4" w:rsidRDefault="009000E0" w:rsidP="009000E0">
      <w:pPr>
        <w:rPr>
          <w:rFonts w:eastAsia="SimSun"/>
        </w:rPr>
      </w:pPr>
    </w:p>
    <w:p w14:paraId="3DE58E11" w14:textId="77777777" w:rsidR="00FE72F0" w:rsidRPr="00E67CE4" w:rsidRDefault="00FE72F0" w:rsidP="009000E0">
      <w:pPr>
        <w:pStyle w:val="TH"/>
        <w:rPr>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FE72F0" w:rsidRPr="00E67CE4" w14:paraId="581DC7B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8807DB" w14:textId="77777777" w:rsidR="00FE72F0" w:rsidRPr="00E67CE4" w:rsidRDefault="00FE72F0" w:rsidP="009000E0">
            <w:pPr>
              <w:pStyle w:val="TAH"/>
              <w:rPr>
                <w:rFonts w:eastAsia="SimSun"/>
              </w:rPr>
            </w:pPr>
            <w:r w:rsidRPr="00E67CE4">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FA222B1" w14:textId="77777777" w:rsidR="00FE72F0" w:rsidRPr="00E67CE4" w:rsidRDefault="00FE72F0" w:rsidP="009000E0">
            <w:pPr>
              <w:pStyle w:val="TAH"/>
              <w:rPr>
                <w:rFonts w:eastAsia="SimSun"/>
              </w:rPr>
            </w:pPr>
            <w:r w:rsidRPr="00E67CE4">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19BABD" w14:textId="77777777" w:rsidR="00FE72F0" w:rsidRPr="00E67CE4" w:rsidRDefault="00FE72F0" w:rsidP="009000E0">
            <w:pPr>
              <w:pStyle w:val="TAH"/>
              <w:rPr>
                <w:rFonts w:eastAsia="SimSun"/>
                <w:lang w:eastAsia="zh-CN"/>
              </w:rPr>
            </w:pPr>
            <w:r w:rsidRPr="00E67CE4">
              <w:rPr>
                <w:rFonts w:eastAsia="SimSun"/>
              </w:rPr>
              <w:t>Test 1</w:t>
            </w:r>
          </w:p>
        </w:tc>
      </w:tr>
      <w:tr w:rsidR="00FE72F0" w:rsidRPr="00E67CE4" w14:paraId="4789CF9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839645" w14:textId="77777777" w:rsidR="00FE72F0" w:rsidRPr="00E67CE4" w:rsidRDefault="00FE72F0" w:rsidP="00E233C1">
            <w:pPr>
              <w:pStyle w:val="TAL"/>
            </w:pPr>
            <w:r w:rsidRPr="00E67CE4">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287FEE" w14:textId="77777777" w:rsidR="00FE72F0" w:rsidRPr="00E67CE4" w:rsidRDefault="00FE72F0" w:rsidP="00E233C1">
            <w:pPr>
              <w:pStyle w:val="TAC"/>
            </w:pPr>
            <w:r w:rsidRPr="00E67CE4">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C07D0A" w14:textId="77777777" w:rsidR="00FE72F0" w:rsidRPr="00E67CE4" w:rsidRDefault="00FE72F0" w:rsidP="00E233C1">
            <w:pPr>
              <w:pStyle w:val="TAC"/>
              <w:rPr>
                <w:rFonts w:eastAsia="SimSun"/>
                <w:lang w:eastAsia="zh-CN"/>
              </w:rPr>
            </w:pPr>
            <w:r w:rsidRPr="00E67CE4">
              <w:rPr>
                <w:rFonts w:eastAsia="SimSun" w:hint="eastAsia"/>
                <w:lang w:eastAsia="zh-CN"/>
              </w:rPr>
              <w:t>10</w:t>
            </w:r>
          </w:p>
        </w:tc>
      </w:tr>
      <w:tr w:rsidR="00FE72F0" w:rsidRPr="00E67CE4" w14:paraId="609DFC0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D7700" w14:textId="77777777" w:rsidR="00FE72F0" w:rsidRPr="00E67CE4" w:rsidRDefault="00FE72F0" w:rsidP="00E233C1">
            <w:pPr>
              <w:pStyle w:val="TAL"/>
              <w:rPr>
                <w:rFonts w:eastAsia="SimSun"/>
              </w:rPr>
            </w:pPr>
            <w:r w:rsidRPr="00E67CE4">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CFAF5BF" w14:textId="77777777" w:rsidR="00FE72F0" w:rsidRPr="00E67CE4" w:rsidRDefault="00FE72F0" w:rsidP="00E233C1">
            <w:pPr>
              <w:pStyle w:val="TAC"/>
              <w:rPr>
                <w:rFonts w:eastAsia="SimSun"/>
              </w:rPr>
            </w:pPr>
            <w:r w:rsidRPr="00E67CE4">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B26373" w14:textId="77777777" w:rsidR="00FE72F0" w:rsidRPr="00E67CE4" w:rsidRDefault="00FE72F0" w:rsidP="00E233C1">
            <w:pPr>
              <w:pStyle w:val="TAC"/>
              <w:rPr>
                <w:rFonts w:eastAsia="SimSun"/>
                <w:lang w:eastAsia="zh-CN"/>
              </w:rPr>
            </w:pPr>
            <w:r w:rsidRPr="00E67CE4">
              <w:rPr>
                <w:rFonts w:eastAsia="SimSun" w:hint="eastAsia"/>
              </w:rPr>
              <w:t>15</w:t>
            </w:r>
          </w:p>
        </w:tc>
      </w:tr>
      <w:tr w:rsidR="00FE72F0" w:rsidRPr="00E67CE4" w14:paraId="1256412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DB97A7" w14:textId="77777777" w:rsidR="00FE72F0" w:rsidRPr="00E67CE4" w:rsidRDefault="00FE72F0" w:rsidP="00E233C1">
            <w:pPr>
              <w:pStyle w:val="TAL"/>
            </w:pPr>
            <w:r w:rsidRPr="00E67CE4">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E55B11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77ADE0" w14:textId="77777777" w:rsidR="00FE72F0" w:rsidRPr="00E67CE4" w:rsidRDefault="00FE72F0" w:rsidP="00E233C1">
            <w:pPr>
              <w:pStyle w:val="TAC"/>
              <w:rPr>
                <w:rFonts w:eastAsia="SimSun"/>
                <w:lang w:eastAsia="zh-CN"/>
              </w:rPr>
            </w:pPr>
            <w:r w:rsidRPr="00E67CE4">
              <w:rPr>
                <w:rFonts w:eastAsia="SimSun" w:hint="eastAsia"/>
                <w:lang w:eastAsia="zh-CN"/>
              </w:rPr>
              <w:t>FDD</w:t>
            </w:r>
          </w:p>
        </w:tc>
      </w:tr>
      <w:tr w:rsidR="00FE72F0" w:rsidRPr="00E67CE4" w14:paraId="6D52C8C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0DE8F5" w14:textId="77777777" w:rsidR="00FE72F0" w:rsidRPr="00E67CE4" w:rsidRDefault="00FE72F0" w:rsidP="00E233C1">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3AAEC18A" w14:textId="77777777" w:rsidR="00FE72F0" w:rsidRPr="00E67CE4" w:rsidRDefault="00FE72F0" w:rsidP="00E233C1">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5D43B05C" w14:textId="4518E27D" w:rsidR="00FE72F0" w:rsidRPr="00E67CE4" w:rsidRDefault="00FE72F0" w:rsidP="00E233C1">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08D1A27A" w14:textId="6130F184" w:rsidR="00FE72F0" w:rsidRPr="00E67CE4" w:rsidRDefault="00FE72F0" w:rsidP="00E233C1">
            <w:pPr>
              <w:pStyle w:val="TAC"/>
              <w:rPr>
                <w:rFonts w:eastAsia="SimSun"/>
                <w:lang w:eastAsia="zh-CN"/>
              </w:rPr>
            </w:pPr>
            <w:r>
              <w:rPr>
                <w:rFonts w:eastAsia="SimSun"/>
                <w:lang w:eastAsia="zh-CN"/>
              </w:rPr>
              <w:t>7</w:t>
            </w:r>
          </w:p>
        </w:tc>
      </w:tr>
      <w:tr w:rsidR="00FE72F0" w:rsidRPr="00E67CE4" w14:paraId="73278C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C9B49" w14:textId="77777777" w:rsidR="00FE72F0" w:rsidRPr="00E67CE4" w:rsidRDefault="00FE72F0" w:rsidP="00E233C1">
            <w:pPr>
              <w:pStyle w:val="TAL"/>
            </w:pPr>
            <w:r w:rsidRPr="00E67CE4">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F0E0D1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918454E" w14:textId="77777777" w:rsidR="00FE72F0" w:rsidRPr="00E67CE4" w:rsidRDefault="00FE72F0" w:rsidP="00E233C1">
            <w:pPr>
              <w:pStyle w:val="TAC"/>
              <w:rPr>
                <w:lang w:eastAsia="zh-CN"/>
              </w:rPr>
            </w:pPr>
            <w:r w:rsidRPr="00E67CE4">
              <w:rPr>
                <w:rFonts w:eastAsia="SimSun" w:hint="eastAsia"/>
                <w:lang w:eastAsia="zh-CN"/>
              </w:rPr>
              <w:t>TDLA30-5</w:t>
            </w:r>
          </w:p>
        </w:tc>
      </w:tr>
      <w:tr w:rsidR="00FE72F0" w:rsidRPr="00E67CE4" w14:paraId="0C4F28E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43925" w14:textId="77777777" w:rsidR="00FE72F0" w:rsidRPr="00E67CE4" w:rsidRDefault="00FE72F0" w:rsidP="00E233C1">
            <w:pPr>
              <w:pStyle w:val="TAL"/>
            </w:pPr>
            <w:r w:rsidRPr="00E67CE4">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1810E4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F0E2285" w14:textId="77777777" w:rsidR="00FE72F0" w:rsidRPr="00E67CE4" w:rsidRDefault="00FE72F0" w:rsidP="00E233C1">
            <w:pPr>
              <w:pStyle w:val="TAC"/>
            </w:pPr>
            <w:r w:rsidRPr="00E67CE4">
              <w:rPr>
                <w:rFonts w:eastAsia="SimSun"/>
              </w:rPr>
              <w:t>2×</w:t>
            </w:r>
            <w:r>
              <w:rPr>
                <w:rFonts w:eastAsia="SimSun"/>
              </w:rPr>
              <w:t>2</w:t>
            </w:r>
            <w:r w:rsidRPr="00E67CE4">
              <w:rPr>
                <w:rFonts w:eastAsia="SimSun"/>
              </w:rPr>
              <w:t xml:space="preserve"> </w:t>
            </w:r>
          </w:p>
        </w:tc>
      </w:tr>
      <w:tr w:rsidR="00FE72F0" w:rsidRPr="00E67CE4" w14:paraId="748550D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0DEA3" w14:textId="77777777" w:rsidR="00FE72F0" w:rsidRPr="00E67CE4" w:rsidRDefault="00FE72F0" w:rsidP="00E233C1">
            <w:pPr>
              <w:pStyle w:val="TAL"/>
              <w:rPr>
                <w:rFonts w:eastAsia="SimSun"/>
              </w:rPr>
            </w:pPr>
            <w:r w:rsidRPr="00E67CE4">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CA004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7AC286" w14:textId="77777777" w:rsidR="00FE72F0" w:rsidRPr="00E67CE4" w:rsidRDefault="00FE72F0" w:rsidP="00E233C1">
            <w:pPr>
              <w:pStyle w:val="TAC"/>
              <w:rPr>
                <w:rFonts w:eastAsia="SimSun"/>
              </w:rPr>
            </w:pPr>
            <w:r w:rsidRPr="00E67CE4">
              <w:rPr>
                <w:rFonts w:eastAsia="SimSun" w:cs="Arial" w:hint="eastAsia"/>
                <w:lang w:eastAsia="zh-CN"/>
              </w:rPr>
              <w:t>ULA high</w:t>
            </w:r>
          </w:p>
        </w:tc>
      </w:tr>
      <w:tr w:rsidR="00FE72F0" w:rsidRPr="00E67CE4" w14:paraId="676F217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7B30DB" w14:textId="77777777" w:rsidR="00FE72F0" w:rsidRPr="00E67CE4" w:rsidRDefault="00FE72F0" w:rsidP="00E233C1">
            <w:pPr>
              <w:pStyle w:val="TAL"/>
            </w:pPr>
            <w:r w:rsidRPr="00E67CE4">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0E190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1EDDE" w14:textId="77777777" w:rsidR="00FE72F0" w:rsidRPr="00E67CE4" w:rsidRDefault="00FE72F0" w:rsidP="00E233C1">
            <w:pPr>
              <w:pStyle w:val="TAC"/>
              <w:rPr>
                <w:rFonts w:eastAsia="SimSun"/>
                <w:lang w:eastAsia="zh-CN"/>
              </w:rPr>
            </w:pPr>
            <w:r w:rsidRPr="00E67CE4">
              <w:rPr>
                <w:rFonts w:eastAsia="SimSun" w:hint="eastAsia"/>
              </w:rPr>
              <w:t xml:space="preserve">As specified in </w:t>
            </w:r>
            <w:r w:rsidRPr="00E67CE4">
              <w:rPr>
                <w:rFonts w:eastAsia="SimSun" w:hint="eastAsia"/>
                <w:lang w:eastAsia="zh-CN"/>
              </w:rPr>
              <w:t>Annex B.4.1</w:t>
            </w:r>
          </w:p>
        </w:tc>
      </w:tr>
      <w:tr w:rsidR="00FE72F0" w:rsidRPr="00E67CE4" w14:paraId="38E1560B"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2D636E1B" w14:textId="77777777" w:rsidR="00FE72F0" w:rsidRPr="00E67CE4" w:rsidRDefault="00FE72F0" w:rsidP="00E233C1">
            <w:pPr>
              <w:pStyle w:val="TAL"/>
              <w:rPr>
                <w:rFonts w:eastAsia="SimSun"/>
              </w:rPr>
            </w:pPr>
            <w:r w:rsidRPr="00E67CE4">
              <w:rPr>
                <w:rFonts w:eastAsia="SimSun"/>
              </w:rPr>
              <w:t>ZP CSI-RS configuration</w:t>
            </w:r>
          </w:p>
          <w:p w14:paraId="5A83CB29"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5DD6F"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ADC904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7493C" w14:textId="77777777" w:rsidR="00FE72F0" w:rsidRPr="00E67CE4" w:rsidRDefault="00FE72F0" w:rsidP="00E233C1">
            <w:pPr>
              <w:pStyle w:val="TAC"/>
            </w:pPr>
            <w:r w:rsidRPr="00E67CE4">
              <w:rPr>
                <w:rFonts w:eastAsia="SimSun"/>
              </w:rPr>
              <w:t>Periodic</w:t>
            </w:r>
          </w:p>
        </w:tc>
      </w:tr>
      <w:tr w:rsidR="00FE72F0" w:rsidRPr="00E67CE4" w14:paraId="7CA96C23" w14:textId="77777777" w:rsidTr="00FA064B">
        <w:trPr>
          <w:trHeight w:val="70"/>
        </w:trPr>
        <w:tc>
          <w:tcPr>
            <w:tcW w:w="1556" w:type="dxa"/>
            <w:vMerge/>
            <w:tcBorders>
              <w:left w:val="single" w:sz="4" w:space="0" w:color="auto"/>
              <w:right w:val="single" w:sz="4" w:space="0" w:color="auto"/>
            </w:tcBorders>
            <w:vAlign w:val="center"/>
            <w:hideMark/>
          </w:tcPr>
          <w:p w14:paraId="37AEB64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93397A"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10D0F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2C7C4D" w14:textId="77777777" w:rsidR="00FE72F0" w:rsidRPr="00E67CE4" w:rsidRDefault="00FE72F0" w:rsidP="00E233C1">
            <w:pPr>
              <w:pStyle w:val="TAC"/>
              <w:rPr>
                <w:rFonts w:eastAsia="SimSun"/>
                <w:lang w:eastAsia="zh-CN"/>
              </w:rPr>
            </w:pPr>
            <w:r w:rsidRPr="00E67CE4">
              <w:rPr>
                <w:rFonts w:eastAsia="SimSun" w:hint="eastAsia"/>
                <w:lang w:eastAsia="zh-CN"/>
              </w:rPr>
              <w:t>4</w:t>
            </w:r>
          </w:p>
        </w:tc>
      </w:tr>
      <w:tr w:rsidR="00FE72F0" w:rsidRPr="00E67CE4" w14:paraId="2B6EBA6E" w14:textId="77777777" w:rsidTr="00FA064B">
        <w:trPr>
          <w:trHeight w:val="70"/>
        </w:trPr>
        <w:tc>
          <w:tcPr>
            <w:tcW w:w="1556" w:type="dxa"/>
            <w:vMerge/>
            <w:tcBorders>
              <w:left w:val="single" w:sz="4" w:space="0" w:color="auto"/>
              <w:right w:val="single" w:sz="4" w:space="0" w:color="auto"/>
            </w:tcBorders>
            <w:vAlign w:val="center"/>
            <w:hideMark/>
          </w:tcPr>
          <w:p w14:paraId="0AA6769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FA29F" w14:textId="77777777" w:rsidR="00FE72F0" w:rsidRPr="00E67CE4" w:rsidRDefault="00FE72F0" w:rsidP="00E233C1">
            <w:pPr>
              <w:pStyle w:val="TAL"/>
              <w:rPr>
                <w:rFonts w:eastAsia="SimSun"/>
              </w:rPr>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AE70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227853" w14:textId="77777777" w:rsidR="00FE72F0" w:rsidRPr="00E67CE4" w:rsidRDefault="00FE72F0" w:rsidP="00E233C1">
            <w:pPr>
              <w:pStyle w:val="TAC"/>
            </w:pPr>
            <w:r w:rsidRPr="00E67CE4">
              <w:rPr>
                <w:rFonts w:eastAsia="SimSun"/>
              </w:rPr>
              <w:t>FD-CDM2</w:t>
            </w:r>
          </w:p>
        </w:tc>
      </w:tr>
      <w:tr w:rsidR="00FE72F0" w:rsidRPr="00E67CE4" w14:paraId="46B3B68D" w14:textId="77777777" w:rsidTr="00FA064B">
        <w:trPr>
          <w:trHeight w:val="70"/>
        </w:trPr>
        <w:tc>
          <w:tcPr>
            <w:tcW w:w="1556" w:type="dxa"/>
            <w:vMerge/>
            <w:tcBorders>
              <w:left w:val="single" w:sz="4" w:space="0" w:color="auto"/>
              <w:right w:val="single" w:sz="4" w:space="0" w:color="auto"/>
            </w:tcBorders>
            <w:vAlign w:val="center"/>
            <w:hideMark/>
          </w:tcPr>
          <w:p w14:paraId="51F2E33B"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041D08" w14:textId="77777777" w:rsidR="00FE72F0" w:rsidRPr="00E67CE4" w:rsidRDefault="00FE72F0" w:rsidP="00E233C1">
            <w:pPr>
              <w:pStyle w:val="TAL"/>
              <w:rPr>
                <w:rFonts w:eastAsia="SimSun"/>
              </w:rPr>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DAAA80"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CBCE3D" w14:textId="77777777" w:rsidR="00FE72F0" w:rsidRPr="00E67CE4" w:rsidRDefault="00FE72F0" w:rsidP="00E233C1">
            <w:pPr>
              <w:pStyle w:val="TAC"/>
            </w:pPr>
            <w:r w:rsidRPr="00E67CE4">
              <w:t>1</w:t>
            </w:r>
          </w:p>
        </w:tc>
      </w:tr>
      <w:tr w:rsidR="00FE72F0" w:rsidRPr="00E67CE4" w14:paraId="548D62A5" w14:textId="77777777" w:rsidTr="00FA064B">
        <w:trPr>
          <w:trHeight w:val="70"/>
        </w:trPr>
        <w:tc>
          <w:tcPr>
            <w:tcW w:w="1556" w:type="dxa"/>
            <w:vMerge/>
            <w:tcBorders>
              <w:left w:val="single" w:sz="4" w:space="0" w:color="auto"/>
              <w:right w:val="single" w:sz="4" w:space="0" w:color="auto"/>
            </w:tcBorders>
            <w:vAlign w:val="center"/>
            <w:hideMark/>
          </w:tcPr>
          <w:p w14:paraId="776F287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7171D7" w14:textId="77777777" w:rsidR="00FE72F0" w:rsidRPr="00E67CE4" w:rsidRDefault="00FE72F0" w:rsidP="00E233C1">
            <w:pPr>
              <w:pStyle w:val="TAL"/>
              <w:rPr>
                <w:rFonts w:eastAsia="SimSun"/>
              </w:rPr>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293FE9"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85C2C3" w14:textId="77777777" w:rsidR="00FE72F0" w:rsidRPr="00E67CE4" w:rsidRDefault="00FE72F0" w:rsidP="00E233C1">
            <w:pPr>
              <w:pStyle w:val="TAC"/>
              <w:rPr>
                <w:rFonts w:eastAsia="SimSun"/>
                <w:lang w:eastAsia="zh-CN"/>
              </w:rPr>
            </w:pPr>
            <w:r w:rsidRPr="00E67CE4">
              <w:rPr>
                <w:rFonts w:eastAsia="SimSun" w:hint="eastAsia"/>
                <w:lang w:eastAsia="zh-CN"/>
              </w:rPr>
              <w:t>Row 5,4</w:t>
            </w:r>
          </w:p>
        </w:tc>
      </w:tr>
      <w:tr w:rsidR="00FE72F0" w:rsidRPr="00E67CE4" w14:paraId="3BE53B86" w14:textId="77777777" w:rsidTr="00FA064B">
        <w:trPr>
          <w:trHeight w:val="70"/>
        </w:trPr>
        <w:tc>
          <w:tcPr>
            <w:tcW w:w="1556" w:type="dxa"/>
            <w:vMerge/>
            <w:tcBorders>
              <w:left w:val="single" w:sz="4" w:space="0" w:color="auto"/>
              <w:right w:val="single" w:sz="4" w:space="0" w:color="auto"/>
            </w:tcBorders>
            <w:vAlign w:val="center"/>
            <w:hideMark/>
          </w:tcPr>
          <w:p w14:paraId="4F0E296F"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86AD4" w14:textId="77777777" w:rsidR="00FE72F0" w:rsidRPr="00E67CE4" w:rsidRDefault="00FE72F0" w:rsidP="00E233C1">
            <w:pPr>
              <w:pStyle w:val="TAL"/>
              <w:rPr>
                <w:rFonts w:eastAsia="SimSun"/>
              </w:rPr>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407293E"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634D2" w14:textId="77777777" w:rsidR="00FE72F0" w:rsidRPr="00E67CE4" w:rsidRDefault="00FE72F0" w:rsidP="00E233C1">
            <w:pPr>
              <w:pStyle w:val="TAC"/>
              <w:rPr>
                <w:rFonts w:eastAsia="SimSun"/>
                <w:lang w:eastAsia="zh-CN"/>
              </w:rPr>
            </w:pPr>
            <w:r w:rsidRPr="00E67CE4">
              <w:rPr>
                <w:rFonts w:eastAsia="SimSun" w:hint="eastAsia"/>
                <w:lang w:eastAsia="zh-CN"/>
              </w:rPr>
              <w:t>9</w:t>
            </w:r>
          </w:p>
        </w:tc>
      </w:tr>
      <w:tr w:rsidR="00FE72F0" w:rsidRPr="00E67CE4" w14:paraId="4A2B2C97"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295859" w14:textId="77777777" w:rsidR="00FE72F0" w:rsidRPr="00E67CE4" w:rsidRDefault="00FE72F0" w:rsidP="00E233C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12F31EA" w14:textId="77777777" w:rsidR="00FE72F0" w:rsidRPr="00E67CE4" w:rsidRDefault="00FE72F0" w:rsidP="00E233C1">
            <w:pPr>
              <w:pStyle w:val="TAL"/>
              <w:rPr>
                <w:rFonts w:eastAsia="SimSun"/>
              </w:rPr>
            </w:pPr>
            <w:r w:rsidRPr="00E67CE4">
              <w:rPr>
                <w:rFonts w:eastAsia="SimSun"/>
              </w:rPr>
              <w:t>CSI-RS</w:t>
            </w:r>
          </w:p>
          <w:p w14:paraId="2A9AA0D8"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195936"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1ED2" w14:textId="2DAE5262"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sidR="000C5CB7">
              <w:rPr>
                <w:rFonts w:eastAsia="SimSun"/>
                <w:lang w:eastAsia="zh-CN"/>
              </w:rPr>
              <w:t>5</w:t>
            </w:r>
          </w:p>
        </w:tc>
      </w:tr>
      <w:tr w:rsidR="00FE72F0" w:rsidRPr="00E67CE4" w14:paraId="759C0BE2"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755A6F93" w14:textId="77777777" w:rsidR="00FE72F0" w:rsidRPr="00E67CE4" w:rsidRDefault="00FE72F0" w:rsidP="00E233C1">
            <w:pPr>
              <w:pStyle w:val="TAL"/>
              <w:rPr>
                <w:rFonts w:eastAsia="SimSun"/>
              </w:rPr>
            </w:pPr>
            <w:r w:rsidRPr="00E67CE4">
              <w:rPr>
                <w:rFonts w:eastAsia="SimSun"/>
              </w:rPr>
              <w:t>NZP CSI-RS for CSI acquisition</w:t>
            </w:r>
          </w:p>
          <w:p w14:paraId="297748A0"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9DD18" w14:textId="77777777" w:rsidR="00FE72F0" w:rsidRPr="00E67CE4" w:rsidRDefault="00FE72F0" w:rsidP="00E233C1">
            <w:pPr>
              <w:pStyle w:val="TAL"/>
            </w:pPr>
            <w:r w:rsidRPr="00E67CE4">
              <w:rPr>
                <w:rFonts w:eastAsia="SimSun"/>
              </w:rPr>
              <w:t>CSI-RS resource</w:t>
            </w:r>
            <w:r w:rsidRPr="00E67CE4">
              <w:rPr>
                <w:rFonts w:eastAsia="SimSun" w:hint="eastAsia"/>
              </w:rPr>
              <w:t xml:space="preserve"> </w:t>
            </w:r>
            <w:r w:rsidRPr="00E67CE4">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13B9A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C751DB" w14:textId="77777777" w:rsidR="00FE72F0" w:rsidRPr="00E67CE4" w:rsidRDefault="00FE72F0" w:rsidP="00E233C1">
            <w:pPr>
              <w:pStyle w:val="TAC"/>
            </w:pPr>
            <w:r w:rsidRPr="00E67CE4">
              <w:rPr>
                <w:rFonts w:eastAsia="SimSun"/>
              </w:rPr>
              <w:t>Periodic</w:t>
            </w:r>
          </w:p>
        </w:tc>
      </w:tr>
      <w:tr w:rsidR="00FE72F0" w:rsidRPr="00E67CE4" w14:paraId="12FA8828" w14:textId="77777777" w:rsidTr="00FA064B">
        <w:trPr>
          <w:trHeight w:val="70"/>
        </w:trPr>
        <w:tc>
          <w:tcPr>
            <w:tcW w:w="1556" w:type="dxa"/>
            <w:vMerge/>
            <w:tcBorders>
              <w:left w:val="single" w:sz="4" w:space="0" w:color="auto"/>
              <w:right w:val="single" w:sz="4" w:space="0" w:color="auto"/>
            </w:tcBorders>
            <w:vAlign w:val="center"/>
          </w:tcPr>
          <w:p w14:paraId="7E80C85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91EF4C" w14:textId="77777777" w:rsidR="00FE72F0" w:rsidRPr="00E67CE4" w:rsidRDefault="00FE72F0" w:rsidP="00E233C1">
            <w:pPr>
              <w:pStyle w:val="TAL"/>
            </w:pPr>
            <w:r w:rsidRPr="00E67CE4">
              <w:rPr>
                <w:rFonts w:eastAsia="SimSun"/>
              </w:rPr>
              <w:t>Number of CSI-RS ports (</w:t>
            </w:r>
            <w:r w:rsidRPr="00E67CE4">
              <w:rPr>
                <w:rFonts w:eastAsia="SimSun"/>
                <w:i/>
              </w:rPr>
              <w:t>X</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95F3AD"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20F1C" w14:textId="77777777" w:rsidR="00FE72F0" w:rsidRPr="00E67CE4" w:rsidRDefault="00FE72F0" w:rsidP="00E233C1">
            <w:pPr>
              <w:pStyle w:val="TAC"/>
              <w:rPr>
                <w:rFonts w:eastAsia="SimSun"/>
                <w:lang w:val="en-US"/>
              </w:rPr>
            </w:pPr>
            <w:r w:rsidRPr="00E67CE4">
              <w:rPr>
                <w:rFonts w:eastAsia="SimSun" w:hint="eastAsia"/>
                <w:lang w:eastAsia="zh-CN"/>
              </w:rPr>
              <w:t>2</w:t>
            </w:r>
          </w:p>
        </w:tc>
      </w:tr>
      <w:tr w:rsidR="00FE72F0" w:rsidRPr="00E67CE4" w14:paraId="7C4FA15D" w14:textId="77777777" w:rsidTr="00FA064B">
        <w:trPr>
          <w:trHeight w:val="70"/>
        </w:trPr>
        <w:tc>
          <w:tcPr>
            <w:tcW w:w="1556" w:type="dxa"/>
            <w:vMerge/>
            <w:tcBorders>
              <w:left w:val="single" w:sz="4" w:space="0" w:color="auto"/>
              <w:right w:val="single" w:sz="4" w:space="0" w:color="auto"/>
            </w:tcBorders>
            <w:vAlign w:val="center"/>
            <w:hideMark/>
          </w:tcPr>
          <w:p w14:paraId="304617FC"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2F3E5" w14:textId="77777777" w:rsidR="00FE72F0" w:rsidRPr="00E67CE4" w:rsidRDefault="00FE72F0" w:rsidP="00E233C1">
            <w:pPr>
              <w:pStyle w:val="TAL"/>
            </w:pPr>
            <w:r w:rsidRPr="00E67CE4">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23476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76D82A" w14:textId="77777777" w:rsidR="00FE72F0" w:rsidRPr="00E67CE4" w:rsidRDefault="00FE72F0" w:rsidP="00E233C1">
            <w:pPr>
              <w:pStyle w:val="TAC"/>
            </w:pPr>
            <w:r w:rsidRPr="00E67CE4">
              <w:rPr>
                <w:rFonts w:eastAsia="SimSun"/>
              </w:rPr>
              <w:t>FD-CDM2</w:t>
            </w:r>
          </w:p>
        </w:tc>
      </w:tr>
      <w:tr w:rsidR="00FE72F0" w:rsidRPr="00E67CE4" w14:paraId="2C83B6C3" w14:textId="77777777" w:rsidTr="00FA064B">
        <w:trPr>
          <w:trHeight w:val="70"/>
        </w:trPr>
        <w:tc>
          <w:tcPr>
            <w:tcW w:w="1556" w:type="dxa"/>
            <w:vMerge/>
            <w:tcBorders>
              <w:left w:val="single" w:sz="4" w:space="0" w:color="auto"/>
              <w:right w:val="single" w:sz="4" w:space="0" w:color="auto"/>
            </w:tcBorders>
            <w:vAlign w:val="center"/>
            <w:hideMark/>
          </w:tcPr>
          <w:p w14:paraId="15EE7263"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6EE58" w14:textId="77777777" w:rsidR="00FE72F0" w:rsidRPr="00E67CE4" w:rsidRDefault="00FE72F0" w:rsidP="00E233C1">
            <w:pPr>
              <w:pStyle w:val="TAL"/>
            </w:pPr>
            <w:r w:rsidRPr="00E67CE4">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1290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3EFD2F" w14:textId="77777777" w:rsidR="00FE72F0" w:rsidRPr="00E67CE4" w:rsidRDefault="00FE72F0" w:rsidP="00E233C1">
            <w:pPr>
              <w:pStyle w:val="TAC"/>
            </w:pPr>
            <w:r w:rsidRPr="00E67CE4">
              <w:t>1</w:t>
            </w:r>
          </w:p>
        </w:tc>
      </w:tr>
      <w:tr w:rsidR="00FE72F0" w:rsidRPr="00E67CE4" w14:paraId="5A36AC8C" w14:textId="77777777" w:rsidTr="00FA064B">
        <w:trPr>
          <w:trHeight w:val="70"/>
        </w:trPr>
        <w:tc>
          <w:tcPr>
            <w:tcW w:w="1556" w:type="dxa"/>
            <w:vMerge/>
            <w:tcBorders>
              <w:left w:val="single" w:sz="4" w:space="0" w:color="auto"/>
              <w:right w:val="single" w:sz="4" w:space="0" w:color="auto"/>
            </w:tcBorders>
            <w:vAlign w:val="center"/>
            <w:hideMark/>
          </w:tcPr>
          <w:p w14:paraId="540723A4" w14:textId="77777777" w:rsidR="00FE72F0" w:rsidRPr="00E67CE4" w:rsidRDefault="00FE72F0" w:rsidP="00E233C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EF2B63" w14:textId="77777777" w:rsidR="00FE72F0" w:rsidRPr="00E67CE4" w:rsidRDefault="00FE72F0" w:rsidP="00E233C1">
            <w:pPr>
              <w:pStyle w:val="TAL"/>
            </w:pPr>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60428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E49BB8" w14:textId="77777777" w:rsidR="00FE72F0" w:rsidRPr="00E67CE4" w:rsidRDefault="00FE72F0" w:rsidP="00E233C1">
            <w:pPr>
              <w:pStyle w:val="TAC"/>
            </w:pPr>
            <w:r w:rsidRPr="00E67CE4">
              <w:rPr>
                <w:rFonts w:eastAsia="SimSun" w:hint="eastAsia"/>
                <w:lang w:eastAsia="zh-CN"/>
              </w:rPr>
              <w:t>Row 3,</w:t>
            </w:r>
            <w:r>
              <w:rPr>
                <w:rFonts w:eastAsia="SimSun"/>
                <w:lang w:eastAsia="zh-CN"/>
              </w:rPr>
              <w:t>(</w:t>
            </w:r>
            <w:r w:rsidRPr="00E67CE4">
              <w:rPr>
                <w:rFonts w:eastAsia="SimSun" w:hint="eastAsia"/>
                <w:lang w:eastAsia="zh-CN"/>
              </w:rPr>
              <w:t>6)</w:t>
            </w:r>
          </w:p>
        </w:tc>
      </w:tr>
      <w:tr w:rsidR="00FE72F0" w:rsidRPr="00E67CE4" w14:paraId="6163EFCF" w14:textId="77777777" w:rsidTr="00FA064B">
        <w:trPr>
          <w:trHeight w:val="70"/>
        </w:trPr>
        <w:tc>
          <w:tcPr>
            <w:tcW w:w="1556" w:type="dxa"/>
            <w:vMerge/>
            <w:tcBorders>
              <w:left w:val="single" w:sz="4" w:space="0" w:color="auto"/>
              <w:right w:val="single" w:sz="4" w:space="0" w:color="auto"/>
            </w:tcBorders>
            <w:vAlign w:val="center"/>
            <w:hideMark/>
          </w:tcPr>
          <w:p w14:paraId="7E86545E"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F8E5E" w14:textId="77777777" w:rsidR="00FE72F0" w:rsidRPr="00E67CE4" w:rsidRDefault="00FE72F0" w:rsidP="00E233C1">
            <w:pPr>
              <w:pStyle w:val="TAL"/>
            </w:pPr>
            <w:r w:rsidRPr="00E67CE4">
              <w:rPr>
                <w:rFonts w:eastAsia="SimSun"/>
              </w:rPr>
              <w:t>First OFDM symbol in the PRB used for CSI-RS (l</w:t>
            </w:r>
            <w:r w:rsidRPr="00E67CE4">
              <w:rPr>
                <w:rFonts w:eastAsia="SimSun"/>
                <w:vertAlign w:val="subscript"/>
              </w:rPr>
              <w:t>0</w:t>
            </w:r>
            <w:r w:rsidRPr="00E67CE4">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E55523"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FFE0E8" w14:textId="77777777" w:rsidR="00FE72F0" w:rsidRPr="00E67CE4" w:rsidRDefault="00FE72F0" w:rsidP="00E233C1">
            <w:pPr>
              <w:pStyle w:val="TAC"/>
            </w:pPr>
            <w:r w:rsidRPr="00E67CE4">
              <w:rPr>
                <w:rFonts w:eastAsia="SimSun" w:hint="eastAsia"/>
                <w:lang w:eastAsia="zh-CN"/>
              </w:rPr>
              <w:t>13</w:t>
            </w:r>
          </w:p>
        </w:tc>
      </w:tr>
      <w:tr w:rsidR="00FE72F0" w:rsidRPr="00E67CE4" w14:paraId="52AFABC5"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51F3B5A2"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BF51A" w14:textId="77777777" w:rsidR="00FE72F0" w:rsidRPr="00E67CE4" w:rsidRDefault="00FE72F0" w:rsidP="00E233C1">
            <w:pPr>
              <w:pStyle w:val="TAL"/>
            </w:pPr>
            <w:r w:rsidRPr="00E67CE4">
              <w:rPr>
                <w:rFonts w:eastAsia="SimSun"/>
              </w:rPr>
              <w:t>NZP CSI-RS-timeConfig</w:t>
            </w:r>
          </w:p>
          <w:p w14:paraId="4D46937A" w14:textId="77777777" w:rsidR="00FE72F0" w:rsidRPr="00E67CE4" w:rsidRDefault="00FE72F0" w:rsidP="00E233C1">
            <w:pPr>
              <w:pStyle w:val="TAL"/>
              <w:rPr>
                <w:rFonts w:eastAsia="SimSun"/>
              </w:rPr>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948F88"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31094" w14:textId="139B55FE" w:rsidR="00FE72F0" w:rsidRPr="00E67CE4" w:rsidRDefault="00FE72F0" w:rsidP="00E233C1">
            <w:pPr>
              <w:pStyle w:val="TAC"/>
            </w:pPr>
            <w:r>
              <w:rPr>
                <w:rFonts w:eastAsia="SimSun"/>
                <w:lang w:eastAsia="zh-CN"/>
              </w:rPr>
              <w:t>10</w:t>
            </w:r>
            <w:r w:rsidRPr="00E67CE4">
              <w:rPr>
                <w:rFonts w:eastAsia="SimSun" w:hint="eastAsia"/>
                <w:lang w:eastAsia="zh-CN"/>
              </w:rPr>
              <w:t>/</w:t>
            </w:r>
            <w:r w:rsidR="00544901">
              <w:rPr>
                <w:rFonts w:eastAsia="SimSun"/>
                <w:lang w:eastAsia="zh-CN"/>
              </w:rPr>
              <w:t>5</w:t>
            </w:r>
          </w:p>
        </w:tc>
      </w:tr>
      <w:tr w:rsidR="00FE72F0" w:rsidRPr="00E67CE4" w14:paraId="012A5F1C" w14:textId="77777777" w:rsidTr="00FA064B">
        <w:trPr>
          <w:trHeight w:val="70"/>
        </w:trPr>
        <w:tc>
          <w:tcPr>
            <w:tcW w:w="1556" w:type="dxa"/>
            <w:vMerge w:val="restart"/>
            <w:tcBorders>
              <w:left w:val="single" w:sz="4" w:space="0" w:color="auto"/>
              <w:right w:val="single" w:sz="4" w:space="0" w:color="auto"/>
            </w:tcBorders>
            <w:vAlign w:val="center"/>
          </w:tcPr>
          <w:p w14:paraId="385D92A3" w14:textId="77777777" w:rsidR="00FE72F0" w:rsidRPr="00E67CE4" w:rsidRDefault="00FE72F0" w:rsidP="00E233C1">
            <w:pPr>
              <w:pStyle w:val="TAL"/>
              <w:rPr>
                <w:rFonts w:eastAsia="SimSun"/>
              </w:rPr>
            </w:pPr>
            <w:r w:rsidRPr="00E67CE4">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8CF4A88" w14:textId="77777777" w:rsidR="00FE72F0" w:rsidRPr="00E67CE4" w:rsidRDefault="00FE72F0" w:rsidP="00E233C1">
            <w:pPr>
              <w:pStyle w:val="TAL"/>
              <w:rPr>
                <w:rFonts w:eastAsia="SimSun"/>
              </w:rPr>
            </w:pPr>
            <w:r w:rsidRPr="00E67CE4">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6B43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F68A75" w14:textId="77777777" w:rsidR="00FE72F0" w:rsidRPr="00E67CE4" w:rsidRDefault="00FE72F0" w:rsidP="00E233C1">
            <w:pPr>
              <w:pStyle w:val="TAC"/>
              <w:rPr>
                <w:rFonts w:eastAsia="SimSun"/>
                <w:lang w:eastAsia="zh-CN"/>
              </w:rPr>
            </w:pPr>
            <w:r w:rsidRPr="00E67CE4">
              <w:rPr>
                <w:rFonts w:eastAsia="SimSun" w:hint="eastAsia"/>
                <w:lang w:eastAsia="zh-CN"/>
              </w:rPr>
              <w:t>Periodic</w:t>
            </w:r>
          </w:p>
        </w:tc>
      </w:tr>
      <w:tr w:rsidR="00FE72F0" w:rsidRPr="00E67CE4" w14:paraId="5046963F" w14:textId="77777777" w:rsidTr="00FA064B">
        <w:trPr>
          <w:trHeight w:val="70"/>
        </w:trPr>
        <w:tc>
          <w:tcPr>
            <w:tcW w:w="1556" w:type="dxa"/>
            <w:vMerge/>
            <w:tcBorders>
              <w:left w:val="single" w:sz="4" w:space="0" w:color="auto"/>
              <w:right w:val="single" w:sz="4" w:space="0" w:color="auto"/>
            </w:tcBorders>
            <w:vAlign w:val="center"/>
            <w:hideMark/>
          </w:tcPr>
          <w:p w14:paraId="518F55EA"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2DFDA50" w14:textId="77777777" w:rsidR="00FE72F0" w:rsidRPr="00E67CE4" w:rsidRDefault="00FE72F0" w:rsidP="00E233C1">
            <w:pPr>
              <w:pStyle w:val="TAL"/>
            </w:pPr>
            <w:r w:rsidRPr="00E67CE4">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0C6E8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BF705E" w14:textId="77777777" w:rsidR="00FE72F0" w:rsidRPr="00E67CE4" w:rsidRDefault="00FE72F0" w:rsidP="00E233C1">
            <w:pPr>
              <w:pStyle w:val="TAC"/>
              <w:rPr>
                <w:rFonts w:eastAsia="SimSun"/>
                <w:lang w:eastAsia="zh-CN"/>
              </w:rPr>
            </w:pPr>
            <w:r w:rsidRPr="00E67CE4">
              <w:rPr>
                <w:rFonts w:eastAsia="SimSun" w:hint="eastAsia"/>
                <w:lang w:eastAsia="zh-CN"/>
              </w:rPr>
              <w:t>0</w:t>
            </w:r>
          </w:p>
        </w:tc>
      </w:tr>
      <w:tr w:rsidR="00FE72F0" w:rsidRPr="00E67CE4" w14:paraId="20A49029" w14:textId="77777777" w:rsidTr="00FA064B">
        <w:trPr>
          <w:trHeight w:val="70"/>
        </w:trPr>
        <w:tc>
          <w:tcPr>
            <w:tcW w:w="1556" w:type="dxa"/>
            <w:vMerge/>
            <w:tcBorders>
              <w:left w:val="single" w:sz="4" w:space="0" w:color="auto"/>
              <w:right w:val="single" w:sz="4" w:space="0" w:color="auto"/>
            </w:tcBorders>
            <w:vAlign w:val="center"/>
            <w:hideMark/>
          </w:tcPr>
          <w:p w14:paraId="3EFECF65"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0672DBB" w14:textId="77777777" w:rsidR="00FE72F0" w:rsidRPr="00E67CE4" w:rsidRDefault="00FE72F0" w:rsidP="00E233C1">
            <w:pPr>
              <w:pStyle w:val="TAL"/>
              <w:rPr>
                <w:rFonts w:eastAsia="SimSun"/>
              </w:rPr>
            </w:pPr>
            <w:r w:rsidRPr="00E67CE4">
              <w:rPr>
                <w:rFonts w:eastAsia="SimSun"/>
              </w:rPr>
              <w:t>CSI-IM Resource Mapping</w:t>
            </w:r>
          </w:p>
          <w:p w14:paraId="2152492F" w14:textId="77777777" w:rsidR="00FE72F0" w:rsidRPr="00E67CE4" w:rsidRDefault="00FE72F0" w:rsidP="00E233C1">
            <w:pPr>
              <w:pStyle w:val="TAL"/>
            </w:pPr>
            <w:r w:rsidRPr="00E67CE4">
              <w:rPr>
                <w:rFonts w:eastAsia="SimSun"/>
              </w:rPr>
              <w:t>(k</w:t>
            </w:r>
            <w:r w:rsidRPr="00E67CE4">
              <w:rPr>
                <w:rFonts w:eastAsia="SimSun"/>
                <w:vertAlign w:val="subscript"/>
              </w:rPr>
              <w:t>CSI-IM</w:t>
            </w:r>
            <w:r w:rsidRPr="00E67CE4">
              <w:rPr>
                <w:rFonts w:eastAsia="SimSun"/>
              </w:rPr>
              <w:t>,</w:t>
            </w:r>
            <w:r w:rsidRPr="00E67CE4">
              <w:rPr>
                <w:rFonts w:eastAsia="SimSun" w:hint="eastAsia"/>
              </w:rPr>
              <w:t>l</w:t>
            </w:r>
            <w:r w:rsidRPr="00E67CE4">
              <w:rPr>
                <w:rFonts w:eastAsia="SimSun"/>
                <w:vertAlign w:val="subscript"/>
              </w:rPr>
              <w:t>CSI-IM</w:t>
            </w:r>
            <w:r w:rsidRPr="00E67CE4">
              <w:rPr>
                <w:rFonts w:eastAsia="SimSun"/>
              </w:rPr>
              <w:t>)</w:t>
            </w:r>
          </w:p>
          <w:p w14:paraId="6CCE5947" w14:textId="77777777" w:rsidR="00FE72F0" w:rsidRPr="00E67CE4" w:rsidRDefault="00FE72F0" w:rsidP="00E233C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4343E464"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9DA3E0" w14:textId="77777777" w:rsidR="00FE72F0" w:rsidRPr="00E67CE4" w:rsidRDefault="00FE72F0" w:rsidP="00E233C1">
            <w:pPr>
              <w:pStyle w:val="TAC"/>
            </w:pPr>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p>
        </w:tc>
      </w:tr>
      <w:tr w:rsidR="00FE72F0" w:rsidRPr="00E67CE4" w14:paraId="5BBDAA64"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643B28D1" w14:textId="77777777" w:rsidR="00FE72F0" w:rsidRPr="00E67CE4" w:rsidRDefault="00FE72F0" w:rsidP="00E233C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C99D568" w14:textId="77777777" w:rsidR="00FE72F0" w:rsidRPr="00E67CE4" w:rsidRDefault="00FE72F0" w:rsidP="00E233C1">
            <w:pPr>
              <w:pStyle w:val="TAL"/>
            </w:pPr>
            <w:r w:rsidRPr="00E67CE4">
              <w:rPr>
                <w:rFonts w:eastAsia="SimSun"/>
              </w:rPr>
              <w:t>CSI-IM timeConfig</w:t>
            </w:r>
          </w:p>
          <w:p w14:paraId="449CDDCF" w14:textId="77777777" w:rsidR="00FE72F0" w:rsidRPr="00E67CE4" w:rsidRDefault="00FE72F0" w:rsidP="00E233C1">
            <w:pPr>
              <w:pStyle w:val="TAL"/>
            </w:pPr>
            <w:r w:rsidRPr="00E67CE4">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F61EAC"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038979" w14:textId="493EA353" w:rsidR="00FE72F0" w:rsidRPr="00E67CE4" w:rsidRDefault="00FE72F0" w:rsidP="00E233C1">
            <w:pPr>
              <w:pStyle w:val="TAC"/>
              <w:rPr>
                <w:rFonts w:eastAsia="SimSun"/>
                <w:lang w:eastAsia="zh-CN"/>
              </w:rPr>
            </w:pPr>
            <w:r>
              <w:rPr>
                <w:rFonts w:eastAsia="SimSun"/>
                <w:lang w:eastAsia="zh-CN"/>
              </w:rPr>
              <w:t>10/</w:t>
            </w:r>
            <w:r w:rsidR="00AA7488">
              <w:rPr>
                <w:rFonts w:eastAsia="SimSun"/>
                <w:lang w:eastAsia="zh-CN"/>
              </w:rPr>
              <w:t>5</w:t>
            </w:r>
          </w:p>
        </w:tc>
      </w:tr>
      <w:tr w:rsidR="00FE72F0" w:rsidRPr="00E67CE4" w14:paraId="40753DF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EAA74" w14:textId="77777777" w:rsidR="00FE72F0" w:rsidRPr="00E67CE4" w:rsidRDefault="00FE72F0" w:rsidP="00E233C1">
            <w:pPr>
              <w:pStyle w:val="TAL"/>
              <w:rPr>
                <w:rFonts w:eastAsia="SimSun"/>
              </w:rPr>
            </w:pPr>
            <w:r w:rsidRPr="00E67CE4">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D1DDBB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83B2F4" w14:textId="77777777" w:rsidR="00FE72F0" w:rsidRPr="00E67CE4" w:rsidRDefault="00FE72F0" w:rsidP="00E233C1">
            <w:pPr>
              <w:pStyle w:val="TAC"/>
            </w:pPr>
            <w:r w:rsidRPr="00E67CE4">
              <w:rPr>
                <w:rFonts w:eastAsia="SimSun"/>
              </w:rPr>
              <w:t>Periodic</w:t>
            </w:r>
          </w:p>
        </w:tc>
      </w:tr>
      <w:tr w:rsidR="00FE72F0" w:rsidRPr="00E67CE4" w14:paraId="0B65E6B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D7FCC8" w14:textId="77777777" w:rsidR="00FE72F0" w:rsidRPr="00E67CE4" w:rsidRDefault="00FE72F0" w:rsidP="00E233C1">
            <w:pPr>
              <w:pStyle w:val="TAL"/>
              <w:rPr>
                <w:rFonts w:eastAsia="SimSun"/>
              </w:rPr>
            </w:pPr>
            <w:r w:rsidRPr="00E67CE4">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0977B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3B43A" w14:textId="77777777" w:rsidR="00FE72F0" w:rsidRPr="00E67CE4" w:rsidRDefault="00FE72F0" w:rsidP="00E233C1">
            <w:pPr>
              <w:pStyle w:val="TAC"/>
              <w:rPr>
                <w:rFonts w:eastAsia="SimSun"/>
                <w:lang w:eastAsia="zh-CN"/>
              </w:rPr>
            </w:pPr>
            <w:r w:rsidRPr="00E67CE4">
              <w:t xml:space="preserve">Table </w:t>
            </w:r>
            <w:r>
              <w:rPr>
                <w:rFonts w:eastAsia="SimSun"/>
                <w:lang w:eastAsia="zh-CN"/>
              </w:rPr>
              <w:t>1</w:t>
            </w:r>
          </w:p>
        </w:tc>
      </w:tr>
      <w:tr w:rsidR="00FE72F0" w:rsidRPr="00E67CE4" w14:paraId="48D066B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51E069" w14:textId="77777777" w:rsidR="00FE72F0" w:rsidRPr="00E67CE4" w:rsidRDefault="00FE72F0" w:rsidP="00E233C1">
            <w:pPr>
              <w:pStyle w:val="TAL"/>
              <w:rPr>
                <w:rFonts w:eastAsia="SimSun"/>
              </w:rPr>
            </w:pPr>
            <w:r w:rsidRPr="00E67CE4">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31B10B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05DC80D" w14:textId="77777777" w:rsidR="00FE72F0" w:rsidRPr="00E67CE4" w:rsidRDefault="00FE72F0" w:rsidP="00E233C1">
            <w:pPr>
              <w:pStyle w:val="TAC"/>
            </w:pPr>
            <w:r w:rsidRPr="00E67CE4">
              <w:rPr>
                <w:rFonts w:eastAsia="SimSun"/>
              </w:rPr>
              <w:t>cri-RI-PMI-CQI</w:t>
            </w:r>
          </w:p>
        </w:tc>
      </w:tr>
      <w:tr w:rsidR="00FE72F0" w:rsidRPr="00E67CE4" w14:paraId="012DC513"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00C1E8" w14:textId="77777777" w:rsidR="00FE72F0" w:rsidRPr="00E67CE4" w:rsidRDefault="00FE72F0" w:rsidP="00E233C1">
            <w:pPr>
              <w:pStyle w:val="TAL"/>
              <w:rPr>
                <w:rFonts w:eastAsia="SimSun"/>
              </w:rPr>
            </w:pPr>
            <w:r w:rsidRPr="00E67CE4">
              <w:rPr>
                <w:rFonts w:eastAsia="SimSun"/>
              </w:rPr>
              <w:t>timeRestrictionFor</w:t>
            </w:r>
            <w:r w:rsidRPr="00E67CE4">
              <w:rPr>
                <w:rFonts w:eastAsia="SimSun" w:hint="eastAsia"/>
              </w:rPr>
              <w:t>Channel</w:t>
            </w:r>
            <w:r w:rsidRPr="00E67CE4">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E1BDC2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A0CE7" w14:textId="77777777" w:rsidR="00FE72F0" w:rsidRPr="00E67CE4" w:rsidRDefault="00FE72F0" w:rsidP="00E233C1">
            <w:pPr>
              <w:pStyle w:val="TAC"/>
            </w:pPr>
            <w:r w:rsidRPr="00E67CE4">
              <w:rPr>
                <w:rFonts w:eastAsia="SimSun"/>
              </w:rPr>
              <w:t>Not configured</w:t>
            </w:r>
          </w:p>
        </w:tc>
      </w:tr>
      <w:tr w:rsidR="00FE72F0" w:rsidRPr="00E67CE4" w14:paraId="7EC4260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EE247F" w14:textId="77777777" w:rsidR="00FE72F0" w:rsidRPr="00E67CE4" w:rsidRDefault="00FE72F0" w:rsidP="00E233C1">
            <w:pPr>
              <w:pStyle w:val="TAL"/>
              <w:rPr>
                <w:rFonts w:eastAsia="SimSun"/>
              </w:rPr>
            </w:pPr>
            <w:r w:rsidRPr="00E67CE4">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1FAF79F"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FA921C" w14:textId="77777777" w:rsidR="00FE72F0" w:rsidRPr="00E67CE4" w:rsidRDefault="00FE72F0" w:rsidP="00E233C1">
            <w:pPr>
              <w:pStyle w:val="TAC"/>
            </w:pPr>
            <w:r w:rsidRPr="00E67CE4">
              <w:rPr>
                <w:rFonts w:eastAsia="SimSun"/>
              </w:rPr>
              <w:t>Not configured</w:t>
            </w:r>
          </w:p>
        </w:tc>
      </w:tr>
      <w:tr w:rsidR="00FE72F0" w:rsidRPr="00E67CE4" w14:paraId="1799851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46716" w14:textId="77777777" w:rsidR="00FE72F0" w:rsidRPr="00E67CE4" w:rsidRDefault="00FE72F0" w:rsidP="00E233C1">
            <w:pPr>
              <w:pStyle w:val="TAL"/>
              <w:rPr>
                <w:rFonts w:eastAsia="SimSun"/>
              </w:rPr>
            </w:pPr>
            <w:r w:rsidRPr="00E67CE4">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2390D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80D0E" w14:textId="77777777" w:rsidR="00FE72F0" w:rsidRPr="00E67CE4" w:rsidRDefault="00FE72F0" w:rsidP="00E233C1">
            <w:pPr>
              <w:pStyle w:val="TAC"/>
            </w:pPr>
            <w:r w:rsidRPr="00E67CE4">
              <w:rPr>
                <w:rFonts w:eastAsia="SimSun"/>
                <w:lang w:val="en-US"/>
              </w:rPr>
              <w:t>Wide</w:t>
            </w:r>
            <w:r w:rsidRPr="00E67CE4">
              <w:rPr>
                <w:rFonts w:eastAsia="SimSun"/>
              </w:rPr>
              <w:t>band</w:t>
            </w:r>
          </w:p>
        </w:tc>
      </w:tr>
      <w:tr w:rsidR="00FE72F0" w:rsidRPr="00E67CE4" w14:paraId="7BA51CE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77C2" w14:textId="77777777" w:rsidR="00FE72F0" w:rsidRPr="00E67CE4" w:rsidRDefault="00FE72F0" w:rsidP="00E233C1">
            <w:pPr>
              <w:pStyle w:val="TAL"/>
              <w:rPr>
                <w:rFonts w:eastAsia="SimSun"/>
              </w:rPr>
            </w:pPr>
            <w:r w:rsidRPr="00E67CE4">
              <w:rPr>
                <w:rFonts w:eastAsia="SimSun"/>
              </w:rPr>
              <w:t>pmi-FormatIndicator</w:t>
            </w:r>
            <w:r w:rsidRPr="00E67CE4">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C33F9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6B7644" w14:textId="77777777" w:rsidR="00FE72F0" w:rsidRPr="00E67CE4" w:rsidRDefault="00FE72F0" w:rsidP="00E233C1">
            <w:pPr>
              <w:pStyle w:val="TAC"/>
            </w:pPr>
            <w:r w:rsidRPr="00E67CE4">
              <w:rPr>
                <w:rFonts w:eastAsia="SimSun"/>
              </w:rPr>
              <w:t>Wideband</w:t>
            </w:r>
          </w:p>
        </w:tc>
      </w:tr>
      <w:tr w:rsidR="00FE72F0" w:rsidRPr="00E67CE4" w14:paraId="58712E8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333EC" w14:textId="77777777" w:rsidR="00FE72F0" w:rsidRPr="00E67CE4" w:rsidRDefault="00FE72F0" w:rsidP="00E233C1">
            <w:pPr>
              <w:pStyle w:val="TAL"/>
              <w:rPr>
                <w:rFonts w:eastAsia="SimSun"/>
              </w:rPr>
            </w:pPr>
            <w:r w:rsidRPr="00E67CE4">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AFBA266" w14:textId="77777777" w:rsidR="00FE72F0" w:rsidRPr="00E67CE4" w:rsidRDefault="00FE72F0" w:rsidP="00E233C1">
            <w:pPr>
              <w:pStyle w:val="TAC"/>
            </w:pPr>
            <w:r w:rsidRPr="00E67CE4">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920FB4" w14:textId="77777777" w:rsidR="00FE72F0" w:rsidRPr="00E67CE4" w:rsidRDefault="00FE72F0" w:rsidP="00E233C1">
            <w:pPr>
              <w:pStyle w:val="TAC"/>
            </w:pPr>
            <w:r w:rsidRPr="00E67CE4">
              <w:rPr>
                <w:rFonts w:hint="eastAsia"/>
                <w:lang w:eastAsia="zh-CN"/>
              </w:rPr>
              <w:t>8</w:t>
            </w:r>
          </w:p>
        </w:tc>
      </w:tr>
      <w:tr w:rsidR="00FE72F0" w:rsidRPr="00E67CE4" w14:paraId="26668944"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13BFFA" w14:textId="77777777" w:rsidR="00FE72F0" w:rsidRPr="00E67CE4" w:rsidRDefault="00FE72F0" w:rsidP="00E233C1">
            <w:pPr>
              <w:pStyle w:val="TAL"/>
              <w:rPr>
                <w:rFonts w:eastAsia="SimSun"/>
              </w:rPr>
            </w:pPr>
            <w:r w:rsidRPr="00E67CE4">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5B88ABF"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AFB2AE" w14:textId="77777777" w:rsidR="00FE72F0" w:rsidRPr="00E67CE4" w:rsidRDefault="00FE72F0" w:rsidP="00E233C1">
            <w:pPr>
              <w:pStyle w:val="TAC"/>
            </w:pPr>
            <w:r w:rsidRPr="00E67CE4">
              <w:rPr>
                <w:lang w:eastAsia="zh-CN"/>
              </w:rPr>
              <w:t>1111111</w:t>
            </w:r>
          </w:p>
        </w:tc>
      </w:tr>
      <w:tr w:rsidR="00FE72F0" w:rsidRPr="00E67CE4" w14:paraId="1D610F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B731" w14:textId="77777777" w:rsidR="00FE72F0" w:rsidRPr="00E67CE4" w:rsidRDefault="00FE72F0" w:rsidP="00E233C1">
            <w:pPr>
              <w:pStyle w:val="TAL"/>
              <w:rPr>
                <w:rFonts w:eastAsia="SimSun"/>
              </w:rPr>
            </w:pPr>
            <w:r w:rsidRPr="00E67CE4">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CA332" w14:textId="77777777" w:rsidR="00FE72F0" w:rsidRPr="00E67CE4" w:rsidRDefault="00FE72F0" w:rsidP="00E233C1">
            <w:pPr>
              <w:pStyle w:val="TAC"/>
            </w:pPr>
            <w:r w:rsidRPr="00E67CE4">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0DB18B" w14:textId="77777777" w:rsidR="00FE72F0" w:rsidRPr="00E67CE4" w:rsidRDefault="00FE72F0" w:rsidP="00E233C1">
            <w:pPr>
              <w:pStyle w:val="TAC"/>
              <w:rPr>
                <w:rFonts w:eastAsia="SimSun"/>
                <w:lang w:eastAsia="zh-CN"/>
              </w:rPr>
            </w:pPr>
            <w:r>
              <w:rPr>
                <w:rFonts w:eastAsia="SimSun"/>
                <w:lang w:eastAsia="zh-CN"/>
              </w:rPr>
              <w:t>10</w:t>
            </w:r>
            <w:r w:rsidRPr="00E67CE4">
              <w:rPr>
                <w:rFonts w:eastAsia="SimSun" w:hint="eastAsia"/>
                <w:lang w:eastAsia="zh-CN"/>
              </w:rPr>
              <w:t>/</w:t>
            </w:r>
            <w:r>
              <w:rPr>
                <w:rFonts w:eastAsia="SimSun"/>
                <w:lang w:eastAsia="zh-CN"/>
              </w:rPr>
              <w:t>9</w:t>
            </w:r>
          </w:p>
        </w:tc>
      </w:tr>
      <w:tr w:rsidR="00FE72F0" w:rsidRPr="00E67CE4" w14:paraId="3B0EE10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94155" w14:textId="77777777" w:rsidR="00FE72F0" w:rsidRPr="00E67CE4" w:rsidRDefault="00FE72F0" w:rsidP="00E233C1">
            <w:pPr>
              <w:pStyle w:val="TAL"/>
              <w:rPr>
                <w:rFonts w:eastAsia="SimSun"/>
              </w:rPr>
            </w:pPr>
            <w:r w:rsidRPr="00E67CE4">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6C1BF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79B483" w14:textId="77777777" w:rsidR="00FE72F0" w:rsidRPr="00E67CE4" w:rsidRDefault="00FE72F0" w:rsidP="00E233C1">
            <w:pPr>
              <w:pStyle w:val="TAC"/>
            </w:pPr>
            <w:r w:rsidRPr="00E67CE4">
              <w:rPr>
                <w:rFonts w:eastAsia="SimSun"/>
              </w:rPr>
              <w:t>Not configured</w:t>
            </w:r>
          </w:p>
        </w:tc>
      </w:tr>
      <w:tr w:rsidR="00FE72F0" w:rsidRPr="00E67CE4" w14:paraId="315D12E1"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AADEB" w14:textId="77777777" w:rsidR="00FE72F0" w:rsidRPr="00E67CE4" w:rsidRDefault="00FE72F0" w:rsidP="00E233C1">
            <w:pPr>
              <w:pStyle w:val="TAL"/>
            </w:pPr>
            <w:r w:rsidRPr="00E67CE4">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44EDFF3" w14:textId="77777777" w:rsidR="00FE72F0" w:rsidRPr="00E67CE4" w:rsidRDefault="00FE72F0" w:rsidP="00E233C1">
            <w:pPr>
              <w:pStyle w:val="TAL"/>
            </w:pPr>
            <w:r w:rsidRPr="00E67CE4">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0F21D0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4FA440" w14:textId="77777777" w:rsidR="00FE72F0" w:rsidRPr="00E67CE4" w:rsidRDefault="00FE72F0" w:rsidP="00E233C1">
            <w:pPr>
              <w:pStyle w:val="TAC"/>
            </w:pPr>
            <w:r w:rsidRPr="00E67CE4">
              <w:rPr>
                <w:rFonts w:eastAsia="SimSun"/>
              </w:rPr>
              <w:t>typeI-SinglePanel</w:t>
            </w:r>
          </w:p>
        </w:tc>
      </w:tr>
      <w:tr w:rsidR="00FE72F0" w:rsidRPr="00E67CE4" w14:paraId="3658A615"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5AA9FD3B"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664A2D0" w14:textId="77777777" w:rsidR="00FE72F0" w:rsidRPr="00E67CE4" w:rsidRDefault="00FE72F0" w:rsidP="00E233C1">
            <w:pPr>
              <w:pStyle w:val="TAL"/>
            </w:pPr>
            <w:r w:rsidRPr="00E67CE4">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C6F25C"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4C835E" w14:textId="77777777" w:rsidR="00FE72F0" w:rsidRPr="00E67CE4" w:rsidRDefault="00FE72F0" w:rsidP="00E233C1">
            <w:pPr>
              <w:pStyle w:val="TAC"/>
            </w:pPr>
            <w:r w:rsidRPr="00E67CE4">
              <w:t>1</w:t>
            </w:r>
          </w:p>
        </w:tc>
      </w:tr>
      <w:tr w:rsidR="00FE72F0" w:rsidRPr="00E67CE4" w14:paraId="1BE35670"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01E85411"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48EDBAE2" w14:textId="77777777" w:rsidR="00FE72F0" w:rsidRPr="00E67CE4" w:rsidRDefault="00FE72F0" w:rsidP="00E233C1">
            <w:pPr>
              <w:pStyle w:val="TAL"/>
            </w:pPr>
            <w:r w:rsidRPr="00E67CE4">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3275E79"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6027CA" w14:textId="77777777" w:rsidR="00FE72F0" w:rsidRPr="00E67CE4" w:rsidRDefault="00FE72F0" w:rsidP="00E233C1">
            <w:pPr>
              <w:pStyle w:val="TAC"/>
            </w:pPr>
            <w:r w:rsidRPr="00E67CE4">
              <w:rPr>
                <w:rFonts w:eastAsia="SimSun"/>
              </w:rPr>
              <w:t>Not configured</w:t>
            </w:r>
          </w:p>
        </w:tc>
      </w:tr>
      <w:tr w:rsidR="00FE72F0" w:rsidRPr="00E67CE4" w14:paraId="07F2A40C" w14:textId="77777777" w:rsidTr="00275E37">
        <w:trPr>
          <w:trHeight w:val="70"/>
        </w:trPr>
        <w:tc>
          <w:tcPr>
            <w:tcW w:w="1648" w:type="dxa"/>
            <w:gridSpan w:val="2"/>
            <w:tcBorders>
              <w:top w:val="nil"/>
              <w:left w:val="single" w:sz="4" w:space="0" w:color="auto"/>
              <w:bottom w:val="nil"/>
              <w:right w:val="single" w:sz="4" w:space="0" w:color="auto"/>
            </w:tcBorders>
            <w:vAlign w:val="center"/>
            <w:hideMark/>
          </w:tcPr>
          <w:p w14:paraId="7B77C972"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3D78148C" w14:textId="77777777" w:rsidR="00FE72F0" w:rsidRPr="00E67CE4" w:rsidRDefault="00FE72F0" w:rsidP="00E233C1">
            <w:pPr>
              <w:pStyle w:val="TAL"/>
            </w:pPr>
            <w:r w:rsidRPr="00E67CE4">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B91BB2"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685786" w14:textId="77777777" w:rsidR="00FE72F0" w:rsidRPr="00E67CE4" w:rsidRDefault="00FE72F0" w:rsidP="00E233C1">
            <w:pPr>
              <w:pStyle w:val="TAC"/>
            </w:pPr>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p>
        </w:tc>
      </w:tr>
      <w:tr w:rsidR="00FE72F0" w:rsidRPr="00E67CE4" w14:paraId="3423EE50" w14:textId="77777777" w:rsidTr="00275E37">
        <w:trPr>
          <w:trHeight w:val="70"/>
        </w:trPr>
        <w:tc>
          <w:tcPr>
            <w:tcW w:w="1648" w:type="dxa"/>
            <w:gridSpan w:val="2"/>
            <w:tcBorders>
              <w:top w:val="nil"/>
              <w:left w:val="single" w:sz="4" w:space="0" w:color="auto"/>
              <w:bottom w:val="single" w:sz="4" w:space="0" w:color="auto"/>
              <w:right w:val="single" w:sz="4" w:space="0" w:color="auto"/>
            </w:tcBorders>
            <w:vAlign w:val="center"/>
          </w:tcPr>
          <w:p w14:paraId="028C1736" w14:textId="77777777" w:rsidR="00FE72F0" w:rsidRPr="00E67CE4" w:rsidRDefault="00FE72F0" w:rsidP="00E233C1">
            <w:pPr>
              <w:pStyle w:val="TAL"/>
            </w:pPr>
          </w:p>
        </w:tc>
        <w:tc>
          <w:tcPr>
            <w:tcW w:w="3091" w:type="dxa"/>
            <w:tcBorders>
              <w:top w:val="single" w:sz="4" w:space="0" w:color="auto"/>
              <w:left w:val="single" w:sz="4" w:space="0" w:color="auto"/>
              <w:bottom w:val="single" w:sz="4" w:space="0" w:color="auto"/>
              <w:right w:val="single" w:sz="4" w:space="0" w:color="auto"/>
            </w:tcBorders>
          </w:tcPr>
          <w:p w14:paraId="53632498" w14:textId="77777777" w:rsidR="00FE72F0" w:rsidRPr="00E67CE4" w:rsidRDefault="00FE72F0" w:rsidP="00E233C1">
            <w:pPr>
              <w:pStyle w:val="TAL"/>
              <w:rPr>
                <w:rFonts w:eastAsia="SimSun"/>
              </w:rPr>
            </w:pPr>
            <w:r w:rsidRPr="00E67CE4">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7FBAFB"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34FEE8" w14:textId="77777777" w:rsidR="00FE72F0" w:rsidRPr="00E67CE4" w:rsidRDefault="00FE72F0" w:rsidP="00E233C1">
            <w:pPr>
              <w:pStyle w:val="TAC"/>
            </w:pPr>
            <w:r w:rsidRPr="00E67CE4">
              <w:t>N/A</w:t>
            </w:r>
          </w:p>
        </w:tc>
      </w:tr>
      <w:tr w:rsidR="00FE72F0" w:rsidRPr="00E67CE4" w14:paraId="233C6F31"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7A3958" w14:textId="77777777" w:rsidR="00FE72F0" w:rsidRPr="00E67CE4" w:rsidRDefault="00FE72F0" w:rsidP="00E233C1">
            <w:pPr>
              <w:pStyle w:val="TAL"/>
              <w:rPr>
                <w:rFonts w:eastAsia="SimSun"/>
              </w:rPr>
            </w:pPr>
            <w:r w:rsidRPr="00E67CE4">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8F6CD58"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F3083C9" w14:textId="77777777" w:rsidR="00FE72F0" w:rsidRPr="00E67CE4" w:rsidRDefault="00FE72F0" w:rsidP="00E233C1">
            <w:pPr>
              <w:pStyle w:val="TAC"/>
            </w:pPr>
            <w:r w:rsidRPr="00E67CE4">
              <w:rPr>
                <w:rFonts w:eastAsia="SimSun"/>
                <w:lang w:eastAsia="zh-CN"/>
              </w:rPr>
              <w:t>PUCCH</w:t>
            </w:r>
          </w:p>
        </w:tc>
      </w:tr>
      <w:tr w:rsidR="00FE72F0" w:rsidRPr="00E67CE4" w14:paraId="0238786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8274FA" w14:textId="77777777" w:rsidR="00FE72F0" w:rsidRPr="00E67CE4" w:rsidRDefault="00FE72F0" w:rsidP="00E233C1">
            <w:pPr>
              <w:pStyle w:val="TAL"/>
            </w:pPr>
            <w:r w:rsidRPr="00E67CE4">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CE9448" w14:textId="77777777" w:rsidR="00FE72F0" w:rsidRPr="00E67CE4" w:rsidRDefault="00FE72F0" w:rsidP="00E233C1">
            <w:pPr>
              <w:pStyle w:val="TAC"/>
            </w:pPr>
            <w:r w:rsidRPr="00E67CE4">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1B527E" w14:textId="030C8DE2" w:rsidR="00FE72F0" w:rsidRPr="00E67CE4" w:rsidRDefault="00E6329E" w:rsidP="00E233C1">
            <w:pPr>
              <w:pStyle w:val="TAC"/>
              <w:rPr>
                <w:rFonts w:eastAsia="SimSun"/>
                <w:lang w:eastAsia="zh-CN"/>
              </w:rPr>
            </w:pPr>
            <w:r>
              <w:rPr>
                <w:rFonts w:eastAsia="SimSun"/>
                <w:lang w:eastAsia="zh-CN"/>
              </w:rPr>
              <w:t>10</w:t>
            </w:r>
          </w:p>
        </w:tc>
      </w:tr>
      <w:tr w:rsidR="00FE72F0" w:rsidRPr="00E67CE4" w14:paraId="5D39F63A"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0C078" w14:textId="77777777" w:rsidR="00FE72F0" w:rsidRPr="00E67CE4" w:rsidRDefault="00FE72F0" w:rsidP="00E233C1">
            <w:pPr>
              <w:pStyle w:val="TAL"/>
              <w:rPr>
                <w:rFonts w:eastAsia="SimSun"/>
              </w:rPr>
            </w:pPr>
            <w:r w:rsidRPr="00E67CE4">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F949164" w14:textId="77777777" w:rsidR="00FE72F0" w:rsidRPr="00E67CE4" w:rsidRDefault="00FE72F0" w:rsidP="00E233C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19A72FC" w14:textId="77777777" w:rsidR="00FE72F0" w:rsidRPr="00E67CE4" w:rsidRDefault="00FE72F0" w:rsidP="00E233C1">
            <w:pPr>
              <w:pStyle w:val="TAC"/>
            </w:pPr>
            <w:r w:rsidRPr="00E67CE4">
              <w:t>1</w:t>
            </w:r>
          </w:p>
        </w:tc>
      </w:tr>
      <w:tr w:rsidR="00FE72F0" w:rsidRPr="00E67CE4" w14:paraId="0DAC8407"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7F041" w14:textId="77777777" w:rsidR="00FE72F0" w:rsidRPr="00E67CE4" w:rsidRDefault="00FE72F0" w:rsidP="00E233C1">
            <w:pPr>
              <w:pStyle w:val="TAL"/>
            </w:pPr>
            <w:r w:rsidRPr="00E67CE4">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CB8B7A5" w14:textId="77777777" w:rsidR="00FE72F0" w:rsidRPr="00E67CE4" w:rsidRDefault="00FE72F0" w:rsidP="00E233C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69FA1A" w14:textId="343FED04" w:rsidR="00FE72F0" w:rsidRPr="00E67CE4" w:rsidRDefault="00FE72F0" w:rsidP="00E233C1">
            <w:pPr>
              <w:pStyle w:val="TAC"/>
            </w:pPr>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sidR="00F0374B">
              <w:rPr>
                <w:rFonts w:eastAsia="SimSun"/>
                <w:lang w:eastAsia="zh-CN"/>
              </w:rPr>
              <w:t>3</w:t>
            </w:r>
          </w:p>
        </w:tc>
      </w:tr>
    </w:tbl>
    <w:p w14:paraId="2E51A615" w14:textId="77777777" w:rsidR="00FE72F0" w:rsidRPr="00E67CE4" w:rsidRDefault="00FE72F0" w:rsidP="00FE72F0">
      <w:pPr>
        <w:rPr>
          <w:rFonts w:eastAsia="SimSun"/>
          <w:lang w:eastAsia="zh-CN"/>
        </w:rPr>
      </w:pPr>
    </w:p>
    <w:p w14:paraId="0D5D4D8C" w14:textId="77777777" w:rsidR="00FE72F0" w:rsidRPr="00E67CE4" w:rsidRDefault="00FE72F0" w:rsidP="00E233C1">
      <w:pPr>
        <w:pStyle w:val="TH"/>
        <w:rPr>
          <w:rFonts w:eastAsia="SimSun"/>
          <w:lang w:eastAsia="zh-CN"/>
        </w:rPr>
      </w:pPr>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FE72F0" w:rsidRPr="00E67CE4" w14:paraId="7AB9CF25" w14:textId="77777777" w:rsidTr="00FA064B">
        <w:trPr>
          <w:jc w:val="center"/>
        </w:trPr>
        <w:tc>
          <w:tcPr>
            <w:tcW w:w="1984" w:type="dxa"/>
            <w:tcBorders>
              <w:bottom w:val="nil"/>
            </w:tcBorders>
          </w:tcPr>
          <w:p w14:paraId="4F74A623" w14:textId="77777777" w:rsidR="00FE72F0" w:rsidRPr="00E67CE4" w:rsidRDefault="00FE72F0" w:rsidP="00E233C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491661FC" w14:textId="77777777" w:rsidR="00FE72F0" w:rsidRPr="00E67CE4" w:rsidRDefault="00FE72F0" w:rsidP="00E233C1">
            <w:pPr>
              <w:pStyle w:val="TAH"/>
              <w:rPr>
                <w:rFonts w:eastAsia="SimSun"/>
              </w:rPr>
            </w:pPr>
            <w:r w:rsidRPr="00E67CE4">
              <w:rPr>
                <w:rFonts w:eastAsia="SimSun"/>
              </w:rPr>
              <w:t>Test 1</w:t>
            </w:r>
          </w:p>
        </w:tc>
      </w:tr>
      <w:tr w:rsidR="00FE72F0" w:rsidRPr="00E67CE4" w14:paraId="234DD91F" w14:textId="77777777" w:rsidTr="00FA064B">
        <w:trPr>
          <w:cantSplit/>
          <w:jc w:val="center"/>
        </w:trPr>
        <w:tc>
          <w:tcPr>
            <w:tcW w:w="1984" w:type="dxa"/>
          </w:tcPr>
          <w:p w14:paraId="454CAD09" w14:textId="77777777" w:rsidR="00FE72F0" w:rsidRPr="00E67CE4" w:rsidRDefault="00FE72F0" w:rsidP="00E233C1">
            <w:pPr>
              <w:pStyle w:val="TAC"/>
              <w:rPr>
                <w:rFonts w:eastAsia="?? ??"/>
              </w:rPr>
            </w:pPr>
            <w:r w:rsidRPr="00E67CE4">
              <w:rPr>
                <w:rFonts w:ascii="Symbol" w:eastAsia="?? ??" w:hAnsi="Symbol"/>
                <w:i/>
                <w:iCs/>
              </w:rPr>
              <w:t></w:t>
            </w:r>
            <w:r w:rsidRPr="00E67CE4">
              <w:rPr>
                <w:rFonts w:eastAsia="?? ??"/>
              </w:rPr>
              <w:t xml:space="preserve"> [%]</w:t>
            </w:r>
          </w:p>
        </w:tc>
        <w:tc>
          <w:tcPr>
            <w:tcW w:w="1412" w:type="dxa"/>
          </w:tcPr>
          <w:p w14:paraId="29971002" w14:textId="77777777" w:rsidR="00FE72F0" w:rsidRPr="00E67CE4" w:rsidRDefault="00FE72F0" w:rsidP="00E233C1">
            <w:pPr>
              <w:pStyle w:val="TAC"/>
              <w:rPr>
                <w:rFonts w:eastAsia="SimSun" w:cs="v5.0.0"/>
                <w:lang w:eastAsia="zh-CN"/>
              </w:rPr>
            </w:pPr>
            <w:r w:rsidRPr="00E67CE4">
              <w:rPr>
                <w:rFonts w:eastAsia="SimSun" w:cs="v5.0.0"/>
                <w:lang w:eastAsia="zh-CN"/>
              </w:rPr>
              <w:t>20</w:t>
            </w:r>
          </w:p>
        </w:tc>
      </w:tr>
      <w:tr w:rsidR="00FE72F0" w:rsidRPr="00E67CE4" w14:paraId="64B034BE" w14:textId="77777777" w:rsidTr="00FA064B">
        <w:trPr>
          <w:cantSplit/>
          <w:jc w:val="center"/>
        </w:trPr>
        <w:tc>
          <w:tcPr>
            <w:tcW w:w="1984" w:type="dxa"/>
          </w:tcPr>
          <w:p w14:paraId="7C8F3D2B" w14:textId="77777777" w:rsidR="00FE72F0" w:rsidRPr="00E67CE4" w:rsidRDefault="00FE72F0" w:rsidP="00E233C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1E2AA2B1" w14:textId="77777777" w:rsidR="00FE72F0" w:rsidRPr="00E67CE4" w:rsidRDefault="00FE72F0" w:rsidP="00E233C1">
            <w:pPr>
              <w:pStyle w:val="TAC"/>
              <w:rPr>
                <w:rFonts w:eastAsia="SimSun" w:cs="v5.0.0"/>
                <w:lang w:eastAsia="zh-CN"/>
              </w:rPr>
            </w:pPr>
            <w:r w:rsidRPr="00E67CE4">
              <w:rPr>
                <w:rFonts w:eastAsia="SimSun" w:cs="v5.0.0"/>
                <w:lang w:eastAsia="zh-CN"/>
              </w:rPr>
              <w:t>1.05</w:t>
            </w:r>
          </w:p>
        </w:tc>
      </w:tr>
    </w:tbl>
    <w:p w14:paraId="122469CC" w14:textId="77777777" w:rsidR="00DA53E7" w:rsidRDefault="00DA53E7" w:rsidP="00AD5763">
      <w:pPr>
        <w:rPr>
          <w:rFonts w:eastAsia="SimSun"/>
          <w:lang w:eastAsia="zh-CN"/>
        </w:rPr>
      </w:pPr>
    </w:p>
    <w:p w14:paraId="48074AA4" w14:textId="77777777" w:rsidR="005B3300" w:rsidRPr="00C25669" w:rsidRDefault="005B3300" w:rsidP="005B3300">
      <w:pPr>
        <w:pStyle w:val="Heading4"/>
        <w:rPr>
          <w:lang w:eastAsia="zh-CN"/>
        </w:rPr>
      </w:pPr>
      <w:bookmarkStart w:id="529" w:name="_Toc21338229"/>
      <w:bookmarkStart w:id="530" w:name="_Toc29808337"/>
      <w:bookmarkStart w:id="531" w:name="_Toc37068256"/>
      <w:bookmarkStart w:id="532" w:name="_Toc37083801"/>
      <w:bookmarkStart w:id="533" w:name="_Toc37084143"/>
      <w:bookmarkStart w:id="534" w:name="_Toc40209505"/>
      <w:bookmarkStart w:id="535" w:name="_Toc40209847"/>
      <w:bookmarkStart w:id="536" w:name="_Toc45892806"/>
      <w:bookmarkStart w:id="537" w:name="_Toc53176663"/>
      <w:bookmarkStart w:id="538" w:name="_Toc61120976"/>
      <w:bookmarkStart w:id="539" w:name="_Toc67918148"/>
      <w:bookmarkStart w:id="540" w:name="_Toc76298191"/>
      <w:bookmarkStart w:id="541" w:name="_Toc76572203"/>
      <w:bookmarkStart w:id="542" w:name="_Toc76652070"/>
      <w:bookmarkStart w:id="543" w:name="_Toc76652908"/>
      <w:bookmarkStart w:id="544" w:name="_Toc83742180"/>
      <w:bookmarkStart w:id="545" w:name="_Toc91440670"/>
      <w:bookmarkStart w:id="546" w:name="_Toc98849460"/>
      <w:bookmarkStart w:id="547" w:name="_Toc106543313"/>
      <w:bookmarkStart w:id="548" w:name="_Toc106737411"/>
      <w:bookmarkStart w:id="549" w:name="_Toc107233178"/>
      <w:bookmarkStart w:id="550" w:name="_Toc107234770"/>
      <w:bookmarkStart w:id="551" w:name="_Toc107419740"/>
      <w:bookmarkStart w:id="552" w:name="_Toc107477036"/>
      <w:bookmarkStart w:id="553" w:name="_Toc114565884"/>
      <w:bookmarkStart w:id="554" w:name="_Toc123936191"/>
      <w:bookmarkStart w:id="555"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AC74992" w14:textId="77777777" w:rsidR="005B3300" w:rsidRPr="00C25669" w:rsidRDefault="005B3300" w:rsidP="005B3300">
      <w:pPr>
        <w:pStyle w:val="Heading5"/>
        <w:rPr>
          <w:lang w:eastAsia="zh-CN"/>
        </w:rPr>
      </w:pPr>
      <w:bookmarkStart w:id="556" w:name="_Toc21338230"/>
      <w:bookmarkStart w:id="557" w:name="_Toc29808338"/>
      <w:bookmarkStart w:id="558" w:name="_Toc37068257"/>
      <w:bookmarkStart w:id="559" w:name="_Toc37083802"/>
      <w:bookmarkStart w:id="560" w:name="_Toc37084144"/>
      <w:bookmarkStart w:id="561" w:name="_Toc40209506"/>
      <w:bookmarkStart w:id="562" w:name="_Toc40209848"/>
      <w:bookmarkStart w:id="563" w:name="_Toc45892807"/>
      <w:bookmarkStart w:id="564" w:name="_Toc53176664"/>
      <w:bookmarkStart w:id="565" w:name="_Toc61120977"/>
      <w:bookmarkStart w:id="566" w:name="_Toc67918149"/>
      <w:bookmarkStart w:id="567" w:name="_Toc76298192"/>
      <w:bookmarkStart w:id="568" w:name="_Toc76572204"/>
      <w:bookmarkStart w:id="569" w:name="_Toc76652071"/>
      <w:bookmarkStart w:id="570" w:name="_Toc76652909"/>
      <w:bookmarkStart w:id="571" w:name="_Toc83742181"/>
      <w:bookmarkStart w:id="572" w:name="_Toc91440671"/>
      <w:bookmarkStart w:id="573" w:name="_Toc98849461"/>
      <w:bookmarkStart w:id="574" w:name="_Toc106543314"/>
      <w:bookmarkStart w:id="575" w:name="_Toc106737412"/>
      <w:bookmarkStart w:id="576" w:name="_Toc107233179"/>
      <w:bookmarkStart w:id="577" w:name="_Toc107234771"/>
      <w:bookmarkStart w:id="578" w:name="_Toc107419741"/>
      <w:bookmarkStart w:id="579" w:name="_Toc107477037"/>
      <w:bookmarkStart w:id="580" w:name="_Toc114565885"/>
      <w:bookmarkStart w:id="581" w:name="_Toc123936192"/>
      <w:bookmarkStart w:id="582"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A5E57A2" w14:textId="77777777" w:rsidR="005B3300" w:rsidRPr="00C25669" w:rsidRDefault="005B3300" w:rsidP="002462FA">
      <w:pPr>
        <w:pStyle w:val="Heading6"/>
        <w:rPr>
          <w:lang w:eastAsia="zh-CN"/>
        </w:rPr>
      </w:pPr>
      <w:bookmarkStart w:id="583" w:name="_Toc107234772"/>
      <w:bookmarkStart w:id="584" w:name="_Toc107419742"/>
      <w:bookmarkStart w:id="585" w:name="_Toc107477038"/>
      <w:bookmarkStart w:id="586" w:name="_Toc114565886"/>
      <w:bookmarkStart w:id="587" w:name="_Toc123936193"/>
      <w:bookmarkStart w:id="588" w:name="_Toc124377208"/>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bookmarkEnd w:id="583"/>
      <w:bookmarkEnd w:id="584"/>
      <w:bookmarkEnd w:id="585"/>
      <w:bookmarkEnd w:id="586"/>
      <w:bookmarkEnd w:id="587"/>
      <w:bookmarkEnd w:id="588"/>
    </w:p>
    <w:p w14:paraId="0054A36B"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4A0DF0E0"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3DE9347"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5CC4BABF"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3D14D2"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11C62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54712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87216B"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19F4B1"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CCF6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D5DEC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EE82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21BB9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26E6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5DD608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DD3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9F35D4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E45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9032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00A5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D56A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D0E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31043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F6C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CB245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16A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7F00FD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8201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F4DF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B20288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BC0EB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31D9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1AA93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6DBC96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D7E1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FABB9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FAEF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54699C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E77C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93C0F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E65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251B8F2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A3A8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7C07C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368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411FB62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D4F97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185E5E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D19C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C6C815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AB711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AC8133E" w14:textId="77777777" w:rsidTr="000811C5">
        <w:trPr>
          <w:trHeight w:val="70"/>
        </w:trPr>
        <w:tc>
          <w:tcPr>
            <w:tcW w:w="1556" w:type="dxa"/>
            <w:vMerge/>
            <w:tcBorders>
              <w:left w:val="single" w:sz="4" w:space="0" w:color="auto"/>
              <w:right w:val="single" w:sz="4" w:space="0" w:color="auto"/>
            </w:tcBorders>
            <w:vAlign w:val="center"/>
            <w:hideMark/>
          </w:tcPr>
          <w:p w14:paraId="789B2A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CCBF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CE90A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1DBC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373EC432" w14:textId="77777777" w:rsidTr="000811C5">
        <w:trPr>
          <w:trHeight w:val="70"/>
        </w:trPr>
        <w:tc>
          <w:tcPr>
            <w:tcW w:w="1556" w:type="dxa"/>
            <w:vMerge/>
            <w:tcBorders>
              <w:left w:val="single" w:sz="4" w:space="0" w:color="auto"/>
              <w:right w:val="single" w:sz="4" w:space="0" w:color="auto"/>
            </w:tcBorders>
            <w:vAlign w:val="center"/>
            <w:hideMark/>
          </w:tcPr>
          <w:p w14:paraId="5896F7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AAB9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A953AD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F03B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75E3C3E" w14:textId="77777777" w:rsidTr="000811C5">
        <w:trPr>
          <w:trHeight w:val="70"/>
        </w:trPr>
        <w:tc>
          <w:tcPr>
            <w:tcW w:w="1556" w:type="dxa"/>
            <w:vMerge/>
            <w:tcBorders>
              <w:left w:val="single" w:sz="4" w:space="0" w:color="auto"/>
              <w:right w:val="single" w:sz="4" w:space="0" w:color="auto"/>
            </w:tcBorders>
            <w:vAlign w:val="center"/>
            <w:hideMark/>
          </w:tcPr>
          <w:p w14:paraId="7DF992E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548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D44C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352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001EC0" w14:textId="77777777" w:rsidTr="000811C5">
        <w:trPr>
          <w:trHeight w:val="70"/>
        </w:trPr>
        <w:tc>
          <w:tcPr>
            <w:tcW w:w="1556" w:type="dxa"/>
            <w:vMerge/>
            <w:tcBorders>
              <w:left w:val="single" w:sz="4" w:space="0" w:color="auto"/>
              <w:right w:val="single" w:sz="4" w:space="0" w:color="auto"/>
            </w:tcBorders>
            <w:vAlign w:val="center"/>
            <w:hideMark/>
          </w:tcPr>
          <w:p w14:paraId="3539F9B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E414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8BA339"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1BE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331C183" w14:textId="77777777" w:rsidTr="000811C5">
        <w:trPr>
          <w:trHeight w:val="70"/>
        </w:trPr>
        <w:tc>
          <w:tcPr>
            <w:tcW w:w="1556" w:type="dxa"/>
            <w:vMerge/>
            <w:tcBorders>
              <w:left w:val="single" w:sz="4" w:space="0" w:color="auto"/>
              <w:right w:val="single" w:sz="4" w:space="0" w:color="auto"/>
            </w:tcBorders>
            <w:vAlign w:val="center"/>
            <w:hideMark/>
          </w:tcPr>
          <w:p w14:paraId="06A8726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9E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05076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A9B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10C1AF8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6D99DC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85B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54247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C860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DEB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CA0FFC3"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178B2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E556F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ADC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1A1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3CC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2B11033" w14:textId="77777777" w:rsidTr="000811C5">
        <w:trPr>
          <w:trHeight w:val="70"/>
        </w:trPr>
        <w:tc>
          <w:tcPr>
            <w:tcW w:w="1556" w:type="dxa"/>
            <w:vMerge/>
            <w:tcBorders>
              <w:left w:val="single" w:sz="4" w:space="0" w:color="auto"/>
              <w:right w:val="single" w:sz="4" w:space="0" w:color="auto"/>
            </w:tcBorders>
            <w:vAlign w:val="center"/>
          </w:tcPr>
          <w:p w14:paraId="67809D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34F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1B8A3E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75364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383D6E4" w14:textId="77777777" w:rsidTr="000811C5">
        <w:trPr>
          <w:trHeight w:val="70"/>
        </w:trPr>
        <w:tc>
          <w:tcPr>
            <w:tcW w:w="1556" w:type="dxa"/>
            <w:vMerge/>
            <w:tcBorders>
              <w:left w:val="single" w:sz="4" w:space="0" w:color="auto"/>
              <w:right w:val="single" w:sz="4" w:space="0" w:color="auto"/>
            </w:tcBorders>
            <w:vAlign w:val="center"/>
            <w:hideMark/>
          </w:tcPr>
          <w:p w14:paraId="3DC7586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976C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329E8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B72E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5FD8A57" w14:textId="77777777" w:rsidTr="000811C5">
        <w:trPr>
          <w:trHeight w:val="70"/>
        </w:trPr>
        <w:tc>
          <w:tcPr>
            <w:tcW w:w="1556" w:type="dxa"/>
            <w:vMerge/>
            <w:tcBorders>
              <w:left w:val="single" w:sz="4" w:space="0" w:color="auto"/>
              <w:right w:val="single" w:sz="4" w:space="0" w:color="auto"/>
            </w:tcBorders>
            <w:vAlign w:val="center"/>
            <w:hideMark/>
          </w:tcPr>
          <w:p w14:paraId="73D7A67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1B1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1E1D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5A94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43B3B1A" w14:textId="77777777" w:rsidTr="000811C5">
        <w:trPr>
          <w:trHeight w:val="70"/>
        </w:trPr>
        <w:tc>
          <w:tcPr>
            <w:tcW w:w="1556" w:type="dxa"/>
            <w:vMerge/>
            <w:tcBorders>
              <w:left w:val="single" w:sz="4" w:space="0" w:color="auto"/>
              <w:right w:val="single" w:sz="4" w:space="0" w:color="auto"/>
            </w:tcBorders>
            <w:vAlign w:val="center"/>
            <w:hideMark/>
          </w:tcPr>
          <w:p w14:paraId="7AB11CE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E6F9B" w14:textId="3E12DB6C"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FC75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A563C" w14:textId="74789C0B"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4B775E21" w14:textId="77777777" w:rsidTr="000811C5">
        <w:trPr>
          <w:trHeight w:val="70"/>
        </w:trPr>
        <w:tc>
          <w:tcPr>
            <w:tcW w:w="1556" w:type="dxa"/>
            <w:vMerge/>
            <w:tcBorders>
              <w:left w:val="single" w:sz="4" w:space="0" w:color="auto"/>
              <w:right w:val="single" w:sz="4" w:space="0" w:color="auto"/>
            </w:tcBorders>
            <w:vAlign w:val="center"/>
            <w:hideMark/>
          </w:tcPr>
          <w:p w14:paraId="0F571F3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5B2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A1A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4A3245"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B5BAF9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62E26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93FE5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990B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5D0AF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7ABAC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4B95A6E" w14:textId="77777777" w:rsidTr="000811C5">
        <w:trPr>
          <w:trHeight w:val="70"/>
        </w:trPr>
        <w:tc>
          <w:tcPr>
            <w:tcW w:w="1556" w:type="dxa"/>
            <w:vMerge w:val="restart"/>
            <w:tcBorders>
              <w:left w:val="single" w:sz="4" w:space="0" w:color="auto"/>
              <w:right w:val="single" w:sz="4" w:space="0" w:color="auto"/>
            </w:tcBorders>
            <w:vAlign w:val="center"/>
          </w:tcPr>
          <w:p w14:paraId="176D26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157B3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C8F2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296A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723C31A" w14:textId="77777777" w:rsidTr="000811C5">
        <w:trPr>
          <w:trHeight w:val="70"/>
        </w:trPr>
        <w:tc>
          <w:tcPr>
            <w:tcW w:w="1556" w:type="dxa"/>
            <w:vMerge/>
            <w:tcBorders>
              <w:left w:val="single" w:sz="4" w:space="0" w:color="auto"/>
              <w:right w:val="single" w:sz="4" w:space="0" w:color="auto"/>
            </w:tcBorders>
            <w:vAlign w:val="center"/>
            <w:hideMark/>
          </w:tcPr>
          <w:p w14:paraId="65CF13C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3700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D19345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9A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8832DBE" w14:textId="77777777" w:rsidTr="000811C5">
        <w:trPr>
          <w:trHeight w:val="70"/>
        </w:trPr>
        <w:tc>
          <w:tcPr>
            <w:tcW w:w="1556" w:type="dxa"/>
            <w:vMerge/>
            <w:tcBorders>
              <w:left w:val="single" w:sz="4" w:space="0" w:color="auto"/>
              <w:right w:val="single" w:sz="4" w:space="0" w:color="auto"/>
            </w:tcBorders>
            <w:vAlign w:val="center"/>
            <w:hideMark/>
          </w:tcPr>
          <w:p w14:paraId="42008A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A73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CA027E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284400"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EC5A7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4B5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B7FE6E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B7EAF2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12894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028D9B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5C7A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94102" w14:textId="77777777"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14:paraId="29CBB58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CB2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08C42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29F0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FC84F7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9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76E7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CDB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9E946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9E13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561CB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5BE1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219240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08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4EE6D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414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71DDA0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C5E8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86C6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27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49596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428E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76EC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400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2B15A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ABB7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B9BB2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27BE0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2426A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F7F8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C0238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3116BF"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D601E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F933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B47401C"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34D0F"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192F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903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7572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5977" w14:textId="77777777"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14:paraId="1EBEEE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163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8CE6B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15A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8530638"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D4AF9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61E4D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D93E4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043B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C59B6EF" w14:textId="77777777" w:rsidTr="000811C5">
        <w:trPr>
          <w:trHeight w:val="70"/>
        </w:trPr>
        <w:tc>
          <w:tcPr>
            <w:tcW w:w="1648" w:type="dxa"/>
            <w:gridSpan w:val="2"/>
            <w:vMerge/>
            <w:tcBorders>
              <w:left w:val="single" w:sz="4" w:space="0" w:color="auto"/>
              <w:right w:val="single" w:sz="4" w:space="0" w:color="auto"/>
            </w:tcBorders>
            <w:hideMark/>
          </w:tcPr>
          <w:p w14:paraId="04226F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8B3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69EFA1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C89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A5B845" w14:textId="77777777" w:rsidTr="000811C5">
        <w:trPr>
          <w:trHeight w:val="70"/>
        </w:trPr>
        <w:tc>
          <w:tcPr>
            <w:tcW w:w="1648" w:type="dxa"/>
            <w:gridSpan w:val="2"/>
            <w:vMerge/>
            <w:tcBorders>
              <w:left w:val="single" w:sz="4" w:space="0" w:color="auto"/>
              <w:right w:val="single" w:sz="4" w:space="0" w:color="auto"/>
            </w:tcBorders>
            <w:hideMark/>
          </w:tcPr>
          <w:p w14:paraId="18CBDD7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FD0F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A4A79D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079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DEB81D9" w14:textId="77777777" w:rsidTr="000811C5">
        <w:trPr>
          <w:trHeight w:val="70"/>
        </w:trPr>
        <w:tc>
          <w:tcPr>
            <w:tcW w:w="1648" w:type="dxa"/>
            <w:gridSpan w:val="2"/>
            <w:vMerge/>
            <w:tcBorders>
              <w:left w:val="single" w:sz="4" w:space="0" w:color="auto"/>
              <w:right w:val="single" w:sz="4" w:space="0" w:color="auto"/>
            </w:tcBorders>
            <w:hideMark/>
          </w:tcPr>
          <w:p w14:paraId="2C9B11C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404AE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B182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509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6802599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5EE1424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B7FB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742C9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157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9A7B01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D33FB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3CA6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C5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CEB51C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B1D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52105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9CA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0AE47C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C3D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CC598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4AC9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FAA99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90410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F636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F18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3EC6D8A3" w14:textId="77777777" w:rsidR="005B3300" w:rsidRPr="00C25669" w:rsidRDefault="005B3300" w:rsidP="005B3300">
      <w:pPr>
        <w:overflowPunct w:val="0"/>
        <w:autoSpaceDE w:val="0"/>
        <w:autoSpaceDN w:val="0"/>
        <w:adjustRightInd w:val="0"/>
        <w:textAlignment w:val="baseline"/>
        <w:rPr>
          <w:rFonts w:eastAsia="SimSun"/>
        </w:rPr>
      </w:pPr>
    </w:p>
    <w:p w14:paraId="644F8E38" w14:textId="77777777" w:rsidR="00807A15" w:rsidRDefault="00807A15" w:rsidP="002462FA">
      <w:pPr>
        <w:pStyle w:val="Heading6"/>
        <w:rPr>
          <w:lang w:eastAsia="zh-CN"/>
        </w:rPr>
      </w:pPr>
      <w:bookmarkStart w:id="589" w:name="_Toc107234773"/>
      <w:bookmarkStart w:id="590" w:name="_Toc107419743"/>
      <w:bookmarkStart w:id="591" w:name="_Toc107477039"/>
      <w:bookmarkStart w:id="592" w:name="_Toc114565887"/>
      <w:bookmarkStart w:id="593" w:name="_Toc123936194"/>
      <w:bookmarkStart w:id="594" w:name="_Toc124377209"/>
      <w:bookmarkStart w:id="595" w:name="_Toc21338231"/>
      <w:bookmarkStart w:id="596" w:name="_Toc29808339"/>
      <w:bookmarkStart w:id="597" w:name="_Toc37068258"/>
      <w:bookmarkStart w:id="598" w:name="_Toc37083803"/>
      <w:bookmarkStart w:id="599" w:name="_Toc37084145"/>
      <w:bookmarkStart w:id="600" w:name="_Toc40209507"/>
      <w:bookmarkStart w:id="601" w:name="_Toc40209849"/>
      <w:bookmarkStart w:id="602" w:name="_Toc45892808"/>
      <w:bookmarkStart w:id="603" w:name="_Toc53176665"/>
      <w:bookmarkStart w:id="604" w:name="_Toc61120978"/>
      <w:r>
        <w:lastRenderedPageBreak/>
        <w:t>6.2.2.</w:t>
      </w:r>
      <w:r>
        <w:rPr>
          <w:lang w:eastAsia="zh-CN"/>
        </w:rPr>
        <w:t>2</w:t>
      </w:r>
      <w:r>
        <w:t>.1.2</w:t>
      </w:r>
      <w:r>
        <w:tab/>
        <w:t xml:space="preserve">Minimum requirement for periodic </w:t>
      </w:r>
      <w:r>
        <w:rPr>
          <w:lang w:eastAsia="zh-CN"/>
        </w:rPr>
        <w:t>CQI reporting with Table 3</w:t>
      </w:r>
      <w:bookmarkEnd w:id="589"/>
      <w:bookmarkEnd w:id="590"/>
      <w:bookmarkEnd w:id="591"/>
      <w:bookmarkEnd w:id="592"/>
      <w:bookmarkEnd w:id="593"/>
      <w:bookmarkEnd w:id="594"/>
    </w:p>
    <w:p w14:paraId="5B0FD90D"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 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A06B858" w14:textId="77777777" w:rsidR="00807A15" w:rsidRDefault="00807A15" w:rsidP="00807A15">
      <w:pPr>
        <w:overflowPunct w:val="0"/>
        <w:autoSpaceDE w:val="0"/>
        <w:autoSpaceDN w:val="0"/>
        <w:adjustRightInd w:val="0"/>
        <w:textAlignment w:val="baseline"/>
      </w:pPr>
      <w:r>
        <w:t xml:space="preserve">For the parameters specified in Table 6.2.2.2.1.2-1, and using the downlink physical channels specified in </w:t>
      </w:r>
      <w:r>
        <w:rPr>
          <w:lang w:eastAsia="zh-CN"/>
        </w:rPr>
        <w:t>Annex C.3.1</w:t>
      </w:r>
      <w:r>
        <w:t>, the minimum requirements are specified by the following:</w:t>
      </w:r>
    </w:p>
    <w:p w14:paraId="3EDABBAB" w14:textId="77777777" w:rsidR="00807A15" w:rsidRDefault="00807A15" w:rsidP="00C23640">
      <w:pPr>
        <w:pStyle w:val="B10"/>
      </w:pPr>
      <w:r>
        <w:t>a)</w:t>
      </w:r>
      <w:r>
        <w:tab/>
        <w:t>The reported CQI value according to the reference channel shall be in the range of ±1 of the reported median more than 90% of the time.</w:t>
      </w:r>
    </w:p>
    <w:p w14:paraId="685E75B2" w14:textId="77777777" w:rsidR="00807A15" w:rsidRDefault="00807A15" w:rsidP="00C23640">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0AD6210F" w14:textId="3257B2C5" w:rsidR="00807A15" w:rsidRDefault="00807A15" w:rsidP="00C23640">
      <w:pPr>
        <w:pStyle w:val="B10"/>
      </w:pPr>
      <w:r>
        <w:t>c)</w:t>
      </w:r>
      <w:r w:rsidR="00C23640">
        <w:tab/>
      </w:r>
      <w:r>
        <w:t>The reported CQI value according to the reference channel shall be ≥ 1.</w:t>
      </w:r>
    </w:p>
    <w:p w14:paraId="53BEE56F" w14:textId="77777777" w:rsidR="00807A15" w:rsidRDefault="00807A15" w:rsidP="00807A15">
      <w:pPr>
        <w:ind w:left="568" w:hanging="284"/>
      </w:pPr>
    </w:p>
    <w:p w14:paraId="5D74BAE0" w14:textId="46E2C099" w:rsidR="00807A15" w:rsidRDefault="00807A15" w:rsidP="00807A15">
      <w:pPr>
        <w:pStyle w:val="TH"/>
        <w:rPr>
          <w:lang w:eastAsia="zh-CN"/>
        </w:rPr>
      </w:pPr>
      <w:r>
        <w:t>Table 6.2.2.</w:t>
      </w:r>
      <w:r>
        <w:rPr>
          <w:lang w:eastAsia="zh-CN"/>
        </w:rPr>
        <w:t>2</w:t>
      </w:r>
      <w:r>
        <w:t>.1.2-1: CQI reporting test</w:t>
      </w:r>
      <w:r w:rsidR="002F654B">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57B888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231FE43"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436D8"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8C286"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5A8960D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F30F0C4"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916D9E"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26F4C7"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5BA0A42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354FD55"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878EEE"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830D4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02E0609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C6135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5E163D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BF605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5AF8D5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4E58EE4"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25A7A71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C26065"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5564A5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71A4BA0" w14:textId="77777777" w:rsidR="00807A15" w:rsidRDefault="00807A15">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D3FC42"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816696" w14:textId="14DF7DE3" w:rsidR="00807A15" w:rsidRDefault="00807A15">
            <w:pPr>
              <w:keepNext/>
              <w:keepLines/>
              <w:spacing w:after="0"/>
              <w:jc w:val="center"/>
              <w:rPr>
                <w:rFonts w:ascii="Arial" w:hAnsi="Arial"/>
                <w:sz w:val="18"/>
                <w:lang w:val="fr-FR"/>
              </w:rPr>
            </w:pPr>
            <w:r>
              <w:rPr>
                <w:rFonts w:ascii="Arial" w:hAnsi="Arial"/>
                <w:sz w:val="18"/>
                <w:lang w:val="fr-FR"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84976F0" w14:textId="0F9FB487" w:rsidR="00807A15" w:rsidRDefault="00807A15">
            <w:pPr>
              <w:keepNext/>
              <w:keepLines/>
              <w:spacing w:after="0"/>
              <w:jc w:val="center"/>
              <w:rPr>
                <w:rFonts w:ascii="Arial" w:hAnsi="Arial"/>
                <w:sz w:val="18"/>
                <w:lang w:val="fr-FR" w:eastAsia="zh-CN"/>
              </w:rPr>
            </w:pPr>
            <w:r>
              <w:rPr>
                <w:rFonts w:ascii="Arial" w:hAnsi="Arial"/>
                <w:sz w:val="18"/>
                <w:lang w:val="fr-FR" w:eastAsia="zh-CN"/>
              </w:rPr>
              <w:t>2</w:t>
            </w:r>
          </w:p>
        </w:tc>
      </w:tr>
      <w:tr w:rsidR="00807A15" w14:paraId="7B63F7B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20024A"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048AC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4DC3FA"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152016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22A2D6"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CCDBBB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A647D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1×2 with static channel specified in Annex </w:t>
            </w:r>
            <w:r w:rsidRPr="00401CAC">
              <w:rPr>
                <w:rFonts w:ascii="Arial" w:hAnsi="Arial"/>
                <w:sz w:val="18"/>
                <w:lang w:eastAsia="zh-CN"/>
              </w:rPr>
              <w:t>B.1</w:t>
            </w:r>
          </w:p>
        </w:tc>
      </w:tr>
      <w:tr w:rsidR="00807A15" w14:paraId="582A4F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B0424C0"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0283A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0CC4C"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2FE4330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3533C7"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61041D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8B9D7A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93DF2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55198A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859FC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14F7D26"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180C4D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0C422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189031B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9D5A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66F841"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C4ECE7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3D146"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44296DF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ECEFC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C5832B"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545C6B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60A63"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148714E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6CEC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1CB4460"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E0AFAC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29CD3"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15D2E91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39E259"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0AD308B"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F2C37E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68CEC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CD30762"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45D8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D924D7B" w14:textId="77777777" w:rsidR="00807A15" w:rsidRPr="00401CAC" w:rsidRDefault="00807A15">
            <w:pPr>
              <w:keepNext/>
              <w:keepLines/>
              <w:spacing w:after="0"/>
              <w:rPr>
                <w:rFonts w:ascii="Arial" w:hAnsi="Arial"/>
                <w:sz w:val="18"/>
              </w:rPr>
            </w:pPr>
            <w:r w:rsidRPr="00401CAC">
              <w:rPr>
                <w:rFonts w:ascii="Arial" w:hAnsi="Arial"/>
                <w:sz w:val="18"/>
              </w:rPr>
              <w:t>CSI-RS</w:t>
            </w:r>
          </w:p>
          <w:p w14:paraId="60B3257F"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273B8"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E39F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402F5637"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6CF1319"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11C54B0"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E9BD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58E43"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0ED6D06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0B467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29AE57A"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B622D3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6E9F01"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792EF2AC"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055CC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C60176"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32CF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47A919"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2A18BEB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20B25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665A6D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BD6E2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99ED"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730CD9" w14:paraId="0E1538A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2592D01"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2204487"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AF1954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F7D0E2" w14:textId="0B93592F" w:rsidR="00730CD9" w:rsidRDefault="00730CD9" w:rsidP="00730CD9">
            <w:pPr>
              <w:keepNext/>
              <w:keepLines/>
              <w:spacing w:after="0"/>
              <w:jc w:val="center"/>
              <w:rPr>
                <w:rFonts w:ascii="Arial" w:hAnsi="Arial"/>
                <w:sz w:val="18"/>
                <w:lang w:val="fr-FR"/>
              </w:rPr>
            </w:pPr>
            <w:r w:rsidRPr="00C05696">
              <w:rPr>
                <w:rFonts w:ascii="Arial" w:eastAsia="PMingLiU" w:hAnsi="Arial"/>
                <w:sz w:val="18"/>
                <w:lang w:val="fr-FR" w:eastAsia="zh-CN"/>
              </w:rPr>
              <w:t>Row 1,(0,-)</w:t>
            </w:r>
          </w:p>
        </w:tc>
      </w:tr>
      <w:tr w:rsidR="00730CD9" w14:paraId="6D353A3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2B549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C599467"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39F01F2"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0CA61"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61A622C" w14:textId="1C0FA8EC" w:rsidR="00730CD9" w:rsidRDefault="00730CD9" w:rsidP="00730CD9">
            <w:pPr>
              <w:keepNext/>
              <w:keepLines/>
              <w:spacing w:after="0"/>
              <w:jc w:val="center"/>
              <w:rPr>
                <w:rFonts w:ascii="Arial" w:hAnsi="Arial"/>
                <w:sz w:val="18"/>
                <w:lang w:val="fr-FR"/>
              </w:rPr>
            </w:pPr>
          </w:p>
        </w:tc>
      </w:tr>
      <w:tr w:rsidR="00807A15" w14:paraId="6AD59CA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E06BF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3EA66AD"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6271EFE2"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CA6AA"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2A160"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36988BA2"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E72555"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18FFB22"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BA2053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AFF6B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5024C39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18A0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889605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9421172"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4177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5D76EE3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D6F3FE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1FF383E5"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C17AF26"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13A71F2C"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0D6390B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B352A9"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05C3DA9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9E99F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D86541A"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25555771"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8566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78AC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6EAAEDB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A4EA8E"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2C7296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8CD3ED"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82B1A3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E6E24F4"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28C633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6B56D"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0412BE" w14:paraId="5B7C8979"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6E83CEF" w14:textId="77777777" w:rsidR="000412BE" w:rsidRDefault="000412BE" w:rsidP="00C9778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6767743" w14:textId="77777777" w:rsidR="000412BE" w:rsidRDefault="000412BE"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CA2864" w14:textId="77777777" w:rsidR="000412BE" w:rsidRDefault="000412BE" w:rsidP="00C97783">
            <w:pPr>
              <w:keepNext/>
              <w:keepLines/>
              <w:spacing w:after="0"/>
              <w:jc w:val="center"/>
              <w:rPr>
                <w:rFonts w:ascii="Arial" w:hAnsi="Arial"/>
                <w:sz w:val="18"/>
                <w:lang w:val="fr-FR"/>
              </w:rPr>
            </w:pPr>
            <w:r>
              <w:rPr>
                <w:rFonts w:ascii="Arial" w:hAnsi="Arial"/>
                <w:sz w:val="18"/>
                <w:lang w:val="fr-FR"/>
              </w:rPr>
              <w:t>cri-RI-PMI-CQI (Note 1)</w:t>
            </w:r>
          </w:p>
        </w:tc>
      </w:tr>
      <w:tr w:rsidR="00460ACC" w14:paraId="28670AF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5579DB" w14:textId="77777777" w:rsidR="00460ACC" w:rsidRDefault="00460ACC" w:rsidP="00460ACC">
            <w:pPr>
              <w:keepNext/>
              <w:keepLines/>
              <w:spacing w:after="0"/>
              <w:rPr>
                <w:rFonts w:ascii="Arial" w:hAnsi="Arial"/>
                <w:sz w:val="18"/>
                <w:lang w:val="fr-FR"/>
              </w:rPr>
            </w:pPr>
            <w:r>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5309C4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E821D8"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3B6E49B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1CD271" w14:textId="77777777" w:rsidR="00460ACC" w:rsidRDefault="00460ACC" w:rsidP="00460ACC">
            <w:pPr>
              <w:keepNext/>
              <w:keepLines/>
              <w:spacing w:after="0"/>
              <w:rPr>
                <w:rFonts w:ascii="Arial" w:hAnsi="Arial"/>
                <w:sz w:val="18"/>
                <w:lang w:val="fr-FR"/>
              </w:rPr>
            </w:pPr>
            <w:r>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0C206A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86FB95" w14:textId="77777777" w:rsidR="00460ACC" w:rsidRDefault="00460ACC" w:rsidP="00460ACC">
            <w:pPr>
              <w:keepNext/>
              <w:keepLines/>
              <w:spacing w:after="0"/>
              <w:jc w:val="center"/>
              <w:rPr>
                <w:rFonts w:ascii="Arial" w:hAnsi="Arial"/>
                <w:sz w:val="18"/>
                <w:lang w:val="fr-FR"/>
              </w:rPr>
            </w:pPr>
            <w:r>
              <w:rPr>
                <w:rFonts w:ascii="Arial" w:hAnsi="Arial"/>
                <w:sz w:val="18"/>
                <w:lang w:val="fr-FR"/>
              </w:rPr>
              <w:t>Not configured</w:t>
            </w:r>
          </w:p>
        </w:tc>
      </w:tr>
      <w:tr w:rsidR="00460ACC" w14:paraId="405DC76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10EA901" w14:textId="77777777" w:rsidR="00460ACC" w:rsidRDefault="00460ACC" w:rsidP="00460ACC">
            <w:pPr>
              <w:keepNext/>
              <w:keepLines/>
              <w:spacing w:after="0"/>
              <w:rPr>
                <w:rFonts w:ascii="Arial" w:hAnsi="Arial"/>
                <w:sz w:val="18"/>
                <w:lang w:val="fr-FR"/>
              </w:rPr>
            </w:pPr>
            <w:r>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A7655B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C24856" w14:textId="77777777" w:rsidR="00460ACC" w:rsidRDefault="00460ACC" w:rsidP="00460ACC">
            <w:pPr>
              <w:keepNext/>
              <w:keepLines/>
              <w:spacing w:after="0"/>
              <w:jc w:val="center"/>
              <w:rPr>
                <w:rFonts w:ascii="Arial" w:hAnsi="Arial"/>
                <w:sz w:val="18"/>
                <w:lang w:val="fr-FR"/>
              </w:rPr>
            </w:pPr>
            <w:r>
              <w:rPr>
                <w:rFonts w:ascii="Arial" w:hAnsi="Arial"/>
                <w:sz w:val="18"/>
                <w:lang w:val="en-US"/>
              </w:rPr>
              <w:t>Wide</w:t>
            </w:r>
            <w:r>
              <w:rPr>
                <w:rFonts w:ascii="Arial" w:hAnsi="Arial"/>
                <w:sz w:val="18"/>
                <w:lang w:val="fr-FR"/>
              </w:rPr>
              <w:t>band</w:t>
            </w:r>
          </w:p>
        </w:tc>
      </w:tr>
      <w:tr w:rsidR="00460ACC" w14:paraId="587AA1B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8B7DB83" w14:textId="77777777" w:rsidR="00460ACC" w:rsidRDefault="00460ACC" w:rsidP="00460ACC">
            <w:pPr>
              <w:keepNext/>
              <w:keepLines/>
              <w:spacing w:after="0"/>
              <w:rPr>
                <w:rFonts w:ascii="Arial" w:hAnsi="Arial"/>
                <w:sz w:val="18"/>
                <w:lang w:val="fr-FR"/>
              </w:rPr>
            </w:pPr>
            <w:r>
              <w:rPr>
                <w:rFonts w:ascii="Arial" w:hAnsi="Arial"/>
                <w:sz w:val="18"/>
                <w:lang w:val="fr-FR"/>
              </w:rPr>
              <w:t>pmi-FormatIndicator</w:t>
            </w:r>
            <w:r>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06D1EA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3E0CB7" w14:textId="77777777" w:rsidR="00460ACC" w:rsidRDefault="00460ACC" w:rsidP="00460ACC">
            <w:pPr>
              <w:keepNext/>
              <w:keepLines/>
              <w:spacing w:after="0"/>
              <w:jc w:val="center"/>
              <w:rPr>
                <w:rFonts w:ascii="Arial" w:hAnsi="Arial"/>
                <w:sz w:val="18"/>
                <w:lang w:val="fr-FR"/>
              </w:rPr>
            </w:pPr>
            <w:r>
              <w:rPr>
                <w:rFonts w:ascii="Arial" w:hAnsi="Arial"/>
                <w:sz w:val="18"/>
                <w:lang w:val="fr-FR"/>
              </w:rPr>
              <w:t>Wideband</w:t>
            </w:r>
          </w:p>
        </w:tc>
      </w:tr>
      <w:tr w:rsidR="00460ACC" w14:paraId="21FDF69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39AF67E" w14:textId="77777777" w:rsidR="00460ACC" w:rsidRDefault="00460ACC" w:rsidP="00460ACC">
            <w:pPr>
              <w:keepNext/>
              <w:keepLines/>
              <w:spacing w:after="0"/>
              <w:rPr>
                <w:rFonts w:ascii="Arial" w:hAnsi="Arial"/>
                <w:sz w:val="18"/>
                <w:lang w:val="fr-FR"/>
              </w:rPr>
            </w:pPr>
            <w:r>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EF3A22" w14:textId="77777777" w:rsidR="00460ACC" w:rsidRDefault="00460ACC" w:rsidP="00460ACC">
            <w:pPr>
              <w:keepNext/>
              <w:keepLines/>
              <w:spacing w:after="0"/>
              <w:jc w:val="center"/>
              <w:rPr>
                <w:rFonts w:ascii="Arial" w:hAnsi="Arial"/>
                <w:sz w:val="18"/>
                <w:lang w:val="fr-FR"/>
              </w:rPr>
            </w:pPr>
            <w:r>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95F5A7"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16</w:t>
            </w:r>
          </w:p>
        </w:tc>
      </w:tr>
      <w:tr w:rsidR="00460ACC" w14:paraId="6E211E8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6E8C58F" w14:textId="77777777" w:rsidR="00460ACC" w:rsidRDefault="00460ACC" w:rsidP="00460ACC">
            <w:pPr>
              <w:keepNext/>
              <w:keepLines/>
              <w:spacing w:after="0"/>
              <w:rPr>
                <w:rFonts w:ascii="Arial" w:hAnsi="Arial"/>
                <w:sz w:val="18"/>
                <w:lang w:val="fr-FR"/>
              </w:rPr>
            </w:pPr>
            <w:r>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4AEFD138"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3A3C1D" w14:textId="77777777" w:rsidR="00460ACC" w:rsidRDefault="00460ACC" w:rsidP="00460ACC">
            <w:pPr>
              <w:keepNext/>
              <w:keepLines/>
              <w:spacing w:after="0"/>
              <w:jc w:val="center"/>
              <w:rPr>
                <w:rFonts w:ascii="Arial" w:hAnsi="Arial"/>
                <w:sz w:val="18"/>
                <w:lang w:val="fr-FR"/>
              </w:rPr>
            </w:pPr>
            <w:r>
              <w:rPr>
                <w:rFonts w:ascii="Arial" w:hAnsi="Arial"/>
                <w:sz w:val="18"/>
                <w:lang w:val="fr-FR"/>
              </w:rPr>
              <w:t>1111111</w:t>
            </w:r>
          </w:p>
        </w:tc>
      </w:tr>
      <w:tr w:rsidR="00460ACC" w14:paraId="556BEE4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79CA312" w14:textId="77777777" w:rsidR="00460ACC" w:rsidRPr="00401CAC" w:rsidRDefault="00460ACC" w:rsidP="00460ACC">
            <w:pPr>
              <w:keepNext/>
              <w:keepLines/>
              <w:spacing w:after="0"/>
              <w:rPr>
                <w:rFonts w:ascii="Arial" w:hAnsi="Arial"/>
                <w:sz w:val="18"/>
              </w:rPr>
            </w:pPr>
            <w:r w:rsidRPr="00401CAC">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996C" w14:textId="77777777" w:rsidR="00460ACC" w:rsidRDefault="00460ACC" w:rsidP="00460ACC">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927A54" w14:textId="77777777" w:rsidR="00460ACC" w:rsidRDefault="00460ACC" w:rsidP="00460ACC">
            <w:pPr>
              <w:keepNext/>
              <w:keepLines/>
              <w:spacing w:after="0"/>
              <w:jc w:val="center"/>
              <w:rPr>
                <w:rFonts w:ascii="Arial" w:hAnsi="Arial"/>
                <w:sz w:val="18"/>
                <w:lang w:val="fr-FR"/>
              </w:rPr>
            </w:pPr>
            <w:r>
              <w:rPr>
                <w:rFonts w:ascii="Arial" w:hAnsi="Arial"/>
                <w:sz w:val="18"/>
                <w:lang w:val="fr-FR" w:eastAsia="zh-CN"/>
              </w:rPr>
              <w:t>10</w:t>
            </w:r>
            <w:r>
              <w:rPr>
                <w:rFonts w:ascii="Arial" w:hAnsi="Arial"/>
                <w:sz w:val="18"/>
                <w:lang w:val="fr-FR"/>
              </w:rPr>
              <w:t>/9</w:t>
            </w:r>
          </w:p>
        </w:tc>
      </w:tr>
      <w:tr w:rsidR="00460ACC" w14:paraId="68D9E66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A06306" w14:textId="61ADFADA" w:rsidR="00460ACC" w:rsidRDefault="00460ACC" w:rsidP="00460ACC">
            <w:pPr>
              <w:keepNext/>
              <w:keepLines/>
              <w:spacing w:after="0"/>
              <w:rPr>
                <w:rFonts w:ascii="Arial" w:hAnsi="Arial"/>
                <w:sz w:val="18"/>
                <w:lang w:val="fr-FR"/>
              </w:rPr>
            </w:pPr>
            <w:r w:rsidRPr="0049555A">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C039920"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62017" w14:textId="65A90421" w:rsidR="00460ACC" w:rsidRDefault="00460ACC" w:rsidP="00460ACC">
            <w:pPr>
              <w:keepNext/>
              <w:keepLines/>
              <w:spacing w:after="0"/>
              <w:jc w:val="center"/>
              <w:rPr>
                <w:rFonts w:ascii="Arial" w:hAnsi="Arial"/>
                <w:sz w:val="18"/>
                <w:lang w:val="fr-FR"/>
              </w:rPr>
            </w:pPr>
            <w:r w:rsidRPr="0049555A">
              <w:rPr>
                <w:rFonts w:ascii="Arial" w:hAnsi="Arial"/>
                <w:sz w:val="18"/>
                <w:lang w:val="fr-FR"/>
              </w:rPr>
              <w:t>Not configured</w:t>
            </w:r>
          </w:p>
        </w:tc>
      </w:tr>
      <w:tr w:rsidR="00F338A8" w:rsidRPr="0049555A" w14:paraId="7955F3C0"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E82C9D0" w14:textId="77777777" w:rsidR="00F338A8" w:rsidRPr="0049555A" w:rsidRDefault="00F338A8" w:rsidP="00C9778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A84E097" w14:textId="77777777" w:rsidR="00F338A8" w:rsidRDefault="00F338A8"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A8EB40" w14:textId="77777777" w:rsidR="00F338A8" w:rsidRPr="0049555A" w:rsidRDefault="00F338A8" w:rsidP="00C97783">
            <w:pPr>
              <w:keepNext/>
              <w:keepLines/>
              <w:spacing w:after="0"/>
              <w:jc w:val="center"/>
              <w:rPr>
                <w:rFonts w:ascii="Arial" w:hAnsi="Arial"/>
                <w:sz w:val="18"/>
                <w:lang w:val="fr-FR"/>
              </w:rPr>
            </w:pPr>
            <w:r>
              <w:rPr>
                <w:rFonts w:ascii="Arial" w:hAnsi="Arial"/>
                <w:sz w:val="18"/>
                <w:lang w:val="fr-FR"/>
              </w:rPr>
              <w:t>Not configured</w:t>
            </w:r>
          </w:p>
        </w:tc>
      </w:tr>
      <w:tr w:rsidR="00460ACC" w14:paraId="50BE654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21017CCB" w14:textId="534660A2" w:rsidR="00460ACC" w:rsidRPr="00401CAC" w:rsidRDefault="00460ACC" w:rsidP="00460ACC">
            <w:pPr>
              <w:keepNext/>
              <w:keepLines/>
              <w:spacing w:after="0"/>
              <w:rPr>
                <w:rFonts w:ascii="Arial" w:hAnsi="Arial"/>
                <w:sz w:val="18"/>
              </w:rPr>
            </w:pPr>
            <w:r w:rsidRPr="0049555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11D4C57"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068237" w14:textId="72A4CB0A" w:rsidR="00460ACC" w:rsidRDefault="00460ACC" w:rsidP="00460ACC">
            <w:pPr>
              <w:keepNext/>
              <w:keepLines/>
              <w:spacing w:after="0"/>
              <w:jc w:val="center"/>
              <w:rPr>
                <w:rFonts w:ascii="Arial" w:hAnsi="Arial"/>
                <w:sz w:val="18"/>
                <w:lang w:val="fr-FR"/>
              </w:rPr>
            </w:pPr>
            <w:r w:rsidRPr="0049555A">
              <w:rPr>
                <w:rFonts w:ascii="Arial" w:hAnsi="Arial"/>
                <w:sz w:val="18"/>
                <w:lang w:val="fr-FR" w:eastAsia="zh-CN"/>
              </w:rPr>
              <w:t>PUCCH</w:t>
            </w:r>
          </w:p>
        </w:tc>
      </w:tr>
      <w:tr w:rsidR="00460ACC" w14:paraId="3087A5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341156A" w14:textId="23386004" w:rsidR="00460ACC" w:rsidRDefault="00460ACC" w:rsidP="00460ACC">
            <w:pPr>
              <w:keepNext/>
              <w:keepLines/>
              <w:spacing w:after="0"/>
              <w:rPr>
                <w:rFonts w:ascii="Arial" w:hAnsi="Arial"/>
                <w:sz w:val="18"/>
                <w:lang w:val="fr-FR"/>
              </w:rPr>
            </w:pPr>
            <w:r w:rsidRPr="0049555A">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F4033" w14:textId="52232167" w:rsidR="00460ACC" w:rsidRDefault="00460ACC" w:rsidP="00460ACC">
            <w:pPr>
              <w:keepNext/>
              <w:keepLines/>
              <w:spacing w:after="0"/>
              <w:jc w:val="center"/>
              <w:rPr>
                <w:rFonts w:ascii="Arial" w:hAnsi="Arial"/>
                <w:sz w:val="18"/>
                <w:lang w:val="fr-FR"/>
              </w:rPr>
            </w:pPr>
            <w:r w:rsidRPr="0049555A">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AEC350" w14:textId="33953E9B" w:rsidR="00460ACC" w:rsidRDefault="00460ACC" w:rsidP="00460ACC">
            <w:pPr>
              <w:keepNext/>
              <w:keepLines/>
              <w:spacing w:after="0"/>
              <w:jc w:val="center"/>
              <w:rPr>
                <w:rFonts w:ascii="Arial" w:hAnsi="Arial"/>
                <w:sz w:val="18"/>
                <w:lang w:val="fr-FR" w:eastAsia="zh-CN"/>
              </w:rPr>
            </w:pPr>
            <w:r w:rsidRPr="0049555A">
              <w:rPr>
                <w:rFonts w:ascii="Arial" w:hAnsi="Arial"/>
                <w:sz w:val="18"/>
                <w:lang w:val="fr-FR" w:eastAsia="zh-CN"/>
              </w:rPr>
              <w:t>9.5</w:t>
            </w:r>
          </w:p>
        </w:tc>
      </w:tr>
      <w:tr w:rsidR="00460ACC" w14:paraId="343079D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EDCB776"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47710D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D11CA"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6AADCFF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2BF899F"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90F620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310C32"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410395" w:rsidRPr="00401CAC" w14:paraId="3E951142" w14:textId="77777777" w:rsidTr="00C9778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1E12495C" w14:textId="77777777" w:rsidR="00410395" w:rsidRPr="00401CAC" w:rsidRDefault="004103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45ACEEB4" w14:textId="77777777" w:rsidR="00807A15" w:rsidRDefault="00807A15" w:rsidP="00807A15">
      <w:pPr>
        <w:ind w:left="568" w:hanging="284"/>
      </w:pPr>
    </w:p>
    <w:p w14:paraId="51A9C08E" w14:textId="00B55B6E" w:rsidR="00FD5D13" w:rsidRPr="00D43F4A" w:rsidRDefault="00FD5D13" w:rsidP="002462FA">
      <w:pPr>
        <w:pStyle w:val="Heading6"/>
        <w:rPr>
          <w:rFonts w:eastAsiaTheme="minorEastAsia"/>
          <w:lang w:val="en-US" w:eastAsia="zh-CN"/>
        </w:rPr>
      </w:pPr>
      <w:bookmarkStart w:id="605" w:name="_Toc107234774"/>
      <w:bookmarkStart w:id="606" w:name="_Toc107419744"/>
      <w:bookmarkStart w:id="607" w:name="_Toc107477040"/>
      <w:bookmarkStart w:id="608" w:name="_Toc114565888"/>
      <w:bookmarkStart w:id="609" w:name="_Toc123936195"/>
      <w:bookmarkStart w:id="610" w:name="_Toc124377210"/>
      <w:bookmarkStart w:id="611" w:name="_Toc67918150"/>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r w:rsidR="00207AA3">
        <w:rPr>
          <w:rFonts w:eastAsiaTheme="minorEastAsia"/>
          <w:lang w:val="en-US"/>
        </w:rPr>
        <w:t>3</w:t>
      </w:r>
      <w:r w:rsidRPr="00D43F4A">
        <w:rPr>
          <w:rFonts w:eastAsiaTheme="minorEastAsia"/>
          <w:lang w:val="en-US"/>
        </w:rPr>
        <w:tab/>
        <w:t>Minimum requirement for CQI reporting for PCell on band with shared spectrum access</w:t>
      </w:r>
      <w:bookmarkEnd w:id="605"/>
      <w:bookmarkEnd w:id="606"/>
      <w:bookmarkEnd w:id="607"/>
      <w:bookmarkEnd w:id="608"/>
      <w:bookmarkEnd w:id="609"/>
      <w:bookmarkEnd w:id="610"/>
    </w:p>
    <w:p w14:paraId="784CD85B" w14:textId="7CDD6193" w:rsidR="00FD5D13" w:rsidRPr="00DD3CFC" w:rsidRDefault="00FD5D13" w:rsidP="00FD5D13">
      <w:pPr>
        <w:rPr>
          <w:rFonts w:eastAsiaTheme="minorEastAsia"/>
          <w:lang w:val="en-US" w:eastAsia="zh-CN"/>
        </w:rPr>
      </w:pPr>
      <w:r w:rsidRPr="00DD3CFC">
        <w:rPr>
          <w:rFonts w:eastAsiaTheme="minorEastAsia"/>
          <w:lang w:val="en-US" w:eastAsia="zh-CN"/>
        </w:rPr>
        <w:t xml:space="preserve">The purpose of the requirements is to verify that the reported CQI values are in accordance with the CQI definition given in TS 38.214 [12] 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zh-CN"/>
        </w:rPr>
        <w:t>For each Downlink Transmission Duration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71513EB" w14:textId="31383012" w:rsidR="00FD5D13" w:rsidRPr="00DD3CFC" w:rsidRDefault="00FD5D13" w:rsidP="00FD5D13">
      <w:pPr>
        <w:rPr>
          <w:rFonts w:eastAsiaTheme="minorEastAsia"/>
          <w:lang w:val="en-US" w:eastAsia="zh-CN"/>
        </w:rPr>
      </w:pPr>
      <w:r w:rsidRPr="00DD3CFC">
        <w:rPr>
          <w:rFonts w:eastAsiaTheme="minorEastAsia"/>
          <w:lang w:val="en-US" w:eastAsia="zh-CN"/>
        </w:rPr>
        <w:t>For the parameters specified in Table 6.2.2.2.1.</w:t>
      </w:r>
      <w:r w:rsidR="00183BE0">
        <w:rPr>
          <w:rFonts w:eastAsiaTheme="minorEastAsia"/>
          <w:lang w:val="en-US" w:eastAsia="zh-CN"/>
        </w:rPr>
        <w:t>3</w:t>
      </w:r>
      <w:r w:rsidRPr="00DD3CFC">
        <w:rPr>
          <w:rFonts w:eastAsiaTheme="minorEastAsia"/>
          <w:lang w:val="en-US" w:eastAsia="zh-CN"/>
        </w:rPr>
        <w:t>-1, and using the downlink physical channels specified in Annex A.4, the minimum requirements are specified by the following:</w:t>
      </w:r>
    </w:p>
    <w:p w14:paraId="3EA9F7C3"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p>
    <w:p w14:paraId="1992C211" w14:textId="77777777" w:rsidR="00FD5D13" w:rsidRPr="00DD3CFC" w:rsidRDefault="00FD5D13" w:rsidP="00383740">
      <w:pPr>
        <w:pStyle w:val="B10"/>
        <w:rPr>
          <w:rFonts w:eastAsiaTheme="minorEastAsia"/>
          <w:lang w:val="en-US" w:eastAsia="zh-CN"/>
        </w:rPr>
      </w:pPr>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E2BD1EE" w14:textId="0A439862" w:rsidR="00FD5D13" w:rsidRDefault="00FD5D13" w:rsidP="00383740">
      <w:pPr>
        <w:pStyle w:val="B10"/>
        <w:rPr>
          <w:rFonts w:eastAsiaTheme="minorEastAsia"/>
          <w:lang w:val="en-US" w:eastAsia="zh-CN"/>
        </w:rPr>
      </w:pPr>
      <w:r w:rsidRPr="00DD3CFC">
        <w:rPr>
          <w:rFonts w:eastAsiaTheme="minorEastAsia"/>
          <w:lang w:val="en-US" w:eastAsia="zh-CN"/>
        </w:rPr>
        <w:t>c)</w:t>
      </w:r>
      <w:r w:rsidR="00383740" w:rsidRPr="00DD3CFC">
        <w:rPr>
          <w:rFonts w:eastAsiaTheme="minorEastAsia"/>
          <w:lang w:val="en-US" w:eastAsia="zh-CN"/>
        </w:rPr>
        <w:tab/>
      </w:r>
      <w:r w:rsidRPr="00DD3CFC">
        <w:rPr>
          <w:rFonts w:eastAsiaTheme="minorEastAsia"/>
          <w:lang w:val="en-US" w:eastAsia="zh-CN"/>
        </w:rPr>
        <w:t xml:space="preserve">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p>
    <w:p w14:paraId="5E39B0E1" w14:textId="77777777" w:rsidR="00A158B3" w:rsidRPr="00DD3CFC" w:rsidRDefault="00A158B3" w:rsidP="00383740">
      <w:pPr>
        <w:pStyle w:val="B10"/>
        <w:rPr>
          <w:rFonts w:eastAsiaTheme="minorEastAsia"/>
          <w:lang w:val="en-US" w:eastAsia="zh-CN"/>
        </w:rPr>
      </w:pPr>
    </w:p>
    <w:p w14:paraId="62216370" w14:textId="2FA0E0B4" w:rsidR="00FD5D13" w:rsidRPr="00DD3CFC" w:rsidRDefault="00FD5D13" w:rsidP="00A158B3">
      <w:pPr>
        <w:pStyle w:val="TH"/>
        <w:rPr>
          <w:rFonts w:eastAsiaTheme="minorEastAsia"/>
          <w:lang w:val="en-US" w:eastAsia="zh-CN"/>
        </w:rPr>
      </w:pPr>
      <w:r w:rsidRPr="00DD3CFC">
        <w:rPr>
          <w:rFonts w:eastAsiaTheme="minorEastAsia"/>
          <w:lang w:val="en-US"/>
        </w:rPr>
        <w:lastRenderedPageBreak/>
        <w:t>Table 6.2.2.</w:t>
      </w:r>
      <w:r w:rsidRPr="00DD3CFC">
        <w:rPr>
          <w:rFonts w:eastAsiaTheme="minorEastAsia"/>
          <w:lang w:val="en-US" w:eastAsia="zh-CN"/>
        </w:rPr>
        <w:t>2</w:t>
      </w:r>
      <w:r w:rsidRPr="00DD3CFC">
        <w:rPr>
          <w:rFonts w:eastAsiaTheme="minorEastAsia"/>
          <w:lang w:val="en-US"/>
        </w:rPr>
        <w:t>.1.</w:t>
      </w:r>
      <w:r w:rsidR="00183BE0">
        <w:rPr>
          <w:rFonts w:eastAsiaTheme="minorEastAsia"/>
          <w:lang w:val="en-US"/>
        </w:rPr>
        <w:t>3</w:t>
      </w:r>
      <w:r w:rsidRPr="00DD3CFC">
        <w:rPr>
          <w:rFonts w:eastAsiaTheme="minorEastAsia"/>
          <w:lang w:val="en-US"/>
        </w:rPr>
        <w:t xml:space="preserve">-1: CQI reporting test parameters for </w:t>
      </w:r>
      <w:r w:rsidRPr="009A69C5">
        <w:rPr>
          <w:rFonts w:eastAsiaTheme="minorEastAsia"/>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D5D13" w:rsidRPr="00DD3CFC" w14:paraId="701C265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0A092"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CD58E"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A9A497" w14:textId="77777777" w:rsidR="00FD5D13" w:rsidRPr="00DD3CFC" w:rsidRDefault="00FD5D1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FD5D13" w:rsidRPr="00DD3CFC" w14:paraId="708295B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F8EB8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1160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6DEE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FD5D13" w:rsidRPr="00DD3CFC" w14:paraId="7FF0F7B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67E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5F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21D4E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FD5D13" w:rsidRPr="00DD3CFC" w14:paraId="190DC8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CB71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E8FEC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37AE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FD5D13" w:rsidRPr="00DD3CFC" w14:paraId="40860EB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0BEA60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6CF4484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8702D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FD5D13" w:rsidRPr="00DD3CFC" w14:paraId="6A9A1023"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1F0278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252928B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70C5AE3"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tcPr>
          <w:p w14:paraId="70077ED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FD5D13" w:rsidRPr="00DD3CFC" w14:paraId="6313733E" w14:textId="77777777" w:rsidTr="00401CAC">
        <w:trPr>
          <w:trHeight w:val="70"/>
        </w:trPr>
        <w:tc>
          <w:tcPr>
            <w:tcW w:w="1323" w:type="dxa"/>
            <w:vMerge/>
            <w:tcBorders>
              <w:left w:val="single" w:sz="4" w:space="0" w:color="auto"/>
              <w:right w:val="single" w:sz="4" w:space="0" w:color="auto"/>
            </w:tcBorders>
            <w:vAlign w:val="center"/>
          </w:tcPr>
          <w:p w14:paraId="336A0FAB"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06E7DDC1"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LBT failure probability</w:t>
            </w:r>
            <w:r>
              <w:rPr>
                <w:rFonts w:ascii="Arial" w:eastAsiaTheme="minorEastAsia" w:hAnsi="Arial"/>
                <w:sz w:val="18"/>
                <w:lang w:val="en-US" w:eastAsia="zh-CN"/>
              </w:rPr>
              <w:t xml:space="preserve"> </w:t>
            </w:r>
            <w:r>
              <w:rPr>
                <w:rFonts w:ascii="Arial" w:hAnsi="Arial"/>
                <w:sz w:val="18"/>
              </w:rPr>
              <w:t>(</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32E54C"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3934038"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FD5D13" w:rsidRPr="00DD3CFC" w14:paraId="3DF88C11" w14:textId="77777777" w:rsidTr="00401CAC">
        <w:trPr>
          <w:trHeight w:val="70"/>
        </w:trPr>
        <w:tc>
          <w:tcPr>
            <w:tcW w:w="1323" w:type="dxa"/>
            <w:vMerge/>
            <w:tcBorders>
              <w:left w:val="single" w:sz="4" w:space="0" w:color="auto"/>
              <w:right w:val="single" w:sz="4" w:space="0" w:color="auto"/>
            </w:tcBorders>
            <w:vAlign w:val="center"/>
          </w:tcPr>
          <w:p w14:paraId="7C38F5A0"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033EEB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535AACFD"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tcPr>
          <w:p w14:paraId="58AB481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FD5D13" w:rsidRPr="00DD3CFC" w14:paraId="788A0B6F" w14:textId="77777777" w:rsidTr="00401CAC">
        <w:trPr>
          <w:trHeight w:val="70"/>
        </w:trPr>
        <w:tc>
          <w:tcPr>
            <w:tcW w:w="1323" w:type="dxa"/>
            <w:vMerge/>
            <w:tcBorders>
              <w:left w:val="single" w:sz="4" w:space="0" w:color="auto"/>
              <w:right w:val="single" w:sz="4" w:space="0" w:color="auto"/>
            </w:tcBorders>
            <w:vAlign w:val="center"/>
          </w:tcPr>
          <w:p w14:paraId="0322447E"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54AA40D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slot other than the last slot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2286FC69"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2F8E136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0A075C38"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62E59F0D" w14:textId="77777777" w:rsidR="00FD5D13" w:rsidRPr="00DD3CFC" w:rsidRDefault="00FD5D1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1E13AE23"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Occupied OFDM symbols in the last slot set</w:t>
            </w:r>
            <w:r>
              <w:rPr>
                <w:rFonts w:ascii="Arial" w:eastAsiaTheme="minorEastAsia" w:hAnsi="Arial"/>
                <w:sz w:val="18"/>
                <w:lang w:val="en-US" w:eastAsia="zh-CN"/>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40C2437"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symbol</w:t>
            </w:r>
          </w:p>
        </w:tc>
        <w:tc>
          <w:tcPr>
            <w:tcW w:w="3016" w:type="dxa"/>
            <w:gridSpan w:val="2"/>
            <w:tcBorders>
              <w:top w:val="single" w:sz="4" w:space="0" w:color="auto"/>
              <w:left w:val="single" w:sz="4" w:space="0" w:color="auto"/>
              <w:bottom w:val="single" w:sz="4" w:space="0" w:color="auto"/>
              <w:right w:val="single" w:sz="4" w:space="0" w:color="auto"/>
            </w:tcBorders>
          </w:tcPr>
          <w:p w14:paraId="10D6585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FD5D13" w:rsidRPr="00DD3CFC" w14:paraId="5A74D43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6991A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06A90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8F9C8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FD5D13" w:rsidRPr="00DD3CFC" w14:paraId="40481A5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FE0E6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7BA71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9C6DCA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0ABED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82D251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276C73" w14:textId="77777777" w:rsidR="00FD5D13" w:rsidRPr="00DD3CFC" w:rsidRDefault="00F5475C"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6878406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4AC9D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FD5D13" w:rsidRPr="00DD3CFC" w14:paraId="5C54BD2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6F4350D" w14:textId="77777777" w:rsidR="00FD5D13" w:rsidRPr="00DD3CFC" w:rsidRDefault="00F5475C"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FD5D1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31A403D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C336FCB"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FD5D13" w:rsidRPr="00DD3CFC" w14:paraId="1E70176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E945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50DD32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6AB35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FD5D13" w:rsidRPr="00DD3CFC" w14:paraId="5249050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3FC19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1F25D2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ED5E5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p>
        </w:tc>
      </w:tr>
      <w:tr w:rsidR="00FD5D13" w:rsidRPr="00DD3CFC" w14:paraId="40F03FF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5293B7"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8F9B9D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FED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FD5D13" w:rsidRPr="00DD3CFC" w14:paraId="5524612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4001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F134B4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23B474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2AEF1F"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78CA6B0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B0471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A559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601F0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92A4D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FD5D13" w:rsidRPr="00DD3CFC" w14:paraId="7557E19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879AC3D"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D163D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1EF49F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F4E73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66C9B0F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775FA7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17032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1E080B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6403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05171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664F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AC60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5F54F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E9F46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FD5D13" w:rsidRPr="00DD3CFC" w14:paraId="55FE5D4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86A3C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B45E3E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3441FB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21F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FD5D13" w:rsidRPr="00DD3CFC" w14:paraId="1372EED9"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A4DD54C"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36FC904A"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12382BE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FF8AED6"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257F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4C7704F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41B42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A91448"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BFF60"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0CAF6" w14:textId="52073BB8"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F1101E">
              <w:rPr>
                <w:rFonts w:ascii="Arial" w:hAnsi="Arial"/>
                <w:sz w:val="18"/>
                <w:lang w:eastAsia="zh-CN"/>
              </w:rPr>
              <w:t>10</w:t>
            </w:r>
            <w:r w:rsidRPr="00DD3CFC">
              <w:rPr>
                <w:rFonts w:ascii="Arial" w:eastAsiaTheme="minorEastAsia" w:hAnsi="Arial"/>
                <w:sz w:val="18"/>
                <w:lang w:eastAsia="zh-CN"/>
              </w:rPr>
              <w:t>) = 1, otherwise it is equal to 0</w:t>
            </w:r>
          </w:p>
        </w:tc>
      </w:tr>
      <w:tr w:rsidR="00FD5D13" w:rsidRPr="00DD3CFC" w14:paraId="594CA65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6BAD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63ACA0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8648AE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311057"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FD5D13" w:rsidRPr="00DD3CFC" w14:paraId="2546E4D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95E4B7"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743884"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EA8F97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7832F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FD5D13" w:rsidRPr="00DD3CFC" w14:paraId="2FF0224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C6337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DB260B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35DEB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AE0B3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FD5D13" w:rsidRPr="00DD3CFC" w14:paraId="437955F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5EEE15"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6E07223"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B876405"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4F7F5"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7B17145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E37DAF"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5968B5" w14:textId="5D6B1BCE"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4B12C23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B0B4DC" w14:textId="0B81C571"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CB019A" w:rsidRPr="00DD3CFC" w:rsidDel="00CB019A">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FD5D13" w:rsidRPr="00DD3CFC" w14:paraId="48B55E4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744531"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8F3EB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466E5FA"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917153"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FD5D13" w:rsidRPr="00DD3CFC" w14:paraId="4DE8C05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70EDF366"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39F7FB2" w14:textId="77777777" w:rsidR="00FD5D13" w:rsidRPr="00DD3CFC" w:rsidRDefault="00FD5D13" w:rsidP="00837D92">
            <w:pPr>
              <w:keepNext/>
              <w:keepLines/>
              <w:spacing w:after="0"/>
              <w:rPr>
                <w:rFonts w:ascii="Arial" w:hAnsi="Arial"/>
                <w:sz w:val="18"/>
              </w:rPr>
            </w:pPr>
            <w:r w:rsidRPr="00DD3CFC">
              <w:rPr>
                <w:rFonts w:ascii="Arial" w:hAnsi="Arial"/>
                <w:sz w:val="18"/>
              </w:rPr>
              <w:t>CSI-RS</w:t>
            </w:r>
          </w:p>
          <w:p w14:paraId="48F2C261"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417E0A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31313BB"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6C58321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2736B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C6B39B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2DC1B" w14:textId="77777777" w:rsidR="00FD5D13" w:rsidRPr="00DD3CFC" w:rsidRDefault="00FD5D13" w:rsidP="00837D92">
            <w:pPr>
              <w:keepNext/>
              <w:keepLines/>
              <w:spacing w:after="0"/>
              <w:jc w:val="center"/>
              <w:rPr>
                <w:rFonts w:ascii="Arial" w:eastAsiaTheme="minorEastAsia" w:hAnsi="Arial"/>
                <w:sz w:val="18"/>
                <w:lang w:val="en-US"/>
              </w:rPr>
            </w:pPr>
            <w:r>
              <w:rPr>
                <w:rFonts w:ascii="Arial" w:eastAsiaTheme="minorEastAsia"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12C68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00D309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7E8B"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F0E65A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5E724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524FF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FD5D13" w:rsidRPr="00DD3CFC" w14:paraId="1B4F57B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17D25E"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EE37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CEE09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A2F8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FD5D13" w:rsidRPr="00DD3CFC" w14:paraId="3CF63FB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4EE5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29901F5"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2ECF93C"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22357B"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6AA2D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FD5D13" w:rsidRPr="00DD3CFC" w14:paraId="60E4DF8F"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F72400"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D2CE9A5" w14:textId="77777777" w:rsidR="00FD5D13" w:rsidRPr="00DD3CFC" w:rsidRDefault="00FD5D13" w:rsidP="00837D92">
            <w:pPr>
              <w:keepNext/>
              <w:keepLines/>
              <w:spacing w:after="0"/>
              <w:rPr>
                <w:rFonts w:ascii="Arial" w:eastAsiaTheme="minorEastAsia" w:hAnsi="Arial"/>
                <w:sz w:val="18"/>
              </w:rPr>
            </w:pPr>
            <w:r w:rsidRPr="00DD3CFC">
              <w:rPr>
                <w:rFonts w:ascii="Arial" w:hAnsi="Arial"/>
                <w:sz w:val="18"/>
              </w:rPr>
              <w:t>CSI-IM timeConfig</w:t>
            </w:r>
          </w:p>
          <w:p w14:paraId="5F0C2A05" w14:textId="77777777" w:rsidR="00FD5D13" w:rsidRPr="00DD3CFC" w:rsidRDefault="00FD5D1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4DBC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614D7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FD5D13" w:rsidRPr="00DD3CFC" w14:paraId="14667BF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761664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lastRenderedPageBreak/>
              <w:t>Repor</w:t>
            </w:r>
            <w:r w:rsidRPr="00DD3CFC">
              <w:rPr>
                <w:rFonts w:ascii="Arial" w:eastAsiaTheme="minorEastAsia" w:hAnsi="Arial"/>
                <w:sz w:val="18"/>
                <w:lang w:val="en-US" w:eastAsia="zh-CN"/>
              </w:rPr>
              <w:t>tConfigType</w:t>
            </w:r>
          </w:p>
        </w:tc>
        <w:tc>
          <w:tcPr>
            <w:tcW w:w="992" w:type="dxa"/>
            <w:tcBorders>
              <w:top w:val="single" w:sz="4" w:space="0" w:color="auto"/>
              <w:left w:val="single" w:sz="4" w:space="0" w:color="auto"/>
              <w:bottom w:val="single" w:sz="4" w:space="0" w:color="auto"/>
              <w:right w:val="single" w:sz="4" w:space="0" w:color="auto"/>
            </w:tcBorders>
            <w:vAlign w:val="center"/>
          </w:tcPr>
          <w:p w14:paraId="7E9DE99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B17355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p>
        </w:tc>
      </w:tr>
      <w:tr w:rsidR="00FD5D13" w:rsidRPr="00DD3CFC" w14:paraId="15788CC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AAE640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QI-table</w:t>
            </w:r>
          </w:p>
        </w:tc>
        <w:tc>
          <w:tcPr>
            <w:tcW w:w="992" w:type="dxa"/>
            <w:tcBorders>
              <w:top w:val="single" w:sz="4" w:space="0" w:color="auto"/>
              <w:left w:val="single" w:sz="4" w:space="0" w:color="auto"/>
              <w:bottom w:val="single" w:sz="4" w:space="0" w:color="auto"/>
              <w:right w:val="single" w:sz="4" w:space="0" w:color="auto"/>
            </w:tcBorders>
            <w:vAlign w:val="center"/>
          </w:tcPr>
          <w:p w14:paraId="4F4074A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C8EEA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able 2</w:t>
            </w:r>
          </w:p>
        </w:tc>
      </w:tr>
      <w:tr w:rsidR="00FD5D13" w:rsidRPr="00DD3CFC" w14:paraId="15CEA4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CBCAD5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52CBA7"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5BB8D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FD5D13" w:rsidRPr="00DD3CFC" w14:paraId="049F964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38072EF"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1C6176F"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77DEAA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FD5D13" w:rsidRPr="00DD3CFC" w14:paraId="2746F2A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560A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4DAB423"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53D99EE"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p>
        </w:tc>
      </w:tr>
      <w:tr w:rsidR="00FD5D13" w:rsidRPr="00DD3CFC" w14:paraId="787BD72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7D73360"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45DAD3C0"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FA3979"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143330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1FA11A4"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3183A10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C4C12A"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FD5D13" w:rsidRPr="00DD3CFC" w14:paraId="3BDD1A4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ACF6989"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52107586"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5C797DD4"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FD5D13" w:rsidRPr="00DD3CFC" w14:paraId="3D5FCA4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2C464E6B"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03B27EE"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8778CC3"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FD5D13" w:rsidRPr="00DD3CFC" w14:paraId="3C154F9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EDF59BD"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98262A0"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1A0E92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FD5D13" w:rsidRPr="00DD3CFC" w14:paraId="52261CD9"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189A6F4E"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77ACBFF3"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94CCB75"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7</w:t>
            </w:r>
          </w:p>
        </w:tc>
      </w:tr>
      <w:tr w:rsidR="00FD5D13" w:rsidRPr="00DD3CFC" w14:paraId="122D7568"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1B2D8667"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3C89E187"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9DD628"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FD5D13" w:rsidRPr="00DD3CFC" w14:paraId="4DFD00C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4FDC516"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p>
        </w:tc>
        <w:tc>
          <w:tcPr>
            <w:tcW w:w="992" w:type="dxa"/>
            <w:tcBorders>
              <w:top w:val="single" w:sz="4" w:space="0" w:color="auto"/>
              <w:left w:val="single" w:sz="4" w:space="0" w:color="auto"/>
              <w:bottom w:val="single" w:sz="4" w:space="0" w:color="auto"/>
              <w:right w:val="single" w:sz="4" w:space="0" w:color="auto"/>
            </w:tcBorders>
          </w:tcPr>
          <w:p w14:paraId="467EC092"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7AE8A51"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hint="eastAsia"/>
                <w:sz w:val="18"/>
                <w:lang w:val="en-US" w:eastAsia="zh-CN"/>
              </w:rPr>
              <w:t>1</w:t>
            </w:r>
          </w:p>
        </w:tc>
      </w:tr>
      <w:tr w:rsidR="00FD5D13" w:rsidRPr="00DD3CFC" w14:paraId="39D84B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7E135A02" w14:textId="77777777" w:rsidR="00FD5D13" w:rsidRPr="00DD3CFC" w:rsidRDefault="00FD5D1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4770F3C4" w14:textId="77777777" w:rsidR="00FD5D13" w:rsidRPr="00DD3CFC" w:rsidRDefault="00FD5D1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344758D"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045E89C7"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FD5D13" w:rsidRPr="00DD3CFC" w14:paraId="0DFF8227"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1776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19AF7D0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7C5BFC4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EA63B1"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FD5D13" w:rsidRPr="00DD3CFC" w14:paraId="1120ED2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E30C798"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065D940"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E4C4D9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492519"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0139C5C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36A612"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DCB86"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8C5AE9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C6D72D"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FD5D13" w:rsidRPr="00DD3CFC" w14:paraId="1C45F78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64EA0A"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A73427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2C8F954"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1C882"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FD5D13" w:rsidRPr="00DD3CFC" w14:paraId="550422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35906B" w14:textId="77777777" w:rsidR="00FD5D13" w:rsidRPr="00DD3CFC" w:rsidRDefault="00FD5D1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8F2304F"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E3445ED"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6B7F6C"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FD5D13" w:rsidRPr="00DD3CFC" w14:paraId="39EC3FF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AABB721"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89D3CC9"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31D60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FD5D13" w:rsidRPr="00DD3CFC" w14:paraId="5C029E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5F4292"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9B254"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B31CF" w14:textId="77777777" w:rsidR="00FD5D13" w:rsidRPr="00DD3CFC" w:rsidRDefault="00FD5D1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FD5D13" w:rsidRPr="00DD3CFC" w14:paraId="0462DCD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7DE519"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57CAE6D8"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06C290"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FD5D13" w:rsidRPr="00DD3CFC" w14:paraId="57FC7ED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EE55E" w14:textId="77777777" w:rsidR="00FD5D13" w:rsidRPr="00DD3CFC" w:rsidRDefault="00FD5D1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9722901" w14:textId="77777777" w:rsidR="00FD5D13" w:rsidRPr="00DD3CFC" w:rsidRDefault="00FD5D1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9BEDBE" w14:textId="77777777" w:rsidR="00FD5D13" w:rsidRPr="00DD3CFC" w:rsidRDefault="00FD5D1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545EB650" w14:textId="50850ADB" w:rsidR="00C00A15" w:rsidRDefault="00C00A15" w:rsidP="00C00A15">
      <w:pPr>
        <w:rPr>
          <w:lang w:eastAsia="zh-CN"/>
        </w:rPr>
      </w:pPr>
      <w:bookmarkStart w:id="612" w:name="_Toc76298193"/>
      <w:bookmarkStart w:id="613" w:name="_Toc76572205"/>
      <w:bookmarkStart w:id="614" w:name="_Toc76652072"/>
      <w:bookmarkStart w:id="615" w:name="_Toc76652910"/>
      <w:bookmarkStart w:id="616" w:name="_Toc83742182"/>
      <w:bookmarkStart w:id="617" w:name="_Toc91440672"/>
      <w:bookmarkStart w:id="618" w:name="_Toc98849462"/>
    </w:p>
    <w:p w14:paraId="4605F796" w14:textId="77777777" w:rsidR="00C00A15" w:rsidRPr="00C25669" w:rsidRDefault="00C00A15" w:rsidP="002462FA">
      <w:pPr>
        <w:pStyle w:val="Heading6"/>
        <w:rPr>
          <w:lang w:eastAsia="zh-CN"/>
        </w:rPr>
      </w:pPr>
      <w:bookmarkStart w:id="619" w:name="_Toc107234775"/>
      <w:bookmarkStart w:id="620" w:name="_Toc107419745"/>
      <w:bookmarkStart w:id="621" w:name="_Toc107477041"/>
      <w:bookmarkStart w:id="622" w:name="_Toc114565889"/>
      <w:bookmarkStart w:id="623" w:name="_Toc123936196"/>
      <w:bookmarkStart w:id="624" w:name="_Toc124377211"/>
      <w:r w:rsidRPr="00C25669">
        <w:rPr>
          <w:rFonts w:hint="eastAsia"/>
        </w:rPr>
        <w:t>6.2.2.</w:t>
      </w:r>
      <w:r w:rsidRPr="00C25669">
        <w:rPr>
          <w:rFonts w:hint="eastAsia"/>
          <w:lang w:eastAsia="zh-CN"/>
        </w:rPr>
        <w:t>2</w:t>
      </w:r>
      <w:r w:rsidRPr="00C25669">
        <w:rPr>
          <w:rFonts w:hint="eastAsia"/>
        </w:rPr>
        <w:t>.1</w:t>
      </w:r>
      <w:r w:rsidRPr="00C25669">
        <w:t>.</w:t>
      </w:r>
      <w:r>
        <w:t>4</w:t>
      </w:r>
      <w:r w:rsidRPr="00C25669">
        <w:rPr>
          <w:rFonts w:hint="eastAsia"/>
        </w:rPr>
        <w:tab/>
      </w:r>
      <w:r w:rsidRPr="00C25669">
        <w:t xml:space="preserve">Minimum requirement for periodic </w:t>
      </w:r>
      <w:r w:rsidRPr="00C25669">
        <w:rPr>
          <w:rFonts w:hint="eastAsia"/>
          <w:lang w:eastAsia="zh-CN"/>
        </w:rPr>
        <w:t>CQI reporting</w:t>
      </w:r>
      <w:r>
        <w:rPr>
          <w:lang w:eastAsia="zh-CN"/>
        </w:rPr>
        <w:t xml:space="preserve"> with Table 4</w:t>
      </w:r>
      <w:bookmarkEnd w:id="619"/>
      <w:bookmarkEnd w:id="620"/>
      <w:bookmarkEnd w:id="621"/>
      <w:bookmarkEnd w:id="622"/>
      <w:bookmarkEnd w:id="623"/>
      <w:bookmarkEnd w:id="624"/>
    </w:p>
    <w:p w14:paraId="6DF801FE" w14:textId="77777777" w:rsidR="00C00A15" w:rsidRPr="00C25669" w:rsidRDefault="00C00A15" w:rsidP="00C00A15">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5E715892" w14:textId="77777777" w:rsidR="00C00A15" w:rsidRPr="00C25669" w:rsidRDefault="00C00A15" w:rsidP="00C00A15">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D5FB713" w14:textId="77777777" w:rsidR="00C00A15" w:rsidRPr="00C25669" w:rsidRDefault="00C00A15" w:rsidP="000F4DDF">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BFF2C2C" w14:textId="77777777" w:rsidR="00C00A15" w:rsidRPr="00C25669" w:rsidRDefault="00C00A15" w:rsidP="000F4DDF">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74E466A" w14:textId="77777777" w:rsidR="00C00A15" w:rsidRPr="00C25669" w:rsidRDefault="00C00A15" w:rsidP="00C00A15">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C00A15" w:rsidRPr="00C25669" w14:paraId="12F1645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00D5B" w14:textId="77777777" w:rsidR="00C00A15" w:rsidRPr="00C25669" w:rsidRDefault="00C00A15" w:rsidP="000F4DDF">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3CFC0E" w14:textId="77777777" w:rsidR="00C00A15" w:rsidRPr="00C25669" w:rsidRDefault="00C00A15" w:rsidP="000F4DDF">
            <w:pPr>
              <w:pStyle w:val="TAH"/>
            </w:pPr>
            <w:r w:rsidRPr="00C25669">
              <w:rPr>
                <w:rFonts w:eastAsia="SimSun"/>
              </w:rPr>
              <w:t>Unit</w:t>
            </w:r>
          </w:p>
        </w:tc>
        <w:tc>
          <w:tcPr>
            <w:tcW w:w="1588" w:type="dxa"/>
            <w:gridSpan w:val="2"/>
            <w:tcBorders>
              <w:top w:val="single" w:sz="4" w:space="0" w:color="auto"/>
              <w:left w:val="single" w:sz="4" w:space="0" w:color="auto"/>
              <w:bottom w:val="single" w:sz="4" w:space="0" w:color="auto"/>
              <w:right w:val="single" w:sz="4" w:space="0" w:color="auto"/>
            </w:tcBorders>
          </w:tcPr>
          <w:p w14:paraId="029E6E12" w14:textId="77777777" w:rsidR="00C00A15" w:rsidRPr="00C25669" w:rsidRDefault="00C00A15" w:rsidP="000F4DDF">
            <w:pPr>
              <w:pStyle w:val="TAH"/>
              <w:rPr>
                <w:rFonts w:eastAsia="SimSun"/>
              </w:rPr>
            </w:pPr>
            <w:r>
              <w:rPr>
                <w:rFonts w:eastAsia="SimSun"/>
              </w:rPr>
              <w:t>Test 1</w:t>
            </w:r>
          </w:p>
        </w:tc>
      </w:tr>
      <w:tr w:rsidR="00C00A15" w:rsidRPr="00C25669" w14:paraId="3763641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58B5" w14:textId="77777777" w:rsidR="00C00A15" w:rsidRPr="00C25669" w:rsidRDefault="00C00A15" w:rsidP="000F4DDF">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EBF5D4" w14:textId="77777777" w:rsidR="00C00A15" w:rsidRPr="00C25669" w:rsidRDefault="00C00A15" w:rsidP="000F4DDF">
            <w:pPr>
              <w:pStyle w:val="TAC"/>
            </w:pPr>
            <w:r w:rsidRPr="00C25669">
              <w:rPr>
                <w:rFonts w:eastAsia="SimSun"/>
              </w:rPr>
              <w:t>MHz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428E8B" w14:textId="77777777" w:rsidR="00C00A15" w:rsidRPr="00C25669" w:rsidRDefault="00C00A15" w:rsidP="000F4DDF">
            <w:pPr>
              <w:pStyle w:val="TAC"/>
              <w:rPr>
                <w:rFonts w:eastAsia="SimSun"/>
                <w:lang w:eastAsia="zh-CN"/>
              </w:rPr>
            </w:pPr>
            <w:r w:rsidRPr="00C25669">
              <w:rPr>
                <w:rFonts w:eastAsia="SimSun" w:hint="eastAsia"/>
                <w:lang w:eastAsia="zh-CN"/>
              </w:rPr>
              <w:t>40</w:t>
            </w:r>
          </w:p>
        </w:tc>
      </w:tr>
      <w:tr w:rsidR="00C00A15" w:rsidRPr="00C25669" w14:paraId="0C54776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43227" w14:textId="77777777" w:rsidR="00C00A15" w:rsidRPr="00C25669" w:rsidRDefault="00C00A15" w:rsidP="000F4DDF">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B04F3E8" w14:textId="77777777" w:rsidR="00C00A15" w:rsidRPr="00C25669" w:rsidRDefault="00C00A15" w:rsidP="000F4DDF">
            <w:pPr>
              <w:pStyle w:val="TAC"/>
              <w:rPr>
                <w:rFonts w:eastAsia="SimSun"/>
              </w:rPr>
            </w:pPr>
            <w:r w:rsidRPr="00C25669">
              <w:rPr>
                <w:rFonts w:eastAsia="SimSun"/>
              </w:rPr>
              <w:t>kHz</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80E014B" w14:textId="77777777" w:rsidR="00C00A15" w:rsidRPr="00C25669" w:rsidRDefault="00C00A15" w:rsidP="000F4DDF">
            <w:pPr>
              <w:pStyle w:val="TAC"/>
              <w:rPr>
                <w:rFonts w:eastAsia="SimSun"/>
                <w:lang w:eastAsia="zh-CN"/>
              </w:rPr>
            </w:pPr>
            <w:r w:rsidRPr="00C25669">
              <w:rPr>
                <w:rFonts w:eastAsia="SimSun" w:hint="eastAsia"/>
                <w:lang w:eastAsia="zh-CN"/>
              </w:rPr>
              <w:t>30</w:t>
            </w:r>
          </w:p>
        </w:tc>
      </w:tr>
      <w:tr w:rsidR="00C00A15" w:rsidRPr="00C25669" w14:paraId="6D60F2E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74BBFA" w14:textId="77777777" w:rsidR="00C00A15" w:rsidRPr="00C25669" w:rsidRDefault="00C00A15" w:rsidP="000F4DDF">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C5C23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5C478F3" w14:textId="77777777" w:rsidR="00C00A15" w:rsidRPr="00C25669" w:rsidRDefault="00C00A15" w:rsidP="000F4DDF">
            <w:pPr>
              <w:pStyle w:val="TAC"/>
              <w:rPr>
                <w:rFonts w:eastAsia="SimSun"/>
                <w:lang w:eastAsia="zh-CN"/>
              </w:rPr>
            </w:pPr>
            <w:r w:rsidRPr="00C25669">
              <w:rPr>
                <w:rFonts w:eastAsia="SimSun" w:hint="eastAsia"/>
                <w:lang w:eastAsia="zh-CN"/>
              </w:rPr>
              <w:t>TDD</w:t>
            </w:r>
          </w:p>
        </w:tc>
      </w:tr>
      <w:tr w:rsidR="00C00A15" w:rsidRPr="00C25669" w14:paraId="0344A94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531541" w14:textId="77777777" w:rsidR="00C00A15" w:rsidRPr="00C25669" w:rsidRDefault="00C00A15" w:rsidP="000F4DDF">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D63455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67F591" w14:textId="77777777" w:rsidR="00C00A15" w:rsidRPr="00C25669" w:rsidRDefault="00C00A15" w:rsidP="000F4DDF">
            <w:pPr>
              <w:pStyle w:val="TAC"/>
              <w:rPr>
                <w:rFonts w:eastAsia="SimSun"/>
              </w:rPr>
            </w:pPr>
            <w:r w:rsidRPr="00C25669">
              <w:rPr>
                <w:rFonts w:eastAsia="SimSun"/>
              </w:rPr>
              <w:t>FR1.30-1</w:t>
            </w:r>
          </w:p>
        </w:tc>
      </w:tr>
      <w:tr w:rsidR="00210B55" w:rsidRPr="00C25669" w14:paraId="4D454BF1"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1F987B" w14:textId="4EE9F6AB" w:rsidR="00210B55" w:rsidRPr="00C25669" w:rsidRDefault="00210B55" w:rsidP="00210B55">
            <w:pPr>
              <w:pStyle w:val="TAL"/>
              <w:rPr>
                <w:rFonts w:eastAsia="SimSun"/>
              </w:rPr>
            </w:pPr>
            <w:r w:rsidRPr="00FA6213">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2998A6" w14:textId="6926E1E4" w:rsidR="00210B55" w:rsidRPr="00C25669" w:rsidRDefault="00210B55" w:rsidP="00210B55">
            <w:pPr>
              <w:pStyle w:val="TAC"/>
            </w:pPr>
            <w:r w:rsidRPr="00FA6213">
              <w:rPr>
                <w:rFonts w:eastAsia="SimSun"/>
              </w:rPr>
              <w:t xml:space="preserve"> dB</w:t>
            </w:r>
          </w:p>
        </w:tc>
        <w:tc>
          <w:tcPr>
            <w:tcW w:w="794" w:type="dxa"/>
            <w:tcBorders>
              <w:top w:val="single" w:sz="4" w:space="0" w:color="auto"/>
              <w:left w:val="single" w:sz="4" w:space="0" w:color="auto"/>
              <w:bottom w:val="single" w:sz="4" w:space="0" w:color="auto"/>
              <w:right w:val="single" w:sz="4" w:space="0" w:color="auto"/>
            </w:tcBorders>
          </w:tcPr>
          <w:p w14:paraId="4DD213B6" w14:textId="10F8F50A" w:rsidR="00210B55" w:rsidRPr="00442C81" w:rsidRDefault="00210B55" w:rsidP="00210B55">
            <w:pPr>
              <w:pStyle w:val="TAC"/>
              <w:rPr>
                <w:rFonts w:eastAsia="SimSun"/>
                <w:lang w:eastAsia="zh-CN"/>
              </w:rPr>
            </w:pPr>
            <w:r w:rsidRPr="00FA6213">
              <w:rPr>
                <w:rFonts w:eastAsia="SimSun"/>
                <w:lang w:eastAsia="zh-CN"/>
              </w:rPr>
              <w:t>28</w:t>
            </w:r>
          </w:p>
        </w:tc>
        <w:tc>
          <w:tcPr>
            <w:tcW w:w="794" w:type="dxa"/>
            <w:tcBorders>
              <w:top w:val="single" w:sz="4" w:space="0" w:color="auto"/>
              <w:left w:val="single" w:sz="4" w:space="0" w:color="auto"/>
              <w:bottom w:val="single" w:sz="4" w:space="0" w:color="auto"/>
              <w:right w:val="single" w:sz="4" w:space="0" w:color="auto"/>
            </w:tcBorders>
          </w:tcPr>
          <w:p w14:paraId="0F4B0D2E" w14:textId="7489DA56" w:rsidR="00210B55" w:rsidRPr="00442C81" w:rsidRDefault="00210B55" w:rsidP="00210B55">
            <w:pPr>
              <w:pStyle w:val="TAC"/>
              <w:rPr>
                <w:rFonts w:eastAsia="SimSun"/>
                <w:lang w:eastAsia="zh-CN"/>
              </w:rPr>
            </w:pPr>
            <w:r w:rsidRPr="00FA6213">
              <w:rPr>
                <w:rFonts w:eastAsia="SimSun"/>
                <w:lang w:eastAsia="zh-CN"/>
              </w:rPr>
              <w:t>29</w:t>
            </w:r>
          </w:p>
        </w:tc>
      </w:tr>
      <w:tr w:rsidR="00C00A15" w:rsidRPr="00C25669" w14:paraId="079DE2E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7F3929" w14:textId="77777777" w:rsidR="00C00A15" w:rsidRPr="00C25669" w:rsidRDefault="00C00A15" w:rsidP="000F4DDF">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9C0C73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tcPr>
          <w:p w14:paraId="43A7636B" w14:textId="77777777" w:rsidR="00C00A15" w:rsidRPr="00C25669" w:rsidRDefault="00C00A15" w:rsidP="000F4DDF">
            <w:pPr>
              <w:pStyle w:val="TAC"/>
              <w:rPr>
                <w:rFonts w:eastAsia="SimSun"/>
              </w:rPr>
            </w:pPr>
            <w:r>
              <w:rPr>
                <w:rFonts w:eastAsia="SimSun"/>
              </w:rPr>
              <w:t>AWGN</w:t>
            </w:r>
          </w:p>
        </w:tc>
      </w:tr>
      <w:tr w:rsidR="00C00A15" w:rsidRPr="00C25669" w14:paraId="2BD2C0A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77CE2" w14:textId="77777777" w:rsidR="00C00A15" w:rsidRPr="00C25669" w:rsidRDefault="00C00A15" w:rsidP="000F4DDF">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1EB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053518" w14:textId="77777777" w:rsidR="00C00A15" w:rsidRPr="00C25669" w:rsidRDefault="00C00A15" w:rsidP="000F4DDF">
            <w:pPr>
              <w:pStyle w:val="TAC"/>
              <w:rPr>
                <w:rFonts w:eastAsia="SimSun"/>
              </w:rPr>
            </w:pPr>
            <w:r w:rsidRPr="00C25669">
              <w:rPr>
                <w:rFonts w:eastAsia="SimSun"/>
              </w:rPr>
              <w:t xml:space="preserve">2×2 with static channel specified in Annex </w:t>
            </w:r>
            <w:r w:rsidRPr="00C25669">
              <w:rPr>
                <w:rFonts w:eastAsia="SimSun" w:hint="eastAsia"/>
                <w:lang w:eastAsia="zh-CN"/>
              </w:rPr>
              <w:t>B.1</w:t>
            </w:r>
          </w:p>
        </w:tc>
      </w:tr>
      <w:tr w:rsidR="00C00A15" w:rsidRPr="00C25669" w14:paraId="56EAA91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364FFD" w14:textId="77777777" w:rsidR="00C00A15" w:rsidRPr="00C25669" w:rsidRDefault="00C00A15" w:rsidP="000F4DDF">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1A77E0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19A48E1" w14:textId="77777777" w:rsidR="00C00A15" w:rsidRPr="00C25669" w:rsidRDefault="00C00A15" w:rsidP="000F4DDF">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C00A15" w:rsidRPr="00C25669" w14:paraId="73992596"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0365D0E5" w14:textId="77777777" w:rsidR="00C00A15" w:rsidRPr="00C25669" w:rsidRDefault="00C00A15" w:rsidP="000F4DDF">
            <w:pPr>
              <w:pStyle w:val="TAL"/>
              <w:rPr>
                <w:rFonts w:eastAsia="SimSun"/>
              </w:rPr>
            </w:pPr>
            <w:r w:rsidRPr="00C25669">
              <w:rPr>
                <w:rFonts w:eastAsia="SimSun"/>
              </w:rPr>
              <w:t>ZP CSI-RS configuration</w:t>
            </w:r>
          </w:p>
          <w:p w14:paraId="740B8621"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258EE1"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0E7475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3A8F3AE" w14:textId="77777777" w:rsidR="00C00A15" w:rsidRPr="00C25669" w:rsidRDefault="00C00A15" w:rsidP="000F4DDF">
            <w:pPr>
              <w:pStyle w:val="TAC"/>
              <w:rPr>
                <w:rFonts w:eastAsia="SimSun"/>
              </w:rPr>
            </w:pPr>
            <w:r w:rsidRPr="00C25669">
              <w:rPr>
                <w:rFonts w:eastAsia="SimSun"/>
              </w:rPr>
              <w:t>Periodic</w:t>
            </w:r>
          </w:p>
        </w:tc>
      </w:tr>
      <w:tr w:rsidR="00C00A15" w:rsidRPr="00C25669" w14:paraId="0074904E" w14:textId="77777777" w:rsidTr="00C946D7">
        <w:trPr>
          <w:trHeight w:val="70"/>
        </w:trPr>
        <w:tc>
          <w:tcPr>
            <w:tcW w:w="1556" w:type="dxa"/>
            <w:vMerge/>
            <w:tcBorders>
              <w:left w:val="single" w:sz="4" w:space="0" w:color="auto"/>
              <w:right w:val="single" w:sz="4" w:space="0" w:color="auto"/>
            </w:tcBorders>
            <w:vAlign w:val="center"/>
            <w:hideMark/>
          </w:tcPr>
          <w:p w14:paraId="5543E15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92F42"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06D09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37D13FC" w14:textId="77777777" w:rsidR="00C00A15" w:rsidRPr="00C25669" w:rsidRDefault="00C00A15" w:rsidP="000F4DDF">
            <w:pPr>
              <w:pStyle w:val="TAC"/>
              <w:rPr>
                <w:rFonts w:eastAsia="SimSun"/>
                <w:lang w:eastAsia="zh-CN"/>
              </w:rPr>
            </w:pPr>
            <w:r w:rsidRPr="00C25669">
              <w:rPr>
                <w:rFonts w:eastAsia="SimSun" w:hint="eastAsia"/>
                <w:lang w:eastAsia="zh-CN"/>
              </w:rPr>
              <w:t>4</w:t>
            </w:r>
          </w:p>
        </w:tc>
      </w:tr>
      <w:tr w:rsidR="00C00A15" w:rsidRPr="00C25669" w14:paraId="0F7AB4F0" w14:textId="77777777" w:rsidTr="00C946D7">
        <w:trPr>
          <w:trHeight w:val="70"/>
        </w:trPr>
        <w:tc>
          <w:tcPr>
            <w:tcW w:w="1556" w:type="dxa"/>
            <w:vMerge/>
            <w:tcBorders>
              <w:left w:val="single" w:sz="4" w:space="0" w:color="auto"/>
              <w:right w:val="single" w:sz="4" w:space="0" w:color="auto"/>
            </w:tcBorders>
            <w:vAlign w:val="center"/>
            <w:hideMark/>
          </w:tcPr>
          <w:p w14:paraId="12D0A714"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65A38" w14:textId="77777777" w:rsidR="00C00A15" w:rsidRPr="00C25669" w:rsidRDefault="00C00A15" w:rsidP="000F4DDF">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E0054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6373862" w14:textId="77777777" w:rsidR="00C00A15" w:rsidRPr="00C25669" w:rsidRDefault="00C00A15" w:rsidP="000F4DDF">
            <w:pPr>
              <w:pStyle w:val="TAC"/>
              <w:rPr>
                <w:rFonts w:eastAsia="SimSun"/>
              </w:rPr>
            </w:pPr>
            <w:r w:rsidRPr="00C25669">
              <w:rPr>
                <w:rFonts w:eastAsia="SimSun"/>
              </w:rPr>
              <w:t>FD-CDM2</w:t>
            </w:r>
          </w:p>
        </w:tc>
      </w:tr>
      <w:tr w:rsidR="00C00A15" w:rsidRPr="00C25669" w14:paraId="4C7AD215" w14:textId="77777777" w:rsidTr="00C946D7">
        <w:trPr>
          <w:trHeight w:val="70"/>
        </w:trPr>
        <w:tc>
          <w:tcPr>
            <w:tcW w:w="1556" w:type="dxa"/>
            <w:vMerge/>
            <w:tcBorders>
              <w:left w:val="single" w:sz="4" w:space="0" w:color="auto"/>
              <w:right w:val="single" w:sz="4" w:space="0" w:color="auto"/>
            </w:tcBorders>
            <w:vAlign w:val="center"/>
            <w:hideMark/>
          </w:tcPr>
          <w:p w14:paraId="717C0A8A"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D488B" w14:textId="77777777" w:rsidR="00C00A15" w:rsidRPr="00C25669" w:rsidRDefault="00C00A15" w:rsidP="000F4DDF">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4D27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C9F9A3" w14:textId="77777777" w:rsidR="00C00A15" w:rsidRPr="00C25669" w:rsidRDefault="00C00A15" w:rsidP="000F4DDF">
            <w:pPr>
              <w:pStyle w:val="TAC"/>
            </w:pPr>
            <w:r w:rsidRPr="00C25669">
              <w:t>1</w:t>
            </w:r>
          </w:p>
        </w:tc>
      </w:tr>
      <w:tr w:rsidR="00C00A15" w:rsidRPr="00C25669" w14:paraId="520B2C75" w14:textId="77777777" w:rsidTr="00C946D7">
        <w:trPr>
          <w:trHeight w:val="70"/>
        </w:trPr>
        <w:tc>
          <w:tcPr>
            <w:tcW w:w="1556" w:type="dxa"/>
            <w:vMerge/>
            <w:tcBorders>
              <w:left w:val="single" w:sz="4" w:space="0" w:color="auto"/>
              <w:right w:val="single" w:sz="4" w:space="0" w:color="auto"/>
            </w:tcBorders>
            <w:vAlign w:val="center"/>
            <w:hideMark/>
          </w:tcPr>
          <w:p w14:paraId="1EDA50B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5825B9" w14:textId="77777777" w:rsidR="00C00A15" w:rsidRPr="00C25669" w:rsidRDefault="00C00A15" w:rsidP="000F4DDF">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37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A8CE9C" w14:textId="77777777" w:rsidR="00C00A15" w:rsidRPr="00C25669" w:rsidRDefault="00C00A15" w:rsidP="000F4DDF">
            <w:pPr>
              <w:pStyle w:val="TAC"/>
              <w:rPr>
                <w:rFonts w:eastAsia="SimSun"/>
                <w:lang w:eastAsia="zh-CN"/>
              </w:rPr>
            </w:pPr>
            <w:r w:rsidRPr="00C25669">
              <w:rPr>
                <w:rFonts w:eastAsia="SimSun" w:hint="eastAsia"/>
                <w:lang w:eastAsia="zh-CN"/>
              </w:rPr>
              <w:t>Row 5,4</w:t>
            </w:r>
          </w:p>
        </w:tc>
      </w:tr>
      <w:tr w:rsidR="00C00A15" w:rsidRPr="00C25669" w14:paraId="6AC6CE41" w14:textId="77777777" w:rsidTr="00C946D7">
        <w:trPr>
          <w:trHeight w:val="70"/>
        </w:trPr>
        <w:tc>
          <w:tcPr>
            <w:tcW w:w="1556" w:type="dxa"/>
            <w:vMerge/>
            <w:tcBorders>
              <w:left w:val="single" w:sz="4" w:space="0" w:color="auto"/>
              <w:right w:val="single" w:sz="4" w:space="0" w:color="auto"/>
            </w:tcBorders>
            <w:vAlign w:val="center"/>
            <w:hideMark/>
          </w:tcPr>
          <w:p w14:paraId="11B5730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0A83F2" w14:textId="77777777" w:rsidR="00C00A15" w:rsidRPr="00C25669" w:rsidRDefault="00C00A15" w:rsidP="000F4DDF">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74C1C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3B4B5B" w14:textId="77777777" w:rsidR="00C00A15" w:rsidRPr="00C25669" w:rsidRDefault="00C00A15" w:rsidP="000F4DDF">
            <w:pPr>
              <w:pStyle w:val="TAC"/>
              <w:rPr>
                <w:rFonts w:eastAsia="SimSun"/>
                <w:lang w:eastAsia="zh-CN"/>
              </w:rPr>
            </w:pPr>
            <w:r w:rsidRPr="00C25669">
              <w:rPr>
                <w:rFonts w:eastAsia="SimSun" w:hint="eastAsia"/>
                <w:lang w:eastAsia="zh-CN"/>
              </w:rPr>
              <w:t>9</w:t>
            </w:r>
          </w:p>
        </w:tc>
      </w:tr>
      <w:tr w:rsidR="00C00A15" w:rsidRPr="00C25669" w14:paraId="49E3DEC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E3788A" w14:textId="77777777" w:rsidR="00C00A15" w:rsidRPr="00C25669" w:rsidRDefault="00C00A15" w:rsidP="000F4DDF">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9439C0" w14:textId="77777777" w:rsidR="00C00A15" w:rsidRPr="00C25669" w:rsidRDefault="00C00A15" w:rsidP="000F4DDF">
            <w:pPr>
              <w:pStyle w:val="TAL"/>
              <w:rPr>
                <w:rFonts w:eastAsia="SimSun"/>
              </w:rPr>
            </w:pPr>
            <w:r w:rsidRPr="00C25669">
              <w:rPr>
                <w:rFonts w:eastAsia="SimSun"/>
              </w:rPr>
              <w:t>CSI-RS</w:t>
            </w:r>
          </w:p>
          <w:p w14:paraId="7D7838A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821C6C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2D3294B"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22A50A01"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45E6BC3B" w14:textId="77777777" w:rsidR="00C00A15" w:rsidRPr="00C25669" w:rsidRDefault="00C00A15" w:rsidP="000F4DDF">
            <w:pPr>
              <w:pStyle w:val="TAL"/>
              <w:rPr>
                <w:rFonts w:eastAsia="SimSun"/>
              </w:rPr>
            </w:pPr>
            <w:r w:rsidRPr="00C25669">
              <w:rPr>
                <w:rFonts w:eastAsia="SimSun"/>
              </w:rPr>
              <w:t>NZP CSI-RS for CSI acquisition</w:t>
            </w:r>
          </w:p>
          <w:p w14:paraId="3FCFFCE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25D8C0" w14:textId="77777777" w:rsidR="00C00A15" w:rsidRPr="00C25669" w:rsidRDefault="00C00A15" w:rsidP="000F4DDF">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BF90562"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504CF5" w14:textId="77777777" w:rsidR="00C00A15" w:rsidRPr="00C25669" w:rsidRDefault="00C00A15" w:rsidP="000F4DDF">
            <w:pPr>
              <w:pStyle w:val="TAC"/>
              <w:rPr>
                <w:rFonts w:eastAsia="SimSun"/>
              </w:rPr>
            </w:pPr>
            <w:r w:rsidRPr="00C25669">
              <w:rPr>
                <w:rFonts w:eastAsia="SimSun"/>
              </w:rPr>
              <w:t>Periodic</w:t>
            </w:r>
          </w:p>
        </w:tc>
      </w:tr>
      <w:tr w:rsidR="00C00A15" w:rsidRPr="00C25669" w14:paraId="0E45917B" w14:textId="77777777" w:rsidTr="00C946D7">
        <w:trPr>
          <w:trHeight w:val="70"/>
        </w:trPr>
        <w:tc>
          <w:tcPr>
            <w:tcW w:w="1556" w:type="dxa"/>
            <w:vMerge/>
            <w:tcBorders>
              <w:left w:val="single" w:sz="4" w:space="0" w:color="auto"/>
              <w:right w:val="single" w:sz="4" w:space="0" w:color="auto"/>
            </w:tcBorders>
            <w:vAlign w:val="center"/>
          </w:tcPr>
          <w:p w14:paraId="307D8847"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1E34F" w14:textId="77777777" w:rsidR="00C00A15" w:rsidRPr="00C25669" w:rsidRDefault="00C00A15" w:rsidP="000F4DDF">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DA2D89"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B11A076" w14:textId="77777777" w:rsidR="00C00A15" w:rsidRPr="00C25669" w:rsidRDefault="00C00A15" w:rsidP="000F4DDF">
            <w:pPr>
              <w:pStyle w:val="TAC"/>
              <w:rPr>
                <w:rFonts w:eastAsia="SimSun"/>
                <w:lang w:eastAsia="zh-CN"/>
              </w:rPr>
            </w:pPr>
            <w:r w:rsidRPr="00C25669">
              <w:rPr>
                <w:rFonts w:eastAsia="SimSun" w:hint="eastAsia"/>
                <w:lang w:eastAsia="zh-CN"/>
              </w:rPr>
              <w:t>2</w:t>
            </w:r>
          </w:p>
        </w:tc>
      </w:tr>
      <w:tr w:rsidR="00C00A15" w:rsidRPr="00C25669" w14:paraId="2FEF0B93" w14:textId="77777777" w:rsidTr="00C946D7">
        <w:trPr>
          <w:trHeight w:val="70"/>
        </w:trPr>
        <w:tc>
          <w:tcPr>
            <w:tcW w:w="1556" w:type="dxa"/>
            <w:vMerge/>
            <w:tcBorders>
              <w:left w:val="single" w:sz="4" w:space="0" w:color="auto"/>
              <w:right w:val="single" w:sz="4" w:space="0" w:color="auto"/>
            </w:tcBorders>
            <w:vAlign w:val="center"/>
            <w:hideMark/>
          </w:tcPr>
          <w:p w14:paraId="1DEAE185"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DA69E1" w14:textId="77777777" w:rsidR="00C00A15" w:rsidRPr="00C25669" w:rsidRDefault="00C00A15" w:rsidP="000F4DDF">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1CD04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6F1114" w14:textId="77777777" w:rsidR="00C00A15" w:rsidRPr="00C25669" w:rsidRDefault="00C00A15" w:rsidP="000F4DDF">
            <w:pPr>
              <w:pStyle w:val="TAC"/>
              <w:rPr>
                <w:rFonts w:eastAsia="SimSun"/>
              </w:rPr>
            </w:pPr>
            <w:r w:rsidRPr="00C25669">
              <w:rPr>
                <w:rFonts w:eastAsia="SimSun"/>
              </w:rPr>
              <w:t>FD-CDM2</w:t>
            </w:r>
          </w:p>
        </w:tc>
      </w:tr>
      <w:tr w:rsidR="00C00A15" w:rsidRPr="00C25669" w14:paraId="6E61101F" w14:textId="77777777" w:rsidTr="00C946D7">
        <w:trPr>
          <w:trHeight w:val="70"/>
        </w:trPr>
        <w:tc>
          <w:tcPr>
            <w:tcW w:w="1556" w:type="dxa"/>
            <w:vMerge/>
            <w:tcBorders>
              <w:left w:val="single" w:sz="4" w:space="0" w:color="auto"/>
              <w:right w:val="single" w:sz="4" w:space="0" w:color="auto"/>
            </w:tcBorders>
            <w:vAlign w:val="center"/>
            <w:hideMark/>
          </w:tcPr>
          <w:p w14:paraId="009BE20B"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3B7917" w14:textId="77777777" w:rsidR="00C00A15" w:rsidRPr="00C25669" w:rsidRDefault="00C00A15" w:rsidP="000F4DDF">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A150E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AA9D4B" w14:textId="77777777" w:rsidR="00C00A15" w:rsidRPr="00C25669" w:rsidRDefault="00C00A15" w:rsidP="000F4DDF">
            <w:pPr>
              <w:pStyle w:val="TAC"/>
            </w:pPr>
            <w:r w:rsidRPr="00C25669">
              <w:t>1</w:t>
            </w:r>
          </w:p>
        </w:tc>
      </w:tr>
      <w:tr w:rsidR="00C00A15" w:rsidRPr="00C25669" w14:paraId="0C017682" w14:textId="77777777" w:rsidTr="00C946D7">
        <w:trPr>
          <w:trHeight w:val="70"/>
        </w:trPr>
        <w:tc>
          <w:tcPr>
            <w:tcW w:w="1556" w:type="dxa"/>
            <w:vMerge/>
            <w:tcBorders>
              <w:left w:val="single" w:sz="4" w:space="0" w:color="auto"/>
              <w:right w:val="single" w:sz="4" w:space="0" w:color="auto"/>
            </w:tcBorders>
            <w:vAlign w:val="center"/>
            <w:hideMark/>
          </w:tcPr>
          <w:p w14:paraId="1CB47937" w14:textId="77777777" w:rsidR="00C00A15" w:rsidRPr="00C25669" w:rsidRDefault="00C00A15" w:rsidP="000F4DDF">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9AE183" w14:textId="77777777" w:rsidR="00C00A15" w:rsidRPr="00C25669" w:rsidRDefault="00C00A15" w:rsidP="000F4DDF">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A30B7"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9BB92F4" w14:textId="77777777" w:rsidR="00C00A15" w:rsidRPr="00C25669" w:rsidRDefault="00C00A15" w:rsidP="000F4DDF">
            <w:pPr>
              <w:pStyle w:val="TAC"/>
              <w:rPr>
                <w:rFonts w:eastAsia="SimSun"/>
                <w:lang w:eastAsia="zh-CN"/>
              </w:rPr>
            </w:pPr>
            <w:r w:rsidRPr="00C25669">
              <w:rPr>
                <w:rFonts w:eastAsia="SimSun" w:hint="eastAsia"/>
                <w:lang w:eastAsia="zh-CN"/>
              </w:rPr>
              <w:t>Row 3,(6)</w:t>
            </w:r>
          </w:p>
        </w:tc>
      </w:tr>
      <w:tr w:rsidR="00C00A15" w:rsidRPr="00C25669" w14:paraId="15A22D5A" w14:textId="77777777" w:rsidTr="00C946D7">
        <w:trPr>
          <w:trHeight w:val="70"/>
        </w:trPr>
        <w:tc>
          <w:tcPr>
            <w:tcW w:w="1556" w:type="dxa"/>
            <w:vMerge/>
            <w:tcBorders>
              <w:left w:val="single" w:sz="4" w:space="0" w:color="auto"/>
              <w:right w:val="single" w:sz="4" w:space="0" w:color="auto"/>
            </w:tcBorders>
            <w:vAlign w:val="center"/>
            <w:hideMark/>
          </w:tcPr>
          <w:p w14:paraId="2F2C00DD"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9FB7F" w14:textId="77777777" w:rsidR="00C00A15" w:rsidRPr="00C25669" w:rsidRDefault="00C00A15" w:rsidP="000F4DDF">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A20F7A"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B389B15" w14:textId="77777777" w:rsidR="00C00A15" w:rsidRPr="00C25669" w:rsidRDefault="00C00A15" w:rsidP="000F4DDF">
            <w:pPr>
              <w:pStyle w:val="TAC"/>
              <w:rPr>
                <w:rFonts w:eastAsia="SimSun"/>
                <w:lang w:eastAsia="zh-CN"/>
              </w:rPr>
            </w:pPr>
            <w:r w:rsidRPr="00C25669">
              <w:rPr>
                <w:rFonts w:eastAsia="SimSun" w:hint="eastAsia"/>
                <w:lang w:eastAsia="zh-CN"/>
              </w:rPr>
              <w:t>13</w:t>
            </w:r>
          </w:p>
        </w:tc>
      </w:tr>
      <w:tr w:rsidR="00C00A15" w:rsidRPr="00C25669" w14:paraId="0AF26DB3"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09B29C6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27ED6C" w14:textId="77777777" w:rsidR="00C00A15" w:rsidRPr="00C25669" w:rsidRDefault="00C00A15" w:rsidP="000F4DDF">
            <w:pPr>
              <w:pStyle w:val="TAL"/>
            </w:pPr>
            <w:r w:rsidRPr="00C25669">
              <w:rPr>
                <w:rFonts w:eastAsia="SimSun"/>
              </w:rPr>
              <w:t>NZP CSI-RS-timeConfig</w:t>
            </w:r>
          </w:p>
          <w:p w14:paraId="2ACC0A53" w14:textId="77777777" w:rsidR="00C00A15" w:rsidRPr="00C25669" w:rsidRDefault="00C00A15" w:rsidP="000F4DDF">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B4CD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3F3573" w14:textId="77777777" w:rsidR="00C00A15" w:rsidRPr="00C25669" w:rsidRDefault="00C00A15" w:rsidP="000F4DDF">
            <w:pPr>
              <w:pStyle w:val="TAC"/>
              <w:rPr>
                <w:rFonts w:eastAsia="SimSun"/>
                <w:lang w:eastAsia="zh-CN"/>
              </w:rPr>
            </w:pPr>
            <w:r w:rsidRPr="00C25669">
              <w:rPr>
                <w:rFonts w:eastAsia="SimSun" w:hint="eastAsia"/>
                <w:lang w:eastAsia="zh-CN"/>
              </w:rPr>
              <w:t>10/1</w:t>
            </w:r>
          </w:p>
        </w:tc>
      </w:tr>
      <w:tr w:rsidR="00C00A15" w:rsidRPr="00C25669" w14:paraId="0FBEAC77" w14:textId="77777777" w:rsidTr="00C946D7">
        <w:trPr>
          <w:trHeight w:val="70"/>
        </w:trPr>
        <w:tc>
          <w:tcPr>
            <w:tcW w:w="1556" w:type="dxa"/>
            <w:vMerge w:val="restart"/>
            <w:tcBorders>
              <w:left w:val="single" w:sz="4" w:space="0" w:color="auto"/>
              <w:right w:val="single" w:sz="4" w:space="0" w:color="auto"/>
            </w:tcBorders>
            <w:vAlign w:val="center"/>
          </w:tcPr>
          <w:p w14:paraId="1167153E" w14:textId="77777777" w:rsidR="00C00A15" w:rsidRPr="00C25669" w:rsidRDefault="00C00A15" w:rsidP="000F4DDF">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AA69B41" w14:textId="77777777" w:rsidR="00C00A15" w:rsidRPr="00C25669" w:rsidRDefault="00C00A15" w:rsidP="000F4DDF">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49EDB2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49B556" w14:textId="77777777" w:rsidR="00C00A15" w:rsidRPr="00C25669" w:rsidRDefault="00C00A15" w:rsidP="000F4DDF">
            <w:pPr>
              <w:pStyle w:val="TAC"/>
              <w:rPr>
                <w:rFonts w:eastAsia="SimSun"/>
                <w:lang w:eastAsia="zh-CN"/>
              </w:rPr>
            </w:pPr>
            <w:r w:rsidRPr="00C25669">
              <w:rPr>
                <w:rFonts w:eastAsia="SimSun" w:hint="eastAsia"/>
                <w:lang w:eastAsia="zh-CN"/>
              </w:rPr>
              <w:t>Periodic</w:t>
            </w:r>
          </w:p>
        </w:tc>
      </w:tr>
      <w:tr w:rsidR="00C00A15" w:rsidRPr="00C25669" w14:paraId="791C7023" w14:textId="77777777" w:rsidTr="00C946D7">
        <w:trPr>
          <w:trHeight w:val="70"/>
        </w:trPr>
        <w:tc>
          <w:tcPr>
            <w:tcW w:w="1556" w:type="dxa"/>
            <w:vMerge/>
            <w:tcBorders>
              <w:left w:val="single" w:sz="4" w:space="0" w:color="auto"/>
              <w:right w:val="single" w:sz="4" w:space="0" w:color="auto"/>
            </w:tcBorders>
            <w:vAlign w:val="center"/>
            <w:hideMark/>
          </w:tcPr>
          <w:p w14:paraId="20EB0D66"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DD66C" w14:textId="77777777" w:rsidR="00C00A15" w:rsidRPr="00C25669" w:rsidRDefault="00C00A15" w:rsidP="000F4DDF">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4C7DB4E"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3512BA" w14:textId="77777777" w:rsidR="00C00A15" w:rsidRPr="00C25669" w:rsidRDefault="00C00A15" w:rsidP="000F4DDF">
            <w:pPr>
              <w:pStyle w:val="TAC"/>
              <w:rPr>
                <w:rFonts w:eastAsia="SimSun"/>
                <w:lang w:eastAsia="zh-CN"/>
              </w:rPr>
            </w:pPr>
            <w:r w:rsidRPr="00C25669">
              <w:rPr>
                <w:rFonts w:eastAsia="SimSun" w:hint="eastAsia"/>
                <w:lang w:eastAsia="zh-CN"/>
              </w:rPr>
              <w:t>0</w:t>
            </w:r>
          </w:p>
        </w:tc>
      </w:tr>
      <w:tr w:rsidR="00C00A15" w:rsidRPr="00C25669" w14:paraId="49CA0BE9" w14:textId="77777777" w:rsidTr="00C946D7">
        <w:trPr>
          <w:trHeight w:val="70"/>
        </w:trPr>
        <w:tc>
          <w:tcPr>
            <w:tcW w:w="1556" w:type="dxa"/>
            <w:vMerge/>
            <w:tcBorders>
              <w:left w:val="single" w:sz="4" w:space="0" w:color="auto"/>
              <w:right w:val="single" w:sz="4" w:space="0" w:color="auto"/>
            </w:tcBorders>
            <w:vAlign w:val="center"/>
            <w:hideMark/>
          </w:tcPr>
          <w:p w14:paraId="5306F79C"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55F01E" w14:textId="77777777" w:rsidR="00C00A15" w:rsidRPr="00C25669" w:rsidRDefault="00C00A15" w:rsidP="000F4DDF">
            <w:pPr>
              <w:pStyle w:val="TAL"/>
              <w:rPr>
                <w:rFonts w:eastAsia="SimSun"/>
              </w:rPr>
            </w:pPr>
            <w:r w:rsidRPr="00C25669">
              <w:rPr>
                <w:rFonts w:eastAsia="SimSun"/>
              </w:rPr>
              <w:t>CSI-IM Resource Mapping</w:t>
            </w:r>
          </w:p>
          <w:p w14:paraId="74E97D92" w14:textId="77777777" w:rsidR="00C00A15" w:rsidRPr="00C25669" w:rsidRDefault="00C00A15" w:rsidP="000F4DDF">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C833F9A" w14:textId="77777777" w:rsidR="00C00A15" w:rsidRPr="00C25669" w:rsidRDefault="00C00A15" w:rsidP="000F4DDF">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22BD0A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EFC0F3" w14:textId="77777777" w:rsidR="00C00A15" w:rsidRPr="00C25669" w:rsidRDefault="00C00A15" w:rsidP="000F4DDF">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C00A15" w:rsidRPr="00C25669" w14:paraId="0FE9DF3E"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6737B71E" w14:textId="77777777" w:rsidR="00C00A15" w:rsidRPr="00C25669" w:rsidRDefault="00C00A15" w:rsidP="000F4DDF">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8F30E" w14:textId="77777777" w:rsidR="00C00A15" w:rsidRPr="00C25669" w:rsidRDefault="00C00A15" w:rsidP="000F4DDF">
            <w:pPr>
              <w:pStyle w:val="TAL"/>
            </w:pPr>
            <w:r w:rsidRPr="00C25669">
              <w:rPr>
                <w:rFonts w:eastAsia="SimSun"/>
              </w:rPr>
              <w:t>CSI-IM timeConfig</w:t>
            </w:r>
          </w:p>
          <w:p w14:paraId="3E115546" w14:textId="77777777" w:rsidR="00C00A15" w:rsidRPr="00C25669" w:rsidRDefault="00C00A15" w:rsidP="000F4DDF">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013B91"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C56FB0C" w14:textId="77777777" w:rsidR="00C00A15" w:rsidRPr="00D17149" w:rsidRDefault="00C00A15" w:rsidP="000F4DDF">
            <w:pPr>
              <w:pStyle w:val="TAC"/>
              <w:rPr>
                <w:rFonts w:eastAsia="SimSun"/>
                <w:lang w:eastAsia="zh-CN"/>
              </w:rPr>
            </w:pPr>
            <w:r w:rsidRPr="00D17149">
              <w:rPr>
                <w:rFonts w:eastAsia="SimSun" w:hint="eastAsia"/>
                <w:lang w:eastAsia="zh-CN"/>
              </w:rPr>
              <w:t>10/</w:t>
            </w:r>
            <w:r>
              <w:rPr>
                <w:rFonts w:eastAsia="SimSun"/>
                <w:lang w:eastAsia="zh-CN"/>
              </w:rPr>
              <w:t>1</w:t>
            </w:r>
          </w:p>
        </w:tc>
      </w:tr>
      <w:tr w:rsidR="00C00A15" w:rsidRPr="00C25669" w14:paraId="33139DC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2605DF" w14:textId="77777777" w:rsidR="00C00A15" w:rsidRPr="00C25669" w:rsidRDefault="00C00A15" w:rsidP="000F4DDF">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FBC0644"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4938C5" w14:textId="77777777" w:rsidR="00C00A15" w:rsidRPr="00C25669" w:rsidRDefault="00C00A15" w:rsidP="000F4DDF">
            <w:pPr>
              <w:pStyle w:val="TAC"/>
              <w:rPr>
                <w:rFonts w:eastAsia="SimSun"/>
              </w:rPr>
            </w:pPr>
            <w:r w:rsidRPr="00C25669">
              <w:rPr>
                <w:rFonts w:eastAsia="SimSun"/>
              </w:rPr>
              <w:t>Periodic</w:t>
            </w:r>
          </w:p>
        </w:tc>
      </w:tr>
      <w:tr w:rsidR="00C00A15" w:rsidRPr="00C25669" w14:paraId="48582A6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98CEB0" w14:textId="77777777" w:rsidR="00C00A15" w:rsidRPr="00C25669" w:rsidRDefault="00C00A15" w:rsidP="000F4DDF">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3DDEE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F9DEB49" w14:textId="77777777" w:rsidR="00C00A15" w:rsidRPr="00B2679F" w:rsidRDefault="00C00A15" w:rsidP="000F4DDF">
            <w:pPr>
              <w:pStyle w:val="TAC"/>
            </w:pPr>
            <w:r w:rsidRPr="00B2679F">
              <w:t xml:space="preserve">Table </w:t>
            </w:r>
            <w:r w:rsidRPr="00B2679F">
              <w:rPr>
                <w:rFonts w:eastAsia="SimSun"/>
                <w:lang w:eastAsia="zh-CN"/>
              </w:rPr>
              <w:t>4</w:t>
            </w:r>
          </w:p>
        </w:tc>
      </w:tr>
      <w:tr w:rsidR="00C00A15" w:rsidRPr="00C25669" w14:paraId="7F40BDD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5FBE48" w14:textId="77777777" w:rsidR="00C00A15" w:rsidRPr="00C25669" w:rsidRDefault="00C00A15" w:rsidP="000F4DDF">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913BC9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5364D50" w14:textId="77777777" w:rsidR="00C00A15" w:rsidRPr="00C25669" w:rsidRDefault="00C00A15" w:rsidP="000F4DDF">
            <w:pPr>
              <w:pStyle w:val="TAC"/>
              <w:rPr>
                <w:rFonts w:eastAsia="SimSun"/>
              </w:rPr>
            </w:pPr>
            <w:r w:rsidRPr="00C25669">
              <w:rPr>
                <w:rFonts w:eastAsia="SimSun"/>
              </w:rPr>
              <w:t>cri-RI-PMI-CQI</w:t>
            </w:r>
          </w:p>
        </w:tc>
      </w:tr>
      <w:tr w:rsidR="00C00A15" w:rsidRPr="00C25669" w14:paraId="6122851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FE1C1" w14:textId="77777777" w:rsidR="00C00A15" w:rsidRPr="00C25669" w:rsidRDefault="00C00A15" w:rsidP="000F4DDF">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944A4A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6E2232"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398E1A7D"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59CF81" w14:textId="77777777" w:rsidR="00C00A15" w:rsidRPr="00C25669" w:rsidRDefault="00C00A15" w:rsidP="000F4DDF">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7A4828"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22ED429"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4B08DE2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AEEFA" w14:textId="77777777" w:rsidR="00C00A15" w:rsidRPr="00C25669" w:rsidRDefault="00C00A15" w:rsidP="000F4DDF">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CE9DD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E89798D" w14:textId="77777777" w:rsidR="00C00A15" w:rsidRPr="00C25669" w:rsidRDefault="00C00A15" w:rsidP="000F4DDF">
            <w:pPr>
              <w:pStyle w:val="TAC"/>
              <w:rPr>
                <w:rFonts w:eastAsia="SimSun"/>
                <w:lang w:val="en-US"/>
              </w:rPr>
            </w:pPr>
            <w:r w:rsidRPr="00C25669">
              <w:rPr>
                <w:rFonts w:eastAsia="SimSun"/>
                <w:lang w:val="en-US"/>
              </w:rPr>
              <w:t>Wide</w:t>
            </w:r>
            <w:r w:rsidRPr="00C25669">
              <w:rPr>
                <w:rFonts w:eastAsia="SimSun"/>
              </w:rPr>
              <w:t>band</w:t>
            </w:r>
          </w:p>
        </w:tc>
      </w:tr>
      <w:tr w:rsidR="00C00A15" w:rsidRPr="00C25669" w14:paraId="550DAA9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6665" w14:textId="77777777" w:rsidR="00C00A15" w:rsidRPr="00C25669" w:rsidRDefault="00C00A15" w:rsidP="000F4DDF">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147FD9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78B73" w14:textId="77777777" w:rsidR="00C00A15" w:rsidRPr="00C25669" w:rsidRDefault="00C00A15" w:rsidP="000F4DDF">
            <w:pPr>
              <w:pStyle w:val="TAC"/>
              <w:rPr>
                <w:rFonts w:eastAsia="SimSun"/>
              </w:rPr>
            </w:pPr>
            <w:r w:rsidRPr="00C25669">
              <w:rPr>
                <w:rFonts w:eastAsia="SimSun"/>
              </w:rPr>
              <w:t>Wideband</w:t>
            </w:r>
          </w:p>
        </w:tc>
      </w:tr>
      <w:tr w:rsidR="00C00A15" w:rsidRPr="00C25669" w14:paraId="500CB4CE"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557D2E" w14:textId="77777777" w:rsidR="00C00A15" w:rsidRPr="00C25669" w:rsidRDefault="00C00A15" w:rsidP="000F4DDF">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B014E4" w14:textId="77777777" w:rsidR="00C00A15" w:rsidRPr="00C25669" w:rsidRDefault="00C00A15" w:rsidP="000F4DDF">
            <w:pPr>
              <w:pStyle w:val="TAC"/>
            </w:pPr>
            <w:r w:rsidRPr="00C25669">
              <w:rPr>
                <w:rFonts w:eastAsia="SimSun"/>
              </w:rPr>
              <w:t>RB</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81E5E19" w14:textId="77777777" w:rsidR="00C00A15" w:rsidRPr="00C25669" w:rsidRDefault="00C00A15" w:rsidP="000F4DDF">
            <w:pPr>
              <w:pStyle w:val="TAC"/>
              <w:rPr>
                <w:lang w:eastAsia="zh-CN"/>
              </w:rPr>
            </w:pPr>
            <w:r w:rsidRPr="00C25669">
              <w:rPr>
                <w:rFonts w:hint="eastAsia"/>
                <w:lang w:eastAsia="zh-CN"/>
              </w:rPr>
              <w:t>16</w:t>
            </w:r>
          </w:p>
        </w:tc>
      </w:tr>
      <w:tr w:rsidR="00C00A15" w:rsidRPr="00C25669" w14:paraId="103B8EA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126DE" w14:textId="77777777" w:rsidR="00C00A15" w:rsidRPr="00C25669" w:rsidRDefault="00C00A15" w:rsidP="000F4DDF">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BCD8ED"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ADB0AD7" w14:textId="77777777" w:rsidR="00C00A15" w:rsidRPr="00C25669" w:rsidRDefault="00C00A15" w:rsidP="000F4DDF">
            <w:pPr>
              <w:pStyle w:val="TAC"/>
            </w:pPr>
            <w:r w:rsidRPr="00C25669">
              <w:t>1111111</w:t>
            </w:r>
          </w:p>
        </w:tc>
      </w:tr>
      <w:tr w:rsidR="00C00A15" w:rsidRPr="00C25669" w14:paraId="28D59F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B9CFD" w14:textId="77777777" w:rsidR="00C00A15" w:rsidRPr="00C25669" w:rsidRDefault="00C00A15" w:rsidP="000F4DDF">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228255" w14:textId="77777777" w:rsidR="00C00A15" w:rsidRPr="00C25669" w:rsidRDefault="00C00A15" w:rsidP="000F4DDF">
            <w:pPr>
              <w:pStyle w:val="TAC"/>
            </w:pPr>
            <w:r w:rsidRPr="00C25669">
              <w:t>slot</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9EECA5A" w14:textId="77777777" w:rsidR="00C00A15" w:rsidRPr="00D17149" w:rsidRDefault="00C00A15" w:rsidP="000F4DDF">
            <w:pPr>
              <w:pStyle w:val="TAC"/>
              <w:rPr>
                <w:rFonts w:eastAsia="SimSun"/>
                <w:lang w:eastAsia="zh-CN"/>
              </w:rPr>
            </w:pPr>
            <w:r w:rsidRPr="00D17149">
              <w:rPr>
                <w:rFonts w:eastAsia="SimSun" w:hint="eastAsia"/>
                <w:lang w:eastAsia="zh-CN"/>
              </w:rPr>
              <w:t>10</w:t>
            </w:r>
            <w:r w:rsidRPr="00D17149">
              <w:t>/</w:t>
            </w:r>
            <w:r>
              <w:t>9</w:t>
            </w:r>
          </w:p>
        </w:tc>
      </w:tr>
      <w:tr w:rsidR="00C00A15" w:rsidRPr="00C25669" w14:paraId="7BD6184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551CA3" w14:textId="77777777" w:rsidR="00C00A15" w:rsidRPr="00C25669" w:rsidRDefault="00C00A15" w:rsidP="000F4DDF">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A386DF6"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1DF3A8D"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0E900DD"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6F1D15" w14:textId="77777777" w:rsidR="00C00A15" w:rsidRPr="00C25669" w:rsidRDefault="00C00A15" w:rsidP="000F4DDF">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BBAA09" w14:textId="77777777" w:rsidR="00C00A15" w:rsidRPr="00C25669" w:rsidRDefault="00C00A15" w:rsidP="000F4DDF">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E76FB53"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949A1C" w14:textId="77777777" w:rsidR="00C00A15" w:rsidRPr="00C25669" w:rsidRDefault="00C00A15" w:rsidP="000F4DDF">
            <w:pPr>
              <w:pStyle w:val="TAC"/>
              <w:rPr>
                <w:rFonts w:eastAsia="SimSun"/>
              </w:rPr>
            </w:pPr>
            <w:r w:rsidRPr="00C25669">
              <w:rPr>
                <w:rFonts w:eastAsia="SimSun"/>
              </w:rPr>
              <w:t>typeI-SinglePanel</w:t>
            </w:r>
          </w:p>
        </w:tc>
      </w:tr>
      <w:tr w:rsidR="00C00A15" w:rsidRPr="00C25669" w14:paraId="47D1403A" w14:textId="77777777" w:rsidTr="00C946D7">
        <w:trPr>
          <w:trHeight w:val="70"/>
        </w:trPr>
        <w:tc>
          <w:tcPr>
            <w:tcW w:w="1648" w:type="dxa"/>
            <w:gridSpan w:val="2"/>
            <w:vMerge/>
            <w:tcBorders>
              <w:left w:val="single" w:sz="4" w:space="0" w:color="auto"/>
              <w:right w:val="single" w:sz="4" w:space="0" w:color="auto"/>
            </w:tcBorders>
            <w:hideMark/>
          </w:tcPr>
          <w:p w14:paraId="55D2C5D9"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11FCEC14" w14:textId="77777777" w:rsidR="00C00A15" w:rsidRPr="00C25669" w:rsidRDefault="00C00A15" w:rsidP="000F4DDF">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F9715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7EDC2C" w14:textId="77777777" w:rsidR="00C00A15" w:rsidRPr="00C25669" w:rsidRDefault="00C00A15" w:rsidP="000F4DDF">
            <w:pPr>
              <w:pStyle w:val="TAC"/>
            </w:pPr>
            <w:r w:rsidRPr="00C25669">
              <w:t>1</w:t>
            </w:r>
          </w:p>
        </w:tc>
      </w:tr>
      <w:tr w:rsidR="00C00A15" w:rsidRPr="00C25669" w14:paraId="3DB7894D" w14:textId="77777777" w:rsidTr="00C946D7">
        <w:trPr>
          <w:trHeight w:val="70"/>
        </w:trPr>
        <w:tc>
          <w:tcPr>
            <w:tcW w:w="1648" w:type="dxa"/>
            <w:gridSpan w:val="2"/>
            <w:vMerge/>
            <w:tcBorders>
              <w:left w:val="single" w:sz="4" w:space="0" w:color="auto"/>
              <w:right w:val="single" w:sz="4" w:space="0" w:color="auto"/>
            </w:tcBorders>
            <w:hideMark/>
          </w:tcPr>
          <w:p w14:paraId="4199CC68"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44439BBB" w14:textId="77777777" w:rsidR="00C00A15" w:rsidRPr="00C25669" w:rsidRDefault="00C00A15" w:rsidP="000F4DDF">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0BA28A0"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0B57E35" w14:textId="77777777" w:rsidR="00C00A15" w:rsidRPr="00C25669" w:rsidRDefault="00C00A15" w:rsidP="000F4DDF">
            <w:pPr>
              <w:pStyle w:val="TAC"/>
              <w:rPr>
                <w:rFonts w:eastAsia="SimSun"/>
              </w:rPr>
            </w:pPr>
            <w:r w:rsidRPr="00C25669">
              <w:rPr>
                <w:rFonts w:eastAsia="SimSun"/>
              </w:rPr>
              <w:t>Not configured</w:t>
            </w:r>
          </w:p>
        </w:tc>
      </w:tr>
      <w:tr w:rsidR="00C00A15" w:rsidRPr="00C25669" w14:paraId="1B9FB9F5" w14:textId="77777777" w:rsidTr="00C946D7">
        <w:trPr>
          <w:trHeight w:val="70"/>
        </w:trPr>
        <w:tc>
          <w:tcPr>
            <w:tcW w:w="1648" w:type="dxa"/>
            <w:gridSpan w:val="2"/>
            <w:vMerge/>
            <w:tcBorders>
              <w:left w:val="single" w:sz="4" w:space="0" w:color="auto"/>
              <w:right w:val="single" w:sz="4" w:space="0" w:color="auto"/>
            </w:tcBorders>
            <w:hideMark/>
          </w:tcPr>
          <w:p w14:paraId="451B24D7"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3D612C17" w14:textId="77777777" w:rsidR="00C00A15" w:rsidRPr="00C25669" w:rsidRDefault="00C00A15" w:rsidP="000F4DDF">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3E53BFB"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3AECEB" w14:textId="77777777" w:rsidR="00C00A15" w:rsidRPr="00C25669" w:rsidRDefault="00C00A15" w:rsidP="000F4DDF">
            <w:pPr>
              <w:pStyle w:val="TAC"/>
            </w:pPr>
            <w:r w:rsidRPr="00C25669">
              <w:t>010000</w:t>
            </w:r>
          </w:p>
        </w:tc>
      </w:tr>
      <w:tr w:rsidR="00C00A15" w:rsidRPr="00C25669" w14:paraId="4D0E4CE9"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59ADA386" w14:textId="77777777" w:rsidR="00C00A15" w:rsidRPr="00C25669" w:rsidRDefault="00C00A15" w:rsidP="000F4DDF">
            <w:pPr>
              <w:pStyle w:val="TAL"/>
            </w:pPr>
          </w:p>
        </w:tc>
        <w:tc>
          <w:tcPr>
            <w:tcW w:w="3091" w:type="dxa"/>
            <w:tcBorders>
              <w:top w:val="single" w:sz="4" w:space="0" w:color="auto"/>
              <w:left w:val="single" w:sz="4" w:space="0" w:color="auto"/>
              <w:bottom w:val="single" w:sz="4" w:space="0" w:color="auto"/>
              <w:right w:val="single" w:sz="4" w:space="0" w:color="auto"/>
            </w:tcBorders>
          </w:tcPr>
          <w:p w14:paraId="75673C5E" w14:textId="77777777" w:rsidR="00C00A15" w:rsidRPr="00C25669" w:rsidRDefault="00C00A15" w:rsidP="000F4DDF">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483E98C"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3A35C07" w14:textId="77777777" w:rsidR="00C00A15" w:rsidRPr="00C25669" w:rsidRDefault="00C00A15" w:rsidP="000F4DDF">
            <w:pPr>
              <w:pStyle w:val="TAC"/>
            </w:pPr>
            <w:r w:rsidRPr="00C25669">
              <w:t>N/A</w:t>
            </w:r>
          </w:p>
        </w:tc>
      </w:tr>
      <w:tr w:rsidR="00C00A15" w:rsidRPr="00C25669" w14:paraId="158D94C6"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A974B7" w14:textId="77777777" w:rsidR="00C00A15" w:rsidRPr="00C25669" w:rsidRDefault="00C00A15" w:rsidP="000F4DDF">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EF63CD"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5D488B7" w14:textId="77777777" w:rsidR="00C00A15" w:rsidRPr="00C25669" w:rsidRDefault="00C00A15" w:rsidP="000F4DDF">
            <w:pPr>
              <w:pStyle w:val="TAC"/>
              <w:rPr>
                <w:rFonts w:eastAsia="SimSun"/>
                <w:lang w:eastAsia="zh-CN"/>
              </w:rPr>
            </w:pPr>
            <w:r w:rsidRPr="00C25669">
              <w:rPr>
                <w:rFonts w:eastAsia="SimSun"/>
                <w:lang w:eastAsia="zh-CN"/>
              </w:rPr>
              <w:t>PUCCH</w:t>
            </w:r>
          </w:p>
        </w:tc>
      </w:tr>
      <w:tr w:rsidR="00C00A15" w:rsidRPr="00C25669" w14:paraId="0923BCD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11D8F" w14:textId="77777777" w:rsidR="00C00A15" w:rsidRPr="00C25669" w:rsidRDefault="00C00A15" w:rsidP="000F4DDF">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27E88B" w14:textId="77777777" w:rsidR="00C00A15" w:rsidRPr="00C25669" w:rsidRDefault="00C00A15" w:rsidP="000F4DDF">
            <w:pPr>
              <w:pStyle w:val="TAC"/>
            </w:pPr>
            <w:r w:rsidRPr="00C25669">
              <w:rPr>
                <w:rFonts w:eastAsia="SimSun"/>
              </w:rPr>
              <w:t>ms</w:t>
            </w: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310DE10" w14:textId="77777777" w:rsidR="00C00A15" w:rsidRPr="00C25669" w:rsidRDefault="00C00A15" w:rsidP="000F4DDF">
            <w:pPr>
              <w:pStyle w:val="TAC"/>
              <w:rPr>
                <w:rFonts w:eastAsia="SimSun"/>
                <w:lang w:eastAsia="zh-CN"/>
              </w:rPr>
            </w:pPr>
            <w:r w:rsidRPr="00C25669">
              <w:rPr>
                <w:rFonts w:eastAsia="SimSun" w:hint="eastAsia"/>
                <w:lang w:eastAsia="zh-CN"/>
              </w:rPr>
              <w:t>9.5</w:t>
            </w:r>
          </w:p>
        </w:tc>
      </w:tr>
      <w:tr w:rsidR="00C00A15" w:rsidRPr="00C25669" w14:paraId="1BFE7CF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F6FD3" w14:textId="77777777" w:rsidR="00C00A15" w:rsidRPr="00C25669" w:rsidRDefault="00C00A15" w:rsidP="000F4DDF">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A41B995" w14:textId="77777777" w:rsidR="00C00A15" w:rsidRPr="00C25669" w:rsidRDefault="00C00A15" w:rsidP="000F4DDF">
            <w:pPr>
              <w:pStyle w:val="TAC"/>
              <w:rPr>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679715B" w14:textId="77777777" w:rsidR="00C00A15" w:rsidRPr="00C25669" w:rsidRDefault="00C00A15" w:rsidP="000F4DDF">
            <w:pPr>
              <w:pStyle w:val="TAC"/>
            </w:pPr>
            <w:r w:rsidRPr="00C25669">
              <w:t>1</w:t>
            </w:r>
          </w:p>
        </w:tc>
      </w:tr>
      <w:tr w:rsidR="00C00A15" w:rsidRPr="00C25669" w14:paraId="29ACE2A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0BC49A" w14:textId="77777777" w:rsidR="00C00A15" w:rsidRPr="00C25669" w:rsidRDefault="00C00A15" w:rsidP="000F4DDF">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7821161" w14:textId="77777777" w:rsidR="00C00A15" w:rsidRPr="00C25669" w:rsidRDefault="00C00A15" w:rsidP="000F4DDF">
            <w:pPr>
              <w:pStyle w:val="TAC"/>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E16A03" w14:textId="77777777" w:rsidR="00C00A15" w:rsidRPr="00C25669" w:rsidRDefault="00C00A15" w:rsidP="000F4DDF">
            <w:pPr>
              <w:pStyle w:val="TAC"/>
              <w:rPr>
                <w:rFonts w:eastAsia="SimSun"/>
                <w:lang w:eastAsia="zh-CN"/>
              </w:rPr>
            </w:pPr>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p>
        </w:tc>
      </w:tr>
    </w:tbl>
    <w:p w14:paraId="1AFE4DB3" w14:textId="7DD574E9" w:rsidR="00C00A15" w:rsidRDefault="00C00A15" w:rsidP="00C00A15">
      <w:pPr>
        <w:rPr>
          <w:lang w:eastAsia="zh-CN"/>
        </w:rPr>
      </w:pPr>
    </w:p>
    <w:p w14:paraId="66716FC0" w14:textId="77777777" w:rsidR="00DA53E7" w:rsidRPr="00C25669" w:rsidRDefault="00DA53E7" w:rsidP="00DA53E7">
      <w:pPr>
        <w:pStyle w:val="Heading6"/>
        <w:rPr>
          <w:lang w:eastAsia="zh-CN"/>
        </w:rPr>
      </w:pPr>
      <w:bookmarkStart w:id="625" w:name="_Toc114565878"/>
      <w:bookmarkStart w:id="626" w:name="_Toc123936197"/>
      <w:bookmarkStart w:id="627" w:name="_Toc124377212"/>
      <w:r w:rsidRPr="00C25669">
        <w:rPr>
          <w:rFonts w:hint="eastAsia"/>
        </w:rPr>
        <w:t>6.2.2.</w:t>
      </w:r>
      <w:r>
        <w:t>2</w:t>
      </w:r>
      <w:r w:rsidRPr="00C25669">
        <w:rPr>
          <w:rFonts w:hint="eastAsia"/>
        </w:rPr>
        <w:t>.1</w:t>
      </w:r>
      <w:r w:rsidRPr="00C25669">
        <w:t>.</w:t>
      </w:r>
      <w:r>
        <w:t>5</w:t>
      </w:r>
      <w:r w:rsidRPr="00C25669">
        <w:rPr>
          <w:rFonts w:hint="eastAsia"/>
        </w:rPr>
        <w:tab/>
      </w:r>
      <w:r w:rsidRPr="00C25669">
        <w:t xml:space="preserve">Minimum requirement for periodic </w:t>
      </w:r>
      <w:r w:rsidRPr="00C25669">
        <w:rPr>
          <w:rFonts w:hint="eastAsia"/>
          <w:lang w:eastAsia="zh-CN"/>
        </w:rPr>
        <w:t>CQI reporting</w:t>
      </w:r>
      <w:r>
        <w:t xml:space="preserve"> for RedCap</w:t>
      </w:r>
      <w:bookmarkEnd w:id="625"/>
      <w:bookmarkEnd w:id="626"/>
      <w:bookmarkEnd w:id="627"/>
    </w:p>
    <w:p w14:paraId="28D9027A" w14:textId="77777777" w:rsidR="00DA53E7" w:rsidRPr="00C25669" w:rsidRDefault="00DA53E7" w:rsidP="00DA53E7">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2840C11D" w14:textId="77777777" w:rsidR="00DA53E7" w:rsidRPr="00C25669" w:rsidRDefault="00DA53E7" w:rsidP="00DA53E7">
      <w:pPr>
        <w:overflowPunct w:val="0"/>
        <w:autoSpaceDE w:val="0"/>
        <w:autoSpaceDN w:val="0"/>
        <w:adjustRightInd w:val="0"/>
        <w:textAlignment w:val="baseline"/>
        <w:rPr>
          <w:rFonts w:eastAsia="SimSun"/>
        </w:rPr>
      </w:pPr>
      <w:r w:rsidRPr="00C25669">
        <w:rPr>
          <w:rFonts w:eastAsia="SimSun" w:hint="eastAsia"/>
        </w:rPr>
        <w:t>For the parameters specified in Table 6.2.2.</w:t>
      </w:r>
      <w:r>
        <w:rPr>
          <w:rFonts w:eastAsia="SimSun"/>
        </w:rPr>
        <w:t>2</w:t>
      </w:r>
      <w:r w:rsidRPr="00C25669">
        <w:rPr>
          <w:rFonts w:eastAsia="SimSun" w:hint="eastAsia"/>
        </w:rPr>
        <w:t>.1</w:t>
      </w:r>
      <w:r w:rsidRPr="00C25669">
        <w:rPr>
          <w:rFonts w:eastAsia="SimSun"/>
        </w:rPr>
        <w:t>.</w:t>
      </w:r>
      <w:r>
        <w:rPr>
          <w:rFonts w:eastAsia="SimSun"/>
        </w:rPr>
        <w:t>5</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73D3140" w14:textId="77777777" w:rsidR="00DA53E7" w:rsidRPr="00C25669" w:rsidRDefault="00DA53E7" w:rsidP="003B4802">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61975B89" w14:textId="2E2AC0FD" w:rsidR="00DA53E7" w:rsidRDefault="00DA53E7" w:rsidP="003B4802">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93A6B53" w14:textId="77777777" w:rsidR="003B4802" w:rsidRPr="00C25669" w:rsidRDefault="003B4802" w:rsidP="003B4802">
      <w:pPr>
        <w:rPr>
          <w:rFonts w:eastAsia="SimSun"/>
        </w:rPr>
      </w:pPr>
    </w:p>
    <w:p w14:paraId="069F7735" w14:textId="77777777" w:rsidR="00DA53E7" w:rsidRPr="00C25669" w:rsidRDefault="00DA53E7" w:rsidP="00DA53E7">
      <w:pPr>
        <w:pStyle w:val="TH"/>
        <w:rPr>
          <w:rFonts w:eastAsia="SimSun"/>
          <w:lang w:eastAsia="zh-CN"/>
        </w:rPr>
      </w:pPr>
      <w:r w:rsidRPr="00C25669">
        <w:rPr>
          <w:rFonts w:hint="eastAsia"/>
        </w:rPr>
        <w:lastRenderedPageBreak/>
        <w:t>Table 6.2.2.</w:t>
      </w:r>
      <w:r>
        <w:t>2</w:t>
      </w:r>
      <w:r w:rsidRPr="00C25669">
        <w:rPr>
          <w:rFonts w:hint="eastAsia"/>
        </w:rPr>
        <w:t>.1</w:t>
      </w:r>
      <w:r w:rsidRPr="00C25669">
        <w:t>.</w:t>
      </w:r>
      <w:r>
        <w:t>5</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A53E7" w:rsidRPr="00C25669" w14:paraId="1ED8C532"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CD6F7" w14:textId="77777777" w:rsidR="00DA53E7" w:rsidRPr="00C25669" w:rsidRDefault="00DA53E7" w:rsidP="003B480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F89BD" w14:textId="77777777" w:rsidR="00DA53E7" w:rsidRPr="00C25669" w:rsidRDefault="00DA53E7" w:rsidP="003B4802">
            <w:pPr>
              <w:pStyle w:val="TAH"/>
            </w:pPr>
            <w:r w:rsidRPr="00C25669">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13E07D" w14:textId="77777777" w:rsidR="00DA53E7" w:rsidRPr="00C25669" w:rsidRDefault="00DA53E7" w:rsidP="003B4802">
            <w:pPr>
              <w:pStyle w:val="TAH"/>
            </w:pPr>
            <w:r w:rsidRPr="00C25669">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7980A87" w14:textId="77777777" w:rsidR="00DA53E7" w:rsidRPr="00C25669" w:rsidRDefault="00DA53E7" w:rsidP="003B4802">
            <w:pPr>
              <w:pStyle w:val="TAH"/>
              <w:rPr>
                <w:rFonts w:eastAsia="SimSun"/>
                <w:lang w:eastAsia="zh-CN"/>
              </w:rPr>
            </w:pPr>
            <w:r w:rsidRPr="00C25669">
              <w:rPr>
                <w:rFonts w:eastAsia="SimSun" w:hint="eastAsia"/>
                <w:lang w:eastAsia="zh-CN"/>
              </w:rPr>
              <w:t>Test 2</w:t>
            </w:r>
          </w:p>
        </w:tc>
      </w:tr>
      <w:tr w:rsidR="00DA53E7" w:rsidRPr="00C25669" w14:paraId="76B59AD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1D538" w14:textId="77777777" w:rsidR="00DA53E7" w:rsidRPr="00C25669" w:rsidRDefault="00DA53E7" w:rsidP="003B480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DBF2E" w14:textId="77777777" w:rsidR="00DA53E7" w:rsidRPr="00C25669" w:rsidRDefault="00DA53E7" w:rsidP="003B4802">
            <w:pPr>
              <w:pStyle w:val="TAC"/>
            </w:pPr>
            <w:r w:rsidRPr="00C25669">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08AC" w14:textId="77777777" w:rsidR="00DA53E7" w:rsidRPr="009F46AF" w:rsidRDefault="00DA53E7" w:rsidP="003B4802">
            <w:pPr>
              <w:pStyle w:val="TAC"/>
              <w:rPr>
                <w:rFonts w:eastAsia="SimSun"/>
                <w:lang w:eastAsia="zh-CN"/>
              </w:rPr>
            </w:pPr>
            <w:r w:rsidRPr="009F46AF">
              <w:rPr>
                <w:rFonts w:eastAsia="SimSun"/>
                <w:lang w:eastAsia="zh-CN"/>
              </w:rPr>
              <w:t>20</w:t>
            </w:r>
          </w:p>
        </w:tc>
      </w:tr>
      <w:tr w:rsidR="00DA53E7" w:rsidRPr="00C25669" w14:paraId="63B8357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01A9E2" w14:textId="77777777" w:rsidR="00DA53E7" w:rsidRPr="00C25669" w:rsidRDefault="00DA53E7" w:rsidP="003B480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ADF081C" w14:textId="77777777" w:rsidR="00DA53E7" w:rsidRPr="00C25669" w:rsidRDefault="00DA53E7" w:rsidP="003B4802">
            <w:pPr>
              <w:pStyle w:val="TAC"/>
              <w:rPr>
                <w:rFonts w:eastAsia="SimSun"/>
              </w:rPr>
            </w:pPr>
            <w:r w:rsidRPr="00C25669">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6FF2C" w14:textId="77777777" w:rsidR="00DA53E7" w:rsidRPr="009F46AF" w:rsidRDefault="00DA53E7" w:rsidP="003B4802">
            <w:pPr>
              <w:pStyle w:val="TAC"/>
              <w:rPr>
                <w:rFonts w:eastAsia="SimSun"/>
                <w:lang w:eastAsia="zh-CN"/>
              </w:rPr>
            </w:pPr>
            <w:r w:rsidRPr="009F46AF">
              <w:rPr>
                <w:rFonts w:eastAsia="SimSun" w:hint="eastAsia"/>
                <w:lang w:eastAsia="zh-CN"/>
              </w:rPr>
              <w:t>30</w:t>
            </w:r>
          </w:p>
        </w:tc>
      </w:tr>
      <w:tr w:rsidR="00DA53E7" w:rsidRPr="00C25669" w14:paraId="2FCD00D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8FBF1" w14:textId="77777777" w:rsidR="00DA53E7" w:rsidRPr="00C25669" w:rsidRDefault="00DA53E7" w:rsidP="003B480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1605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C1421" w14:textId="77777777" w:rsidR="00DA53E7" w:rsidRPr="009F46AF" w:rsidRDefault="00DA53E7" w:rsidP="003B4802">
            <w:pPr>
              <w:pStyle w:val="TAC"/>
              <w:rPr>
                <w:rFonts w:eastAsia="SimSun"/>
                <w:lang w:eastAsia="zh-CN"/>
              </w:rPr>
            </w:pPr>
            <w:r w:rsidRPr="009F46AF">
              <w:rPr>
                <w:rFonts w:eastAsia="SimSun" w:hint="eastAsia"/>
                <w:lang w:eastAsia="zh-CN"/>
              </w:rPr>
              <w:t>TDD</w:t>
            </w:r>
          </w:p>
        </w:tc>
      </w:tr>
      <w:tr w:rsidR="00DA53E7" w:rsidRPr="00C25669" w14:paraId="37903400"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62F04" w14:textId="77777777" w:rsidR="00DA53E7" w:rsidRPr="00C25669" w:rsidRDefault="00DA53E7" w:rsidP="003B480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6906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ECB75" w14:textId="77777777" w:rsidR="00DA53E7" w:rsidRPr="009F46AF" w:rsidRDefault="00DA53E7" w:rsidP="003B4802">
            <w:pPr>
              <w:pStyle w:val="TAC"/>
              <w:rPr>
                <w:rFonts w:eastAsia="SimSun"/>
                <w:lang w:eastAsia="zh-CN"/>
              </w:rPr>
            </w:pPr>
            <w:r w:rsidRPr="009F46AF">
              <w:rPr>
                <w:rFonts w:eastAsia="SimSun"/>
              </w:rPr>
              <w:t>FR1.30-1</w:t>
            </w:r>
          </w:p>
        </w:tc>
      </w:tr>
      <w:tr w:rsidR="00DA53E7" w:rsidRPr="00C25669" w14:paraId="294C437B"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27BE71" w14:textId="77777777" w:rsidR="00DA53E7" w:rsidRPr="00C25669" w:rsidRDefault="00DA53E7" w:rsidP="003B4802">
            <w:pPr>
              <w:pStyle w:val="TAL"/>
              <w:rPr>
                <w:rFonts w:eastAsia="SimSun"/>
              </w:rPr>
            </w:pPr>
            <w:r w:rsidRPr="00C25669">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1B1BE" w14:textId="77777777" w:rsidR="00DA53E7" w:rsidRPr="00C25669" w:rsidRDefault="00DA53E7" w:rsidP="003B4802">
            <w:pPr>
              <w:pStyle w:val="TAC"/>
            </w:pPr>
            <w:r w:rsidRPr="00C25669">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6CCA4CF" w14:textId="0537E80F" w:rsidR="00DA53E7" w:rsidRPr="009F46AF" w:rsidRDefault="00DA53E7" w:rsidP="003B4802">
            <w:pPr>
              <w:pStyle w:val="TAC"/>
              <w:rPr>
                <w:rFonts w:eastAsia="SimSun"/>
                <w:lang w:eastAsia="zh-CN"/>
              </w:rPr>
            </w:pPr>
            <w:r w:rsidRPr="009F46AF">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3DB6A6D" w14:textId="1CDFFCFB" w:rsidR="00DA53E7" w:rsidRPr="009F46AF" w:rsidRDefault="00DA53E7" w:rsidP="003B4802">
            <w:pPr>
              <w:pStyle w:val="TAC"/>
            </w:pPr>
            <w:r w:rsidRPr="009F46AF">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38E872E" w14:textId="04B128FB" w:rsidR="00DA53E7" w:rsidRPr="009F46AF" w:rsidRDefault="00DA53E7" w:rsidP="003B4802">
            <w:pPr>
              <w:pStyle w:val="TAC"/>
              <w:rPr>
                <w:rFonts w:eastAsia="SimSun"/>
                <w:lang w:eastAsia="zh-CN"/>
              </w:rPr>
            </w:pPr>
            <w:r w:rsidRPr="009F46AF">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E4B04C" w14:textId="4421B1C2" w:rsidR="00DA53E7" w:rsidRPr="009F46AF" w:rsidRDefault="00DA53E7" w:rsidP="003B4802">
            <w:pPr>
              <w:pStyle w:val="TAC"/>
              <w:rPr>
                <w:rFonts w:eastAsia="SimSun"/>
                <w:lang w:eastAsia="zh-CN"/>
              </w:rPr>
            </w:pPr>
            <w:r w:rsidRPr="009F46AF">
              <w:rPr>
                <w:rFonts w:eastAsia="SimSun" w:hint="eastAsia"/>
                <w:lang w:eastAsia="zh-CN"/>
              </w:rPr>
              <w:t>15</w:t>
            </w:r>
          </w:p>
        </w:tc>
      </w:tr>
      <w:tr w:rsidR="00DA53E7" w:rsidRPr="00C25669" w14:paraId="4A68E4F1"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5806D" w14:textId="77777777" w:rsidR="00DA53E7" w:rsidRPr="00C25669" w:rsidRDefault="00DA53E7" w:rsidP="003B480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DCBF05"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91289" w14:textId="77777777" w:rsidR="00DA53E7" w:rsidRPr="009F46AF" w:rsidRDefault="00DA53E7" w:rsidP="003B4802">
            <w:pPr>
              <w:pStyle w:val="TAC"/>
            </w:pPr>
            <w:r w:rsidRPr="009F46AF">
              <w:rPr>
                <w:rFonts w:eastAsia="SimSun"/>
              </w:rPr>
              <w:t>AWGN</w:t>
            </w:r>
          </w:p>
        </w:tc>
      </w:tr>
      <w:tr w:rsidR="00DA53E7" w:rsidRPr="00C25669" w14:paraId="2A5D8D3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23BCDB" w14:textId="77777777" w:rsidR="00DA53E7" w:rsidRPr="00C25669" w:rsidRDefault="00DA53E7" w:rsidP="003B480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10E61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57D39A" w14:textId="77777777" w:rsidR="00DA53E7" w:rsidRPr="009F46AF" w:rsidRDefault="00DA53E7" w:rsidP="003B4802">
            <w:pPr>
              <w:pStyle w:val="TAC"/>
            </w:pPr>
            <w:r w:rsidRPr="009F46AF">
              <w:rPr>
                <w:rFonts w:eastAsia="SimSun"/>
              </w:rPr>
              <w:t xml:space="preserve">2×2 with static channel specified in Annex </w:t>
            </w:r>
            <w:r w:rsidRPr="009F46AF">
              <w:rPr>
                <w:rFonts w:eastAsia="SimSun" w:hint="eastAsia"/>
                <w:lang w:eastAsia="zh-CN"/>
              </w:rPr>
              <w:t>B.1</w:t>
            </w:r>
          </w:p>
        </w:tc>
      </w:tr>
      <w:tr w:rsidR="00DA53E7" w:rsidRPr="00C25669" w14:paraId="15C2AD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FF61C0" w14:textId="77777777" w:rsidR="00DA53E7" w:rsidRPr="00C25669" w:rsidRDefault="00DA53E7" w:rsidP="003B480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D55FCB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D870D" w14:textId="77777777" w:rsidR="00DA53E7" w:rsidRPr="009F46AF" w:rsidRDefault="00DA53E7" w:rsidP="003B4802">
            <w:pPr>
              <w:pStyle w:val="TAC"/>
              <w:rPr>
                <w:rFonts w:eastAsia="SimSun"/>
                <w:lang w:eastAsia="zh-CN"/>
              </w:rPr>
            </w:pPr>
            <w:r w:rsidRPr="009F46AF">
              <w:rPr>
                <w:rFonts w:eastAsia="SimSun" w:hint="eastAsia"/>
              </w:rPr>
              <w:t xml:space="preserve">As specified in </w:t>
            </w:r>
            <w:r w:rsidRPr="009F46AF">
              <w:rPr>
                <w:rFonts w:eastAsia="SimSun" w:hint="eastAsia"/>
                <w:lang w:eastAsia="zh-CN"/>
              </w:rPr>
              <w:t>Annex B.4.1</w:t>
            </w:r>
          </w:p>
        </w:tc>
      </w:tr>
      <w:tr w:rsidR="00DA53E7" w:rsidRPr="00C25669" w14:paraId="2055FEBC"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6887E989" w14:textId="77777777" w:rsidR="00DA53E7" w:rsidRPr="00C25669" w:rsidRDefault="00DA53E7" w:rsidP="003B4802">
            <w:pPr>
              <w:pStyle w:val="TAL"/>
              <w:rPr>
                <w:rFonts w:eastAsia="SimSun"/>
              </w:rPr>
            </w:pPr>
            <w:r w:rsidRPr="00C25669">
              <w:rPr>
                <w:rFonts w:eastAsia="SimSun"/>
              </w:rPr>
              <w:t>ZP CSI-RS configuration</w:t>
            </w:r>
          </w:p>
          <w:p w14:paraId="4117104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82FAA"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CA9454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D2A6CF" w14:textId="77777777" w:rsidR="00DA53E7" w:rsidRPr="009F46AF" w:rsidRDefault="00DA53E7" w:rsidP="003B4802">
            <w:pPr>
              <w:pStyle w:val="TAC"/>
            </w:pPr>
            <w:r w:rsidRPr="009F46AF">
              <w:rPr>
                <w:rFonts w:eastAsia="SimSun"/>
              </w:rPr>
              <w:t>Periodic</w:t>
            </w:r>
          </w:p>
        </w:tc>
      </w:tr>
      <w:tr w:rsidR="00DA53E7" w:rsidRPr="00C25669" w14:paraId="762B3AE5" w14:textId="77777777" w:rsidTr="003C3547">
        <w:trPr>
          <w:trHeight w:val="70"/>
        </w:trPr>
        <w:tc>
          <w:tcPr>
            <w:tcW w:w="1556" w:type="dxa"/>
            <w:vMerge/>
            <w:tcBorders>
              <w:left w:val="single" w:sz="4" w:space="0" w:color="auto"/>
              <w:right w:val="single" w:sz="4" w:space="0" w:color="auto"/>
            </w:tcBorders>
            <w:vAlign w:val="center"/>
            <w:hideMark/>
          </w:tcPr>
          <w:p w14:paraId="1E1A3A3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8AB4B"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C104F7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C62FF9" w14:textId="77777777" w:rsidR="00DA53E7" w:rsidRPr="009F46AF" w:rsidRDefault="00DA53E7" w:rsidP="003B4802">
            <w:pPr>
              <w:pStyle w:val="TAC"/>
              <w:rPr>
                <w:rFonts w:eastAsia="SimSun"/>
                <w:lang w:eastAsia="zh-CN"/>
              </w:rPr>
            </w:pPr>
            <w:r w:rsidRPr="009F46AF">
              <w:rPr>
                <w:rFonts w:eastAsia="SimSun" w:hint="eastAsia"/>
                <w:lang w:eastAsia="zh-CN"/>
              </w:rPr>
              <w:t>4</w:t>
            </w:r>
          </w:p>
        </w:tc>
      </w:tr>
      <w:tr w:rsidR="00DA53E7" w:rsidRPr="00C25669" w14:paraId="62291186" w14:textId="77777777" w:rsidTr="003C3547">
        <w:trPr>
          <w:trHeight w:val="70"/>
        </w:trPr>
        <w:tc>
          <w:tcPr>
            <w:tcW w:w="1556" w:type="dxa"/>
            <w:vMerge/>
            <w:tcBorders>
              <w:left w:val="single" w:sz="4" w:space="0" w:color="auto"/>
              <w:right w:val="single" w:sz="4" w:space="0" w:color="auto"/>
            </w:tcBorders>
            <w:vAlign w:val="center"/>
            <w:hideMark/>
          </w:tcPr>
          <w:p w14:paraId="737F626B"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EF8D31" w14:textId="77777777" w:rsidR="00DA53E7" w:rsidRPr="00C25669" w:rsidRDefault="00DA53E7" w:rsidP="003B480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08876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3FB5A9" w14:textId="77777777" w:rsidR="00DA53E7" w:rsidRPr="009F46AF" w:rsidRDefault="00DA53E7" w:rsidP="003B4802">
            <w:pPr>
              <w:pStyle w:val="TAC"/>
            </w:pPr>
            <w:r w:rsidRPr="009F46AF">
              <w:rPr>
                <w:rFonts w:eastAsia="SimSun"/>
              </w:rPr>
              <w:t>FD-CDM2</w:t>
            </w:r>
          </w:p>
        </w:tc>
      </w:tr>
      <w:tr w:rsidR="00DA53E7" w:rsidRPr="00C25669" w14:paraId="36663A18" w14:textId="77777777" w:rsidTr="003C3547">
        <w:trPr>
          <w:trHeight w:val="70"/>
        </w:trPr>
        <w:tc>
          <w:tcPr>
            <w:tcW w:w="1556" w:type="dxa"/>
            <w:vMerge/>
            <w:tcBorders>
              <w:left w:val="single" w:sz="4" w:space="0" w:color="auto"/>
              <w:right w:val="single" w:sz="4" w:space="0" w:color="auto"/>
            </w:tcBorders>
            <w:vAlign w:val="center"/>
            <w:hideMark/>
          </w:tcPr>
          <w:p w14:paraId="5C9228B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07839" w14:textId="77777777" w:rsidR="00DA53E7" w:rsidRPr="00C25669" w:rsidRDefault="00DA53E7" w:rsidP="003B480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81260E"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DD0F5" w14:textId="77777777" w:rsidR="00DA53E7" w:rsidRPr="009F46AF" w:rsidRDefault="00DA53E7" w:rsidP="003B4802">
            <w:pPr>
              <w:pStyle w:val="TAC"/>
            </w:pPr>
            <w:r w:rsidRPr="009F46AF">
              <w:t>1</w:t>
            </w:r>
          </w:p>
        </w:tc>
      </w:tr>
      <w:tr w:rsidR="00DA53E7" w:rsidRPr="00C25669" w14:paraId="33751072" w14:textId="77777777" w:rsidTr="003C3547">
        <w:trPr>
          <w:trHeight w:val="70"/>
        </w:trPr>
        <w:tc>
          <w:tcPr>
            <w:tcW w:w="1556" w:type="dxa"/>
            <w:vMerge/>
            <w:tcBorders>
              <w:left w:val="single" w:sz="4" w:space="0" w:color="auto"/>
              <w:right w:val="single" w:sz="4" w:space="0" w:color="auto"/>
            </w:tcBorders>
            <w:vAlign w:val="center"/>
            <w:hideMark/>
          </w:tcPr>
          <w:p w14:paraId="0ACF8490"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1D339F" w14:textId="77777777" w:rsidR="00DA53E7" w:rsidRPr="00C25669" w:rsidRDefault="00DA53E7" w:rsidP="003B480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523427"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8A65" w14:textId="77777777" w:rsidR="00DA53E7" w:rsidRPr="009F46AF" w:rsidRDefault="00DA53E7" w:rsidP="003B4802">
            <w:pPr>
              <w:pStyle w:val="TAC"/>
              <w:rPr>
                <w:rFonts w:eastAsia="SimSun"/>
                <w:lang w:eastAsia="zh-CN"/>
              </w:rPr>
            </w:pPr>
            <w:r w:rsidRPr="009F46AF">
              <w:rPr>
                <w:rFonts w:eastAsia="SimSun" w:hint="eastAsia"/>
                <w:lang w:eastAsia="zh-CN"/>
              </w:rPr>
              <w:t>Row 5,4</w:t>
            </w:r>
          </w:p>
        </w:tc>
      </w:tr>
      <w:tr w:rsidR="00DA53E7" w:rsidRPr="00C25669" w14:paraId="208BF694" w14:textId="77777777" w:rsidTr="003C3547">
        <w:trPr>
          <w:trHeight w:val="70"/>
        </w:trPr>
        <w:tc>
          <w:tcPr>
            <w:tcW w:w="1556" w:type="dxa"/>
            <w:vMerge/>
            <w:tcBorders>
              <w:left w:val="single" w:sz="4" w:space="0" w:color="auto"/>
              <w:right w:val="single" w:sz="4" w:space="0" w:color="auto"/>
            </w:tcBorders>
            <w:vAlign w:val="center"/>
            <w:hideMark/>
          </w:tcPr>
          <w:p w14:paraId="2D04B16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62A36" w14:textId="77777777" w:rsidR="00DA53E7" w:rsidRPr="00C25669" w:rsidRDefault="00DA53E7" w:rsidP="003B480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5E2E2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CA5C" w14:textId="77777777" w:rsidR="00DA53E7" w:rsidRPr="009F46AF" w:rsidRDefault="00DA53E7" w:rsidP="003B4802">
            <w:pPr>
              <w:pStyle w:val="TAC"/>
              <w:rPr>
                <w:rFonts w:eastAsia="SimSun"/>
                <w:lang w:eastAsia="zh-CN"/>
              </w:rPr>
            </w:pPr>
            <w:r w:rsidRPr="009F46AF">
              <w:rPr>
                <w:rFonts w:eastAsia="SimSun" w:hint="eastAsia"/>
                <w:lang w:eastAsia="zh-CN"/>
              </w:rPr>
              <w:t>9</w:t>
            </w:r>
          </w:p>
        </w:tc>
      </w:tr>
      <w:tr w:rsidR="00DA53E7" w:rsidRPr="00C25669" w14:paraId="01B1DD85"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347F465C" w14:textId="77777777" w:rsidR="00DA53E7" w:rsidRPr="00C25669" w:rsidRDefault="00DA53E7" w:rsidP="003B480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BB12EA" w14:textId="77777777" w:rsidR="00DA53E7" w:rsidRPr="00C25669" w:rsidRDefault="00DA53E7" w:rsidP="003B4802">
            <w:pPr>
              <w:pStyle w:val="TAL"/>
              <w:rPr>
                <w:rFonts w:eastAsia="SimSun"/>
              </w:rPr>
            </w:pPr>
            <w:r w:rsidRPr="00C25669">
              <w:rPr>
                <w:rFonts w:eastAsia="SimSun"/>
              </w:rPr>
              <w:t>CSI-RS</w:t>
            </w:r>
          </w:p>
          <w:p w14:paraId="50D1462A"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7DAB14"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CE5E" w14:textId="77777777" w:rsidR="00DA53E7" w:rsidRPr="009F46AF" w:rsidRDefault="00DA53E7" w:rsidP="003B4802">
            <w:pPr>
              <w:pStyle w:val="TAC"/>
              <w:rPr>
                <w:rFonts w:eastAsia="SimSun"/>
                <w:lang w:eastAsia="zh-CN"/>
              </w:rPr>
            </w:pPr>
            <w:r w:rsidRPr="009F46AF">
              <w:rPr>
                <w:rFonts w:eastAsia="SimSun" w:hint="eastAsia"/>
                <w:lang w:eastAsia="zh-CN"/>
              </w:rPr>
              <w:t>10/1</w:t>
            </w:r>
          </w:p>
        </w:tc>
      </w:tr>
      <w:tr w:rsidR="00DA53E7" w:rsidRPr="00C25669" w14:paraId="73DC0F9B" w14:textId="77777777" w:rsidTr="003C3547">
        <w:trPr>
          <w:trHeight w:val="70"/>
        </w:trPr>
        <w:tc>
          <w:tcPr>
            <w:tcW w:w="1556" w:type="dxa"/>
            <w:vMerge w:val="restart"/>
            <w:tcBorders>
              <w:top w:val="single" w:sz="4" w:space="0" w:color="auto"/>
              <w:left w:val="single" w:sz="4" w:space="0" w:color="auto"/>
              <w:right w:val="single" w:sz="4" w:space="0" w:color="auto"/>
            </w:tcBorders>
            <w:vAlign w:val="center"/>
            <w:hideMark/>
          </w:tcPr>
          <w:p w14:paraId="1F8BE40D" w14:textId="77777777" w:rsidR="00DA53E7" w:rsidRPr="00C25669" w:rsidRDefault="00DA53E7" w:rsidP="003B4802">
            <w:pPr>
              <w:pStyle w:val="TAL"/>
              <w:rPr>
                <w:rFonts w:eastAsia="SimSun"/>
              </w:rPr>
            </w:pPr>
            <w:r w:rsidRPr="00C25669">
              <w:rPr>
                <w:rFonts w:eastAsia="SimSun"/>
              </w:rPr>
              <w:t>NZP CSI-RS for CSI acquisition</w:t>
            </w:r>
          </w:p>
          <w:p w14:paraId="54B88B0F"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BA21B" w14:textId="77777777" w:rsidR="00DA53E7" w:rsidRPr="00C25669" w:rsidRDefault="00DA53E7" w:rsidP="003B480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746AF9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BF0A7" w14:textId="77777777" w:rsidR="00DA53E7" w:rsidRPr="009F46AF" w:rsidRDefault="00DA53E7" w:rsidP="003B4802">
            <w:pPr>
              <w:pStyle w:val="TAC"/>
            </w:pPr>
            <w:r w:rsidRPr="009F46AF">
              <w:rPr>
                <w:rFonts w:eastAsia="SimSun"/>
              </w:rPr>
              <w:t>Periodic</w:t>
            </w:r>
          </w:p>
        </w:tc>
      </w:tr>
      <w:tr w:rsidR="00DA53E7" w:rsidRPr="00C25669" w14:paraId="1865F2A1" w14:textId="77777777" w:rsidTr="003C3547">
        <w:trPr>
          <w:trHeight w:val="70"/>
        </w:trPr>
        <w:tc>
          <w:tcPr>
            <w:tcW w:w="1556" w:type="dxa"/>
            <w:vMerge/>
            <w:tcBorders>
              <w:left w:val="single" w:sz="4" w:space="0" w:color="auto"/>
              <w:right w:val="single" w:sz="4" w:space="0" w:color="auto"/>
            </w:tcBorders>
            <w:vAlign w:val="center"/>
          </w:tcPr>
          <w:p w14:paraId="5C4F9E7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7E8667" w14:textId="77777777" w:rsidR="00DA53E7" w:rsidRPr="00C25669" w:rsidRDefault="00DA53E7" w:rsidP="003B480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F71B7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E4D255" w14:textId="77777777" w:rsidR="00DA53E7" w:rsidRPr="009F46AF" w:rsidRDefault="00DA53E7" w:rsidP="003B4802">
            <w:pPr>
              <w:pStyle w:val="TAC"/>
              <w:rPr>
                <w:rFonts w:eastAsia="SimSun"/>
                <w:lang w:val="en-US"/>
              </w:rPr>
            </w:pPr>
            <w:r w:rsidRPr="009F46AF">
              <w:rPr>
                <w:rFonts w:eastAsia="SimSun" w:hint="eastAsia"/>
                <w:lang w:eastAsia="zh-CN"/>
              </w:rPr>
              <w:t>2</w:t>
            </w:r>
          </w:p>
        </w:tc>
      </w:tr>
      <w:tr w:rsidR="00DA53E7" w:rsidRPr="00C25669" w14:paraId="513C95FD" w14:textId="77777777" w:rsidTr="003C3547">
        <w:trPr>
          <w:trHeight w:val="70"/>
        </w:trPr>
        <w:tc>
          <w:tcPr>
            <w:tcW w:w="1556" w:type="dxa"/>
            <w:vMerge/>
            <w:tcBorders>
              <w:left w:val="single" w:sz="4" w:space="0" w:color="auto"/>
              <w:right w:val="single" w:sz="4" w:space="0" w:color="auto"/>
            </w:tcBorders>
            <w:vAlign w:val="center"/>
            <w:hideMark/>
          </w:tcPr>
          <w:p w14:paraId="1A19C59C"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BEB135" w14:textId="77777777" w:rsidR="00DA53E7" w:rsidRPr="00C25669" w:rsidRDefault="00DA53E7" w:rsidP="003B4802">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A13FA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13DE1B" w14:textId="77777777" w:rsidR="00DA53E7" w:rsidRPr="009F46AF" w:rsidRDefault="00DA53E7" w:rsidP="003B4802">
            <w:pPr>
              <w:pStyle w:val="TAC"/>
            </w:pPr>
            <w:r w:rsidRPr="009F46AF">
              <w:rPr>
                <w:rFonts w:eastAsia="SimSun"/>
              </w:rPr>
              <w:t>FD-CDM2</w:t>
            </w:r>
          </w:p>
        </w:tc>
      </w:tr>
      <w:tr w:rsidR="00DA53E7" w:rsidRPr="00C25669" w14:paraId="278C0E25" w14:textId="77777777" w:rsidTr="003C3547">
        <w:trPr>
          <w:trHeight w:val="70"/>
        </w:trPr>
        <w:tc>
          <w:tcPr>
            <w:tcW w:w="1556" w:type="dxa"/>
            <w:vMerge/>
            <w:tcBorders>
              <w:left w:val="single" w:sz="4" w:space="0" w:color="auto"/>
              <w:right w:val="single" w:sz="4" w:space="0" w:color="auto"/>
            </w:tcBorders>
            <w:vAlign w:val="center"/>
            <w:hideMark/>
          </w:tcPr>
          <w:p w14:paraId="1C52DF3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49B4FE" w14:textId="77777777" w:rsidR="00DA53E7" w:rsidRPr="00C25669" w:rsidRDefault="00DA53E7" w:rsidP="003B4802">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14BB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28459" w14:textId="77777777" w:rsidR="00DA53E7" w:rsidRPr="009F46AF" w:rsidRDefault="00DA53E7" w:rsidP="003B4802">
            <w:pPr>
              <w:pStyle w:val="TAC"/>
            </w:pPr>
            <w:r w:rsidRPr="009F46AF">
              <w:t>1</w:t>
            </w:r>
          </w:p>
        </w:tc>
      </w:tr>
      <w:tr w:rsidR="00DA53E7" w:rsidRPr="00C25669" w14:paraId="0120EB40" w14:textId="77777777" w:rsidTr="003C3547">
        <w:trPr>
          <w:trHeight w:val="70"/>
        </w:trPr>
        <w:tc>
          <w:tcPr>
            <w:tcW w:w="1556" w:type="dxa"/>
            <w:vMerge/>
            <w:tcBorders>
              <w:left w:val="single" w:sz="4" w:space="0" w:color="auto"/>
              <w:right w:val="single" w:sz="4" w:space="0" w:color="auto"/>
            </w:tcBorders>
            <w:vAlign w:val="center"/>
            <w:hideMark/>
          </w:tcPr>
          <w:p w14:paraId="430763AE" w14:textId="77777777" w:rsidR="00DA53E7" w:rsidRPr="00C25669" w:rsidRDefault="00DA53E7" w:rsidP="003B4802">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87D392" w14:textId="77777777" w:rsidR="00DA53E7" w:rsidRPr="00C25669" w:rsidRDefault="00DA53E7" w:rsidP="003B4802">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CC34D9"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43422" w14:textId="77777777" w:rsidR="00DA53E7" w:rsidRPr="009F46AF" w:rsidRDefault="00DA53E7" w:rsidP="003B4802">
            <w:pPr>
              <w:pStyle w:val="TAC"/>
            </w:pPr>
            <w:r w:rsidRPr="009F46AF">
              <w:rPr>
                <w:rFonts w:eastAsia="SimSun" w:hint="eastAsia"/>
                <w:lang w:eastAsia="zh-CN"/>
              </w:rPr>
              <w:t>Row 3,(6)</w:t>
            </w:r>
          </w:p>
        </w:tc>
      </w:tr>
      <w:tr w:rsidR="00DA53E7" w:rsidRPr="00C25669" w14:paraId="6CB0F66C" w14:textId="77777777" w:rsidTr="003C3547">
        <w:trPr>
          <w:trHeight w:val="70"/>
        </w:trPr>
        <w:tc>
          <w:tcPr>
            <w:tcW w:w="1556" w:type="dxa"/>
            <w:vMerge/>
            <w:tcBorders>
              <w:left w:val="single" w:sz="4" w:space="0" w:color="auto"/>
              <w:right w:val="single" w:sz="4" w:space="0" w:color="auto"/>
            </w:tcBorders>
            <w:vAlign w:val="center"/>
            <w:hideMark/>
          </w:tcPr>
          <w:p w14:paraId="66EDA321"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9821A0" w14:textId="77777777" w:rsidR="00DA53E7" w:rsidRPr="00C25669" w:rsidRDefault="00DA53E7" w:rsidP="003B4802">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84EC6F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35169B" w14:textId="77777777" w:rsidR="00DA53E7" w:rsidRPr="009F46AF" w:rsidRDefault="00DA53E7" w:rsidP="003B4802">
            <w:pPr>
              <w:pStyle w:val="TAC"/>
            </w:pPr>
            <w:r w:rsidRPr="009F46AF">
              <w:rPr>
                <w:rFonts w:eastAsia="SimSun" w:hint="eastAsia"/>
                <w:lang w:eastAsia="zh-CN"/>
              </w:rPr>
              <w:t>13</w:t>
            </w:r>
          </w:p>
        </w:tc>
      </w:tr>
      <w:tr w:rsidR="00DA53E7" w:rsidRPr="00C25669" w14:paraId="765E83A1" w14:textId="77777777" w:rsidTr="003C3547">
        <w:trPr>
          <w:trHeight w:val="70"/>
        </w:trPr>
        <w:tc>
          <w:tcPr>
            <w:tcW w:w="1556" w:type="dxa"/>
            <w:vMerge/>
            <w:tcBorders>
              <w:left w:val="single" w:sz="4" w:space="0" w:color="auto"/>
              <w:bottom w:val="single" w:sz="4" w:space="0" w:color="auto"/>
              <w:right w:val="single" w:sz="4" w:space="0" w:color="auto"/>
            </w:tcBorders>
            <w:vAlign w:val="center"/>
          </w:tcPr>
          <w:p w14:paraId="5BEA7D54"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D6DAB4" w14:textId="77777777" w:rsidR="00DA53E7" w:rsidRPr="00C25669" w:rsidRDefault="00DA53E7" w:rsidP="003B4802">
            <w:pPr>
              <w:pStyle w:val="TAL"/>
            </w:pPr>
            <w:r w:rsidRPr="00C25669">
              <w:rPr>
                <w:rFonts w:eastAsia="SimSun"/>
              </w:rPr>
              <w:t>NZP CSI-RS-timeConfig</w:t>
            </w:r>
          </w:p>
          <w:p w14:paraId="46910767" w14:textId="77777777" w:rsidR="00DA53E7" w:rsidRPr="00C25669" w:rsidRDefault="00DA53E7" w:rsidP="003B480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D5D65B"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D3607" w14:textId="77777777" w:rsidR="00DA53E7" w:rsidRPr="009F46AF" w:rsidRDefault="00DA53E7" w:rsidP="003B4802">
            <w:pPr>
              <w:pStyle w:val="TAC"/>
            </w:pPr>
            <w:r w:rsidRPr="009F46AF">
              <w:rPr>
                <w:rFonts w:eastAsia="SimSun" w:hint="eastAsia"/>
                <w:lang w:eastAsia="zh-CN"/>
              </w:rPr>
              <w:t>10/1</w:t>
            </w:r>
          </w:p>
        </w:tc>
      </w:tr>
      <w:tr w:rsidR="00DA53E7" w:rsidRPr="00C25669" w14:paraId="64B79E68" w14:textId="77777777" w:rsidTr="003C3547">
        <w:trPr>
          <w:trHeight w:val="70"/>
        </w:trPr>
        <w:tc>
          <w:tcPr>
            <w:tcW w:w="1556" w:type="dxa"/>
            <w:vMerge w:val="restart"/>
            <w:tcBorders>
              <w:left w:val="single" w:sz="4" w:space="0" w:color="auto"/>
              <w:right w:val="single" w:sz="4" w:space="0" w:color="auto"/>
            </w:tcBorders>
            <w:vAlign w:val="center"/>
          </w:tcPr>
          <w:p w14:paraId="22ECB692" w14:textId="77777777" w:rsidR="00DA53E7" w:rsidRPr="00C25669" w:rsidRDefault="00DA53E7" w:rsidP="003B480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E24B4E9" w14:textId="77777777" w:rsidR="00DA53E7" w:rsidRPr="00C25669" w:rsidRDefault="00DA53E7" w:rsidP="003B480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3D3F7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9672A" w14:textId="77777777" w:rsidR="00DA53E7" w:rsidRPr="009F46AF" w:rsidRDefault="00DA53E7" w:rsidP="003B4802">
            <w:pPr>
              <w:pStyle w:val="TAC"/>
              <w:rPr>
                <w:rFonts w:eastAsia="SimSun"/>
                <w:lang w:eastAsia="zh-CN"/>
              </w:rPr>
            </w:pPr>
            <w:r w:rsidRPr="009F46AF">
              <w:rPr>
                <w:rFonts w:eastAsia="SimSun" w:hint="eastAsia"/>
                <w:lang w:eastAsia="zh-CN"/>
              </w:rPr>
              <w:t>Periodic</w:t>
            </w:r>
          </w:p>
        </w:tc>
      </w:tr>
      <w:tr w:rsidR="00DA53E7" w:rsidRPr="00C25669" w14:paraId="213725F3" w14:textId="77777777" w:rsidTr="003C3547">
        <w:trPr>
          <w:trHeight w:val="70"/>
        </w:trPr>
        <w:tc>
          <w:tcPr>
            <w:tcW w:w="1556" w:type="dxa"/>
            <w:vMerge/>
            <w:tcBorders>
              <w:left w:val="single" w:sz="4" w:space="0" w:color="auto"/>
              <w:right w:val="single" w:sz="4" w:space="0" w:color="auto"/>
            </w:tcBorders>
            <w:vAlign w:val="center"/>
            <w:hideMark/>
          </w:tcPr>
          <w:p w14:paraId="7344E833"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8CE65D" w14:textId="77777777" w:rsidR="00DA53E7" w:rsidRPr="00C25669" w:rsidRDefault="00DA53E7" w:rsidP="003B480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6E3EB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6A11BC" w14:textId="77777777" w:rsidR="00DA53E7" w:rsidRPr="009F46AF" w:rsidRDefault="00DA53E7" w:rsidP="003B4802">
            <w:pPr>
              <w:pStyle w:val="TAC"/>
              <w:rPr>
                <w:rFonts w:eastAsia="SimSun"/>
                <w:lang w:eastAsia="zh-CN"/>
              </w:rPr>
            </w:pPr>
            <w:r w:rsidRPr="009F46AF">
              <w:rPr>
                <w:rFonts w:eastAsia="SimSun" w:hint="eastAsia"/>
                <w:lang w:eastAsia="zh-CN"/>
              </w:rPr>
              <w:t>0</w:t>
            </w:r>
          </w:p>
        </w:tc>
      </w:tr>
      <w:tr w:rsidR="00DA53E7" w:rsidRPr="00C25669" w14:paraId="2DF849D0" w14:textId="77777777" w:rsidTr="003C3547">
        <w:trPr>
          <w:trHeight w:val="70"/>
        </w:trPr>
        <w:tc>
          <w:tcPr>
            <w:tcW w:w="1556" w:type="dxa"/>
            <w:vMerge/>
            <w:tcBorders>
              <w:left w:val="single" w:sz="4" w:space="0" w:color="auto"/>
              <w:right w:val="single" w:sz="4" w:space="0" w:color="auto"/>
            </w:tcBorders>
            <w:vAlign w:val="center"/>
            <w:hideMark/>
          </w:tcPr>
          <w:p w14:paraId="5BB7AE26"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0BD99" w14:textId="77777777" w:rsidR="00DA53E7" w:rsidRPr="00CD6258" w:rsidRDefault="00DA53E7" w:rsidP="003B4802">
            <w:pPr>
              <w:pStyle w:val="TAL"/>
              <w:rPr>
                <w:rFonts w:eastAsia="SimSun"/>
                <w:lang w:val="de-DE"/>
              </w:rPr>
            </w:pPr>
            <w:r w:rsidRPr="00CD6258">
              <w:rPr>
                <w:rFonts w:eastAsia="SimSun"/>
                <w:lang w:val="de-DE"/>
              </w:rPr>
              <w:t>CSI-IM Resource Mapping</w:t>
            </w:r>
          </w:p>
          <w:p w14:paraId="21966F99" w14:textId="77777777" w:rsidR="00DA53E7" w:rsidRPr="00CD6258" w:rsidRDefault="00DA53E7" w:rsidP="003B4802">
            <w:pPr>
              <w:pStyle w:val="TAL"/>
              <w:rPr>
                <w:lang w:val="de-DE"/>
              </w:rPr>
            </w:pPr>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p>
          <w:p w14:paraId="23441255" w14:textId="77777777" w:rsidR="00DA53E7" w:rsidRPr="00CD6258" w:rsidRDefault="00DA53E7" w:rsidP="003B4802">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58000E1" w14:textId="77777777" w:rsidR="00DA53E7" w:rsidRPr="00CD6258" w:rsidRDefault="00DA53E7" w:rsidP="003B4802">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E5B7B" w14:textId="77777777" w:rsidR="00DA53E7" w:rsidRPr="009F46AF" w:rsidRDefault="00DA53E7" w:rsidP="003B4802">
            <w:pPr>
              <w:pStyle w:val="TAC"/>
            </w:pPr>
            <w:r w:rsidRPr="009F46AF">
              <w:t>(</w:t>
            </w:r>
            <w:r w:rsidRPr="009F46AF">
              <w:rPr>
                <w:rFonts w:eastAsia="SimSun" w:hint="eastAsia"/>
                <w:lang w:eastAsia="zh-CN"/>
              </w:rPr>
              <w:t>4</w:t>
            </w:r>
            <w:r w:rsidRPr="009F46AF">
              <w:t xml:space="preserve">, </w:t>
            </w:r>
            <w:r w:rsidRPr="009F46AF">
              <w:rPr>
                <w:rFonts w:eastAsia="SimSun" w:hint="eastAsia"/>
                <w:lang w:eastAsia="zh-CN"/>
              </w:rPr>
              <w:t>9</w:t>
            </w:r>
            <w:r w:rsidRPr="009F46AF">
              <w:t>)</w:t>
            </w:r>
          </w:p>
        </w:tc>
      </w:tr>
      <w:tr w:rsidR="00DA53E7" w:rsidRPr="00C25669" w14:paraId="34F91811" w14:textId="77777777" w:rsidTr="003C3547">
        <w:trPr>
          <w:trHeight w:val="70"/>
        </w:trPr>
        <w:tc>
          <w:tcPr>
            <w:tcW w:w="1556" w:type="dxa"/>
            <w:vMerge/>
            <w:tcBorders>
              <w:left w:val="single" w:sz="4" w:space="0" w:color="auto"/>
              <w:bottom w:val="single" w:sz="4" w:space="0" w:color="auto"/>
              <w:right w:val="single" w:sz="4" w:space="0" w:color="auto"/>
            </w:tcBorders>
            <w:vAlign w:val="center"/>
            <w:hideMark/>
          </w:tcPr>
          <w:p w14:paraId="29347905" w14:textId="77777777" w:rsidR="00DA53E7" w:rsidRPr="00C25669" w:rsidRDefault="00DA53E7" w:rsidP="003B480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138118" w14:textId="77777777" w:rsidR="00DA53E7" w:rsidRPr="00C25669" w:rsidRDefault="00DA53E7" w:rsidP="003B4802">
            <w:pPr>
              <w:pStyle w:val="TAL"/>
            </w:pPr>
            <w:r w:rsidRPr="00C25669">
              <w:rPr>
                <w:rFonts w:eastAsia="SimSun"/>
              </w:rPr>
              <w:t>CSI-IM timeConfig</w:t>
            </w:r>
          </w:p>
          <w:p w14:paraId="504C4C1C" w14:textId="77777777" w:rsidR="00DA53E7" w:rsidRPr="00C25669" w:rsidRDefault="00DA53E7" w:rsidP="003B480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10B893"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5902F" w14:textId="77777777" w:rsidR="00DA53E7" w:rsidRPr="009F46AF" w:rsidRDefault="00DA53E7" w:rsidP="003B4802">
            <w:pPr>
              <w:pStyle w:val="TAC"/>
              <w:rPr>
                <w:rFonts w:eastAsia="SimSun"/>
                <w:lang w:eastAsia="zh-CN"/>
              </w:rPr>
            </w:pPr>
            <w:r w:rsidRPr="009F46AF">
              <w:rPr>
                <w:rFonts w:eastAsia="SimSun" w:hint="eastAsia"/>
                <w:lang w:eastAsia="zh-CN"/>
              </w:rPr>
              <w:t>10/</w:t>
            </w:r>
            <w:r w:rsidRPr="009F46AF">
              <w:rPr>
                <w:rFonts w:eastAsia="SimSun"/>
                <w:lang w:eastAsia="zh-CN"/>
              </w:rPr>
              <w:t>1</w:t>
            </w:r>
          </w:p>
        </w:tc>
      </w:tr>
      <w:tr w:rsidR="00DA53E7" w:rsidRPr="00C25669" w14:paraId="2E6EC2A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D1878" w14:textId="77777777" w:rsidR="00DA53E7" w:rsidRPr="00C25669" w:rsidRDefault="00DA53E7" w:rsidP="003B480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E409AB3"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B761B" w14:textId="77777777" w:rsidR="00DA53E7" w:rsidRPr="009F46AF" w:rsidRDefault="00DA53E7" w:rsidP="003B4802">
            <w:pPr>
              <w:pStyle w:val="TAC"/>
            </w:pPr>
            <w:r w:rsidRPr="009F46AF">
              <w:rPr>
                <w:rFonts w:eastAsia="SimSun"/>
              </w:rPr>
              <w:t>Periodic</w:t>
            </w:r>
          </w:p>
        </w:tc>
      </w:tr>
      <w:tr w:rsidR="00DA53E7" w:rsidRPr="00C25669" w14:paraId="1B0EE36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F2AA8" w14:textId="77777777" w:rsidR="00DA53E7" w:rsidRPr="00C25669" w:rsidRDefault="00DA53E7" w:rsidP="003B480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E8457A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2AB35" w14:textId="77777777" w:rsidR="00DA53E7" w:rsidRPr="009F46AF" w:rsidRDefault="00DA53E7" w:rsidP="003B4802">
            <w:pPr>
              <w:pStyle w:val="TAC"/>
              <w:rPr>
                <w:rFonts w:eastAsia="SimSun"/>
                <w:lang w:eastAsia="zh-CN"/>
              </w:rPr>
            </w:pPr>
            <w:r w:rsidRPr="009F46AF">
              <w:t xml:space="preserve">Table </w:t>
            </w:r>
            <w:r w:rsidRPr="009F46AF">
              <w:rPr>
                <w:rFonts w:eastAsia="SimSun"/>
                <w:lang w:eastAsia="zh-CN"/>
              </w:rPr>
              <w:t>1</w:t>
            </w:r>
          </w:p>
        </w:tc>
      </w:tr>
      <w:tr w:rsidR="00DA53E7" w:rsidRPr="00C25669" w14:paraId="78C6347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3797E7" w14:textId="77777777" w:rsidR="00DA53E7" w:rsidRPr="00C25669" w:rsidRDefault="00DA53E7" w:rsidP="003B480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0CB4172"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AAC05" w14:textId="77777777" w:rsidR="00DA53E7" w:rsidRPr="009F46AF" w:rsidRDefault="00DA53E7" w:rsidP="003B4802">
            <w:pPr>
              <w:pStyle w:val="TAC"/>
            </w:pPr>
            <w:r w:rsidRPr="009F46AF">
              <w:rPr>
                <w:rFonts w:eastAsia="SimSun"/>
              </w:rPr>
              <w:t>cri-RI-PMI-CQI</w:t>
            </w:r>
          </w:p>
        </w:tc>
      </w:tr>
      <w:tr w:rsidR="00DA53E7" w:rsidRPr="00C25669" w14:paraId="4EDB63CF"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D70AB3" w14:textId="77777777" w:rsidR="00DA53E7" w:rsidRPr="00C25669" w:rsidRDefault="00DA53E7" w:rsidP="003B480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C256A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35EDF" w14:textId="77777777" w:rsidR="00DA53E7" w:rsidRPr="009F46AF" w:rsidRDefault="00DA53E7" w:rsidP="003B4802">
            <w:pPr>
              <w:pStyle w:val="TAC"/>
            </w:pPr>
            <w:r w:rsidRPr="009F46AF">
              <w:rPr>
                <w:rFonts w:eastAsia="SimSun"/>
              </w:rPr>
              <w:t>Not configured</w:t>
            </w:r>
          </w:p>
        </w:tc>
      </w:tr>
      <w:tr w:rsidR="00DA53E7" w:rsidRPr="00C25669" w14:paraId="12A52BFE"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90CB06" w14:textId="77777777" w:rsidR="00DA53E7" w:rsidRPr="00C25669" w:rsidRDefault="00DA53E7" w:rsidP="003B480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C9825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992ECC" w14:textId="77777777" w:rsidR="00DA53E7" w:rsidRPr="009F46AF" w:rsidRDefault="00DA53E7" w:rsidP="003B4802">
            <w:pPr>
              <w:pStyle w:val="TAC"/>
            </w:pPr>
            <w:r w:rsidRPr="009F46AF">
              <w:rPr>
                <w:rFonts w:eastAsia="SimSun"/>
              </w:rPr>
              <w:t>Not configured</w:t>
            </w:r>
          </w:p>
        </w:tc>
      </w:tr>
      <w:tr w:rsidR="00DA53E7" w:rsidRPr="00C25669" w14:paraId="41DE868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5679E" w14:textId="77777777" w:rsidR="00DA53E7" w:rsidRPr="00C25669" w:rsidRDefault="00DA53E7" w:rsidP="003B480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FB50904"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7B884" w14:textId="77777777" w:rsidR="00DA53E7" w:rsidRPr="009F46AF" w:rsidRDefault="00DA53E7" w:rsidP="003B4802">
            <w:pPr>
              <w:pStyle w:val="TAC"/>
            </w:pPr>
            <w:r w:rsidRPr="009F46AF">
              <w:rPr>
                <w:rFonts w:eastAsia="SimSun"/>
                <w:lang w:val="en-US"/>
              </w:rPr>
              <w:t>Wide</w:t>
            </w:r>
            <w:r w:rsidRPr="009F46AF">
              <w:rPr>
                <w:rFonts w:eastAsia="SimSun"/>
              </w:rPr>
              <w:t>band</w:t>
            </w:r>
          </w:p>
        </w:tc>
      </w:tr>
      <w:tr w:rsidR="00DA53E7" w:rsidRPr="00C25669" w14:paraId="77A56F28"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DBDC70" w14:textId="77777777" w:rsidR="00DA53E7" w:rsidRPr="00C25669" w:rsidRDefault="00DA53E7" w:rsidP="003B480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DA45DAC"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AA770A" w14:textId="77777777" w:rsidR="00DA53E7" w:rsidRPr="009F46AF" w:rsidRDefault="00DA53E7" w:rsidP="003B4802">
            <w:pPr>
              <w:pStyle w:val="TAC"/>
            </w:pPr>
            <w:r w:rsidRPr="009F46AF">
              <w:rPr>
                <w:rFonts w:eastAsia="SimSun"/>
              </w:rPr>
              <w:t>Wideband</w:t>
            </w:r>
          </w:p>
        </w:tc>
      </w:tr>
      <w:tr w:rsidR="00DA53E7" w:rsidRPr="00C25669" w14:paraId="2BFC3EBA"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63809" w14:textId="77777777" w:rsidR="00DA53E7" w:rsidRPr="00C25669" w:rsidRDefault="00DA53E7" w:rsidP="003B480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3C07754" w14:textId="77777777" w:rsidR="00DA53E7" w:rsidRPr="00C25669" w:rsidRDefault="00DA53E7" w:rsidP="003B4802">
            <w:pPr>
              <w:pStyle w:val="TAC"/>
            </w:pPr>
            <w:r w:rsidRPr="00C25669">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EA4FD" w14:textId="5BAD400F" w:rsidR="00DA53E7" w:rsidRPr="009F46AF" w:rsidRDefault="00EC7128" w:rsidP="003B4802">
            <w:pPr>
              <w:pStyle w:val="TAC"/>
            </w:pPr>
            <w:r>
              <w:rPr>
                <w:lang w:eastAsia="zh-CN"/>
              </w:rPr>
              <w:t>8</w:t>
            </w:r>
          </w:p>
        </w:tc>
      </w:tr>
      <w:tr w:rsidR="00DA53E7" w:rsidRPr="00C25669" w14:paraId="42CD353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FF1D9F" w14:textId="77777777" w:rsidR="00DA53E7" w:rsidRPr="00C25669" w:rsidRDefault="00DA53E7" w:rsidP="003B480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4200B25"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584EA0" w14:textId="77777777" w:rsidR="00DA53E7" w:rsidRPr="009F46AF" w:rsidDel="0020434D" w:rsidRDefault="00DA53E7" w:rsidP="003B4802">
            <w:pPr>
              <w:pStyle w:val="TAC"/>
            </w:pPr>
            <w:r w:rsidRPr="009F46AF">
              <w:t>1111111</w:t>
            </w:r>
          </w:p>
        </w:tc>
      </w:tr>
      <w:tr w:rsidR="00DA53E7" w:rsidRPr="00C25669" w14:paraId="7A5423B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EE701" w14:textId="77777777" w:rsidR="00DA53E7" w:rsidRPr="00C25669" w:rsidRDefault="00DA53E7" w:rsidP="003B480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70E669" w14:textId="77777777" w:rsidR="00DA53E7" w:rsidRPr="00C25669" w:rsidRDefault="00DA53E7" w:rsidP="003B4802">
            <w:pPr>
              <w:pStyle w:val="TAC"/>
            </w:pPr>
            <w:r w:rsidRPr="00C25669">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403D8" w14:textId="77777777" w:rsidR="00DA53E7" w:rsidRPr="009F46AF" w:rsidRDefault="00DA53E7" w:rsidP="003B4802">
            <w:pPr>
              <w:pStyle w:val="TAC"/>
            </w:pPr>
            <w:r w:rsidRPr="009F46AF">
              <w:rPr>
                <w:rFonts w:eastAsia="SimSun" w:hint="eastAsia"/>
                <w:lang w:eastAsia="zh-CN"/>
              </w:rPr>
              <w:t>10</w:t>
            </w:r>
            <w:r w:rsidRPr="009F46AF">
              <w:t>/9</w:t>
            </w:r>
          </w:p>
        </w:tc>
      </w:tr>
      <w:tr w:rsidR="00DA53E7" w:rsidRPr="00C25669" w14:paraId="474B89A4"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EA7224" w14:textId="77777777" w:rsidR="00DA53E7" w:rsidRPr="00C25669" w:rsidRDefault="00DA53E7" w:rsidP="003B480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2976B8"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BC27B1" w14:textId="77777777" w:rsidR="00DA53E7" w:rsidRPr="009F46AF" w:rsidRDefault="00DA53E7" w:rsidP="003B4802">
            <w:pPr>
              <w:pStyle w:val="TAC"/>
            </w:pPr>
            <w:r w:rsidRPr="009F46AF">
              <w:rPr>
                <w:rFonts w:eastAsia="SimSun"/>
              </w:rPr>
              <w:t>Not configured</w:t>
            </w:r>
          </w:p>
        </w:tc>
      </w:tr>
      <w:tr w:rsidR="00DA53E7" w:rsidRPr="00C25669" w14:paraId="66F4FB34" w14:textId="77777777" w:rsidTr="003C354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7EC3856" w14:textId="77777777" w:rsidR="00DA53E7" w:rsidRPr="00C25669" w:rsidRDefault="00DA53E7" w:rsidP="003B480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3A1A53" w14:textId="77777777" w:rsidR="00DA53E7" w:rsidRPr="00C25669" w:rsidRDefault="00DA53E7" w:rsidP="003B480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C10CF3F"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B8FB6" w14:textId="77777777" w:rsidR="00DA53E7" w:rsidRPr="009F46AF" w:rsidRDefault="00DA53E7" w:rsidP="003B4802">
            <w:pPr>
              <w:pStyle w:val="TAC"/>
            </w:pPr>
            <w:r w:rsidRPr="009F46AF">
              <w:rPr>
                <w:rFonts w:eastAsia="SimSun"/>
              </w:rPr>
              <w:t>typeI-SinglePanel</w:t>
            </w:r>
          </w:p>
        </w:tc>
      </w:tr>
      <w:tr w:rsidR="00DA53E7" w:rsidRPr="00C25669" w14:paraId="1912745A" w14:textId="77777777" w:rsidTr="003C3547">
        <w:trPr>
          <w:trHeight w:val="70"/>
        </w:trPr>
        <w:tc>
          <w:tcPr>
            <w:tcW w:w="1648" w:type="dxa"/>
            <w:gridSpan w:val="2"/>
            <w:tcBorders>
              <w:top w:val="nil"/>
              <w:left w:val="single" w:sz="4" w:space="0" w:color="auto"/>
              <w:bottom w:val="nil"/>
              <w:right w:val="single" w:sz="4" w:space="0" w:color="auto"/>
            </w:tcBorders>
            <w:hideMark/>
          </w:tcPr>
          <w:p w14:paraId="5F55DBAC"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7BD930E5" w14:textId="77777777" w:rsidR="00DA53E7" w:rsidRPr="00C25669" w:rsidRDefault="00DA53E7" w:rsidP="003B480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635B21B"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FEABD2" w14:textId="77777777" w:rsidR="00DA53E7" w:rsidRPr="009F46AF" w:rsidRDefault="00DA53E7" w:rsidP="003B4802">
            <w:pPr>
              <w:pStyle w:val="TAC"/>
            </w:pPr>
            <w:r w:rsidRPr="009F46AF">
              <w:t>1</w:t>
            </w:r>
          </w:p>
        </w:tc>
      </w:tr>
      <w:tr w:rsidR="00DA53E7" w:rsidRPr="00C25669" w14:paraId="0D1E2989" w14:textId="77777777" w:rsidTr="003C3547">
        <w:trPr>
          <w:trHeight w:val="70"/>
        </w:trPr>
        <w:tc>
          <w:tcPr>
            <w:tcW w:w="1648" w:type="dxa"/>
            <w:gridSpan w:val="2"/>
            <w:tcBorders>
              <w:top w:val="nil"/>
              <w:left w:val="single" w:sz="4" w:space="0" w:color="auto"/>
              <w:bottom w:val="nil"/>
              <w:right w:val="single" w:sz="4" w:space="0" w:color="auto"/>
            </w:tcBorders>
            <w:hideMark/>
          </w:tcPr>
          <w:p w14:paraId="74066B19"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35478615" w14:textId="77777777" w:rsidR="00DA53E7" w:rsidRPr="00C25669" w:rsidRDefault="00DA53E7" w:rsidP="003B480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3EFB1F7"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B1E81" w14:textId="77777777" w:rsidR="00DA53E7" w:rsidRPr="009F46AF" w:rsidRDefault="00DA53E7" w:rsidP="003B4802">
            <w:pPr>
              <w:pStyle w:val="TAC"/>
            </w:pPr>
            <w:r w:rsidRPr="009F46AF">
              <w:rPr>
                <w:rFonts w:eastAsia="SimSun"/>
              </w:rPr>
              <w:t>Not configured</w:t>
            </w:r>
          </w:p>
        </w:tc>
      </w:tr>
      <w:tr w:rsidR="00DA53E7" w:rsidRPr="00C25669" w14:paraId="056ECF02" w14:textId="77777777" w:rsidTr="003C3547">
        <w:trPr>
          <w:trHeight w:val="70"/>
        </w:trPr>
        <w:tc>
          <w:tcPr>
            <w:tcW w:w="1648" w:type="dxa"/>
            <w:gridSpan w:val="2"/>
            <w:tcBorders>
              <w:top w:val="nil"/>
              <w:left w:val="single" w:sz="4" w:space="0" w:color="auto"/>
              <w:bottom w:val="nil"/>
              <w:right w:val="single" w:sz="4" w:space="0" w:color="auto"/>
            </w:tcBorders>
            <w:hideMark/>
          </w:tcPr>
          <w:p w14:paraId="592C2B2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0E818FAE" w14:textId="77777777" w:rsidR="00DA53E7" w:rsidRPr="00C25669" w:rsidRDefault="00DA53E7" w:rsidP="003B480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B71C561"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DD26E" w14:textId="77777777" w:rsidR="00DA53E7" w:rsidRPr="009F46AF" w:rsidRDefault="00DA53E7" w:rsidP="003B4802">
            <w:pPr>
              <w:pStyle w:val="TAC"/>
            </w:pPr>
            <w:r w:rsidRPr="009F46AF">
              <w:t>010000</w:t>
            </w:r>
          </w:p>
        </w:tc>
      </w:tr>
      <w:tr w:rsidR="00DA53E7" w:rsidRPr="00C25669" w14:paraId="7EBFF037" w14:textId="77777777" w:rsidTr="003C3547">
        <w:trPr>
          <w:trHeight w:val="70"/>
        </w:trPr>
        <w:tc>
          <w:tcPr>
            <w:tcW w:w="1648" w:type="dxa"/>
            <w:gridSpan w:val="2"/>
            <w:tcBorders>
              <w:top w:val="nil"/>
              <w:left w:val="single" w:sz="4" w:space="0" w:color="auto"/>
              <w:bottom w:val="single" w:sz="4" w:space="0" w:color="auto"/>
              <w:right w:val="single" w:sz="4" w:space="0" w:color="auto"/>
            </w:tcBorders>
          </w:tcPr>
          <w:p w14:paraId="07083BBF" w14:textId="77777777" w:rsidR="00DA53E7" w:rsidRPr="00C25669" w:rsidRDefault="00DA53E7" w:rsidP="003B4802">
            <w:pPr>
              <w:pStyle w:val="TAL"/>
            </w:pPr>
          </w:p>
        </w:tc>
        <w:tc>
          <w:tcPr>
            <w:tcW w:w="3091" w:type="dxa"/>
            <w:tcBorders>
              <w:top w:val="single" w:sz="4" w:space="0" w:color="auto"/>
              <w:left w:val="single" w:sz="4" w:space="0" w:color="auto"/>
              <w:bottom w:val="single" w:sz="4" w:space="0" w:color="auto"/>
              <w:right w:val="single" w:sz="4" w:space="0" w:color="auto"/>
            </w:tcBorders>
          </w:tcPr>
          <w:p w14:paraId="61E8D4D1" w14:textId="77777777" w:rsidR="00DA53E7" w:rsidRPr="00C25669" w:rsidRDefault="00DA53E7" w:rsidP="003B480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C394C3D"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E92BA" w14:textId="77777777" w:rsidR="00DA53E7" w:rsidRPr="009F46AF" w:rsidRDefault="00DA53E7" w:rsidP="003B4802">
            <w:pPr>
              <w:pStyle w:val="TAC"/>
            </w:pPr>
            <w:r w:rsidRPr="009F46AF">
              <w:t>N/A</w:t>
            </w:r>
          </w:p>
        </w:tc>
      </w:tr>
      <w:tr w:rsidR="00DA53E7" w:rsidRPr="00C25669" w14:paraId="296BE72D"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46F578E" w14:textId="77777777" w:rsidR="00DA53E7" w:rsidRPr="00C25669" w:rsidRDefault="00DA53E7" w:rsidP="003B480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E7EB9E0"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DB7AB" w14:textId="77777777" w:rsidR="00DA53E7" w:rsidRPr="009F46AF" w:rsidRDefault="00DA53E7" w:rsidP="003B4802">
            <w:pPr>
              <w:pStyle w:val="TAC"/>
            </w:pPr>
            <w:r w:rsidRPr="009F46AF">
              <w:rPr>
                <w:rFonts w:eastAsia="SimSun"/>
                <w:lang w:eastAsia="zh-CN"/>
              </w:rPr>
              <w:t>PUCCH</w:t>
            </w:r>
          </w:p>
        </w:tc>
      </w:tr>
      <w:tr w:rsidR="00DA53E7" w:rsidRPr="00C25669" w14:paraId="472B79A3"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906AD6" w14:textId="77777777" w:rsidR="00DA53E7" w:rsidRPr="00C25669" w:rsidRDefault="00DA53E7" w:rsidP="003B480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F6424" w14:textId="77777777" w:rsidR="00DA53E7" w:rsidRPr="00C25669" w:rsidRDefault="00DA53E7" w:rsidP="003B4802">
            <w:pPr>
              <w:pStyle w:val="TAC"/>
            </w:pPr>
            <w:r w:rsidRPr="00C25669">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18F19" w14:textId="207F5E76" w:rsidR="00DA53E7" w:rsidRPr="009F46AF" w:rsidRDefault="00EC7128" w:rsidP="003B4802">
            <w:pPr>
              <w:pStyle w:val="TAC"/>
              <w:rPr>
                <w:rFonts w:eastAsia="SimSun"/>
                <w:lang w:eastAsia="zh-CN"/>
              </w:rPr>
            </w:pPr>
            <w:r>
              <w:rPr>
                <w:rFonts w:eastAsia="SimSun"/>
                <w:lang w:eastAsia="zh-CN"/>
              </w:rPr>
              <w:t>9.5</w:t>
            </w:r>
          </w:p>
        </w:tc>
      </w:tr>
      <w:tr w:rsidR="00DA53E7" w:rsidRPr="00C25669" w14:paraId="02603857"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E64DF6" w14:textId="77777777" w:rsidR="00DA53E7" w:rsidRPr="00C25669" w:rsidRDefault="00DA53E7" w:rsidP="003B480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349B7D9" w14:textId="77777777" w:rsidR="00DA53E7" w:rsidRPr="00C25669" w:rsidRDefault="00DA53E7" w:rsidP="003B4802">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EE5BB" w14:textId="77777777" w:rsidR="00DA53E7" w:rsidRPr="009F46AF" w:rsidRDefault="00DA53E7" w:rsidP="003B4802">
            <w:pPr>
              <w:pStyle w:val="TAC"/>
            </w:pPr>
            <w:r w:rsidRPr="009F46AF">
              <w:t>1</w:t>
            </w:r>
          </w:p>
        </w:tc>
      </w:tr>
      <w:tr w:rsidR="00DA53E7" w:rsidRPr="00C25669" w14:paraId="75BCA5AC" w14:textId="77777777" w:rsidTr="003C354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E0965" w14:textId="77777777" w:rsidR="00DA53E7" w:rsidRPr="00C25669" w:rsidRDefault="00DA53E7" w:rsidP="003B480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29B2C7A" w14:textId="77777777" w:rsidR="00DA53E7" w:rsidRPr="00C25669" w:rsidRDefault="00DA53E7" w:rsidP="003B4802">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62B6C" w14:textId="6789FC7E" w:rsidR="00DA53E7" w:rsidRPr="009F46AF" w:rsidRDefault="00DA53E7" w:rsidP="003B4802">
            <w:pPr>
              <w:pStyle w:val="TAC"/>
            </w:pPr>
            <w:r w:rsidRPr="009F46AF">
              <w:rPr>
                <w:rFonts w:eastAsia="SimSun"/>
                <w:lang w:eastAsia="zh-CN"/>
              </w:rPr>
              <w:t>As specified in Table A.4-1, TBS.1-</w:t>
            </w:r>
            <w:r>
              <w:rPr>
                <w:rFonts w:eastAsia="SimSun"/>
                <w:lang w:eastAsia="zh-CN"/>
              </w:rPr>
              <w:t>6</w:t>
            </w:r>
          </w:p>
        </w:tc>
      </w:tr>
    </w:tbl>
    <w:p w14:paraId="00F2FF1E" w14:textId="77777777" w:rsidR="00DA53E7" w:rsidRDefault="00DA53E7" w:rsidP="00C00A15">
      <w:pPr>
        <w:rPr>
          <w:lang w:eastAsia="zh-CN"/>
        </w:rPr>
      </w:pPr>
    </w:p>
    <w:p w14:paraId="6D71C69F" w14:textId="3FE1CC12" w:rsidR="005B3300" w:rsidRPr="00C25669" w:rsidRDefault="005B3300" w:rsidP="005B3300">
      <w:pPr>
        <w:pStyle w:val="Heading5"/>
        <w:rPr>
          <w:lang w:eastAsia="zh-CN"/>
        </w:rPr>
      </w:pPr>
      <w:bookmarkStart w:id="628" w:name="_Toc106543315"/>
      <w:bookmarkStart w:id="629" w:name="_Toc106737413"/>
      <w:bookmarkStart w:id="630" w:name="_Toc107233180"/>
      <w:bookmarkStart w:id="631" w:name="_Toc107234776"/>
      <w:bookmarkStart w:id="632" w:name="_Toc107419746"/>
      <w:bookmarkStart w:id="633" w:name="_Toc107477042"/>
      <w:bookmarkStart w:id="634" w:name="_Toc114565890"/>
      <w:bookmarkStart w:id="635" w:name="_Toc123936198"/>
      <w:bookmarkStart w:id="636" w:name="_Toc124377213"/>
      <w:r w:rsidRPr="00C25669">
        <w:rPr>
          <w:rFonts w:hint="eastAsia"/>
          <w:lang w:eastAsia="zh-CN"/>
        </w:rPr>
        <w:lastRenderedPageBreak/>
        <w:t>6.2.2.2.2</w:t>
      </w:r>
      <w:r w:rsidRPr="00C25669">
        <w:rPr>
          <w:rFonts w:hint="eastAsia"/>
          <w:lang w:eastAsia="zh-CN"/>
        </w:rPr>
        <w:tab/>
        <w:t>CQI reporting under fading conditions</w:t>
      </w:r>
      <w:bookmarkEnd w:id="595"/>
      <w:bookmarkEnd w:id="596"/>
      <w:bookmarkEnd w:id="597"/>
      <w:bookmarkEnd w:id="598"/>
      <w:bookmarkEnd w:id="599"/>
      <w:bookmarkEnd w:id="600"/>
      <w:bookmarkEnd w:id="601"/>
      <w:bookmarkEnd w:id="602"/>
      <w:bookmarkEnd w:id="603"/>
      <w:bookmarkEnd w:id="604"/>
      <w:bookmarkEnd w:id="611"/>
      <w:bookmarkEnd w:id="612"/>
      <w:bookmarkEnd w:id="613"/>
      <w:bookmarkEnd w:id="614"/>
      <w:bookmarkEnd w:id="615"/>
      <w:bookmarkEnd w:id="616"/>
      <w:bookmarkEnd w:id="617"/>
      <w:bookmarkEnd w:id="618"/>
      <w:bookmarkEnd w:id="628"/>
      <w:bookmarkEnd w:id="629"/>
      <w:bookmarkEnd w:id="630"/>
      <w:bookmarkEnd w:id="631"/>
      <w:bookmarkEnd w:id="632"/>
      <w:bookmarkEnd w:id="633"/>
      <w:bookmarkEnd w:id="634"/>
      <w:bookmarkEnd w:id="635"/>
      <w:bookmarkEnd w:id="636"/>
    </w:p>
    <w:p w14:paraId="40DDA0B2" w14:textId="77777777" w:rsidR="005B3300" w:rsidRPr="00C25669" w:rsidRDefault="005B3300" w:rsidP="002462FA">
      <w:pPr>
        <w:pStyle w:val="Heading6"/>
      </w:pPr>
      <w:bookmarkStart w:id="637" w:name="_Toc107234777"/>
      <w:bookmarkStart w:id="638" w:name="_Toc107419747"/>
      <w:bookmarkStart w:id="639" w:name="_Toc107477043"/>
      <w:bookmarkStart w:id="640" w:name="_Toc114565891"/>
      <w:bookmarkStart w:id="641" w:name="_Toc123936199"/>
      <w:bookmarkStart w:id="642" w:name="_Toc124377214"/>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bookmarkEnd w:id="637"/>
      <w:bookmarkEnd w:id="638"/>
      <w:bookmarkEnd w:id="639"/>
      <w:bookmarkEnd w:id="640"/>
      <w:bookmarkEnd w:id="641"/>
      <w:bookmarkEnd w:id="642"/>
    </w:p>
    <w:p w14:paraId="116AABE7"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4516B3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028B4D4A"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3520D2B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14:paraId="4740B796"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14:paraId="18CFBE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74D39E42" w14:textId="77777777"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19506F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6B43E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8235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0FE2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86297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70C24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CC9D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0B40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7BA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C2011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A1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64AB3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0EC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0F3BF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93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F6520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8D18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D5EFE5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00A9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E6AC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79C2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0CA3E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50AFA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6F04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8709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0BAA3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7E63BA1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2E314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14:paraId="11C229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9A1F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BAE6A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0809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5400C33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CB5E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507F9D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940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14:paraId="5D5314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07D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231AEA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6DC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14:paraId="7ECE0FA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4ED7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A838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CE8D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14:paraId="44703275"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23B10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6F06E6D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D1A8E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49A31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3CA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1C8EB" w14:textId="77777777" w:rsidTr="000811C5">
        <w:trPr>
          <w:trHeight w:val="70"/>
        </w:trPr>
        <w:tc>
          <w:tcPr>
            <w:tcW w:w="1556" w:type="dxa"/>
            <w:vMerge/>
            <w:tcBorders>
              <w:left w:val="single" w:sz="4" w:space="0" w:color="auto"/>
              <w:right w:val="single" w:sz="4" w:space="0" w:color="auto"/>
            </w:tcBorders>
            <w:vAlign w:val="center"/>
            <w:hideMark/>
          </w:tcPr>
          <w:p w14:paraId="1F4C94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DBD03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CEBA9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4E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CE62D16" w14:textId="77777777" w:rsidTr="000811C5">
        <w:trPr>
          <w:trHeight w:val="70"/>
        </w:trPr>
        <w:tc>
          <w:tcPr>
            <w:tcW w:w="1556" w:type="dxa"/>
            <w:vMerge/>
            <w:tcBorders>
              <w:left w:val="single" w:sz="4" w:space="0" w:color="auto"/>
              <w:right w:val="single" w:sz="4" w:space="0" w:color="auto"/>
            </w:tcBorders>
            <w:vAlign w:val="center"/>
            <w:hideMark/>
          </w:tcPr>
          <w:p w14:paraId="33A5B0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7A4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E518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EEA2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BCE9252" w14:textId="77777777" w:rsidTr="000811C5">
        <w:trPr>
          <w:trHeight w:val="70"/>
        </w:trPr>
        <w:tc>
          <w:tcPr>
            <w:tcW w:w="1556" w:type="dxa"/>
            <w:vMerge/>
            <w:tcBorders>
              <w:left w:val="single" w:sz="4" w:space="0" w:color="auto"/>
              <w:right w:val="single" w:sz="4" w:space="0" w:color="auto"/>
            </w:tcBorders>
            <w:vAlign w:val="center"/>
            <w:hideMark/>
          </w:tcPr>
          <w:p w14:paraId="055C8B9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632D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9C4B4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E60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738381" w14:textId="77777777" w:rsidTr="000811C5">
        <w:trPr>
          <w:trHeight w:val="70"/>
        </w:trPr>
        <w:tc>
          <w:tcPr>
            <w:tcW w:w="1556" w:type="dxa"/>
            <w:vMerge/>
            <w:tcBorders>
              <w:left w:val="single" w:sz="4" w:space="0" w:color="auto"/>
              <w:right w:val="single" w:sz="4" w:space="0" w:color="auto"/>
            </w:tcBorders>
            <w:vAlign w:val="center"/>
            <w:hideMark/>
          </w:tcPr>
          <w:p w14:paraId="1ED03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5915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59324C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DA0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2E046A" w14:textId="77777777" w:rsidTr="000811C5">
        <w:trPr>
          <w:trHeight w:val="70"/>
        </w:trPr>
        <w:tc>
          <w:tcPr>
            <w:tcW w:w="1556" w:type="dxa"/>
            <w:vMerge/>
            <w:tcBorders>
              <w:left w:val="single" w:sz="4" w:space="0" w:color="auto"/>
              <w:right w:val="single" w:sz="4" w:space="0" w:color="auto"/>
            </w:tcBorders>
            <w:vAlign w:val="center"/>
            <w:hideMark/>
          </w:tcPr>
          <w:p w14:paraId="75889A3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227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F1C2C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C9C2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4AA61B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6C3751"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EB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273AF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23D83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29D3A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6FBB5284"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772DF6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CF04D6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D7297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E5F6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A7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3A275C1" w14:textId="77777777" w:rsidTr="000811C5">
        <w:trPr>
          <w:trHeight w:val="70"/>
        </w:trPr>
        <w:tc>
          <w:tcPr>
            <w:tcW w:w="1556" w:type="dxa"/>
            <w:vMerge/>
            <w:tcBorders>
              <w:left w:val="single" w:sz="4" w:space="0" w:color="auto"/>
              <w:right w:val="single" w:sz="4" w:space="0" w:color="auto"/>
            </w:tcBorders>
            <w:vAlign w:val="center"/>
          </w:tcPr>
          <w:p w14:paraId="005979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A04B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B30A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40C2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254252F8" w14:textId="77777777" w:rsidTr="000811C5">
        <w:trPr>
          <w:trHeight w:val="70"/>
        </w:trPr>
        <w:tc>
          <w:tcPr>
            <w:tcW w:w="1556" w:type="dxa"/>
            <w:vMerge/>
            <w:tcBorders>
              <w:left w:val="single" w:sz="4" w:space="0" w:color="auto"/>
              <w:right w:val="single" w:sz="4" w:space="0" w:color="auto"/>
            </w:tcBorders>
            <w:vAlign w:val="center"/>
            <w:hideMark/>
          </w:tcPr>
          <w:p w14:paraId="5A8C3B3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7849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37759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80E8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86D732D" w14:textId="77777777" w:rsidTr="000811C5">
        <w:trPr>
          <w:trHeight w:val="70"/>
        </w:trPr>
        <w:tc>
          <w:tcPr>
            <w:tcW w:w="1556" w:type="dxa"/>
            <w:vMerge/>
            <w:tcBorders>
              <w:left w:val="single" w:sz="4" w:space="0" w:color="auto"/>
              <w:right w:val="single" w:sz="4" w:space="0" w:color="auto"/>
            </w:tcBorders>
            <w:vAlign w:val="center"/>
            <w:hideMark/>
          </w:tcPr>
          <w:p w14:paraId="7C75CC9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65D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BA3E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C559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87E9811" w14:textId="77777777" w:rsidTr="000811C5">
        <w:trPr>
          <w:trHeight w:val="70"/>
        </w:trPr>
        <w:tc>
          <w:tcPr>
            <w:tcW w:w="1556" w:type="dxa"/>
            <w:vMerge/>
            <w:tcBorders>
              <w:left w:val="single" w:sz="4" w:space="0" w:color="auto"/>
              <w:right w:val="single" w:sz="4" w:space="0" w:color="auto"/>
            </w:tcBorders>
            <w:vAlign w:val="center"/>
            <w:hideMark/>
          </w:tcPr>
          <w:p w14:paraId="29E86AF4"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BE8CF" w14:textId="3000CFC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FF22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2C3CF" w14:textId="2A2FD744"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D5D49AF" w14:textId="77777777" w:rsidTr="000811C5">
        <w:trPr>
          <w:trHeight w:val="70"/>
        </w:trPr>
        <w:tc>
          <w:tcPr>
            <w:tcW w:w="1556" w:type="dxa"/>
            <w:vMerge/>
            <w:tcBorders>
              <w:left w:val="single" w:sz="4" w:space="0" w:color="auto"/>
              <w:right w:val="single" w:sz="4" w:space="0" w:color="auto"/>
            </w:tcBorders>
            <w:vAlign w:val="center"/>
            <w:hideMark/>
          </w:tcPr>
          <w:p w14:paraId="0B9CA30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7687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DF48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F46F4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49B5976"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EE0B17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0401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DA981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DAF3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AF1A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D981E82" w14:textId="77777777" w:rsidTr="000811C5">
        <w:trPr>
          <w:trHeight w:val="70"/>
        </w:trPr>
        <w:tc>
          <w:tcPr>
            <w:tcW w:w="1556" w:type="dxa"/>
            <w:vMerge w:val="restart"/>
            <w:tcBorders>
              <w:left w:val="single" w:sz="4" w:space="0" w:color="auto"/>
              <w:right w:val="single" w:sz="4" w:space="0" w:color="auto"/>
            </w:tcBorders>
            <w:vAlign w:val="center"/>
          </w:tcPr>
          <w:p w14:paraId="16C3D8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4037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164C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70A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FE6E4EE" w14:textId="77777777" w:rsidTr="000811C5">
        <w:trPr>
          <w:trHeight w:val="70"/>
        </w:trPr>
        <w:tc>
          <w:tcPr>
            <w:tcW w:w="1556" w:type="dxa"/>
            <w:vMerge/>
            <w:tcBorders>
              <w:left w:val="single" w:sz="4" w:space="0" w:color="auto"/>
              <w:right w:val="single" w:sz="4" w:space="0" w:color="auto"/>
            </w:tcBorders>
            <w:vAlign w:val="center"/>
            <w:hideMark/>
          </w:tcPr>
          <w:p w14:paraId="0FD740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F84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143C7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6585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0F71D01" w14:textId="77777777" w:rsidTr="000811C5">
        <w:trPr>
          <w:trHeight w:val="70"/>
        </w:trPr>
        <w:tc>
          <w:tcPr>
            <w:tcW w:w="1556" w:type="dxa"/>
            <w:vMerge/>
            <w:tcBorders>
              <w:left w:val="single" w:sz="4" w:space="0" w:color="auto"/>
              <w:right w:val="single" w:sz="4" w:space="0" w:color="auto"/>
            </w:tcBorders>
            <w:vAlign w:val="center"/>
            <w:hideMark/>
          </w:tcPr>
          <w:p w14:paraId="37E96B1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D633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4C93E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13862F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B38F6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14CA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4C84F7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2083E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704A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7BF04C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B24B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242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9E6E0F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C6DC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32D4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8F63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7EB5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5006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E14F4A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B4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345DAFA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84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77809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62A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DE892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8A4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41BF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B90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7B2BA0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AB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038E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2A57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B7FA1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9637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3DD83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F93C0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974C9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5AA2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1F426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4344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C83483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62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6DD82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97968"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405C546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768A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5AA2C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AE03"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51E84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1EA6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E431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2C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2C4A0D1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DE866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9D65B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D7D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282D3C3"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E5F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4B9DA1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EFB7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8C6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35B3EC69" w14:textId="77777777" w:rsidTr="000811C5">
        <w:trPr>
          <w:trHeight w:val="70"/>
        </w:trPr>
        <w:tc>
          <w:tcPr>
            <w:tcW w:w="1648" w:type="dxa"/>
            <w:gridSpan w:val="2"/>
            <w:vMerge/>
            <w:tcBorders>
              <w:left w:val="single" w:sz="4" w:space="0" w:color="auto"/>
              <w:right w:val="single" w:sz="4" w:space="0" w:color="auto"/>
            </w:tcBorders>
            <w:hideMark/>
          </w:tcPr>
          <w:p w14:paraId="2002D973"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85CE3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E820E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00B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513DE02" w14:textId="77777777" w:rsidTr="000811C5">
        <w:trPr>
          <w:trHeight w:val="70"/>
        </w:trPr>
        <w:tc>
          <w:tcPr>
            <w:tcW w:w="1648" w:type="dxa"/>
            <w:gridSpan w:val="2"/>
            <w:vMerge/>
            <w:tcBorders>
              <w:left w:val="single" w:sz="4" w:space="0" w:color="auto"/>
              <w:right w:val="single" w:sz="4" w:space="0" w:color="auto"/>
            </w:tcBorders>
            <w:hideMark/>
          </w:tcPr>
          <w:p w14:paraId="52814ACA"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51F0E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38142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6A2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C584F15" w14:textId="77777777" w:rsidTr="000811C5">
        <w:trPr>
          <w:trHeight w:val="70"/>
        </w:trPr>
        <w:tc>
          <w:tcPr>
            <w:tcW w:w="1648" w:type="dxa"/>
            <w:gridSpan w:val="2"/>
            <w:vMerge/>
            <w:tcBorders>
              <w:left w:val="single" w:sz="4" w:space="0" w:color="auto"/>
              <w:right w:val="single" w:sz="4" w:space="0" w:color="auto"/>
            </w:tcBorders>
            <w:hideMark/>
          </w:tcPr>
          <w:p w14:paraId="4638D44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34BB0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AF7D27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51C7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206E4A6"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2DEBE9C"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3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8B27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DA2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2DDBA4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7E7C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7991A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4DAE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E67FD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40668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AF5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55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13AE3E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6C2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24BFB4"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DB28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B20A9C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AAF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0E70D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035D5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1F1CE7B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2F33852"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E6F79D2" w14:textId="77777777" w:rsidTr="000811C5">
        <w:trPr>
          <w:jc w:val="center"/>
        </w:trPr>
        <w:tc>
          <w:tcPr>
            <w:tcW w:w="1984" w:type="dxa"/>
            <w:tcBorders>
              <w:bottom w:val="nil"/>
            </w:tcBorders>
          </w:tcPr>
          <w:p w14:paraId="37C46287"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404AC7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259E9E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6F31B785" w14:textId="77777777" w:rsidTr="000811C5">
        <w:trPr>
          <w:cantSplit/>
          <w:jc w:val="center"/>
        </w:trPr>
        <w:tc>
          <w:tcPr>
            <w:tcW w:w="1984" w:type="dxa"/>
          </w:tcPr>
          <w:p w14:paraId="65A12F86"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73A9176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14:paraId="38F3773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14:paraId="5C22EDDA" w14:textId="77777777" w:rsidTr="000811C5">
        <w:trPr>
          <w:cantSplit/>
          <w:jc w:val="center"/>
        </w:trPr>
        <w:tc>
          <w:tcPr>
            <w:tcW w:w="1984" w:type="dxa"/>
          </w:tcPr>
          <w:p w14:paraId="615A6625"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640D8A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7698B9F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430BBC28"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343E1CF4" w14:textId="77777777" w:rsidR="005B3300" w:rsidRPr="00C25669" w:rsidRDefault="005B3300" w:rsidP="002462FA">
      <w:pPr>
        <w:pStyle w:val="Heading6"/>
      </w:pPr>
      <w:bookmarkStart w:id="643" w:name="_Toc107234778"/>
      <w:bookmarkStart w:id="644" w:name="_Toc107419748"/>
      <w:bookmarkStart w:id="645" w:name="_Toc107477044"/>
      <w:bookmarkStart w:id="646" w:name="_Toc114565892"/>
      <w:bookmarkStart w:id="647" w:name="_Toc123936200"/>
      <w:bookmarkStart w:id="648" w:name="_Toc124377215"/>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bookmarkEnd w:id="643"/>
      <w:bookmarkEnd w:id="644"/>
      <w:bookmarkEnd w:id="645"/>
      <w:bookmarkEnd w:id="646"/>
      <w:bookmarkEnd w:id="647"/>
      <w:bookmarkEnd w:id="648"/>
    </w:p>
    <w:p w14:paraId="4DE98EF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141F4B4B"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0F982563"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ADEEFB9"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14:paraId="359F8538" w14:textId="77777777" w:rsidR="005B3300" w:rsidRPr="00C25669"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14:paraId="43C6763B" w14:textId="77777777" w:rsidR="005B3300" w:rsidRPr="00C25669" w:rsidRDefault="005B3300" w:rsidP="00A158B3">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2FB29AD0"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71E9EE2F" w14:textId="77777777"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2DD1CE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636BF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2F7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44DF8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A40AA4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EFEA77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DB71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03B6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4E4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4FDB40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A62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54C1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8B52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294A01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B51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3B64FB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C35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40D31F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6AB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5EC9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8E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91235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59AE59"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27AA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5A734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4A902D9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8312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FEB18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5C045E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8FAC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4E18B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9F34F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4D93AA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462B5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F8CD6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D599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14:paraId="19F8333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D57D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1F707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2AD9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14:paraId="2B60A69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D0B89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455D6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C2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8DCF02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5E431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E4111E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5990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3FA41F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05D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2AE438F" w14:textId="77777777" w:rsidTr="000811C5">
        <w:trPr>
          <w:trHeight w:val="70"/>
        </w:trPr>
        <w:tc>
          <w:tcPr>
            <w:tcW w:w="1556" w:type="dxa"/>
            <w:vMerge/>
            <w:tcBorders>
              <w:left w:val="single" w:sz="4" w:space="0" w:color="auto"/>
              <w:right w:val="single" w:sz="4" w:space="0" w:color="auto"/>
            </w:tcBorders>
            <w:vAlign w:val="center"/>
            <w:hideMark/>
          </w:tcPr>
          <w:p w14:paraId="3EF5C2F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4644F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CFB4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97E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5152F5D0" w14:textId="77777777" w:rsidTr="000811C5">
        <w:trPr>
          <w:trHeight w:val="70"/>
        </w:trPr>
        <w:tc>
          <w:tcPr>
            <w:tcW w:w="1556" w:type="dxa"/>
            <w:vMerge/>
            <w:tcBorders>
              <w:left w:val="single" w:sz="4" w:space="0" w:color="auto"/>
              <w:right w:val="single" w:sz="4" w:space="0" w:color="auto"/>
            </w:tcBorders>
            <w:vAlign w:val="center"/>
            <w:hideMark/>
          </w:tcPr>
          <w:p w14:paraId="12628FC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396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831A1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77CF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B883C7B" w14:textId="77777777" w:rsidTr="000811C5">
        <w:trPr>
          <w:trHeight w:val="70"/>
        </w:trPr>
        <w:tc>
          <w:tcPr>
            <w:tcW w:w="1556" w:type="dxa"/>
            <w:vMerge/>
            <w:tcBorders>
              <w:left w:val="single" w:sz="4" w:space="0" w:color="auto"/>
              <w:right w:val="single" w:sz="4" w:space="0" w:color="auto"/>
            </w:tcBorders>
            <w:vAlign w:val="center"/>
            <w:hideMark/>
          </w:tcPr>
          <w:p w14:paraId="76AD08B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34A2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93AE9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22865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E1FB361" w14:textId="77777777" w:rsidTr="000811C5">
        <w:trPr>
          <w:trHeight w:val="70"/>
        </w:trPr>
        <w:tc>
          <w:tcPr>
            <w:tcW w:w="1556" w:type="dxa"/>
            <w:vMerge/>
            <w:tcBorders>
              <w:left w:val="single" w:sz="4" w:space="0" w:color="auto"/>
              <w:right w:val="single" w:sz="4" w:space="0" w:color="auto"/>
            </w:tcBorders>
            <w:vAlign w:val="center"/>
            <w:hideMark/>
          </w:tcPr>
          <w:p w14:paraId="0484E6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4D9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63DCE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DE6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767B424" w14:textId="77777777" w:rsidTr="000811C5">
        <w:trPr>
          <w:trHeight w:val="70"/>
        </w:trPr>
        <w:tc>
          <w:tcPr>
            <w:tcW w:w="1556" w:type="dxa"/>
            <w:vMerge/>
            <w:tcBorders>
              <w:left w:val="single" w:sz="4" w:space="0" w:color="auto"/>
              <w:right w:val="single" w:sz="4" w:space="0" w:color="auto"/>
            </w:tcBorders>
            <w:vAlign w:val="center"/>
            <w:hideMark/>
          </w:tcPr>
          <w:p w14:paraId="5131810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2EEB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A0B0CF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E35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B4F96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076AA43"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6E96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8B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ADB60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2E4FB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AC0C16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1D070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472422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607A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4B0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140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B21241" w14:textId="77777777" w:rsidTr="000811C5">
        <w:trPr>
          <w:trHeight w:val="70"/>
        </w:trPr>
        <w:tc>
          <w:tcPr>
            <w:tcW w:w="1556" w:type="dxa"/>
            <w:vMerge/>
            <w:tcBorders>
              <w:left w:val="single" w:sz="4" w:space="0" w:color="auto"/>
              <w:right w:val="single" w:sz="4" w:space="0" w:color="auto"/>
            </w:tcBorders>
            <w:vAlign w:val="center"/>
          </w:tcPr>
          <w:p w14:paraId="0FC89C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D668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F361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25C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02348934" w14:textId="77777777" w:rsidTr="000811C5">
        <w:trPr>
          <w:trHeight w:val="70"/>
        </w:trPr>
        <w:tc>
          <w:tcPr>
            <w:tcW w:w="1556" w:type="dxa"/>
            <w:vMerge/>
            <w:tcBorders>
              <w:left w:val="single" w:sz="4" w:space="0" w:color="auto"/>
              <w:right w:val="single" w:sz="4" w:space="0" w:color="auto"/>
            </w:tcBorders>
            <w:vAlign w:val="center"/>
            <w:hideMark/>
          </w:tcPr>
          <w:p w14:paraId="077344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13E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C05477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31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D6368FD" w14:textId="77777777" w:rsidTr="000811C5">
        <w:trPr>
          <w:trHeight w:val="70"/>
        </w:trPr>
        <w:tc>
          <w:tcPr>
            <w:tcW w:w="1556" w:type="dxa"/>
            <w:vMerge/>
            <w:tcBorders>
              <w:left w:val="single" w:sz="4" w:space="0" w:color="auto"/>
              <w:right w:val="single" w:sz="4" w:space="0" w:color="auto"/>
            </w:tcBorders>
            <w:vAlign w:val="center"/>
            <w:hideMark/>
          </w:tcPr>
          <w:p w14:paraId="3480365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120D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4503D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17F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3DF7992" w14:textId="77777777" w:rsidTr="000811C5">
        <w:trPr>
          <w:trHeight w:val="70"/>
        </w:trPr>
        <w:tc>
          <w:tcPr>
            <w:tcW w:w="1556" w:type="dxa"/>
            <w:vMerge/>
            <w:tcBorders>
              <w:left w:val="single" w:sz="4" w:space="0" w:color="auto"/>
              <w:right w:val="single" w:sz="4" w:space="0" w:color="auto"/>
            </w:tcBorders>
            <w:vAlign w:val="center"/>
            <w:hideMark/>
          </w:tcPr>
          <w:p w14:paraId="69BFA140"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9A1174" w14:textId="362841F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9C7C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73B47A" w14:textId="4177D1B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3F935CC1" w14:textId="77777777" w:rsidTr="000811C5">
        <w:trPr>
          <w:trHeight w:val="70"/>
        </w:trPr>
        <w:tc>
          <w:tcPr>
            <w:tcW w:w="1556" w:type="dxa"/>
            <w:vMerge/>
            <w:tcBorders>
              <w:left w:val="single" w:sz="4" w:space="0" w:color="auto"/>
              <w:right w:val="single" w:sz="4" w:space="0" w:color="auto"/>
            </w:tcBorders>
            <w:vAlign w:val="center"/>
            <w:hideMark/>
          </w:tcPr>
          <w:p w14:paraId="3F47BA4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2AA6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1140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DFF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58B1521"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35A382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29C4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673E6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0D6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B6168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3B3316F2" w14:textId="77777777" w:rsidTr="000811C5">
        <w:trPr>
          <w:trHeight w:val="70"/>
        </w:trPr>
        <w:tc>
          <w:tcPr>
            <w:tcW w:w="1556" w:type="dxa"/>
            <w:vMerge w:val="restart"/>
            <w:tcBorders>
              <w:left w:val="single" w:sz="4" w:space="0" w:color="auto"/>
              <w:right w:val="single" w:sz="4" w:space="0" w:color="auto"/>
            </w:tcBorders>
            <w:vAlign w:val="center"/>
          </w:tcPr>
          <w:p w14:paraId="23B675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9D882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22F9F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DD34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6775002" w14:textId="77777777" w:rsidTr="000811C5">
        <w:trPr>
          <w:trHeight w:val="70"/>
        </w:trPr>
        <w:tc>
          <w:tcPr>
            <w:tcW w:w="1556" w:type="dxa"/>
            <w:vMerge/>
            <w:tcBorders>
              <w:left w:val="single" w:sz="4" w:space="0" w:color="auto"/>
              <w:right w:val="single" w:sz="4" w:space="0" w:color="auto"/>
            </w:tcBorders>
            <w:vAlign w:val="center"/>
            <w:hideMark/>
          </w:tcPr>
          <w:p w14:paraId="320407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A44F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8D8F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347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3BE69BA" w14:textId="77777777" w:rsidTr="000811C5">
        <w:trPr>
          <w:trHeight w:val="70"/>
        </w:trPr>
        <w:tc>
          <w:tcPr>
            <w:tcW w:w="1556" w:type="dxa"/>
            <w:vMerge/>
            <w:tcBorders>
              <w:left w:val="single" w:sz="4" w:space="0" w:color="auto"/>
              <w:right w:val="single" w:sz="4" w:space="0" w:color="auto"/>
            </w:tcBorders>
            <w:vAlign w:val="center"/>
            <w:hideMark/>
          </w:tcPr>
          <w:p w14:paraId="7A4514F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4364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F6B22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C24F95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17E20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93F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C18CA7A"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AEAEEF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DE773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E911C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FF4B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50780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2A9908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C9D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AE3BE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2C0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5CB4C9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66A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B92A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2B8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D8B52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7B1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4AB1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471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18C4DE5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AAC72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5A6F4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1D6A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52CCB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2C4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09165C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D0E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5CEEF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D7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A69A68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26CE8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C7718B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76F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D4CD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34E7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56FC6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C99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89695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FBFE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18D796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2F63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1079F4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53D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B7A92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C70781" w14:textId="0E48D0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D3DBF">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7792D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4823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5B79B2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40C2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77C200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5BC67" w14:textId="504AF87D"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2774158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AFA50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B5C2D9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6DA5"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4A6C89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6BAE6C"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D0F23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D3CA7"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0ADD6D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E7452A"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5537E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E2BA6"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CED68E2"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387B2D" w:rsidRPr="00C25669" w14:paraId="757CB0C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D03142"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CFEA857"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CD2B8" w14:textId="77777777" w:rsidR="00387B2D" w:rsidRPr="00C25669" w:rsidRDefault="00387B2D" w:rsidP="00387B2D">
            <w:pPr>
              <w:keepNext/>
              <w:keepLines/>
              <w:spacing w:after="0"/>
              <w:jc w:val="center"/>
              <w:rPr>
                <w:rFonts w:ascii="Arial" w:hAnsi="Arial"/>
                <w:sz w:val="18"/>
                <w:lang w:eastAsia="zh-CN"/>
              </w:rPr>
            </w:pPr>
            <w:r w:rsidRPr="00C25669">
              <w:rPr>
                <w:rFonts w:ascii="Arial" w:eastAsia="SimSun" w:hAnsi="Arial"/>
                <w:sz w:val="18"/>
              </w:rPr>
              <w:t>Not configured</w:t>
            </w:r>
          </w:p>
        </w:tc>
      </w:tr>
      <w:tr w:rsidR="00387B2D" w:rsidRPr="00C25669" w14:paraId="7DA9439B"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96137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77581FD"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08A4D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9D04F"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01F0D3E0" w14:textId="77777777" w:rsidTr="000811C5">
        <w:trPr>
          <w:trHeight w:val="70"/>
        </w:trPr>
        <w:tc>
          <w:tcPr>
            <w:tcW w:w="1648" w:type="dxa"/>
            <w:gridSpan w:val="2"/>
            <w:vMerge/>
            <w:tcBorders>
              <w:left w:val="single" w:sz="4" w:space="0" w:color="auto"/>
              <w:right w:val="single" w:sz="4" w:space="0" w:color="auto"/>
            </w:tcBorders>
            <w:hideMark/>
          </w:tcPr>
          <w:p w14:paraId="61939A80"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69B10D1"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E1067B"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26D89"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B72653C" w14:textId="77777777" w:rsidTr="000811C5">
        <w:trPr>
          <w:trHeight w:val="70"/>
        </w:trPr>
        <w:tc>
          <w:tcPr>
            <w:tcW w:w="1648" w:type="dxa"/>
            <w:gridSpan w:val="2"/>
            <w:vMerge/>
            <w:tcBorders>
              <w:left w:val="single" w:sz="4" w:space="0" w:color="auto"/>
              <w:right w:val="single" w:sz="4" w:space="0" w:color="auto"/>
            </w:tcBorders>
            <w:hideMark/>
          </w:tcPr>
          <w:p w14:paraId="0EFCE735"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3EA3E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9221ED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532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1015C80B" w14:textId="77777777" w:rsidTr="000811C5">
        <w:trPr>
          <w:trHeight w:val="70"/>
        </w:trPr>
        <w:tc>
          <w:tcPr>
            <w:tcW w:w="1648" w:type="dxa"/>
            <w:gridSpan w:val="2"/>
            <w:vMerge/>
            <w:tcBorders>
              <w:left w:val="single" w:sz="4" w:space="0" w:color="auto"/>
              <w:right w:val="single" w:sz="4" w:space="0" w:color="auto"/>
            </w:tcBorders>
            <w:hideMark/>
          </w:tcPr>
          <w:p w14:paraId="0EA25FE1"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44ED3E"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D4E275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7D07A"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45CA51A4"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EA7FACE"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4D7C2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A0399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EE8E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38B6E5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AAEB59"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13AF51"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9852E"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7EB1C5C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FCE72"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EFCEEB"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EF9B"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140259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E480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A1E0671"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E9E4F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4EC47F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CDE06"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94E4D99"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389A7"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359FF98" w14:textId="77777777" w:rsidR="005B3300" w:rsidRPr="00C25669" w:rsidRDefault="005B3300" w:rsidP="005B3300">
      <w:pPr>
        <w:rPr>
          <w:rFonts w:eastAsia="SimSun"/>
          <w:lang w:eastAsia="zh-CN"/>
        </w:rPr>
      </w:pPr>
    </w:p>
    <w:p w14:paraId="0EAF597E" w14:textId="77777777"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AE06358" w14:textId="77777777" w:rsidTr="000811C5">
        <w:trPr>
          <w:jc w:val="center"/>
        </w:trPr>
        <w:tc>
          <w:tcPr>
            <w:tcW w:w="1984" w:type="dxa"/>
            <w:tcBorders>
              <w:bottom w:val="nil"/>
            </w:tcBorders>
          </w:tcPr>
          <w:p w14:paraId="7808E02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78B5C6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0863E1F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745DA0D5" w14:textId="77777777" w:rsidTr="000811C5">
        <w:trPr>
          <w:cantSplit/>
          <w:jc w:val="center"/>
        </w:trPr>
        <w:tc>
          <w:tcPr>
            <w:tcW w:w="1984" w:type="dxa"/>
          </w:tcPr>
          <w:p w14:paraId="0D502407"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5682DA29"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4F84AE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BAF13A4" w14:textId="77777777" w:rsidTr="000811C5">
        <w:trPr>
          <w:cantSplit/>
          <w:jc w:val="center"/>
        </w:trPr>
        <w:tc>
          <w:tcPr>
            <w:tcW w:w="1984" w:type="dxa"/>
          </w:tcPr>
          <w:p w14:paraId="46EFF866"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F1945F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079EA1B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3BEA71FE" w14:textId="77777777" w:rsidTr="000811C5">
        <w:trPr>
          <w:cantSplit/>
          <w:jc w:val="center"/>
        </w:trPr>
        <w:tc>
          <w:tcPr>
            <w:tcW w:w="1984" w:type="dxa"/>
          </w:tcPr>
          <w:p w14:paraId="369167D3"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48DD3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D5AB55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2C23E309" w14:textId="2DF499FC" w:rsidR="005B3300" w:rsidRDefault="005B3300" w:rsidP="005B3300">
      <w:pPr>
        <w:rPr>
          <w:rFonts w:eastAsia="SimSun"/>
          <w:lang w:eastAsia="zh-CN"/>
        </w:rPr>
      </w:pPr>
    </w:p>
    <w:p w14:paraId="454E7902" w14:textId="77777777" w:rsidR="00B001AD" w:rsidRPr="00310FBC" w:rsidRDefault="00B001AD" w:rsidP="00146CB6">
      <w:pPr>
        <w:pStyle w:val="Heading6"/>
        <w:rPr>
          <w:noProof/>
        </w:rPr>
      </w:pPr>
      <w:bookmarkStart w:id="649" w:name="_Toc107234779"/>
      <w:bookmarkStart w:id="650" w:name="_Toc107419749"/>
      <w:bookmarkStart w:id="651" w:name="_Toc107477045"/>
      <w:bookmarkStart w:id="652" w:name="_Toc114565893"/>
      <w:bookmarkStart w:id="653" w:name="_Toc123936201"/>
      <w:bookmarkStart w:id="654"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649"/>
      <w:bookmarkEnd w:id="650"/>
      <w:bookmarkEnd w:id="651"/>
      <w:bookmarkEnd w:id="652"/>
      <w:bookmarkEnd w:id="653"/>
      <w:bookmarkEnd w:id="654"/>
    </w:p>
    <w:p w14:paraId="6E851100" w14:textId="77777777" w:rsidR="00B001AD" w:rsidRDefault="00B001AD" w:rsidP="00B001AD">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01EA0D96" w14:textId="77777777" w:rsidR="00B001AD" w:rsidRDefault="00B001AD" w:rsidP="00B001AD">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0B17EC37" w14:textId="77777777" w:rsidR="00B001AD" w:rsidRPr="00310FBC" w:rsidRDefault="00B001AD" w:rsidP="00B001AD">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2FCDC0B7" w14:textId="77777777" w:rsidR="00B001AD" w:rsidRPr="00310FBC" w:rsidRDefault="00B001AD" w:rsidP="00B001AD">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36708F0" w14:textId="34C2BCAB" w:rsidR="00B001AD" w:rsidRDefault="00B001AD" w:rsidP="00B001AD">
      <w:pPr>
        <w:pStyle w:val="TH"/>
      </w:pPr>
      <w:r w:rsidRPr="00310FBC">
        <w:lastRenderedPageBreak/>
        <w:t xml:space="preserve">Table </w:t>
      </w:r>
      <w:r>
        <w:t>6.2.2.2.2.3</w:t>
      </w:r>
      <w:r w:rsidRPr="00310FBC">
        <w:t>-1</w:t>
      </w:r>
      <w:r w:rsidR="001628CA">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B001AD" w:rsidRPr="00661924" w14:paraId="55CE56A0" w14:textId="77777777" w:rsidTr="00C946D7">
        <w:trPr>
          <w:trHeight w:val="70"/>
        </w:trPr>
        <w:tc>
          <w:tcPr>
            <w:tcW w:w="3573" w:type="dxa"/>
            <w:gridSpan w:val="3"/>
            <w:vMerge w:val="restart"/>
            <w:vAlign w:val="center"/>
          </w:tcPr>
          <w:p w14:paraId="22CE88F6" w14:textId="77777777" w:rsidR="00B001AD" w:rsidRPr="00661924" w:rsidRDefault="00B001AD" w:rsidP="00847D69">
            <w:pPr>
              <w:pStyle w:val="TAH"/>
            </w:pPr>
            <w:r w:rsidRPr="00661924">
              <w:lastRenderedPageBreak/>
              <w:t>Parameter</w:t>
            </w:r>
          </w:p>
        </w:tc>
        <w:tc>
          <w:tcPr>
            <w:tcW w:w="720" w:type="dxa"/>
            <w:vMerge w:val="restart"/>
            <w:vAlign w:val="center"/>
          </w:tcPr>
          <w:p w14:paraId="6869162D" w14:textId="77777777" w:rsidR="00B001AD" w:rsidRPr="00661924" w:rsidRDefault="00B001AD" w:rsidP="00847D69">
            <w:pPr>
              <w:pStyle w:val="TAH"/>
            </w:pPr>
            <w:r w:rsidRPr="00661924">
              <w:t>Unit</w:t>
            </w:r>
          </w:p>
        </w:tc>
        <w:tc>
          <w:tcPr>
            <w:tcW w:w="5310" w:type="dxa"/>
            <w:gridSpan w:val="2"/>
            <w:vAlign w:val="center"/>
          </w:tcPr>
          <w:p w14:paraId="2284A583" w14:textId="77777777" w:rsidR="00B001AD" w:rsidRDefault="00B001AD" w:rsidP="00847D69">
            <w:pPr>
              <w:pStyle w:val="TAH"/>
            </w:pPr>
            <w:r>
              <w:t>Test 1</w:t>
            </w:r>
          </w:p>
        </w:tc>
      </w:tr>
      <w:tr w:rsidR="00B001AD" w:rsidRPr="00661924" w14:paraId="399D1111" w14:textId="77777777" w:rsidTr="005467A7">
        <w:trPr>
          <w:trHeight w:val="70"/>
        </w:trPr>
        <w:tc>
          <w:tcPr>
            <w:tcW w:w="3573" w:type="dxa"/>
            <w:gridSpan w:val="3"/>
            <w:vMerge/>
            <w:vAlign w:val="center"/>
            <w:hideMark/>
          </w:tcPr>
          <w:p w14:paraId="67DE0F44" w14:textId="77777777" w:rsidR="00B001AD" w:rsidRPr="00661924" w:rsidRDefault="00B001AD" w:rsidP="00847D69">
            <w:pPr>
              <w:pStyle w:val="TAH"/>
            </w:pPr>
          </w:p>
        </w:tc>
        <w:tc>
          <w:tcPr>
            <w:tcW w:w="720" w:type="dxa"/>
            <w:vMerge/>
            <w:vAlign w:val="center"/>
            <w:hideMark/>
          </w:tcPr>
          <w:p w14:paraId="4CFC870F" w14:textId="77777777" w:rsidR="00B001AD" w:rsidRPr="00661924" w:rsidRDefault="00B001AD" w:rsidP="00847D69">
            <w:pPr>
              <w:pStyle w:val="TAH"/>
            </w:pPr>
          </w:p>
        </w:tc>
        <w:tc>
          <w:tcPr>
            <w:tcW w:w="2601" w:type="dxa"/>
            <w:vAlign w:val="center"/>
          </w:tcPr>
          <w:p w14:paraId="0ED61EBF" w14:textId="77777777" w:rsidR="00B001AD" w:rsidRPr="00661924" w:rsidRDefault="00B001AD" w:rsidP="00847D69">
            <w:pPr>
              <w:pStyle w:val="TAH"/>
            </w:pPr>
            <w:r>
              <w:t>Cell 1</w:t>
            </w:r>
          </w:p>
        </w:tc>
        <w:tc>
          <w:tcPr>
            <w:tcW w:w="2709" w:type="dxa"/>
          </w:tcPr>
          <w:p w14:paraId="47664620" w14:textId="77777777" w:rsidR="00B001AD" w:rsidRPr="00661924" w:rsidRDefault="00B001AD" w:rsidP="00847D69">
            <w:pPr>
              <w:pStyle w:val="TAH"/>
            </w:pPr>
            <w:r>
              <w:t>Cell 2</w:t>
            </w:r>
          </w:p>
        </w:tc>
      </w:tr>
      <w:tr w:rsidR="00B001AD" w:rsidRPr="00661924" w14:paraId="732C012A" w14:textId="77777777" w:rsidTr="005467A7">
        <w:trPr>
          <w:trHeight w:val="70"/>
        </w:trPr>
        <w:tc>
          <w:tcPr>
            <w:tcW w:w="3573" w:type="dxa"/>
            <w:gridSpan w:val="3"/>
            <w:vAlign w:val="center"/>
            <w:hideMark/>
          </w:tcPr>
          <w:p w14:paraId="59A4920A" w14:textId="77777777" w:rsidR="00B001AD" w:rsidRPr="00661924" w:rsidRDefault="00B001AD" w:rsidP="00847D69">
            <w:pPr>
              <w:pStyle w:val="TAL"/>
            </w:pPr>
            <w:r w:rsidRPr="00661924">
              <w:t>Bandwidth</w:t>
            </w:r>
          </w:p>
        </w:tc>
        <w:tc>
          <w:tcPr>
            <w:tcW w:w="720" w:type="dxa"/>
            <w:vAlign w:val="center"/>
            <w:hideMark/>
          </w:tcPr>
          <w:p w14:paraId="198373CF" w14:textId="77777777" w:rsidR="00B001AD" w:rsidRPr="00661924" w:rsidRDefault="00B001AD" w:rsidP="00847D69">
            <w:pPr>
              <w:pStyle w:val="TAC"/>
            </w:pPr>
            <w:r w:rsidRPr="00661924">
              <w:t>MHz</w:t>
            </w:r>
          </w:p>
        </w:tc>
        <w:tc>
          <w:tcPr>
            <w:tcW w:w="2601" w:type="dxa"/>
            <w:vAlign w:val="center"/>
          </w:tcPr>
          <w:p w14:paraId="62FE8E6F" w14:textId="77777777" w:rsidR="00B001AD" w:rsidRPr="00661924" w:rsidRDefault="00B001AD" w:rsidP="00847D69">
            <w:pPr>
              <w:pStyle w:val="TAC"/>
            </w:pPr>
            <w:r>
              <w:t>40</w:t>
            </w:r>
          </w:p>
        </w:tc>
        <w:tc>
          <w:tcPr>
            <w:tcW w:w="2709" w:type="dxa"/>
            <w:vAlign w:val="center"/>
          </w:tcPr>
          <w:p w14:paraId="5AAB280A" w14:textId="77777777" w:rsidR="00B001AD" w:rsidRPr="00661924" w:rsidRDefault="00B001AD" w:rsidP="00847D69">
            <w:pPr>
              <w:pStyle w:val="TAC"/>
            </w:pPr>
            <w:r>
              <w:t>40</w:t>
            </w:r>
          </w:p>
        </w:tc>
      </w:tr>
      <w:tr w:rsidR="00B001AD" w:rsidRPr="00661924" w14:paraId="425CB56A" w14:textId="77777777" w:rsidTr="005467A7">
        <w:trPr>
          <w:trHeight w:val="70"/>
        </w:trPr>
        <w:tc>
          <w:tcPr>
            <w:tcW w:w="3573" w:type="dxa"/>
            <w:gridSpan w:val="3"/>
            <w:vAlign w:val="center"/>
            <w:hideMark/>
          </w:tcPr>
          <w:p w14:paraId="7A3599EC" w14:textId="77777777" w:rsidR="00B001AD" w:rsidRPr="00661924" w:rsidRDefault="00B001AD" w:rsidP="00847D69">
            <w:pPr>
              <w:pStyle w:val="TAL"/>
            </w:pPr>
            <w:r w:rsidRPr="00661924">
              <w:t>Duplex Mode</w:t>
            </w:r>
          </w:p>
        </w:tc>
        <w:tc>
          <w:tcPr>
            <w:tcW w:w="720" w:type="dxa"/>
            <w:vAlign w:val="center"/>
          </w:tcPr>
          <w:p w14:paraId="755EE1B3" w14:textId="77777777" w:rsidR="00B001AD" w:rsidRPr="00661924" w:rsidRDefault="00B001AD" w:rsidP="00847D69">
            <w:pPr>
              <w:pStyle w:val="TAC"/>
            </w:pPr>
          </w:p>
        </w:tc>
        <w:tc>
          <w:tcPr>
            <w:tcW w:w="2601" w:type="dxa"/>
            <w:vAlign w:val="center"/>
          </w:tcPr>
          <w:p w14:paraId="540590AE" w14:textId="77777777" w:rsidR="00B001AD" w:rsidRPr="00661924" w:rsidRDefault="00B001AD" w:rsidP="00847D69">
            <w:pPr>
              <w:pStyle w:val="TAC"/>
            </w:pPr>
            <w:r>
              <w:t>TDD</w:t>
            </w:r>
          </w:p>
        </w:tc>
        <w:tc>
          <w:tcPr>
            <w:tcW w:w="2709" w:type="dxa"/>
            <w:vAlign w:val="center"/>
          </w:tcPr>
          <w:p w14:paraId="748C3867" w14:textId="77777777" w:rsidR="00B001AD" w:rsidRPr="00661924" w:rsidRDefault="00B001AD" w:rsidP="00847D69">
            <w:pPr>
              <w:pStyle w:val="TAC"/>
            </w:pPr>
            <w:r>
              <w:t>TDD</w:t>
            </w:r>
          </w:p>
        </w:tc>
      </w:tr>
      <w:tr w:rsidR="00B001AD" w:rsidRPr="00661924" w14:paraId="2066D8DF" w14:textId="77777777" w:rsidTr="005467A7">
        <w:trPr>
          <w:trHeight w:val="70"/>
        </w:trPr>
        <w:tc>
          <w:tcPr>
            <w:tcW w:w="3573" w:type="dxa"/>
            <w:gridSpan w:val="3"/>
            <w:vAlign w:val="center"/>
          </w:tcPr>
          <w:p w14:paraId="79A86FDB" w14:textId="77777777" w:rsidR="00B001AD" w:rsidRPr="00661924" w:rsidRDefault="00B001AD" w:rsidP="00847D69">
            <w:pPr>
              <w:pStyle w:val="TAL"/>
              <w:rPr>
                <w:rFonts w:eastAsia="?? ??"/>
              </w:rPr>
            </w:pPr>
            <w:r w:rsidRPr="00661924">
              <w:t>Subcarrier spacing</w:t>
            </w:r>
          </w:p>
        </w:tc>
        <w:tc>
          <w:tcPr>
            <w:tcW w:w="720" w:type="dxa"/>
            <w:vAlign w:val="center"/>
          </w:tcPr>
          <w:p w14:paraId="4DD82848" w14:textId="77777777" w:rsidR="00B001AD" w:rsidRPr="00661924" w:rsidRDefault="00B001AD" w:rsidP="00847D69">
            <w:pPr>
              <w:pStyle w:val="TAC"/>
            </w:pPr>
            <w:r w:rsidRPr="00661924">
              <w:t>kHz</w:t>
            </w:r>
          </w:p>
        </w:tc>
        <w:tc>
          <w:tcPr>
            <w:tcW w:w="2601" w:type="dxa"/>
            <w:vAlign w:val="center"/>
          </w:tcPr>
          <w:p w14:paraId="788E3895" w14:textId="77777777" w:rsidR="00B001AD" w:rsidRPr="00661924" w:rsidRDefault="00B001AD" w:rsidP="00847D69">
            <w:pPr>
              <w:pStyle w:val="TAC"/>
            </w:pPr>
            <w:r>
              <w:t>30</w:t>
            </w:r>
          </w:p>
        </w:tc>
        <w:tc>
          <w:tcPr>
            <w:tcW w:w="2709" w:type="dxa"/>
            <w:vAlign w:val="center"/>
          </w:tcPr>
          <w:p w14:paraId="031D9196" w14:textId="77777777" w:rsidR="00B001AD" w:rsidRPr="00661924" w:rsidRDefault="00B001AD" w:rsidP="00847D69">
            <w:pPr>
              <w:pStyle w:val="TAC"/>
            </w:pPr>
            <w:r>
              <w:t>30</w:t>
            </w:r>
          </w:p>
        </w:tc>
      </w:tr>
      <w:tr w:rsidR="00B001AD" w:rsidRPr="00661924" w14:paraId="3B47A978" w14:textId="77777777" w:rsidTr="005467A7">
        <w:trPr>
          <w:trHeight w:val="70"/>
        </w:trPr>
        <w:tc>
          <w:tcPr>
            <w:tcW w:w="3573" w:type="dxa"/>
            <w:gridSpan w:val="3"/>
            <w:vAlign w:val="center"/>
          </w:tcPr>
          <w:p w14:paraId="249AB164" w14:textId="77777777" w:rsidR="00B001AD" w:rsidRPr="009405D8" w:rsidRDefault="00B001AD" w:rsidP="00847D69">
            <w:pPr>
              <w:pStyle w:val="TAL"/>
              <w:rPr>
                <w:rFonts w:eastAsia="?? ??"/>
              </w:rPr>
            </w:pPr>
            <w:r w:rsidRPr="00661924">
              <w:t>TDD UL-DL pattern</w:t>
            </w:r>
          </w:p>
        </w:tc>
        <w:tc>
          <w:tcPr>
            <w:tcW w:w="720" w:type="dxa"/>
            <w:vAlign w:val="center"/>
          </w:tcPr>
          <w:p w14:paraId="5D9413A8" w14:textId="77777777" w:rsidR="00B001AD" w:rsidRPr="009405D8" w:rsidRDefault="00B001AD" w:rsidP="00847D69">
            <w:pPr>
              <w:pStyle w:val="TAC"/>
            </w:pPr>
          </w:p>
        </w:tc>
        <w:tc>
          <w:tcPr>
            <w:tcW w:w="2601" w:type="dxa"/>
            <w:vAlign w:val="center"/>
          </w:tcPr>
          <w:p w14:paraId="14C2F511" w14:textId="77777777" w:rsidR="00B001AD" w:rsidRDefault="00B001AD" w:rsidP="00847D69">
            <w:pPr>
              <w:pStyle w:val="TAC"/>
            </w:pPr>
            <w:r w:rsidRPr="00661924">
              <w:t>FR1.30-1</w:t>
            </w:r>
          </w:p>
        </w:tc>
        <w:tc>
          <w:tcPr>
            <w:tcW w:w="2709" w:type="dxa"/>
            <w:vAlign w:val="center"/>
          </w:tcPr>
          <w:p w14:paraId="16404945" w14:textId="77777777" w:rsidR="00B001AD" w:rsidRPr="009405D8" w:rsidRDefault="00B001AD" w:rsidP="00847D69">
            <w:pPr>
              <w:pStyle w:val="TAC"/>
            </w:pPr>
            <w:r w:rsidRPr="00661924">
              <w:t>FR1.30-1</w:t>
            </w:r>
          </w:p>
        </w:tc>
      </w:tr>
      <w:tr w:rsidR="00B001AD" w:rsidRPr="00661924" w14:paraId="01B65A52" w14:textId="77777777" w:rsidTr="005467A7">
        <w:trPr>
          <w:trHeight w:val="70"/>
        </w:trPr>
        <w:tc>
          <w:tcPr>
            <w:tcW w:w="3573" w:type="dxa"/>
            <w:gridSpan w:val="3"/>
            <w:vAlign w:val="center"/>
            <w:hideMark/>
          </w:tcPr>
          <w:p w14:paraId="473D2C6C" w14:textId="77777777" w:rsidR="00B001AD" w:rsidRPr="009405D8" w:rsidRDefault="00B001AD" w:rsidP="00847D69">
            <w:pPr>
              <w:pStyle w:val="TAL"/>
            </w:pPr>
            <w:r w:rsidRPr="009405D8">
              <w:rPr>
                <w:rFonts w:eastAsia="?? ??"/>
              </w:rPr>
              <w:t>SINR</w:t>
            </w:r>
          </w:p>
        </w:tc>
        <w:tc>
          <w:tcPr>
            <w:tcW w:w="720" w:type="dxa"/>
            <w:vAlign w:val="center"/>
            <w:hideMark/>
          </w:tcPr>
          <w:p w14:paraId="10DDFE2F" w14:textId="77777777" w:rsidR="00B001AD" w:rsidRPr="009405D8" w:rsidRDefault="00B001AD" w:rsidP="00847D69">
            <w:pPr>
              <w:pStyle w:val="TAC"/>
            </w:pPr>
            <w:r w:rsidRPr="009405D8">
              <w:t>dB</w:t>
            </w:r>
          </w:p>
        </w:tc>
        <w:tc>
          <w:tcPr>
            <w:tcW w:w="2601" w:type="dxa"/>
            <w:vAlign w:val="center"/>
          </w:tcPr>
          <w:p w14:paraId="2F6D0779" w14:textId="77777777" w:rsidR="00B001AD" w:rsidRPr="009405D8" w:rsidRDefault="00B001AD" w:rsidP="00847D69">
            <w:pPr>
              <w:pStyle w:val="TAC"/>
            </w:pPr>
            <w:r>
              <w:t>-2</w:t>
            </w:r>
          </w:p>
        </w:tc>
        <w:tc>
          <w:tcPr>
            <w:tcW w:w="2709" w:type="dxa"/>
          </w:tcPr>
          <w:p w14:paraId="04C481DB" w14:textId="77777777" w:rsidR="00B001AD" w:rsidRPr="009405D8" w:rsidRDefault="00B001AD" w:rsidP="00847D69">
            <w:pPr>
              <w:pStyle w:val="TAC"/>
            </w:pPr>
            <w:r w:rsidRPr="009405D8">
              <w:t>-</w:t>
            </w:r>
          </w:p>
        </w:tc>
      </w:tr>
      <w:tr w:rsidR="00B001AD" w:rsidRPr="00661924" w14:paraId="5E07C856" w14:textId="77777777" w:rsidTr="00C946D7">
        <w:trPr>
          <w:trHeight w:val="70"/>
        </w:trPr>
        <w:tc>
          <w:tcPr>
            <w:tcW w:w="3573" w:type="dxa"/>
            <w:gridSpan w:val="3"/>
            <w:vAlign w:val="center"/>
            <w:hideMark/>
          </w:tcPr>
          <w:p w14:paraId="4BB3B243" w14:textId="77777777" w:rsidR="00B001AD" w:rsidRPr="00661924" w:rsidRDefault="00B001AD" w:rsidP="00847D69">
            <w:pPr>
              <w:pStyle w:val="TAL"/>
            </w:pPr>
            <w:r w:rsidRPr="00661924">
              <w:t>Beamforming Model</w:t>
            </w:r>
          </w:p>
        </w:tc>
        <w:tc>
          <w:tcPr>
            <w:tcW w:w="720" w:type="dxa"/>
            <w:vAlign w:val="center"/>
          </w:tcPr>
          <w:p w14:paraId="47CA9034" w14:textId="77777777" w:rsidR="00B001AD" w:rsidRPr="00661924" w:rsidRDefault="00B001AD" w:rsidP="00847D69">
            <w:pPr>
              <w:pStyle w:val="TAC"/>
            </w:pPr>
          </w:p>
        </w:tc>
        <w:tc>
          <w:tcPr>
            <w:tcW w:w="5310" w:type="dxa"/>
            <w:gridSpan w:val="2"/>
            <w:vAlign w:val="center"/>
          </w:tcPr>
          <w:p w14:paraId="410AFFE5" w14:textId="77777777" w:rsidR="00B001AD" w:rsidRPr="00661924" w:rsidRDefault="00B001AD" w:rsidP="00847D69">
            <w:pPr>
              <w:pStyle w:val="TAC"/>
            </w:pPr>
            <w:r w:rsidRPr="00661924">
              <w:t xml:space="preserve">As specified in </w:t>
            </w:r>
            <w:r w:rsidRPr="00661924">
              <w:rPr>
                <w:rFonts w:hint="eastAsia"/>
              </w:rPr>
              <w:t>Annex B.4.1</w:t>
            </w:r>
          </w:p>
        </w:tc>
      </w:tr>
      <w:tr w:rsidR="00B001AD" w:rsidRPr="00661924" w14:paraId="03220D47" w14:textId="77777777" w:rsidTr="005467A7">
        <w:trPr>
          <w:trHeight w:val="70"/>
        </w:trPr>
        <w:tc>
          <w:tcPr>
            <w:tcW w:w="1143" w:type="dxa"/>
            <w:vMerge w:val="restart"/>
            <w:vAlign w:val="center"/>
          </w:tcPr>
          <w:p w14:paraId="6B9D6468" w14:textId="77777777" w:rsidR="00B001AD" w:rsidRPr="00661924" w:rsidRDefault="00B001AD" w:rsidP="00847D69">
            <w:pPr>
              <w:pStyle w:val="TAL"/>
            </w:pPr>
            <w:r w:rsidRPr="00546626">
              <w:t>ZP CSI-RS configuration</w:t>
            </w:r>
          </w:p>
          <w:p w14:paraId="1021C978" w14:textId="77777777" w:rsidR="00B001AD" w:rsidRPr="00661924" w:rsidRDefault="00B001AD" w:rsidP="00847D69">
            <w:pPr>
              <w:pStyle w:val="TAL"/>
            </w:pPr>
          </w:p>
        </w:tc>
        <w:tc>
          <w:tcPr>
            <w:tcW w:w="2430" w:type="dxa"/>
            <w:gridSpan w:val="2"/>
            <w:vAlign w:val="center"/>
          </w:tcPr>
          <w:p w14:paraId="7B3AB26B"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15DBAB0F" w14:textId="77777777" w:rsidR="00B001AD" w:rsidRPr="00661924" w:rsidRDefault="00B001AD" w:rsidP="00847D69">
            <w:pPr>
              <w:pStyle w:val="TAC"/>
            </w:pPr>
          </w:p>
        </w:tc>
        <w:tc>
          <w:tcPr>
            <w:tcW w:w="2601" w:type="dxa"/>
            <w:vAlign w:val="center"/>
          </w:tcPr>
          <w:p w14:paraId="273E1F6A" w14:textId="77777777" w:rsidR="00B001AD" w:rsidRPr="00661924" w:rsidRDefault="00B001AD" w:rsidP="00847D69">
            <w:pPr>
              <w:pStyle w:val="TAC"/>
            </w:pPr>
            <w:r w:rsidRPr="00661924">
              <w:t>Periodic</w:t>
            </w:r>
          </w:p>
        </w:tc>
        <w:tc>
          <w:tcPr>
            <w:tcW w:w="2709" w:type="dxa"/>
          </w:tcPr>
          <w:p w14:paraId="1547EB7E" w14:textId="77777777" w:rsidR="00B001AD" w:rsidRPr="00661924" w:rsidRDefault="00B001AD" w:rsidP="00847D69">
            <w:pPr>
              <w:pStyle w:val="TAC"/>
            </w:pPr>
            <w:r w:rsidRPr="00661924">
              <w:t>Periodic</w:t>
            </w:r>
          </w:p>
        </w:tc>
      </w:tr>
      <w:tr w:rsidR="00B001AD" w:rsidRPr="00661924" w14:paraId="7F6EC454" w14:textId="77777777" w:rsidTr="005467A7">
        <w:trPr>
          <w:trHeight w:val="70"/>
        </w:trPr>
        <w:tc>
          <w:tcPr>
            <w:tcW w:w="1143" w:type="dxa"/>
            <w:vMerge/>
            <w:vAlign w:val="center"/>
          </w:tcPr>
          <w:p w14:paraId="4C6421BA"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386EBA9C"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0AF9BB95" w14:textId="77777777" w:rsidR="00B001AD" w:rsidRPr="00661924" w:rsidRDefault="00B001AD" w:rsidP="00847D69">
            <w:pPr>
              <w:pStyle w:val="TAC"/>
            </w:pPr>
          </w:p>
        </w:tc>
        <w:tc>
          <w:tcPr>
            <w:tcW w:w="2601" w:type="dxa"/>
            <w:vAlign w:val="center"/>
          </w:tcPr>
          <w:p w14:paraId="299DEC7E" w14:textId="77777777" w:rsidR="00B001AD" w:rsidRPr="00661924" w:rsidRDefault="00B001AD" w:rsidP="00847D69">
            <w:pPr>
              <w:pStyle w:val="TAC"/>
            </w:pPr>
            <w:r>
              <w:t>2</w:t>
            </w:r>
          </w:p>
        </w:tc>
        <w:tc>
          <w:tcPr>
            <w:tcW w:w="2709" w:type="dxa"/>
            <w:vAlign w:val="center"/>
          </w:tcPr>
          <w:p w14:paraId="2A865B71" w14:textId="77777777" w:rsidR="00B001AD" w:rsidRPr="00661924" w:rsidRDefault="00B001AD" w:rsidP="00847D69">
            <w:pPr>
              <w:pStyle w:val="TAC"/>
            </w:pPr>
            <w:r>
              <w:t>1</w:t>
            </w:r>
          </w:p>
        </w:tc>
      </w:tr>
      <w:tr w:rsidR="00B001AD" w:rsidRPr="00661924" w14:paraId="10FC4C92" w14:textId="77777777" w:rsidTr="005467A7">
        <w:trPr>
          <w:trHeight w:val="70"/>
        </w:trPr>
        <w:tc>
          <w:tcPr>
            <w:tcW w:w="1143" w:type="dxa"/>
            <w:vMerge/>
            <w:vAlign w:val="center"/>
          </w:tcPr>
          <w:p w14:paraId="576ED941"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52916D80" w14:textId="77777777" w:rsidR="00B001AD" w:rsidRPr="00661924" w:rsidRDefault="00B001AD" w:rsidP="00847D69">
            <w:pPr>
              <w:pStyle w:val="TAL"/>
            </w:pPr>
            <w:r w:rsidRPr="00661924">
              <w:t>CDM Type</w:t>
            </w:r>
          </w:p>
        </w:tc>
        <w:tc>
          <w:tcPr>
            <w:tcW w:w="720" w:type="dxa"/>
            <w:vAlign w:val="center"/>
          </w:tcPr>
          <w:p w14:paraId="3022AE01" w14:textId="77777777" w:rsidR="00B001AD" w:rsidRPr="00661924" w:rsidRDefault="00B001AD" w:rsidP="00847D69">
            <w:pPr>
              <w:pStyle w:val="TAC"/>
            </w:pPr>
          </w:p>
        </w:tc>
        <w:tc>
          <w:tcPr>
            <w:tcW w:w="2601" w:type="dxa"/>
            <w:vAlign w:val="center"/>
          </w:tcPr>
          <w:p w14:paraId="3D7A226C" w14:textId="77777777" w:rsidR="00B001AD" w:rsidRPr="00661924" w:rsidRDefault="00B001AD" w:rsidP="00847D69">
            <w:pPr>
              <w:pStyle w:val="TAC"/>
            </w:pPr>
            <w:r w:rsidRPr="00661924">
              <w:t>FD-CDM2</w:t>
            </w:r>
          </w:p>
        </w:tc>
        <w:tc>
          <w:tcPr>
            <w:tcW w:w="2709" w:type="dxa"/>
          </w:tcPr>
          <w:p w14:paraId="11875CB5" w14:textId="77777777" w:rsidR="00B001AD" w:rsidRPr="00661924" w:rsidRDefault="00B001AD" w:rsidP="00847D69">
            <w:pPr>
              <w:pStyle w:val="TAC"/>
            </w:pPr>
            <w:r>
              <w:t>noCDM</w:t>
            </w:r>
          </w:p>
        </w:tc>
      </w:tr>
      <w:tr w:rsidR="00B001AD" w:rsidRPr="00661924" w14:paraId="39E9C080" w14:textId="77777777" w:rsidTr="005467A7">
        <w:trPr>
          <w:trHeight w:val="70"/>
        </w:trPr>
        <w:tc>
          <w:tcPr>
            <w:tcW w:w="1143" w:type="dxa"/>
            <w:vMerge/>
            <w:vAlign w:val="center"/>
          </w:tcPr>
          <w:p w14:paraId="3A123516" w14:textId="77777777" w:rsidR="00B001AD" w:rsidRPr="00661924" w:rsidRDefault="00B001AD" w:rsidP="00C946D7">
            <w:pPr>
              <w:keepNext/>
              <w:keepLines/>
              <w:spacing w:after="0"/>
              <w:rPr>
                <w:rFonts w:ascii="Arial" w:hAnsi="Arial"/>
                <w:sz w:val="18"/>
              </w:rPr>
            </w:pPr>
          </w:p>
        </w:tc>
        <w:tc>
          <w:tcPr>
            <w:tcW w:w="2430" w:type="dxa"/>
            <w:gridSpan w:val="2"/>
            <w:vAlign w:val="center"/>
          </w:tcPr>
          <w:p w14:paraId="678B61BC" w14:textId="77777777" w:rsidR="00B001AD" w:rsidRPr="00661924" w:rsidRDefault="00B001AD" w:rsidP="00847D69">
            <w:pPr>
              <w:pStyle w:val="TAL"/>
            </w:pPr>
            <w:r w:rsidRPr="00661924">
              <w:t>Density (ρ)</w:t>
            </w:r>
          </w:p>
        </w:tc>
        <w:tc>
          <w:tcPr>
            <w:tcW w:w="720" w:type="dxa"/>
            <w:vAlign w:val="center"/>
          </w:tcPr>
          <w:p w14:paraId="693153D8" w14:textId="77777777" w:rsidR="00B001AD" w:rsidRPr="00661924" w:rsidRDefault="00B001AD" w:rsidP="00847D69">
            <w:pPr>
              <w:pStyle w:val="TAC"/>
            </w:pPr>
          </w:p>
        </w:tc>
        <w:tc>
          <w:tcPr>
            <w:tcW w:w="2601" w:type="dxa"/>
            <w:vAlign w:val="center"/>
          </w:tcPr>
          <w:p w14:paraId="246A6A8D" w14:textId="77777777" w:rsidR="00B001AD" w:rsidRPr="00661924" w:rsidRDefault="00B001AD" w:rsidP="00847D69">
            <w:pPr>
              <w:pStyle w:val="TAC"/>
            </w:pPr>
            <w:r w:rsidRPr="00661924">
              <w:t>1</w:t>
            </w:r>
          </w:p>
        </w:tc>
        <w:tc>
          <w:tcPr>
            <w:tcW w:w="2709" w:type="dxa"/>
          </w:tcPr>
          <w:p w14:paraId="218657F9" w14:textId="77777777" w:rsidR="00B001AD" w:rsidRPr="00661924" w:rsidRDefault="00B001AD" w:rsidP="00847D69">
            <w:pPr>
              <w:pStyle w:val="TAC"/>
            </w:pPr>
            <w:r>
              <w:t>1</w:t>
            </w:r>
          </w:p>
        </w:tc>
      </w:tr>
      <w:tr w:rsidR="00B001AD" w:rsidRPr="00661924" w14:paraId="12B37B15" w14:textId="77777777" w:rsidTr="005467A7">
        <w:trPr>
          <w:trHeight w:val="70"/>
        </w:trPr>
        <w:tc>
          <w:tcPr>
            <w:tcW w:w="1143" w:type="dxa"/>
            <w:vMerge/>
            <w:vAlign w:val="center"/>
          </w:tcPr>
          <w:p w14:paraId="578ACE8F" w14:textId="77777777" w:rsidR="00B001AD" w:rsidRPr="00661924" w:rsidRDefault="00B001AD" w:rsidP="00847D69">
            <w:pPr>
              <w:pStyle w:val="TAL"/>
            </w:pPr>
          </w:p>
        </w:tc>
        <w:tc>
          <w:tcPr>
            <w:tcW w:w="2430" w:type="dxa"/>
            <w:gridSpan w:val="2"/>
            <w:vAlign w:val="center"/>
          </w:tcPr>
          <w:p w14:paraId="0323188C"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471691B" w14:textId="77777777" w:rsidR="00B001AD" w:rsidRPr="00661924" w:rsidRDefault="00B001AD" w:rsidP="00847D69">
            <w:pPr>
              <w:pStyle w:val="TAC"/>
            </w:pPr>
          </w:p>
        </w:tc>
        <w:tc>
          <w:tcPr>
            <w:tcW w:w="2601" w:type="dxa"/>
            <w:vAlign w:val="center"/>
          </w:tcPr>
          <w:p w14:paraId="3DDA1E22" w14:textId="77777777" w:rsidR="00B001AD" w:rsidRPr="00661924" w:rsidRDefault="00B001AD" w:rsidP="00847D69">
            <w:pPr>
              <w:pStyle w:val="TAC"/>
            </w:pPr>
            <w:r w:rsidRPr="00661924">
              <w:rPr>
                <w:rFonts w:hint="eastAsia"/>
              </w:rPr>
              <w:t xml:space="preserve">Row </w:t>
            </w:r>
            <w:r>
              <w:t>3(8)</w:t>
            </w:r>
          </w:p>
        </w:tc>
        <w:tc>
          <w:tcPr>
            <w:tcW w:w="2709" w:type="dxa"/>
            <w:vAlign w:val="center"/>
          </w:tcPr>
          <w:p w14:paraId="73C2C95A" w14:textId="77777777" w:rsidR="00B001AD" w:rsidRPr="00661924" w:rsidRDefault="00B001AD" w:rsidP="00847D69">
            <w:pPr>
              <w:pStyle w:val="TAC"/>
            </w:pPr>
            <w:r w:rsidRPr="00661924">
              <w:rPr>
                <w:rFonts w:hint="eastAsia"/>
              </w:rPr>
              <w:t xml:space="preserve">Row </w:t>
            </w:r>
            <w:r>
              <w:t>2(8)</w:t>
            </w:r>
          </w:p>
        </w:tc>
      </w:tr>
      <w:tr w:rsidR="00B001AD" w:rsidRPr="00661924" w14:paraId="5D0349A7" w14:textId="77777777" w:rsidTr="005467A7">
        <w:trPr>
          <w:trHeight w:val="70"/>
        </w:trPr>
        <w:tc>
          <w:tcPr>
            <w:tcW w:w="1143" w:type="dxa"/>
            <w:vMerge/>
            <w:vAlign w:val="center"/>
          </w:tcPr>
          <w:p w14:paraId="0A859200" w14:textId="77777777" w:rsidR="00B001AD" w:rsidRPr="00661924" w:rsidRDefault="00B001AD" w:rsidP="00847D69">
            <w:pPr>
              <w:pStyle w:val="TAL"/>
            </w:pPr>
          </w:p>
        </w:tc>
        <w:tc>
          <w:tcPr>
            <w:tcW w:w="2430" w:type="dxa"/>
            <w:gridSpan w:val="2"/>
            <w:vAlign w:val="center"/>
          </w:tcPr>
          <w:p w14:paraId="413EB469"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1D9BF2A5" w14:textId="77777777" w:rsidR="00B001AD" w:rsidRPr="00661924" w:rsidRDefault="00B001AD" w:rsidP="00847D69">
            <w:pPr>
              <w:pStyle w:val="TAC"/>
            </w:pPr>
          </w:p>
        </w:tc>
        <w:tc>
          <w:tcPr>
            <w:tcW w:w="2601" w:type="dxa"/>
            <w:vAlign w:val="center"/>
          </w:tcPr>
          <w:p w14:paraId="02B856E6" w14:textId="77777777" w:rsidR="00B001AD" w:rsidRPr="00661924" w:rsidRDefault="00B001AD" w:rsidP="00847D69">
            <w:pPr>
              <w:pStyle w:val="TAC"/>
            </w:pPr>
            <w:r w:rsidRPr="00E87941">
              <w:rPr>
                <w:rFonts w:hint="eastAsia"/>
              </w:rPr>
              <w:t>9</w:t>
            </w:r>
            <w:r w:rsidRPr="00E87941">
              <w:t xml:space="preserve"> </w:t>
            </w:r>
          </w:p>
        </w:tc>
        <w:tc>
          <w:tcPr>
            <w:tcW w:w="2709" w:type="dxa"/>
            <w:vAlign w:val="center"/>
          </w:tcPr>
          <w:p w14:paraId="74EA5672" w14:textId="77777777" w:rsidR="00B001AD" w:rsidRPr="00661924" w:rsidRDefault="00B001AD" w:rsidP="00847D69">
            <w:pPr>
              <w:pStyle w:val="TAC"/>
            </w:pPr>
            <w:r>
              <w:t>9</w:t>
            </w:r>
          </w:p>
        </w:tc>
      </w:tr>
      <w:tr w:rsidR="00B001AD" w:rsidRPr="00661924" w14:paraId="34D9040A" w14:textId="77777777" w:rsidTr="005467A7">
        <w:trPr>
          <w:trHeight w:val="70"/>
        </w:trPr>
        <w:tc>
          <w:tcPr>
            <w:tcW w:w="1143" w:type="dxa"/>
            <w:vMerge/>
            <w:vAlign w:val="center"/>
          </w:tcPr>
          <w:p w14:paraId="622D6E59" w14:textId="77777777" w:rsidR="00B001AD" w:rsidRPr="00661924" w:rsidRDefault="00B001AD" w:rsidP="00847D69">
            <w:pPr>
              <w:pStyle w:val="TAL"/>
            </w:pPr>
          </w:p>
        </w:tc>
        <w:tc>
          <w:tcPr>
            <w:tcW w:w="2430" w:type="dxa"/>
            <w:gridSpan w:val="2"/>
          </w:tcPr>
          <w:p w14:paraId="03EF2EA4" w14:textId="77777777" w:rsidR="00B001AD" w:rsidRPr="00661924" w:rsidRDefault="00B001AD" w:rsidP="00847D69">
            <w:pPr>
              <w:pStyle w:val="TAL"/>
            </w:pPr>
            <w:r w:rsidRPr="00661924">
              <w:t>CSI-RS</w:t>
            </w:r>
          </w:p>
          <w:p w14:paraId="09DD090C" w14:textId="77777777" w:rsidR="00B001AD" w:rsidRPr="00661924" w:rsidRDefault="00B001AD" w:rsidP="00847D69">
            <w:pPr>
              <w:pStyle w:val="TAL"/>
            </w:pPr>
            <w:r w:rsidRPr="00661924">
              <w:t>periodicity and offset</w:t>
            </w:r>
          </w:p>
        </w:tc>
        <w:tc>
          <w:tcPr>
            <w:tcW w:w="720" w:type="dxa"/>
            <w:vAlign w:val="center"/>
          </w:tcPr>
          <w:p w14:paraId="7FB0BF10" w14:textId="77777777" w:rsidR="00B001AD" w:rsidRPr="00661924" w:rsidRDefault="00B001AD" w:rsidP="00847D69">
            <w:pPr>
              <w:pStyle w:val="TAC"/>
            </w:pPr>
            <w:r w:rsidRPr="00661924">
              <w:t>slot</w:t>
            </w:r>
          </w:p>
        </w:tc>
        <w:tc>
          <w:tcPr>
            <w:tcW w:w="2601" w:type="dxa"/>
            <w:vAlign w:val="center"/>
          </w:tcPr>
          <w:p w14:paraId="3A9EC15F" w14:textId="77777777" w:rsidR="00B001AD" w:rsidRPr="00661924" w:rsidRDefault="00B001AD" w:rsidP="00847D69">
            <w:pPr>
              <w:pStyle w:val="TAC"/>
            </w:pPr>
            <w:r>
              <w:t>10</w:t>
            </w:r>
            <w:r w:rsidRPr="00661924">
              <w:rPr>
                <w:rFonts w:hint="eastAsia"/>
              </w:rPr>
              <w:t>/1</w:t>
            </w:r>
          </w:p>
        </w:tc>
        <w:tc>
          <w:tcPr>
            <w:tcW w:w="2709" w:type="dxa"/>
            <w:vAlign w:val="center"/>
          </w:tcPr>
          <w:p w14:paraId="776D3D63" w14:textId="77777777" w:rsidR="00B001AD" w:rsidRPr="00661924" w:rsidRDefault="00B001AD" w:rsidP="00847D69">
            <w:pPr>
              <w:pStyle w:val="TAC"/>
            </w:pPr>
            <w:r>
              <w:t>Same as serving cell</w:t>
            </w:r>
          </w:p>
        </w:tc>
      </w:tr>
      <w:tr w:rsidR="00B001AD" w:rsidRPr="00661924" w14:paraId="2DF648F0" w14:textId="77777777" w:rsidTr="005467A7">
        <w:trPr>
          <w:trHeight w:val="70"/>
        </w:trPr>
        <w:tc>
          <w:tcPr>
            <w:tcW w:w="1143" w:type="dxa"/>
            <w:vMerge w:val="restart"/>
            <w:vAlign w:val="center"/>
            <w:hideMark/>
          </w:tcPr>
          <w:p w14:paraId="047CBDE4" w14:textId="77777777" w:rsidR="00B001AD" w:rsidRPr="00661924" w:rsidRDefault="00B001AD" w:rsidP="00847D69">
            <w:pPr>
              <w:pStyle w:val="TAL"/>
            </w:pPr>
            <w:r w:rsidRPr="00661924">
              <w:t>NZP CSI-RS for CSI acquisition</w:t>
            </w:r>
          </w:p>
          <w:p w14:paraId="408D8787" w14:textId="77777777" w:rsidR="00B001AD" w:rsidRPr="00661924" w:rsidRDefault="00B001AD" w:rsidP="00847D69">
            <w:pPr>
              <w:pStyle w:val="TAL"/>
            </w:pPr>
          </w:p>
        </w:tc>
        <w:tc>
          <w:tcPr>
            <w:tcW w:w="2430" w:type="dxa"/>
            <w:gridSpan w:val="2"/>
            <w:vAlign w:val="center"/>
          </w:tcPr>
          <w:p w14:paraId="10952C9F" w14:textId="77777777" w:rsidR="00B001AD" w:rsidRPr="00661924" w:rsidRDefault="00B001AD" w:rsidP="00847D69">
            <w:pPr>
              <w:pStyle w:val="TAL"/>
            </w:pPr>
            <w:r w:rsidRPr="00661924">
              <w:t>CSI-RS resource</w:t>
            </w:r>
            <w:r w:rsidRPr="00661924">
              <w:rPr>
                <w:rFonts w:hint="eastAsia"/>
              </w:rPr>
              <w:t xml:space="preserve"> </w:t>
            </w:r>
            <w:r w:rsidRPr="00661924">
              <w:t>Type</w:t>
            </w:r>
          </w:p>
        </w:tc>
        <w:tc>
          <w:tcPr>
            <w:tcW w:w="720" w:type="dxa"/>
            <w:vAlign w:val="center"/>
          </w:tcPr>
          <w:p w14:paraId="45DD9CCA" w14:textId="77777777" w:rsidR="00B001AD" w:rsidRPr="00661924" w:rsidRDefault="00B001AD" w:rsidP="00847D69">
            <w:pPr>
              <w:pStyle w:val="TAC"/>
            </w:pPr>
          </w:p>
        </w:tc>
        <w:tc>
          <w:tcPr>
            <w:tcW w:w="2601" w:type="dxa"/>
            <w:vAlign w:val="center"/>
          </w:tcPr>
          <w:p w14:paraId="61D4C0BB" w14:textId="77777777" w:rsidR="00B001AD" w:rsidRPr="00661924" w:rsidRDefault="00B001AD" w:rsidP="00847D69">
            <w:pPr>
              <w:pStyle w:val="TAC"/>
            </w:pPr>
            <w:r w:rsidRPr="00661924">
              <w:t>Periodic</w:t>
            </w:r>
          </w:p>
        </w:tc>
        <w:tc>
          <w:tcPr>
            <w:tcW w:w="2709" w:type="dxa"/>
          </w:tcPr>
          <w:p w14:paraId="39F2AD7C" w14:textId="77777777" w:rsidR="00B001AD" w:rsidRPr="00661924" w:rsidRDefault="00B001AD" w:rsidP="00847D69">
            <w:pPr>
              <w:pStyle w:val="TAC"/>
            </w:pPr>
            <w:r w:rsidRPr="00661924">
              <w:t>Periodic</w:t>
            </w:r>
          </w:p>
        </w:tc>
      </w:tr>
      <w:tr w:rsidR="00B001AD" w:rsidRPr="00661924" w14:paraId="3B59FF94" w14:textId="77777777" w:rsidTr="005467A7">
        <w:trPr>
          <w:trHeight w:val="70"/>
        </w:trPr>
        <w:tc>
          <w:tcPr>
            <w:tcW w:w="1143" w:type="dxa"/>
            <w:vMerge/>
            <w:vAlign w:val="center"/>
          </w:tcPr>
          <w:p w14:paraId="5C58DF53" w14:textId="77777777" w:rsidR="00B001AD" w:rsidRPr="00661924" w:rsidRDefault="00B001AD" w:rsidP="00847D69">
            <w:pPr>
              <w:pStyle w:val="TAL"/>
            </w:pPr>
          </w:p>
        </w:tc>
        <w:tc>
          <w:tcPr>
            <w:tcW w:w="2430" w:type="dxa"/>
            <w:gridSpan w:val="2"/>
            <w:vAlign w:val="center"/>
          </w:tcPr>
          <w:p w14:paraId="587C5F93" w14:textId="77777777" w:rsidR="00B001AD" w:rsidRPr="00661924" w:rsidRDefault="00B001AD" w:rsidP="00847D69">
            <w:pPr>
              <w:pStyle w:val="TAL"/>
            </w:pPr>
            <w:r w:rsidRPr="00661924">
              <w:t>Number of CSI-RS ports (</w:t>
            </w:r>
            <w:r w:rsidRPr="00661924">
              <w:rPr>
                <w:i/>
              </w:rPr>
              <w:t>X</w:t>
            </w:r>
            <w:r w:rsidRPr="00661924">
              <w:t>)</w:t>
            </w:r>
          </w:p>
        </w:tc>
        <w:tc>
          <w:tcPr>
            <w:tcW w:w="720" w:type="dxa"/>
            <w:vAlign w:val="center"/>
          </w:tcPr>
          <w:p w14:paraId="366B5DE0" w14:textId="77777777" w:rsidR="00B001AD" w:rsidRPr="00661924" w:rsidRDefault="00B001AD" w:rsidP="00847D69">
            <w:pPr>
              <w:pStyle w:val="TAC"/>
            </w:pPr>
          </w:p>
        </w:tc>
        <w:tc>
          <w:tcPr>
            <w:tcW w:w="2601" w:type="dxa"/>
            <w:vAlign w:val="center"/>
          </w:tcPr>
          <w:p w14:paraId="4FFD1B30" w14:textId="77777777" w:rsidR="00B001AD" w:rsidRPr="00661924" w:rsidRDefault="00B001AD" w:rsidP="00847D69">
            <w:pPr>
              <w:pStyle w:val="TAC"/>
            </w:pPr>
            <w:r w:rsidRPr="00661924">
              <w:rPr>
                <w:rFonts w:hint="eastAsia"/>
              </w:rPr>
              <w:t>2</w:t>
            </w:r>
          </w:p>
        </w:tc>
        <w:tc>
          <w:tcPr>
            <w:tcW w:w="2709" w:type="dxa"/>
            <w:vAlign w:val="center"/>
          </w:tcPr>
          <w:p w14:paraId="3C08DED9" w14:textId="77777777" w:rsidR="00B001AD" w:rsidRPr="00661924" w:rsidRDefault="00B001AD" w:rsidP="00847D69">
            <w:pPr>
              <w:pStyle w:val="TAC"/>
            </w:pPr>
            <w:r>
              <w:t>1</w:t>
            </w:r>
          </w:p>
        </w:tc>
      </w:tr>
      <w:tr w:rsidR="00B001AD" w:rsidRPr="00661924" w14:paraId="6742328A" w14:textId="77777777" w:rsidTr="005467A7">
        <w:trPr>
          <w:trHeight w:val="70"/>
        </w:trPr>
        <w:tc>
          <w:tcPr>
            <w:tcW w:w="1143" w:type="dxa"/>
            <w:vMerge/>
            <w:vAlign w:val="center"/>
            <w:hideMark/>
          </w:tcPr>
          <w:p w14:paraId="06AE94F4" w14:textId="77777777" w:rsidR="00B001AD" w:rsidRPr="00661924" w:rsidRDefault="00B001AD" w:rsidP="00847D69">
            <w:pPr>
              <w:pStyle w:val="TAL"/>
            </w:pPr>
          </w:p>
        </w:tc>
        <w:tc>
          <w:tcPr>
            <w:tcW w:w="2430" w:type="dxa"/>
            <w:gridSpan w:val="2"/>
            <w:vAlign w:val="center"/>
          </w:tcPr>
          <w:p w14:paraId="7295135A" w14:textId="77777777" w:rsidR="00B001AD" w:rsidRPr="00661924" w:rsidRDefault="00B001AD" w:rsidP="00847D69">
            <w:pPr>
              <w:pStyle w:val="TAL"/>
            </w:pPr>
            <w:r w:rsidRPr="00661924">
              <w:t>CDM Type</w:t>
            </w:r>
          </w:p>
        </w:tc>
        <w:tc>
          <w:tcPr>
            <w:tcW w:w="720" w:type="dxa"/>
            <w:vAlign w:val="center"/>
          </w:tcPr>
          <w:p w14:paraId="5C14652C" w14:textId="77777777" w:rsidR="00B001AD" w:rsidRPr="00661924" w:rsidRDefault="00B001AD" w:rsidP="00847D69">
            <w:pPr>
              <w:pStyle w:val="TAC"/>
            </w:pPr>
          </w:p>
        </w:tc>
        <w:tc>
          <w:tcPr>
            <w:tcW w:w="2601" w:type="dxa"/>
            <w:vAlign w:val="center"/>
          </w:tcPr>
          <w:p w14:paraId="157A1E08" w14:textId="77777777" w:rsidR="00B001AD" w:rsidRPr="00661924" w:rsidRDefault="00B001AD" w:rsidP="00847D69">
            <w:pPr>
              <w:pStyle w:val="TAC"/>
            </w:pPr>
            <w:r w:rsidRPr="00661924">
              <w:t>FD-CDM2</w:t>
            </w:r>
          </w:p>
        </w:tc>
        <w:tc>
          <w:tcPr>
            <w:tcW w:w="2709" w:type="dxa"/>
          </w:tcPr>
          <w:p w14:paraId="08DED29B" w14:textId="77777777" w:rsidR="00B001AD" w:rsidRPr="00661924" w:rsidRDefault="00B001AD" w:rsidP="00847D69">
            <w:pPr>
              <w:pStyle w:val="TAC"/>
            </w:pPr>
            <w:r>
              <w:t>noCDM</w:t>
            </w:r>
          </w:p>
        </w:tc>
      </w:tr>
      <w:tr w:rsidR="00B001AD" w:rsidRPr="00661924" w14:paraId="11AA9058" w14:textId="77777777" w:rsidTr="005467A7">
        <w:trPr>
          <w:trHeight w:val="70"/>
        </w:trPr>
        <w:tc>
          <w:tcPr>
            <w:tcW w:w="1143" w:type="dxa"/>
            <w:vMerge/>
            <w:vAlign w:val="center"/>
            <w:hideMark/>
          </w:tcPr>
          <w:p w14:paraId="7199B4BE" w14:textId="77777777" w:rsidR="00B001AD" w:rsidRPr="00661924" w:rsidRDefault="00B001AD" w:rsidP="00847D69">
            <w:pPr>
              <w:pStyle w:val="TAL"/>
            </w:pPr>
          </w:p>
        </w:tc>
        <w:tc>
          <w:tcPr>
            <w:tcW w:w="2430" w:type="dxa"/>
            <w:gridSpan w:val="2"/>
            <w:vAlign w:val="center"/>
          </w:tcPr>
          <w:p w14:paraId="30B7CA58" w14:textId="77777777" w:rsidR="00B001AD" w:rsidRPr="00661924" w:rsidRDefault="00B001AD" w:rsidP="00847D69">
            <w:pPr>
              <w:pStyle w:val="TAL"/>
            </w:pPr>
            <w:r w:rsidRPr="00661924">
              <w:t>Density (ρ)</w:t>
            </w:r>
          </w:p>
        </w:tc>
        <w:tc>
          <w:tcPr>
            <w:tcW w:w="720" w:type="dxa"/>
            <w:vAlign w:val="center"/>
          </w:tcPr>
          <w:p w14:paraId="15DA6C69" w14:textId="77777777" w:rsidR="00B001AD" w:rsidRPr="00661924" w:rsidRDefault="00B001AD" w:rsidP="00847D69">
            <w:pPr>
              <w:pStyle w:val="TAC"/>
            </w:pPr>
          </w:p>
        </w:tc>
        <w:tc>
          <w:tcPr>
            <w:tcW w:w="2601" w:type="dxa"/>
            <w:vAlign w:val="center"/>
          </w:tcPr>
          <w:p w14:paraId="777DB4D5" w14:textId="77777777" w:rsidR="00B001AD" w:rsidRPr="00661924" w:rsidRDefault="00B001AD" w:rsidP="00847D69">
            <w:pPr>
              <w:pStyle w:val="TAC"/>
            </w:pPr>
            <w:r w:rsidRPr="00661924">
              <w:t>1</w:t>
            </w:r>
          </w:p>
        </w:tc>
        <w:tc>
          <w:tcPr>
            <w:tcW w:w="2709" w:type="dxa"/>
          </w:tcPr>
          <w:p w14:paraId="2C8F5487" w14:textId="77777777" w:rsidR="00B001AD" w:rsidRPr="00661924" w:rsidRDefault="00B001AD" w:rsidP="00847D69">
            <w:pPr>
              <w:pStyle w:val="TAC"/>
            </w:pPr>
            <w:r>
              <w:t>1</w:t>
            </w:r>
          </w:p>
        </w:tc>
      </w:tr>
      <w:tr w:rsidR="00B001AD" w:rsidRPr="00661924" w14:paraId="37E004B5" w14:textId="77777777" w:rsidTr="005467A7">
        <w:trPr>
          <w:trHeight w:val="70"/>
        </w:trPr>
        <w:tc>
          <w:tcPr>
            <w:tcW w:w="1143" w:type="dxa"/>
            <w:vMerge/>
            <w:vAlign w:val="center"/>
            <w:hideMark/>
          </w:tcPr>
          <w:p w14:paraId="57703684" w14:textId="77777777" w:rsidR="00B001AD" w:rsidRPr="00661924" w:rsidRDefault="00B001AD" w:rsidP="00847D69">
            <w:pPr>
              <w:pStyle w:val="TAL"/>
              <w:rPr>
                <w:b/>
              </w:rPr>
            </w:pPr>
          </w:p>
        </w:tc>
        <w:tc>
          <w:tcPr>
            <w:tcW w:w="2430" w:type="dxa"/>
            <w:gridSpan w:val="2"/>
            <w:vAlign w:val="center"/>
          </w:tcPr>
          <w:p w14:paraId="06E848CA" w14:textId="77777777" w:rsidR="00B001AD" w:rsidRPr="00661924" w:rsidRDefault="00B001AD" w:rsidP="00847D69">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83D10E7" w14:textId="77777777" w:rsidR="00B001AD" w:rsidRPr="00661924" w:rsidRDefault="00B001AD" w:rsidP="00847D69">
            <w:pPr>
              <w:pStyle w:val="TAC"/>
            </w:pPr>
          </w:p>
        </w:tc>
        <w:tc>
          <w:tcPr>
            <w:tcW w:w="2601" w:type="dxa"/>
            <w:vAlign w:val="center"/>
          </w:tcPr>
          <w:p w14:paraId="79BE2523" w14:textId="77777777" w:rsidR="00B001AD" w:rsidRPr="00661924" w:rsidRDefault="00B001AD" w:rsidP="00847D69">
            <w:pPr>
              <w:pStyle w:val="TAC"/>
            </w:pPr>
            <w:r w:rsidRPr="00661924">
              <w:rPr>
                <w:rFonts w:hint="eastAsia"/>
              </w:rPr>
              <w:t>Row 3(6,</w:t>
            </w:r>
            <w:r>
              <w:t xml:space="preserve"> </w:t>
            </w:r>
            <w:r w:rsidRPr="00661924">
              <w:rPr>
                <w:rFonts w:hint="eastAsia"/>
              </w:rPr>
              <w:t>-)</w:t>
            </w:r>
          </w:p>
        </w:tc>
        <w:tc>
          <w:tcPr>
            <w:tcW w:w="2709" w:type="dxa"/>
            <w:vAlign w:val="center"/>
          </w:tcPr>
          <w:p w14:paraId="0EA3AAE6" w14:textId="77777777" w:rsidR="00B001AD" w:rsidRPr="00661924" w:rsidRDefault="00B001AD" w:rsidP="00847D69">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001AD" w:rsidRPr="00661924" w14:paraId="040CDED7" w14:textId="77777777" w:rsidTr="005467A7">
        <w:trPr>
          <w:trHeight w:val="70"/>
        </w:trPr>
        <w:tc>
          <w:tcPr>
            <w:tcW w:w="1143" w:type="dxa"/>
            <w:vMerge/>
            <w:vAlign w:val="center"/>
            <w:hideMark/>
          </w:tcPr>
          <w:p w14:paraId="282174B7" w14:textId="77777777" w:rsidR="00B001AD" w:rsidRPr="00661924" w:rsidRDefault="00B001AD" w:rsidP="00847D69">
            <w:pPr>
              <w:pStyle w:val="TAL"/>
            </w:pPr>
          </w:p>
        </w:tc>
        <w:tc>
          <w:tcPr>
            <w:tcW w:w="2430" w:type="dxa"/>
            <w:gridSpan w:val="2"/>
            <w:vAlign w:val="center"/>
          </w:tcPr>
          <w:p w14:paraId="2687459B" w14:textId="77777777" w:rsidR="00B001AD" w:rsidRPr="00661924" w:rsidRDefault="00B001AD" w:rsidP="00847D69">
            <w:pPr>
              <w:pStyle w:val="TAL"/>
            </w:pPr>
            <w:r w:rsidRPr="00661924">
              <w:t>First OFDM symbol in the PRB used for CSI-RS (l</w:t>
            </w:r>
            <w:r w:rsidRPr="00661924">
              <w:rPr>
                <w:vertAlign w:val="subscript"/>
              </w:rPr>
              <w:t>0</w:t>
            </w:r>
            <w:r w:rsidRPr="00661924">
              <w:t>)</w:t>
            </w:r>
          </w:p>
        </w:tc>
        <w:tc>
          <w:tcPr>
            <w:tcW w:w="720" w:type="dxa"/>
            <w:vAlign w:val="center"/>
          </w:tcPr>
          <w:p w14:paraId="2E861CD5" w14:textId="77777777" w:rsidR="00B001AD" w:rsidRPr="00661924" w:rsidRDefault="00B001AD" w:rsidP="00847D69">
            <w:pPr>
              <w:pStyle w:val="TAC"/>
            </w:pPr>
          </w:p>
        </w:tc>
        <w:tc>
          <w:tcPr>
            <w:tcW w:w="2601" w:type="dxa"/>
            <w:vAlign w:val="center"/>
          </w:tcPr>
          <w:p w14:paraId="6A0CE2D4" w14:textId="77777777" w:rsidR="00B001AD" w:rsidRPr="00661924" w:rsidRDefault="00B001AD" w:rsidP="00847D69">
            <w:pPr>
              <w:pStyle w:val="TAC"/>
            </w:pPr>
            <w:r w:rsidRPr="00661924">
              <w:rPr>
                <w:rFonts w:hint="eastAsia"/>
              </w:rPr>
              <w:t>13</w:t>
            </w:r>
          </w:p>
        </w:tc>
        <w:tc>
          <w:tcPr>
            <w:tcW w:w="2709" w:type="dxa"/>
            <w:vAlign w:val="center"/>
          </w:tcPr>
          <w:p w14:paraId="0B66DBDA" w14:textId="77777777" w:rsidR="00B001AD" w:rsidRPr="00661924" w:rsidRDefault="00B001AD" w:rsidP="00847D69">
            <w:pPr>
              <w:pStyle w:val="TAC"/>
            </w:pPr>
            <w:r>
              <w:t>13</w:t>
            </w:r>
          </w:p>
        </w:tc>
      </w:tr>
      <w:tr w:rsidR="00B001AD" w:rsidRPr="00661924" w14:paraId="786B9333" w14:textId="77777777" w:rsidTr="005467A7">
        <w:trPr>
          <w:trHeight w:val="70"/>
        </w:trPr>
        <w:tc>
          <w:tcPr>
            <w:tcW w:w="1143" w:type="dxa"/>
            <w:vMerge/>
            <w:vAlign w:val="center"/>
          </w:tcPr>
          <w:p w14:paraId="7CCD8AC2" w14:textId="77777777" w:rsidR="00B001AD" w:rsidRPr="00661924" w:rsidRDefault="00B001AD" w:rsidP="00847D69">
            <w:pPr>
              <w:pStyle w:val="TAL"/>
            </w:pPr>
          </w:p>
        </w:tc>
        <w:tc>
          <w:tcPr>
            <w:tcW w:w="2430" w:type="dxa"/>
            <w:gridSpan w:val="2"/>
            <w:vAlign w:val="center"/>
          </w:tcPr>
          <w:p w14:paraId="74513E91" w14:textId="77777777" w:rsidR="00B001AD" w:rsidRPr="00661924" w:rsidRDefault="00B001AD" w:rsidP="00847D69">
            <w:pPr>
              <w:pStyle w:val="TAL"/>
            </w:pPr>
            <w:r w:rsidRPr="00661924">
              <w:t>NZP CSI-RS-timeConfig</w:t>
            </w:r>
          </w:p>
          <w:p w14:paraId="6BDA37E2" w14:textId="77777777" w:rsidR="00B001AD" w:rsidRPr="00661924" w:rsidRDefault="00B001AD" w:rsidP="00847D69">
            <w:pPr>
              <w:pStyle w:val="TAL"/>
            </w:pPr>
            <w:r w:rsidRPr="00661924">
              <w:t>periodicity and offset</w:t>
            </w:r>
          </w:p>
        </w:tc>
        <w:tc>
          <w:tcPr>
            <w:tcW w:w="720" w:type="dxa"/>
            <w:vAlign w:val="center"/>
          </w:tcPr>
          <w:p w14:paraId="2D9ED901" w14:textId="77777777" w:rsidR="00B001AD" w:rsidRPr="00661924" w:rsidRDefault="00B001AD" w:rsidP="00847D69">
            <w:pPr>
              <w:pStyle w:val="TAC"/>
            </w:pPr>
            <w:r w:rsidRPr="00661924">
              <w:t>slot</w:t>
            </w:r>
          </w:p>
        </w:tc>
        <w:tc>
          <w:tcPr>
            <w:tcW w:w="2601" w:type="dxa"/>
            <w:vAlign w:val="center"/>
          </w:tcPr>
          <w:p w14:paraId="41F7D79A" w14:textId="77777777" w:rsidR="00B001AD" w:rsidRPr="00661924" w:rsidRDefault="00B001AD" w:rsidP="00847D69">
            <w:pPr>
              <w:pStyle w:val="TAC"/>
            </w:pPr>
            <w:r>
              <w:t>10</w:t>
            </w:r>
            <w:r w:rsidRPr="00661924">
              <w:rPr>
                <w:rFonts w:hint="eastAsia"/>
              </w:rPr>
              <w:t>/1</w:t>
            </w:r>
          </w:p>
        </w:tc>
        <w:tc>
          <w:tcPr>
            <w:tcW w:w="2709" w:type="dxa"/>
            <w:vAlign w:val="center"/>
          </w:tcPr>
          <w:p w14:paraId="5C16F96C" w14:textId="77777777" w:rsidR="00B001AD" w:rsidRPr="00661924" w:rsidRDefault="00B001AD" w:rsidP="00847D69">
            <w:pPr>
              <w:pStyle w:val="TAC"/>
            </w:pPr>
            <w:r>
              <w:t>Same as serving cell</w:t>
            </w:r>
          </w:p>
        </w:tc>
      </w:tr>
      <w:tr w:rsidR="00B001AD" w:rsidRPr="00661924" w14:paraId="7D7C73A8" w14:textId="77777777" w:rsidTr="005467A7">
        <w:trPr>
          <w:trHeight w:val="70"/>
        </w:trPr>
        <w:tc>
          <w:tcPr>
            <w:tcW w:w="1143" w:type="dxa"/>
            <w:vMerge w:val="restart"/>
            <w:vAlign w:val="center"/>
          </w:tcPr>
          <w:p w14:paraId="51FB0C1B" w14:textId="77777777" w:rsidR="00B001AD" w:rsidRPr="00661924" w:rsidRDefault="00B001AD" w:rsidP="00847D69">
            <w:pPr>
              <w:pStyle w:val="TAL"/>
            </w:pPr>
            <w:r w:rsidRPr="00661924">
              <w:t>CSI-IM configuration</w:t>
            </w:r>
          </w:p>
        </w:tc>
        <w:tc>
          <w:tcPr>
            <w:tcW w:w="2430" w:type="dxa"/>
            <w:gridSpan w:val="2"/>
          </w:tcPr>
          <w:p w14:paraId="270C35F6" w14:textId="77777777" w:rsidR="00B001AD" w:rsidRPr="00661924" w:rsidRDefault="00B001AD" w:rsidP="00847D69">
            <w:pPr>
              <w:pStyle w:val="TAL"/>
            </w:pPr>
            <w:r w:rsidRPr="00661924">
              <w:rPr>
                <w:rFonts w:hint="eastAsia"/>
              </w:rPr>
              <w:t>CSI-IM resource Type</w:t>
            </w:r>
          </w:p>
        </w:tc>
        <w:tc>
          <w:tcPr>
            <w:tcW w:w="720" w:type="dxa"/>
            <w:vAlign w:val="center"/>
          </w:tcPr>
          <w:p w14:paraId="1A7EE327" w14:textId="77777777" w:rsidR="00B001AD" w:rsidRPr="00661924" w:rsidRDefault="00B001AD" w:rsidP="00847D69">
            <w:pPr>
              <w:pStyle w:val="TAC"/>
            </w:pPr>
          </w:p>
        </w:tc>
        <w:tc>
          <w:tcPr>
            <w:tcW w:w="2601" w:type="dxa"/>
            <w:vAlign w:val="center"/>
          </w:tcPr>
          <w:p w14:paraId="10DD1F45" w14:textId="77777777" w:rsidR="00B001AD" w:rsidRPr="00661924" w:rsidRDefault="00B001AD" w:rsidP="00847D69">
            <w:pPr>
              <w:pStyle w:val="TAC"/>
            </w:pPr>
            <w:r w:rsidRPr="00661924">
              <w:rPr>
                <w:rFonts w:hint="eastAsia"/>
              </w:rPr>
              <w:t>Periodic</w:t>
            </w:r>
          </w:p>
        </w:tc>
        <w:tc>
          <w:tcPr>
            <w:tcW w:w="2709" w:type="dxa"/>
            <w:vAlign w:val="center"/>
          </w:tcPr>
          <w:p w14:paraId="0E055437" w14:textId="77777777" w:rsidR="00B001AD" w:rsidRPr="00661924" w:rsidRDefault="00B001AD" w:rsidP="00847D69">
            <w:pPr>
              <w:pStyle w:val="TAC"/>
            </w:pPr>
            <w:r w:rsidRPr="00661924">
              <w:rPr>
                <w:rFonts w:hint="eastAsia"/>
              </w:rPr>
              <w:t>Periodic</w:t>
            </w:r>
          </w:p>
        </w:tc>
      </w:tr>
      <w:tr w:rsidR="00B001AD" w:rsidRPr="00661924" w14:paraId="518252B4" w14:textId="77777777" w:rsidTr="005467A7">
        <w:trPr>
          <w:trHeight w:val="70"/>
        </w:trPr>
        <w:tc>
          <w:tcPr>
            <w:tcW w:w="1143" w:type="dxa"/>
            <w:vMerge/>
            <w:vAlign w:val="center"/>
            <w:hideMark/>
          </w:tcPr>
          <w:p w14:paraId="2A6DDE48" w14:textId="77777777" w:rsidR="00B001AD" w:rsidRPr="00661924" w:rsidRDefault="00B001AD" w:rsidP="00847D69">
            <w:pPr>
              <w:pStyle w:val="TAL"/>
            </w:pPr>
          </w:p>
        </w:tc>
        <w:tc>
          <w:tcPr>
            <w:tcW w:w="2430" w:type="dxa"/>
            <w:gridSpan w:val="2"/>
          </w:tcPr>
          <w:p w14:paraId="53F53983" w14:textId="77777777" w:rsidR="00B001AD" w:rsidRPr="00661924" w:rsidRDefault="00B001AD" w:rsidP="00847D69">
            <w:pPr>
              <w:pStyle w:val="TAL"/>
            </w:pPr>
            <w:r w:rsidRPr="00661924">
              <w:t>CSI-IM RE pattern</w:t>
            </w:r>
          </w:p>
        </w:tc>
        <w:tc>
          <w:tcPr>
            <w:tcW w:w="720" w:type="dxa"/>
            <w:vAlign w:val="center"/>
          </w:tcPr>
          <w:p w14:paraId="01AC29C4" w14:textId="77777777" w:rsidR="00B001AD" w:rsidRPr="00661924" w:rsidRDefault="00B001AD" w:rsidP="00847D69">
            <w:pPr>
              <w:pStyle w:val="TAC"/>
            </w:pPr>
          </w:p>
        </w:tc>
        <w:tc>
          <w:tcPr>
            <w:tcW w:w="2601" w:type="dxa"/>
            <w:vAlign w:val="center"/>
          </w:tcPr>
          <w:p w14:paraId="44CAE925" w14:textId="77777777" w:rsidR="00B001AD" w:rsidRPr="00661924" w:rsidRDefault="00B001AD" w:rsidP="00847D69">
            <w:pPr>
              <w:pStyle w:val="TAC"/>
            </w:pPr>
            <w:r w:rsidRPr="00661924">
              <w:rPr>
                <w:rFonts w:hint="eastAsia"/>
              </w:rPr>
              <w:t>0</w:t>
            </w:r>
          </w:p>
        </w:tc>
        <w:tc>
          <w:tcPr>
            <w:tcW w:w="2709" w:type="dxa"/>
            <w:vAlign w:val="center"/>
          </w:tcPr>
          <w:p w14:paraId="375EF8FA" w14:textId="77777777" w:rsidR="00B001AD" w:rsidRPr="00661924" w:rsidRDefault="00B001AD" w:rsidP="00847D69">
            <w:pPr>
              <w:pStyle w:val="TAC"/>
            </w:pPr>
            <w:r>
              <w:t>0</w:t>
            </w:r>
          </w:p>
        </w:tc>
      </w:tr>
      <w:tr w:rsidR="00B001AD" w:rsidRPr="00661924" w14:paraId="447DFFCD" w14:textId="77777777" w:rsidTr="005467A7">
        <w:trPr>
          <w:trHeight w:val="70"/>
        </w:trPr>
        <w:tc>
          <w:tcPr>
            <w:tcW w:w="1143" w:type="dxa"/>
            <w:vMerge/>
            <w:hideMark/>
          </w:tcPr>
          <w:p w14:paraId="0FABB2F6" w14:textId="77777777" w:rsidR="00B001AD" w:rsidRPr="00661924" w:rsidRDefault="00B001AD" w:rsidP="00847D69">
            <w:pPr>
              <w:pStyle w:val="TAL"/>
            </w:pPr>
          </w:p>
        </w:tc>
        <w:tc>
          <w:tcPr>
            <w:tcW w:w="2430" w:type="dxa"/>
            <w:gridSpan w:val="2"/>
          </w:tcPr>
          <w:p w14:paraId="48FD4C9A" w14:textId="77777777" w:rsidR="00B001AD" w:rsidRPr="00661924" w:rsidRDefault="00B001AD" w:rsidP="00847D69">
            <w:pPr>
              <w:pStyle w:val="TAL"/>
            </w:pPr>
            <w:r w:rsidRPr="00661924">
              <w:t>CSI-IM Resource Mapping</w:t>
            </w:r>
          </w:p>
          <w:p w14:paraId="3870837E" w14:textId="77777777" w:rsidR="00B001AD" w:rsidRPr="00661924" w:rsidRDefault="00B001AD" w:rsidP="00847D69">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4F71408E" w14:textId="77777777" w:rsidR="00B001AD" w:rsidRPr="00661924" w:rsidRDefault="00B001AD" w:rsidP="00847D69">
            <w:pPr>
              <w:pStyle w:val="TAC"/>
            </w:pPr>
          </w:p>
        </w:tc>
        <w:tc>
          <w:tcPr>
            <w:tcW w:w="2601" w:type="dxa"/>
            <w:vAlign w:val="center"/>
          </w:tcPr>
          <w:p w14:paraId="46C661E0" w14:textId="77777777" w:rsidR="00B001AD" w:rsidRPr="00661924" w:rsidRDefault="00B001AD" w:rsidP="00847D69">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3A5A37E" w14:textId="77777777" w:rsidR="00B001AD" w:rsidRPr="00661924" w:rsidRDefault="00B001AD" w:rsidP="00847D69">
            <w:pPr>
              <w:pStyle w:val="TAC"/>
            </w:pPr>
            <w:r>
              <w:t>(6,9)</w:t>
            </w:r>
          </w:p>
        </w:tc>
      </w:tr>
      <w:tr w:rsidR="00B001AD" w:rsidRPr="00661924" w14:paraId="646A69C0" w14:textId="77777777" w:rsidTr="005467A7">
        <w:trPr>
          <w:trHeight w:val="70"/>
        </w:trPr>
        <w:tc>
          <w:tcPr>
            <w:tcW w:w="1143" w:type="dxa"/>
            <w:vMerge/>
            <w:hideMark/>
          </w:tcPr>
          <w:p w14:paraId="30CB2BF2" w14:textId="77777777" w:rsidR="00B001AD" w:rsidRPr="00661924" w:rsidRDefault="00B001AD" w:rsidP="00847D69">
            <w:pPr>
              <w:pStyle w:val="TAL"/>
            </w:pPr>
          </w:p>
        </w:tc>
        <w:tc>
          <w:tcPr>
            <w:tcW w:w="2430" w:type="dxa"/>
            <w:gridSpan w:val="2"/>
          </w:tcPr>
          <w:p w14:paraId="7D61BFE6" w14:textId="77777777" w:rsidR="00B001AD" w:rsidRPr="00661924" w:rsidRDefault="00B001AD" w:rsidP="00847D69">
            <w:pPr>
              <w:pStyle w:val="TAL"/>
            </w:pPr>
            <w:r w:rsidRPr="00661924">
              <w:t>CSI-IM timeConfig</w:t>
            </w:r>
          </w:p>
          <w:p w14:paraId="2A0BC45B" w14:textId="77777777" w:rsidR="00B001AD" w:rsidRPr="00661924" w:rsidRDefault="00B001AD" w:rsidP="00847D69">
            <w:pPr>
              <w:pStyle w:val="TAL"/>
            </w:pPr>
            <w:r w:rsidRPr="00661924">
              <w:t>periodicity and offset</w:t>
            </w:r>
          </w:p>
        </w:tc>
        <w:tc>
          <w:tcPr>
            <w:tcW w:w="720" w:type="dxa"/>
            <w:vAlign w:val="center"/>
          </w:tcPr>
          <w:p w14:paraId="20789CD2" w14:textId="77777777" w:rsidR="00B001AD" w:rsidRPr="00661924" w:rsidRDefault="00B001AD" w:rsidP="00847D69">
            <w:pPr>
              <w:pStyle w:val="TAC"/>
            </w:pPr>
            <w:r w:rsidRPr="00661924">
              <w:t>slot</w:t>
            </w:r>
          </w:p>
        </w:tc>
        <w:tc>
          <w:tcPr>
            <w:tcW w:w="2601" w:type="dxa"/>
            <w:vAlign w:val="center"/>
          </w:tcPr>
          <w:p w14:paraId="4E24DBE3" w14:textId="77777777" w:rsidR="00B001AD" w:rsidRPr="00661924" w:rsidRDefault="00B001AD" w:rsidP="00847D69">
            <w:pPr>
              <w:pStyle w:val="TAC"/>
            </w:pPr>
            <w:r>
              <w:t>10</w:t>
            </w:r>
            <w:r w:rsidRPr="00661924">
              <w:rPr>
                <w:rFonts w:hint="eastAsia"/>
              </w:rPr>
              <w:t>/1</w:t>
            </w:r>
          </w:p>
        </w:tc>
        <w:tc>
          <w:tcPr>
            <w:tcW w:w="2709" w:type="dxa"/>
            <w:vAlign w:val="center"/>
          </w:tcPr>
          <w:p w14:paraId="771464C2" w14:textId="77777777" w:rsidR="00B001AD" w:rsidRPr="00661924" w:rsidRDefault="00B001AD" w:rsidP="00847D69">
            <w:pPr>
              <w:pStyle w:val="TAC"/>
            </w:pPr>
            <w:r>
              <w:t>Same as serving cell</w:t>
            </w:r>
          </w:p>
        </w:tc>
      </w:tr>
      <w:tr w:rsidR="00B001AD" w:rsidRPr="00661924" w14:paraId="07E98342" w14:textId="77777777" w:rsidTr="005467A7">
        <w:trPr>
          <w:trHeight w:val="70"/>
        </w:trPr>
        <w:tc>
          <w:tcPr>
            <w:tcW w:w="3573" w:type="dxa"/>
            <w:gridSpan w:val="3"/>
            <w:vAlign w:val="center"/>
          </w:tcPr>
          <w:p w14:paraId="6167CD94" w14:textId="77777777" w:rsidR="00B001AD" w:rsidRPr="00661924" w:rsidRDefault="00B001AD" w:rsidP="00847D69">
            <w:pPr>
              <w:pStyle w:val="TAL"/>
            </w:pPr>
            <w:r w:rsidRPr="00661924">
              <w:t>ReportConfigType</w:t>
            </w:r>
          </w:p>
        </w:tc>
        <w:tc>
          <w:tcPr>
            <w:tcW w:w="720" w:type="dxa"/>
            <w:vAlign w:val="center"/>
          </w:tcPr>
          <w:p w14:paraId="66469702" w14:textId="77777777" w:rsidR="00B001AD" w:rsidRPr="00661924" w:rsidRDefault="00B001AD" w:rsidP="00847D69">
            <w:pPr>
              <w:pStyle w:val="TAC"/>
            </w:pPr>
          </w:p>
        </w:tc>
        <w:tc>
          <w:tcPr>
            <w:tcW w:w="2601" w:type="dxa"/>
            <w:vAlign w:val="center"/>
          </w:tcPr>
          <w:p w14:paraId="3D1C0550" w14:textId="77777777" w:rsidR="00B001AD" w:rsidRPr="00661924" w:rsidRDefault="00B001AD" w:rsidP="00847D69">
            <w:pPr>
              <w:pStyle w:val="TAC"/>
            </w:pPr>
            <w:r w:rsidRPr="00661924">
              <w:t>Periodic</w:t>
            </w:r>
          </w:p>
        </w:tc>
        <w:tc>
          <w:tcPr>
            <w:tcW w:w="2709" w:type="dxa"/>
            <w:vAlign w:val="center"/>
          </w:tcPr>
          <w:p w14:paraId="7704A2E1" w14:textId="77777777" w:rsidR="00B001AD" w:rsidRPr="00661924" w:rsidRDefault="00B001AD" w:rsidP="00847D69">
            <w:pPr>
              <w:pStyle w:val="TAC"/>
            </w:pPr>
            <w:r w:rsidRPr="00661924">
              <w:t>Not configured</w:t>
            </w:r>
          </w:p>
        </w:tc>
      </w:tr>
      <w:tr w:rsidR="00B001AD" w:rsidRPr="00661924" w14:paraId="32E8AAD3" w14:textId="77777777" w:rsidTr="005467A7">
        <w:trPr>
          <w:trHeight w:val="70"/>
        </w:trPr>
        <w:tc>
          <w:tcPr>
            <w:tcW w:w="3573" w:type="dxa"/>
            <w:gridSpan w:val="3"/>
            <w:vAlign w:val="center"/>
          </w:tcPr>
          <w:p w14:paraId="245D35A6" w14:textId="77777777" w:rsidR="00B001AD" w:rsidRPr="00661924" w:rsidRDefault="00B001AD" w:rsidP="00847D69">
            <w:pPr>
              <w:pStyle w:val="TAL"/>
            </w:pPr>
            <w:r w:rsidRPr="00661924">
              <w:t>CQI-table</w:t>
            </w:r>
          </w:p>
        </w:tc>
        <w:tc>
          <w:tcPr>
            <w:tcW w:w="720" w:type="dxa"/>
            <w:vAlign w:val="center"/>
          </w:tcPr>
          <w:p w14:paraId="26DFDD66" w14:textId="77777777" w:rsidR="00B001AD" w:rsidRPr="00661924" w:rsidRDefault="00B001AD" w:rsidP="00847D69">
            <w:pPr>
              <w:pStyle w:val="TAC"/>
            </w:pPr>
          </w:p>
        </w:tc>
        <w:tc>
          <w:tcPr>
            <w:tcW w:w="2601" w:type="dxa"/>
            <w:vAlign w:val="center"/>
          </w:tcPr>
          <w:p w14:paraId="753D5F74" w14:textId="77777777" w:rsidR="00B001AD" w:rsidRPr="00661924" w:rsidRDefault="00B001AD" w:rsidP="00847D69">
            <w:pPr>
              <w:pStyle w:val="TAC"/>
            </w:pPr>
            <w:r w:rsidRPr="00661924">
              <w:t xml:space="preserve">Table </w:t>
            </w:r>
            <w:r w:rsidRPr="00661924">
              <w:rPr>
                <w:rFonts w:hint="eastAsia"/>
              </w:rPr>
              <w:t>2</w:t>
            </w:r>
          </w:p>
        </w:tc>
        <w:tc>
          <w:tcPr>
            <w:tcW w:w="2709" w:type="dxa"/>
            <w:vAlign w:val="center"/>
          </w:tcPr>
          <w:p w14:paraId="4E83D755" w14:textId="77777777" w:rsidR="00B001AD" w:rsidRPr="00661924" w:rsidRDefault="00B001AD" w:rsidP="00847D69">
            <w:pPr>
              <w:pStyle w:val="TAC"/>
            </w:pPr>
            <w:r w:rsidRPr="00661924">
              <w:t xml:space="preserve">Table </w:t>
            </w:r>
            <w:r w:rsidRPr="00661924">
              <w:rPr>
                <w:rFonts w:hint="eastAsia"/>
              </w:rPr>
              <w:t>2</w:t>
            </w:r>
          </w:p>
        </w:tc>
      </w:tr>
      <w:tr w:rsidR="00B001AD" w:rsidRPr="00661924" w14:paraId="5F9B90F4" w14:textId="77777777" w:rsidTr="005467A7">
        <w:trPr>
          <w:trHeight w:val="70"/>
        </w:trPr>
        <w:tc>
          <w:tcPr>
            <w:tcW w:w="3573" w:type="dxa"/>
            <w:gridSpan w:val="3"/>
            <w:vAlign w:val="center"/>
          </w:tcPr>
          <w:p w14:paraId="22EE3D6A" w14:textId="77777777" w:rsidR="00B001AD" w:rsidRPr="00661924" w:rsidRDefault="00B001AD" w:rsidP="00847D69">
            <w:pPr>
              <w:pStyle w:val="TAL"/>
            </w:pPr>
            <w:r w:rsidRPr="00661924">
              <w:t>reportQuantity</w:t>
            </w:r>
          </w:p>
        </w:tc>
        <w:tc>
          <w:tcPr>
            <w:tcW w:w="720" w:type="dxa"/>
            <w:vAlign w:val="center"/>
          </w:tcPr>
          <w:p w14:paraId="28B6E067" w14:textId="77777777" w:rsidR="00B001AD" w:rsidRPr="00661924" w:rsidRDefault="00B001AD" w:rsidP="00847D69">
            <w:pPr>
              <w:pStyle w:val="TAC"/>
            </w:pPr>
          </w:p>
        </w:tc>
        <w:tc>
          <w:tcPr>
            <w:tcW w:w="2601" w:type="dxa"/>
            <w:vAlign w:val="center"/>
          </w:tcPr>
          <w:p w14:paraId="0ACBA18B" w14:textId="77777777" w:rsidR="00B001AD" w:rsidRPr="00661924" w:rsidRDefault="00B001AD" w:rsidP="00847D69">
            <w:pPr>
              <w:pStyle w:val="TAC"/>
            </w:pPr>
            <w:r w:rsidRPr="00661924">
              <w:t>cri-RI-PMI-CQI</w:t>
            </w:r>
          </w:p>
        </w:tc>
        <w:tc>
          <w:tcPr>
            <w:tcW w:w="2709" w:type="dxa"/>
            <w:vAlign w:val="center"/>
          </w:tcPr>
          <w:p w14:paraId="410107F8" w14:textId="77777777" w:rsidR="00B001AD" w:rsidRPr="00661924" w:rsidRDefault="00B001AD" w:rsidP="00847D69">
            <w:pPr>
              <w:pStyle w:val="TAC"/>
            </w:pPr>
            <w:r w:rsidRPr="00661924">
              <w:t>Not configured</w:t>
            </w:r>
          </w:p>
        </w:tc>
      </w:tr>
      <w:tr w:rsidR="00B001AD" w:rsidRPr="00661924" w14:paraId="1591DABE" w14:textId="77777777" w:rsidTr="005467A7">
        <w:trPr>
          <w:trHeight w:val="70"/>
        </w:trPr>
        <w:tc>
          <w:tcPr>
            <w:tcW w:w="3573" w:type="dxa"/>
            <w:gridSpan w:val="3"/>
            <w:vAlign w:val="center"/>
          </w:tcPr>
          <w:p w14:paraId="6E14D500" w14:textId="77777777" w:rsidR="00B001AD" w:rsidRPr="00661924" w:rsidRDefault="00B001AD" w:rsidP="00847D69">
            <w:pPr>
              <w:pStyle w:val="TAL"/>
            </w:pPr>
            <w:r w:rsidRPr="00661924">
              <w:t>timeRestrictionFor</w:t>
            </w:r>
            <w:r w:rsidRPr="00661924">
              <w:rPr>
                <w:rFonts w:hint="eastAsia"/>
              </w:rPr>
              <w:t>Channel</w:t>
            </w:r>
            <w:r w:rsidRPr="00661924">
              <w:t>Measurements</w:t>
            </w:r>
          </w:p>
        </w:tc>
        <w:tc>
          <w:tcPr>
            <w:tcW w:w="720" w:type="dxa"/>
            <w:vAlign w:val="center"/>
          </w:tcPr>
          <w:p w14:paraId="303C6493" w14:textId="77777777" w:rsidR="00B001AD" w:rsidRPr="00661924" w:rsidRDefault="00B001AD" w:rsidP="00847D69">
            <w:pPr>
              <w:pStyle w:val="TAC"/>
            </w:pPr>
          </w:p>
        </w:tc>
        <w:tc>
          <w:tcPr>
            <w:tcW w:w="2601" w:type="dxa"/>
            <w:vAlign w:val="center"/>
          </w:tcPr>
          <w:p w14:paraId="17EB33BF" w14:textId="77777777" w:rsidR="00B001AD" w:rsidRPr="00661924" w:rsidRDefault="00B001AD" w:rsidP="00847D69">
            <w:pPr>
              <w:pStyle w:val="TAC"/>
            </w:pPr>
            <w:r w:rsidRPr="00661924">
              <w:t>Not configured</w:t>
            </w:r>
          </w:p>
        </w:tc>
        <w:tc>
          <w:tcPr>
            <w:tcW w:w="2709" w:type="dxa"/>
            <w:vAlign w:val="center"/>
          </w:tcPr>
          <w:p w14:paraId="352CDFC8" w14:textId="77777777" w:rsidR="00B001AD" w:rsidRPr="00661924" w:rsidRDefault="00B001AD" w:rsidP="00847D69">
            <w:pPr>
              <w:pStyle w:val="TAC"/>
            </w:pPr>
            <w:r w:rsidRPr="00661924">
              <w:t>Not configured</w:t>
            </w:r>
          </w:p>
        </w:tc>
      </w:tr>
      <w:tr w:rsidR="00B001AD" w:rsidRPr="00661924" w14:paraId="15702B08" w14:textId="77777777" w:rsidTr="005467A7">
        <w:trPr>
          <w:trHeight w:val="70"/>
        </w:trPr>
        <w:tc>
          <w:tcPr>
            <w:tcW w:w="3573" w:type="dxa"/>
            <w:gridSpan w:val="3"/>
            <w:vAlign w:val="center"/>
          </w:tcPr>
          <w:p w14:paraId="178171C2" w14:textId="77777777" w:rsidR="00B001AD" w:rsidRPr="00661924" w:rsidRDefault="00B001AD" w:rsidP="00847D69">
            <w:pPr>
              <w:pStyle w:val="TAL"/>
            </w:pPr>
            <w:r w:rsidRPr="00661924">
              <w:t>timeRestrictionForInterferenceMeasurements</w:t>
            </w:r>
          </w:p>
        </w:tc>
        <w:tc>
          <w:tcPr>
            <w:tcW w:w="720" w:type="dxa"/>
            <w:vAlign w:val="center"/>
          </w:tcPr>
          <w:p w14:paraId="5BF5E4EF" w14:textId="77777777" w:rsidR="00B001AD" w:rsidRPr="00661924" w:rsidRDefault="00B001AD" w:rsidP="00847D69">
            <w:pPr>
              <w:pStyle w:val="TAC"/>
            </w:pPr>
          </w:p>
        </w:tc>
        <w:tc>
          <w:tcPr>
            <w:tcW w:w="2601" w:type="dxa"/>
            <w:vAlign w:val="center"/>
          </w:tcPr>
          <w:p w14:paraId="035C8D47" w14:textId="77777777" w:rsidR="00B001AD" w:rsidRPr="00661924" w:rsidRDefault="00B001AD" w:rsidP="00847D69">
            <w:pPr>
              <w:pStyle w:val="TAC"/>
            </w:pPr>
            <w:r w:rsidRPr="00661924">
              <w:t>Not configured</w:t>
            </w:r>
          </w:p>
        </w:tc>
        <w:tc>
          <w:tcPr>
            <w:tcW w:w="2709" w:type="dxa"/>
            <w:vAlign w:val="center"/>
          </w:tcPr>
          <w:p w14:paraId="10A49837" w14:textId="77777777" w:rsidR="00B001AD" w:rsidRPr="00661924" w:rsidRDefault="00B001AD" w:rsidP="00847D69">
            <w:pPr>
              <w:pStyle w:val="TAC"/>
            </w:pPr>
            <w:r w:rsidRPr="00661924">
              <w:t>Not configured</w:t>
            </w:r>
          </w:p>
        </w:tc>
      </w:tr>
      <w:tr w:rsidR="00B001AD" w:rsidRPr="00661924" w14:paraId="678DBF5B" w14:textId="77777777" w:rsidTr="005467A7">
        <w:trPr>
          <w:trHeight w:val="70"/>
        </w:trPr>
        <w:tc>
          <w:tcPr>
            <w:tcW w:w="3573" w:type="dxa"/>
            <w:gridSpan w:val="3"/>
            <w:vAlign w:val="center"/>
          </w:tcPr>
          <w:p w14:paraId="0B2F9C77" w14:textId="77777777" w:rsidR="00B001AD" w:rsidRPr="00661924" w:rsidRDefault="00B001AD" w:rsidP="00847D69">
            <w:pPr>
              <w:pStyle w:val="TAL"/>
            </w:pPr>
            <w:r w:rsidRPr="00661924">
              <w:t>cqi-FormatIndicator</w:t>
            </w:r>
          </w:p>
        </w:tc>
        <w:tc>
          <w:tcPr>
            <w:tcW w:w="720" w:type="dxa"/>
            <w:vAlign w:val="center"/>
          </w:tcPr>
          <w:p w14:paraId="3C922A71" w14:textId="77777777" w:rsidR="00B001AD" w:rsidRPr="00661924" w:rsidRDefault="00B001AD" w:rsidP="00847D69">
            <w:pPr>
              <w:pStyle w:val="TAC"/>
            </w:pPr>
          </w:p>
        </w:tc>
        <w:tc>
          <w:tcPr>
            <w:tcW w:w="2601" w:type="dxa"/>
            <w:vAlign w:val="center"/>
          </w:tcPr>
          <w:p w14:paraId="4E730725" w14:textId="77777777" w:rsidR="00B001AD" w:rsidRPr="00661924" w:rsidRDefault="00B001AD" w:rsidP="00847D69">
            <w:pPr>
              <w:pStyle w:val="TAC"/>
            </w:pPr>
            <w:r w:rsidRPr="00661924">
              <w:t>Wideband</w:t>
            </w:r>
          </w:p>
        </w:tc>
        <w:tc>
          <w:tcPr>
            <w:tcW w:w="2709" w:type="dxa"/>
            <w:vAlign w:val="center"/>
          </w:tcPr>
          <w:p w14:paraId="2DE5E4F8" w14:textId="77777777" w:rsidR="00B001AD" w:rsidRPr="00661924" w:rsidRDefault="00B001AD" w:rsidP="00847D69">
            <w:pPr>
              <w:pStyle w:val="TAC"/>
            </w:pPr>
            <w:r w:rsidRPr="00661924">
              <w:t>Wideband</w:t>
            </w:r>
          </w:p>
        </w:tc>
      </w:tr>
      <w:tr w:rsidR="00B001AD" w:rsidRPr="00661924" w14:paraId="16ACA7F5" w14:textId="77777777" w:rsidTr="005467A7">
        <w:trPr>
          <w:trHeight w:val="70"/>
        </w:trPr>
        <w:tc>
          <w:tcPr>
            <w:tcW w:w="3573" w:type="dxa"/>
            <w:gridSpan w:val="3"/>
            <w:vAlign w:val="center"/>
          </w:tcPr>
          <w:p w14:paraId="43F2E7EA" w14:textId="3B0040E1" w:rsidR="00B001AD" w:rsidRPr="00661924" w:rsidRDefault="00B001AD" w:rsidP="00847D69">
            <w:pPr>
              <w:pStyle w:val="TAL"/>
            </w:pPr>
            <w:r w:rsidRPr="00661924">
              <w:t>pmi-FormatIndicator</w:t>
            </w:r>
          </w:p>
        </w:tc>
        <w:tc>
          <w:tcPr>
            <w:tcW w:w="720" w:type="dxa"/>
            <w:vAlign w:val="center"/>
          </w:tcPr>
          <w:p w14:paraId="58B7DE63" w14:textId="77777777" w:rsidR="00B001AD" w:rsidRPr="00661924" w:rsidRDefault="00B001AD" w:rsidP="00847D69">
            <w:pPr>
              <w:pStyle w:val="TAC"/>
            </w:pPr>
          </w:p>
        </w:tc>
        <w:tc>
          <w:tcPr>
            <w:tcW w:w="2601" w:type="dxa"/>
            <w:vAlign w:val="center"/>
          </w:tcPr>
          <w:p w14:paraId="20DB68C3" w14:textId="77777777" w:rsidR="00B001AD" w:rsidRPr="00661924" w:rsidRDefault="00B001AD" w:rsidP="00847D69">
            <w:pPr>
              <w:pStyle w:val="TAC"/>
            </w:pPr>
            <w:r w:rsidRPr="00661924">
              <w:t>Wideband</w:t>
            </w:r>
          </w:p>
        </w:tc>
        <w:tc>
          <w:tcPr>
            <w:tcW w:w="2709" w:type="dxa"/>
            <w:vAlign w:val="center"/>
          </w:tcPr>
          <w:p w14:paraId="1C4ED0CA" w14:textId="77777777" w:rsidR="00B001AD" w:rsidRPr="00661924" w:rsidRDefault="00B001AD" w:rsidP="00847D69">
            <w:pPr>
              <w:pStyle w:val="TAC"/>
            </w:pPr>
            <w:r w:rsidRPr="00661924">
              <w:t>Wideband</w:t>
            </w:r>
          </w:p>
        </w:tc>
      </w:tr>
      <w:tr w:rsidR="00B001AD" w:rsidRPr="00661924" w14:paraId="4EE6AED9" w14:textId="77777777" w:rsidTr="005467A7">
        <w:trPr>
          <w:trHeight w:val="70"/>
        </w:trPr>
        <w:tc>
          <w:tcPr>
            <w:tcW w:w="3573" w:type="dxa"/>
            <w:gridSpan w:val="3"/>
            <w:vAlign w:val="center"/>
          </w:tcPr>
          <w:p w14:paraId="78B41BEC" w14:textId="77777777" w:rsidR="00B001AD" w:rsidRPr="00661924" w:rsidRDefault="00B001AD" w:rsidP="00847D69">
            <w:pPr>
              <w:pStyle w:val="TAL"/>
            </w:pPr>
            <w:r w:rsidRPr="00661924">
              <w:t>Sub-band Size</w:t>
            </w:r>
          </w:p>
        </w:tc>
        <w:tc>
          <w:tcPr>
            <w:tcW w:w="720" w:type="dxa"/>
            <w:vAlign w:val="center"/>
          </w:tcPr>
          <w:p w14:paraId="30A0163C" w14:textId="77777777" w:rsidR="00B001AD" w:rsidRPr="00661924" w:rsidRDefault="00B001AD" w:rsidP="00847D69">
            <w:pPr>
              <w:pStyle w:val="TAC"/>
            </w:pPr>
            <w:r w:rsidRPr="00661924">
              <w:t>RB</w:t>
            </w:r>
          </w:p>
        </w:tc>
        <w:tc>
          <w:tcPr>
            <w:tcW w:w="2601" w:type="dxa"/>
            <w:vAlign w:val="center"/>
          </w:tcPr>
          <w:p w14:paraId="0881CC0C" w14:textId="77777777" w:rsidR="00B001AD" w:rsidRPr="00661924" w:rsidRDefault="00B001AD" w:rsidP="00847D69">
            <w:pPr>
              <w:pStyle w:val="TAC"/>
            </w:pPr>
            <w:r>
              <w:t>16</w:t>
            </w:r>
          </w:p>
        </w:tc>
        <w:tc>
          <w:tcPr>
            <w:tcW w:w="2709" w:type="dxa"/>
            <w:vAlign w:val="center"/>
          </w:tcPr>
          <w:p w14:paraId="767DB070" w14:textId="77777777" w:rsidR="00B001AD" w:rsidRPr="00661924" w:rsidRDefault="00B001AD" w:rsidP="00847D69">
            <w:pPr>
              <w:pStyle w:val="TAC"/>
            </w:pPr>
          </w:p>
        </w:tc>
      </w:tr>
      <w:tr w:rsidR="00B001AD" w:rsidRPr="00661924" w14:paraId="0C40DA4A" w14:textId="77777777" w:rsidTr="005467A7">
        <w:trPr>
          <w:trHeight w:val="70"/>
        </w:trPr>
        <w:tc>
          <w:tcPr>
            <w:tcW w:w="3573" w:type="dxa"/>
            <w:gridSpan w:val="3"/>
            <w:vAlign w:val="center"/>
          </w:tcPr>
          <w:p w14:paraId="02CEA5E9" w14:textId="77777777" w:rsidR="00B001AD" w:rsidRPr="00661924" w:rsidRDefault="00B001AD" w:rsidP="00847D69">
            <w:pPr>
              <w:pStyle w:val="TAL"/>
            </w:pPr>
            <w:r w:rsidRPr="00661924">
              <w:t>Csi-ReportingBand</w:t>
            </w:r>
          </w:p>
        </w:tc>
        <w:tc>
          <w:tcPr>
            <w:tcW w:w="720" w:type="dxa"/>
            <w:vAlign w:val="center"/>
          </w:tcPr>
          <w:p w14:paraId="4CBF7E69" w14:textId="77777777" w:rsidR="00B001AD" w:rsidRPr="00661924" w:rsidRDefault="00B001AD" w:rsidP="00847D69">
            <w:pPr>
              <w:pStyle w:val="TAC"/>
            </w:pPr>
          </w:p>
        </w:tc>
        <w:tc>
          <w:tcPr>
            <w:tcW w:w="2601" w:type="dxa"/>
            <w:vAlign w:val="center"/>
          </w:tcPr>
          <w:p w14:paraId="696166C6" w14:textId="77777777" w:rsidR="00B001AD" w:rsidRPr="00661924" w:rsidRDefault="00B001AD" w:rsidP="00847D69">
            <w:pPr>
              <w:pStyle w:val="TAC"/>
            </w:pPr>
            <w:r w:rsidRPr="00661924">
              <w:t>1111111</w:t>
            </w:r>
          </w:p>
        </w:tc>
        <w:tc>
          <w:tcPr>
            <w:tcW w:w="2709" w:type="dxa"/>
            <w:vAlign w:val="center"/>
          </w:tcPr>
          <w:p w14:paraId="58B0A899" w14:textId="77777777" w:rsidR="00B001AD" w:rsidRPr="00661924" w:rsidRDefault="00B001AD" w:rsidP="00847D69">
            <w:pPr>
              <w:pStyle w:val="TAC"/>
            </w:pPr>
            <w:r w:rsidRPr="00661924">
              <w:t>Not configured</w:t>
            </w:r>
          </w:p>
        </w:tc>
      </w:tr>
      <w:tr w:rsidR="00B001AD" w:rsidRPr="00661924" w14:paraId="3703316C" w14:textId="77777777" w:rsidTr="005467A7">
        <w:trPr>
          <w:trHeight w:val="70"/>
        </w:trPr>
        <w:tc>
          <w:tcPr>
            <w:tcW w:w="3573" w:type="dxa"/>
            <w:gridSpan w:val="3"/>
            <w:vAlign w:val="center"/>
          </w:tcPr>
          <w:p w14:paraId="2F030128" w14:textId="77777777" w:rsidR="00B001AD" w:rsidRPr="00661924" w:rsidRDefault="00B001AD" w:rsidP="00847D69">
            <w:pPr>
              <w:pStyle w:val="TAL"/>
            </w:pPr>
            <w:r w:rsidRPr="00661924">
              <w:t>CSI-Report periodicity and offset</w:t>
            </w:r>
          </w:p>
        </w:tc>
        <w:tc>
          <w:tcPr>
            <w:tcW w:w="720" w:type="dxa"/>
            <w:vAlign w:val="center"/>
          </w:tcPr>
          <w:p w14:paraId="21501ED2" w14:textId="77777777" w:rsidR="00B001AD" w:rsidRPr="00661924" w:rsidRDefault="00B001AD" w:rsidP="00847D69">
            <w:pPr>
              <w:pStyle w:val="TAC"/>
            </w:pPr>
            <w:r w:rsidRPr="00661924">
              <w:t>slot</w:t>
            </w:r>
          </w:p>
        </w:tc>
        <w:tc>
          <w:tcPr>
            <w:tcW w:w="2601" w:type="dxa"/>
            <w:vAlign w:val="center"/>
          </w:tcPr>
          <w:p w14:paraId="19BB161D" w14:textId="77777777" w:rsidR="00B001AD" w:rsidRPr="00661924" w:rsidRDefault="00B001AD" w:rsidP="00847D69">
            <w:pPr>
              <w:pStyle w:val="TAC"/>
            </w:pPr>
            <w:r>
              <w:t>10/9</w:t>
            </w:r>
          </w:p>
        </w:tc>
        <w:tc>
          <w:tcPr>
            <w:tcW w:w="2709" w:type="dxa"/>
            <w:vAlign w:val="center"/>
          </w:tcPr>
          <w:p w14:paraId="394C1660" w14:textId="77777777" w:rsidR="00B001AD" w:rsidRPr="00661924" w:rsidRDefault="00B001AD" w:rsidP="00847D69">
            <w:pPr>
              <w:pStyle w:val="TAC"/>
            </w:pPr>
            <w:r w:rsidRPr="00661924">
              <w:t>Not configured</w:t>
            </w:r>
          </w:p>
        </w:tc>
      </w:tr>
      <w:tr w:rsidR="00B001AD" w:rsidRPr="00661924" w14:paraId="78514C05" w14:textId="77777777" w:rsidTr="005467A7">
        <w:trPr>
          <w:trHeight w:val="70"/>
        </w:trPr>
        <w:tc>
          <w:tcPr>
            <w:tcW w:w="3573" w:type="dxa"/>
            <w:gridSpan w:val="3"/>
            <w:vAlign w:val="center"/>
          </w:tcPr>
          <w:p w14:paraId="108BE031" w14:textId="77777777" w:rsidR="00B001AD" w:rsidRPr="00661924" w:rsidRDefault="00B001AD" w:rsidP="00847D69">
            <w:pPr>
              <w:pStyle w:val="TAL"/>
            </w:pPr>
            <w:r w:rsidRPr="00661924">
              <w:t>aperiodicTriggeringOffset</w:t>
            </w:r>
          </w:p>
        </w:tc>
        <w:tc>
          <w:tcPr>
            <w:tcW w:w="720" w:type="dxa"/>
            <w:vAlign w:val="center"/>
          </w:tcPr>
          <w:p w14:paraId="6124771D" w14:textId="77777777" w:rsidR="00B001AD" w:rsidRPr="00661924" w:rsidRDefault="00B001AD" w:rsidP="00847D69">
            <w:pPr>
              <w:pStyle w:val="TAC"/>
            </w:pPr>
          </w:p>
        </w:tc>
        <w:tc>
          <w:tcPr>
            <w:tcW w:w="2601" w:type="dxa"/>
            <w:vAlign w:val="center"/>
          </w:tcPr>
          <w:p w14:paraId="4EFA8008" w14:textId="77777777" w:rsidR="00B001AD" w:rsidRPr="00661924" w:rsidRDefault="00B001AD" w:rsidP="00847D69">
            <w:pPr>
              <w:pStyle w:val="TAC"/>
            </w:pPr>
            <w:r w:rsidRPr="00661924">
              <w:t>Not configured</w:t>
            </w:r>
          </w:p>
        </w:tc>
        <w:tc>
          <w:tcPr>
            <w:tcW w:w="2709" w:type="dxa"/>
            <w:vAlign w:val="center"/>
          </w:tcPr>
          <w:p w14:paraId="7B0E8D57" w14:textId="77777777" w:rsidR="00B001AD" w:rsidRPr="00661924" w:rsidRDefault="00B001AD" w:rsidP="00847D69">
            <w:pPr>
              <w:pStyle w:val="TAC"/>
            </w:pPr>
            <w:r w:rsidRPr="00661924">
              <w:t>Not configured</w:t>
            </w:r>
          </w:p>
        </w:tc>
      </w:tr>
      <w:tr w:rsidR="00B001AD" w:rsidRPr="00661924" w14:paraId="55FB6EA4" w14:textId="77777777" w:rsidTr="005467A7">
        <w:trPr>
          <w:trHeight w:val="70"/>
        </w:trPr>
        <w:tc>
          <w:tcPr>
            <w:tcW w:w="1648" w:type="dxa"/>
            <w:gridSpan w:val="2"/>
            <w:vMerge w:val="restart"/>
            <w:vAlign w:val="center"/>
            <w:hideMark/>
          </w:tcPr>
          <w:p w14:paraId="61DE611D" w14:textId="77777777" w:rsidR="00B001AD" w:rsidRPr="00661924" w:rsidRDefault="00B001AD" w:rsidP="00847D69">
            <w:pPr>
              <w:pStyle w:val="TAL"/>
            </w:pPr>
            <w:r w:rsidRPr="00661924">
              <w:t>Codebook configuration</w:t>
            </w:r>
          </w:p>
        </w:tc>
        <w:tc>
          <w:tcPr>
            <w:tcW w:w="1925" w:type="dxa"/>
          </w:tcPr>
          <w:p w14:paraId="2B4074C5" w14:textId="77777777" w:rsidR="00B001AD" w:rsidRPr="00661924" w:rsidRDefault="00B001AD" w:rsidP="00847D69">
            <w:pPr>
              <w:pStyle w:val="TAL"/>
            </w:pPr>
            <w:r w:rsidRPr="00661924">
              <w:t>Codebook Type</w:t>
            </w:r>
          </w:p>
        </w:tc>
        <w:tc>
          <w:tcPr>
            <w:tcW w:w="720" w:type="dxa"/>
            <w:vAlign w:val="center"/>
          </w:tcPr>
          <w:p w14:paraId="62CC7E3C" w14:textId="77777777" w:rsidR="00B001AD" w:rsidRPr="00661924" w:rsidRDefault="00B001AD" w:rsidP="00847D69">
            <w:pPr>
              <w:pStyle w:val="TAC"/>
            </w:pPr>
          </w:p>
        </w:tc>
        <w:tc>
          <w:tcPr>
            <w:tcW w:w="2601" w:type="dxa"/>
            <w:vAlign w:val="center"/>
          </w:tcPr>
          <w:p w14:paraId="5A13A760" w14:textId="77777777" w:rsidR="00B001AD" w:rsidRPr="00661924" w:rsidRDefault="00B001AD" w:rsidP="00847D69">
            <w:pPr>
              <w:pStyle w:val="TAC"/>
            </w:pPr>
            <w:r w:rsidRPr="00661924">
              <w:t>typeI-SinglePanel</w:t>
            </w:r>
          </w:p>
        </w:tc>
        <w:tc>
          <w:tcPr>
            <w:tcW w:w="2709" w:type="dxa"/>
            <w:vAlign w:val="center"/>
          </w:tcPr>
          <w:p w14:paraId="3F08F713" w14:textId="77777777" w:rsidR="00B001AD" w:rsidRPr="00661924" w:rsidRDefault="00B001AD" w:rsidP="00847D69">
            <w:pPr>
              <w:pStyle w:val="TAC"/>
            </w:pPr>
            <w:r w:rsidRPr="00661924">
              <w:t>typeI-SinglePanel</w:t>
            </w:r>
          </w:p>
        </w:tc>
      </w:tr>
      <w:tr w:rsidR="00B001AD" w:rsidRPr="00661924" w14:paraId="0B3D0187" w14:textId="77777777" w:rsidTr="005467A7">
        <w:trPr>
          <w:trHeight w:val="70"/>
        </w:trPr>
        <w:tc>
          <w:tcPr>
            <w:tcW w:w="1648" w:type="dxa"/>
            <w:gridSpan w:val="2"/>
            <w:vMerge/>
            <w:hideMark/>
          </w:tcPr>
          <w:p w14:paraId="29D06225" w14:textId="77777777" w:rsidR="00B001AD" w:rsidRPr="00661924" w:rsidRDefault="00B001AD" w:rsidP="00847D69">
            <w:pPr>
              <w:pStyle w:val="TAL"/>
            </w:pPr>
          </w:p>
        </w:tc>
        <w:tc>
          <w:tcPr>
            <w:tcW w:w="1925" w:type="dxa"/>
          </w:tcPr>
          <w:p w14:paraId="3A51F3BE" w14:textId="77777777" w:rsidR="00B001AD" w:rsidRPr="00661924" w:rsidRDefault="00B001AD" w:rsidP="00847D69">
            <w:pPr>
              <w:pStyle w:val="TAL"/>
            </w:pPr>
            <w:r w:rsidRPr="00661924">
              <w:t>Codebook Mode</w:t>
            </w:r>
          </w:p>
        </w:tc>
        <w:tc>
          <w:tcPr>
            <w:tcW w:w="720" w:type="dxa"/>
            <w:vAlign w:val="center"/>
          </w:tcPr>
          <w:p w14:paraId="750092BE" w14:textId="77777777" w:rsidR="00B001AD" w:rsidRPr="00661924" w:rsidRDefault="00B001AD" w:rsidP="00847D69">
            <w:pPr>
              <w:pStyle w:val="TAC"/>
            </w:pPr>
          </w:p>
        </w:tc>
        <w:tc>
          <w:tcPr>
            <w:tcW w:w="2601" w:type="dxa"/>
            <w:vAlign w:val="center"/>
          </w:tcPr>
          <w:p w14:paraId="320A713E" w14:textId="77777777" w:rsidR="00B001AD" w:rsidRPr="00661924" w:rsidRDefault="00B001AD" w:rsidP="00847D69">
            <w:pPr>
              <w:pStyle w:val="TAC"/>
            </w:pPr>
            <w:r w:rsidRPr="00661924">
              <w:t>1</w:t>
            </w:r>
          </w:p>
        </w:tc>
        <w:tc>
          <w:tcPr>
            <w:tcW w:w="2709" w:type="dxa"/>
          </w:tcPr>
          <w:p w14:paraId="55A738DB" w14:textId="77777777" w:rsidR="00B001AD" w:rsidRPr="00661924" w:rsidRDefault="00B001AD" w:rsidP="00847D69">
            <w:pPr>
              <w:pStyle w:val="TAC"/>
            </w:pPr>
            <w:r>
              <w:t>1</w:t>
            </w:r>
          </w:p>
        </w:tc>
      </w:tr>
      <w:tr w:rsidR="00B001AD" w:rsidRPr="00661924" w14:paraId="4CCBC31B" w14:textId="77777777" w:rsidTr="005467A7">
        <w:trPr>
          <w:trHeight w:val="70"/>
        </w:trPr>
        <w:tc>
          <w:tcPr>
            <w:tcW w:w="1648" w:type="dxa"/>
            <w:gridSpan w:val="2"/>
            <w:vMerge/>
            <w:hideMark/>
          </w:tcPr>
          <w:p w14:paraId="3E7054F6" w14:textId="77777777" w:rsidR="00B001AD" w:rsidRPr="00661924" w:rsidRDefault="00B001AD" w:rsidP="00847D69">
            <w:pPr>
              <w:pStyle w:val="TAL"/>
            </w:pPr>
          </w:p>
        </w:tc>
        <w:tc>
          <w:tcPr>
            <w:tcW w:w="1925" w:type="dxa"/>
          </w:tcPr>
          <w:p w14:paraId="76782EB1" w14:textId="77777777" w:rsidR="00B001AD" w:rsidRPr="00661924" w:rsidRDefault="00B001AD" w:rsidP="00847D69">
            <w:pPr>
              <w:pStyle w:val="TAL"/>
            </w:pPr>
            <w:r w:rsidRPr="00661924">
              <w:t>(CodebookConfig-N1,CodebookConfig-N2)</w:t>
            </w:r>
          </w:p>
        </w:tc>
        <w:tc>
          <w:tcPr>
            <w:tcW w:w="720" w:type="dxa"/>
            <w:vAlign w:val="center"/>
          </w:tcPr>
          <w:p w14:paraId="7BA42785" w14:textId="77777777" w:rsidR="00B001AD" w:rsidRPr="00661924" w:rsidRDefault="00B001AD" w:rsidP="00847D69">
            <w:pPr>
              <w:pStyle w:val="TAC"/>
            </w:pPr>
          </w:p>
        </w:tc>
        <w:tc>
          <w:tcPr>
            <w:tcW w:w="2601" w:type="dxa"/>
            <w:vAlign w:val="center"/>
          </w:tcPr>
          <w:p w14:paraId="638D16D2" w14:textId="77777777" w:rsidR="00B001AD" w:rsidRPr="00661924" w:rsidRDefault="00B001AD" w:rsidP="00847D69">
            <w:pPr>
              <w:pStyle w:val="TAC"/>
            </w:pPr>
            <w:r w:rsidRPr="00661924">
              <w:t>Not configured</w:t>
            </w:r>
          </w:p>
        </w:tc>
        <w:tc>
          <w:tcPr>
            <w:tcW w:w="2709" w:type="dxa"/>
          </w:tcPr>
          <w:p w14:paraId="36B159B8" w14:textId="77777777" w:rsidR="00B001AD" w:rsidRPr="00661924" w:rsidRDefault="00B001AD" w:rsidP="00847D69">
            <w:pPr>
              <w:pStyle w:val="TAC"/>
            </w:pPr>
            <w:r w:rsidRPr="00661924">
              <w:t>Not configured</w:t>
            </w:r>
          </w:p>
        </w:tc>
      </w:tr>
      <w:tr w:rsidR="00B001AD" w:rsidRPr="00661924" w14:paraId="6F8C6544" w14:textId="77777777" w:rsidTr="005467A7">
        <w:trPr>
          <w:trHeight w:val="70"/>
        </w:trPr>
        <w:tc>
          <w:tcPr>
            <w:tcW w:w="1648" w:type="dxa"/>
            <w:gridSpan w:val="2"/>
            <w:vMerge/>
            <w:hideMark/>
          </w:tcPr>
          <w:p w14:paraId="4008C5CA" w14:textId="77777777" w:rsidR="00B001AD" w:rsidRPr="00661924" w:rsidRDefault="00B001AD" w:rsidP="00847D69">
            <w:pPr>
              <w:pStyle w:val="TAL"/>
            </w:pPr>
          </w:p>
        </w:tc>
        <w:tc>
          <w:tcPr>
            <w:tcW w:w="1925" w:type="dxa"/>
          </w:tcPr>
          <w:p w14:paraId="2B98AE33" w14:textId="77777777" w:rsidR="00B001AD" w:rsidRPr="00661924" w:rsidRDefault="00B001AD" w:rsidP="00847D69">
            <w:pPr>
              <w:pStyle w:val="TAL"/>
            </w:pPr>
            <w:r w:rsidRPr="00661924">
              <w:t>CodebookSubsetRestriction</w:t>
            </w:r>
          </w:p>
        </w:tc>
        <w:tc>
          <w:tcPr>
            <w:tcW w:w="720" w:type="dxa"/>
            <w:vAlign w:val="center"/>
          </w:tcPr>
          <w:p w14:paraId="1B5FAFE0" w14:textId="77777777" w:rsidR="00B001AD" w:rsidRPr="00661924" w:rsidRDefault="00B001AD" w:rsidP="00847D69">
            <w:pPr>
              <w:pStyle w:val="TAC"/>
            </w:pPr>
          </w:p>
        </w:tc>
        <w:tc>
          <w:tcPr>
            <w:tcW w:w="2601" w:type="dxa"/>
            <w:vAlign w:val="center"/>
          </w:tcPr>
          <w:p w14:paraId="40EAD395" w14:textId="77777777" w:rsidR="00B001AD" w:rsidRPr="00661924" w:rsidRDefault="00B001AD" w:rsidP="00847D69">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BC3BF3E" w14:textId="77777777" w:rsidR="00B001AD" w:rsidRPr="00661924" w:rsidRDefault="00B001AD" w:rsidP="00847D69">
            <w:pPr>
              <w:pStyle w:val="TAC"/>
            </w:pPr>
            <w:r w:rsidRPr="00661924">
              <w:t>Not configured</w:t>
            </w:r>
          </w:p>
        </w:tc>
      </w:tr>
      <w:tr w:rsidR="00B001AD" w:rsidRPr="00661924" w14:paraId="642ADB83" w14:textId="77777777" w:rsidTr="005467A7">
        <w:trPr>
          <w:trHeight w:val="70"/>
        </w:trPr>
        <w:tc>
          <w:tcPr>
            <w:tcW w:w="1648" w:type="dxa"/>
            <w:gridSpan w:val="2"/>
            <w:vMerge/>
          </w:tcPr>
          <w:p w14:paraId="7815E74C" w14:textId="77777777" w:rsidR="00B001AD" w:rsidRPr="00661924" w:rsidRDefault="00B001AD" w:rsidP="00847D69">
            <w:pPr>
              <w:pStyle w:val="TAL"/>
            </w:pPr>
          </w:p>
        </w:tc>
        <w:tc>
          <w:tcPr>
            <w:tcW w:w="1925" w:type="dxa"/>
          </w:tcPr>
          <w:p w14:paraId="7B5749B7" w14:textId="77777777" w:rsidR="00B001AD" w:rsidRPr="00661924" w:rsidRDefault="00B001AD" w:rsidP="00847D69">
            <w:pPr>
              <w:pStyle w:val="TAL"/>
            </w:pPr>
            <w:r w:rsidRPr="00661924">
              <w:t>RI Restriction</w:t>
            </w:r>
          </w:p>
        </w:tc>
        <w:tc>
          <w:tcPr>
            <w:tcW w:w="720" w:type="dxa"/>
            <w:vAlign w:val="center"/>
          </w:tcPr>
          <w:p w14:paraId="5EB3DC1A" w14:textId="77777777" w:rsidR="00B001AD" w:rsidRPr="00661924" w:rsidRDefault="00B001AD" w:rsidP="00847D69">
            <w:pPr>
              <w:pStyle w:val="TAC"/>
            </w:pPr>
          </w:p>
        </w:tc>
        <w:tc>
          <w:tcPr>
            <w:tcW w:w="2601" w:type="dxa"/>
            <w:vAlign w:val="center"/>
          </w:tcPr>
          <w:p w14:paraId="350FBD91" w14:textId="77777777" w:rsidR="00B001AD" w:rsidRPr="00661924" w:rsidRDefault="00B001AD" w:rsidP="00847D69">
            <w:pPr>
              <w:pStyle w:val="TAC"/>
            </w:pPr>
            <w:r w:rsidRPr="00661924">
              <w:t>N/A</w:t>
            </w:r>
          </w:p>
        </w:tc>
        <w:tc>
          <w:tcPr>
            <w:tcW w:w="2709" w:type="dxa"/>
          </w:tcPr>
          <w:p w14:paraId="37E841A3" w14:textId="77777777" w:rsidR="00B001AD" w:rsidRPr="00661924" w:rsidRDefault="00B001AD" w:rsidP="00847D69">
            <w:pPr>
              <w:pStyle w:val="TAC"/>
            </w:pPr>
            <w:r w:rsidRPr="00661924">
              <w:t>Not configured</w:t>
            </w:r>
          </w:p>
        </w:tc>
      </w:tr>
      <w:tr w:rsidR="00B001AD" w:rsidRPr="00661924" w14:paraId="6A8B5272" w14:textId="77777777" w:rsidTr="005467A7">
        <w:trPr>
          <w:trHeight w:val="70"/>
        </w:trPr>
        <w:tc>
          <w:tcPr>
            <w:tcW w:w="3573" w:type="dxa"/>
            <w:gridSpan w:val="3"/>
            <w:hideMark/>
          </w:tcPr>
          <w:p w14:paraId="5B340D80" w14:textId="77777777" w:rsidR="00B001AD" w:rsidRPr="00661924" w:rsidRDefault="00B001AD" w:rsidP="00847D69">
            <w:pPr>
              <w:pStyle w:val="TAL"/>
            </w:pPr>
            <w:r w:rsidRPr="00661924">
              <w:t>Physical channel for CSI report</w:t>
            </w:r>
          </w:p>
        </w:tc>
        <w:tc>
          <w:tcPr>
            <w:tcW w:w="720" w:type="dxa"/>
            <w:vAlign w:val="center"/>
          </w:tcPr>
          <w:p w14:paraId="76F6CA54" w14:textId="77777777" w:rsidR="00B001AD" w:rsidRPr="00661924" w:rsidRDefault="00B001AD" w:rsidP="00847D69">
            <w:pPr>
              <w:pStyle w:val="TAC"/>
            </w:pPr>
          </w:p>
        </w:tc>
        <w:tc>
          <w:tcPr>
            <w:tcW w:w="2601" w:type="dxa"/>
            <w:vAlign w:val="center"/>
          </w:tcPr>
          <w:p w14:paraId="74BCE8C1" w14:textId="77777777" w:rsidR="00B001AD" w:rsidRPr="00661924" w:rsidRDefault="00B001AD" w:rsidP="00847D69">
            <w:pPr>
              <w:pStyle w:val="TAC"/>
            </w:pPr>
            <w:r w:rsidRPr="00661924">
              <w:t>PUCCH</w:t>
            </w:r>
          </w:p>
        </w:tc>
        <w:tc>
          <w:tcPr>
            <w:tcW w:w="2709" w:type="dxa"/>
          </w:tcPr>
          <w:p w14:paraId="0E3A3837" w14:textId="77777777" w:rsidR="00B001AD" w:rsidRPr="00661924" w:rsidRDefault="00B001AD" w:rsidP="00847D69">
            <w:pPr>
              <w:pStyle w:val="TAC"/>
            </w:pPr>
            <w:r w:rsidRPr="00661924">
              <w:t>Not configured</w:t>
            </w:r>
          </w:p>
        </w:tc>
      </w:tr>
      <w:tr w:rsidR="00B001AD" w:rsidRPr="00661924" w14:paraId="4AFCA8FC" w14:textId="77777777" w:rsidTr="005467A7">
        <w:trPr>
          <w:trHeight w:val="70"/>
        </w:trPr>
        <w:tc>
          <w:tcPr>
            <w:tcW w:w="3573" w:type="dxa"/>
            <w:gridSpan w:val="3"/>
            <w:vAlign w:val="center"/>
            <w:hideMark/>
          </w:tcPr>
          <w:p w14:paraId="7DE6CFA7" w14:textId="77777777" w:rsidR="00B001AD" w:rsidRPr="00661924" w:rsidRDefault="00B001AD" w:rsidP="00847D69">
            <w:pPr>
              <w:pStyle w:val="TAL"/>
            </w:pPr>
            <w:r w:rsidRPr="00661924">
              <w:t xml:space="preserve">CQI/RI/PMI delay </w:t>
            </w:r>
          </w:p>
        </w:tc>
        <w:tc>
          <w:tcPr>
            <w:tcW w:w="720" w:type="dxa"/>
            <w:vAlign w:val="center"/>
            <w:hideMark/>
          </w:tcPr>
          <w:p w14:paraId="1AB93D9F" w14:textId="77777777" w:rsidR="00B001AD" w:rsidRPr="00661924" w:rsidRDefault="00B001AD" w:rsidP="00847D69">
            <w:pPr>
              <w:pStyle w:val="TAC"/>
            </w:pPr>
            <w:r w:rsidRPr="00661924">
              <w:t>ms</w:t>
            </w:r>
          </w:p>
        </w:tc>
        <w:tc>
          <w:tcPr>
            <w:tcW w:w="2601" w:type="dxa"/>
            <w:vAlign w:val="center"/>
          </w:tcPr>
          <w:p w14:paraId="4F7DAB4B" w14:textId="77777777" w:rsidR="00B001AD" w:rsidRPr="00661924" w:rsidRDefault="00B001AD" w:rsidP="00847D69">
            <w:pPr>
              <w:pStyle w:val="TAC"/>
            </w:pPr>
            <w:r>
              <w:t>9.5</w:t>
            </w:r>
          </w:p>
        </w:tc>
        <w:tc>
          <w:tcPr>
            <w:tcW w:w="2709" w:type="dxa"/>
          </w:tcPr>
          <w:p w14:paraId="23212E5F" w14:textId="77777777" w:rsidR="00B001AD" w:rsidRPr="00661924" w:rsidRDefault="00B001AD" w:rsidP="00847D69">
            <w:pPr>
              <w:pStyle w:val="TAC"/>
            </w:pPr>
            <w:r w:rsidRPr="00661924">
              <w:t>Not configured</w:t>
            </w:r>
          </w:p>
        </w:tc>
      </w:tr>
      <w:tr w:rsidR="00B001AD" w:rsidRPr="00661924" w14:paraId="3217E07C" w14:textId="77777777" w:rsidTr="005467A7">
        <w:trPr>
          <w:trHeight w:val="70"/>
        </w:trPr>
        <w:tc>
          <w:tcPr>
            <w:tcW w:w="3573" w:type="dxa"/>
            <w:gridSpan w:val="3"/>
            <w:vAlign w:val="center"/>
          </w:tcPr>
          <w:p w14:paraId="59EBA768" w14:textId="77777777" w:rsidR="00B001AD" w:rsidRPr="00661924" w:rsidRDefault="00B001AD" w:rsidP="00847D69">
            <w:pPr>
              <w:pStyle w:val="TAL"/>
            </w:pPr>
            <w:r w:rsidRPr="00661924">
              <w:t>Maximum number of HARQ transmission</w:t>
            </w:r>
          </w:p>
        </w:tc>
        <w:tc>
          <w:tcPr>
            <w:tcW w:w="720" w:type="dxa"/>
            <w:vAlign w:val="center"/>
          </w:tcPr>
          <w:p w14:paraId="40823525" w14:textId="77777777" w:rsidR="00B001AD" w:rsidRPr="00661924" w:rsidRDefault="00B001AD" w:rsidP="00847D69">
            <w:pPr>
              <w:pStyle w:val="TAC"/>
            </w:pPr>
          </w:p>
        </w:tc>
        <w:tc>
          <w:tcPr>
            <w:tcW w:w="2601" w:type="dxa"/>
            <w:vAlign w:val="center"/>
          </w:tcPr>
          <w:p w14:paraId="5E3DA9A7" w14:textId="77777777" w:rsidR="00B001AD" w:rsidRPr="00661924" w:rsidRDefault="00B001AD" w:rsidP="00847D69">
            <w:pPr>
              <w:pStyle w:val="TAC"/>
            </w:pPr>
            <w:r w:rsidRPr="00661924">
              <w:t>1</w:t>
            </w:r>
          </w:p>
        </w:tc>
        <w:tc>
          <w:tcPr>
            <w:tcW w:w="2709" w:type="dxa"/>
          </w:tcPr>
          <w:p w14:paraId="7EA24401" w14:textId="77777777" w:rsidR="00B001AD" w:rsidRPr="00661924" w:rsidRDefault="00B001AD" w:rsidP="00847D69">
            <w:pPr>
              <w:pStyle w:val="TAC"/>
            </w:pPr>
            <w:r w:rsidRPr="00661924">
              <w:t>Not configured</w:t>
            </w:r>
          </w:p>
        </w:tc>
      </w:tr>
      <w:tr w:rsidR="00B001AD" w:rsidRPr="00661924" w14:paraId="06521D98" w14:textId="77777777" w:rsidTr="005467A7">
        <w:trPr>
          <w:trHeight w:val="70"/>
        </w:trPr>
        <w:tc>
          <w:tcPr>
            <w:tcW w:w="3573" w:type="dxa"/>
            <w:gridSpan w:val="3"/>
            <w:vAlign w:val="center"/>
            <w:hideMark/>
          </w:tcPr>
          <w:p w14:paraId="590BD448" w14:textId="77777777" w:rsidR="00B001AD" w:rsidRPr="00661924" w:rsidRDefault="00B001AD" w:rsidP="00847D69">
            <w:pPr>
              <w:pStyle w:val="TAL"/>
            </w:pPr>
            <w:r w:rsidRPr="00661924">
              <w:t>Measurement channel</w:t>
            </w:r>
          </w:p>
        </w:tc>
        <w:tc>
          <w:tcPr>
            <w:tcW w:w="720" w:type="dxa"/>
            <w:vAlign w:val="center"/>
          </w:tcPr>
          <w:p w14:paraId="35DBA2D3" w14:textId="77777777" w:rsidR="00B001AD" w:rsidRPr="00661924" w:rsidRDefault="00B001AD" w:rsidP="00847D69">
            <w:pPr>
              <w:pStyle w:val="TAC"/>
            </w:pPr>
          </w:p>
        </w:tc>
        <w:tc>
          <w:tcPr>
            <w:tcW w:w="2601" w:type="dxa"/>
            <w:vAlign w:val="center"/>
          </w:tcPr>
          <w:p w14:paraId="46025C3B" w14:textId="77777777" w:rsidR="00B001AD" w:rsidRPr="00661924" w:rsidRDefault="00B001AD" w:rsidP="00847D69">
            <w:pPr>
              <w:pStyle w:val="TAC"/>
            </w:pPr>
            <w:r w:rsidRPr="00661924">
              <w:t>As specified in Table A.4-</w:t>
            </w:r>
            <w:r w:rsidRPr="00661924">
              <w:rPr>
                <w:rFonts w:hint="eastAsia"/>
              </w:rPr>
              <w:t>2</w:t>
            </w:r>
            <w:r w:rsidRPr="00661924">
              <w:t>, TBS.2-</w:t>
            </w:r>
            <w:r>
              <w:t>3</w:t>
            </w:r>
          </w:p>
        </w:tc>
        <w:tc>
          <w:tcPr>
            <w:tcW w:w="2709" w:type="dxa"/>
          </w:tcPr>
          <w:p w14:paraId="63992CA2" w14:textId="77777777" w:rsidR="00B001AD" w:rsidRPr="00661924" w:rsidRDefault="00B001AD" w:rsidP="00847D69">
            <w:pPr>
              <w:pStyle w:val="TAC"/>
            </w:pPr>
          </w:p>
        </w:tc>
      </w:tr>
      <w:tr w:rsidR="00B001AD" w:rsidRPr="00661924" w14:paraId="5A8BA3BE" w14:textId="77777777" w:rsidTr="005467A7">
        <w:trPr>
          <w:trHeight w:val="70"/>
        </w:trPr>
        <w:tc>
          <w:tcPr>
            <w:tcW w:w="3573" w:type="dxa"/>
            <w:gridSpan w:val="3"/>
            <w:vAlign w:val="center"/>
          </w:tcPr>
          <w:p w14:paraId="1746026C" w14:textId="77777777" w:rsidR="00B001AD" w:rsidRPr="009405D8" w:rsidRDefault="00B001AD" w:rsidP="00847D69">
            <w:pPr>
              <w:pStyle w:val="TAL"/>
            </w:pPr>
            <w:r w:rsidRPr="009405D8">
              <w:t>INR</w:t>
            </w:r>
          </w:p>
        </w:tc>
        <w:tc>
          <w:tcPr>
            <w:tcW w:w="720" w:type="dxa"/>
            <w:vAlign w:val="center"/>
          </w:tcPr>
          <w:p w14:paraId="73D7B788" w14:textId="77777777" w:rsidR="00B001AD" w:rsidRPr="009405D8" w:rsidRDefault="00B001AD" w:rsidP="00847D69">
            <w:pPr>
              <w:pStyle w:val="TAC"/>
            </w:pPr>
            <w:r w:rsidRPr="009405D8">
              <w:t>dB</w:t>
            </w:r>
          </w:p>
        </w:tc>
        <w:tc>
          <w:tcPr>
            <w:tcW w:w="2601" w:type="dxa"/>
            <w:vAlign w:val="center"/>
          </w:tcPr>
          <w:p w14:paraId="35A8D57E" w14:textId="77777777" w:rsidR="00B001AD" w:rsidRPr="009405D8" w:rsidRDefault="00B001AD" w:rsidP="00847D69">
            <w:pPr>
              <w:pStyle w:val="TAC"/>
            </w:pPr>
            <w:r w:rsidRPr="009405D8">
              <w:t>N/A</w:t>
            </w:r>
          </w:p>
        </w:tc>
        <w:tc>
          <w:tcPr>
            <w:tcW w:w="2709" w:type="dxa"/>
          </w:tcPr>
          <w:p w14:paraId="29130AA2" w14:textId="77777777" w:rsidR="00B001AD" w:rsidRPr="009405D8" w:rsidRDefault="00B001AD" w:rsidP="00847D69">
            <w:pPr>
              <w:pStyle w:val="TAC"/>
            </w:pPr>
            <w:r w:rsidRPr="009405D8">
              <w:t>10.04</w:t>
            </w:r>
          </w:p>
        </w:tc>
      </w:tr>
      <w:tr w:rsidR="00B001AD" w:rsidRPr="00661924" w14:paraId="4C101E61" w14:textId="77777777" w:rsidTr="005467A7">
        <w:trPr>
          <w:trHeight w:val="70"/>
        </w:trPr>
        <w:tc>
          <w:tcPr>
            <w:tcW w:w="3573" w:type="dxa"/>
            <w:gridSpan w:val="3"/>
            <w:vAlign w:val="center"/>
          </w:tcPr>
          <w:p w14:paraId="3A15A763" w14:textId="77777777" w:rsidR="00B001AD" w:rsidRPr="009405D8" w:rsidRDefault="00B001AD" w:rsidP="00847D69">
            <w:pPr>
              <w:pStyle w:val="TAL"/>
            </w:pPr>
            <w:r w:rsidRPr="009405D8">
              <w:t>Propagation condition</w:t>
            </w:r>
          </w:p>
        </w:tc>
        <w:tc>
          <w:tcPr>
            <w:tcW w:w="720" w:type="dxa"/>
            <w:vAlign w:val="center"/>
          </w:tcPr>
          <w:p w14:paraId="6BC34200" w14:textId="77777777" w:rsidR="00B001AD" w:rsidRPr="009405D8" w:rsidRDefault="00B001AD" w:rsidP="00847D69">
            <w:pPr>
              <w:pStyle w:val="TAC"/>
            </w:pPr>
          </w:p>
        </w:tc>
        <w:tc>
          <w:tcPr>
            <w:tcW w:w="2601" w:type="dxa"/>
            <w:vAlign w:val="center"/>
          </w:tcPr>
          <w:p w14:paraId="3CC7ED51" w14:textId="77777777" w:rsidR="00B001AD" w:rsidRPr="009405D8" w:rsidRDefault="00B001AD" w:rsidP="00847D69">
            <w:pPr>
              <w:pStyle w:val="TAC"/>
            </w:pPr>
            <w:r w:rsidRPr="009405D8">
              <w:t>TDLA30-5</w:t>
            </w:r>
          </w:p>
        </w:tc>
        <w:tc>
          <w:tcPr>
            <w:tcW w:w="2709" w:type="dxa"/>
            <w:vAlign w:val="center"/>
          </w:tcPr>
          <w:p w14:paraId="5CE804E1" w14:textId="77777777" w:rsidR="00B001AD" w:rsidRPr="009405D8" w:rsidRDefault="00B001AD" w:rsidP="00847D69">
            <w:pPr>
              <w:pStyle w:val="TAC"/>
            </w:pPr>
            <w:r w:rsidRPr="009405D8">
              <w:t>AWGN</w:t>
            </w:r>
          </w:p>
        </w:tc>
      </w:tr>
      <w:tr w:rsidR="00B001AD" w:rsidRPr="00661924" w14:paraId="071A510E" w14:textId="77777777" w:rsidTr="005467A7">
        <w:trPr>
          <w:trHeight w:val="138"/>
        </w:trPr>
        <w:tc>
          <w:tcPr>
            <w:tcW w:w="3573" w:type="dxa"/>
            <w:gridSpan w:val="3"/>
            <w:vAlign w:val="center"/>
          </w:tcPr>
          <w:p w14:paraId="216A45A2" w14:textId="77777777" w:rsidR="00B001AD" w:rsidRPr="00046E8B" w:rsidRDefault="00B001AD" w:rsidP="00847D69">
            <w:pPr>
              <w:pStyle w:val="TAL"/>
            </w:pPr>
            <w:r>
              <w:t>A</w:t>
            </w:r>
            <w:r w:rsidRPr="00046E8B">
              <w:t>ntenna configuration</w:t>
            </w:r>
          </w:p>
        </w:tc>
        <w:tc>
          <w:tcPr>
            <w:tcW w:w="720" w:type="dxa"/>
            <w:vAlign w:val="center"/>
          </w:tcPr>
          <w:p w14:paraId="04FE1BE4" w14:textId="77777777" w:rsidR="00B001AD" w:rsidRDefault="00B001AD" w:rsidP="00847D69">
            <w:pPr>
              <w:pStyle w:val="TAC"/>
            </w:pPr>
          </w:p>
        </w:tc>
        <w:tc>
          <w:tcPr>
            <w:tcW w:w="2601" w:type="dxa"/>
            <w:vAlign w:val="center"/>
          </w:tcPr>
          <w:p w14:paraId="2380AA9C" w14:textId="77777777" w:rsidR="00B001AD" w:rsidRDefault="00B001AD" w:rsidP="00847D69">
            <w:pPr>
              <w:pStyle w:val="TAC"/>
            </w:pPr>
            <w:r w:rsidRPr="00E304CC">
              <w:t>2</w:t>
            </w:r>
            <w:r w:rsidRPr="00661924">
              <w:t>×2</w:t>
            </w:r>
          </w:p>
        </w:tc>
        <w:tc>
          <w:tcPr>
            <w:tcW w:w="2709" w:type="dxa"/>
            <w:vAlign w:val="center"/>
          </w:tcPr>
          <w:p w14:paraId="1A1DDFAB" w14:textId="77777777" w:rsidR="00B001AD" w:rsidRPr="005A3299" w:rsidRDefault="00B001AD" w:rsidP="00847D69">
            <w:pPr>
              <w:pStyle w:val="TAC"/>
              <w:rPr>
                <w:highlight w:val="cyan"/>
              </w:rPr>
            </w:pPr>
            <w:r>
              <w:t>1</w:t>
            </w:r>
            <w:r w:rsidRPr="00661924">
              <w:t>×2</w:t>
            </w:r>
          </w:p>
        </w:tc>
      </w:tr>
      <w:tr w:rsidR="005467A7" w:rsidRPr="00661924" w14:paraId="12CE4F4E" w14:textId="77777777" w:rsidTr="005467A7">
        <w:trPr>
          <w:trHeight w:val="138"/>
        </w:trPr>
        <w:tc>
          <w:tcPr>
            <w:tcW w:w="3573" w:type="dxa"/>
            <w:gridSpan w:val="3"/>
            <w:vAlign w:val="center"/>
          </w:tcPr>
          <w:p w14:paraId="17A446D4" w14:textId="77777777" w:rsidR="005467A7" w:rsidRDefault="005467A7" w:rsidP="00847D69">
            <w:pPr>
              <w:pStyle w:val="TAL"/>
            </w:pPr>
            <w:r w:rsidRPr="00046E8B">
              <w:t xml:space="preserve">Correlation configuration </w:t>
            </w:r>
          </w:p>
        </w:tc>
        <w:tc>
          <w:tcPr>
            <w:tcW w:w="720" w:type="dxa"/>
            <w:vAlign w:val="center"/>
          </w:tcPr>
          <w:p w14:paraId="143DE419" w14:textId="77777777" w:rsidR="005467A7" w:rsidRDefault="005467A7" w:rsidP="00847D69">
            <w:pPr>
              <w:pStyle w:val="TAC"/>
            </w:pPr>
          </w:p>
        </w:tc>
        <w:tc>
          <w:tcPr>
            <w:tcW w:w="2601" w:type="dxa"/>
            <w:vAlign w:val="center"/>
          </w:tcPr>
          <w:p w14:paraId="31766713" w14:textId="77777777" w:rsidR="005467A7" w:rsidRPr="00546626" w:rsidRDefault="005467A7" w:rsidP="00847D69">
            <w:pPr>
              <w:pStyle w:val="TAC"/>
            </w:pPr>
            <w:r w:rsidRPr="00546626">
              <w:t>ULA Low</w:t>
            </w:r>
          </w:p>
        </w:tc>
        <w:tc>
          <w:tcPr>
            <w:tcW w:w="2709" w:type="dxa"/>
            <w:vAlign w:val="center"/>
          </w:tcPr>
          <w:p w14:paraId="25644596" w14:textId="38418170" w:rsidR="005467A7" w:rsidRPr="00546626" w:rsidRDefault="005467A7" w:rsidP="00847D69">
            <w:pPr>
              <w:pStyle w:val="TAC"/>
            </w:pPr>
            <w:r>
              <w:t>N/A</w:t>
            </w:r>
          </w:p>
        </w:tc>
      </w:tr>
      <w:tr w:rsidR="00B001AD" w:rsidRPr="00661924" w14:paraId="29A320FD" w14:textId="77777777" w:rsidTr="00C946D7">
        <w:trPr>
          <w:trHeight w:val="138"/>
        </w:trPr>
        <w:tc>
          <w:tcPr>
            <w:tcW w:w="9603" w:type="dxa"/>
            <w:gridSpan w:val="6"/>
            <w:vAlign w:val="center"/>
          </w:tcPr>
          <w:p w14:paraId="525A5A33" w14:textId="40B27F80"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0569E78">
                <v:shape id="_x0000_i1027" type="#_x0000_t75" alt="" style="width:20.75pt;height:16.15pt;mso-width-percent:0;mso-height-percent:0;mso-width-percent:0;mso-height-percent:0" o:ole="">
                  <v:imagedata r:id="rId9" o:title=""/>
                </v:shape>
                <o:OLEObject Type="Embed" ProgID="Equation.3" ShapeID="_x0000_i1027" DrawAspect="Content" ObjectID="_1767171138" r:id="rId13"/>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F434A97" w14:textId="5B908F88"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03916A8F" w14:textId="77777777" w:rsidR="005467A7" w:rsidRPr="00931110" w:rsidRDefault="005467A7" w:rsidP="005467A7">
            <w:pPr>
              <w:pStyle w:val="TAN"/>
            </w:pPr>
            <w:r w:rsidRPr="00931110">
              <w:t xml:space="preserve">Note </w:t>
            </w:r>
            <w:r>
              <w:t>3</w:t>
            </w:r>
            <w:r w:rsidRPr="00931110">
              <w:t>:</w:t>
            </w:r>
            <w:r w:rsidRPr="00931110">
              <w:tab/>
              <w:t>Both cells are time-synchronous.</w:t>
            </w:r>
          </w:p>
          <w:p w14:paraId="7CB1B268" w14:textId="77777777" w:rsidR="005467A7" w:rsidRDefault="005467A7" w:rsidP="005467A7">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48164467" w14:textId="0BB2FBD5"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60A4088">
                <v:shape id="_x0000_i1028" type="#_x0000_t75" alt="" style="width:40.9pt;height:20.75pt;mso-width-percent:0;mso-height-percent:0;mso-width-percent:0;mso-height-percent:0" o:ole="">
                  <v:imagedata r:id="rId11" o:title=""/>
                </v:shape>
                <o:OLEObject Type="Embed" ProgID="Equation.3" ShapeID="_x0000_i1028" DrawAspect="Content" ObjectID="_1767171139" r:id="rId1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3BA45023" w14:textId="66439A4D" w:rsidR="00B001AD" w:rsidRPr="005A3299" w:rsidRDefault="005467A7" w:rsidP="005467A7">
            <w:pPr>
              <w:pStyle w:val="TAN"/>
              <w:rPr>
                <w:highlight w:val="cyan"/>
              </w:rPr>
            </w:pPr>
            <w:r>
              <w:rPr>
                <w:lang w:eastAsia="zh-CN"/>
              </w:rPr>
              <w:t>Note 6:</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72354E51" w14:textId="77777777" w:rsidR="00B001AD" w:rsidRPr="00310FBC" w:rsidRDefault="00B001AD" w:rsidP="00D4706C"/>
    <w:p w14:paraId="020A736A" w14:textId="2DCCB182" w:rsidR="00B001AD" w:rsidRPr="00310FBC" w:rsidRDefault="00B001AD" w:rsidP="00B001AD">
      <w:pPr>
        <w:pStyle w:val="TH"/>
      </w:pPr>
      <w:r w:rsidRPr="00310FBC">
        <w:t xml:space="preserve">Table </w:t>
      </w:r>
      <w:r>
        <w:t>6.2.2.2.2.3</w:t>
      </w:r>
      <w:r w:rsidRPr="00310FBC">
        <w:t>-2</w:t>
      </w:r>
      <w:r w:rsidR="001628CA">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001AD" w:rsidRPr="00310FBC" w14:paraId="495C79EB" w14:textId="77777777" w:rsidTr="00C946D7">
        <w:trPr>
          <w:cantSplit/>
          <w:jc w:val="center"/>
        </w:trPr>
        <w:tc>
          <w:tcPr>
            <w:tcW w:w="1705" w:type="dxa"/>
          </w:tcPr>
          <w:p w14:paraId="65FA51E4" w14:textId="77777777" w:rsidR="00B001AD" w:rsidRPr="003A7124" w:rsidRDefault="00B001AD" w:rsidP="00C946D7">
            <w:pPr>
              <w:pStyle w:val="TAC"/>
              <w:rPr>
                <w:rFonts w:ascii="Symbol" w:eastAsia="?? ??" w:hAnsi="Symbol" w:cs="Arial" w:hint="eastAsia"/>
                <w:b/>
                <w:bCs/>
                <w:i/>
                <w:iCs/>
              </w:rPr>
            </w:pPr>
            <w:r w:rsidRPr="00D24943">
              <w:rPr>
                <w:b/>
                <w:bCs/>
              </w:rPr>
              <w:t>Parameters</w:t>
            </w:r>
          </w:p>
        </w:tc>
        <w:tc>
          <w:tcPr>
            <w:tcW w:w="1516" w:type="dxa"/>
          </w:tcPr>
          <w:p w14:paraId="4F24945C" w14:textId="77777777" w:rsidR="00B001AD" w:rsidRPr="003A7124" w:rsidRDefault="00B001AD" w:rsidP="00C946D7">
            <w:pPr>
              <w:pStyle w:val="TAC"/>
              <w:rPr>
                <w:rFonts w:eastAsia="?? ??" w:cs="v5.0.0"/>
                <w:b/>
                <w:bCs/>
              </w:rPr>
            </w:pPr>
            <w:r w:rsidRPr="00D24943">
              <w:rPr>
                <w:rFonts w:eastAsia="?? ??" w:cs="v5.0.0"/>
                <w:b/>
                <w:bCs/>
              </w:rPr>
              <w:t>Test 1</w:t>
            </w:r>
          </w:p>
        </w:tc>
      </w:tr>
      <w:tr w:rsidR="00B001AD" w:rsidRPr="00310FBC" w14:paraId="6B1A9A8C" w14:textId="77777777" w:rsidTr="00C946D7">
        <w:trPr>
          <w:cantSplit/>
          <w:jc w:val="center"/>
        </w:trPr>
        <w:tc>
          <w:tcPr>
            <w:tcW w:w="1705" w:type="dxa"/>
          </w:tcPr>
          <w:p w14:paraId="7BBE06CE" w14:textId="77777777" w:rsidR="00B001AD" w:rsidRPr="00310FBC" w:rsidRDefault="00B001AD" w:rsidP="00C946D7">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44181641" w14:textId="3551294D" w:rsidR="00B001AD" w:rsidRPr="00310FBC" w:rsidRDefault="005467A7" w:rsidP="00C946D7">
            <w:pPr>
              <w:pStyle w:val="TAC"/>
              <w:rPr>
                <w:rFonts w:eastAsia="?? ??" w:cs="v5.0.0"/>
              </w:rPr>
            </w:pPr>
            <w:r>
              <w:rPr>
                <w:rFonts w:eastAsia="?? ??" w:cs="v5.0.0"/>
              </w:rPr>
              <w:t>1.9</w:t>
            </w:r>
          </w:p>
        </w:tc>
      </w:tr>
    </w:tbl>
    <w:p w14:paraId="76A7CC04" w14:textId="4858F97C" w:rsidR="00B001AD" w:rsidRDefault="00B001AD" w:rsidP="00D4706C"/>
    <w:p w14:paraId="5E17CB15" w14:textId="77777777" w:rsidR="00275E37" w:rsidRPr="00DD1EAB" w:rsidRDefault="00275E37" w:rsidP="00275E37">
      <w:pPr>
        <w:pStyle w:val="Heading6"/>
      </w:pPr>
      <w:bookmarkStart w:id="655" w:name="_Toc114565894"/>
      <w:bookmarkStart w:id="656" w:name="_Toc123936202"/>
      <w:bookmarkStart w:id="657" w:name="_Toc124377217"/>
      <w:r w:rsidRPr="00DD1EAB">
        <w:rPr>
          <w:rFonts w:hint="eastAsia"/>
        </w:rPr>
        <w:t>6.2.2.</w:t>
      </w:r>
      <w:r>
        <w:t>2</w:t>
      </w:r>
      <w:r w:rsidRPr="00DD1EAB">
        <w:rPr>
          <w:rFonts w:hint="eastAsia"/>
        </w:rPr>
        <w:t>.</w:t>
      </w:r>
      <w:r>
        <w:t>2.4</w:t>
      </w:r>
      <w:r w:rsidRPr="00DD1EAB">
        <w:rPr>
          <w:rFonts w:hint="eastAsia"/>
          <w:lang w:eastAsia="zh-CN"/>
        </w:rPr>
        <w:tab/>
      </w:r>
      <w:r w:rsidRPr="00DD1EAB">
        <w:t>Minimum requirement for w</w:t>
      </w:r>
      <w:r w:rsidRPr="00DD1EAB">
        <w:rPr>
          <w:rFonts w:hint="eastAsia"/>
        </w:rPr>
        <w:t>ideband CQI reporting</w:t>
      </w:r>
      <w:r>
        <w:t xml:space="preserve"> </w:t>
      </w:r>
      <w:r w:rsidRPr="00AF33F0">
        <w:t>for RedCap</w:t>
      </w:r>
      <w:bookmarkEnd w:id="655"/>
      <w:bookmarkEnd w:id="656"/>
      <w:bookmarkEnd w:id="657"/>
      <w:r w:rsidRPr="00AF33F0">
        <w:t xml:space="preserve"> </w:t>
      </w:r>
    </w:p>
    <w:p w14:paraId="51D6DD90"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r>
        <w:rPr>
          <w:rFonts w:eastAsia="SimSun"/>
        </w:rPr>
        <w:t xml:space="preserve">RedCap </w:t>
      </w:r>
      <w:r w:rsidRPr="005E6DA8">
        <w:rPr>
          <w:rFonts w:eastAsia="SimSun" w:hint="eastAsia"/>
        </w:rPr>
        <w:t xml:space="preserve">UE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3AFEBD99"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dB.</w:t>
      </w:r>
    </w:p>
    <w:p w14:paraId="59BC59B7" w14:textId="77777777" w:rsidR="00275E37" w:rsidRPr="005E6DA8" w:rsidRDefault="00275E37" w:rsidP="00275E37">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6.2.2.2.2.4</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29CAB818" w14:textId="77777777" w:rsidR="00275E37" w:rsidRPr="005E6DA8" w:rsidRDefault="00275E37" w:rsidP="00EA5BA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6.2.2.2.2.4</w:t>
      </w:r>
      <w:r w:rsidRPr="005E6DA8">
        <w:rPr>
          <w:rFonts w:eastAsia="SimSun" w:hint="eastAsia"/>
        </w:rPr>
        <w:t>-2;</w:t>
      </w:r>
    </w:p>
    <w:p w14:paraId="610538CC" w14:textId="77777777" w:rsidR="00275E37" w:rsidRPr="005E6DA8" w:rsidRDefault="00275E37" w:rsidP="00EA5BA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6.2.2.2.2.4</w:t>
      </w:r>
      <w:r w:rsidRPr="005E6DA8">
        <w:rPr>
          <w:rFonts w:eastAsia="SimSun" w:hint="eastAsia"/>
        </w:rPr>
        <w:t>-2;</w:t>
      </w:r>
    </w:p>
    <w:p w14:paraId="2060E046" w14:textId="13630FF1" w:rsidR="00275E37" w:rsidRDefault="00275E37" w:rsidP="00EA5BA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5A67411A" w14:textId="77777777" w:rsidR="00EA5BA5" w:rsidRPr="005E6DA8" w:rsidRDefault="00EA5BA5" w:rsidP="00EA5BA5">
      <w:pPr>
        <w:rPr>
          <w:rFonts w:eastAsia="SimSun"/>
        </w:rPr>
      </w:pPr>
    </w:p>
    <w:p w14:paraId="3F88A210" w14:textId="77777777" w:rsidR="00275E37" w:rsidRPr="005E6DA8" w:rsidRDefault="00275E37" w:rsidP="00EA5BA5">
      <w:pPr>
        <w:pStyle w:val="TH"/>
        <w:rPr>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 xml:space="preserve">-1: </w:t>
      </w:r>
      <w:r w:rsidRPr="005E6DA8">
        <w:rPr>
          <w:rFonts w:hint="eastAsia"/>
          <w:lang w:eastAsia="zh-CN"/>
        </w:rPr>
        <w:t xml:space="preserve">Wideband </w:t>
      </w:r>
      <w:r w:rsidRPr="005E6DA8">
        <w:rPr>
          <w:rFonts w:hint="eastAsia"/>
        </w:rPr>
        <w:t>CQI reporting test</w:t>
      </w:r>
      <w:r w:rsidRPr="005E6DA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275E37" w:rsidRPr="005E6DA8" w14:paraId="30065B5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E2856" w14:textId="77777777" w:rsidR="00275E37" w:rsidRPr="005E6DA8" w:rsidRDefault="00275E37" w:rsidP="00EA5BA5">
            <w:pPr>
              <w:pStyle w:val="TAH"/>
              <w:rPr>
                <w:rFonts w:eastAsia="SimSun"/>
              </w:rPr>
            </w:pPr>
            <w:r w:rsidRPr="005E6DA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551E53FE" w14:textId="77777777" w:rsidR="00275E37" w:rsidRPr="005E6DA8" w:rsidRDefault="00275E37" w:rsidP="00EA5BA5">
            <w:pPr>
              <w:pStyle w:val="TAH"/>
              <w:rPr>
                <w:rFonts w:eastAsia="SimSun"/>
              </w:rPr>
            </w:pPr>
            <w:r w:rsidRPr="005E6DA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890EB8" w14:textId="77777777" w:rsidR="00275E37" w:rsidRDefault="00275E37" w:rsidP="00EA5BA5">
            <w:pPr>
              <w:pStyle w:val="TAH"/>
              <w:rPr>
                <w:rFonts w:eastAsia="SimSun"/>
                <w:lang w:eastAsia="zh-CN"/>
              </w:rPr>
            </w:pPr>
            <w:r w:rsidRPr="005E6DA8">
              <w:rPr>
                <w:rFonts w:eastAsia="SimSun"/>
              </w:rPr>
              <w:t>Test 1</w:t>
            </w:r>
          </w:p>
        </w:tc>
      </w:tr>
      <w:tr w:rsidR="00275E37" w:rsidRPr="005E6DA8" w14:paraId="71BFBBD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EB2923" w14:textId="77777777" w:rsidR="00275E37" w:rsidRPr="005E6DA8" w:rsidRDefault="00275E37" w:rsidP="00EA5BA5">
            <w:pPr>
              <w:pStyle w:val="TAL"/>
            </w:pPr>
            <w:r w:rsidRPr="005E6DA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632AE" w14:textId="77777777" w:rsidR="00275E37" w:rsidRPr="005E6DA8" w:rsidRDefault="00275E37" w:rsidP="00EA5BA5">
            <w:pPr>
              <w:pStyle w:val="TAC"/>
            </w:pPr>
            <w:r w:rsidRPr="005E6DA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230692" w14:textId="77777777" w:rsidR="00275E37" w:rsidRPr="005E6DA8" w:rsidRDefault="00275E37" w:rsidP="00EA5BA5">
            <w:pPr>
              <w:pStyle w:val="TAC"/>
              <w:rPr>
                <w:rFonts w:eastAsia="SimSun"/>
                <w:lang w:eastAsia="zh-CN"/>
              </w:rPr>
            </w:pPr>
            <w:r>
              <w:rPr>
                <w:rFonts w:eastAsia="SimSun"/>
                <w:lang w:eastAsia="zh-CN"/>
              </w:rPr>
              <w:t>2</w:t>
            </w:r>
            <w:r w:rsidRPr="005E6DA8">
              <w:rPr>
                <w:rFonts w:eastAsia="SimSun" w:hint="eastAsia"/>
                <w:lang w:eastAsia="zh-CN"/>
              </w:rPr>
              <w:t>0</w:t>
            </w:r>
          </w:p>
        </w:tc>
      </w:tr>
      <w:tr w:rsidR="00275E37" w:rsidRPr="005E6DA8" w14:paraId="082B550F"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63F23" w14:textId="77777777" w:rsidR="00275E37" w:rsidRPr="005E6DA8" w:rsidRDefault="00275E37" w:rsidP="00EA5BA5">
            <w:pPr>
              <w:pStyle w:val="TAL"/>
              <w:rPr>
                <w:rFonts w:eastAsia="SimSun"/>
              </w:rPr>
            </w:pPr>
            <w:r w:rsidRPr="005E6DA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010140" w14:textId="77777777" w:rsidR="00275E37" w:rsidRPr="005E6DA8" w:rsidRDefault="00275E37" w:rsidP="00EA5BA5">
            <w:pPr>
              <w:pStyle w:val="TAC"/>
              <w:rPr>
                <w:rFonts w:eastAsia="SimSun"/>
              </w:rPr>
            </w:pPr>
            <w:r w:rsidRPr="005E6DA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99BE6E" w14:textId="77777777" w:rsidR="00275E37" w:rsidRPr="005E6DA8" w:rsidRDefault="00275E37" w:rsidP="00EA5BA5">
            <w:pPr>
              <w:pStyle w:val="TAC"/>
              <w:rPr>
                <w:rFonts w:eastAsia="SimSun"/>
                <w:lang w:eastAsia="zh-CN"/>
              </w:rPr>
            </w:pPr>
            <w:r w:rsidRPr="005E6DA8">
              <w:rPr>
                <w:rFonts w:eastAsia="SimSun" w:hint="eastAsia"/>
                <w:lang w:eastAsia="zh-CN"/>
              </w:rPr>
              <w:t>30</w:t>
            </w:r>
          </w:p>
        </w:tc>
      </w:tr>
      <w:tr w:rsidR="00275E37" w:rsidRPr="005E6DA8" w14:paraId="013E106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6AE4CA" w14:textId="77777777" w:rsidR="00275E37" w:rsidRPr="005E6DA8" w:rsidRDefault="00275E37" w:rsidP="00EA5BA5">
            <w:pPr>
              <w:pStyle w:val="TAL"/>
            </w:pPr>
            <w:r w:rsidRPr="005E6DA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CD7BFAB"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E0FC5A" w14:textId="77777777" w:rsidR="00275E37" w:rsidRPr="005E6DA8" w:rsidRDefault="00275E37" w:rsidP="00EA5BA5">
            <w:pPr>
              <w:pStyle w:val="TAC"/>
              <w:rPr>
                <w:rFonts w:eastAsia="SimSun"/>
                <w:lang w:eastAsia="zh-CN"/>
              </w:rPr>
            </w:pPr>
            <w:r w:rsidRPr="005E6DA8">
              <w:rPr>
                <w:rFonts w:eastAsia="SimSun" w:hint="eastAsia"/>
                <w:lang w:eastAsia="zh-CN"/>
              </w:rPr>
              <w:t>TDD</w:t>
            </w:r>
          </w:p>
        </w:tc>
      </w:tr>
      <w:tr w:rsidR="00275E37" w:rsidRPr="005E6DA8" w14:paraId="552659C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07A45E" w14:textId="77777777" w:rsidR="00275E37" w:rsidRPr="005E6DA8" w:rsidRDefault="00275E37" w:rsidP="00EA5BA5">
            <w:pPr>
              <w:pStyle w:val="TAL"/>
              <w:rPr>
                <w:rFonts w:eastAsia="SimSun"/>
              </w:rPr>
            </w:pPr>
            <w:r w:rsidRPr="005E6DA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3994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FEE1BA" w14:textId="77777777" w:rsidR="00275E37" w:rsidRPr="005E6DA8" w:rsidRDefault="00275E37" w:rsidP="00EA5BA5">
            <w:pPr>
              <w:pStyle w:val="TAC"/>
              <w:rPr>
                <w:rFonts w:eastAsia="SimSun"/>
                <w:lang w:eastAsia="zh-CN"/>
              </w:rPr>
            </w:pPr>
            <w:r w:rsidRPr="005E6DA8">
              <w:rPr>
                <w:rFonts w:eastAsia="SimSun"/>
              </w:rPr>
              <w:t>FR1.30-1</w:t>
            </w:r>
          </w:p>
        </w:tc>
      </w:tr>
      <w:tr w:rsidR="00275E37" w:rsidRPr="005E6DA8" w14:paraId="0CB899B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F5D38" w14:textId="77777777" w:rsidR="00275E37" w:rsidRPr="005E6DA8" w:rsidRDefault="00275E37" w:rsidP="00EA5BA5">
            <w:pPr>
              <w:pStyle w:val="TAL"/>
              <w:rPr>
                <w:rFonts w:eastAsia="SimSun"/>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B80814" w14:textId="77777777" w:rsidR="00275E37" w:rsidRPr="005E6DA8" w:rsidRDefault="00275E37" w:rsidP="00EA5BA5">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tcPr>
          <w:p w14:paraId="251AE632" w14:textId="27EDD46F" w:rsidR="00275E37" w:rsidRPr="005E6DA8" w:rsidRDefault="00275E37" w:rsidP="00EA5BA5">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13FDDA9E" w14:textId="6CD30692" w:rsidR="00275E37" w:rsidRPr="005E6DA8" w:rsidRDefault="00275E37" w:rsidP="00EA5BA5">
            <w:pPr>
              <w:pStyle w:val="TAC"/>
              <w:rPr>
                <w:rFonts w:eastAsia="SimSun"/>
                <w:lang w:eastAsia="zh-CN"/>
              </w:rPr>
            </w:pPr>
            <w:r>
              <w:rPr>
                <w:rFonts w:eastAsia="SimSun"/>
                <w:lang w:eastAsia="zh-CN"/>
              </w:rPr>
              <w:t>7</w:t>
            </w:r>
          </w:p>
        </w:tc>
      </w:tr>
      <w:tr w:rsidR="00275E37" w:rsidRPr="005E6DA8" w14:paraId="6D48E62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ED0148" w14:textId="77777777" w:rsidR="00275E37" w:rsidRPr="005E6DA8" w:rsidRDefault="00275E37" w:rsidP="00EA5BA5">
            <w:pPr>
              <w:pStyle w:val="TAL"/>
            </w:pPr>
            <w:r w:rsidRPr="005E6DA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F56E2C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479C6E" w14:textId="77777777" w:rsidR="00275E37" w:rsidRPr="005E6DA8" w:rsidRDefault="00275E37" w:rsidP="00EA5BA5">
            <w:pPr>
              <w:pStyle w:val="TAC"/>
              <w:rPr>
                <w:lang w:eastAsia="zh-CN"/>
              </w:rPr>
            </w:pPr>
            <w:r w:rsidRPr="005E6DA8">
              <w:rPr>
                <w:rFonts w:eastAsia="SimSun" w:hint="eastAsia"/>
                <w:lang w:eastAsia="zh-CN"/>
              </w:rPr>
              <w:t>TDLA30-5</w:t>
            </w:r>
          </w:p>
        </w:tc>
      </w:tr>
      <w:tr w:rsidR="00275E37" w:rsidRPr="005E6DA8" w14:paraId="4162CF7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236DF" w14:textId="77777777" w:rsidR="00275E37" w:rsidRPr="005E6DA8" w:rsidRDefault="00275E37" w:rsidP="00EA5BA5">
            <w:pPr>
              <w:pStyle w:val="TAL"/>
            </w:pPr>
            <w:r w:rsidRPr="005E6DA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EFC52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6C4A14" w14:textId="77777777" w:rsidR="00275E37" w:rsidRPr="005E6DA8" w:rsidRDefault="00275E37" w:rsidP="00EA5BA5">
            <w:pPr>
              <w:pStyle w:val="TAC"/>
            </w:pPr>
            <w:r w:rsidRPr="005E6DA8">
              <w:rPr>
                <w:rFonts w:eastAsia="SimSun"/>
              </w:rPr>
              <w:t>2×</w:t>
            </w:r>
            <w:r>
              <w:rPr>
                <w:rFonts w:eastAsia="SimSun"/>
              </w:rPr>
              <w:t>2</w:t>
            </w:r>
            <w:r w:rsidRPr="005E6DA8">
              <w:rPr>
                <w:rFonts w:eastAsia="SimSun"/>
              </w:rPr>
              <w:t xml:space="preserve"> </w:t>
            </w:r>
          </w:p>
        </w:tc>
      </w:tr>
      <w:tr w:rsidR="00275E37" w:rsidRPr="005E6DA8" w14:paraId="3EFBC11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EA94F" w14:textId="77777777" w:rsidR="00275E37" w:rsidRPr="005E6DA8" w:rsidRDefault="00275E37" w:rsidP="00EA5BA5">
            <w:pPr>
              <w:pStyle w:val="TAL"/>
              <w:rPr>
                <w:rFonts w:eastAsia="SimSun"/>
              </w:rPr>
            </w:pPr>
            <w:r w:rsidRPr="005E6DA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B71E65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9E3248" w14:textId="77777777" w:rsidR="00275E37" w:rsidRPr="005E6DA8" w:rsidRDefault="00275E37" w:rsidP="00EA5BA5">
            <w:pPr>
              <w:pStyle w:val="TAC"/>
              <w:rPr>
                <w:rFonts w:eastAsia="SimSun"/>
              </w:rPr>
            </w:pPr>
            <w:r w:rsidRPr="005E6DA8">
              <w:rPr>
                <w:rFonts w:eastAsia="SimSun" w:cs="Arial" w:hint="eastAsia"/>
                <w:lang w:eastAsia="zh-CN"/>
              </w:rPr>
              <w:t>ULA high</w:t>
            </w:r>
          </w:p>
        </w:tc>
      </w:tr>
      <w:tr w:rsidR="00275E37" w:rsidRPr="005E6DA8" w14:paraId="0F18616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2C178D" w14:textId="77777777" w:rsidR="00275E37" w:rsidRPr="005E6DA8" w:rsidRDefault="00275E37" w:rsidP="00EA5BA5">
            <w:pPr>
              <w:pStyle w:val="TAL"/>
            </w:pPr>
            <w:r w:rsidRPr="005E6DA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59067E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EE96B4" w14:textId="77777777" w:rsidR="00275E37" w:rsidRPr="005E6DA8" w:rsidRDefault="00275E37" w:rsidP="00EA5BA5">
            <w:pPr>
              <w:pStyle w:val="TAC"/>
            </w:pPr>
            <w:r w:rsidRPr="005E6DA8">
              <w:rPr>
                <w:rFonts w:eastAsia="SimSun" w:hint="eastAsia"/>
              </w:rPr>
              <w:t xml:space="preserve">As specified in </w:t>
            </w:r>
            <w:r w:rsidRPr="005E6DA8">
              <w:rPr>
                <w:rFonts w:eastAsia="SimSun" w:hint="eastAsia"/>
                <w:lang w:eastAsia="zh-CN"/>
              </w:rPr>
              <w:t>Annex B.4.1</w:t>
            </w:r>
            <w:r w:rsidRPr="005E6DA8" w:rsidDel="00B3603E">
              <w:rPr>
                <w:rFonts w:eastAsia="SimSun"/>
              </w:rPr>
              <w:t xml:space="preserve"> </w:t>
            </w:r>
          </w:p>
        </w:tc>
      </w:tr>
      <w:tr w:rsidR="00275E37" w:rsidRPr="005E6DA8" w14:paraId="785C085E"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5DFA2C" w14:textId="77777777" w:rsidR="00275E37" w:rsidRPr="005E6DA8" w:rsidRDefault="00275E37" w:rsidP="00EA5BA5">
            <w:pPr>
              <w:pStyle w:val="TAL"/>
              <w:rPr>
                <w:rFonts w:eastAsia="SimSun"/>
              </w:rPr>
            </w:pPr>
            <w:r w:rsidRPr="005E6DA8">
              <w:rPr>
                <w:rFonts w:eastAsia="SimSun"/>
              </w:rPr>
              <w:t>ZP CSI-RS configuration</w:t>
            </w:r>
          </w:p>
          <w:p w14:paraId="71533B9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195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3149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9E8F06A" w14:textId="77777777" w:rsidR="00275E37" w:rsidRPr="005E6DA8" w:rsidRDefault="00275E37" w:rsidP="00EA5BA5">
            <w:pPr>
              <w:pStyle w:val="TAC"/>
            </w:pPr>
            <w:r w:rsidRPr="005E6DA8">
              <w:rPr>
                <w:rFonts w:eastAsia="SimSun"/>
              </w:rPr>
              <w:t>Periodic</w:t>
            </w:r>
          </w:p>
        </w:tc>
      </w:tr>
      <w:tr w:rsidR="00275E37" w:rsidRPr="005E6DA8" w14:paraId="471E6FDF" w14:textId="77777777" w:rsidTr="00FA064B">
        <w:trPr>
          <w:trHeight w:val="70"/>
        </w:trPr>
        <w:tc>
          <w:tcPr>
            <w:tcW w:w="1556" w:type="dxa"/>
            <w:vMerge/>
            <w:tcBorders>
              <w:left w:val="single" w:sz="4" w:space="0" w:color="auto"/>
              <w:right w:val="single" w:sz="4" w:space="0" w:color="auto"/>
            </w:tcBorders>
            <w:vAlign w:val="center"/>
            <w:hideMark/>
          </w:tcPr>
          <w:p w14:paraId="7DB9F3B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766CE"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BFD703"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A85054" w14:textId="77777777" w:rsidR="00275E37" w:rsidRPr="005E6DA8" w:rsidRDefault="00275E37" w:rsidP="00EA5BA5">
            <w:pPr>
              <w:pStyle w:val="TAC"/>
              <w:rPr>
                <w:rFonts w:eastAsia="SimSun"/>
                <w:lang w:eastAsia="zh-CN"/>
              </w:rPr>
            </w:pPr>
            <w:r w:rsidRPr="005E6DA8">
              <w:rPr>
                <w:rFonts w:eastAsia="SimSun" w:hint="eastAsia"/>
                <w:lang w:eastAsia="zh-CN"/>
              </w:rPr>
              <w:t>4</w:t>
            </w:r>
          </w:p>
        </w:tc>
      </w:tr>
      <w:tr w:rsidR="00275E37" w:rsidRPr="005E6DA8" w14:paraId="2A1D6799" w14:textId="77777777" w:rsidTr="00FA064B">
        <w:trPr>
          <w:trHeight w:val="70"/>
        </w:trPr>
        <w:tc>
          <w:tcPr>
            <w:tcW w:w="1556" w:type="dxa"/>
            <w:vMerge/>
            <w:tcBorders>
              <w:left w:val="single" w:sz="4" w:space="0" w:color="auto"/>
              <w:right w:val="single" w:sz="4" w:space="0" w:color="auto"/>
            </w:tcBorders>
            <w:vAlign w:val="center"/>
            <w:hideMark/>
          </w:tcPr>
          <w:p w14:paraId="75B6912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C8360" w14:textId="77777777" w:rsidR="00275E37" w:rsidRPr="005E6DA8" w:rsidRDefault="00275E37" w:rsidP="00EA5BA5">
            <w:pPr>
              <w:pStyle w:val="TAL"/>
              <w:rPr>
                <w:rFonts w:eastAsia="SimSun"/>
              </w:rPr>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78E8D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8980C3" w14:textId="77777777" w:rsidR="00275E37" w:rsidRPr="005E6DA8" w:rsidRDefault="00275E37" w:rsidP="00EA5BA5">
            <w:pPr>
              <w:pStyle w:val="TAC"/>
            </w:pPr>
            <w:r w:rsidRPr="005E6DA8">
              <w:rPr>
                <w:rFonts w:eastAsia="SimSun"/>
              </w:rPr>
              <w:t>FD-CDM2</w:t>
            </w:r>
          </w:p>
        </w:tc>
      </w:tr>
      <w:tr w:rsidR="00275E37" w:rsidRPr="005E6DA8" w14:paraId="550840E3" w14:textId="77777777" w:rsidTr="00FA064B">
        <w:trPr>
          <w:trHeight w:val="70"/>
        </w:trPr>
        <w:tc>
          <w:tcPr>
            <w:tcW w:w="1556" w:type="dxa"/>
            <w:vMerge/>
            <w:tcBorders>
              <w:left w:val="single" w:sz="4" w:space="0" w:color="auto"/>
              <w:right w:val="single" w:sz="4" w:space="0" w:color="auto"/>
            </w:tcBorders>
            <w:vAlign w:val="center"/>
            <w:hideMark/>
          </w:tcPr>
          <w:p w14:paraId="451C193F"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1565C" w14:textId="77777777" w:rsidR="00275E37" w:rsidRPr="005E6DA8" w:rsidRDefault="00275E37" w:rsidP="00EA5BA5">
            <w:pPr>
              <w:pStyle w:val="TAL"/>
              <w:rPr>
                <w:rFonts w:eastAsia="SimSun"/>
              </w:rPr>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5AE468"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95396" w14:textId="77777777" w:rsidR="00275E37" w:rsidRPr="005E6DA8" w:rsidRDefault="00275E37" w:rsidP="00EA5BA5">
            <w:pPr>
              <w:pStyle w:val="TAC"/>
            </w:pPr>
            <w:r w:rsidRPr="005E6DA8">
              <w:t>1</w:t>
            </w:r>
          </w:p>
        </w:tc>
      </w:tr>
      <w:tr w:rsidR="00275E37" w:rsidRPr="005E6DA8" w14:paraId="167EE1ED" w14:textId="77777777" w:rsidTr="00FA064B">
        <w:trPr>
          <w:trHeight w:val="70"/>
        </w:trPr>
        <w:tc>
          <w:tcPr>
            <w:tcW w:w="1556" w:type="dxa"/>
            <w:vMerge/>
            <w:tcBorders>
              <w:left w:val="single" w:sz="4" w:space="0" w:color="auto"/>
              <w:right w:val="single" w:sz="4" w:space="0" w:color="auto"/>
            </w:tcBorders>
            <w:vAlign w:val="center"/>
            <w:hideMark/>
          </w:tcPr>
          <w:p w14:paraId="38AE226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6B97E7" w14:textId="77777777" w:rsidR="00275E37" w:rsidRPr="005E6DA8" w:rsidRDefault="00275E37" w:rsidP="00EA5BA5">
            <w:pPr>
              <w:pStyle w:val="TAL"/>
              <w:rPr>
                <w:rFonts w:eastAsia="SimSun"/>
              </w:rPr>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F2666"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60FAB6" w14:textId="77777777" w:rsidR="00275E37" w:rsidRPr="005E6DA8" w:rsidRDefault="00275E37" w:rsidP="00EA5BA5">
            <w:pPr>
              <w:pStyle w:val="TAC"/>
              <w:rPr>
                <w:rFonts w:eastAsia="SimSun"/>
                <w:lang w:eastAsia="zh-CN"/>
              </w:rPr>
            </w:pPr>
            <w:r w:rsidRPr="005E6DA8">
              <w:rPr>
                <w:rFonts w:eastAsia="SimSun" w:hint="eastAsia"/>
                <w:lang w:eastAsia="zh-CN"/>
              </w:rPr>
              <w:t>Row 5,4</w:t>
            </w:r>
          </w:p>
        </w:tc>
      </w:tr>
      <w:tr w:rsidR="00275E37" w:rsidRPr="005E6DA8" w14:paraId="0E9BF2D9" w14:textId="77777777" w:rsidTr="00FA064B">
        <w:trPr>
          <w:trHeight w:val="70"/>
        </w:trPr>
        <w:tc>
          <w:tcPr>
            <w:tcW w:w="1556" w:type="dxa"/>
            <w:vMerge/>
            <w:tcBorders>
              <w:left w:val="single" w:sz="4" w:space="0" w:color="auto"/>
              <w:right w:val="single" w:sz="4" w:space="0" w:color="auto"/>
            </w:tcBorders>
            <w:vAlign w:val="center"/>
            <w:hideMark/>
          </w:tcPr>
          <w:p w14:paraId="1CADF15B"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10E2A2" w14:textId="77777777" w:rsidR="00275E37" w:rsidRPr="005E6DA8" w:rsidRDefault="00275E37" w:rsidP="00EA5BA5">
            <w:pPr>
              <w:pStyle w:val="TAL"/>
              <w:rPr>
                <w:rFonts w:eastAsia="SimSun"/>
              </w:rPr>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D351F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D61C1" w14:textId="77777777" w:rsidR="00275E37" w:rsidRPr="005E6DA8" w:rsidRDefault="00275E37" w:rsidP="00EA5BA5">
            <w:pPr>
              <w:pStyle w:val="TAC"/>
              <w:rPr>
                <w:rFonts w:eastAsia="SimSun"/>
                <w:lang w:eastAsia="zh-CN"/>
              </w:rPr>
            </w:pPr>
            <w:r w:rsidRPr="005E6DA8">
              <w:rPr>
                <w:rFonts w:eastAsia="SimSun" w:hint="eastAsia"/>
                <w:lang w:eastAsia="zh-CN"/>
              </w:rPr>
              <w:t>9</w:t>
            </w:r>
          </w:p>
        </w:tc>
      </w:tr>
      <w:tr w:rsidR="00275E37" w:rsidRPr="005E6DA8" w14:paraId="75CC30F0"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0FC0181F" w14:textId="77777777" w:rsidR="00275E37" w:rsidRPr="005E6DA8" w:rsidRDefault="00275E37" w:rsidP="00EA5BA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6A13F5" w14:textId="77777777" w:rsidR="00275E37" w:rsidRPr="005E6DA8" w:rsidRDefault="00275E37" w:rsidP="00EA5BA5">
            <w:pPr>
              <w:pStyle w:val="TAL"/>
              <w:rPr>
                <w:rFonts w:eastAsia="SimSun"/>
              </w:rPr>
            </w:pPr>
            <w:r w:rsidRPr="005E6DA8">
              <w:rPr>
                <w:rFonts w:eastAsia="SimSun"/>
              </w:rPr>
              <w:t>CSI-RS</w:t>
            </w:r>
          </w:p>
          <w:p w14:paraId="1B8C8EC6"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4E039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EBB003"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60885" w14:textId="77777777" w:rsidTr="00FA064B">
        <w:trPr>
          <w:trHeight w:val="70"/>
        </w:trPr>
        <w:tc>
          <w:tcPr>
            <w:tcW w:w="1556" w:type="dxa"/>
            <w:vMerge w:val="restart"/>
            <w:tcBorders>
              <w:top w:val="single" w:sz="4" w:space="0" w:color="auto"/>
              <w:left w:val="single" w:sz="4" w:space="0" w:color="auto"/>
              <w:right w:val="single" w:sz="4" w:space="0" w:color="auto"/>
            </w:tcBorders>
            <w:vAlign w:val="center"/>
            <w:hideMark/>
          </w:tcPr>
          <w:p w14:paraId="357E5CD3" w14:textId="77777777" w:rsidR="00275E37" w:rsidRPr="005E6DA8" w:rsidRDefault="00275E37" w:rsidP="00EA5BA5">
            <w:pPr>
              <w:pStyle w:val="TAL"/>
              <w:rPr>
                <w:rFonts w:eastAsia="SimSun"/>
              </w:rPr>
            </w:pPr>
            <w:r w:rsidRPr="005E6DA8">
              <w:rPr>
                <w:rFonts w:eastAsia="SimSun"/>
              </w:rPr>
              <w:t>NZP CSI-RS for CSI acquisition</w:t>
            </w:r>
          </w:p>
          <w:p w14:paraId="4BBBEB62"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41FB8D" w14:textId="77777777" w:rsidR="00275E37" w:rsidRPr="005E6DA8" w:rsidRDefault="00275E37" w:rsidP="00EA5BA5">
            <w:pPr>
              <w:pStyle w:val="TAL"/>
            </w:pPr>
            <w:r w:rsidRPr="005E6DA8">
              <w:rPr>
                <w:rFonts w:eastAsia="SimSun"/>
              </w:rPr>
              <w:t>CSI-RS resource</w:t>
            </w:r>
            <w:r w:rsidRPr="005E6DA8">
              <w:rPr>
                <w:rFonts w:eastAsia="SimSun" w:hint="eastAsia"/>
              </w:rPr>
              <w:t xml:space="preserve"> </w:t>
            </w:r>
            <w:r w:rsidRPr="005E6DA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C07B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1F4B9" w14:textId="77777777" w:rsidR="00275E37" w:rsidRPr="005E6DA8" w:rsidRDefault="00275E37" w:rsidP="00EA5BA5">
            <w:pPr>
              <w:pStyle w:val="TAC"/>
            </w:pPr>
            <w:r w:rsidRPr="005E6DA8">
              <w:rPr>
                <w:rFonts w:eastAsia="SimSun"/>
              </w:rPr>
              <w:t>Periodic</w:t>
            </w:r>
          </w:p>
        </w:tc>
      </w:tr>
      <w:tr w:rsidR="00275E37" w:rsidRPr="005E6DA8" w14:paraId="2C116E37" w14:textId="77777777" w:rsidTr="00FA064B">
        <w:trPr>
          <w:trHeight w:val="70"/>
        </w:trPr>
        <w:tc>
          <w:tcPr>
            <w:tcW w:w="1556" w:type="dxa"/>
            <w:vMerge/>
            <w:tcBorders>
              <w:left w:val="single" w:sz="4" w:space="0" w:color="auto"/>
              <w:right w:val="single" w:sz="4" w:space="0" w:color="auto"/>
            </w:tcBorders>
            <w:vAlign w:val="center"/>
          </w:tcPr>
          <w:p w14:paraId="49F1895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2EC331" w14:textId="77777777" w:rsidR="00275E37" w:rsidRPr="005E6DA8" w:rsidRDefault="00275E37" w:rsidP="00EA5BA5">
            <w:pPr>
              <w:pStyle w:val="TAL"/>
            </w:pPr>
            <w:r w:rsidRPr="005E6DA8">
              <w:rPr>
                <w:rFonts w:eastAsia="SimSun"/>
              </w:rPr>
              <w:t>Number of CSI-RS ports (</w:t>
            </w:r>
            <w:r w:rsidRPr="005E6DA8">
              <w:rPr>
                <w:rFonts w:eastAsia="SimSun"/>
                <w:i/>
              </w:rPr>
              <w:t>X</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0320E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12A358" w14:textId="77777777" w:rsidR="00275E37" w:rsidRPr="005E6DA8" w:rsidRDefault="00275E37" w:rsidP="00EA5BA5">
            <w:pPr>
              <w:pStyle w:val="TAC"/>
              <w:rPr>
                <w:rFonts w:eastAsia="SimSun"/>
                <w:lang w:val="en-US"/>
              </w:rPr>
            </w:pPr>
            <w:r w:rsidRPr="005E6DA8">
              <w:rPr>
                <w:rFonts w:eastAsia="SimSun" w:hint="eastAsia"/>
                <w:lang w:eastAsia="zh-CN"/>
              </w:rPr>
              <w:t>2</w:t>
            </w:r>
          </w:p>
        </w:tc>
      </w:tr>
      <w:tr w:rsidR="00275E37" w:rsidRPr="005E6DA8" w14:paraId="59523150" w14:textId="77777777" w:rsidTr="00FA064B">
        <w:trPr>
          <w:trHeight w:val="70"/>
        </w:trPr>
        <w:tc>
          <w:tcPr>
            <w:tcW w:w="1556" w:type="dxa"/>
            <w:vMerge/>
            <w:tcBorders>
              <w:left w:val="single" w:sz="4" w:space="0" w:color="auto"/>
              <w:right w:val="single" w:sz="4" w:space="0" w:color="auto"/>
            </w:tcBorders>
            <w:vAlign w:val="center"/>
            <w:hideMark/>
          </w:tcPr>
          <w:p w14:paraId="33BE0893"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5BCC04" w14:textId="77777777" w:rsidR="00275E37" w:rsidRPr="005E6DA8" w:rsidRDefault="00275E37" w:rsidP="00EA5BA5">
            <w:pPr>
              <w:pStyle w:val="TAL"/>
            </w:pPr>
            <w:r w:rsidRPr="005E6DA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AE7C6A"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E7A283" w14:textId="77777777" w:rsidR="00275E37" w:rsidRPr="005E6DA8" w:rsidRDefault="00275E37" w:rsidP="00EA5BA5">
            <w:pPr>
              <w:pStyle w:val="TAC"/>
            </w:pPr>
            <w:r w:rsidRPr="005E6DA8">
              <w:rPr>
                <w:rFonts w:eastAsia="SimSun"/>
              </w:rPr>
              <w:t>FD-CDM2</w:t>
            </w:r>
          </w:p>
        </w:tc>
      </w:tr>
      <w:tr w:rsidR="00275E37" w:rsidRPr="005E6DA8" w14:paraId="338BF1F1" w14:textId="77777777" w:rsidTr="00FA064B">
        <w:trPr>
          <w:trHeight w:val="70"/>
        </w:trPr>
        <w:tc>
          <w:tcPr>
            <w:tcW w:w="1556" w:type="dxa"/>
            <w:vMerge/>
            <w:tcBorders>
              <w:left w:val="single" w:sz="4" w:space="0" w:color="auto"/>
              <w:right w:val="single" w:sz="4" w:space="0" w:color="auto"/>
            </w:tcBorders>
            <w:vAlign w:val="center"/>
            <w:hideMark/>
          </w:tcPr>
          <w:p w14:paraId="413AACF8"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0A76F2" w14:textId="77777777" w:rsidR="00275E37" w:rsidRPr="005E6DA8" w:rsidRDefault="00275E37" w:rsidP="00EA5BA5">
            <w:pPr>
              <w:pStyle w:val="TAL"/>
            </w:pPr>
            <w:r w:rsidRPr="005E6DA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381D50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6D5CFA6" w14:textId="77777777" w:rsidR="00275E37" w:rsidRPr="005E6DA8" w:rsidRDefault="00275E37" w:rsidP="00EA5BA5">
            <w:pPr>
              <w:pStyle w:val="TAC"/>
            </w:pPr>
            <w:r w:rsidRPr="005E6DA8">
              <w:t>1</w:t>
            </w:r>
          </w:p>
        </w:tc>
      </w:tr>
      <w:tr w:rsidR="00275E37" w:rsidRPr="005E6DA8" w14:paraId="05C46646" w14:textId="77777777" w:rsidTr="00FA064B">
        <w:trPr>
          <w:trHeight w:val="70"/>
        </w:trPr>
        <w:tc>
          <w:tcPr>
            <w:tcW w:w="1556" w:type="dxa"/>
            <w:vMerge/>
            <w:tcBorders>
              <w:left w:val="single" w:sz="4" w:space="0" w:color="auto"/>
              <w:right w:val="single" w:sz="4" w:space="0" w:color="auto"/>
            </w:tcBorders>
            <w:vAlign w:val="center"/>
            <w:hideMark/>
          </w:tcPr>
          <w:p w14:paraId="1ACD6DD7" w14:textId="77777777" w:rsidR="00275E37" w:rsidRPr="005E6DA8" w:rsidRDefault="00275E37" w:rsidP="00EA5BA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FB88ED" w14:textId="77777777" w:rsidR="00275E37" w:rsidRPr="005E6DA8" w:rsidRDefault="00275E37" w:rsidP="00EA5BA5">
            <w:pPr>
              <w:pStyle w:val="TAL"/>
            </w:pPr>
            <w:r w:rsidRPr="005E6DA8">
              <w:rPr>
                <w:rFonts w:eastAsia="SimSun"/>
              </w:rPr>
              <w:t>First subcarrier index in the PRB used for CSI-RS</w:t>
            </w:r>
            <w:r w:rsidRPr="005E6DA8" w:rsidDel="0032520A">
              <w:rPr>
                <w:rFonts w:eastAsia="SimSun"/>
              </w:rPr>
              <w:t xml:space="preserve"> </w:t>
            </w:r>
            <w:r w:rsidRPr="005E6DA8">
              <w:rPr>
                <w:rFonts w:eastAsia="SimSun"/>
              </w:rPr>
              <w:t>(k</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C0D24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950A485" w14:textId="77777777" w:rsidR="00275E37" w:rsidRPr="005E6DA8" w:rsidRDefault="00275E37" w:rsidP="00EA5BA5">
            <w:pPr>
              <w:pStyle w:val="TAC"/>
            </w:pPr>
            <w:r w:rsidRPr="005E6DA8">
              <w:rPr>
                <w:rFonts w:eastAsia="SimSun" w:hint="eastAsia"/>
                <w:lang w:eastAsia="zh-CN"/>
              </w:rPr>
              <w:t>Row 3,(6)</w:t>
            </w:r>
          </w:p>
        </w:tc>
      </w:tr>
      <w:tr w:rsidR="00275E37" w:rsidRPr="005E6DA8" w14:paraId="60EFEE8E" w14:textId="77777777" w:rsidTr="00FA064B">
        <w:trPr>
          <w:trHeight w:val="70"/>
        </w:trPr>
        <w:tc>
          <w:tcPr>
            <w:tcW w:w="1556" w:type="dxa"/>
            <w:vMerge/>
            <w:tcBorders>
              <w:left w:val="single" w:sz="4" w:space="0" w:color="auto"/>
              <w:right w:val="single" w:sz="4" w:space="0" w:color="auto"/>
            </w:tcBorders>
            <w:vAlign w:val="center"/>
            <w:hideMark/>
          </w:tcPr>
          <w:p w14:paraId="5A944A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044786" w14:textId="77777777" w:rsidR="00275E37" w:rsidRPr="005E6DA8" w:rsidRDefault="00275E37" w:rsidP="00EA5BA5">
            <w:pPr>
              <w:pStyle w:val="TAL"/>
            </w:pPr>
            <w:r w:rsidRPr="005E6DA8">
              <w:rPr>
                <w:rFonts w:eastAsia="SimSun"/>
              </w:rPr>
              <w:t>First OFDM symbol in the PRB used for CSI-RS (l</w:t>
            </w:r>
            <w:r w:rsidRPr="005E6DA8">
              <w:rPr>
                <w:rFonts w:eastAsia="SimSun"/>
                <w:vertAlign w:val="subscript"/>
              </w:rPr>
              <w:t>0</w:t>
            </w:r>
            <w:r w:rsidRPr="005E6DA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3893C1"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89362B" w14:textId="77777777" w:rsidR="00275E37" w:rsidRPr="005E6DA8" w:rsidRDefault="00275E37" w:rsidP="00EA5BA5">
            <w:pPr>
              <w:pStyle w:val="TAC"/>
            </w:pPr>
            <w:r w:rsidRPr="005E6DA8">
              <w:rPr>
                <w:rFonts w:eastAsia="SimSun" w:hint="eastAsia"/>
                <w:lang w:eastAsia="zh-CN"/>
              </w:rPr>
              <w:t>13</w:t>
            </w:r>
          </w:p>
        </w:tc>
      </w:tr>
      <w:tr w:rsidR="00275E37" w:rsidRPr="005E6DA8" w14:paraId="180E0F7A" w14:textId="77777777" w:rsidTr="00FA064B">
        <w:trPr>
          <w:trHeight w:val="70"/>
        </w:trPr>
        <w:tc>
          <w:tcPr>
            <w:tcW w:w="1556" w:type="dxa"/>
            <w:vMerge/>
            <w:tcBorders>
              <w:left w:val="single" w:sz="4" w:space="0" w:color="auto"/>
              <w:bottom w:val="single" w:sz="4" w:space="0" w:color="auto"/>
              <w:right w:val="single" w:sz="4" w:space="0" w:color="auto"/>
            </w:tcBorders>
            <w:vAlign w:val="center"/>
          </w:tcPr>
          <w:p w14:paraId="6F9F9CBE"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4D1916" w14:textId="77777777" w:rsidR="00275E37" w:rsidRPr="005E6DA8" w:rsidRDefault="00275E37" w:rsidP="00EA5BA5">
            <w:pPr>
              <w:pStyle w:val="TAL"/>
            </w:pPr>
            <w:r w:rsidRPr="005E6DA8">
              <w:rPr>
                <w:rFonts w:eastAsia="SimSun"/>
              </w:rPr>
              <w:t>NZP CSI-RS-timeConfig</w:t>
            </w:r>
          </w:p>
          <w:p w14:paraId="7DC848C4" w14:textId="77777777" w:rsidR="00275E37" w:rsidRPr="005E6DA8" w:rsidRDefault="00275E37" w:rsidP="00EA5BA5">
            <w:pPr>
              <w:pStyle w:val="TAL"/>
              <w:rPr>
                <w:rFonts w:eastAsia="SimSun"/>
              </w:rPr>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C7700"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88DEEC7" w14:textId="77777777" w:rsidR="00275E37" w:rsidRPr="005E6DA8" w:rsidRDefault="00275E37" w:rsidP="00EA5BA5">
            <w:pPr>
              <w:pStyle w:val="TAC"/>
            </w:pPr>
            <w:r w:rsidRPr="005E6DA8">
              <w:rPr>
                <w:rFonts w:eastAsia="SimSun" w:hint="eastAsia"/>
                <w:lang w:eastAsia="zh-CN"/>
              </w:rPr>
              <w:t>10/1</w:t>
            </w:r>
          </w:p>
        </w:tc>
      </w:tr>
      <w:tr w:rsidR="00275E37" w:rsidRPr="005E6DA8" w14:paraId="6D2772C6" w14:textId="77777777" w:rsidTr="00FA064B">
        <w:trPr>
          <w:trHeight w:val="70"/>
        </w:trPr>
        <w:tc>
          <w:tcPr>
            <w:tcW w:w="1556" w:type="dxa"/>
            <w:vMerge w:val="restart"/>
            <w:tcBorders>
              <w:left w:val="single" w:sz="4" w:space="0" w:color="auto"/>
              <w:right w:val="single" w:sz="4" w:space="0" w:color="auto"/>
            </w:tcBorders>
            <w:vAlign w:val="center"/>
          </w:tcPr>
          <w:p w14:paraId="6E748439" w14:textId="77777777" w:rsidR="00275E37" w:rsidRPr="005E6DA8" w:rsidRDefault="00275E37" w:rsidP="00EA5BA5">
            <w:pPr>
              <w:pStyle w:val="TAL"/>
              <w:rPr>
                <w:rFonts w:eastAsia="SimSun"/>
              </w:rPr>
            </w:pPr>
            <w:r w:rsidRPr="005E6DA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0174CC" w14:textId="77777777" w:rsidR="00275E37" w:rsidRPr="005E6DA8" w:rsidRDefault="00275E37" w:rsidP="00EA5BA5">
            <w:pPr>
              <w:pStyle w:val="TAL"/>
              <w:rPr>
                <w:rFonts w:eastAsia="SimSun"/>
              </w:rPr>
            </w:pPr>
            <w:r w:rsidRPr="005E6DA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EA73C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685F94" w14:textId="77777777" w:rsidR="00275E37" w:rsidRPr="005E6DA8" w:rsidRDefault="00275E37" w:rsidP="00EA5BA5">
            <w:pPr>
              <w:pStyle w:val="TAC"/>
              <w:rPr>
                <w:rFonts w:eastAsia="SimSun"/>
                <w:lang w:eastAsia="zh-CN"/>
              </w:rPr>
            </w:pPr>
            <w:r w:rsidRPr="005E6DA8">
              <w:rPr>
                <w:rFonts w:eastAsia="SimSun" w:hint="eastAsia"/>
                <w:lang w:eastAsia="zh-CN"/>
              </w:rPr>
              <w:t>Periodic</w:t>
            </w:r>
          </w:p>
        </w:tc>
      </w:tr>
      <w:tr w:rsidR="00275E37" w:rsidRPr="005E6DA8" w14:paraId="1613FE41" w14:textId="77777777" w:rsidTr="00FA064B">
        <w:trPr>
          <w:trHeight w:val="70"/>
        </w:trPr>
        <w:tc>
          <w:tcPr>
            <w:tcW w:w="1556" w:type="dxa"/>
            <w:vMerge/>
            <w:tcBorders>
              <w:left w:val="single" w:sz="4" w:space="0" w:color="auto"/>
              <w:right w:val="single" w:sz="4" w:space="0" w:color="auto"/>
            </w:tcBorders>
            <w:vAlign w:val="center"/>
            <w:hideMark/>
          </w:tcPr>
          <w:p w14:paraId="1D6B171C"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624658" w14:textId="77777777" w:rsidR="00275E37" w:rsidRPr="005E6DA8" w:rsidRDefault="00275E37" w:rsidP="00EA5BA5">
            <w:pPr>
              <w:pStyle w:val="TAL"/>
            </w:pPr>
            <w:r w:rsidRPr="005E6DA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531682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754CE7" w14:textId="77777777" w:rsidR="00275E37" w:rsidRPr="005E6DA8" w:rsidRDefault="00275E37" w:rsidP="00EA5BA5">
            <w:pPr>
              <w:pStyle w:val="TAC"/>
              <w:rPr>
                <w:rFonts w:eastAsia="SimSun"/>
                <w:lang w:eastAsia="zh-CN"/>
              </w:rPr>
            </w:pPr>
            <w:r w:rsidRPr="005E6DA8">
              <w:rPr>
                <w:rFonts w:eastAsia="SimSun" w:hint="eastAsia"/>
                <w:lang w:eastAsia="zh-CN"/>
              </w:rPr>
              <w:t>0</w:t>
            </w:r>
          </w:p>
        </w:tc>
      </w:tr>
      <w:tr w:rsidR="00275E37" w:rsidRPr="005E6DA8" w14:paraId="281BCD64" w14:textId="77777777" w:rsidTr="00FA064B">
        <w:trPr>
          <w:trHeight w:val="70"/>
        </w:trPr>
        <w:tc>
          <w:tcPr>
            <w:tcW w:w="1556" w:type="dxa"/>
            <w:vMerge/>
            <w:tcBorders>
              <w:left w:val="single" w:sz="4" w:space="0" w:color="auto"/>
              <w:right w:val="single" w:sz="4" w:space="0" w:color="auto"/>
            </w:tcBorders>
            <w:vAlign w:val="center"/>
            <w:hideMark/>
          </w:tcPr>
          <w:p w14:paraId="180DD045"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FB9392" w14:textId="77777777" w:rsidR="00275E37" w:rsidRPr="005E6DA8" w:rsidRDefault="00275E37" w:rsidP="00EA5BA5">
            <w:pPr>
              <w:pStyle w:val="TAL"/>
              <w:rPr>
                <w:rFonts w:eastAsia="SimSun"/>
              </w:rPr>
            </w:pPr>
            <w:r w:rsidRPr="005E6DA8">
              <w:rPr>
                <w:rFonts w:eastAsia="SimSun"/>
              </w:rPr>
              <w:t>CSI-IM Resource Mapping</w:t>
            </w:r>
          </w:p>
          <w:p w14:paraId="22594433" w14:textId="77777777" w:rsidR="00275E37" w:rsidRPr="005E6DA8" w:rsidRDefault="00275E37" w:rsidP="00EA5BA5">
            <w:pPr>
              <w:pStyle w:val="TAL"/>
            </w:pPr>
            <w:r w:rsidRPr="005E6DA8">
              <w:rPr>
                <w:rFonts w:eastAsia="SimSun"/>
              </w:rPr>
              <w:t>(k</w:t>
            </w:r>
            <w:r w:rsidRPr="005E6DA8">
              <w:rPr>
                <w:rFonts w:eastAsia="SimSun"/>
                <w:vertAlign w:val="subscript"/>
              </w:rPr>
              <w:t>CSI-IM</w:t>
            </w:r>
            <w:r w:rsidRPr="005E6DA8">
              <w:rPr>
                <w:rFonts w:eastAsia="SimSun"/>
              </w:rPr>
              <w:t>,</w:t>
            </w:r>
            <w:r w:rsidRPr="005E6DA8">
              <w:rPr>
                <w:rFonts w:eastAsia="SimSun" w:hint="eastAsia"/>
              </w:rPr>
              <w:t>l</w:t>
            </w:r>
            <w:r w:rsidRPr="005E6DA8">
              <w:rPr>
                <w:rFonts w:eastAsia="SimSun"/>
                <w:vertAlign w:val="subscript"/>
              </w:rPr>
              <w:t>CSI-IM</w:t>
            </w:r>
            <w:r w:rsidRPr="005E6DA8">
              <w:rPr>
                <w:rFonts w:eastAsia="SimSun"/>
              </w:rPr>
              <w:t>)</w:t>
            </w:r>
          </w:p>
          <w:p w14:paraId="559A0B2E" w14:textId="77777777" w:rsidR="00275E37" w:rsidRPr="005E6DA8" w:rsidRDefault="00275E37" w:rsidP="00EA5BA5">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11ABB5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5D29DE" w14:textId="77777777" w:rsidR="00275E37" w:rsidRPr="005E6DA8" w:rsidRDefault="00275E37" w:rsidP="00EA5BA5">
            <w:pPr>
              <w:pStyle w:val="TAC"/>
            </w:pPr>
            <w:r w:rsidRPr="005E6DA8">
              <w:t>(</w:t>
            </w:r>
            <w:r w:rsidRPr="005E6DA8">
              <w:rPr>
                <w:rFonts w:eastAsia="SimSun" w:hint="eastAsia"/>
                <w:lang w:eastAsia="zh-CN"/>
              </w:rPr>
              <w:t>4</w:t>
            </w:r>
            <w:r w:rsidRPr="005E6DA8">
              <w:t xml:space="preserve">, </w:t>
            </w:r>
            <w:r w:rsidRPr="005E6DA8">
              <w:rPr>
                <w:rFonts w:eastAsia="SimSun" w:hint="eastAsia"/>
                <w:lang w:eastAsia="zh-CN"/>
              </w:rPr>
              <w:t>9</w:t>
            </w:r>
            <w:r w:rsidRPr="005E6DA8">
              <w:t>)</w:t>
            </w:r>
          </w:p>
        </w:tc>
      </w:tr>
      <w:tr w:rsidR="00275E37" w:rsidRPr="005E6DA8" w14:paraId="24D2DFCF" w14:textId="77777777" w:rsidTr="00FA064B">
        <w:trPr>
          <w:trHeight w:val="70"/>
        </w:trPr>
        <w:tc>
          <w:tcPr>
            <w:tcW w:w="1556" w:type="dxa"/>
            <w:vMerge/>
            <w:tcBorders>
              <w:left w:val="single" w:sz="4" w:space="0" w:color="auto"/>
              <w:bottom w:val="single" w:sz="4" w:space="0" w:color="auto"/>
              <w:right w:val="single" w:sz="4" w:space="0" w:color="auto"/>
            </w:tcBorders>
            <w:vAlign w:val="center"/>
            <w:hideMark/>
          </w:tcPr>
          <w:p w14:paraId="4DA34174" w14:textId="77777777" w:rsidR="00275E37" w:rsidRPr="005E6DA8" w:rsidRDefault="00275E37" w:rsidP="00EA5BA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2EDF7" w14:textId="77777777" w:rsidR="00275E37" w:rsidRPr="005E6DA8" w:rsidRDefault="00275E37" w:rsidP="00EA5BA5">
            <w:pPr>
              <w:pStyle w:val="TAL"/>
            </w:pPr>
            <w:r w:rsidRPr="005E6DA8">
              <w:rPr>
                <w:rFonts w:eastAsia="SimSun"/>
              </w:rPr>
              <w:t>CSI-IM timeConfig</w:t>
            </w:r>
          </w:p>
          <w:p w14:paraId="703FC2A4" w14:textId="77777777" w:rsidR="00275E37" w:rsidRPr="005E6DA8" w:rsidRDefault="00275E37" w:rsidP="00EA5BA5">
            <w:pPr>
              <w:pStyle w:val="TAL"/>
            </w:pPr>
            <w:r w:rsidRPr="005E6DA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B0A55"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84959" w14:textId="77777777" w:rsidR="00275E37" w:rsidRPr="005E6DA8" w:rsidRDefault="00275E37" w:rsidP="00EA5BA5">
            <w:pPr>
              <w:pStyle w:val="TAC"/>
              <w:rPr>
                <w:rFonts w:eastAsia="SimSun"/>
                <w:lang w:eastAsia="zh-CN"/>
              </w:rPr>
            </w:pPr>
            <w:r w:rsidRPr="005E6DA8">
              <w:rPr>
                <w:rFonts w:eastAsia="SimSun" w:hint="eastAsia"/>
                <w:lang w:eastAsia="zh-CN"/>
              </w:rPr>
              <w:t>10/1</w:t>
            </w:r>
          </w:p>
        </w:tc>
      </w:tr>
      <w:tr w:rsidR="00275E37" w:rsidRPr="005E6DA8" w14:paraId="0E3D9C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E0C112" w14:textId="77777777" w:rsidR="00275E37" w:rsidRPr="005E6DA8" w:rsidRDefault="00275E37" w:rsidP="00EA5BA5">
            <w:pPr>
              <w:pStyle w:val="TAL"/>
              <w:rPr>
                <w:rFonts w:eastAsia="SimSun"/>
              </w:rPr>
            </w:pPr>
            <w:r w:rsidRPr="005E6DA8">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5BA43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3B768D5" w14:textId="77777777" w:rsidR="00275E37" w:rsidRPr="005E6DA8" w:rsidRDefault="00275E37" w:rsidP="00EA5BA5">
            <w:pPr>
              <w:pStyle w:val="TAC"/>
            </w:pPr>
            <w:r w:rsidRPr="005E6DA8">
              <w:rPr>
                <w:rFonts w:eastAsia="SimSun"/>
              </w:rPr>
              <w:t>Periodic</w:t>
            </w:r>
          </w:p>
        </w:tc>
      </w:tr>
      <w:tr w:rsidR="00275E37" w:rsidRPr="005E6DA8" w14:paraId="5CD64F4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AF945F" w14:textId="77777777" w:rsidR="00275E37" w:rsidRPr="005E6DA8" w:rsidRDefault="00275E37" w:rsidP="00EA5BA5">
            <w:pPr>
              <w:pStyle w:val="TAL"/>
              <w:rPr>
                <w:rFonts w:eastAsia="SimSun"/>
              </w:rPr>
            </w:pPr>
            <w:r w:rsidRPr="005E6DA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6DBFB52"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454789" w14:textId="77777777" w:rsidR="00275E37" w:rsidRPr="005E6DA8" w:rsidRDefault="00275E37" w:rsidP="00EA5BA5">
            <w:pPr>
              <w:pStyle w:val="TAC"/>
              <w:rPr>
                <w:rFonts w:eastAsia="SimSun"/>
                <w:lang w:eastAsia="zh-CN"/>
              </w:rPr>
            </w:pPr>
            <w:r w:rsidRPr="005E6DA8">
              <w:t xml:space="preserve">Table </w:t>
            </w:r>
            <w:r>
              <w:rPr>
                <w:rFonts w:eastAsia="SimSun"/>
                <w:lang w:eastAsia="zh-CN"/>
              </w:rPr>
              <w:t>1</w:t>
            </w:r>
          </w:p>
        </w:tc>
      </w:tr>
      <w:tr w:rsidR="00275E37" w:rsidRPr="005E6DA8" w14:paraId="158701E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AD1278" w14:textId="77777777" w:rsidR="00275E37" w:rsidRPr="005E6DA8" w:rsidRDefault="00275E37" w:rsidP="00EA5BA5">
            <w:pPr>
              <w:pStyle w:val="TAL"/>
              <w:rPr>
                <w:rFonts w:eastAsia="SimSun"/>
              </w:rPr>
            </w:pPr>
            <w:r w:rsidRPr="005E6DA8">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EAA42BD"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4CF0888" w14:textId="77777777" w:rsidR="00275E37" w:rsidRPr="005E6DA8" w:rsidRDefault="00275E37" w:rsidP="00EA5BA5">
            <w:pPr>
              <w:pStyle w:val="TAC"/>
            </w:pPr>
            <w:r w:rsidRPr="005E6DA8">
              <w:rPr>
                <w:rFonts w:eastAsia="SimSun"/>
              </w:rPr>
              <w:t>cri-RI-PMI-CQI</w:t>
            </w:r>
          </w:p>
        </w:tc>
      </w:tr>
      <w:tr w:rsidR="00275E37" w:rsidRPr="005E6DA8" w14:paraId="7CA00EED"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60D31B" w14:textId="77777777" w:rsidR="00275E37" w:rsidRPr="005E6DA8" w:rsidRDefault="00275E37" w:rsidP="00EA5BA5">
            <w:pPr>
              <w:pStyle w:val="TAL"/>
              <w:rPr>
                <w:rFonts w:eastAsia="SimSun"/>
              </w:rPr>
            </w:pPr>
            <w:r w:rsidRPr="005E6DA8">
              <w:rPr>
                <w:rFonts w:eastAsia="SimSun"/>
              </w:rPr>
              <w:t>timeRestrictionFor</w:t>
            </w:r>
            <w:r w:rsidRPr="005E6DA8">
              <w:rPr>
                <w:rFonts w:eastAsia="SimSun" w:hint="eastAsia"/>
              </w:rPr>
              <w:t>Channel</w:t>
            </w:r>
            <w:r w:rsidRPr="005E6DA8">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8FAAF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9FB99A" w14:textId="77777777" w:rsidR="00275E37" w:rsidRPr="005E6DA8" w:rsidRDefault="00275E37" w:rsidP="00EA5BA5">
            <w:pPr>
              <w:pStyle w:val="TAC"/>
            </w:pPr>
            <w:r w:rsidRPr="005E6DA8">
              <w:rPr>
                <w:rFonts w:eastAsia="SimSun"/>
              </w:rPr>
              <w:t>Not configured</w:t>
            </w:r>
          </w:p>
        </w:tc>
      </w:tr>
      <w:tr w:rsidR="00275E37" w:rsidRPr="005E6DA8" w14:paraId="74770CE6"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698CF7" w14:textId="77777777" w:rsidR="00275E37" w:rsidRPr="005E6DA8" w:rsidRDefault="00275E37" w:rsidP="00EA5BA5">
            <w:pPr>
              <w:pStyle w:val="TAL"/>
              <w:rPr>
                <w:rFonts w:eastAsia="SimSun"/>
              </w:rPr>
            </w:pPr>
            <w:r w:rsidRPr="005E6DA8">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351A4B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E29CBAB" w14:textId="77777777" w:rsidR="00275E37" w:rsidRPr="005E6DA8" w:rsidRDefault="00275E37" w:rsidP="00EA5BA5">
            <w:pPr>
              <w:pStyle w:val="TAC"/>
            </w:pPr>
            <w:r w:rsidRPr="005E6DA8">
              <w:rPr>
                <w:rFonts w:eastAsia="SimSun"/>
              </w:rPr>
              <w:t>Not configured</w:t>
            </w:r>
          </w:p>
        </w:tc>
      </w:tr>
      <w:tr w:rsidR="00275E37" w:rsidRPr="005E6DA8" w14:paraId="7A72F05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6D316" w14:textId="77777777" w:rsidR="00275E37" w:rsidRPr="005E6DA8" w:rsidRDefault="00275E37" w:rsidP="00EA5BA5">
            <w:pPr>
              <w:pStyle w:val="TAL"/>
              <w:rPr>
                <w:rFonts w:eastAsia="SimSun"/>
              </w:rPr>
            </w:pPr>
            <w:r w:rsidRPr="005E6DA8">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4CAC7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8110EC" w14:textId="77777777" w:rsidR="00275E37" w:rsidRPr="005E6DA8" w:rsidRDefault="00275E37" w:rsidP="00EA5BA5">
            <w:pPr>
              <w:pStyle w:val="TAC"/>
            </w:pPr>
            <w:r w:rsidRPr="005E6DA8">
              <w:rPr>
                <w:rFonts w:eastAsia="SimSun"/>
                <w:lang w:val="en-US"/>
              </w:rPr>
              <w:t>Wide</w:t>
            </w:r>
            <w:r w:rsidRPr="005E6DA8">
              <w:rPr>
                <w:rFonts w:eastAsia="SimSun"/>
              </w:rPr>
              <w:t>band</w:t>
            </w:r>
          </w:p>
        </w:tc>
      </w:tr>
      <w:tr w:rsidR="00275E37" w:rsidRPr="005E6DA8" w14:paraId="5D64D652"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7B4C2B" w14:textId="77777777" w:rsidR="00275E37" w:rsidRPr="005E6DA8" w:rsidRDefault="00275E37" w:rsidP="00EA5BA5">
            <w:pPr>
              <w:pStyle w:val="TAL"/>
              <w:rPr>
                <w:rFonts w:eastAsia="SimSun"/>
              </w:rPr>
            </w:pPr>
            <w:r w:rsidRPr="005E6DA8">
              <w:rPr>
                <w:rFonts w:eastAsia="SimSun"/>
              </w:rPr>
              <w:t>pmi-FormatIndicator</w:t>
            </w:r>
            <w:r w:rsidRPr="005E6DA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25CC2F"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171A9D" w14:textId="77777777" w:rsidR="00275E37" w:rsidRPr="005E6DA8" w:rsidRDefault="00275E37" w:rsidP="00EA5BA5">
            <w:pPr>
              <w:pStyle w:val="TAC"/>
            </w:pPr>
            <w:r w:rsidRPr="005E6DA8">
              <w:rPr>
                <w:rFonts w:eastAsia="SimSun"/>
              </w:rPr>
              <w:t>Wideband</w:t>
            </w:r>
          </w:p>
        </w:tc>
      </w:tr>
      <w:tr w:rsidR="00275E37" w:rsidRPr="005E6DA8" w14:paraId="6D63560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7EE71A" w14:textId="77777777" w:rsidR="00275E37" w:rsidRPr="005E6DA8" w:rsidRDefault="00275E37" w:rsidP="00EA5BA5">
            <w:pPr>
              <w:pStyle w:val="TAL"/>
              <w:rPr>
                <w:rFonts w:eastAsia="SimSun"/>
              </w:rPr>
            </w:pPr>
            <w:r w:rsidRPr="005E6DA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F7485B9" w14:textId="77777777" w:rsidR="00275E37" w:rsidRPr="005E6DA8" w:rsidRDefault="00275E37" w:rsidP="00EA5BA5">
            <w:pPr>
              <w:pStyle w:val="TAC"/>
            </w:pPr>
            <w:r w:rsidRPr="005E6DA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3AC34D" w14:textId="76AFFF0E" w:rsidR="00275E37" w:rsidRPr="005E6DA8" w:rsidRDefault="007C11F1" w:rsidP="00EA5BA5">
            <w:pPr>
              <w:pStyle w:val="TAC"/>
            </w:pPr>
            <w:r>
              <w:rPr>
                <w:lang w:eastAsia="zh-CN"/>
              </w:rPr>
              <w:t>8</w:t>
            </w:r>
          </w:p>
        </w:tc>
      </w:tr>
      <w:tr w:rsidR="00275E37" w:rsidRPr="005E6DA8" w14:paraId="4808F93E"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E8F044" w14:textId="77777777" w:rsidR="00275E37" w:rsidRPr="005E6DA8" w:rsidRDefault="00275E37" w:rsidP="00EA5BA5">
            <w:pPr>
              <w:pStyle w:val="TAL"/>
              <w:rPr>
                <w:rFonts w:eastAsia="SimSun"/>
              </w:rPr>
            </w:pPr>
            <w:r w:rsidRPr="005E6DA8">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561562"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7EF850" w14:textId="77777777" w:rsidR="00275E37" w:rsidRPr="005E6DA8" w:rsidDel="00DC359C" w:rsidRDefault="00275E37" w:rsidP="00EA5BA5">
            <w:pPr>
              <w:pStyle w:val="TAC"/>
            </w:pPr>
            <w:r w:rsidRPr="005E6DA8">
              <w:rPr>
                <w:lang w:eastAsia="zh-CN"/>
              </w:rPr>
              <w:t>1111111</w:t>
            </w:r>
          </w:p>
        </w:tc>
      </w:tr>
      <w:tr w:rsidR="00275E37" w:rsidRPr="005E6DA8" w14:paraId="0B6E523C"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9F36" w14:textId="77777777" w:rsidR="00275E37" w:rsidRPr="005E6DA8" w:rsidRDefault="00275E37" w:rsidP="00EA5BA5">
            <w:pPr>
              <w:pStyle w:val="TAL"/>
              <w:rPr>
                <w:rFonts w:eastAsia="SimSun"/>
              </w:rPr>
            </w:pPr>
            <w:r w:rsidRPr="005E6DA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3E8C5F" w14:textId="77777777" w:rsidR="00275E37" w:rsidRPr="005E6DA8" w:rsidRDefault="00275E37" w:rsidP="00EA5BA5">
            <w:pPr>
              <w:pStyle w:val="TAC"/>
            </w:pPr>
            <w:r w:rsidRPr="005E6DA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9BE35E" w14:textId="77777777" w:rsidR="00275E37" w:rsidRPr="005E6DA8" w:rsidRDefault="00275E37" w:rsidP="00EA5BA5">
            <w:pPr>
              <w:pStyle w:val="TAC"/>
              <w:rPr>
                <w:rFonts w:eastAsia="SimSun"/>
                <w:lang w:eastAsia="zh-CN"/>
              </w:rPr>
            </w:pPr>
            <w:r w:rsidRPr="005E6DA8">
              <w:rPr>
                <w:rFonts w:eastAsia="SimSun" w:hint="eastAsia"/>
                <w:lang w:eastAsia="zh-CN"/>
              </w:rPr>
              <w:t>10/</w:t>
            </w:r>
            <w:r w:rsidRPr="005E6DA8">
              <w:rPr>
                <w:rFonts w:eastAsia="SimSun"/>
                <w:lang w:eastAsia="zh-CN"/>
              </w:rPr>
              <w:t>9</w:t>
            </w:r>
          </w:p>
        </w:tc>
      </w:tr>
      <w:tr w:rsidR="00275E37" w:rsidRPr="005E6DA8" w14:paraId="4AFD2509"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558D68" w14:textId="77777777" w:rsidR="00275E37" w:rsidRPr="005E6DA8" w:rsidRDefault="00275E37" w:rsidP="00EA5BA5">
            <w:pPr>
              <w:pStyle w:val="TAL"/>
              <w:rPr>
                <w:rFonts w:eastAsia="SimSun"/>
              </w:rPr>
            </w:pPr>
            <w:r w:rsidRPr="005E6DA8">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71E9ECE"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BF1E5F" w14:textId="77777777" w:rsidR="00275E37" w:rsidRPr="005E6DA8" w:rsidRDefault="00275E37" w:rsidP="00EA5BA5">
            <w:pPr>
              <w:pStyle w:val="TAC"/>
            </w:pPr>
            <w:r w:rsidRPr="005E6DA8">
              <w:rPr>
                <w:rFonts w:eastAsia="SimSun"/>
              </w:rPr>
              <w:t>Not configured</w:t>
            </w:r>
          </w:p>
        </w:tc>
      </w:tr>
      <w:tr w:rsidR="00275E37" w:rsidRPr="005E6DA8" w14:paraId="6CC8F8E9" w14:textId="77777777" w:rsidTr="00275E37">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C82B44A" w14:textId="77777777" w:rsidR="00275E37" w:rsidRPr="005E6DA8" w:rsidRDefault="00275E37" w:rsidP="00EA5BA5">
            <w:pPr>
              <w:pStyle w:val="TAL"/>
            </w:pPr>
            <w:r w:rsidRPr="005E6DA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D4B7BE8" w14:textId="77777777" w:rsidR="00275E37" w:rsidRPr="005E6DA8" w:rsidRDefault="00275E37" w:rsidP="00EA5BA5">
            <w:pPr>
              <w:pStyle w:val="TAL"/>
            </w:pPr>
            <w:r w:rsidRPr="005E6DA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3DD6B6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6DBBC2" w14:textId="77777777" w:rsidR="00275E37" w:rsidRPr="005E6DA8" w:rsidRDefault="00275E37" w:rsidP="00EA5BA5">
            <w:pPr>
              <w:pStyle w:val="TAC"/>
            </w:pPr>
            <w:r w:rsidRPr="005E6DA8">
              <w:rPr>
                <w:rFonts w:eastAsia="SimSun"/>
              </w:rPr>
              <w:t>typeI-SinglePanel</w:t>
            </w:r>
          </w:p>
        </w:tc>
      </w:tr>
      <w:tr w:rsidR="00275E37" w:rsidRPr="005E6DA8" w14:paraId="5DC87121" w14:textId="77777777" w:rsidTr="00275E37">
        <w:trPr>
          <w:trHeight w:val="70"/>
        </w:trPr>
        <w:tc>
          <w:tcPr>
            <w:tcW w:w="1648" w:type="dxa"/>
            <w:gridSpan w:val="2"/>
            <w:tcBorders>
              <w:top w:val="nil"/>
              <w:left w:val="single" w:sz="4" w:space="0" w:color="auto"/>
              <w:bottom w:val="nil"/>
              <w:right w:val="single" w:sz="4" w:space="0" w:color="auto"/>
            </w:tcBorders>
            <w:hideMark/>
          </w:tcPr>
          <w:p w14:paraId="7501F103"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6687EF5B" w14:textId="77777777" w:rsidR="00275E37" w:rsidRPr="005E6DA8" w:rsidRDefault="00275E37" w:rsidP="00EA5BA5">
            <w:pPr>
              <w:pStyle w:val="TAL"/>
            </w:pPr>
            <w:r w:rsidRPr="005E6DA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7F66C3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3A28B58" w14:textId="77777777" w:rsidR="00275E37" w:rsidRPr="005E6DA8" w:rsidRDefault="00275E37" w:rsidP="00EA5BA5">
            <w:pPr>
              <w:pStyle w:val="TAC"/>
            </w:pPr>
            <w:r w:rsidRPr="005E6DA8">
              <w:t>1</w:t>
            </w:r>
          </w:p>
        </w:tc>
      </w:tr>
      <w:tr w:rsidR="00275E37" w:rsidRPr="005E6DA8" w14:paraId="1038741A" w14:textId="77777777" w:rsidTr="00275E37">
        <w:trPr>
          <w:trHeight w:val="70"/>
        </w:trPr>
        <w:tc>
          <w:tcPr>
            <w:tcW w:w="1648" w:type="dxa"/>
            <w:gridSpan w:val="2"/>
            <w:tcBorders>
              <w:top w:val="nil"/>
              <w:left w:val="single" w:sz="4" w:space="0" w:color="auto"/>
              <w:bottom w:val="nil"/>
              <w:right w:val="single" w:sz="4" w:space="0" w:color="auto"/>
            </w:tcBorders>
            <w:hideMark/>
          </w:tcPr>
          <w:p w14:paraId="6DA8E7BC"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03CF14F5" w14:textId="77777777" w:rsidR="00275E37" w:rsidRPr="005E6DA8" w:rsidRDefault="00275E37" w:rsidP="00EA5BA5">
            <w:pPr>
              <w:pStyle w:val="TAL"/>
            </w:pPr>
            <w:r w:rsidRPr="005E6DA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A639FA5"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F04FF7" w14:textId="77777777" w:rsidR="00275E37" w:rsidRPr="005E6DA8" w:rsidRDefault="00275E37" w:rsidP="00EA5BA5">
            <w:pPr>
              <w:pStyle w:val="TAC"/>
            </w:pPr>
            <w:r w:rsidRPr="005E6DA8">
              <w:rPr>
                <w:rFonts w:eastAsia="SimSun"/>
              </w:rPr>
              <w:t>Not configured</w:t>
            </w:r>
          </w:p>
        </w:tc>
      </w:tr>
      <w:tr w:rsidR="00275E37" w:rsidRPr="005E6DA8" w14:paraId="4955B3CC" w14:textId="77777777" w:rsidTr="00275E37">
        <w:trPr>
          <w:trHeight w:val="70"/>
        </w:trPr>
        <w:tc>
          <w:tcPr>
            <w:tcW w:w="1648" w:type="dxa"/>
            <w:gridSpan w:val="2"/>
            <w:tcBorders>
              <w:top w:val="nil"/>
              <w:left w:val="single" w:sz="4" w:space="0" w:color="auto"/>
              <w:bottom w:val="nil"/>
              <w:right w:val="single" w:sz="4" w:space="0" w:color="auto"/>
            </w:tcBorders>
            <w:hideMark/>
          </w:tcPr>
          <w:p w14:paraId="60CAB3DA"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B62AB0E" w14:textId="77777777" w:rsidR="00275E37" w:rsidRPr="005E6DA8" w:rsidRDefault="00275E37" w:rsidP="00EA5BA5">
            <w:pPr>
              <w:pStyle w:val="TAL"/>
            </w:pPr>
            <w:r w:rsidRPr="005E6DA8">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49116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52D63AC" w14:textId="77777777" w:rsidR="00275E37" w:rsidRPr="005E6DA8" w:rsidRDefault="00275E37" w:rsidP="00EA5BA5">
            <w:pPr>
              <w:pStyle w:val="TAC"/>
            </w:pPr>
            <w:r w:rsidRPr="005E6DA8">
              <w:rPr>
                <w:rFonts w:eastAsia="SimSun" w:cs="Arial"/>
                <w:lang w:eastAsia="zh-CN"/>
              </w:rPr>
              <w:t>0</w:t>
            </w:r>
            <w:r w:rsidRPr="005E6DA8">
              <w:rPr>
                <w:rFonts w:eastAsia="SimSun" w:cs="Arial" w:hint="eastAsia"/>
                <w:lang w:eastAsia="zh-CN"/>
              </w:rPr>
              <w:t>0</w:t>
            </w:r>
            <w:r w:rsidRPr="005E6DA8">
              <w:rPr>
                <w:rFonts w:eastAsia="SimSun" w:cs="Arial"/>
                <w:lang w:eastAsia="zh-CN"/>
              </w:rPr>
              <w:t>000</w:t>
            </w:r>
            <w:r w:rsidRPr="005E6DA8">
              <w:rPr>
                <w:rFonts w:eastAsia="SimSun" w:cs="Arial" w:hint="eastAsia"/>
                <w:lang w:eastAsia="zh-CN"/>
              </w:rPr>
              <w:t>1</w:t>
            </w:r>
          </w:p>
        </w:tc>
      </w:tr>
      <w:tr w:rsidR="00275E37" w:rsidRPr="005E6DA8" w14:paraId="7035BB2E" w14:textId="77777777" w:rsidTr="00275E37">
        <w:trPr>
          <w:trHeight w:val="70"/>
        </w:trPr>
        <w:tc>
          <w:tcPr>
            <w:tcW w:w="1648" w:type="dxa"/>
            <w:gridSpan w:val="2"/>
            <w:tcBorders>
              <w:top w:val="nil"/>
              <w:left w:val="single" w:sz="4" w:space="0" w:color="auto"/>
              <w:bottom w:val="single" w:sz="4" w:space="0" w:color="auto"/>
              <w:right w:val="single" w:sz="4" w:space="0" w:color="auto"/>
            </w:tcBorders>
          </w:tcPr>
          <w:p w14:paraId="77DF6BAD" w14:textId="77777777" w:rsidR="00275E37" w:rsidRPr="005E6DA8" w:rsidRDefault="00275E37" w:rsidP="00EA5BA5">
            <w:pPr>
              <w:pStyle w:val="TAL"/>
            </w:pPr>
          </w:p>
        </w:tc>
        <w:tc>
          <w:tcPr>
            <w:tcW w:w="3091" w:type="dxa"/>
            <w:tcBorders>
              <w:top w:val="single" w:sz="4" w:space="0" w:color="auto"/>
              <w:left w:val="single" w:sz="4" w:space="0" w:color="auto"/>
              <w:bottom w:val="single" w:sz="4" w:space="0" w:color="auto"/>
              <w:right w:val="single" w:sz="4" w:space="0" w:color="auto"/>
            </w:tcBorders>
          </w:tcPr>
          <w:p w14:paraId="5132D27E" w14:textId="77777777" w:rsidR="00275E37" w:rsidRPr="005E6DA8" w:rsidRDefault="00275E37" w:rsidP="00EA5BA5">
            <w:pPr>
              <w:pStyle w:val="TAL"/>
              <w:rPr>
                <w:rFonts w:eastAsia="SimSun"/>
              </w:rPr>
            </w:pPr>
            <w:r w:rsidRPr="005E6DA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C21559"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B9CE8D" w14:textId="77777777" w:rsidR="00275E37" w:rsidRPr="005E6DA8" w:rsidRDefault="00275E37" w:rsidP="00EA5BA5">
            <w:pPr>
              <w:pStyle w:val="TAC"/>
            </w:pPr>
            <w:r w:rsidRPr="005E6DA8">
              <w:t>N/A</w:t>
            </w:r>
          </w:p>
        </w:tc>
      </w:tr>
      <w:tr w:rsidR="00275E37" w:rsidRPr="005E6DA8" w14:paraId="5A7898CB"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85ACA3F" w14:textId="77777777" w:rsidR="00275E37" w:rsidRPr="005E6DA8" w:rsidRDefault="00275E37" w:rsidP="00EA5BA5">
            <w:pPr>
              <w:pStyle w:val="TAL"/>
              <w:rPr>
                <w:rFonts w:eastAsia="SimSun"/>
              </w:rPr>
            </w:pPr>
            <w:r w:rsidRPr="005E6DA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E0DBA84"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B91572" w14:textId="77777777" w:rsidR="00275E37" w:rsidRPr="005E6DA8" w:rsidRDefault="00275E37" w:rsidP="00EA5BA5">
            <w:pPr>
              <w:pStyle w:val="TAC"/>
            </w:pPr>
            <w:r w:rsidRPr="005E6DA8">
              <w:rPr>
                <w:rFonts w:eastAsia="SimSun"/>
                <w:lang w:eastAsia="zh-CN"/>
              </w:rPr>
              <w:t>PUCCH</w:t>
            </w:r>
          </w:p>
        </w:tc>
      </w:tr>
      <w:tr w:rsidR="00275E37" w:rsidRPr="005E6DA8" w14:paraId="330C22D5"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A908A" w14:textId="77777777" w:rsidR="00275E37" w:rsidRPr="005E6DA8" w:rsidRDefault="00275E37" w:rsidP="00EA5BA5">
            <w:pPr>
              <w:pStyle w:val="TAL"/>
            </w:pPr>
            <w:r w:rsidRPr="005E6DA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D7F471" w14:textId="77777777" w:rsidR="00275E37" w:rsidRPr="005E6DA8" w:rsidRDefault="00275E37" w:rsidP="00EA5BA5">
            <w:pPr>
              <w:pStyle w:val="TAC"/>
            </w:pPr>
            <w:r w:rsidRPr="005E6DA8">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C98BFC" w14:textId="58D8AB34" w:rsidR="00275E37" w:rsidRPr="005E6DA8" w:rsidRDefault="007C11F1" w:rsidP="00EA5BA5">
            <w:pPr>
              <w:pStyle w:val="TAC"/>
              <w:rPr>
                <w:rFonts w:eastAsia="SimSun"/>
                <w:lang w:eastAsia="zh-CN"/>
              </w:rPr>
            </w:pPr>
            <w:r>
              <w:rPr>
                <w:rFonts w:eastAsia="SimSun"/>
                <w:lang w:eastAsia="zh-CN"/>
              </w:rPr>
              <w:t>9.5</w:t>
            </w:r>
          </w:p>
        </w:tc>
      </w:tr>
      <w:tr w:rsidR="00275E37" w:rsidRPr="005E6DA8" w14:paraId="6C8E8A20"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10883" w14:textId="77777777" w:rsidR="00275E37" w:rsidRPr="005E6DA8" w:rsidRDefault="00275E37" w:rsidP="00EA5BA5">
            <w:pPr>
              <w:pStyle w:val="TAL"/>
              <w:rPr>
                <w:rFonts w:eastAsia="SimSun"/>
              </w:rPr>
            </w:pPr>
            <w:r w:rsidRPr="005E6DA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3D08035" w14:textId="77777777" w:rsidR="00275E37" w:rsidRPr="005E6DA8" w:rsidRDefault="00275E37" w:rsidP="00EA5BA5">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D3130B" w14:textId="77777777" w:rsidR="00275E37" w:rsidRPr="005E6DA8" w:rsidRDefault="00275E37" w:rsidP="00EA5BA5">
            <w:pPr>
              <w:pStyle w:val="TAC"/>
            </w:pPr>
            <w:r w:rsidRPr="005E6DA8">
              <w:t>1</w:t>
            </w:r>
          </w:p>
        </w:tc>
      </w:tr>
      <w:tr w:rsidR="00275E37" w:rsidRPr="005E6DA8" w14:paraId="0881A6A8" w14:textId="77777777" w:rsidTr="00FA064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55D4A7" w14:textId="77777777" w:rsidR="00275E37" w:rsidRPr="005E6DA8" w:rsidRDefault="00275E37" w:rsidP="00EA5BA5">
            <w:pPr>
              <w:pStyle w:val="TAL"/>
            </w:pPr>
            <w:r w:rsidRPr="005E6DA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CBDB36" w14:textId="77777777" w:rsidR="00275E37" w:rsidRPr="005E6DA8" w:rsidRDefault="00275E37" w:rsidP="00EA5BA5">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DA5B0EF" w14:textId="7A187EBC" w:rsidR="00275E37" w:rsidRPr="005E6DA8" w:rsidRDefault="00275E37" w:rsidP="00EA5BA5">
            <w:pPr>
              <w:pStyle w:val="TAC"/>
            </w:pPr>
            <w:r w:rsidRPr="005E6DA8">
              <w:rPr>
                <w:rFonts w:eastAsia="SimSun"/>
                <w:lang w:eastAsia="zh-CN"/>
              </w:rPr>
              <w:t>As specified in Table A.4-</w:t>
            </w:r>
            <w:r>
              <w:rPr>
                <w:rFonts w:eastAsia="SimSun"/>
                <w:lang w:eastAsia="zh-CN"/>
              </w:rPr>
              <w:t>1</w:t>
            </w:r>
            <w:r w:rsidRPr="005E6DA8">
              <w:rPr>
                <w:rFonts w:eastAsia="SimSun"/>
                <w:lang w:eastAsia="zh-CN"/>
              </w:rPr>
              <w:t>, TBS.</w:t>
            </w:r>
            <w:r>
              <w:rPr>
                <w:rFonts w:eastAsia="SimSun"/>
                <w:lang w:eastAsia="zh-CN"/>
              </w:rPr>
              <w:t>1</w:t>
            </w:r>
            <w:r w:rsidRPr="005E6DA8">
              <w:rPr>
                <w:rFonts w:eastAsia="SimSun"/>
                <w:lang w:eastAsia="zh-CN"/>
              </w:rPr>
              <w:t>-</w:t>
            </w:r>
            <w:r w:rsidR="00B01ABE">
              <w:rPr>
                <w:rFonts w:eastAsia="SimSun"/>
                <w:lang w:eastAsia="zh-CN"/>
              </w:rPr>
              <w:t>5</w:t>
            </w:r>
          </w:p>
        </w:tc>
      </w:tr>
    </w:tbl>
    <w:p w14:paraId="70E328CF" w14:textId="77777777" w:rsidR="00275E37" w:rsidRPr="005E6DA8" w:rsidRDefault="00275E37" w:rsidP="00275E37">
      <w:pPr>
        <w:tabs>
          <w:tab w:val="left" w:pos="6096"/>
        </w:tabs>
        <w:overflowPunct w:val="0"/>
        <w:autoSpaceDE w:val="0"/>
        <w:autoSpaceDN w:val="0"/>
        <w:adjustRightInd w:val="0"/>
        <w:textAlignment w:val="baseline"/>
        <w:rPr>
          <w:rFonts w:eastAsia="SimSun"/>
        </w:rPr>
      </w:pPr>
    </w:p>
    <w:p w14:paraId="55A18CBA" w14:textId="77777777" w:rsidR="00275E37" w:rsidRPr="005E6DA8" w:rsidRDefault="00275E37" w:rsidP="00EA5BA5">
      <w:pPr>
        <w:pStyle w:val="TH"/>
        <w:rPr>
          <w:rFonts w:eastAsia="SimSun"/>
          <w:lang w:eastAsia="zh-CN"/>
        </w:rPr>
      </w:pPr>
      <w:r w:rsidRPr="005E6DA8">
        <w:rPr>
          <w:rFonts w:hint="eastAsia"/>
        </w:rPr>
        <w:lastRenderedPageBreak/>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r>
        <w:rPr>
          <w:lang w:eastAsia="zh-CN"/>
        </w:rPr>
        <w:t>4</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275E37" w:rsidRPr="005E6DA8" w14:paraId="57907891" w14:textId="77777777" w:rsidTr="00FA064B">
        <w:trPr>
          <w:jc w:val="center"/>
        </w:trPr>
        <w:tc>
          <w:tcPr>
            <w:tcW w:w="1984" w:type="dxa"/>
            <w:tcBorders>
              <w:bottom w:val="nil"/>
            </w:tcBorders>
          </w:tcPr>
          <w:p w14:paraId="31A09B68" w14:textId="77777777" w:rsidR="00275E37" w:rsidRPr="005E6DA8" w:rsidRDefault="00275E37" w:rsidP="00EA5BA5">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7976A478" w14:textId="77777777" w:rsidR="00275E37" w:rsidRPr="005E6DA8" w:rsidRDefault="00275E37" w:rsidP="00EA5BA5">
            <w:pPr>
              <w:pStyle w:val="TAH"/>
              <w:rPr>
                <w:rFonts w:eastAsia="SimSun"/>
              </w:rPr>
            </w:pPr>
            <w:r w:rsidRPr="005E6DA8">
              <w:rPr>
                <w:rFonts w:eastAsia="SimSun"/>
              </w:rPr>
              <w:t>Test 1</w:t>
            </w:r>
          </w:p>
        </w:tc>
      </w:tr>
      <w:tr w:rsidR="00275E37" w:rsidRPr="005E6DA8" w14:paraId="0158B59F" w14:textId="77777777" w:rsidTr="00FA064B">
        <w:trPr>
          <w:cantSplit/>
          <w:jc w:val="center"/>
        </w:trPr>
        <w:tc>
          <w:tcPr>
            <w:tcW w:w="1984" w:type="dxa"/>
          </w:tcPr>
          <w:p w14:paraId="5C6E3EF2" w14:textId="77777777" w:rsidR="00275E37" w:rsidRPr="005E6DA8" w:rsidRDefault="00275E37" w:rsidP="00EA5BA5">
            <w:pPr>
              <w:pStyle w:val="TAC"/>
              <w:rPr>
                <w:rFonts w:eastAsia="?? ??"/>
              </w:rPr>
            </w:pPr>
            <w:r w:rsidRPr="005E6DA8">
              <w:rPr>
                <w:rFonts w:ascii="Symbol" w:eastAsia="?? ??" w:hAnsi="Symbol"/>
                <w:i/>
                <w:iCs/>
              </w:rPr>
              <w:t></w:t>
            </w:r>
            <w:r w:rsidRPr="005E6DA8">
              <w:rPr>
                <w:rFonts w:eastAsia="?? ??"/>
              </w:rPr>
              <w:t xml:space="preserve"> [%]</w:t>
            </w:r>
          </w:p>
        </w:tc>
        <w:tc>
          <w:tcPr>
            <w:tcW w:w="1412" w:type="dxa"/>
          </w:tcPr>
          <w:p w14:paraId="0C71B5D0" w14:textId="77777777" w:rsidR="00275E37" w:rsidRPr="005E6DA8" w:rsidRDefault="00275E37" w:rsidP="00EA5BA5">
            <w:pPr>
              <w:pStyle w:val="TAC"/>
              <w:rPr>
                <w:rFonts w:eastAsia="SimSun" w:cs="v5.0.0"/>
                <w:lang w:eastAsia="zh-CN"/>
              </w:rPr>
            </w:pPr>
            <w:r w:rsidRPr="005E6DA8">
              <w:rPr>
                <w:rFonts w:eastAsia="SimSun" w:cs="v5.0.0"/>
                <w:lang w:eastAsia="zh-CN"/>
              </w:rPr>
              <w:t>20</w:t>
            </w:r>
          </w:p>
        </w:tc>
      </w:tr>
      <w:tr w:rsidR="00275E37" w:rsidRPr="005E6DA8" w14:paraId="300871A8" w14:textId="77777777" w:rsidTr="00FA064B">
        <w:trPr>
          <w:cantSplit/>
          <w:jc w:val="center"/>
        </w:trPr>
        <w:tc>
          <w:tcPr>
            <w:tcW w:w="1984" w:type="dxa"/>
          </w:tcPr>
          <w:p w14:paraId="433C4C0F" w14:textId="77777777" w:rsidR="00275E37" w:rsidRPr="005E6DA8" w:rsidRDefault="00275E37" w:rsidP="00EA5BA5">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7B3EB73C" w14:textId="77777777" w:rsidR="00275E37" w:rsidRPr="005E6DA8" w:rsidRDefault="00275E37" w:rsidP="00EA5BA5">
            <w:pPr>
              <w:pStyle w:val="TAC"/>
              <w:rPr>
                <w:rFonts w:eastAsia="SimSun" w:cs="v5.0.0"/>
                <w:lang w:eastAsia="zh-CN"/>
              </w:rPr>
            </w:pPr>
            <w:r w:rsidRPr="005E6DA8">
              <w:rPr>
                <w:rFonts w:eastAsia="SimSun" w:cs="v5.0.0"/>
                <w:lang w:eastAsia="zh-CN"/>
              </w:rPr>
              <w:t>1.05</w:t>
            </w:r>
          </w:p>
        </w:tc>
      </w:tr>
    </w:tbl>
    <w:p w14:paraId="1867EEE7" w14:textId="77777777" w:rsidR="00275E37" w:rsidRDefault="00275E37" w:rsidP="00D4706C"/>
    <w:p w14:paraId="77C987DD" w14:textId="77777777" w:rsidR="005B3300" w:rsidRPr="00C25669" w:rsidRDefault="005B3300" w:rsidP="005B3300">
      <w:pPr>
        <w:pStyle w:val="Heading3"/>
        <w:rPr>
          <w:lang w:eastAsia="zh-CN"/>
        </w:rPr>
      </w:pPr>
      <w:bookmarkStart w:id="658" w:name="_Toc21338232"/>
      <w:bookmarkStart w:id="659" w:name="_Toc29808340"/>
      <w:bookmarkStart w:id="660" w:name="_Toc37068259"/>
      <w:bookmarkStart w:id="661" w:name="_Toc37083804"/>
      <w:bookmarkStart w:id="662" w:name="_Toc37084146"/>
      <w:bookmarkStart w:id="663" w:name="_Toc40209508"/>
      <w:bookmarkStart w:id="664" w:name="_Toc40209850"/>
      <w:bookmarkStart w:id="665" w:name="_Toc45892809"/>
      <w:bookmarkStart w:id="666" w:name="_Toc53176666"/>
      <w:bookmarkStart w:id="667" w:name="_Toc61120979"/>
      <w:bookmarkStart w:id="668" w:name="_Toc67918151"/>
      <w:bookmarkStart w:id="669" w:name="_Toc76298194"/>
      <w:bookmarkStart w:id="670" w:name="_Toc76572206"/>
      <w:bookmarkStart w:id="671" w:name="_Toc76652073"/>
      <w:bookmarkStart w:id="672" w:name="_Toc76652911"/>
      <w:bookmarkStart w:id="673" w:name="_Toc83742183"/>
      <w:bookmarkStart w:id="674" w:name="_Toc91440673"/>
      <w:bookmarkStart w:id="675" w:name="_Toc98849463"/>
      <w:bookmarkStart w:id="676" w:name="_Toc106543316"/>
      <w:bookmarkStart w:id="677" w:name="_Toc106737414"/>
      <w:bookmarkStart w:id="678" w:name="_Toc107233181"/>
      <w:bookmarkStart w:id="679" w:name="_Toc107234780"/>
      <w:bookmarkStart w:id="680" w:name="_Toc107419750"/>
      <w:bookmarkStart w:id="681" w:name="_Toc107477046"/>
      <w:bookmarkStart w:id="682" w:name="_Toc114565895"/>
      <w:bookmarkStart w:id="683" w:name="_Toc123936203"/>
      <w:bookmarkStart w:id="684"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096E20F3" w14:textId="77777777"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14:paraId="60F2C0E6" w14:textId="77777777" w:rsidR="005B3300" w:rsidRPr="00C25669" w:rsidRDefault="005B3300" w:rsidP="005B3300">
      <w:pPr>
        <w:pStyle w:val="Heading4"/>
        <w:rPr>
          <w:lang w:eastAsia="zh-CN"/>
        </w:rPr>
      </w:pPr>
      <w:bookmarkStart w:id="685" w:name="_Toc21338233"/>
      <w:bookmarkStart w:id="686" w:name="_Toc29808341"/>
      <w:bookmarkStart w:id="687" w:name="_Toc37068260"/>
      <w:bookmarkStart w:id="688" w:name="_Toc37083805"/>
      <w:bookmarkStart w:id="689" w:name="_Toc37084147"/>
      <w:bookmarkStart w:id="690" w:name="_Toc40209509"/>
      <w:bookmarkStart w:id="691" w:name="_Toc40209851"/>
      <w:bookmarkStart w:id="692" w:name="_Toc45892810"/>
      <w:bookmarkStart w:id="693" w:name="_Toc53176667"/>
      <w:bookmarkStart w:id="694" w:name="_Toc61120980"/>
      <w:bookmarkStart w:id="695" w:name="_Toc67918152"/>
      <w:bookmarkStart w:id="696" w:name="_Toc76298195"/>
      <w:bookmarkStart w:id="697" w:name="_Toc76572207"/>
      <w:bookmarkStart w:id="698" w:name="_Toc76652074"/>
      <w:bookmarkStart w:id="699" w:name="_Toc76652912"/>
      <w:bookmarkStart w:id="700" w:name="_Toc83742184"/>
      <w:bookmarkStart w:id="701" w:name="_Toc91440674"/>
      <w:bookmarkStart w:id="702" w:name="_Toc98849464"/>
      <w:bookmarkStart w:id="703" w:name="_Toc106543317"/>
      <w:bookmarkStart w:id="704" w:name="_Toc106737415"/>
      <w:bookmarkStart w:id="705" w:name="_Toc107233182"/>
      <w:bookmarkStart w:id="706" w:name="_Toc107234781"/>
      <w:bookmarkStart w:id="707" w:name="_Toc107419751"/>
      <w:bookmarkStart w:id="708" w:name="_Toc107477047"/>
      <w:bookmarkStart w:id="709" w:name="_Toc114565896"/>
      <w:bookmarkStart w:id="710" w:name="_Toc123936204"/>
      <w:bookmarkStart w:id="711"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5BDF215A" w14:textId="77777777" w:rsidR="005B3300" w:rsidRPr="00C25669" w:rsidRDefault="005B3300" w:rsidP="005B3300">
      <w:pPr>
        <w:pStyle w:val="Heading5"/>
        <w:rPr>
          <w:lang w:eastAsia="zh-CN"/>
        </w:rPr>
      </w:pPr>
      <w:bookmarkStart w:id="712" w:name="_Toc21338234"/>
      <w:bookmarkStart w:id="713" w:name="_Toc29808342"/>
      <w:bookmarkStart w:id="714" w:name="_Toc37068261"/>
      <w:bookmarkStart w:id="715" w:name="_Toc37083806"/>
      <w:bookmarkStart w:id="716" w:name="_Toc37084148"/>
      <w:bookmarkStart w:id="717" w:name="_Toc40209510"/>
      <w:bookmarkStart w:id="718" w:name="_Toc40209852"/>
      <w:bookmarkStart w:id="719" w:name="_Toc45892811"/>
      <w:bookmarkStart w:id="720" w:name="_Toc53176668"/>
      <w:bookmarkStart w:id="721" w:name="_Toc61120981"/>
      <w:bookmarkStart w:id="722" w:name="_Toc67918153"/>
      <w:bookmarkStart w:id="723" w:name="_Toc76298196"/>
      <w:bookmarkStart w:id="724" w:name="_Toc76572208"/>
      <w:bookmarkStart w:id="725" w:name="_Toc76652075"/>
      <w:bookmarkStart w:id="726" w:name="_Toc76652913"/>
      <w:bookmarkStart w:id="727" w:name="_Toc83742185"/>
      <w:bookmarkStart w:id="728" w:name="_Toc91440675"/>
      <w:bookmarkStart w:id="729" w:name="_Toc98849465"/>
      <w:bookmarkStart w:id="730" w:name="_Toc106543318"/>
      <w:bookmarkStart w:id="731" w:name="_Toc106737416"/>
      <w:bookmarkStart w:id="732" w:name="_Toc107233183"/>
      <w:bookmarkStart w:id="733" w:name="_Toc107234782"/>
      <w:bookmarkStart w:id="734" w:name="_Toc107419752"/>
      <w:bookmarkStart w:id="735" w:name="_Toc107477048"/>
      <w:bookmarkStart w:id="736" w:name="_Toc114565897"/>
      <w:bookmarkStart w:id="737" w:name="_Toc123936205"/>
      <w:bookmarkStart w:id="738"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A0F65D2" w14:textId="77777777"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5BC1E0E2" w14:textId="77777777" w:rsidR="005B3300" w:rsidRPr="00C25669" w:rsidRDefault="005B3300" w:rsidP="002462FA">
      <w:pPr>
        <w:pStyle w:val="Heading6"/>
      </w:pPr>
      <w:bookmarkStart w:id="739" w:name="_Toc107234783"/>
      <w:bookmarkStart w:id="740" w:name="_Toc107419753"/>
      <w:bookmarkStart w:id="741" w:name="_Toc107477049"/>
      <w:bookmarkStart w:id="742" w:name="_Toc114565898"/>
      <w:bookmarkStart w:id="743" w:name="_Toc123936206"/>
      <w:bookmarkStart w:id="744" w:name="_Toc124377221"/>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bookmarkEnd w:id="739"/>
      <w:bookmarkEnd w:id="740"/>
      <w:bookmarkEnd w:id="741"/>
      <w:bookmarkEnd w:id="742"/>
      <w:bookmarkEnd w:id="743"/>
      <w:bookmarkEnd w:id="744"/>
    </w:p>
    <w:p w14:paraId="37DD35C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C6456C0" w14:textId="77777777" w:rsidR="005B3300" w:rsidRPr="00C25669" w:rsidRDefault="005B3300" w:rsidP="00A158B3">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14:paraId="7060E694" w14:textId="4A8371C2" w:rsidR="005B3300" w:rsidRDefault="005B3300" w:rsidP="00A158B3">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B00DFF" w14:textId="77777777" w:rsidR="00A158B3" w:rsidRPr="00C25669" w:rsidRDefault="00A158B3" w:rsidP="00A158B3">
      <w:pPr>
        <w:rPr>
          <w:rFonts w:eastAsia="SimSun"/>
        </w:rPr>
      </w:pPr>
    </w:p>
    <w:p w14:paraId="507AAC02" w14:textId="1A642A6C" w:rsidR="005B3300" w:rsidRPr="00C25669" w:rsidRDefault="005B3300" w:rsidP="005B3300">
      <w:pPr>
        <w:pStyle w:val="TH"/>
        <w:rPr>
          <w:rFonts w:eastAsia="SimSun"/>
          <w:lang w:eastAsia="zh-CN"/>
        </w:rPr>
      </w:pPr>
      <w:r w:rsidRPr="00C25669">
        <w:rPr>
          <w:rFonts w:hint="eastAsia"/>
        </w:rPr>
        <w:lastRenderedPageBreak/>
        <w:t>Table 6.2.</w:t>
      </w:r>
      <w:r w:rsidR="00A74703">
        <w:t>3</w:t>
      </w:r>
      <w:r w:rsidRPr="00C25669">
        <w:rPr>
          <w:rFonts w:hint="eastAsia"/>
        </w:rPr>
        <w:t>.1.1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BC4FD3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5A6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FDF9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E2C00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3EDFB0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4C7B71A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2D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B75A6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13F3C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57EABDD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C410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AB9C9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42C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4EE63A2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8165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6125B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362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0440BDA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206C4"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DA7F2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34D79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0E2BA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B4901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AD97A9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1D26914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B7D47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5F4A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B4261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74985C9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9F54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A734C6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6A0ED"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14:paraId="4A2EB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0B6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C338D0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B6A6EE"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3CA1408B"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7DAECF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3649275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63E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40A45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DFA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FA75FC1" w14:textId="77777777" w:rsidTr="000811C5">
        <w:trPr>
          <w:trHeight w:val="70"/>
        </w:trPr>
        <w:tc>
          <w:tcPr>
            <w:tcW w:w="1556" w:type="dxa"/>
            <w:vMerge/>
            <w:tcBorders>
              <w:left w:val="single" w:sz="4" w:space="0" w:color="auto"/>
              <w:right w:val="single" w:sz="4" w:space="0" w:color="auto"/>
            </w:tcBorders>
            <w:vAlign w:val="center"/>
            <w:hideMark/>
          </w:tcPr>
          <w:p w14:paraId="1135E0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FA027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3CE44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0F0E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7863D83" w14:textId="77777777" w:rsidTr="000811C5">
        <w:trPr>
          <w:trHeight w:val="70"/>
        </w:trPr>
        <w:tc>
          <w:tcPr>
            <w:tcW w:w="1556" w:type="dxa"/>
            <w:vMerge/>
            <w:tcBorders>
              <w:left w:val="single" w:sz="4" w:space="0" w:color="auto"/>
              <w:right w:val="single" w:sz="4" w:space="0" w:color="auto"/>
            </w:tcBorders>
            <w:vAlign w:val="center"/>
            <w:hideMark/>
          </w:tcPr>
          <w:p w14:paraId="431131B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D72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A0ABE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529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2323870" w14:textId="77777777" w:rsidTr="000811C5">
        <w:trPr>
          <w:trHeight w:val="70"/>
        </w:trPr>
        <w:tc>
          <w:tcPr>
            <w:tcW w:w="1556" w:type="dxa"/>
            <w:vMerge/>
            <w:tcBorders>
              <w:left w:val="single" w:sz="4" w:space="0" w:color="auto"/>
              <w:right w:val="single" w:sz="4" w:space="0" w:color="auto"/>
            </w:tcBorders>
            <w:vAlign w:val="center"/>
            <w:hideMark/>
          </w:tcPr>
          <w:p w14:paraId="03F2A9E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6CB8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8E30F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D408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B6D8D4B" w14:textId="77777777" w:rsidTr="000811C5">
        <w:trPr>
          <w:trHeight w:val="70"/>
        </w:trPr>
        <w:tc>
          <w:tcPr>
            <w:tcW w:w="1556" w:type="dxa"/>
            <w:vMerge/>
            <w:tcBorders>
              <w:left w:val="single" w:sz="4" w:space="0" w:color="auto"/>
              <w:right w:val="single" w:sz="4" w:space="0" w:color="auto"/>
            </w:tcBorders>
            <w:vAlign w:val="center"/>
            <w:hideMark/>
          </w:tcPr>
          <w:p w14:paraId="0BAC0B0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F4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A10CBB0"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2EEB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17C15E02" w14:textId="77777777" w:rsidTr="000811C5">
        <w:trPr>
          <w:trHeight w:val="70"/>
        </w:trPr>
        <w:tc>
          <w:tcPr>
            <w:tcW w:w="1556" w:type="dxa"/>
            <w:vMerge/>
            <w:tcBorders>
              <w:left w:val="single" w:sz="4" w:space="0" w:color="auto"/>
              <w:right w:val="single" w:sz="4" w:space="0" w:color="auto"/>
            </w:tcBorders>
            <w:vAlign w:val="center"/>
            <w:hideMark/>
          </w:tcPr>
          <w:p w14:paraId="44D25EC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8A9F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208A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EAD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846BF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040327D"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9DDD5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4EC5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0BBB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937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11D30A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D3E9F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67309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30C4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7F5C4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261C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38A0525" w14:textId="77777777" w:rsidTr="000811C5">
        <w:trPr>
          <w:trHeight w:val="70"/>
        </w:trPr>
        <w:tc>
          <w:tcPr>
            <w:tcW w:w="1556" w:type="dxa"/>
            <w:vMerge/>
            <w:tcBorders>
              <w:left w:val="single" w:sz="4" w:space="0" w:color="auto"/>
              <w:right w:val="single" w:sz="4" w:space="0" w:color="auto"/>
            </w:tcBorders>
            <w:vAlign w:val="center"/>
          </w:tcPr>
          <w:p w14:paraId="27E08D8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133A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466FF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1634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67E80232" w14:textId="77777777" w:rsidTr="000811C5">
        <w:trPr>
          <w:trHeight w:val="70"/>
        </w:trPr>
        <w:tc>
          <w:tcPr>
            <w:tcW w:w="1556" w:type="dxa"/>
            <w:vMerge/>
            <w:tcBorders>
              <w:left w:val="single" w:sz="4" w:space="0" w:color="auto"/>
              <w:right w:val="single" w:sz="4" w:space="0" w:color="auto"/>
            </w:tcBorders>
            <w:vAlign w:val="center"/>
            <w:hideMark/>
          </w:tcPr>
          <w:p w14:paraId="60F3FC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C3CC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F3E5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6DFE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70DD8E24" w14:textId="77777777" w:rsidTr="000811C5">
        <w:trPr>
          <w:trHeight w:val="70"/>
        </w:trPr>
        <w:tc>
          <w:tcPr>
            <w:tcW w:w="1556" w:type="dxa"/>
            <w:vMerge/>
            <w:tcBorders>
              <w:left w:val="single" w:sz="4" w:space="0" w:color="auto"/>
              <w:right w:val="single" w:sz="4" w:space="0" w:color="auto"/>
            </w:tcBorders>
            <w:vAlign w:val="center"/>
            <w:hideMark/>
          </w:tcPr>
          <w:p w14:paraId="4AA9263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C9F1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E11B2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DAF4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53FC991" w14:textId="77777777" w:rsidTr="000811C5">
        <w:trPr>
          <w:trHeight w:val="70"/>
        </w:trPr>
        <w:tc>
          <w:tcPr>
            <w:tcW w:w="1556" w:type="dxa"/>
            <w:vMerge/>
            <w:tcBorders>
              <w:left w:val="single" w:sz="4" w:space="0" w:color="auto"/>
              <w:right w:val="single" w:sz="4" w:space="0" w:color="auto"/>
            </w:tcBorders>
            <w:vAlign w:val="center"/>
            <w:hideMark/>
          </w:tcPr>
          <w:p w14:paraId="7EA2ECA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E440C" w14:textId="0D22880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A6557C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62C57" w14:textId="00C99A5D"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1E6D38DE" w14:textId="77777777" w:rsidTr="000811C5">
        <w:trPr>
          <w:trHeight w:val="70"/>
        </w:trPr>
        <w:tc>
          <w:tcPr>
            <w:tcW w:w="1556" w:type="dxa"/>
            <w:vMerge/>
            <w:tcBorders>
              <w:left w:val="single" w:sz="4" w:space="0" w:color="auto"/>
              <w:right w:val="single" w:sz="4" w:space="0" w:color="auto"/>
            </w:tcBorders>
            <w:vAlign w:val="center"/>
            <w:hideMark/>
          </w:tcPr>
          <w:p w14:paraId="3B248FD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AF5F5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6E82D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2AF1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DDEB430"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5F2B4D4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40723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126A5E2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AAE4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DA0C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23D651BB" w14:textId="77777777" w:rsidTr="000811C5">
        <w:trPr>
          <w:trHeight w:val="70"/>
        </w:trPr>
        <w:tc>
          <w:tcPr>
            <w:tcW w:w="1556" w:type="dxa"/>
            <w:vMerge w:val="restart"/>
            <w:tcBorders>
              <w:left w:val="single" w:sz="4" w:space="0" w:color="auto"/>
              <w:right w:val="single" w:sz="4" w:space="0" w:color="auto"/>
            </w:tcBorders>
            <w:vAlign w:val="center"/>
          </w:tcPr>
          <w:p w14:paraId="03B355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1E3F4F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390C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71A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520678B1" w14:textId="77777777" w:rsidTr="000811C5">
        <w:trPr>
          <w:trHeight w:val="70"/>
        </w:trPr>
        <w:tc>
          <w:tcPr>
            <w:tcW w:w="1556" w:type="dxa"/>
            <w:vMerge/>
            <w:tcBorders>
              <w:left w:val="single" w:sz="4" w:space="0" w:color="auto"/>
              <w:right w:val="single" w:sz="4" w:space="0" w:color="auto"/>
            </w:tcBorders>
            <w:vAlign w:val="center"/>
            <w:hideMark/>
          </w:tcPr>
          <w:p w14:paraId="700A35E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2C3610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C6ED9C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4BD7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156BE8AE" w14:textId="77777777" w:rsidTr="000811C5">
        <w:trPr>
          <w:trHeight w:val="70"/>
        </w:trPr>
        <w:tc>
          <w:tcPr>
            <w:tcW w:w="1556" w:type="dxa"/>
            <w:vMerge/>
            <w:tcBorders>
              <w:left w:val="single" w:sz="4" w:space="0" w:color="auto"/>
              <w:right w:val="single" w:sz="4" w:space="0" w:color="auto"/>
            </w:tcBorders>
            <w:vAlign w:val="center"/>
            <w:hideMark/>
          </w:tcPr>
          <w:p w14:paraId="5D510A0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FB4FD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C32D1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348914C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9EE714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9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4362C215"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7CA14F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93BC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14BCC3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B356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F9C763" w14:textId="77777777"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14:paraId="2CA014F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BC84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30866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0606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5B53A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1C3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FD0F7B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C37C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0485670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FD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D2F159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CFDE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512D06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CF39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4D57E0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00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6F7DB57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4EF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B1028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1B8D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2AF538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A6DB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03C34D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50D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53DD65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53F8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F023EA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AAA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4F5A2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8A97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E9444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C2FE1"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2E5ED1E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64373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5A60A3F"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E3FC9B"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6A3F44E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74D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5BDF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AC7CDE" w14:textId="77777777"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14:paraId="31E743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4481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72635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DC4F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8643F89"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00258B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511B4F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358AE8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BD3A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A71C293" w14:textId="77777777" w:rsidTr="000811C5">
        <w:trPr>
          <w:trHeight w:val="70"/>
        </w:trPr>
        <w:tc>
          <w:tcPr>
            <w:tcW w:w="1648" w:type="dxa"/>
            <w:gridSpan w:val="2"/>
            <w:vMerge/>
            <w:tcBorders>
              <w:left w:val="single" w:sz="4" w:space="0" w:color="auto"/>
              <w:right w:val="single" w:sz="4" w:space="0" w:color="auto"/>
            </w:tcBorders>
            <w:hideMark/>
          </w:tcPr>
          <w:p w14:paraId="08E61A4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8ACF6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E43E3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6D701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C28BAD9" w14:textId="77777777" w:rsidTr="000811C5">
        <w:trPr>
          <w:trHeight w:val="70"/>
        </w:trPr>
        <w:tc>
          <w:tcPr>
            <w:tcW w:w="1648" w:type="dxa"/>
            <w:gridSpan w:val="2"/>
            <w:vMerge/>
            <w:tcBorders>
              <w:left w:val="single" w:sz="4" w:space="0" w:color="auto"/>
              <w:right w:val="single" w:sz="4" w:space="0" w:color="auto"/>
            </w:tcBorders>
            <w:hideMark/>
          </w:tcPr>
          <w:p w14:paraId="29425F7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423F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0F4206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CFF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5052CBA" w14:textId="77777777" w:rsidTr="000811C5">
        <w:trPr>
          <w:trHeight w:val="70"/>
        </w:trPr>
        <w:tc>
          <w:tcPr>
            <w:tcW w:w="1648" w:type="dxa"/>
            <w:gridSpan w:val="2"/>
            <w:vMerge/>
            <w:tcBorders>
              <w:left w:val="single" w:sz="4" w:space="0" w:color="auto"/>
              <w:right w:val="single" w:sz="4" w:space="0" w:color="auto"/>
            </w:tcBorders>
            <w:hideMark/>
          </w:tcPr>
          <w:p w14:paraId="5195020E"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C7CAA2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876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8FE0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165346F5"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291B68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B146C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A1B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381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59498AD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3D5EE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13D119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76BA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F2D493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5FE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C01A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14AB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518636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5FB0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0DB9A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82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7E8F49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E548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B10CBB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63DB8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14:paraId="3EFD7544" w14:textId="77777777" w:rsidR="005B3300" w:rsidRPr="00C25669" w:rsidRDefault="005B3300" w:rsidP="005B3300">
      <w:pPr>
        <w:overflowPunct w:val="0"/>
        <w:autoSpaceDE w:val="0"/>
        <w:autoSpaceDN w:val="0"/>
        <w:adjustRightInd w:val="0"/>
        <w:textAlignment w:val="baseline"/>
        <w:rPr>
          <w:rFonts w:eastAsia="SimSun"/>
        </w:rPr>
      </w:pPr>
    </w:p>
    <w:p w14:paraId="26296D06" w14:textId="77777777" w:rsidR="00807A15" w:rsidRDefault="00807A15" w:rsidP="002462FA">
      <w:pPr>
        <w:pStyle w:val="Heading6"/>
      </w:pPr>
      <w:bookmarkStart w:id="745" w:name="_Toc107234784"/>
      <w:bookmarkStart w:id="746" w:name="_Toc107419754"/>
      <w:bookmarkStart w:id="747" w:name="_Toc107477050"/>
      <w:bookmarkStart w:id="748" w:name="_Toc114565899"/>
      <w:bookmarkStart w:id="749" w:name="_Toc123936207"/>
      <w:bookmarkStart w:id="750" w:name="_Toc124377222"/>
      <w:bookmarkStart w:id="751" w:name="_Toc21338235"/>
      <w:bookmarkStart w:id="752" w:name="_Toc29808343"/>
      <w:bookmarkStart w:id="753" w:name="_Toc37068262"/>
      <w:bookmarkStart w:id="754" w:name="_Toc37083807"/>
      <w:bookmarkStart w:id="755" w:name="_Toc37084149"/>
      <w:bookmarkStart w:id="756" w:name="_Toc40209511"/>
      <w:bookmarkStart w:id="757" w:name="_Toc40209853"/>
      <w:bookmarkStart w:id="758" w:name="_Toc45892812"/>
      <w:bookmarkStart w:id="759" w:name="_Toc53176669"/>
      <w:bookmarkStart w:id="760" w:name="_Toc61120982"/>
      <w:r>
        <w:t>6.2.</w:t>
      </w:r>
      <w:r>
        <w:rPr>
          <w:lang w:eastAsia="zh-CN"/>
        </w:rPr>
        <w:t>3</w:t>
      </w:r>
      <w:r>
        <w:t>.1.1.2</w:t>
      </w:r>
      <w:r>
        <w:rPr>
          <w:lang w:eastAsia="zh-CN"/>
        </w:rPr>
        <w:tab/>
      </w:r>
      <w:r>
        <w:t xml:space="preserve">Minimum requirement for period </w:t>
      </w:r>
      <w:r>
        <w:rPr>
          <w:lang w:eastAsia="zh-CN"/>
        </w:rPr>
        <w:t>CQI reporting with Table 3</w:t>
      </w:r>
      <w:bookmarkEnd w:id="745"/>
      <w:bookmarkEnd w:id="746"/>
      <w:bookmarkEnd w:id="747"/>
      <w:bookmarkEnd w:id="748"/>
      <w:bookmarkEnd w:id="749"/>
      <w:bookmarkEnd w:id="750"/>
    </w:p>
    <w:p w14:paraId="1E4840E5" w14:textId="77777777" w:rsidR="00807A15" w:rsidRDefault="00807A15" w:rsidP="00807A15">
      <w:pPr>
        <w:overflowPunct w:val="0"/>
        <w:autoSpaceDE w:val="0"/>
        <w:autoSpaceDN w:val="0"/>
        <w:adjustRightInd w:val="0"/>
        <w:textAlignment w:val="baseline"/>
      </w:pPr>
      <w:r>
        <w:t xml:space="preserve">For the parameters specified in Table 6.2.3.1.1.2-1, and using the downlink physical channels specified in </w:t>
      </w:r>
      <w:r>
        <w:rPr>
          <w:lang w:eastAsia="zh-CN"/>
        </w:rPr>
        <w:t>Annex C.3.1</w:t>
      </w:r>
      <w:r>
        <w:t>, the minimum requirements are specified by the following:</w:t>
      </w:r>
    </w:p>
    <w:p w14:paraId="54EE5021" w14:textId="77777777" w:rsidR="00807A15" w:rsidRDefault="00807A15" w:rsidP="00A158B3">
      <w:pPr>
        <w:pStyle w:val="B10"/>
      </w:pPr>
      <w:r>
        <w:lastRenderedPageBreak/>
        <w:t>a)</w:t>
      </w:r>
      <w:r>
        <w:tab/>
        <w:t>The reported CQI value according to the reference channel shall be in the range of ±1 of the reported median more than 90 % of the time.</w:t>
      </w:r>
    </w:p>
    <w:p w14:paraId="5584F201" w14:textId="77777777" w:rsidR="00807A15" w:rsidRDefault="00807A15" w:rsidP="00A158B3">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6844FF68" w14:textId="1FBBCE92" w:rsidR="00807A15" w:rsidRDefault="00807A15" w:rsidP="00A158B3">
      <w:pPr>
        <w:pStyle w:val="B10"/>
      </w:pPr>
      <w:r>
        <w:t>c)</w:t>
      </w:r>
      <w:r w:rsidR="00A158B3">
        <w:tab/>
      </w:r>
      <w:r>
        <w:t>The reported CQI value according to the reference channel shall be ≥ 1.</w:t>
      </w:r>
    </w:p>
    <w:p w14:paraId="3D7BE2C3" w14:textId="42432FFC" w:rsidR="00807A15" w:rsidRDefault="00807A15" w:rsidP="00807A15">
      <w:pPr>
        <w:pStyle w:val="TH"/>
        <w:rPr>
          <w:lang w:eastAsia="zh-CN"/>
        </w:rPr>
      </w:pPr>
      <w:r>
        <w:t>Table 6.2.</w:t>
      </w:r>
      <w:r w:rsidR="00C72D6E">
        <w:t>3</w:t>
      </w:r>
      <w:r>
        <w:t xml:space="preserve">.1.1.2-1: CQI reporting </w:t>
      </w:r>
      <w:r w:rsidR="00837D92">
        <w:t>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05CC930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4B717FF"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08494"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8AEDAA"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BDA1AE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43198EA"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3F7EA"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A9A9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w:t>
            </w:r>
          </w:p>
        </w:tc>
      </w:tr>
      <w:tr w:rsidR="00807A15" w14:paraId="2995A6E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46EDA8"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8026C"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21D283" w14:textId="77777777" w:rsidR="00807A15" w:rsidRDefault="00807A15">
            <w:pPr>
              <w:keepNext/>
              <w:keepLines/>
              <w:spacing w:after="0"/>
              <w:jc w:val="center"/>
              <w:rPr>
                <w:rFonts w:ascii="Arial" w:hAnsi="Arial"/>
                <w:sz w:val="18"/>
                <w:lang w:val="fr-FR" w:eastAsia="zh-CN"/>
              </w:rPr>
            </w:pPr>
            <w:r>
              <w:rPr>
                <w:rFonts w:ascii="Arial" w:hAnsi="Arial"/>
                <w:sz w:val="18"/>
                <w:lang w:val="fr-FR"/>
              </w:rPr>
              <w:t>15</w:t>
            </w:r>
          </w:p>
        </w:tc>
      </w:tr>
      <w:tr w:rsidR="00807A15" w14:paraId="0119181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D31F344"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04E6CBE"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AE845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FDD</w:t>
            </w:r>
          </w:p>
        </w:tc>
      </w:tr>
      <w:tr w:rsidR="00C72D6E" w14:paraId="517FBF7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ABCF8B3" w14:textId="77777777" w:rsidR="00C72D6E" w:rsidRDefault="00C72D6E" w:rsidP="00C72D6E">
            <w:pPr>
              <w:keepNext/>
              <w:keepLines/>
              <w:spacing w:after="0"/>
              <w:rPr>
                <w:rFonts w:ascii="Arial" w:hAnsi="Arial"/>
                <w:sz w:val="18"/>
                <w:lang w:val="fr-FR"/>
              </w:rPr>
            </w:pPr>
            <w:r>
              <w:rPr>
                <w:rFonts w:ascii="Arial" w:eastAsia="?? ??" w:hAnsi="Arial"/>
                <w:sz w:val="18"/>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9DD187" w14:textId="77777777" w:rsidR="00C72D6E" w:rsidRDefault="00C72D6E" w:rsidP="00C72D6E">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C1FEF" w14:textId="30A17EC0" w:rsidR="00C72D6E" w:rsidRDefault="00C72D6E" w:rsidP="00C72D6E">
            <w:pPr>
              <w:keepNext/>
              <w:keepLines/>
              <w:spacing w:after="0"/>
              <w:jc w:val="center"/>
              <w:rPr>
                <w:rFonts w:ascii="Arial" w:hAnsi="Arial"/>
                <w:sz w:val="18"/>
                <w:lang w:val="fr-FR"/>
              </w:rPr>
            </w:pPr>
            <w:r>
              <w:rPr>
                <w:rFonts w:ascii="Arial" w:hAnsi="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3FE1B8EA" w14:textId="1115CA63" w:rsidR="00C72D6E" w:rsidRDefault="00C72D6E" w:rsidP="00C72D6E">
            <w:pPr>
              <w:keepNext/>
              <w:keepLines/>
              <w:spacing w:after="0"/>
              <w:jc w:val="center"/>
              <w:rPr>
                <w:rFonts w:ascii="Arial" w:hAnsi="Arial"/>
                <w:sz w:val="18"/>
                <w:lang w:val="fr-FR" w:eastAsia="zh-CN"/>
              </w:rPr>
            </w:pPr>
            <w:r>
              <w:rPr>
                <w:rFonts w:ascii="Arial" w:hAnsi="Arial"/>
                <w:sz w:val="18"/>
                <w:lang w:val="fr-FR" w:eastAsia="zh-CN"/>
              </w:rPr>
              <w:t>-1</w:t>
            </w:r>
          </w:p>
        </w:tc>
      </w:tr>
      <w:tr w:rsidR="00807A15" w14:paraId="0661D54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CE17653"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085212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678B6"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3E86623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3EF142"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3BA583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D78E99"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 xml:space="preserve">4 </w:t>
            </w:r>
            <w:r w:rsidRPr="00401CAC">
              <w:rPr>
                <w:rFonts w:ascii="Arial" w:hAnsi="Arial"/>
                <w:sz w:val="18"/>
              </w:rPr>
              <w:t xml:space="preserve">with static channel specified in </w:t>
            </w:r>
            <w:r w:rsidRPr="00401CAC">
              <w:rPr>
                <w:rFonts w:ascii="Arial" w:hAnsi="Arial"/>
                <w:sz w:val="18"/>
                <w:lang w:eastAsia="zh-CN"/>
              </w:rPr>
              <w:t>Annex B.1</w:t>
            </w:r>
          </w:p>
        </w:tc>
      </w:tr>
      <w:tr w:rsidR="00807A15" w14:paraId="6752DF7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472C1A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17B1BA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E17BAF" w14:textId="77777777" w:rsidR="00807A15" w:rsidRPr="00401CAC" w:rsidRDefault="00807A15">
            <w:pPr>
              <w:keepNext/>
              <w:keepLines/>
              <w:spacing w:after="0"/>
              <w:jc w:val="center"/>
              <w:rPr>
                <w:rFonts w:ascii="Arial" w:hAnsi="Arial"/>
                <w:sz w:val="18"/>
              </w:rPr>
            </w:pPr>
            <w:r w:rsidRPr="00401CAC">
              <w:rPr>
                <w:rFonts w:ascii="Arial" w:hAnsi="Arial"/>
                <w:sz w:val="18"/>
              </w:rPr>
              <w:t xml:space="preserve">As specified in </w:t>
            </w:r>
            <w:r w:rsidRPr="00401CAC">
              <w:rPr>
                <w:rFonts w:ascii="Arial" w:hAnsi="Arial"/>
                <w:sz w:val="18"/>
                <w:lang w:eastAsia="zh-CN"/>
              </w:rPr>
              <w:t>Annex B.4.1</w:t>
            </w:r>
          </w:p>
        </w:tc>
      </w:tr>
      <w:tr w:rsidR="00807A15" w14:paraId="182B972F"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154879D"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52E37DA2"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C57836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8A7D6"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31C3E03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B53A2C4"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29817FD"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DD1623"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A6EC4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4B86450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27CCE0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8F8EA03"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365E8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D4B73C"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70C302D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911E06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DDB7DC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8742BF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C71D7D"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59824E7F"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503E4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5712925"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14428A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7D7E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598506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0A43F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FDE2EC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9B640D1"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E183A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0637FAF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F5BD0E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069671C" w14:textId="77777777" w:rsidR="00807A15" w:rsidRPr="00401CAC" w:rsidRDefault="00807A15">
            <w:pPr>
              <w:keepNext/>
              <w:keepLines/>
              <w:spacing w:after="0"/>
              <w:rPr>
                <w:rFonts w:ascii="Arial" w:hAnsi="Arial"/>
                <w:sz w:val="18"/>
              </w:rPr>
            </w:pPr>
            <w:r w:rsidRPr="00401CAC">
              <w:rPr>
                <w:rFonts w:ascii="Arial" w:hAnsi="Arial"/>
                <w:sz w:val="18"/>
              </w:rPr>
              <w:t>CSI-RS</w:t>
            </w:r>
          </w:p>
          <w:p w14:paraId="46A5846C"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6089C"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153FA8"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4525AA7E"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CA34446"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0E7EFEE9"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905DD1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FF1717"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4F8FF62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0A752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93CF053"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1DC587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3BF0C2"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374CA09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E402E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6510B20"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E2499FA"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33CD02"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0F9FD2F0"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1BA8D8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CD4AD31"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605044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81B23E"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52277A81"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6BEF92"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4D2783A"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95B07CA"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690A2" w14:textId="77777777" w:rsidR="00807A15" w:rsidRDefault="00807A15">
            <w:pPr>
              <w:keepNext/>
              <w:keepLines/>
              <w:spacing w:after="0"/>
              <w:jc w:val="center"/>
              <w:rPr>
                <w:rFonts w:ascii="Arial" w:hAnsi="Arial"/>
                <w:sz w:val="18"/>
                <w:lang w:val="fr-FR"/>
              </w:rPr>
            </w:pPr>
            <w:r>
              <w:rPr>
                <w:rFonts w:ascii="Arial" w:hAnsi="Arial"/>
                <w:sz w:val="18"/>
                <w:lang w:val="fr-FR" w:eastAsia="zh-CN"/>
              </w:rPr>
              <w:t>Row 1,(0,-)</w:t>
            </w:r>
          </w:p>
        </w:tc>
      </w:tr>
      <w:tr w:rsidR="00807A15" w14:paraId="0588104D"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93972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6C1BA443"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799566"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655C06" w14:textId="77777777" w:rsidR="00807A15" w:rsidRDefault="00807A15">
            <w:pPr>
              <w:keepNext/>
              <w:keepLines/>
              <w:spacing w:after="0"/>
              <w:jc w:val="center"/>
              <w:rPr>
                <w:rFonts w:ascii="Arial" w:hAnsi="Arial"/>
                <w:sz w:val="18"/>
                <w:lang w:val="fr-FR"/>
              </w:rPr>
            </w:pPr>
            <w:r>
              <w:rPr>
                <w:rFonts w:ascii="Arial" w:hAnsi="Arial"/>
                <w:sz w:val="18"/>
                <w:lang w:val="fr-FR" w:eastAsia="zh-CN"/>
              </w:rPr>
              <w:t>1</w:t>
            </w:r>
          </w:p>
        </w:tc>
      </w:tr>
      <w:tr w:rsidR="00807A15" w14:paraId="715038DE"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E5FD5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4534D93F"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177F30F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61680"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19EAC5" w14:textId="77777777" w:rsidR="00807A15" w:rsidRDefault="00807A15">
            <w:pPr>
              <w:keepNext/>
              <w:keepLines/>
              <w:spacing w:after="0"/>
              <w:jc w:val="center"/>
              <w:rPr>
                <w:rFonts w:ascii="Arial" w:hAnsi="Arial"/>
                <w:sz w:val="18"/>
                <w:lang w:val="fr-FR"/>
              </w:rPr>
            </w:pPr>
            <w:r>
              <w:rPr>
                <w:rFonts w:ascii="Arial" w:hAnsi="Arial"/>
                <w:sz w:val="18"/>
                <w:lang w:val="fr-FR" w:eastAsia="zh-CN"/>
              </w:rPr>
              <w:t>5/1</w:t>
            </w:r>
          </w:p>
        </w:tc>
      </w:tr>
      <w:tr w:rsidR="00807A15" w14:paraId="6C2F6E1A"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A28A6B"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4FA508C1"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94DC4C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3F3D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Periodic</w:t>
            </w:r>
          </w:p>
        </w:tc>
      </w:tr>
      <w:tr w:rsidR="00807A15" w14:paraId="03405E0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9FCF3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77DD1684"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77B5C64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57E06"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7464829"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63448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16499631"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20138C6D"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28FEF509"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580B200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88A81"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189983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4B29C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48FA6AB"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5F9B800"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4B59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87104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5/1</w:t>
            </w:r>
          </w:p>
        </w:tc>
      </w:tr>
      <w:tr w:rsidR="00807A15" w14:paraId="6C63EE2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6A15703"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693F08D"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FF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BF4CA24"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0B4BA9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4066298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36274"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460ACC" w14:paraId="55EF47A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8A71729" w14:textId="04976B70" w:rsidR="00460ACC" w:rsidRDefault="00460ACC" w:rsidP="00460ACC">
            <w:pPr>
              <w:keepNext/>
              <w:keepLines/>
              <w:spacing w:after="0"/>
              <w:rPr>
                <w:rFonts w:ascii="Arial" w:hAnsi="Arial"/>
                <w:sz w:val="18"/>
                <w:lang w:val="fr-FR"/>
              </w:rPr>
            </w:pPr>
            <w:r w:rsidRPr="00B85A78">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D305C5B"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3EE71" w14:textId="0D66DF34"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40F6D10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9CD35E" w14:textId="55A02535" w:rsidR="00460ACC" w:rsidRDefault="00460ACC" w:rsidP="00460ACC">
            <w:pPr>
              <w:keepNext/>
              <w:keepLines/>
              <w:spacing w:after="0"/>
              <w:rPr>
                <w:rFonts w:ascii="Arial" w:hAnsi="Arial"/>
                <w:sz w:val="18"/>
                <w:lang w:val="fr-FR"/>
              </w:rPr>
            </w:pPr>
            <w:r w:rsidRPr="00B85A78">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665A719"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C83DC6" w14:textId="1A9741D5"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460ACC" w14:paraId="724AB82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BD3223" w14:textId="2411D82E" w:rsidR="00460ACC" w:rsidRDefault="00460ACC" w:rsidP="00460ACC">
            <w:pPr>
              <w:keepNext/>
              <w:keepLines/>
              <w:spacing w:after="0"/>
              <w:rPr>
                <w:rFonts w:ascii="Arial" w:hAnsi="Arial"/>
                <w:sz w:val="18"/>
                <w:lang w:val="fr-FR"/>
              </w:rPr>
            </w:pPr>
            <w:r w:rsidRPr="00B85A78">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0393E96"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22BA1C" w14:textId="0595158E" w:rsidR="00460ACC" w:rsidRDefault="00460ACC" w:rsidP="00460ACC">
            <w:pPr>
              <w:keepNext/>
              <w:keepLines/>
              <w:spacing w:after="0"/>
              <w:jc w:val="center"/>
              <w:rPr>
                <w:rFonts w:ascii="Arial" w:hAnsi="Arial"/>
                <w:sz w:val="18"/>
                <w:lang w:val="fr-FR"/>
              </w:rPr>
            </w:pPr>
            <w:r w:rsidRPr="00B85A78">
              <w:rPr>
                <w:rFonts w:ascii="Arial" w:hAnsi="Arial"/>
                <w:sz w:val="18"/>
                <w:lang w:val="en-US"/>
              </w:rPr>
              <w:t>Wide</w:t>
            </w:r>
            <w:r w:rsidRPr="00B85A78">
              <w:rPr>
                <w:rFonts w:ascii="Arial" w:hAnsi="Arial"/>
                <w:sz w:val="18"/>
                <w:lang w:val="fr-FR"/>
              </w:rPr>
              <w:t>band</w:t>
            </w:r>
          </w:p>
        </w:tc>
      </w:tr>
      <w:tr w:rsidR="009D20EC" w14:paraId="6814EB8A"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25ED5DA1" w14:textId="77777777" w:rsidR="009D20EC" w:rsidRDefault="009D20EC" w:rsidP="00C9778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1E2DB731" w14:textId="77777777" w:rsidR="009D20EC" w:rsidRDefault="009D20EC"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AD99423" w14:textId="77777777" w:rsidR="009D20EC" w:rsidRDefault="009D20EC" w:rsidP="00C97783">
            <w:pPr>
              <w:keepNext/>
              <w:keepLines/>
              <w:spacing w:after="0"/>
              <w:jc w:val="center"/>
              <w:rPr>
                <w:rFonts w:ascii="Arial" w:hAnsi="Arial"/>
                <w:sz w:val="18"/>
                <w:lang w:val="fr-FR"/>
              </w:rPr>
            </w:pPr>
            <w:r>
              <w:rPr>
                <w:rFonts w:ascii="Arial" w:hAnsi="Arial"/>
                <w:sz w:val="18"/>
                <w:lang w:val="fr-FR"/>
              </w:rPr>
              <w:t>cri-RI-PMI-CQI (Note 1)</w:t>
            </w:r>
          </w:p>
        </w:tc>
      </w:tr>
      <w:tr w:rsidR="00460ACC" w14:paraId="763E89F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787DDA1" w14:textId="1E632D0F" w:rsidR="00460ACC" w:rsidRDefault="00460ACC" w:rsidP="00460ACC">
            <w:pPr>
              <w:keepNext/>
              <w:keepLines/>
              <w:spacing w:after="0"/>
              <w:rPr>
                <w:rFonts w:ascii="Arial" w:hAnsi="Arial"/>
                <w:sz w:val="18"/>
                <w:lang w:val="fr-FR"/>
              </w:rPr>
            </w:pPr>
            <w:r w:rsidRPr="00B85A78">
              <w:rPr>
                <w:rFonts w:ascii="Arial" w:hAnsi="Arial"/>
                <w:sz w:val="18"/>
                <w:lang w:val="fr-FR"/>
              </w:rPr>
              <w:t>pmi-FormatIndicator</w:t>
            </w:r>
            <w:r w:rsidRPr="00B85A78">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4E3025"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99E04C" w14:textId="4E4598E8" w:rsidR="00460ACC" w:rsidRDefault="00460ACC" w:rsidP="00460ACC">
            <w:pPr>
              <w:keepNext/>
              <w:keepLines/>
              <w:spacing w:after="0"/>
              <w:jc w:val="center"/>
              <w:rPr>
                <w:rFonts w:ascii="Arial" w:hAnsi="Arial"/>
                <w:sz w:val="18"/>
                <w:lang w:val="fr-FR"/>
              </w:rPr>
            </w:pPr>
            <w:r w:rsidRPr="00B85A78">
              <w:rPr>
                <w:rFonts w:ascii="Arial" w:hAnsi="Arial"/>
                <w:sz w:val="18"/>
                <w:lang w:val="fr-FR"/>
              </w:rPr>
              <w:t>Wideband</w:t>
            </w:r>
          </w:p>
        </w:tc>
      </w:tr>
      <w:tr w:rsidR="00460ACC" w14:paraId="2BDE366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83FB813" w14:textId="4D20D8BD" w:rsidR="00460ACC" w:rsidRDefault="00460ACC" w:rsidP="00460ACC">
            <w:pPr>
              <w:keepNext/>
              <w:keepLines/>
              <w:spacing w:after="0"/>
              <w:rPr>
                <w:rFonts w:ascii="Arial" w:hAnsi="Arial"/>
                <w:sz w:val="18"/>
                <w:lang w:val="fr-FR"/>
              </w:rPr>
            </w:pPr>
            <w:r w:rsidRPr="00B85A78">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8587BF" w14:textId="0F25EE69" w:rsidR="00460ACC" w:rsidRDefault="00460ACC" w:rsidP="00460ACC">
            <w:pPr>
              <w:keepNext/>
              <w:keepLines/>
              <w:spacing w:after="0"/>
              <w:jc w:val="center"/>
              <w:rPr>
                <w:rFonts w:ascii="Arial" w:hAnsi="Arial"/>
                <w:sz w:val="18"/>
                <w:lang w:val="fr-FR"/>
              </w:rPr>
            </w:pPr>
            <w:r w:rsidRPr="00B85A78">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B571DE" w14:textId="2802FBAD"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8</w:t>
            </w:r>
          </w:p>
        </w:tc>
      </w:tr>
      <w:tr w:rsidR="00460ACC" w14:paraId="020FEE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DAD934" w14:textId="1BC018B1" w:rsidR="00460ACC" w:rsidRDefault="00460ACC" w:rsidP="00460ACC">
            <w:pPr>
              <w:keepNext/>
              <w:keepLines/>
              <w:spacing w:after="0"/>
              <w:rPr>
                <w:rFonts w:ascii="Arial" w:hAnsi="Arial"/>
                <w:sz w:val="18"/>
                <w:lang w:val="fr-FR"/>
              </w:rPr>
            </w:pPr>
            <w:r w:rsidRPr="00B85A78">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14CB5F0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0A7AA5" w14:textId="4EA1CE82" w:rsidR="00460ACC" w:rsidRDefault="00460ACC" w:rsidP="00460ACC">
            <w:pPr>
              <w:keepNext/>
              <w:keepLines/>
              <w:spacing w:after="0"/>
              <w:jc w:val="center"/>
              <w:rPr>
                <w:rFonts w:ascii="Arial" w:hAnsi="Arial"/>
                <w:sz w:val="18"/>
                <w:lang w:val="fr-FR"/>
              </w:rPr>
            </w:pPr>
            <w:r w:rsidRPr="00B85A78">
              <w:rPr>
                <w:rFonts w:ascii="Arial" w:hAnsi="Arial"/>
                <w:sz w:val="18"/>
                <w:lang w:val="fr-FR"/>
              </w:rPr>
              <w:t>1111111</w:t>
            </w:r>
          </w:p>
        </w:tc>
      </w:tr>
      <w:tr w:rsidR="00460ACC" w14:paraId="23581CD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8422C12" w14:textId="263F6057" w:rsidR="00460ACC" w:rsidRPr="00401CAC" w:rsidRDefault="00460ACC" w:rsidP="00460ACC">
            <w:pPr>
              <w:keepNext/>
              <w:keepLines/>
              <w:spacing w:after="0"/>
              <w:rPr>
                <w:rFonts w:ascii="Arial" w:hAnsi="Arial"/>
                <w:sz w:val="18"/>
              </w:rPr>
            </w:pPr>
            <w:r w:rsidRPr="00B85A78">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A16E01" w14:textId="3C35E575" w:rsidR="00460ACC" w:rsidRDefault="00460ACC" w:rsidP="00460ACC">
            <w:pPr>
              <w:keepNext/>
              <w:keepLines/>
              <w:spacing w:after="0"/>
              <w:jc w:val="center"/>
              <w:rPr>
                <w:rFonts w:ascii="Arial" w:hAnsi="Arial"/>
                <w:sz w:val="18"/>
                <w:lang w:val="fr-FR"/>
              </w:rPr>
            </w:pPr>
            <w:r w:rsidRPr="00B85A78">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060770" w14:textId="63B54144"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5</w:t>
            </w:r>
            <w:r w:rsidRPr="00B85A78">
              <w:rPr>
                <w:rFonts w:ascii="Arial" w:hAnsi="Arial"/>
                <w:sz w:val="18"/>
                <w:lang w:val="fr-FR"/>
              </w:rPr>
              <w:t>/0</w:t>
            </w:r>
          </w:p>
        </w:tc>
      </w:tr>
      <w:tr w:rsidR="00460ACC" w14:paraId="4BE72F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56628F" w14:textId="7C4597BE" w:rsidR="00460ACC" w:rsidRDefault="00460ACC" w:rsidP="00460ACC">
            <w:pPr>
              <w:keepNext/>
              <w:keepLines/>
              <w:spacing w:after="0"/>
              <w:rPr>
                <w:rFonts w:ascii="Arial" w:hAnsi="Arial"/>
                <w:sz w:val="18"/>
                <w:lang w:val="fr-FR"/>
              </w:rPr>
            </w:pPr>
            <w:r w:rsidRPr="00B85A78">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B0FB941"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42BA05" w14:textId="3EEA336B" w:rsidR="00460ACC" w:rsidRDefault="00460ACC" w:rsidP="00460ACC">
            <w:pPr>
              <w:keepNext/>
              <w:keepLines/>
              <w:spacing w:after="0"/>
              <w:jc w:val="center"/>
              <w:rPr>
                <w:rFonts w:ascii="Arial" w:hAnsi="Arial"/>
                <w:sz w:val="18"/>
                <w:lang w:val="fr-FR"/>
              </w:rPr>
            </w:pPr>
            <w:r w:rsidRPr="00B85A78">
              <w:rPr>
                <w:rFonts w:ascii="Arial" w:hAnsi="Arial"/>
                <w:sz w:val="18"/>
                <w:lang w:val="fr-FR"/>
              </w:rPr>
              <w:t>Not configured</w:t>
            </w:r>
          </w:p>
        </w:tc>
      </w:tr>
      <w:tr w:rsidR="00663C08" w:rsidRPr="00B85A78" w14:paraId="09BF83D0"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D814A8A" w14:textId="77777777" w:rsidR="00663C08" w:rsidRPr="00B85A78" w:rsidRDefault="00663C08" w:rsidP="00C9778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4155B49" w14:textId="77777777" w:rsidR="00663C08" w:rsidRDefault="00663C08"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5BE07A" w14:textId="77777777" w:rsidR="00663C08" w:rsidRPr="00B85A78" w:rsidRDefault="00663C08" w:rsidP="00C97783">
            <w:pPr>
              <w:keepNext/>
              <w:keepLines/>
              <w:spacing w:after="0"/>
              <w:jc w:val="center"/>
              <w:rPr>
                <w:rFonts w:ascii="Arial" w:hAnsi="Arial"/>
                <w:sz w:val="18"/>
                <w:lang w:val="fr-FR"/>
              </w:rPr>
            </w:pPr>
            <w:r>
              <w:rPr>
                <w:rFonts w:ascii="Arial" w:hAnsi="Arial"/>
                <w:sz w:val="18"/>
                <w:lang w:val="fr-FR"/>
              </w:rPr>
              <w:t>Not configured</w:t>
            </w:r>
          </w:p>
        </w:tc>
      </w:tr>
      <w:tr w:rsidR="00460ACC" w14:paraId="3399714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0329928" w14:textId="2F5BCD35" w:rsidR="00460ACC" w:rsidRPr="00401CAC" w:rsidRDefault="00460ACC" w:rsidP="00460ACC">
            <w:pPr>
              <w:keepNext/>
              <w:keepLines/>
              <w:spacing w:after="0"/>
              <w:rPr>
                <w:rFonts w:ascii="Arial" w:hAnsi="Arial"/>
                <w:sz w:val="18"/>
              </w:rPr>
            </w:pPr>
            <w:r w:rsidRPr="00B85A78">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2A5373"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013ED" w14:textId="70E7F5FB" w:rsidR="00460ACC" w:rsidRDefault="00460ACC" w:rsidP="00460ACC">
            <w:pPr>
              <w:keepNext/>
              <w:keepLines/>
              <w:spacing w:after="0"/>
              <w:jc w:val="center"/>
              <w:rPr>
                <w:rFonts w:ascii="Arial" w:hAnsi="Arial"/>
                <w:sz w:val="18"/>
                <w:lang w:val="fr-FR"/>
              </w:rPr>
            </w:pPr>
            <w:r w:rsidRPr="00B85A78">
              <w:rPr>
                <w:rFonts w:ascii="Arial" w:hAnsi="Arial"/>
                <w:sz w:val="18"/>
                <w:lang w:val="fr-FR" w:eastAsia="zh-CN"/>
              </w:rPr>
              <w:t>PUCCH</w:t>
            </w:r>
          </w:p>
        </w:tc>
      </w:tr>
      <w:tr w:rsidR="00460ACC" w14:paraId="51ACA837"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09C3EC3" w14:textId="4D961FBE" w:rsidR="00460ACC" w:rsidRDefault="00460ACC" w:rsidP="00460ACC">
            <w:pPr>
              <w:keepNext/>
              <w:keepLines/>
              <w:spacing w:after="0"/>
              <w:rPr>
                <w:rFonts w:ascii="Arial" w:hAnsi="Arial"/>
                <w:sz w:val="18"/>
                <w:lang w:val="fr-FR"/>
              </w:rPr>
            </w:pPr>
            <w:r w:rsidRPr="00B85A78">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083A0" w14:textId="6222563C" w:rsidR="00460ACC" w:rsidRDefault="00460ACC" w:rsidP="00460ACC">
            <w:pPr>
              <w:keepNext/>
              <w:keepLines/>
              <w:spacing w:after="0"/>
              <w:jc w:val="center"/>
              <w:rPr>
                <w:rFonts w:ascii="Arial" w:hAnsi="Arial"/>
                <w:sz w:val="18"/>
                <w:lang w:val="fr-FR"/>
              </w:rPr>
            </w:pPr>
            <w:r w:rsidRPr="00B85A78">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66139" w14:textId="420A0D86" w:rsidR="00460ACC" w:rsidRDefault="00460ACC" w:rsidP="00460ACC">
            <w:pPr>
              <w:keepNext/>
              <w:keepLines/>
              <w:spacing w:after="0"/>
              <w:jc w:val="center"/>
              <w:rPr>
                <w:rFonts w:ascii="Arial" w:hAnsi="Arial"/>
                <w:sz w:val="18"/>
                <w:lang w:val="fr-FR" w:eastAsia="zh-CN"/>
              </w:rPr>
            </w:pPr>
            <w:r w:rsidRPr="00B85A78">
              <w:rPr>
                <w:rFonts w:ascii="Arial" w:hAnsi="Arial"/>
                <w:sz w:val="18"/>
                <w:lang w:val="fr-FR" w:eastAsia="zh-CN"/>
              </w:rPr>
              <w:t>8</w:t>
            </w:r>
          </w:p>
        </w:tc>
      </w:tr>
      <w:tr w:rsidR="00460ACC" w14:paraId="28AE65D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7BE1E05"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3929012"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DA562"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09E2617B"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585964A"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0E35C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66C00D"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TBS.4-1</w:t>
            </w:r>
          </w:p>
        </w:tc>
      </w:tr>
      <w:tr w:rsidR="00EE2022" w:rsidRPr="00401CAC" w14:paraId="01C315B9" w14:textId="77777777" w:rsidTr="00C9778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208416F" w14:textId="77777777" w:rsidR="00EE2022" w:rsidRPr="00401CAC" w:rsidRDefault="00EE2022"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62555849" w14:textId="5E9BA623" w:rsidR="00807A15" w:rsidRDefault="00807A15" w:rsidP="00807A15">
      <w:pPr>
        <w:overflowPunct w:val="0"/>
        <w:autoSpaceDE w:val="0"/>
        <w:autoSpaceDN w:val="0"/>
        <w:adjustRightInd w:val="0"/>
        <w:textAlignment w:val="baseline"/>
        <w:rPr>
          <w:rFonts w:eastAsia="SimSun"/>
        </w:rPr>
      </w:pPr>
    </w:p>
    <w:p w14:paraId="4BD7A5AB" w14:textId="77777777" w:rsidR="00770045" w:rsidRPr="006D7AF4" w:rsidRDefault="00770045" w:rsidP="002462FA">
      <w:pPr>
        <w:pStyle w:val="Heading6"/>
        <w:rPr>
          <w:rFonts w:eastAsia="SimSun"/>
        </w:rPr>
      </w:pPr>
      <w:bookmarkStart w:id="761" w:name="_Toc107234785"/>
      <w:bookmarkStart w:id="762" w:name="_Toc107419755"/>
      <w:bookmarkStart w:id="763" w:name="_Toc107477051"/>
      <w:bookmarkStart w:id="764" w:name="_Toc114565900"/>
      <w:bookmarkStart w:id="765" w:name="_Toc123936208"/>
      <w:bookmarkStart w:id="766" w:name="_Toc124377223"/>
      <w:r w:rsidRPr="006D7AF4">
        <w:rPr>
          <w:rFonts w:eastAsia="SimSun"/>
        </w:rPr>
        <w:t>6.2.</w:t>
      </w:r>
      <w:r>
        <w:rPr>
          <w:rFonts w:eastAsia="SimSun"/>
        </w:rPr>
        <w:t>3</w:t>
      </w:r>
      <w:r w:rsidRPr="006D7AF4">
        <w:rPr>
          <w:rFonts w:eastAsia="SimSun"/>
        </w:rPr>
        <w:t>.1.1.3</w:t>
      </w:r>
      <w:r w:rsidRPr="006D7AF4">
        <w:rPr>
          <w:rFonts w:eastAsia="SimSun"/>
          <w:lang w:eastAsia="zh-CN"/>
        </w:rPr>
        <w:tab/>
      </w:r>
      <w:r w:rsidRPr="006D7AF4">
        <w:rPr>
          <w:rFonts w:eastAsia="SimSun"/>
        </w:rPr>
        <w:t>Minimum requirement for periodic CQI reporting with Table 4</w:t>
      </w:r>
      <w:bookmarkEnd w:id="761"/>
      <w:bookmarkEnd w:id="762"/>
      <w:bookmarkEnd w:id="763"/>
      <w:bookmarkEnd w:id="764"/>
      <w:bookmarkEnd w:id="765"/>
      <w:bookmarkEnd w:id="766"/>
    </w:p>
    <w:p w14:paraId="2AFB5C5A" w14:textId="77777777" w:rsidR="00770045" w:rsidRPr="006D7AF4" w:rsidRDefault="00770045" w:rsidP="00770045">
      <w:pPr>
        <w:overflowPunct w:val="0"/>
        <w:autoSpaceDE w:val="0"/>
        <w:autoSpaceDN w:val="0"/>
        <w:adjustRightInd w:val="0"/>
        <w:textAlignment w:val="baseline"/>
        <w:rPr>
          <w:rFonts w:eastAsia="SimSun"/>
        </w:rPr>
      </w:pPr>
      <w:r w:rsidRPr="006D7AF4">
        <w:rPr>
          <w:rFonts w:eastAsia="SimSun"/>
        </w:rPr>
        <w:t>For the parameters specified in Table 6.2.</w:t>
      </w:r>
      <w:r>
        <w:rPr>
          <w:rFonts w:eastAsia="SimSun"/>
        </w:rPr>
        <w:t>3</w:t>
      </w:r>
      <w:r w:rsidRPr="006D7AF4">
        <w:rPr>
          <w:rFonts w:eastAsia="SimSun"/>
        </w:rPr>
        <w:t xml:space="preserve">.1.1.3-1, and using the downlink physical channels specified in </w:t>
      </w:r>
      <w:r w:rsidRPr="006D7AF4">
        <w:rPr>
          <w:rFonts w:eastAsia="SimSun"/>
          <w:lang w:eastAsia="zh-CN"/>
        </w:rPr>
        <w:t>Annex C.3.1</w:t>
      </w:r>
      <w:r w:rsidRPr="006D7AF4">
        <w:rPr>
          <w:rFonts w:eastAsia="SimSun"/>
        </w:rPr>
        <w:t>, the minimum requirements are specified by the following:</w:t>
      </w:r>
    </w:p>
    <w:p w14:paraId="0812AA43" w14:textId="77777777" w:rsidR="00770045" w:rsidRPr="006D7AF4" w:rsidRDefault="00770045" w:rsidP="009A35BF">
      <w:pPr>
        <w:pStyle w:val="B10"/>
        <w:rPr>
          <w:rFonts w:eastAsia="SimSun"/>
        </w:rPr>
      </w:pPr>
      <w:r w:rsidRPr="006D7AF4">
        <w:rPr>
          <w:rFonts w:eastAsia="SimSun"/>
        </w:rPr>
        <w:t>a)</w:t>
      </w:r>
      <w:r w:rsidRPr="006D7AF4">
        <w:rPr>
          <w:rFonts w:eastAsia="SimSun"/>
        </w:rPr>
        <w:tab/>
        <w:t>The reported CQI value according to the reference channel shall be in the range of ±1 of the reported median more than 90% of the time.</w:t>
      </w:r>
    </w:p>
    <w:p w14:paraId="4F1A7D58" w14:textId="77777777" w:rsidR="00770045" w:rsidRPr="006D7AF4" w:rsidRDefault="00770045" w:rsidP="009A35BF">
      <w:pPr>
        <w:pStyle w:val="B10"/>
        <w:rPr>
          <w:rFonts w:eastAsia="SimSun"/>
        </w:rPr>
      </w:pPr>
      <w:r w:rsidRPr="006D7AF4">
        <w:rPr>
          <w:rFonts w:eastAsia="SimSun"/>
        </w:rPr>
        <w:t>b)</w:t>
      </w:r>
      <w:r w:rsidRPr="006D7AF4">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476ADE" w14:textId="77777777" w:rsidR="00770045" w:rsidRPr="006D7AF4" w:rsidRDefault="00770045" w:rsidP="00770045">
      <w:pPr>
        <w:pStyle w:val="TH"/>
        <w:rPr>
          <w:rFonts w:eastAsia="SimSun"/>
          <w:lang w:eastAsia="zh-CN"/>
        </w:rPr>
      </w:pPr>
      <w:r w:rsidRPr="006D7AF4">
        <w:rPr>
          <w:rFonts w:eastAsia="SimSun"/>
        </w:rPr>
        <w:lastRenderedPageBreak/>
        <w:t>Table 6.2.</w:t>
      </w:r>
      <w:r>
        <w:rPr>
          <w:rFonts w:eastAsia="SimSun"/>
        </w:rPr>
        <w:t>3</w:t>
      </w:r>
      <w:r w:rsidRPr="006D7AF4">
        <w:rPr>
          <w:rFonts w:eastAsia="SimSun"/>
        </w:rPr>
        <w:t>.1.1.3-1: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770045" w:rsidRPr="006D7AF4" w14:paraId="2AA1259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CDB8E95" w14:textId="77777777" w:rsidR="00770045" w:rsidRPr="006D7AF4" w:rsidRDefault="00770045" w:rsidP="00071DE4">
            <w:pPr>
              <w:pStyle w:val="TAH"/>
              <w:rPr>
                <w:rFonts w:eastAsia="SimSun"/>
                <w:lang w:val="fr-FR"/>
              </w:rPr>
            </w:pPr>
            <w:r w:rsidRPr="006D7AF4">
              <w:rPr>
                <w:rFonts w:eastAsia="SimSun"/>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9ABFE" w14:textId="77777777" w:rsidR="00770045" w:rsidRPr="006D7AF4" w:rsidRDefault="00770045" w:rsidP="00071DE4">
            <w:pPr>
              <w:pStyle w:val="TAH"/>
              <w:rPr>
                <w:rFonts w:eastAsia="SimSun"/>
                <w:lang w:val="fr-FR"/>
              </w:rPr>
            </w:pPr>
            <w:r w:rsidRPr="006D7AF4">
              <w:rPr>
                <w:rFonts w:eastAsia="SimSun"/>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47FC25" w14:textId="77777777" w:rsidR="00770045" w:rsidRPr="006D7AF4" w:rsidRDefault="00770045" w:rsidP="00071DE4">
            <w:pPr>
              <w:pStyle w:val="TAH"/>
              <w:rPr>
                <w:rFonts w:eastAsia="SimSun"/>
                <w:lang w:val="fr-FR"/>
              </w:rPr>
            </w:pPr>
            <w:r w:rsidRPr="006D7AF4">
              <w:rPr>
                <w:rFonts w:eastAsia="SimSun"/>
                <w:lang w:val="fr-FR"/>
              </w:rPr>
              <w:t>Test 1</w:t>
            </w:r>
          </w:p>
        </w:tc>
      </w:tr>
      <w:tr w:rsidR="00770045" w:rsidRPr="006D7AF4" w14:paraId="51A4E13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2B8EA3" w14:textId="77777777" w:rsidR="00770045" w:rsidRPr="006D7AF4" w:rsidRDefault="00770045" w:rsidP="00071DE4">
            <w:pPr>
              <w:pStyle w:val="TAL"/>
              <w:rPr>
                <w:rFonts w:eastAsia="SimSun"/>
                <w:lang w:val="fr-FR"/>
              </w:rPr>
            </w:pPr>
            <w:r w:rsidRPr="006D7AF4">
              <w:rPr>
                <w:rFonts w:eastAsia="SimSun"/>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BBDF6" w14:textId="77777777" w:rsidR="00770045" w:rsidRPr="006D7AF4" w:rsidRDefault="00770045" w:rsidP="00071DE4">
            <w:pPr>
              <w:pStyle w:val="TAC"/>
              <w:rPr>
                <w:rFonts w:eastAsia="SimSun"/>
                <w:lang w:val="fr-FR"/>
              </w:rPr>
            </w:pPr>
            <w:r w:rsidRPr="006D7AF4">
              <w:rPr>
                <w:rFonts w:eastAsia="SimSun"/>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3496F" w14:textId="77777777" w:rsidR="00770045" w:rsidRPr="006D7AF4" w:rsidRDefault="00770045" w:rsidP="00071DE4">
            <w:pPr>
              <w:pStyle w:val="TAC"/>
              <w:rPr>
                <w:rFonts w:eastAsia="SimSun"/>
                <w:lang w:val="fr-FR" w:eastAsia="zh-CN"/>
              </w:rPr>
            </w:pPr>
            <w:r w:rsidRPr="006D7AF4">
              <w:rPr>
                <w:rFonts w:eastAsia="SimSun"/>
                <w:lang w:val="fr-FR" w:eastAsia="zh-CN"/>
              </w:rPr>
              <w:t>10</w:t>
            </w:r>
          </w:p>
        </w:tc>
      </w:tr>
      <w:tr w:rsidR="00770045" w:rsidRPr="006D7AF4" w14:paraId="4E1BC4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61F106" w14:textId="77777777" w:rsidR="00770045" w:rsidRPr="006D7AF4" w:rsidRDefault="00770045" w:rsidP="00071DE4">
            <w:pPr>
              <w:pStyle w:val="TAL"/>
              <w:rPr>
                <w:rFonts w:eastAsia="SimSun"/>
                <w:lang w:val="fr-FR"/>
              </w:rPr>
            </w:pPr>
            <w:r w:rsidRPr="006D7AF4">
              <w:rPr>
                <w:rFonts w:eastAsia="SimSun"/>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16843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F9B0B" w14:textId="77777777" w:rsidR="00770045" w:rsidRPr="006D7AF4" w:rsidRDefault="00770045" w:rsidP="00071DE4">
            <w:pPr>
              <w:pStyle w:val="TAC"/>
              <w:rPr>
                <w:rFonts w:eastAsia="SimSun"/>
                <w:lang w:val="fr-FR" w:eastAsia="zh-CN"/>
              </w:rPr>
            </w:pPr>
            <w:r w:rsidRPr="006D7AF4">
              <w:rPr>
                <w:rFonts w:eastAsia="SimSun"/>
                <w:lang w:val="fr-FR" w:eastAsia="zh-CN"/>
              </w:rPr>
              <w:t>FDD</w:t>
            </w:r>
          </w:p>
        </w:tc>
      </w:tr>
      <w:tr w:rsidR="00770045" w:rsidRPr="006D7AF4" w14:paraId="001138B5"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5F4A7D" w14:textId="77777777" w:rsidR="00770045" w:rsidRPr="006D7AF4" w:rsidRDefault="00770045" w:rsidP="00071DE4">
            <w:pPr>
              <w:pStyle w:val="TAL"/>
              <w:rPr>
                <w:rFonts w:eastAsia="?? ??"/>
                <w:lang w:val="fr-FR"/>
              </w:rPr>
            </w:pPr>
            <w:r w:rsidRPr="006D7AF4">
              <w:rPr>
                <w:rFonts w:eastAsia="SimSun"/>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95754" w14:textId="77777777" w:rsidR="00770045" w:rsidRPr="006D7AF4" w:rsidRDefault="00770045" w:rsidP="00071DE4">
            <w:pPr>
              <w:pStyle w:val="TAC"/>
              <w:rPr>
                <w:rFonts w:eastAsia="SimSun"/>
                <w:lang w:val="fr-FR"/>
              </w:rPr>
            </w:pPr>
            <w:r w:rsidRPr="006D7AF4">
              <w:rPr>
                <w:rFonts w:eastAsia="SimSun"/>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581B03" w14:textId="77777777" w:rsidR="00770045" w:rsidRPr="006D7AF4" w:rsidRDefault="00770045" w:rsidP="00071DE4">
            <w:pPr>
              <w:pStyle w:val="TAC"/>
              <w:rPr>
                <w:rFonts w:eastAsia="SimSun"/>
                <w:lang w:val="fr-FR"/>
              </w:rPr>
            </w:pPr>
            <w:r w:rsidRPr="006D7AF4">
              <w:rPr>
                <w:rFonts w:eastAsia="SimSun"/>
                <w:lang w:val="fr-FR"/>
              </w:rPr>
              <w:t>15</w:t>
            </w:r>
          </w:p>
        </w:tc>
      </w:tr>
      <w:tr w:rsidR="0012103E" w:rsidRPr="006D7AF4" w14:paraId="66F2FC41"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B91979" w14:textId="252A8987" w:rsidR="0012103E" w:rsidRPr="006D7AF4" w:rsidRDefault="0012103E" w:rsidP="0012103E">
            <w:pPr>
              <w:pStyle w:val="TAL"/>
              <w:rPr>
                <w:rFonts w:eastAsia="SimSun"/>
                <w:lang w:val="fr-FR"/>
              </w:rPr>
            </w:pPr>
            <w:r w:rsidRPr="00FA6213">
              <w:rPr>
                <w:rFonts w:eastAsia="?? ??"/>
                <w:lang w:val="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306C1" w14:textId="2A5114D0" w:rsidR="0012103E" w:rsidRPr="006D7AF4" w:rsidRDefault="0012103E" w:rsidP="0012103E">
            <w:pPr>
              <w:pStyle w:val="TAC"/>
              <w:rPr>
                <w:rFonts w:eastAsia="SimSun"/>
                <w:lang w:val="fr-FR"/>
              </w:rPr>
            </w:pPr>
            <w:r w:rsidRPr="00FA6213">
              <w:rPr>
                <w:rFonts w:eastAsia="SimSun"/>
                <w:lang w:val="fr-FR"/>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3F712BF" w14:textId="35E4E05D" w:rsidR="0012103E" w:rsidRPr="004D011A" w:rsidRDefault="0012103E" w:rsidP="0012103E">
            <w:pPr>
              <w:pStyle w:val="TAC"/>
              <w:rPr>
                <w:rFonts w:eastAsia="SimSun"/>
                <w:lang w:val="fr-FR"/>
              </w:rPr>
            </w:pPr>
            <w:r w:rsidRPr="00FA6213">
              <w:rPr>
                <w:rFonts w:eastAsia="SimSun"/>
                <w:lang w:val="fr-FR" w:eastAsia="zh-CN"/>
              </w:rPr>
              <w:t>25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897144F" w14:textId="58848864" w:rsidR="0012103E" w:rsidRPr="004D011A" w:rsidRDefault="0012103E" w:rsidP="0012103E">
            <w:pPr>
              <w:pStyle w:val="TAC"/>
              <w:rPr>
                <w:rFonts w:eastAsia="SimSun"/>
                <w:lang w:val="fr-FR" w:eastAsia="zh-CN"/>
              </w:rPr>
            </w:pPr>
            <w:r w:rsidRPr="00FA6213">
              <w:rPr>
                <w:rFonts w:eastAsia="SimSun"/>
                <w:lang w:val="fr-FR" w:eastAsia="zh-CN"/>
              </w:rPr>
              <w:t>26</w:t>
            </w:r>
          </w:p>
        </w:tc>
      </w:tr>
      <w:tr w:rsidR="00770045" w:rsidRPr="006D7AF4" w14:paraId="5E08205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4367D" w14:textId="77777777" w:rsidR="00770045" w:rsidRPr="006D7AF4" w:rsidRDefault="00770045" w:rsidP="00071DE4">
            <w:pPr>
              <w:pStyle w:val="TAL"/>
              <w:rPr>
                <w:rFonts w:eastAsia="SimSun"/>
                <w:lang w:val="fr-FR"/>
              </w:rPr>
            </w:pPr>
            <w:r w:rsidRPr="006D7AF4">
              <w:rPr>
                <w:rFonts w:eastAsia="SimSun"/>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0C6B09F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6A172F" w14:textId="77777777" w:rsidR="00770045" w:rsidRPr="006D7AF4" w:rsidRDefault="00770045" w:rsidP="00071DE4">
            <w:pPr>
              <w:pStyle w:val="TAC"/>
              <w:rPr>
                <w:rFonts w:eastAsia="SimSun"/>
                <w:lang w:val="fr-FR"/>
              </w:rPr>
            </w:pPr>
            <w:r w:rsidRPr="006D7AF4">
              <w:rPr>
                <w:rFonts w:eastAsia="SimSun"/>
                <w:lang w:val="fr-FR"/>
              </w:rPr>
              <w:t>AWGN</w:t>
            </w:r>
          </w:p>
        </w:tc>
      </w:tr>
      <w:tr w:rsidR="00770045" w:rsidRPr="006D7AF4" w14:paraId="1A9D9D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CE9C20" w14:textId="77777777" w:rsidR="00770045" w:rsidRPr="006D7AF4" w:rsidRDefault="00770045" w:rsidP="00071DE4">
            <w:pPr>
              <w:pStyle w:val="TAL"/>
              <w:rPr>
                <w:rFonts w:eastAsia="SimSun"/>
                <w:lang w:val="fr-FR"/>
              </w:rPr>
            </w:pPr>
            <w:r w:rsidRPr="006D7AF4">
              <w:rPr>
                <w:rFonts w:eastAsia="SimSun"/>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948651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5B3218" w14:textId="77777777" w:rsidR="00770045" w:rsidRPr="006D7AF4" w:rsidRDefault="00770045" w:rsidP="00071DE4">
            <w:pPr>
              <w:pStyle w:val="TAC"/>
              <w:rPr>
                <w:rFonts w:eastAsia="SimSun"/>
                <w:lang w:eastAsia="zh-CN"/>
              </w:rPr>
            </w:pPr>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p>
        </w:tc>
      </w:tr>
      <w:tr w:rsidR="00770045" w:rsidRPr="006D7AF4" w14:paraId="5C89983D"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B149F1" w14:textId="77777777" w:rsidR="00770045" w:rsidRPr="006D7AF4" w:rsidRDefault="00770045" w:rsidP="00071DE4">
            <w:pPr>
              <w:pStyle w:val="TAL"/>
              <w:rPr>
                <w:rFonts w:eastAsia="SimSun"/>
                <w:lang w:val="fr-FR"/>
              </w:rPr>
            </w:pPr>
            <w:r w:rsidRPr="006D7AF4">
              <w:rPr>
                <w:rFonts w:eastAsia="SimSun"/>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6E6CBB"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4E1507" w14:textId="77777777" w:rsidR="00770045" w:rsidRPr="006D7AF4" w:rsidRDefault="00770045" w:rsidP="00071DE4">
            <w:pPr>
              <w:pStyle w:val="TAC"/>
              <w:rPr>
                <w:rFonts w:eastAsia="SimSun"/>
                <w:lang w:eastAsia="zh-CN"/>
              </w:rPr>
            </w:pPr>
            <w:r w:rsidRPr="006D7AF4">
              <w:rPr>
                <w:rFonts w:eastAsia="SimSun"/>
              </w:rPr>
              <w:t xml:space="preserve">As specified in </w:t>
            </w:r>
            <w:r w:rsidRPr="006D7AF4">
              <w:rPr>
                <w:rFonts w:eastAsia="SimSun"/>
                <w:lang w:eastAsia="zh-CN"/>
              </w:rPr>
              <w:t>Annex B.4.1</w:t>
            </w:r>
          </w:p>
        </w:tc>
      </w:tr>
      <w:tr w:rsidR="00770045" w:rsidRPr="006D7AF4" w14:paraId="109710A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5A24F2D" w14:textId="77777777" w:rsidR="00770045" w:rsidRPr="006D7AF4" w:rsidRDefault="00770045" w:rsidP="00071DE4">
            <w:pPr>
              <w:pStyle w:val="TAL"/>
              <w:rPr>
                <w:rFonts w:eastAsia="SimSun"/>
                <w:lang w:val="fr-FR"/>
              </w:rPr>
            </w:pPr>
            <w:r w:rsidRPr="006D7AF4">
              <w:rPr>
                <w:rFonts w:eastAsia="SimSun"/>
                <w:lang w:val="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EC44437"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A79EE2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B18DBB"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0DF126A"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E67C39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DC68225"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37B91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8C567F" w14:textId="77777777" w:rsidR="00770045" w:rsidRPr="006D7AF4" w:rsidRDefault="00770045" w:rsidP="00071DE4">
            <w:pPr>
              <w:pStyle w:val="TAC"/>
              <w:rPr>
                <w:rFonts w:eastAsia="SimSun"/>
                <w:lang w:val="fr-FR" w:eastAsia="zh-CN"/>
              </w:rPr>
            </w:pPr>
            <w:r w:rsidRPr="006D7AF4">
              <w:rPr>
                <w:rFonts w:eastAsia="SimSun"/>
                <w:lang w:val="fr-FR" w:eastAsia="zh-CN"/>
              </w:rPr>
              <w:t>4</w:t>
            </w:r>
          </w:p>
        </w:tc>
      </w:tr>
      <w:tr w:rsidR="00770045" w:rsidRPr="006D7AF4" w14:paraId="4D06D962"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8D242E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5D5BF4"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99D76C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E2BA04"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3EA9880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ACE6BB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C06AFD4"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794573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E3CFDA"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134E59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D375D8"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5C987E"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0252D605"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E932CB" w14:textId="77777777" w:rsidR="00770045" w:rsidRPr="006D7AF4" w:rsidRDefault="00770045" w:rsidP="00071DE4">
            <w:pPr>
              <w:pStyle w:val="TAC"/>
              <w:rPr>
                <w:rFonts w:eastAsia="SimSun"/>
                <w:lang w:val="fr-FR" w:eastAsia="zh-CN"/>
              </w:rPr>
            </w:pPr>
            <w:r w:rsidRPr="006D7AF4">
              <w:rPr>
                <w:rFonts w:eastAsia="SimSun"/>
                <w:lang w:val="fr-FR" w:eastAsia="zh-CN"/>
              </w:rPr>
              <w:t>Row 5,4</w:t>
            </w:r>
          </w:p>
        </w:tc>
      </w:tr>
      <w:tr w:rsidR="00770045" w:rsidRPr="006D7AF4" w14:paraId="391E11F1"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FC5FC94"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977866B"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96C89BD"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D13D2" w14:textId="77777777" w:rsidR="00770045" w:rsidRPr="006D7AF4" w:rsidRDefault="00770045" w:rsidP="00071DE4">
            <w:pPr>
              <w:pStyle w:val="TAC"/>
              <w:rPr>
                <w:rFonts w:eastAsia="SimSun"/>
                <w:lang w:val="fr-FR" w:eastAsia="zh-CN"/>
              </w:rPr>
            </w:pPr>
            <w:r w:rsidRPr="006D7AF4">
              <w:rPr>
                <w:rFonts w:eastAsia="SimSun"/>
                <w:lang w:val="fr-FR" w:eastAsia="zh-CN"/>
              </w:rPr>
              <w:t>9</w:t>
            </w:r>
          </w:p>
        </w:tc>
      </w:tr>
      <w:tr w:rsidR="00770045" w:rsidRPr="006D7AF4" w14:paraId="433B257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A31C4C"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9816FF7" w14:textId="77777777" w:rsidR="00770045" w:rsidRPr="006D7AF4" w:rsidRDefault="00770045" w:rsidP="00071DE4">
            <w:pPr>
              <w:pStyle w:val="TAL"/>
              <w:rPr>
                <w:rFonts w:eastAsia="SimSun"/>
              </w:rPr>
            </w:pPr>
            <w:r w:rsidRPr="006D7AF4">
              <w:rPr>
                <w:rFonts w:eastAsia="SimSun"/>
              </w:rPr>
              <w:t>CSI-RS</w:t>
            </w:r>
          </w:p>
          <w:p w14:paraId="75B14732"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053BBB"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1446F"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07F5E424"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87F6C" w14:textId="77777777" w:rsidR="00770045" w:rsidRPr="006D7AF4" w:rsidRDefault="00770045" w:rsidP="00071DE4">
            <w:pPr>
              <w:pStyle w:val="TAL"/>
              <w:rPr>
                <w:rFonts w:eastAsia="SimSun"/>
                <w:lang w:val="fr-FR"/>
              </w:rPr>
            </w:pPr>
            <w:r w:rsidRPr="006D7AF4">
              <w:rPr>
                <w:rFonts w:eastAsia="SimSun"/>
                <w:lang w:val="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9DD397B" w14:textId="77777777" w:rsidR="00770045" w:rsidRPr="006D7AF4" w:rsidRDefault="00770045" w:rsidP="00071DE4">
            <w:pPr>
              <w:pStyle w:val="TAL"/>
              <w:rPr>
                <w:rFonts w:eastAsia="SimSun"/>
                <w:lang w:val="fr-FR"/>
              </w:rPr>
            </w:pPr>
            <w:r w:rsidRPr="006D7AF4">
              <w:rPr>
                <w:rFonts w:eastAsia="SimSun"/>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F32F6D"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F394C"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2F84C61F"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F3DF026"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32CF0E" w14:textId="77777777" w:rsidR="00770045" w:rsidRPr="006D7AF4" w:rsidRDefault="00770045" w:rsidP="00071DE4">
            <w:pPr>
              <w:pStyle w:val="TAL"/>
              <w:rPr>
                <w:rFonts w:eastAsia="SimSun"/>
              </w:rPr>
            </w:pPr>
            <w:r w:rsidRPr="006D7AF4">
              <w:rPr>
                <w:rFonts w:eastAsia="SimSun"/>
              </w:rPr>
              <w:t>Number of CSI-RS ports (</w:t>
            </w:r>
            <w:r w:rsidRPr="006D7AF4">
              <w:rPr>
                <w:rFonts w:eastAsia="SimSun"/>
                <w:i/>
              </w:rPr>
              <w:t>X</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663DF944"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9093D8" w14:textId="77777777" w:rsidR="00770045" w:rsidRPr="006D7AF4" w:rsidRDefault="00770045" w:rsidP="00071DE4">
            <w:pPr>
              <w:pStyle w:val="TAC"/>
              <w:rPr>
                <w:rFonts w:eastAsia="SimSun"/>
                <w:lang w:val="en-US"/>
              </w:rPr>
            </w:pPr>
            <w:r w:rsidRPr="006D7AF4">
              <w:rPr>
                <w:rFonts w:eastAsia="SimSun"/>
                <w:lang w:val="fr-FR" w:eastAsia="zh-CN"/>
              </w:rPr>
              <w:t>2</w:t>
            </w:r>
          </w:p>
        </w:tc>
      </w:tr>
      <w:tr w:rsidR="00770045" w:rsidRPr="006D7AF4" w14:paraId="1C5FAE33"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3B1687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8011823" w14:textId="77777777" w:rsidR="00770045" w:rsidRPr="006D7AF4" w:rsidRDefault="00770045" w:rsidP="00071DE4">
            <w:pPr>
              <w:pStyle w:val="TAL"/>
              <w:rPr>
                <w:rFonts w:eastAsia="SimSun"/>
                <w:lang w:val="fr-FR"/>
              </w:rPr>
            </w:pPr>
            <w:r w:rsidRPr="006D7AF4">
              <w:rPr>
                <w:rFonts w:eastAsia="SimSun"/>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07C310"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3408A" w14:textId="77777777" w:rsidR="00770045" w:rsidRPr="006D7AF4" w:rsidRDefault="00770045" w:rsidP="00071DE4">
            <w:pPr>
              <w:pStyle w:val="TAC"/>
              <w:rPr>
                <w:rFonts w:eastAsia="SimSun"/>
                <w:lang w:val="fr-FR"/>
              </w:rPr>
            </w:pPr>
            <w:r w:rsidRPr="006D7AF4">
              <w:rPr>
                <w:rFonts w:eastAsia="SimSun"/>
                <w:lang w:val="fr-FR"/>
              </w:rPr>
              <w:t>FD-CDM2</w:t>
            </w:r>
          </w:p>
        </w:tc>
      </w:tr>
      <w:tr w:rsidR="00770045" w:rsidRPr="006D7AF4" w14:paraId="53B70AB5"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DAA999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4D419FE" w14:textId="77777777" w:rsidR="00770045" w:rsidRPr="006D7AF4" w:rsidRDefault="00770045" w:rsidP="00071DE4">
            <w:pPr>
              <w:pStyle w:val="TAL"/>
              <w:rPr>
                <w:rFonts w:eastAsia="SimSun"/>
                <w:lang w:val="fr-FR"/>
              </w:rPr>
            </w:pPr>
            <w:r w:rsidRPr="006D7AF4">
              <w:rPr>
                <w:rFonts w:eastAsia="SimSun"/>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7F5E5B6"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7A590C"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789610D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22AA6E"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F10E49" w14:textId="77777777" w:rsidR="00770045" w:rsidRPr="006D7AF4" w:rsidRDefault="00770045" w:rsidP="00071DE4">
            <w:pPr>
              <w:pStyle w:val="TAL"/>
              <w:rPr>
                <w:rFonts w:eastAsia="SimSun"/>
              </w:rPr>
            </w:pPr>
            <w:r w:rsidRPr="006D7AF4">
              <w:rPr>
                <w:rFonts w:eastAsia="SimSun"/>
              </w:rPr>
              <w:t>First subcarrier index in the PRB used for CSI-RS (k</w:t>
            </w:r>
            <w:r w:rsidRPr="006D7AF4">
              <w:rPr>
                <w:rFonts w:eastAsia="SimSun"/>
                <w:vertAlign w:val="subscript"/>
              </w:rPr>
              <w:t>0</w:t>
            </w:r>
            <w:r w:rsidRPr="006D7AF4">
              <w:rPr>
                <w:rFonts w:eastAsia="SimSun"/>
              </w:rPr>
              <w:t>, k</w:t>
            </w:r>
            <w:r w:rsidRPr="006D7AF4">
              <w:rPr>
                <w:rFonts w:eastAsia="SimSun"/>
                <w:vertAlign w:val="subscript"/>
              </w:rPr>
              <w:t>1</w:t>
            </w:r>
            <w:r w:rsidRPr="006D7AF4">
              <w:rPr>
                <w:rFonts w:eastAsia="SimSun"/>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6BDD593"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B70DB8" w14:textId="77777777" w:rsidR="00770045" w:rsidRPr="006D7AF4" w:rsidRDefault="00770045" w:rsidP="00071DE4">
            <w:pPr>
              <w:pStyle w:val="TAC"/>
              <w:rPr>
                <w:rFonts w:eastAsia="SimSun"/>
                <w:lang w:val="fr-FR"/>
              </w:rPr>
            </w:pPr>
            <w:r w:rsidRPr="006D7AF4">
              <w:rPr>
                <w:rFonts w:eastAsia="SimSun"/>
                <w:lang w:val="fr-FR" w:eastAsia="zh-CN"/>
              </w:rPr>
              <w:t>Row 3,(6)</w:t>
            </w:r>
          </w:p>
        </w:tc>
      </w:tr>
      <w:tr w:rsidR="00770045" w:rsidRPr="006D7AF4" w14:paraId="30EEB407"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116033"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A458AC" w14:textId="77777777" w:rsidR="00770045" w:rsidRPr="006D7AF4" w:rsidRDefault="00770045" w:rsidP="00071DE4">
            <w:pPr>
              <w:pStyle w:val="TAL"/>
              <w:rPr>
                <w:rFonts w:eastAsia="SimSun"/>
              </w:rPr>
            </w:pPr>
            <w:r w:rsidRPr="006D7AF4">
              <w:rPr>
                <w:rFonts w:eastAsia="SimSun"/>
              </w:rPr>
              <w:t>First OFDM symbol in the PRB used for CSI-RS (l</w:t>
            </w:r>
            <w:r w:rsidRPr="006D7AF4">
              <w:rPr>
                <w:rFonts w:eastAsia="SimSun"/>
                <w:vertAlign w:val="subscript"/>
              </w:rPr>
              <w:t>0</w:t>
            </w:r>
            <w:r w:rsidRPr="006D7AF4">
              <w:rPr>
                <w:rFonts w:eastAsia="SimSun"/>
              </w:rPr>
              <w:t>)</w:t>
            </w:r>
          </w:p>
        </w:tc>
        <w:tc>
          <w:tcPr>
            <w:tcW w:w="992" w:type="dxa"/>
            <w:tcBorders>
              <w:top w:val="single" w:sz="4" w:space="0" w:color="auto"/>
              <w:left w:val="single" w:sz="4" w:space="0" w:color="auto"/>
              <w:bottom w:val="single" w:sz="4" w:space="0" w:color="auto"/>
              <w:right w:val="single" w:sz="4" w:space="0" w:color="auto"/>
            </w:tcBorders>
            <w:vAlign w:val="center"/>
          </w:tcPr>
          <w:p w14:paraId="2CEA97A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C89AFD" w14:textId="77777777" w:rsidR="00770045" w:rsidRPr="006D7AF4" w:rsidRDefault="00770045" w:rsidP="00071DE4">
            <w:pPr>
              <w:pStyle w:val="TAC"/>
              <w:rPr>
                <w:rFonts w:eastAsia="SimSun"/>
                <w:lang w:val="fr-FR"/>
              </w:rPr>
            </w:pPr>
            <w:r w:rsidRPr="006D7AF4">
              <w:rPr>
                <w:rFonts w:eastAsia="SimSun"/>
                <w:lang w:val="fr-FR" w:eastAsia="zh-CN"/>
              </w:rPr>
              <w:t>13</w:t>
            </w:r>
          </w:p>
        </w:tc>
      </w:tr>
      <w:tr w:rsidR="00770045" w:rsidRPr="006D7AF4" w14:paraId="32F7EE56"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7D3B65"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C7D23" w14:textId="77777777" w:rsidR="00770045" w:rsidRPr="006D7AF4" w:rsidRDefault="00770045" w:rsidP="00071DE4">
            <w:pPr>
              <w:pStyle w:val="TAL"/>
              <w:rPr>
                <w:rFonts w:eastAsia="SimSun"/>
              </w:rPr>
            </w:pPr>
            <w:r w:rsidRPr="006D7AF4">
              <w:rPr>
                <w:rFonts w:eastAsia="SimSun"/>
              </w:rPr>
              <w:t>NZP CSI-RS-timeConfig</w:t>
            </w:r>
          </w:p>
          <w:p w14:paraId="4A3993B0"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3970A"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2614C7" w14:textId="77777777" w:rsidR="00770045" w:rsidRPr="006D7AF4" w:rsidRDefault="00770045" w:rsidP="00071DE4">
            <w:pPr>
              <w:pStyle w:val="TAC"/>
              <w:rPr>
                <w:rFonts w:eastAsia="SimSun"/>
                <w:lang w:val="fr-FR"/>
              </w:rPr>
            </w:pPr>
            <w:r w:rsidRPr="006D7AF4">
              <w:rPr>
                <w:rFonts w:eastAsia="SimSun"/>
                <w:lang w:val="fr-FR" w:eastAsia="zh-CN"/>
              </w:rPr>
              <w:t>5/1</w:t>
            </w:r>
          </w:p>
        </w:tc>
      </w:tr>
      <w:tr w:rsidR="00770045" w:rsidRPr="006D7AF4" w14:paraId="1F0A609F" w14:textId="77777777" w:rsidTr="00C946D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C7F1D20" w14:textId="77777777" w:rsidR="00770045" w:rsidRPr="006D7AF4" w:rsidRDefault="00770045" w:rsidP="00071DE4">
            <w:pPr>
              <w:pStyle w:val="TAL"/>
              <w:rPr>
                <w:rFonts w:eastAsia="SimSun"/>
                <w:lang w:val="fr-FR"/>
              </w:rPr>
            </w:pPr>
            <w:r w:rsidRPr="006D7AF4">
              <w:rPr>
                <w:rFonts w:eastAsia="SimSun"/>
                <w:lang w:val="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38D4431" w14:textId="77777777" w:rsidR="00770045" w:rsidRPr="006D7AF4" w:rsidRDefault="00770045" w:rsidP="00071DE4">
            <w:pPr>
              <w:pStyle w:val="TAL"/>
              <w:rPr>
                <w:rFonts w:eastAsia="SimSun"/>
                <w:lang w:val="fr-FR"/>
              </w:rPr>
            </w:pPr>
            <w:r w:rsidRPr="006D7AF4">
              <w:rPr>
                <w:rFonts w:eastAsia="SimSun"/>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DF77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8BB779" w14:textId="77777777" w:rsidR="00770045" w:rsidRPr="006D7AF4" w:rsidRDefault="00770045" w:rsidP="00071DE4">
            <w:pPr>
              <w:pStyle w:val="TAC"/>
              <w:rPr>
                <w:rFonts w:eastAsia="SimSun"/>
                <w:lang w:val="fr-FR" w:eastAsia="zh-CN"/>
              </w:rPr>
            </w:pPr>
            <w:r w:rsidRPr="006D7AF4">
              <w:rPr>
                <w:rFonts w:eastAsia="SimSun"/>
                <w:lang w:val="fr-FR" w:eastAsia="zh-CN"/>
              </w:rPr>
              <w:t>Periodic</w:t>
            </w:r>
          </w:p>
        </w:tc>
      </w:tr>
      <w:tr w:rsidR="00770045" w:rsidRPr="006D7AF4" w14:paraId="0BFACD74"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29680F"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B89FF6A" w14:textId="77777777" w:rsidR="00770045" w:rsidRPr="006D7AF4" w:rsidRDefault="00770045" w:rsidP="00071DE4">
            <w:pPr>
              <w:pStyle w:val="TAL"/>
              <w:rPr>
                <w:rFonts w:eastAsia="SimSun"/>
                <w:lang w:val="fr-FR"/>
              </w:rPr>
            </w:pPr>
            <w:r w:rsidRPr="006D7AF4">
              <w:rPr>
                <w:rFonts w:eastAsia="SimSun"/>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481831A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539E4" w14:textId="77777777" w:rsidR="00770045" w:rsidRPr="006D7AF4" w:rsidRDefault="00770045" w:rsidP="00071DE4">
            <w:pPr>
              <w:pStyle w:val="TAC"/>
              <w:rPr>
                <w:rFonts w:eastAsia="SimSun"/>
                <w:lang w:val="fr-FR" w:eastAsia="zh-CN"/>
              </w:rPr>
            </w:pPr>
            <w:r w:rsidRPr="006D7AF4">
              <w:rPr>
                <w:rFonts w:eastAsia="SimSun"/>
                <w:lang w:val="fr-FR" w:eastAsia="zh-CN"/>
              </w:rPr>
              <w:t>0</w:t>
            </w:r>
          </w:p>
        </w:tc>
      </w:tr>
      <w:tr w:rsidR="00770045" w:rsidRPr="006D7AF4" w14:paraId="356742B9"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FA884A7"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EF5C645" w14:textId="77777777" w:rsidR="00770045" w:rsidRPr="006D7AF4" w:rsidRDefault="00770045" w:rsidP="00071DE4">
            <w:pPr>
              <w:pStyle w:val="TAL"/>
              <w:rPr>
                <w:rFonts w:eastAsia="SimSun"/>
                <w:lang w:val="fr-FR"/>
              </w:rPr>
            </w:pPr>
            <w:r w:rsidRPr="006D7AF4">
              <w:rPr>
                <w:rFonts w:eastAsia="SimSun"/>
                <w:lang w:val="fr-FR"/>
              </w:rPr>
              <w:t>CSI-IM Resource Mapping</w:t>
            </w:r>
          </w:p>
          <w:p w14:paraId="65C42978" w14:textId="77777777" w:rsidR="00770045" w:rsidRPr="006D7AF4" w:rsidRDefault="00770045" w:rsidP="00071DE4">
            <w:pPr>
              <w:pStyle w:val="TAL"/>
              <w:rPr>
                <w:rFonts w:eastAsia="SimSun"/>
                <w:lang w:val="fr-FR"/>
              </w:rPr>
            </w:pPr>
            <w:r w:rsidRPr="006D7AF4">
              <w:rPr>
                <w:rFonts w:eastAsia="SimSun"/>
                <w:lang w:val="fr-FR"/>
              </w:rPr>
              <w:t>(k</w:t>
            </w:r>
            <w:r w:rsidRPr="006D7AF4">
              <w:rPr>
                <w:rFonts w:eastAsia="SimSun"/>
                <w:vertAlign w:val="subscript"/>
                <w:lang w:val="fr-FR"/>
              </w:rPr>
              <w:t>CSI-IM</w:t>
            </w:r>
            <w:r w:rsidRPr="006D7AF4">
              <w:rPr>
                <w:rFonts w:eastAsia="SimSun"/>
                <w:lang w:val="fr-FR"/>
              </w:rPr>
              <w:t>,l</w:t>
            </w:r>
            <w:r w:rsidRPr="006D7AF4">
              <w:rPr>
                <w:rFonts w:eastAsia="SimSun"/>
                <w:vertAlign w:val="subscript"/>
                <w:lang w:val="fr-FR"/>
              </w:rPr>
              <w:t>CSI-IM</w:t>
            </w:r>
            <w:r w:rsidRPr="006D7AF4">
              <w:rPr>
                <w:rFonts w:eastAsia="SimSun"/>
                <w:lang w:val="fr-FR"/>
              </w:rPr>
              <w:t>)</w:t>
            </w:r>
          </w:p>
        </w:tc>
        <w:tc>
          <w:tcPr>
            <w:tcW w:w="992" w:type="dxa"/>
            <w:tcBorders>
              <w:top w:val="single" w:sz="4" w:space="0" w:color="auto"/>
              <w:left w:val="single" w:sz="4" w:space="0" w:color="auto"/>
              <w:bottom w:val="single" w:sz="4" w:space="0" w:color="auto"/>
              <w:right w:val="single" w:sz="4" w:space="0" w:color="auto"/>
            </w:tcBorders>
            <w:vAlign w:val="center"/>
          </w:tcPr>
          <w:p w14:paraId="3177C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826B9D" w14:textId="77777777" w:rsidR="00770045" w:rsidRPr="006D7AF4" w:rsidRDefault="00770045" w:rsidP="00071DE4">
            <w:pPr>
              <w:pStyle w:val="TAC"/>
              <w:rPr>
                <w:rFonts w:eastAsia="SimSun"/>
                <w:lang w:val="fr-FR"/>
              </w:rPr>
            </w:pPr>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p>
        </w:tc>
      </w:tr>
      <w:tr w:rsidR="00770045" w:rsidRPr="006D7AF4" w14:paraId="3B42CAFE" w14:textId="77777777" w:rsidTr="00C946D7">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5778122" w14:textId="77777777" w:rsidR="00770045" w:rsidRPr="006D7AF4" w:rsidRDefault="00770045" w:rsidP="00071DE4">
            <w:pPr>
              <w:pStyle w:val="TAL"/>
              <w:rPr>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4A1CB98" w14:textId="77777777" w:rsidR="00770045" w:rsidRPr="006D7AF4" w:rsidRDefault="00770045" w:rsidP="00071DE4">
            <w:pPr>
              <w:pStyle w:val="TAL"/>
              <w:rPr>
                <w:rFonts w:eastAsia="SimSun"/>
              </w:rPr>
            </w:pPr>
            <w:r w:rsidRPr="006D7AF4">
              <w:rPr>
                <w:rFonts w:eastAsia="SimSun"/>
              </w:rPr>
              <w:t>CSI-IM timeConfig</w:t>
            </w:r>
          </w:p>
          <w:p w14:paraId="2E0C62AF" w14:textId="77777777" w:rsidR="00770045" w:rsidRPr="006D7AF4" w:rsidRDefault="00770045" w:rsidP="00071DE4">
            <w:pPr>
              <w:pStyle w:val="TAL"/>
              <w:rPr>
                <w:rFonts w:eastAsia="SimSun"/>
              </w:rPr>
            </w:pPr>
            <w:r w:rsidRPr="006D7AF4">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328C99"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885D3" w14:textId="77777777" w:rsidR="00770045" w:rsidRPr="006D7AF4" w:rsidRDefault="00770045" w:rsidP="00071DE4">
            <w:pPr>
              <w:pStyle w:val="TAC"/>
              <w:rPr>
                <w:rFonts w:eastAsia="SimSun"/>
                <w:lang w:val="fr-FR" w:eastAsia="zh-CN"/>
              </w:rPr>
            </w:pPr>
            <w:r w:rsidRPr="006D7AF4">
              <w:rPr>
                <w:rFonts w:eastAsia="SimSun"/>
                <w:lang w:val="fr-FR" w:eastAsia="zh-CN"/>
              </w:rPr>
              <w:t>5/1</w:t>
            </w:r>
          </w:p>
        </w:tc>
      </w:tr>
      <w:tr w:rsidR="00770045" w:rsidRPr="006D7AF4" w14:paraId="243D53F2"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7235DD" w14:textId="77777777" w:rsidR="00770045" w:rsidRPr="006D7AF4" w:rsidRDefault="00770045" w:rsidP="00071DE4">
            <w:pPr>
              <w:pStyle w:val="TAL"/>
              <w:rPr>
                <w:rFonts w:eastAsia="SimSun"/>
                <w:lang w:val="fr-FR"/>
              </w:rPr>
            </w:pPr>
            <w:r w:rsidRPr="006D7AF4">
              <w:rPr>
                <w:rFonts w:eastAsia="SimSun"/>
                <w:lang w:val="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4890C9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5DF1D" w14:textId="77777777" w:rsidR="00770045" w:rsidRPr="006D7AF4" w:rsidRDefault="00770045" w:rsidP="00071DE4">
            <w:pPr>
              <w:pStyle w:val="TAC"/>
              <w:rPr>
                <w:rFonts w:eastAsia="SimSun"/>
                <w:lang w:val="fr-FR"/>
              </w:rPr>
            </w:pPr>
            <w:r w:rsidRPr="006D7AF4">
              <w:rPr>
                <w:rFonts w:eastAsia="SimSun"/>
                <w:lang w:val="fr-FR"/>
              </w:rPr>
              <w:t>Periodic</w:t>
            </w:r>
          </w:p>
        </w:tc>
      </w:tr>
      <w:tr w:rsidR="00770045" w:rsidRPr="006D7AF4" w14:paraId="431DC0A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CA40C8" w14:textId="77777777" w:rsidR="00770045" w:rsidRPr="006D7AF4" w:rsidRDefault="00770045" w:rsidP="00071DE4">
            <w:pPr>
              <w:pStyle w:val="TAL"/>
              <w:rPr>
                <w:rFonts w:eastAsia="SimSun"/>
                <w:lang w:val="fr-FR"/>
              </w:rPr>
            </w:pPr>
            <w:r w:rsidRPr="006D7AF4">
              <w:rPr>
                <w:rFonts w:eastAsia="SimSun"/>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D2418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D21935" w14:textId="77777777" w:rsidR="00770045" w:rsidRPr="006D7AF4" w:rsidRDefault="00770045" w:rsidP="00071DE4">
            <w:pPr>
              <w:pStyle w:val="TAC"/>
              <w:rPr>
                <w:rFonts w:eastAsia="SimSun"/>
                <w:lang w:val="fr-FR" w:eastAsia="zh-CN"/>
              </w:rPr>
            </w:pPr>
            <w:r w:rsidRPr="006D7AF4">
              <w:rPr>
                <w:rFonts w:eastAsia="SimSun"/>
                <w:lang w:val="fr-FR"/>
              </w:rPr>
              <w:t xml:space="preserve">Table </w:t>
            </w:r>
            <w:r w:rsidRPr="006D7AF4">
              <w:rPr>
                <w:rFonts w:eastAsia="SimSun"/>
                <w:lang w:val="fr-FR" w:eastAsia="zh-CN"/>
              </w:rPr>
              <w:t>4</w:t>
            </w:r>
          </w:p>
        </w:tc>
      </w:tr>
      <w:tr w:rsidR="00770045" w:rsidRPr="006D7AF4" w14:paraId="6000935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7380B5" w14:textId="77777777" w:rsidR="00770045" w:rsidRPr="006D7AF4" w:rsidRDefault="00770045" w:rsidP="00071DE4">
            <w:pPr>
              <w:pStyle w:val="TAL"/>
              <w:rPr>
                <w:rFonts w:eastAsia="SimSun"/>
                <w:lang w:val="fr-FR"/>
              </w:rPr>
            </w:pPr>
            <w:r w:rsidRPr="006D7AF4">
              <w:rPr>
                <w:rFonts w:eastAsia="SimSun"/>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51D7DA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9C6E8" w14:textId="77777777" w:rsidR="00770045" w:rsidRPr="006D7AF4" w:rsidRDefault="00770045" w:rsidP="00071DE4">
            <w:pPr>
              <w:pStyle w:val="TAC"/>
              <w:rPr>
                <w:rFonts w:eastAsia="SimSun"/>
                <w:lang w:val="fr-FR"/>
              </w:rPr>
            </w:pPr>
            <w:r w:rsidRPr="006D7AF4">
              <w:rPr>
                <w:rFonts w:eastAsia="SimSun"/>
                <w:lang w:val="fr-FR"/>
              </w:rPr>
              <w:t>cri-RI-PMI-CQI</w:t>
            </w:r>
          </w:p>
        </w:tc>
      </w:tr>
      <w:tr w:rsidR="00770045" w:rsidRPr="006D7AF4" w14:paraId="30D7F06E"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04685" w14:textId="77777777" w:rsidR="00770045" w:rsidRPr="006D7AF4" w:rsidRDefault="00770045" w:rsidP="00071DE4">
            <w:pPr>
              <w:pStyle w:val="TAL"/>
              <w:rPr>
                <w:rFonts w:eastAsia="SimSun"/>
                <w:lang w:val="fr-FR"/>
              </w:rPr>
            </w:pPr>
            <w:r w:rsidRPr="006D7AF4">
              <w:rPr>
                <w:rFonts w:eastAsia="SimSun"/>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E3E29B8"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343AC"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5F3A3883"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2F88B8" w14:textId="77777777" w:rsidR="00770045" w:rsidRPr="006D7AF4" w:rsidRDefault="00770045" w:rsidP="00071DE4">
            <w:pPr>
              <w:pStyle w:val="TAL"/>
              <w:rPr>
                <w:rFonts w:eastAsia="SimSun"/>
                <w:lang w:val="fr-FR"/>
              </w:rPr>
            </w:pPr>
            <w:r w:rsidRPr="006D7AF4">
              <w:rPr>
                <w:rFonts w:eastAsia="SimSun"/>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59CF61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9A1592"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2603C23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96D573" w14:textId="77777777" w:rsidR="00770045" w:rsidRPr="006D7AF4" w:rsidRDefault="00770045" w:rsidP="00071DE4">
            <w:pPr>
              <w:pStyle w:val="TAL"/>
              <w:rPr>
                <w:rFonts w:eastAsia="SimSun"/>
                <w:lang w:val="fr-FR"/>
              </w:rPr>
            </w:pPr>
            <w:r w:rsidRPr="006D7AF4">
              <w:rPr>
                <w:rFonts w:eastAsia="SimSun"/>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0879124"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D7EF49" w14:textId="77777777" w:rsidR="00770045" w:rsidRPr="006D7AF4" w:rsidRDefault="00770045" w:rsidP="00071DE4">
            <w:pPr>
              <w:pStyle w:val="TAC"/>
              <w:rPr>
                <w:rFonts w:eastAsia="SimSun"/>
                <w:lang w:val="fr-FR"/>
              </w:rPr>
            </w:pPr>
            <w:r w:rsidRPr="006D7AF4">
              <w:rPr>
                <w:rFonts w:eastAsia="SimSun"/>
                <w:lang w:val="en-US"/>
              </w:rPr>
              <w:t>Wide</w:t>
            </w:r>
            <w:r w:rsidRPr="006D7AF4">
              <w:rPr>
                <w:rFonts w:eastAsia="SimSun"/>
                <w:lang w:val="fr-FR"/>
              </w:rPr>
              <w:t>band</w:t>
            </w:r>
          </w:p>
        </w:tc>
      </w:tr>
      <w:tr w:rsidR="00770045" w:rsidRPr="006D7AF4" w14:paraId="5787C45F"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93EE48A" w14:textId="77777777" w:rsidR="00770045" w:rsidRPr="006D7AF4" w:rsidRDefault="00770045" w:rsidP="00071DE4">
            <w:pPr>
              <w:pStyle w:val="TAL"/>
              <w:rPr>
                <w:rFonts w:eastAsia="SimSun"/>
                <w:lang w:val="fr-FR"/>
              </w:rPr>
            </w:pPr>
            <w:r w:rsidRPr="006D7AF4">
              <w:rPr>
                <w:rFonts w:eastAsia="SimSun"/>
                <w:lang w:val="fr-FR"/>
              </w:rPr>
              <w:t>pmi-FormatIndicator</w:t>
            </w:r>
            <w:r w:rsidRPr="006D7AF4">
              <w:rPr>
                <w:rFonts w:eastAsia="SimSun"/>
                <w:i/>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D2682F"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F3BC33" w14:textId="77777777" w:rsidR="00770045" w:rsidRPr="006D7AF4" w:rsidRDefault="00770045" w:rsidP="00071DE4">
            <w:pPr>
              <w:pStyle w:val="TAC"/>
              <w:rPr>
                <w:rFonts w:eastAsia="SimSun"/>
                <w:lang w:val="fr-FR"/>
              </w:rPr>
            </w:pPr>
            <w:r w:rsidRPr="006D7AF4">
              <w:rPr>
                <w:rFonts w:eastAsia="SimSun"/>
                <w:lang w:val="fr-FR"/>
              </w:rPr>
              <w:t>Wideband</w:t>
            </w:r>
          </w:p>
        </w:tc>
      </w:tr>
      <w:tr w:rsidR="00770045" w:rsidRPr="006D7AF4" w14:paraId="711909E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85542B" w14:textId="77777777" w:rsidR="00770045" w:rsidRPr="006D7AF4" w:rsidRDefault="00770045" w:rsidP="00071DE4">
            <w:pPr>
              <w:pStyle w:val="TAL"/>
              <w:rPr>
                <w:rFonts w:eastAsia="SimSun"/>
                <w:lang w:val="fr-FR"/>
              </w:rPr>
            </w:pPr>
            <w:r w:rsidRPr="006D7AF4">
              <w:rPr>
                <w:rFonts w:eastAsia="SimSun"/>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ABF6D" w14:textId="77777777" w:rsidR="00770045" w:rsidRPr="006D7AF4" w:rsidRDefault="00770045" w:rsidP="00071DE4">
            <w:pPr>
              <w:pStyle w:val="TAC"/>
              <w:rPr>
                <w:rFonts w:eastAsia="SimSun"/>
                <w:lang w:val="fr-FR"/>
              </w:rPr>
            </w:pPr>
            <w:r w:rsidRPr="006D7AF4">
              <w:rPr>
                <w:rFonts w:eastAsia="SimSun"/>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8E8F37" w14:textId="77777777" w:rsidR="00770045" w:rsidRPr="006D7AF4" w:rsidRDefault="00770045" w:rsidP="00071DE4">
            <w:pPr>
              <w:pStyle w:val="TAC"/>
              <w:rPr>
                <w:rFonts w:eastAsia="SimSun"/>
                <w:lang w:val="fr-FR"/>
              </w:rPr>
            </w:pPr>
            <w:r w:rsidRPr="006D7AF4">
              <w:rPr>
                <w:rFonts w:eastAsia="SimSun"/>
                <w:lang w:val="fr-FR" w:eastAsia="zh-CN"/>
              </w:rPr>
              <w:t>8</w:t>
            </w:r>
          </w:p>
        </w:tc>
      </w:tr>
      <w:tr w:rsidR="00770045" w:rsidRPr="006D7AF4" w14:paraId="09635D80"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E6D83" w14:textId="77777777" w:rsidR="00770045" w:rsidRPr="006D7AF4" w:rsidRDefault="00770045" w:rsidP="00071DE4">
            <w:pPr>
              <w:pStyle w:val="TAL"/>
              <w:rPr>
                <w:rFonts w:eastAsia="SimSun"/>
                <w:lang w:val="fr-FR"/>
              </w:rPr>
            </w:pPr>
            <w:r w:rsidRPr="006D7AF4">
              <w:rPr>
                <w:rFonts w:eastAsia="SimSun"/>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0DC1F39"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67F03" w14:textId="77777777" w:rsidR="00770045" w:rsidRPr="006D7AF4" w:rsidRDefault="00770045" w:rsidP="00071DE4">
            <w:pPr>
              <w:pStyle w:val="TAC"/>
              <w:rPr>
                <w:rFonts w:eastAsia="SimSun"/>
                <w:lang w:val="fr-FR"/>
              </w:rPr>
            </w:pPr>
            <w:r w:rsidRPr="006D7AF4">
              <w:rPr>
                <w:rFonts w:eastAsia="SimSun"/>
                <w:lang w:val="fr-FR"/>
              </w:rPr>
              <w:t>1111111</w:t>
            </w:r>
          </w:p>
        </w:tc>
      </w:tr>
      <w:tr w:rsidR="00770045" w:rsidRPr="006D7AF4" w14:paraId="32BC7D3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06AEF2" w14:textId="77777777" w:rsidR="00770045" w:rsidRPr="006D7AF4" w:rsidRDefault="00770045" w:rsidP="00071DE4">
            <w:pPr>
              <w:pStyle w:val="TAL"/>
              <w:rPr>
                <w:rFonts w:eastAsia="SimSun"/>
              </w:rPr>
            </w:pPr>
            <w:r w:rsidRPr="006D7AF4">
              <w:rPr>
                <w:rFonts w:eastAsia="SimSun"/>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7263A3" w14:textId="77777777" w:rsidR="00770045" w:rsidRPr="006D7AF4" w:rsidRDefault="00770045" w:rsidP="00071DE4">
            <w:pPr>
              <w:pStyle w:val="TAC"/>
              <w:rPr>
                <w:rFonts w:eastAsia="SimSun"/>
                <w:lang w:val="fr-FR"/>
              </w:rPr>
            </w:pPr>
            <w:r w:rsidRPr="006D7AF4">
              <w:rPr>
                <w:rFonts w:eastAsia="SimSun"/>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65495E" w14:textId="77777777" w:rsidR="00770045" w:rsidRPr="006D7AF4" w:rsidRDefault="00770045" w:rsidP="00071DE4">
            <w:pPr>
              <w:pStyle w:val="TAC"/>
              <w:rPr>
                <w:rFonts w:eastAsia="SimSun"/>
                <w:lang w:val="fr-FR"/>
              </w:rPr>
            </w:pPr>
            <w:r w:rsidRPr="006D7AF4">
              <w:rPr>
                <w:rFonts w:eastAsia="SimSun"/>
                <w:lang w:val="fr-FR" w:eastAsia="zh-CN"/>
              </w:rPr>
              <w:t>5</w:t>
            </w:r>
            <w:r w:rsidRPr="006D7AF4">
              <w:rPr>
                <w:rFonts w:eastAsia="SimSun"/>
                <w:lang w:val="fr-FR"/>
              </w:rPr>
              <w:t>/0</w:t>
            </w:r>
          </w:p>
        </w:tc>
      </w:tr>
      <w:tr w:rsidR="00770045" w:rsidRPr="006D7AF4" w14:paraId="11CA770B"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1D116F" w14:textId="77777777" w:rsidR="00770045" w:rsidRPr="006D7AF4" w:rsidRDefault="00770045" w:rsidP="00071DE4">
            <w:pPr>
              <w:pStyle w:val="TAL"/>
              <w:rPr>
                <w:rFonts w:eastAsia="SimSun"/>
                <w:lang w:val="fr-FR"/>
              </w:rPr>
            </w:pPr>
            <w:r w:rsidRPr="006D7AF4">
              <w:rPr>
                <w:rFonts w:eastAsia="SimSun"/>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A32905C"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90CB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74076E73" w14:textId="77777777" w:rsidTr="00C946D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45A64F" w14:textId="77777777" w:rsidR="00770045" w:rsidRPr="006D7AF4" w:rsidRDefault="00770045" w:rsidP="00071DE4">
            <w:pPr>
              <w:pStyle w:val="TAL"/>
              <w:rPr>
                <w:rFonts w:eastAsia="SimSun"/>
                <w:lang w:val="fr-FR"/>
              </w:rPr>
            </w:pPr>
            <w:r w:rsidRPr="006D7AF4">
              <w:rPr>
                <w:rFonts w:eastAsia="SimSun"/>
                <w:lang w:val="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E09D8D9" w14:textId="77777777" w:rsidR="00770045" w:rsidRPr="006D7AF4" w:rsidRDefault="00770045" w:rsidP="00071DE4">
            <w:pPr>
              <w:pStyle w:val="TAL"/>
              <w:rPr>
                <w:rFonts w:eastAsia="SimSun"/>
                <w:lang w:val="fr-FR"/>
              </w:rPr>
            </w:pPr>
            <w:r w:rsidRPr="006D7AF4">
              <w:rPr>
                <w:rFonts w:eastAsia="SimSun"/>
                <w:lang w:val="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AD0E6DA"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53A38" w14:textId="77777777" w:rsidR="00770045" w:rsidRPr="006D7AF4" w:rsidRDefault="00770045" w:rsidP="00071DE4">
            <w:pPr>
              <w:pStyle w:val="TAC"/>
              <w:rPr>
                <w:rFonts w:eastAsia="SimSun"/>
                <w:lang w:val="fr-FR"/>
              </w:rPr>
            </w:pPr>
            <w:r w:rsidRPr="006D7AF4">
              <w:rPr>
                <w:rFonts w:eastAsia="SimSun"/>
                <w:lang w:val="fr-FR"/>
              </w:rPr>
              <w:t>typeI-SinglePanel</w:t>
            </w:r>
          </w:p>
        </w:tc>
      </w:tr>
      <w:tr w:rsidR="00770045" w:rsidRPr="006D7AF4" w14:paraId="6144724A"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25389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AF8308D" w14:textId="77777777" w:rsidR="00770045" w:rsidRPr="006D7AF4" w:rsidRDefault="00770045" w:rsidP="00071DE4">
            <w:pPr>
              <w:pStyle w:val="TAL"/>
              <w:rPr>
                <w:rFonts w:eastAsia="SimSun"/>
                <w:lang w:val="fr-FR"/>
              </w:rPr>
            </w:pPr>
            <w:r w:rsidRPr="006D7AF4">
              <w:rPr>
                <w:rFonts w:eastAsia="SimSun"/>
                <w:lang w:val="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E6B6033"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56493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32EBD3BD"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9E16584"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7002A41" w14:textId="77777777" w:rsidR="00770045" w:rsidRPr="006D7AF4" w:rsidRDefault="00770045" w:rsidP="00071DE4">
            <w:pPr>
              <w:pStyle w:val="TAL"/>
              <w:rPr>
                <w:rFonts w:eastAsia="SimSun"/>
                <w:lang w:val="fr-FR"/>
              </w:rPr>
            </w:pPr>
            <w:r w:rsidRPr="006D7AF4">
              <w:rPr>
                <w:rFonts w:eastAsia="SimSun"/>
                <w:lang w:val="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C61ED62"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DCA67D" w14:textId="77777777" w:rsidR="00770045" w:rsidRPr="006D7AF4" w:rsidRDefault="00770045" w:rsidP="00071DE4">
            <w:pPr>
              <w:pStyle w:val="TAC"/>
              <w:rPr>
                <w:rFonts w:eastAsia="SimSun"/>
                <w:lang w:val="fr-FR"/>
              </w:rPr>
            </w:pPr>
            <w:r w:rsidRPr="006D7AF4">
              <w:rPr>
                <w:rFonts w:eastAsia="SimSun"/>
                <w:lang w:val="fr-FR"/>
              </w:rPr>
              <w:t>Not configured</w:t>
            </w:r>
          </w:p>
        </w:tc>
      </w:tr>
      <w:tr w:rsidR="00770045" w:rsidRPr="006D7AF4" w14:paraId="67703D9F"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C26DAB2"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9A09AC2" w14:textId="77777777" w:rsidR="00770045" w:rsidRPr="006D7AF4" w:rsidRDefault="00770045" w:rsidP="00071DE4">
            <w:pPr>
              <w:pStyle w:val="TAL"/>
              <w:rPr>
                <w:rFonts w:eastAsia="SimSun"/>
                <w:lang w:val="fr-FR"/>
              </w:rPr>
            </w:pPr>
            <w:r w:rsidRPr="006D7AF4">
              <w:rPr>
                <w:rFonts w:eastAsia="SimSun"/>
                <w:lang w:val="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15DD1E1"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97091" w14:textId="77777777" w:rsidR="00770045" w:rsidRPr="006D7AF4" w:rsidRDefault="00770045" w:rsidP="00071DE4">
            <w:pPr>
              <w:pStyle w:val="TAC"/>
              <w:rPr>
                <w:rFonts w:eastAsia="SimSun"/>
                <w:lang w:val="fr-FR"/>
              </w:rPr>
            </w:pPr>
            <w:r w:rsidRPr="006D7AF4">
              <w:rPr>
                <w:rFonts w:eastAsia="SimSun"/>
                <w:lang w:val="fr-FR"/>
              </w:rPr>
              <w:t>000001</w:t>
            </w:r>
          </w:p>
        </w:tc>
      </w:tr>
      <w:tr w:rsidR="00770045" w:rsidRPr="006D7AF4" w14:paraId="23945352" w14:textId="77777777" w:rsidTr="00C946D7">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F8D986" w14:textId="77777777" w:rsidR="00770045" w:rsidRPr="006D7AF4" w:rsidRDefault="00770045" w:rsidP="00071DE4">
            <w:pPr>
              <w:pStyle w:val="TAL"/>
              <w:rPr>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0BDBE94" w14:textId="77777777" w:rsidR="00770045" w:rsidRPr="006D7AF4" w:rsidRDefault="00770045" w:rsidP="00071DE4">
            <w:pPr>
              <w:pStyle w:val="TAL"/>
              <w:rPr>
                <w:rFonts w:eastAsia="SimSun"/>
                <w:lang w:val="fr-FR"/>
              </w:rPr>
            </w:pPr>
            <w:r w:rsidRPr="006D7AF4">
              <w:rPr>
                <w:rFonts w:eastAsia="SimSun"/>
                <w:lang w:val="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A44DF87"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3FF485" w14:textId="77777777" w:rsidR="00770045" w:rsidRPr="006D7AF4" w:rsidRDefault="00770045" w:rsidP="00071DE4">
            <w:pPr>
              <w:pStyle w:val="TAC"/>
              <w:rPr>
                <w:rFonts w:eastAsia="SimSun"/>
                <w:lang w:val="fr-FR"/>
              </w:rPr>
            </w:pPr>
            <w:r w:rsidRPr="006D7AF4">
              <w:rPr>
                <w:rFonts w:eastAsia="SimSun"/>
                <w:lang w:val="fr-FR"/>
              </w:rPr>
              <w:t>N/A</w:t>
            </w:r>
          </w:p>
        </w:tc>
      </w:tr>
      <w:tr w:rsidR="00770045" w:rsidRPr="006D7AF4" w14:paraId="27BDD089"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C4D2714" w14:textId="77777777" w:rsidR="00770045" w:rsidRPr="006D7AF4" w:rsidRDefault="00770045" w:rsidP="00071DE4">
            <w:pPr>
              <w:pStyle w:val="TAL"/>
              <w:rPr>
                <w:rFonts w:eastAsia="SimSun"/>
              </w:rPr>
            </w:pPr>
            <w:r w:rsidRPr="006D7AF4">
              <w:rPr>
                <w:rFonts w:eastAsia="SimSun"/>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6E0E187"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38BD29" w14:textId="77777777" w:rsidR="00770045" w:rsidRPr="006D7AF4" w:rsidRDefault="00770045" w:rsidP="00071DE4">
            <w:pPr>
              <w:pStyle w:val="TAC"/>
              <w:rPr>
                <w:rFonts w:eastAsia="SimSun"/>
                <w:lang w:val="fr-FR"/>
              </w:rPr>
            </w:pPr>
            <w:r w:rsidRPr="006D7AF4">
              <w:rPr>
                <w:rFonts w:eastAsia="SimSun"/>
                <w:lang w:val="fr-FR" w:eastAsia="zh-CN"/>
              </w:rPr>
              <w:t>PUCCH</w:t>
            </w:r>
          </w:p>
        </w:tc>
      </w:tr>
      <w:tr w:rsidR="00770045" w:rsidRPr="006D7AF4" w14:paraId="30E71FC7"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F5D297" w14:textId="77777777" w:rsidR="00770045" w:rsidRPr="006D7AF4" w:rsidRDefault="00770045" w:rsidP="00071DE4">
            <w:pPr>
              <w:pStyle w:val="TAL"/>
              <w:rPr>
                <w:rFonts w:eastAsia="SimSun"/>
                <w:lang w:val="fr-FR"/>
              </w:rPr>
            </w:pPr>
            <w:r w:rsidRPr="006D7AF4">
              <w:rPr>
                <w:rFonts w:eastAsia="SimSun"/>
                <w:lang w:val="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CB4E2" w14:textId="77777777" w:rsidR="00770045" w:rsidRPr="006D7AF4" w:rsidRDefault="00770045" w:rsidP="00071DE4">
            <w:pPr>
              <w:pStyle w:val="TAC"/>
              <w:rPr>
                <w:rFonts w:eastAsia="SimSun"/>
                <w:lang w:val="fr-FR"/>
              </w:rPr>
            </w:pPr>
            <w:r w:rsidRPr="006D7AF4">
              <w:rPr>
                <w:rFonts w:eastAsia="SimSun"/>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D42D9F" w14:textId="77777777" w:rsidR="00770045" w:rsidRPr="006D7AF4" w:rsidRDefault="00770045" w:rsidP="00071DE4">
            <w:pPr>
              <w:pStyle w:val="TAC"/>
              <w:rPr>
                <w:rFonts w:eastAsia="SimSun"/>
                <w:lang w:val="fr-FR" w:eastAsia="zh-CN"/>
              </w:rPr>
            </w:pPr>
            <w:r w:rsidRPr="006D7AF4">
              <w:rPr>
                <w:rFonts w:eastAsia="SimSun"/>
                <w:lang w:val="fr-FR" w:eastAsia="zh-CN"/>
              </w:rPr>
              <w:t>8</w:t>
            </w:r>
          </w:p>
        </w:tc>
      </w:tr>
      <w:tr w:rsidR="00770045" w:rsidRPr="006D7AF4" w14:paraId="43F35468"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BAE82A" w14:textId="77777777" w:rsidR="00770045" w:rsidRPr="006D7AF4" w:rsidRDefault="00770045" w:rsidP="00071DE4">
            <w:pPr>
              <w:pStyle w:val="TAL"/>
              <w:rPr>
                <w:rFonts w:eastAsia="SimSun"/>
              </w:rPr>
            </w:pPr>
            <w:r w:rsidRPr="006D7AF4">
              <w:rPr>
                <w:rFonts w:eastAsia="SimSun"/>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69690C" w14:textId="77777777" w:rsidR="00770045" w:rsidRPr="006D7AF4" w:rsidRDefault="00770045" w:rsidP="00071DE4">
            <w:pPr>
              <w:pStyle w:val="TAC"/>
              <w:rPr>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EFF0BD" w14:textId="77777777" w:rsidR="00770045" w:rsidRPr="006D7AF4" w:rsidRDefault="00770045" w:rsidP="00071DE4">
            <w:pPr>
              <w:pStyle w:val="TAC"/>
              <w:rPr>
                <w:rFonts w:eastAsia="SimSun"/>
                <w:lang w:val="fr-FR"/>
              </w:rPr>
            </w:pPr>
            <w:r w:rsidRPr="006D7AF4">
              <w:rPr>
                <w:rFonts w:eastAsia="SimSun"/>
                <w:lang w:val="fr-FR"/>
              </w:rPr>
              <w:t>1</w:t>
            </w:r>
          </w:p>
        </w:tc>
      </w:tr>
      <w:tr w:rsidR="00770045" w:rsidRPr="006D7AF4" w14:paraId="085F775A" w14:textId="77777777" w:rsidTr="00C946D7">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F9FA23" w14:textId="77777777" w:rsidR="00770045" w:rsidRPr="006D7AF4" w:rsidRDefault="00770045" w:rsidP="00071DE4">
            <w:pPr>
              <w:pStyle w:val="TAL"/>
              <w:rPr>
                <w:rFonts w:eastAsia="SimSun"/>
                <w:lang w:val="fr-FR"/>
              </w:rPr>
            </w:pPr>
            <w:r w:rsidRPr="006D7AF4">
              <w:rPr>
                <w:rFonts w:eastAsia="SimSun"/>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58FE012E" w14:textId="77777777" w:rsidR="00770045" w:rsidRPr="006D7AF4" w:rsidRDefault="00770045" w:rsidP="00071DE4">
            <w:pPr>
              <w:pStyle w:val="TAC"/>
              <w:rPr>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803434" w14:textId="77777777" w:rsidR="00770045" w:rsidRPr="006D7AF4" w:rsidRDefault="00770045" w:rsidP="00071DE4">
            <w:pPr>
              <w:pStyle w:val="TAC"/>
              <w:rPr>
                <w:rFonts w:eastAsia="SimSun"/>
              </w:rPr>
            </w:pPr>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p>
        </w:tc>
      </w:tr>
    </w:tbl>
    <w:p w14:paraId="14417851" w14:textId="77777777" w:rsidR="00770045" w:rsidRPr="00C25669" w:rsidRDefault="00770045" w:rsidP="00807A15">
      <w:pPr>
        <w:overflowPunct w:val="0"/>
        <w:autoSpaceDE w:val="0"/>
        <w:autoSpaceDN w:val="0"/>
        <w:adjustRightInd w:val="0"/>
        <w:textAlignment w:val="baseline"/>
        <w:rPr>
          <w:rFonts w:eastAsia="SimSun"/>
        </w:rPr>
      </w:pPr>
    </w:p>
    <w:p w14:paraId="1C889523" w14:textId="77777777" w:rsidR="005B3300" w:rsidRPr="00C25669" w:rsidRDefault="005B3300" w:rsidP="005B3300">
      <w:pPr>
        <w:pStyle w:val="Heading5"/>
        <w:rPr>
          <w:lang w:eastAsia="zh-CN"/>
        </w:rPr>
      </w:pPr>
      <w:bookmarkStart w:id="767" w:name="_Toc67918154"/>
      <w:bookmarkStart w:id="768" w:name="_Toc76298197"/>
      <w:bookmarkStart w:id="769" w:name="_Toc76572209"/>
      <w:bookmarkStart w:id="770" w:name="_Toc76652076"/>
      <w:bookmarkStart w:id="771" w:name="_Toc76652914"/>
      <w:bookmarkStart w:id="772" w:name="_Toc83742186"/>
      <w:bookmarkStart w:id="773" w:name="_Toc91440676"/>
      <w:bookmarkStart w:id="774" w:name="_Toc98849466"/>
      <w:bookmarkStart w:id="775" w:name="_Toc106543319"/>
      <w:bookmarkStart w:id="776" w:name="_Toc106737417"/>
      <w:bookmarkStart w:id="777" w:name="_Toc107233184"/>
      <w:bookmarkStart w:id="778" w:name="_Toc107234786"/>
      <w:bookmarkStart w:id="779" w:name="_Toc107419756"/>
      <w:bookmarkStart w:id="780" w:name="_Toc107477052"/>
      <w:bookmarkStart w:id="781" w:name="_Toc114565901"/>
      <w:bookmarkStart w:id="782" w:name="_Toc123936209"/>
      <w:bookmarkStart w:id="783" w:name="_Toc124377224"/>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751"/>
      <w:bookmarkEnd w:id="752"/>
      <w:bookmarkEnd w:id="753"/>
      <w:bookmarkEnd w:id="754"/>
      <w:bookmarkEnd w:id="755"/>
      <w:bookmarkEnd w:id="756"/>
      <w:bookmarkEnd w:id="757"/>
      <w:bookmarkEnd w:id="758"/>
      <w:bookmarkEnd w:id="759"/>
      <w:bookmarkEnd w:id="76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ECE149D" w14:textId="77777777" w:rsidR="005B3300" w:rsidRPr="00C25669" w:rsidRDefault="005B3300" w:rsidP="002462FA">
      <w:pPr>
        <w:pStyle w:val="Heading6"/>
        <w:rPr>
          <w:lang w:eastAsia="zh-CN"/>
        </w:rPr>
      </w:pPr>
      <w:bookmarkStart w:id="784" w:name="_Toc107234787"/>
      <w:bookmarkStart w:id="785" w:name="_Toc107419757"/>
      <w:bookmarkStart w:id="786" w:name="_Toc107477053"/>
      <w:bookmarkStart w:id="787" w:name="_Toc114565902"/>
      <w:bookmarkStart w:id="788" w:name="_Toc123936210"/>
      <w:bookmarkStart w:id="789" w:name="_Toc124377225"/>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bookmarkEnd w:id="784"/>
      <w:bookmarkEnd w:id="785"/>
      <w:bookmarkEnd w:id="786"/>
      <w:bookmarkEnd w:id="787"/>
      <w:bookmarkEnd w:id="788"/>
      <w:bookmarkEnd w:id="789"/>
    </w:p>
    <w:p w14:paraId="02F9AE0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3F95A745"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B3ED769"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4DAC3B7"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14:paraId="379324F7"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14:paraId="22FDD746" w14:textId="2F363024" w:rsidR="005B3300" w:rsidRDefault="005B3300" w:rsidP="00D7433D">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4CE1AB18" w14:textId="77777777" w:rsidR="00D7433D" w:rsidRPr="00C25669" w:rsidRDefault="00D7433D" w:rsidP="005B3300">
      <w:pPr>
        <w:ind w:left="568" w:hanging="284"/>
        <w:rPr>
          <w:rFonts w:eastAsia="SimSun"/>
        </w:rPr>
      </w:pPr>
    </w:p>
    <w:p w14:paraId="7F384D1A"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8E569C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F2D2E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910C6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296BA1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6EE8C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D221D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1782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8BDE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A6E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A64B53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03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006A5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31DA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02A9E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89690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90290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213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4CA641A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FD4977"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F8025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7DBE15"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BF2119C" w14:textId="77777777"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609A4963"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9FE5241" w14:textId="77777777"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14:paraId="737AD5F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2A7A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56535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C6ECE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74EC27E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E8D1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268B3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B8504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400C60F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C2C1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47B837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66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72FBF2E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F0489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E1E45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607F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2FFF7197"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6A391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0C20B45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43A2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272F3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4A933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25AC82D" w14:textId="77777777" w:rsidTr="000811C5">
        <w:trPr>
          <w:trHeight w:val="70"/>
        </w:trPr>
        <w:tc>
          <w:tcPr>
            <w:tcW w:w="1556" w:type="dxa"/>
            <w:vMerge/>
            <w:tcBorders>
              <w:left w:val="single" w:sz="4" w:space="0" w:color="auto"/>
              <w:right w:val="single" w:sz="4" w:space="0" w:color="auto"/>
            </w:tcBorders>
            <w:vAlign w:val="center"/>
            <w:hideMark/>
          </w:tcPr>
          <w:p w14:paraId="75B56CF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1578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6D6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8F99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7C9D6E45" w14:textId="77777777" w:rsidTr="000811C5">
        <w:trPr>
          <w:trHeight w:val="70"/>
        </w:trPr>
        <w:tc>
          <w:tcPr>
            <w:tcW w:w="1556" w:type="dxa"/>
            <w:vMerge/>
            <w:tcBorders>
              <w:left w:val="single" w:sz="4" w:space="0" w:color="auto"/>
              <w:right w:val="single" w:sz="4" w:space="0" w:color="auto"/>
            </w:tcBorders>
            <w:vAlign w:val="center"/>
            <w:hideMark/>
          </w:tcPr>
          <w:p w14:paraId="1FBE4F6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F8C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441A1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A69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29B5F33" w14:textId="77777777" w:rsidTr="000811C5">
        <w:trPr>
          <w:trHeight w:val="70"/>
        </w:trPr>
        <w:tc>
          <w:tcPr>
            <w:tcW w:w="1556" w:type="dxa"/>
            <w:vMerge/>
            <w:tcBorders>
              <w:left w:val="single" w:sz="4" w:space="0" w:color="auto"/>
              <w:right w:val="single" w:sz="4" w:space="0" w:color="auto"/>
            </w:tcBorders>
            <w:vAlign w:val="center"/>
            <w:hideMark/>
          </w:tcPr>
          <w:p w14:paraId="3E9C3E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059B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13E31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F40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C3FD23" w14:textId="77777777" w:rsidTr="000811C5">
        <w:trPr>
          <w:trHeight w:val="70"/>
        </w:trPr>
        <w:tc>
          <w:tcPr>
            <w:tcW w:w="1556" w:type="dxa"/>
            <w:vMerge/>
            <w:tcBorders>
              <w:left w:val="single" w:sz="4" w:space="0" w:color="auto"/>
              <w:right w:val="single" w:sz="4" w:space="0" w:color="auto"/>
            </w:tcBorders>
            <w:vAlign w:val="center"/>
            <w:hideMark/>
          </w:tcPr>
          <w:p w14:paraId="3D9FFBD2"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C8E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3F69C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98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C0FB464" w14:textId="77777777" w:rsidTr="000811C5">
        <w:trPr>
          <w:trHeight w:val="70"/>
        </w:trPr>
        <w:tc>
          <w:tcPr>
            <w:tcW w:w="1556" w:type="dxa"/>
            <w:vMerge/>
            <w:tcBorders>
              <w:left w:val="single" w:sz="4" w:space="0" w:color="auto"/>
              <w:right w:val="single" w:sz="4" w:space="0" w:color="auto"/>
            </w:tcBorders>
            <w:vAlign w:val="center"/>
            <w:hideMark/>
          </w:tcPr>
          <w:p w14:paraId="49D2E9F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5FE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F44F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683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242C997E"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18859F0"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6EF2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02DE5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BFE97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6C5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55F8CF5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E092A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0A3CB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B18F3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4D0BEA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EB59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6F0BD52" w14:textId="77777777" w:rsidTr="000811C5">
        <w:trPr>
          <w:trHeight w:val="70"/>
        </w:trPr>
        <w:tc>
          <w:tcPr>
            <w:tcW w:w="1556" w:type="dxa"/>
            <w:vMerge/>
            <w:tcBorders>
              <w:left w:val="single" w:sz="4" w:space="0" w:color="auto"/>
              <w:right w:val="single" w:sz="4" w:space="0" w:color="auto"/>
            </w:tcBorders>
            <w:vAlign w:val="center"/>
          </w:tcPr>
          <w:p w14:paraId="4537686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D979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39DDAC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E79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161E8A99" w14:textId="77777777" w:rsidTr="000811C5">
        <w:trPr>
          <w:trHeight w:val="70"/>
        </w:trPr>
        <w:tc>
          <w:tcPr>
            <w:tcW w:w="1556" w:type="dxa"/>
            <w:vMerge/>
            <w:tcBorders>
              <w:left w:val="single" w:sz="4" w:space="0" w:color="auto"/>
              <w:right w:val="single" w:sz="4" w:space="0" w:color="auto"/>
            </w:tcBorders>
            <w:vAlign w:val="center"/>
            <w:hideMark/>
          </w:tcPr>
          <w:p w14:paraId="6C9BCA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452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0004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65B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7CB867F" w14:textId="77777777" w:rsidTr="000811C5">
        <w:trPr>
          <w:trHeight w:val="70"/>
        </w:trPr>
        <w:tc>
          <w:tcPr>
            <w:tcW w:w="1556" w:type="dxa"/>
            <w:vMerge/>
            <w:tcBorders>
              <w:left w:val="single" w:sz="4" w:space="0" w:color="auto"/>
              <w:right w:val="single" w:sz="4" w:space="0" w:color="auto"/>
            </w:tcBorders>
            <w:vAlign w:val="center"/>
            <w:hideMark/>
          </w:tcPr>
          <w:p w14:paraId="2CB7BF5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32E9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68F181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D1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0E6F546" w14:textId="77777777" w:rsidTr="000811C5">
        <w:trPr>
          <w:trHeight w:val="70"/>
        </w:trPr>
        <w:tc>
          <w:tcPr>
            <w:tcW w:w="1556" w:type="dxa"/>
            <w:vMerge/>
            <w:tcBorders>
              <w:left w:val="single" w:sz="4" w:space="0" w:color="auto"/>
              <w:right w:val="single" w:sz="4" w:space="0" w:color="auto"/>
            </w:tcBorders>
            <w:vAlign w:val="center"/>
            <w:hideMark/>
          </w:tcPr>
          <w:p w14:paraId="75F37C91"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EBCFE" w14:textId="62640C95"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A508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616D5" w14:textId="33439715"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3E61C97" w14:textId="77777777" w:rsidTr="000811C5">
        <w:trPr>
          <w:trHeight w:val="70"/>
        </w:trPr>
        <w:tc>
          <w:tcPr>
            <w:tcW w:w="1556" w:type="dxa"/>
            <w:vMerge/>
            <w:tcBorders>
              <w:left w:val="single" w:sz="4" w:space="0" w:color="auto"/>
              <w:right w:val="single" w:sz="4" w:space="0" w:color="auto"/>
            </w:tcBorders>
            <w:vAlign w:val="center"/>
            <w:hideMark/>
          </w:tcPr>
          <w:p w14:paraId="075C36B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AB5AA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C27D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382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7678E84E"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3DE3ACB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4C1F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E72E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699D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C4518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5145C08A" w14:textId="77777777" w:rsidTr="000811C5">
        <w:trPr>
          <w:trHeight w:val="70"/>
        </w:trPr>
        <w:tc>
          <w:tcPr>
            <w:tcW w:w="1556" w:type="dxa"/>
            <w:vMerge w:val="restart"/>
            <w:tcBorders>
              <w:left w:val="single" w:sz="4" w:space="0" w:color="auto"/>
              <w:right w:val="single" w:sz="4" w:space="0" w:color="auto"/>
            </w:tcBorders>
            <w:vAlign w:val="center"/>
          </w:tcPr>
          <w:p w14:paraId="1774FBFD" w14:textId="77777777" w:rsidR="005B3300" w:rsidRPr="00C25669" w:rsidRDefault="005B3300" w:rsidP="000811C5">
            <w:pPr>
              <w:keepNext/>
              <w:keepLines/>
              <w:spacing w:after="0"/>
              <w:rPr>
                <w:rFonts w:ascii="Arial" w:eastAsia="SimSun" w:hAnsi="Arial"/>
                <w:sz w:val="18"/>
              </w:rPr>
            </w:pPr>
            <w:bookmarkStart w:id="790"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F3D1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C97A1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5CB9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6F1A2398" w14:textId="77777777" w:rsidTr="000811C5">
        <w:trPr>
          <w:trHeight w:val="70"/>
        </w:trPr>
        <w:tc>
          <w:tcPr>
            <w:tcW w:w="1556" w:type="dxa"/>
            <w:vMerge/>
            <w:tcBorders>
              <w:left w:val="single" w:sz="4" w:space="0" w:color="auto"/>
              <w:right w:val="single" w:sz="4" w:space="0" w:color="auto"/>
            </w:tcBorders>
            <w:vAlign w:val="center"/>
            <w:hideMark/>
          </w:tcPr>
          <w:p w14:paraId="7BF841D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0237B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20F9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A7A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246B0BCA" w14:textId="77777777" w:rsidTr="000811C5">
        <w:trPr>
          <w:trHeight w:val="70"/>
        </w:trPr>
        <w:tc>
          <w:tcPr>
            <w:tcW w:w="1556" w:type="dxa"/>
            <w:vMerge/>
            <w:tcBorders>
              <w:left w:val="single" w:sz="4" w:space="0" w:color="auto"/>
              <w:right w:val="single" w:sz="4" w:space="0" w:color="auto"/>
            </w:tcBorders>
            <w:vAlign w:val="center"/>
            <w:hideMark/>
          </w:tcPr>
          <w:p w14:paraId="58D46E1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89023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CA23F6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7663165"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81E2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30CB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74FA8BF2"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9B019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3C68A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62CC0FD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88A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63E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790"/>
      <w:tr w:rsidR="005B3300" w:rsidRPr="00C25669" w14:paraId="42DDA10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7C1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22BAA3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E7F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1100FE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7729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5701C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11F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27C30C4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A5A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FB3998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564A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AAEC1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BA96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126A1A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14954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904C8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5EC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C8344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965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85470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C62F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8D932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2BE1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1FC4DE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63EC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66722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576A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7DB88AE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A75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698BF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01161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34F69C5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B59C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12EB55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EFC8C9" w14:textId="77777777"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34368C1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9715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E74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1B73CF" w14:textId="77777777"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14:paraId="7E9CCD3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AA0C0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59D2E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FE3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C3EFB12"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7896A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37A9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792AD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D0A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5C28C3D1" w14:textId="77777777" w:rsidTr="000811C5">
        <w:trPr>
          <w:trHeight w:val="70"/>
        </w:trPr>
        <w:tc>
          <w:tcPr>
            <w:tcW w:w="1648" w:type="dxa"/>
            <w:gridSpan w:val="2"/>
            <w:vMerge/>
            <w:tcBorders>
              <w:left w:val="single" w:sz="4" w:space="0" w:color="auto"/>
              <w:right w:val="single" w:sz="4" w:space="0" w:color="auto"/>
            </w:tcBorders>
            <w:hideMark/>
          </w:tcPr>
          <w:p w14:paraId="673296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D0890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D256E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8C9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512A30B" w14:textId="77777777" w:rsidTr="000811C5">
        <w:trPr>
          <w:trHeight w:val="70"/>
        </w:trPr>
        <w:tc>
          <w:tcPr>
            <w:tcW w:w="1648" w:type="dxa"/>
            <w:gridSpan w:val="2"/>
            <w:vMerge/>
            <w:tcBorders>
              <w:left w:val="single" w:sz="4" w:space="0" w:color="auto"/>
              <w:right w:val="single" w:sz="4" w:space="0" w:color="auto"/>
            </w:tcBorders>
            <w:hideMark/>
          </w:tcPr>
          <w:p w14:paraId="22ED1F77"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DCD9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C8AD8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F67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70C2D867" w14:textId="77777777" w:rsidTr="000811C5">
        <w:trPr>
          <w:trHeight w:val="70"/>
        </w:trPr>
        <w:tc>
          <w:tcPr>
            <w:tcW w:w="1648" w:type="dxa"/>
            <w:gridSpan w:val="2"/>
            <w:vMerge/>
            <w:tcBorders>
              <w:left w:val="single" w:sz="4" w:space="0" w:color="auto"/>
              <w:right w:val="single" w:sz="4" w:space="0" w:color="auto"/>
            </w:tcBorders>
            <w:hideMark/>
          </w:tcPr>
          <w:p w14:paraId="37058DA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B17088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AF990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8EAE56"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404A6B0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7DF4EC5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81BA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8199A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E6A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D655B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1F99D4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127D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C8FD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5992B20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A21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29A9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729A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53BB48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3A6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D884E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6F4F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AE959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A5FF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D9038E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F72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14:paraId="15157331" w14:textId="77777777" w:rsidR="005B3300" w:rsidRPr="00C25669" w:rsidRDefault="005B3300" w:rsidP="005B3300">
      <w:pPr>
        <w:rPr>
          <w:lang w:eastAsia="zh-CN"/>
        </w:rPr>
      </w:pPr>
    </w:p>
    <w:p w14:paraId="72F0E54E" w14:textId="77777777"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03803B64" w14:textId="77777777" w:rsidTr="000811C5">
        <w:trPr>
          <w:jc w:val="center"/>
        </w:trPr>
        <w:tc>
          <w:tcPr>
            <w:tcW w:w="1984" w:type="dxa"/>
            <w:tcBorders>
              <w:bottom w:val="nil"/>
            </w:tcBorders>
          </w:tcPr>
          <w:p w14:paraId="1E99DE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0FFE21D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365627E"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48C5EBBA" w14:textId="77777777" w:rsidTr="000811C5">
        <w:trPr>
          <w:cantSplit/>
          <w:jc w:val="center"/>
        </w:trPr>
        <w:tc>
          <w:tcPr>
            <w:tcW w:w="1984" w:type="dxa"/>
          </w:tcPr>
          <w:p w14:paraId="697326F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1AAE86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14A2E8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619D4EA" w14:textId="77777777" w:rsidTr="000811C5">
        <w:trPr>
          <w:cantSplit/>
          <w:jc w:val="center"/>
        </w:trPr>
        <w:tc>
          <w:tcPr>
            <w:tcW w:w="1984" w:type="dxa"/>
          </w:tcPr>
          <w:p w14:paraId="6BF1211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C8FB6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506537C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3809E602"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6EC99BC3" w14:textId="77777777" w:rsidR="005B3300" w:rsidRPr="00C25669" w:rsidRDefault="005B3300" w:rsidP="002462FA">
      <w:pPr>
        <w:pStyle w:val="Heading6"/>
      </w:pPr>
      <w:bookmarkStart w:id="791" w:name="_Toc107234788"/>
      <w:bookmarkStart w:id="792" w:name="_Toc107419758"/>
      <w:bookmarkStart w:id="793" w:name="_Toc107477054"/>
      <w:bookmarkStart w:id="794" w:name="_Toc114565903"/>
      <w:bookmarkStart w:id="795" w:name="_Toc123936211"/>
      <w:bookmarkStart w:id="796" w:name="_Toc124377226"/>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bookmarkEnd w:id="791"/>
      <w:bookmarkEnd w:id="792"/>
      <w:bookmarkEnd w:id="793"/>
      <w:bookmarkEnd w:id="794"/>
      <w:bookmarkEnd w:id="795"/>
      <w:bookmarkEnd w:id="796"/>
    </w:p>
    <w:p w14:paraId="47697B28"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34A675FD"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7109372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099702D5" w14:textId="77777777" w:rsidR="005B3300" w:rsidRPr="00C25669" w:rsidRDefault="005B3300" w:rsidP="00D7433D">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14:paraId="0154697E" w14:textId="77777777" w:rsidR="005B3300" w:rsidRPr="00C25669" w:rsidRDefault="005B3300" w:rsidP="00D7433D">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14:paraId="1E5FBE86" w14:textId="77777777" w:rsidR="005B3300" w:rsidRPr="00C25669" w:rsidRDefault="005B3300" w:rsidP="00D7433D">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5A1CD38D"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14:paraId="1EECA865"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4D0BB17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4F68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21F42"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2262A2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2CDC4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7EC84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4E18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BC4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34E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EABBB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05B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9C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319E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14:paraId="59CE996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4214B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B20D12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55D0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14:paraId="6BA59E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E0DA2A"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1E68D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FA96D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51CB6CAA"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41497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4F52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61196D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ADE5D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583A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C9644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14:paraId="0293806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8FB85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9FCF4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093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60E3377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B1FA8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E6258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8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1CF4047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D422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04435F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852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B21C509"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5CBD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8D8D0E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40C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1FF0C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D632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A64A2DE" w14:textId="77777777" w:rsidTr="000811C5">
        <w:trPr>
          <w:trHeight w:val="70"/>
        </w:trPr>
        <w:tc>
          <w:tcPr>
            <w:tcW w:w="1556" w:type="dxa"/>
            <w:vMerge/>
            <w:tcBorders>
              <w:left w:val="single" w:sz="4" w:space="0" w:color="auto"/>
              <w:right w:val="single" w:sz="4" w:space="0" w:color="auto"/>
            </w:tcBorders>
            <w:vAlign w:val="center"/>
            <w:hideMark/>
          </w:tcPr>
          <w:p w14:paraId="2990930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56C8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00244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9BB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6D128AF4" w14:textId="77777777" w:rsidTr="000811C5">
        <w:trPr>
          <w:trHeight w:val="70"/>
        </w:trPr>
        <w:tc>
          <w:tcPr>
            <w:tcW w:w="1556" w:type="dxa"/>
            <w:vMerge/>
            <w:tcBorders>
              <w:left w:val="single" w:sz="4" w:space="0" w:color="auto"/>
              <w:right w:val="single" w:sz="4" w:space="0" w:color="auto"/>
            </w:tcBorders>
            <w:vAlign w:val="center"/>
            <w:hideMark/>
          </w:tcPr>
          <w:p w14:paraId="51C8E33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C149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39771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9C47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01459C2A" w14:textId="77777777" w:rsidTr="000811C5">
        <w:trPr>
          <w:trHeight w:val="70"/>
        </w:trPr>
        <w:tc>
          <w:tcPr>
            <w:tcW w:w="1556" w:type="dxa"/>
            <w:vMerge/>
            <w:tcBorders>
              <w:left w:val="single" w:sz="4" w:space="0" w:color="auto"/>
              <w:right w:val="single" w:sz="4" w:space="0" w:color="auto"/>
            </w:tcBorders>
            <w:vAlign w:val="center"/>
            <w:hideMark/>
          </w:tcPr>
          <w:p w14:paraId="7B69935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4790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80965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42E6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93A03ED" w14:textId="77777777" w:rsidTr="000811C5">
        <w:trPr>
          <w:trHeight w:val="70"/>
        </w:trPr>
        <w:tc>
          <w:tcPr>
            <w:tcW w:w="1556" w:type="dxa"/>
            <w:vMerge/>
            <w:tcBorders>
              <w:left w:val="single" w:sz="4" w:space="0" w:color="auto"/>
              <w:right w:val="single" w:sz="4" w:space="0" w:color="auto"/>
            </w:tcBorders>
            <w:vAlign w:val="center"/>
            <w:hideMark/>
          </w:tcPr>
          <w:p w14:paraId="6684954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60A4F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1A5253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1A37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E2C1B9D" w14:textId="77777777" w:rsidTr="000811C5">
        <w:trPr>
          <w:trHeight w:val="70"/>
        </w:trPr>
        <w:tc>
          <w:tcPr>
            <w:tcW w:w="1556" w:type="dxa"/>
            <w:vMerge/>
            <w:tcBorders>
              <w:left w:val="single" w:sz="4" w:space="0" w:color="auto"/>
              <w:right w:val="single" w:sz="4" w:space="0" w:color="auto"/>
            </w:tcBorders>
            <w:vAlign w:val="center"/>
            <w:hideMark/>
          </w:tcPr>
          <w:p w14:paraId="11B544D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1E7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71CFF8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2E2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8E047F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4D2C1726"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80E0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7E3A03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1C8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54E4F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15AF65E0"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2F36D5E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65B9F2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B55C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35A5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D51F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7E10636B" w14:textId="77777777" w:rsidTr="000811C5">
        <w:trPr>
          <w:trHeight w:val="70"/>
        </w:trPr>
        <w:tc>
          <w:tcPr>
            <w:tcW w:w="1556" w:type="dxa"/>
            <w:vMerge/>
            <w:tcBorders>
              <w:left w:val="single" w:sz="4" w:space="0" w:color="auto"/>
              <w:right w:val="single" w:sz="4" w:space="0" w:color="auto"/>
            </w:tcBorders>
            <w:vAlign w:val="center"/>
          </w:tcPr>
          <w:p w14:paraId="04E40BB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A2D8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494F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6CD4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5692AB58" w14:textId="77777777" w:rsidTr="000811C5">
        <w:trPr>
          <w:trHeight w:val="70"/>
        </w:trPr>
        <w:tc>
          <w:tcPr>
            <w:tcW w:w="1556" w:type="dxa"/>
            <w:vMerge/>
            <w:tcBorders>
              <w:left w:val="single" w:sz="4" w:space="0" w:color="auto"/>
              <w:right w:val="single" w:sz="4" w:space="0" w:color="auto"/>
            </w:tcBorders>
            <w:vAlign w:val="center"/>
            <w:hideMark/>
          </w:tcPr>
          <w:p w14:paraId="55C2F88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C457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E689B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5434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2B73C589" w14:textId="77777777" w:rsidTr="000811C5">
        <w:trPr>
          <w:trHeight w:val="70"/>
        </w:trPr>
        <w:tc>
          <w:tcPr>
            <w:tcW w:w="1556" w:type="dxa"/>
            <w:vMerge/>
            <w:tcBorders>
              <w:left w:val="single" w:sz="4" w:space="0" w:color="auto"/>
              <w:right w:val="single" w:sz="4" w:space="0" w:color="auto"/>
            </w:tcBorders>
            <w:vAlign w:val="center"/>
            <w:hideMark/>
          </w:tcPr>
          <w:p w14:paraId="53C443C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930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6F53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1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D5DB4E5" w14:textId="77777777" w:rsidTr="000811C5">
        <w:trPr>
          <w:trHeight w:val="70"/>
        </w:trPr>
        <w:tc>
          <w:tcPr>
            <w:tcW w:w="1556" w:type="dxa"/>
            <w:vMerge/>
            <w:tcBorders>
              <w:left w:val="single" w:sz="4" w:space="0" w:color="auto"/>
              <w:right w:val="single" w:sz="4" w:space="0" w:color="auto"/>
            </w:tcBorders>
            <w:vAlign w:val="center"/>
            <w:hideMark/>
          </w:tcPr>
          <w:p w14:paraId="136DD6F7"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C6C10" w14:textId="32DB80EE"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2A93B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13DD4" w14:textId="29EDF3BE"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408FFB2" w14:textId="77777777" w:rsidTr="000811C5">
        <w:trPr>
          <w:trHeight w:val="70"/>
        </w:trPr>
        <w:tc>
          <w:tcPr>
            <w:tcW w:w="1556" w:type="dxa"/>
            <w:vMerge/>
            <w:tcBorders>
              <w:left w:val="single" w:sz="4" w:space="0" w:color="auto"/>
              <w:right w:val="single" w:sz="4" w:space="0" w:color="auto"/>
            </w:tcBorders>
            <w:vAlign w:val="center"/>
            <w:hideMark/>
          </w:tcPr>
          <w:p w14:paraId="3EF1AEF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1808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3DD7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F2706"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40047945"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48464C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FCE7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A19C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FFB2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7C2E2F"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14:paraId="3D13DEA5" w14:textId="77777777" w:rsidTr="000811C5">
        <w:trPr>
          <w:trHeight w:val="70"/>
        </w:trPr>
        <w:tc>
          <w:tcPr>
            <w:tcW w:w="1556" w:type="dxa"/>
            <w:vMerge w:val="restart"/>
            <w:tcBorders>
              <w:left w:val="single" w:sz="4" w:space="0" w:color="auto"/>
              <w:right w:val="single" w:sz="4" w:space="0" w:color="auto"/>
            </w:tcBorders>
            <w:vAlign w:val="center"/>
          </w:tcPr>
          <w:p w14:paraId="06AD2E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E737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50672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13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7D73D70D" w14:textId="77777777" w:rsidTr="000811C5">
        <w:trPr>
          <w:trHeight w:val="70"/>
        </w:trPr>
        <w:tc>
          <w:tcPr>
            <w:tcW w:w="1556" w:type="dxa"/>
            <w:vMerge/>
            <w:tcBorders>
              <w:left w:val="single" w:sz="4" w:space="0" w:color="auto"/>
              <w:right w:val="single" w:sz="4" w:space="0" w:color="auto"/>
            </w:tcBorders>
            <w:vAlign w:val="center"/>
            <w:hideMark/>
          </w:tcPr>
          <w:p w14:paraId="3E5143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A0CE2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A10965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547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47BEB140" w14:textId="77777777" w:rsidTr="000811C5">
        <w:trPr>
          <w:trHeight w:val="70"/>
        </w:trPr>
        <w:tc>
          <w:tcPr>
            <w:tcW w:w="1556" w:type="dxa"/>
            <w:vMerge/>
            <w:tcBorders>
              <w:left w:val="single" w:sz="4" w:space="0" w:color="auto"/>
              <w:right w:val="single" w:sz="4" w:space="0" w:color="auto"/>
            </w:tcBorders>
            <w:vAlign w:val="center"/>
            <w:hideMark/>
          </w:tcPr>
          <w:p w14:paraId="600E15B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764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296597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0CF2A836"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2BD6D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DDCA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56C6628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79A2C53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45D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F3D139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268D4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05F6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14:paraId="23651C2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BDBE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14B244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BB02B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14:paraId="384F394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5B1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4AA31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A0D5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1B4B51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4E4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DCB498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D1123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0CA5DE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385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7DF2A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D2F8F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5DFC8B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0DB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F67B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FBD9D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0911629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241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3C474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807D6"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39B1319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F86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D1380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604E8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51628A5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C734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43A3B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C0A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37E4531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619F8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83267F8"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B72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56226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378EF" w14:textId="0C01DF3B"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317F09">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5346C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F5E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14:paraId="0BEBB3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659412"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0EE66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E9E464"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14:paraId="24D5A5B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215E7"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E4F20A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36E91"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14:paraId="7C8F83D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32CD5"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31BA89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E9D90"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14:paraId="3BFE7A8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C0AEFC" w14:textId="77777777"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305CD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9D981" w14:textId="77777777" w:rsidR="005B3300" w:rsidRPr="00C25669" w:rsidRDefault="005B3300"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939DDCA" w14:textId="77777777"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14:paraId="472FEA7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AE84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E2D43D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FA81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14:paraId="2347DA4F"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42EA5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23EE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7DE27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661BD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21B16CFF" w14:textId="77777777" w:rsidTr="000811C5">
        <w:trPr>
          <w:trHeight w:val="70"/>
        </w:trPr>
        <w:tc>
          <w:tcPr>
            <w:tcW w:w="1648" w:type="dxa"/>
            <w:gridSpan w:val="2"/>
            <w:vMerge/>
            <w:tcBorders>
              <w:left w:val="single" w:sz="4" w:space="0" w:color="auto"/>
              <w:right w:val="single" w:sz="4" w:space="0" w:color="auto"/>
            </w:tcBorders>
            <w:hideMark/>
          </w:tcPr>
          <w:p w14:paraId="168EC74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E7F48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1BBD0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F6E9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CC72826" w14:textId="77777777" w:rsidTr="000811C5">
        <w:trPr>
          <w:trHeight w:val="70"/>
        </w:trPr>
        <w:tc>
          <w:tcPr>
            <w:tcW w:w="1648" w:type="dxa"/>
            <w:gridSpan w:val="2"/>
            <w:vMerge/>
            <w:tcBorders>
              <w:left w:val="single" w:sz="4" w:space="0" w:color="auto"/>
              <w:right w:val="single" w:sz="4" w:space="0" w:color="auto"/>
            </w:tcBorders>
            <w:hideMark/>
          </w:tcPr>
          <w:p w14:paraId="2EAF2E95"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19AC99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A34A04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609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0F6175B" w14:textId="77777777" w:rsidTr="000811C5">
        <w:trPr>
          <w:trHeight w:val="70"/>
        </w:trPr>
        <w:tc>
          <w:tcPr>
            <w:tcW w:w="1648" w:type="dxa"/>
            <w:gridSpan w:val="2"/>
            <w:vMerge/>
            <w:tcBorders>
              <w:left w:val="single" w:sz="4" w:space="0" w:color="auto"/>
              <w:right w:val="single" w:sz="4" w:space="0" w:color="auto"/>
            </w:tcBorders>
            <w:hideMark/>
          </w:tcPr>
          <w:p w14:paraId="6F5BF22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5658C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C8E5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45B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2720F28D"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6BEACDC8"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E555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1507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C5B7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DF42D8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605C4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5A803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5EF90"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14:paraId="52B7C5D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8328B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BE202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E4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C1F56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E70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3A36C9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8994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C72AE1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51720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91416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7D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14:paraId="068D39D1"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72EFC6D6" w14:textId="77777777"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EB974E9" w14:textId="77777777" w:rsidTr="000811C5">
        <w:trPr>
          <w:jc w:val="center"/>
        </w:trPr>
        <w:tc>
          <w:tcPr>
            <w:tcW w:w="1984" w:type="dxa"/>
            <w:tcBorders>
              <w:bottom w:val="nil"/>
            </w:tcBorders>
          </w:tcPr>
          <w:p w14:paraId="73ABFD9E"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282D9C9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8DD5958"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5E20CD07" w14:textId="77777777" w:rsidTr="000811C5">
        <w:trPr>
          <w:cantSplit/>
          <w:jc w:val="center"/>
        </w:trPr>
        <w:tc>
          <w:tcPr>
            <w:tcW w:w="1984" w:type="dxa"/>
          </w:tcPr>
          <w:p w14:paraId="0BC6F6E0"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6AF995E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3F80D3F"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1F620C2F" w14:textId="77777777" w:rsidTr="000811C5">
        <w:trPr>
          <w:cantSplit/>
          <w:jc w:val="center"/>
        </w:trPr>
        <w:tc>
          <w:tcPr>
            <w:tcW w:w="1984" w:type="dxa"/>
          </w:tcPr>
          <w:p w14:paraId="2B6666A7"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127CD7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5A6CEA3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54B5C3FC" w14:textId="77777777" w:rsidTr="000811C5">
        <w:trPr>
          <w:cantSplit/>
          <w:jc w:val="center"/>
        </w:trPr>
        <w:tc>
          <w:tcPr>
            <w:tcW w:w="1984" w:type="dxa"/>
          </w:tcPr>
          <w:p w14:paraId="0F7A368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8994A8"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F18C7C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C2C8372" w14:textId="62DA3EBF" w:rsidR="005B3300" w:rsidRDefault="005B3300" w:rsidP="005B3300">
      <w:pPr>
        <w:rPr>
          <w:rFonts w:eastAsia="SimSun"/>
          <w:lang w:eastAsia="zh-CN"/>
        </w:rPr>
      </w:pPr>
    </w:p>
    <w:p w14:paraId="5F813262" w14:textId="77777777" w:rsidR="00B1521A" w:rsidRPr="00E965C4" w:rsidRDefault="00B1521A" w:rsidP="00146CB6">
      <w:pPr>
        <w:pStyle w:val="Heading6"/>
      </w:pPr>
      <w:bookmarkStart w:id="797" w:name="_Toc107234789"/>
      <w:bookmarkStart w:id="798" w:name="_Toc107419759"/>
      <w:bookmarkStart w:id="799" w:name="_Toc107477055"/>
      <w:bookmarkStart w:id="800" w:name="_Toc114565904"/>
      <w:bookmarkStart w:id="801" w:name="_Toc123936212"/>
      <w:bookmarkStart w:id="802"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797"/>
      <w:bookmarkEnd w:id="798"/>
      <w:bookmarkEnd w:id="799"/>
      <w:bookmarkEnd w:id="800"/>
      <w:bookmarkEnd w:id="801"/>
      <w:bookmarkEnd w:id="802"/>
    </w:p>
    <w:p w14:paraId="7A76B071" w14:textId="77777777" w:rsidR="00B1521A" w:rsidRDefault="00B1521A" w:rsidP="00B1521A">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365BCCE6" w14:textId="77777777" w:rsidR="00B1521A" w:rsidRDefault="00B1521A" w:rsidP="00B1521A">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AD0521E" w14:textId="77777777" w:rsidR="00B1521A" w:rsidRPr="00310FBC" w:rsidRDefault="00B1521A" w:rsidP="00B1521A">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24EB3C71" w14:textId="77777777" w:rsidR="00B1521A" w:rsidRPr="00310FBC" w:rsidRDefault="00B1521A" w:rsidP="00B1521A">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6F7A721F" w14:textId="77777777" w:rsidR="00B1521A" w:rsidRDefault="00B1521A" w:rsidP="00B1521A">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B1521A" w:rsidRPr="00661924" w14:paraId="3CD61168" w14:textId="77777777" w:rsidTr="00C946D7">
        <w:trPr>
          <w:trHeight w:val="70"/>
        </w:trPr>
        <w:tc>
          <w:tcPr>
            <w:tcW w:w="3573" w:type="dxa"/>
            <w:gridSpan w:val="3"/>
            <w:vMerge w:val="restart"/>
            <w:vAlign w:val="center"/>
            <w:hideMark/>
          </w:tcPr>
          <w:p w14:paraId="4778FC82" w14:textId="77777777" w:rsidR="00B1521A" w:rsidRPr="00661924" w:rsidRDefault="00B1521A" w:rsidP="00853FBD">
            <w:pPr>
              <w:pStyle w:val="TAH"/>
            </w:pPr>
            <w:r w:rsidRPr="00661924">
              <w:lastRenderedPageBreak/>
              <w:t>Parameter</w:t>
            </w:r>
          </w:p>
        </w:tc>
        <w:tc>
          <w:tcPr>
            <w:tcW w:w="720" w:type="dxa"/>
            <w:vMerge w:val="restart"/>
            <w:vAlign w:val="center"/>
            <w:hideMark/>
          </w:tcPr>
          <w:p w14:paraId="077BDAC6" w14:textId="77777777" w:rsidR="00B1521A" w:rsidRPr="00661924" w:rsidRDefault="00B1521A" w:rsidP="00853FBD">
            <w:pPr>
              <w:pStyle w:val="TAH"/>
            </w:pPr>
            <w:r w:rsidRPr="00661924">
              <w:t>Unit</w:t>
            </w:r>
          </w:p>
        </w:tc>
        <w:tc>
          <w:tcPr>
            <w:tcW w:w="5310" w:type="dxa"/>
            <w:gridSpan w:val="2"/>
            <w:vAlign w:val="center"/>
          </w:tcPr>
          <w:p w14:paraId="3584A5B6" w14:textId="77777777" w:rsidR="00B1521A" w:rsidRPr="00661924" w:rsidRDefault="00B1521A" w:rsidP="00853FBD">
            <w:pPr>
              <w:pStyle w:val="TAH"/>
            </w:pPr>
            <w:r>
              <w:t>Test1</w:t>
            </w:r>
          </w:p>
        </w:tc>
      </w:tr>
      <w:tr w:rsidR="00B1521A" w:rsidRPr="00661924" w14:paraId="402F8F27" w14:textId="77777777" w:rsidTr="005467A7">
        <w:trPr>
          <w:trHeight w:val="70"/>
        </w:trPr>
        <w:tc>
          <w:tcPr>
            <w:tcW w:w="3573" w:type="dxa"/>
            <w:gridSpan w:val="3"/>
            <w:vMerge/>
            <w:vAlign w:val="center"/>
          </w:tcPr>
          <w:p w14:paraId="7B6697E6" w14:textId="77777777" w:rsidR="00B1521A" w:rsidRPr="00661924" w:rsidRDefault="00B1521A" w:rsidP="00853FBD">
            <w:pPr>
              <w:pStyle w:val="TAH"/>
            </w:pPr>
          </w:p>
        </w:tc>
        <w:tc>
          <w:tcPr>
            <w:tcW w:w="720" w:type="dxa"/>
            <w:vMerge/>
            <w:vAlign w:val="center"/>
          </w:tcPr>
          <w:p w14:paraId="29DE3995" w14:textId="77777777" w:rsidR="00B1521A" w:rsidRPr="00661924" w:rsidRDefault="00B1521A" w:rsidP="00853FBD">
            <w:pPr>
              <w:pStyle w:val="TAH"/>
            </w:pPr>
          </w:p>
        </w:tc>
        <w:tc>
          <w:tcPr>
            <w:tcW w:w="2743" w:type="dxa"/>
            <w:vAlign w:val="center"/>
          </w:tcPr>
          <w:p w14:paraId="4D53D9AD" w14:textId="77777777" w:rsidR="00B1521A" w:rsidRDefault="00B1521A" w:rsidP="00853FBD">
            <w:pPr>
              <w:pStyle w:val="TAH"/>
            </w:pPr>
            <w:r>
              <w:t>Cell 1</w:t>
            </w:r>
          </w:p>
        </w:tc>
        <w:tc>
          <w:tcPr>
            <w:tcW w:w="2567" w:type="dxa"/>
          </w:tcPr>
          <w:p w14:paraId="24D2A5CE" w14:textId="77777777" w:rsidR="00B1521A" w:rsidRDefault="00B1521A" w:rsidP="00853FBD">
            <w:pPr>
              <w:pStyle w:val="TAH"/>
            </w:pPr>
            <w:r>
              <w:t>Cell 2</w:t>
            </w:r>
          </w:p>
        </w:tc>
      </w:tr>
      <w:tr w:rsidR="00B1521A" w:rsidRPr="00661924" w14:paraId="5B8AFB2D" w14:textId="77777777" w:rsidTr="005467A7">
        <w:trPr>
          <w:trHeight w:val="70"/>
        </w:trPr>
        <w:tc>
          <w:tcPr>
            <w:tcW w:w="3573" w:type="dxa"/>
            <w:gridSpan w:val="3"/>
            <w:vAlign w:val="center"/>
            <w:hideMark/>
          </w:tcPr>
          <w:p w14:paraId="7B93914C" w14:textId="77777777" w:rsidR="00B1521A" w:rsidRPr="00661924" w:rsidRDefault="00B1521A" w:rsidP="00853FBD">
            <w:pPr>
              <w:pStyle w:val="TAL"/>
            </w:pPr>
            <w:r w:rsidRPr="00661924">
              <w:t>Bandwidth</w:t>
            </w:r>
          </w:p>
        </w:tc>
        <w:tc>
          <w:tcPr>
            <w:tcW w:w="720" w:type="dxa"/>
            <w:vAlign w:val="center"/>
            <w:hideMark/>
          </w:tcPr>
          <w:p w14:paraId="673A1169" w14:textId="77777777" w:rsidR="00B1521A" w:rsidRPr="00661924" w:rsidRDefault="00B1521A" w:rsidP="00853FBD">
            <w:pPr>
              <w:pStyle w:val="TAC"/>
            </w:pPr>
            <w:r w:rsidRPr="00661924">
              <w:t>MHz</w:t>
            </w:r>
          </w:p>
        </w:tc>
        <w:tc>
          <w:tcPr>
            <w:tcW w:w="2743" w:type="dxa"/>
            <w:vAlign w:val="center"/>
          </w:tcPr>
          <w:p w14:paraId="39BACC46" w14:textId="77777777" w:rsidR="00B1521A" w:rsidRPr="00661924" w:rsidRDefault="00B1521A" w:rsidP="00853FBD">
            <w:pPr>
              <w:pStyle w:val="TAC"/>
            </w:pPr>
            <w:r>
              <w:t>10</w:t>
            </w:r>
          </w:p>
        </w:tc>
        <w:tc>
          <w:tcPr>
            <w:tcW w:w="2567" w:type="dxa"/>
            <w:vAlign w:val="center"/>
          </w:tcPr>
          <w:p w14:paraId="4E3B7F2F" w14:textId="77777777" w:rsidR="00B1521A" w:rsidRPr="00661924" w:rsidRDefault="00B1521A" w:rsidP="00853FBD">
            <w:pPr>
              <w:pStyle w:val="TAC"/>
            </w:pPr>
            <w:r>
              <w:t>10</w:t>
            </w:r>
          </w:p>
        </w:tc>
      </w:tr>
      <w:tr w:rsidR="00B1521A" w:rsidRPr="00661924" w14:paraId="5C4C1C6F" w14:textId="77777777" w:rsidTr="005467A7">
        <w:trPr>
          <w:trHeight w:val="70"/>
        </w:trPr>
        <w:tc>
          <w:tcPr>
            <w:tcW w:w="3573" w:type="dxa"/>
            <w:gridSpan w:val="3"/>
            <w:vAlign w:val="center"/>
            <w:hideMark/>
          </w:tcPr>
          <w:p w14:paraId="7DD2C3A9" w14:textId="77777777" w:rsidR="00B1521A" w:rsidRPr="00661924" w:rsidRDefault="00B1521A" w:rsidP="00853FBD">
            <w:pPr>
              <w:pStyle w:val="TAL"/>
            </w:pPr>
            <w:r w:rsidRPr="00661924">
              <w:t>Duplex Mode</w:t>
            </w:r>
          </w:p>
        </w:tc>
        <w:tc>
          <w:tcPr>
            <w:tcW w:w="720" w:type="dxa"/>
            <w:vAlign w:val="center"/>
          </w:tcPr>
          <w:p w14:paraId="19A93431" w14:textId="77777777" w:rsidR="00B1521A" w:rsidRPr="00661924" w:rsidRDefault="00B1521A" w:rsidP="00853FBD">
            <w:pPr>
              <w:pStyle w:val="TAC"/>
            </w:pPr>
          </w:p>
        </w:tc>
        <w:tc>
          <w:tcPr>
            <w:tcW w:w="2743" w:type="dxa"/>
            <w:vAlign w:val="center"/>
          </w:tcPr>
          <w:p w14:paraId="0B43F0C7" w14:textId="77777777" w:rsidR="00B1521A" w:rsidRPr="00661924" w:rsidRDefault="00B1521A" w:rsidP="00853FBD">
            <w:pPr>
              <w:pStyle w:val="TAC"/>
            </w:pPr>
            <w:r>
              <w:t>FDD</w:t>
            </w:r>
          </w:p>
        </w:tc>
        <w:tc>
          <w:tcPr>
            <w:tcW w:w="2567" w:type="dxa"/>
            <w:vAlign w:val="center"/>
          </w:tcPr>
          <w:p w14:paraId="4878C5E1" w14:textId="77777777" w:rsidR="00B1521A" w:rsidRPr="00661924" w:rsidRDefault="00B1521A" w:rsidP="00853FBD">
            <w:pPr>
              <w:pStyle w:val="TAC"/>
            </w:pPr>
            <w:r>
              <w:t>FDD</w:t>
            </w:r>
          </w:p>
        </w:tc>
      </w:tr>
      <w:tr w:rsidR="00B1521A" w:rsidRPr="00661924" w14:paraId="0B59A396" w14:textId="77777777" w:rsidTr="005467A7">
        <w:trPr>
          <w:trHeight w:val="70"/>
        </w:trPr>
        <w:tc>
          <w:tcPr>
            <w:tcW w:w="3573" w:type="dxa"/>
            <w:gridSpan w:val="3"/>
            <w:vAlign w:val="center"/>
          </w:tcPr>
          <w:p w14:paraId="6EEBA40A" w14:textId="77777777" w:rsidR="00B1521A" w:rsidRPr="00661924" w:rsidRDefault="00B1521A" w:rsidP="00853FBD">
            <w:pPr>
              <w:pStyle w:val="TAL"/>
              <w:rPr>
                <w:rFonts w:eastAsia="?? ??"/>
              </w:rPr>
            </w:pPr>
            <w:r w:rsidRPr="00661924">
              <w:t>Subcarrier spacing</w:t>
            </w:r>
          </w:p>
        </w:tc>
        <w:tc>
          <w:tcPr>
            <w:tcW w:w="720" w:type="dxa"/>
            <w:vAlign w:val="center"/>
          </w:tcPr>
          <w:p w14:paraId="61010C0A" w14:textId="77777777" w:rsidR="00B1521A" w:rsidRPr="00661924" w:rsidRDefault="00B1521A" w:rsidP="00853FBD">
            <w:pPr>
              <w:pStyle w:val="TAC"/>
            </w:pPr>
            <w:r w:rsidRPr="00661924">
              <w:t>kHz</w:t>
            </w:r>
          </w:p>
        </w:tc>
        <w:tc>
          <w:tcPr>
            <w:tcW w:w="2743" w:type="dxa"/>
            <w:vAlign w:val="center"/>
          </w:tcPr>
          <w:p w14:paraId="0037D7F1" w14:textId="77777777" w:rsidR="00B1521A" w:rsidRPr="00661924" w:rsidRDefault="00B1521A" w:rsidP="00853FBD">
            <w:pPr>
              <w:pStyle w:val="TAC"/>
            </w:pPr>
            <w:r>
              <w:t>15</w:t>
            </w:r>
          </w:p>
        </w:tc>
        <w:tc>
          <w:tcPr>
            <w:tcW w:w="2567" w:type="dxa"/>
            <w:vAlign w:val="center"/>
          </w:tcPr>
          <w:p w14:paraId="7963F923" w14:textId="77777777" w:rsidR="00B1521A" w:rsidRPr="00661924" w:rsidRDefault="00B1521A" w:rsidP="00853FBD">
            <w:pPr>
              <w:pStyle w:val="TAC"/>
            </w:pPr>
            <w:r>
              <w:t>15</w:t>
            </w:r>
          </w:p>
        </w:tc>
      </w:tr>
      <w:tr w:rsidR="00B1521A" w:rsidRPr="00661924" w14:paraId="0C6F7E2E" w14:textId="77777777" w:rsidTr="005467A7">
        <w:trPr>
          <w:trHeight w:val="70"/>
        </w:trPr>
        <w:tc>
          <w:tcPr>
            <w:tcW w:w="3573" w:type="dxa"/>
            <w:gridSpan w:val="3"/>
            <w:vAlign w:val="center"/>
            <w:hideMark/>
          </w:tcPr>
          <w:p w14:paraId="08E57AB3" w14:textId="77777777" w:rsidR="00B1521A" w:rsidRPr="009405D8" w:rsidRDefault="00B1521A" w:rsidP="00853FBD">
            <w:pPr>
              <w:pStyle w:val="TAL"/>
            </w:pPr>
            <w:r w:rsidRPr="009405D8">
              <w:rPr>
                <w:rFonts w:eastAsia="?? ??"/>
              </w:rPr>
              <w:t>SINR</w:t>
            </w:r>
          </w:p>
        </w:tc>
        <w:tc>
          <w:tcPr>
            <w:tcW w:w="720" w:type="dxa"/>
            <w:vAlign w:val="center"/>
            <w:hideMark/>
          </w:tcPr>
          <w:p w14:paraId="66A0EA42" w14:textId="77777777" w:rsidR="00B1521A" w:rsidRPr="009405D8" w:rsidRDefault="00B1521A" w:rsidP="00853FBD">
            <w:pPr>
              <w:pStyle w:val="TAC"/>
            </w:pPr>
            <w:r w:rsidRPr="009405D8">
              <w:t>dB</w:t>
            </w:r>
          </w:p>
        </w:tc>
        <w:tc>
          <w:tcPr>
            <w:tcW w:w="2743" w:type="dxa"/>
            <w:vAlign w:val="center"/>
          </w:tcPr>
          <w:p w14:paraId="4647DFE3" w14:textId="77777777" w:rsidR="00B1521A" w:rsidRPr="009405D8" w:rsidRDefault="00B1521A" w:rsidP="00853FBD">
            <w:pPr>
              <w:pStyle w:val="TAC"/>
            </w:pPr>
            <w:r>
              <w:t>-2</w:t>
            </w:r>
          </w:p>
        </w:tc>
        <w:tc>
          <w:tcPr>
            <w:tcW w:w="2567" w:type="dxa"/>
          </w:tcPr>
          <w:p w14:paraId="4E64CF3F" w14:textId="77777777" w:rsidR="00B1521A" w:rsidRPr="009405D8" w:rsidRDefault="00B1521A" w:rsidP="00853FBD">
            <w:pPr>
              <w:pStyle w:val="TAC"/>
            </w:pPr>
            <w:r w:rsidRPr="009405D8">
              <w:t>-</w:t>
            </w:r>
          </w:p>
        </w:tc>
      </w:tr>
      <w:tr w:rsidR="00B1521A" w:rsidRPr="00661924" w14:paraId="4EF4D5EA" w14:textId="77777777" w:rsidTr="00C946D7">
        <w:trPr>
          <w:trHeight w:val="70"/>
        </w:trPr>
        <w:tc>
          <w:tcPr>
            <w:tcW w:w="3573" w:type="dxa"/>
            <w:gridSpan w:val="3"/>
            <w:vAlign w:val="center"/>
            <w:hideMark/>
          </w:tcPr>
          <w:p w14:paraId="2C485978" w14:textId="77777777" w:rsidR="00B1521A" w:rsidRPr="00661924" w:rsidRDefault="00B1521A" w:rsidP="00853FBD">
            <w:pPr>
              <w:pStyle w:val="TAL"/>
            </w:pPr>
            <w:r w:rsidRPr="00661924">
              <w:t>Beamforming Model</w:t>
            </w:r>
          </w:p>
        </w:tc>
        <w:tc>
          <w:tcPr>
            <w:tcW w:w="720" w:type="dxa"/>
            <w:vAlign w:val="center"/>
          </w:tcPr>
          <w:p w14:paraId="6E9D1141" w14:textId="77777777" w:rsidR="00B1521A" w:rsidRPr="00661924" w:rsidRDefault="00B1521A" w:rsidP="00853FBD">
            <w:pPr>
              <w:pStyle w:val="TAC"/>
            </w:pPr>
          </w:p>
        </w:tc>
        <w:tc>
          <w:tcPr>
            <w:tcW w:w="5310" w:type="dxa"/>
            <w:gridSpan w:val="2"/>
            <w:vAlign w:val="center"/>
          </w:tcPr>
          <w:p w14:paraId="1AABE174" w14:textId="77777777" w:rsidR="00B1521A" w:rsidRPr="00661924" w:rsidRDefault="00B1521A" w:rsidP="00853FBD">
            <w:pPr>
              <w:pStyle w:val="TAC"/>
            </w:pPr>
            <w:r w:rsidRPr="00661924">
              <w:t xml:space="preserve">As specified in </w:t>
            </w:r>
            <w:r w:rsidRPr="00661924">
              <w:rPr>
                <w:rFonts w:hint="eastAsia"/>
              </w:rPr>
              <w:t>Annex B.4.1</w:t>
            </w:r>
          </w:p>
        </w:tc>
      </w:tr>
      <w:tr w:rsidR="00B1521A" w:rsidRPr="00661924" w14:paraId="64B5EF0E" w14:textId="77777777" w:rsidTr="005467A7">
        <w:trPr>
          <w:trHeight w:val="70"/>
        </w:trPr>
        <w:tc>
          <w:tcPr>
            <w:tcW w:w="1143" w:type="dxa"/>
            <w:vMerge w:val="restart"/>
            <w:vAlign w:val="center"/>
          </w:tcPr>
          <w:p w14:paraId="21BF4362" w14:textId="77777777" w:rsidR="00B1521A" w:rsidRPr="00C25669" w:rsidRDefault="00B1521A" w:rsidP="00853FBD">
            <w:pPr>
              <w:pStyle w:val="TAL"/>
              <w:rPr>
                <w:rFonts w:eastAsia="SimSun"/>
              </w:rPr>
            </w:pPr>
            <w:r w:rsidRPr="00C25669">
              <w:rPr>
                <w:rFonts w:eastAsia="SimSun"/>
              </w:rPr>
              <w:t>ZP CSI-RS configuration</w:t>
            </w:r>
          </w:p>
          <w:p w14:paraId="4188C41E" w14:textId="77777777" w:rsidR="00B1521A" w:rsidRPr="00661924" w:rsidRDefault="00B1521A" w:rsidP="00853FBD">
            <w:pPr>
              <w:pStyle w:val="TAL"/>
            </w:pPr>
          </w:p>
        </w:tc>
        <w:tc>
          <w:tcPr>
            <w:tcW w:w="2430" w:type="dxa"/>
            <w:gridSpan w:val="2"/>
            <w:vAlign w:val="center"/>
          </w:tcPr>
          <w:p w14:paraId="36D8919C" w14:textId="77777777" w:rsidR="00B1521A" w:rsidRPr="00661924" w:rsidRDefault="00B1521A" w:rsidP="00853FBD">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20" w:type="dxa"/>
            <w:vAlign w:val="center"/>
          </w:tcPr>
          <w:p w14:paraId="2D56D7ED" w14:textId="77777777" w:rsidR="00B1521A" w:rsidRPr="00661924" w:rsidRDefault="00B1521A" w:rsidP="00853FBD">
            <w:pPr>
              <w:pStyle w:val="TAC"/>
            </w:pPr>
          </w:p>
        </w:tc>
        <w:tc>
          <w:tcPr>
            <w:tcW w:w="2743" w:type="dxa"/>
            <w:vAlign w:val="center"/>
          </w:tcPr>
          <w:p w14:paraId="77A67929" w14:textId="77777777" w:rsidR="00B1521A" w:rsidRPr="00661924" w:rsidRDefault="00B1521A" w:rsidP="00853FBD">
            <w:pPr>
              <w:pStyle w:val="TAC"/>
            </w:pPr>
            <w:r w:rsidRPr="00C25669">
              <w:rPr>
                <w:rFonts w:eastAsia="SimSun"/>
              </w:rPr>
              <w:t>Periodic</w:t>
            </w:r>
          </w:p>
        </w:tc>
        <w:tc>
          <w:tcPr>
            <w:tcW w:w="2567" w:type="dxa"/>
            <w:vAlign w:val="center"/>
          </w:tcPr>
          <w:p w14:paraId="48830079" w14:textId="77777777" w:rsidR="00B1521A" w:rsidRPr="00661924" w:rsidRDefault="00B1521A" w:rsidP="00853FBD">
            <w:pPr>
              <w:pStyle w:val="TAC"/>
            </w:pPr>
            <w:r w:rsidRPr="00C25669">
              <w:rPr>
                <w:rFonts w:eastAsia="SimSun"/>
              </w:rPr>
              <w:t>Periodic</w:t>
            </w:r>
          </w:p>
        </w:tc>
      </w:tr>
      <w:tr w:rsidR="00B1521A" w:rsidRPr="00661924" w14:paraId="0362C4EA" w14:textId="77777777" w:rsidTr="005467A7">
        <w:trPr>
          <w:trHeight w:val="70"/>
        </w:trPr>
        <w:tc>
          <w:tcPr>
            <w:tcW w:w="1143" w:type="dxa"/>
            <w:vMerge/>
            <w:vAlign w:val="center"/>
          </w:tcPr>
          <w:p w14:paraId="32A0E8C5" w14:textId="77777777" w:rsidR="00B1521A" w:rsidRPr="00661924" w:rsidRDefault="00B1521A" w:rsidP="00853FBD">
            <w:pPr>
              <w:pStyle w:val="TAL"/>
            </w:pPr>
          </w:p>
        </w:tc>
        <w:tc>
          <w:tcPr>
            <w:tcW w:w="2430" w:type="dxa"/>
            <w:gridSpan w:val="2"/>
            <w:vAlign w:val="center"/>
          </w:tcPr>
          <w:p w14:paraId="620E8AA2" w14:textId="77777777" w:rsidR="00B1521A" w:rsidRPr="00661924" w:rsidRDefault="00B1521A" w:rsidP="00853FBD">
            <w:pPr>
              <w:pStyle w:val="TAL"/>
            </w:pPr>
            <w:r w:rsidRPr="00C25669">
              <w:rPr>
                <w:rFonts w:eastAsia="SimSun"/>
              </w:rPr>
              <w:t>Number of CSI-RS ports (</w:t>
            </w:r>
            <w:r w:rsidRPr="00C25669">
              <w:rPr>
                <w:rFonts w:eastAsia="SimSun"/>
                <w:i/>
              </w:rPr>
              <w:t>X</w:t>
            </w:r>
            <w:r w:rsidRPr="00C25669">
              <w:rPr>
                <w:rFonts w:eastAsia="SimSun"/>
              </w:rPr>
              <w:t>)</w:t>
            </w:r>
          </w:p>
        </w:tc>
        <w:tc>
          <w:tcPr>
            <w:tcW w:w="720" w:type="dxa"/>
            <w:vAlign w:val="center"/>
          </w:tcPr>
          <w:p w14:paraId="62E9441D" w14:textId="77777777" w:rsidR="00B1521A" w:rsidRPr="00661924" w:rsidRDefault="00B1521A" w:rsidP="00853FBD">
            <w:pPr>
              <w:pStyle w:val="TAC"/>
            </w:pPr>
          </w:p>
        </w:tc>
        <w:tc>
          <w:tcPr>
            <w:tcW w:w="2743" w:type="dxa"/>
            <w:vAlign w:val="center"/>
          </w:tcPr>
          <w:p w14:paraId="29E6EF84" w14:textId="77777777" w:rsidR="00B1521A" w:rsidRPr="00661924" w:rsidRDefault="00B1521A" w:rsidP="00853FBD">
            <w:pPr>
              <w:pStyle w:val="TAC"/>
            </w:pPr>
            <w:r w:rsidRPr="00C25669">
              <w:rPr>
                <w:rFonts w:eastAsia="SimSun" w:hint="eastAsia"/>
                <w:lang w:eastAsia="zh-CN"/>
              </w:rPr>
              <w:t>4</w:t>
            </w:r>
          </w:p>
        </w:tc>
        <w:tc>
          <w:tcPr>
            <w:tcW w:w="2567" w:type="dxa"/>
            <w:vAlign w:val="center"/>
          </w:tcPr>
          <w:p w14:paraId="1B7F72C6" w14:textId="77777777" w:rsidR="00B1521A" w:rsidRPr="00661924" w:rsidRDefault="00B1521A" w:rsidP="00853FBD">
            <w:pPr>
              <w:pStyle w:val="TAC"/>
            </w:pPr>
            <w:r>
              <w:rPr>
                <w:rFonts w:eastAsia="SimSun"/>
                <w:lang w:eastAsia="zh-CN"/>
              </w:rPr>
              <w:t>4</w:t>
            </w:r>
          </w:p>
        </w:tc>
      </w:tr>
      <w:tr w:rsidR="00B1521A" w:rsidRPr="00661924" w14:paraId="71947A56" w14:textId="77777777" w:rsidTr="005467A7">
        <w:trPr>
          <w:trHeight w:val="70"/>
        </w:trPr>
        <w:tc>
          <w:tcPr>
            <w:tcW w:w="1143" w:type="dxa"/>
            <w:vMerge/>
            <w:vAlign w:val="center"/>
          </w:tcPr>
          <w:p w14:paraId="7F28F436" w14:textId="77777777" w:rsidR="00B1521A" w:rsidRPr="00661924" w:rsidRDefault="00B1521A" w:rsidP="00853FBD">
            <w:pPr>
              <w:pStyle w:val="TAL"/>
            </w:pPr>
          </w:p>
        </w:tc>
        <w:tc>
          <w:tcPr>
            <w:tcW w:w="2430" w:type="dxa"/>
            <w:gridSpan w:val="2"/>
            <w:vAlign w:val="center"/>
          </w:tcPr>
          <w:p w14:paraId="612DA617" w14:textId="77777777" w:rsidR="00B1521A" w:rsidRPr="00661924" w:rsidRDefault="00B1521A" w:rsidP="00853FBD">
            <w:pPr>
              <w:pStyle w:val="TAL"/>
            </w:pPr>
            <w:r w:rsidRPr="00C25669">
              <w:rPr>
                <w:rFonts w:eastAsia="SimSun"/>
              </w:rPr>
              <w:t>CDM Type</w:t>
            </w:r>
          </w:p>
        </w:tc>
        <w:tc>
          <w:tcPr>
            <w:tcW w:w="720" w:type="dxa"/>
            <w:vAlign w:val="center"/>
          </w:tcPr>
          <w:p w14:paraId="2F499E8B" w14:textId="77777777" w:rsidR="00B1521A" w:rsidRPr="00661924" w:rsidRDefault="00B1521A" w:rsidP="00853FBD">
            <w:pPr>
              <w:pStyle w:val="TAC"/>
            </w:pPr>
          </w:p>
        </w:tc>
        <w:tc>
          <w:tcPr>
            <w:tcW w:w="2743" w:type="dxa"/>
            <w:vAlign w:val="center"/>
          </w:tcPr>
          <w:p w14:paraId="3653FA56" w14:textId="77777777" w:rsidR="00B1521A" w:rsidRPr="00661924" w:rsidRDefault="00B1521A" w:rsidP="00853FBD">
            <w:pPr>
              <w:pStyle w:val="TAC"/>
            </w:pPr>
            <w:r w:rsidRPr="00C25669">
              <w:rPr>
                <w:rFonts w:eastAsia="SimSun"/>
              </w:rPr>
              <w:t>FD-CDM2</w:t>
            </w:r>
          </w:p>
        </w:tc>
        <w:tc>
          <w:tcPr>
            <w:tcW w:w="2567" w:type="dxa"/>
            <w:vAlign w:val="center"/>
          </w:tcPr>
          <w:p w14:paraId="4EB785CA" w14:textId="77777777" w:rsidR="00B1521A" w:rsidRPr="00661924" w:rsidRDefault="00B1521A" w:rsidP="00853FBD">
            <w:pPr>
              <w:pStyle w:val="TAC"/>
            </w:pPr>
            <w:r w:rsidRPr="00C25669">
              <w:rPr>
                <w:rFonts w:eastAsia="SimSun"/>
              </w:rPr>
              <w:t>FD-CDM2</w:t>
            </w:r>
          </w:p>
        </w:tc>
      </w:tr>
      <w:tr w:rsidR="00B1521A" w:rsidRPr="00661924" w14:paraId="06B259FB" w14:textId="77777777" w:rsidTr="005467A7">
        <w:trPr>
          <w:trHeight w:val="70"/>
        </w:trPr>
        <w:tc>
          <w:tcPr>
            <w:tcW w:w="1143" w:type="dxa"/>
            <w:vMerge/>
            <w:vAlign w:val="center"/>
          </w:tcPr>
          <w:p w14:paraId="68261AEB" w14:textId="77777777" w:rsidR="00B1521A" w:rsidRPr="00661924" w:rsidRDefault="00B1521A" w:rsidP="00853FBD">
            <w:pPr>
              <w:pStyle w:val="TAL"/>
            </w:pPr>
          </w:p>
        </w:tc>
        <w:tc>
          <w:tcPr>
            <w:tcW w:w="2430" w:type="dxa"/>
            <w:gridSpan w:val="2"/>
            <w:vAlign w:val="center"/>
          </w:tcPr>
          <w:p w14:paraId="18E395F2" w14:textId="77777777" w:rsidR="00B1521A" w:rsidRPr="00661924" w:rsidRDefault="00B1521A" w:rsidP="00853FBD">
            <w:pPr>
              <w:pStyle w:val="TAL"/>
            </w:pPr>
            <w:r w:rsidRPr="00C25669">
              <w:rPr>
                <w:rFonts w:eastAsia="SimSun"/>
              </w:rPr>
              <w:t>Density (ρ)</w:t>
            </w:r>
          </w:p>
        </w:tc>
        <w:tc>
          <w:tcPr>
            <w:tcW w:w="720" w:type="dxa"/>
            <w:vAlign w:val="center"/>
          </w:tcPr>
          <w:p w14:paraId="6DFC1FF5" w14:textId="77777777" w:rsidR="00B1521A" w:rsidRPr="00661924" w:rsidRDefault="00B1521A" w:rsidP="00853FBD">
            <w:pPr>
              <w:pStyle w:val="TAC"/>
            </w:pPr>
          </w:p>
        </w:tc>
        <w:tc>
          <w:tcPr>
            <w:tcW w:w="2743" w:type="dxa"/>
            <w:vAlign w:val="center"/>
          </w:tcPr>
          <w:p w14:paraId="7C62D8EF" w14:textId="77777777" w:rsidR="00B1521A" w:rsidRPr="00661924" w:rsidRDefault="00B1521A" w:rsidP="00853FBD">
            <w:pPr>
              <w:pStyle w:val="TAC"/>
            </w:pPr>
            <w:r w:rsidRPr="00C25669">
              <w:t>1</w:t>
            </w:r>
          </w:p>
        </w:tc>
        <w:tc>
          <w:tcPr>
            <w:tcW w:w="2567" w:type="dxa"/>
            <w:vAlign w:val="center"/>
          </w:tcPr>
          <w:p w14:paraId="77294E6B" w14:textId="77777777" w:rsidR="00B1521A" w:rsidRPr="00661924" w:rsidRDefault="00B1521A" w:rsidP="00853FBD">
            <w:pPr>
              <w:pStyle w:val="TAC"/>
            </w:pPr>
            <w:r w:rsidRPr="00C25669">
              <w:t>1</w:t>
            </w:r>
          </w:p>
        </w:tc>
      </w:tr>
      <w:tr w:rsidR="00B1521A" w:rsidRPr="00661924" w14:paraId="1EB0F5F1" w14:textId="77777777" w:rsidTr="005467A7">
        <w:trPr>
          <w:trHeight w:val="70"/>
        </w:trPr>
        <w:tc>
          <w:tcPr>
            <w:tcW w:w="1143" w:type="dxa"/>
            <w:vMerge/>
            <w:vAlign w:val="center"/>
          </w:tcPr>
          <w:p w14:paraId="0332B673" w14:textId="77777777" w:rsidR="00B1521A" w:rsidRPr="00661924" w:rsidRDefault="00B1521A" w:rsidP="00853FBD">
            <w:pPr>
              <w:pStyle w:val="TAL"/>
            </w:pPr>
          </w:p>
        </w:tc>
        <w:tc>
          <w:tcPr>
            <w:tcW w:w="2430" w:type="dxa"/>
            <w:gridSpan w:val="2"/>
            <w:vAlign w:val="center"/>
          </w:tcPr>
          <w:p w14:paraId="4B8DF919" w14:textId="77777777" w:rsidR="00B1521A" w:rsidRPr="00661924" w:rsidRDefault="00B1521A" w:rsidP="00853FBD">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720" w:type="dxa"/>
            <w:vAlign w:val="center"/>
          </w:tcPr>
          <w:p w14:paraId="209A0B14" w14:textId="77777777" w:rsidR="00B1521A" w:rsidRPr="00661924" w:rsidRDefault="00B1521A" w:rsidP="00853FBD">
            <w:pPr>
              <w:pStyle w:val="TAC"/>
            </w:pPr>
          </w:p>
        </w:tc>
        <w:tc>
          <w:tcPr>
            <w:tcW w:w="2743" w:type="dxa"/>
            <w:vAlign w:val="center"/>
          </w:tcPr>
          <w:p w14:paraId="50A7C453" w14:textId="77777777" w:rsidR="00B1521A" w:rsidRPr="00661924" w:rsidRDefault="00B1521A" w:rsidP="00853FBD">
            <w:pPr>
              <w:pStyle w:val="TAC"/>
            </w:pPr>
            <w:r w:rsidRPr="00C25669">
              <w:rPr>
                <w:rFonts w:eastAsia="SimSun" w:hint="eastAsia"/>
                <w:lang w:eastAsia="zh-CN"/>
              </w:rPr>
              <w:t>Row 5,4</w:t>
            </w:r>
          </w:p>
        </w:tc>
        <w:tc>
          <w:tcPr>
            <w:tcW w:w="2567" w:type="dxa"/>
            <w:vAlign w:val="center"/>
          </w:tcPr>
          <w:p w14:paraId="4F23779F" w14:textId="77777777" w:rsidR="00B1521A" w:rsidRPr="00661924" w:rsidRDefault="00B1521A" w:rsidP="00853FBD">
            <w:pPr>
              <w:pStyle w:val="TAC"/>
            </w:pPr>
            <w:r w:rsidRPr="00C25669">
              <w:rPr>
                <w:rFonts w:eastAsia="SimSun" w:hint="eastAsia"/>
                <w:lang w:eastAsia="zh-CN"/>
              </w:rPr>
              <w:t>Row 5,4</w:t>
            </w:r>
          </w:p>
        </w:tc>
      </w:tr>
      <w:tr w:rsidR="00B1521A" w:rsidRPr="00661924" w14:paraId="0C867AC8" w14:textId="77777777" w:rsidTr="005467A7">
        <w:trPr>
          <w:trHeight w:val="70"/>
        </w:trPr>
        <w:tc>
          <w:tcPr>
            <w:tcW w:w="1143" w:type="dxa"/>
            <w:vMerge/>
            <w:vAlign w:val="center"/>
          </w:tcPr>
          <w:p w14:paraId="05D7D69A" w14:textId="77777777" w:rsidR="00B1521A" w:rsidRPr="00661924" w:rsidRDefault="00B1521A" w:rsidP="00853FBD">
            <w:pPr>
              <w:pStyle w:val="TAL"/>
            </w:pPr>
          </w:p>
        </w:tc>
        <w:tc>
          <w:tcPr>
            <w:tcW w:w="2430" w:type="dxa"/>
            <w:gridSpan w:val="2"/>
            <w:vAlign w:val="center"/>
          </w:tcPr>
          <w:p w14:paraId="44508053" w14:textId="77777777" w:rsidR="00B1521A" w:rsidRPr="00661924" w:rsidRDefault="00B1521A" w:rsidP="00853FBD">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720" w:type="dxa"/>
            <w:vAlign w:val="center"/>
          </w:tcPr>
          <w:p w14:paraId="5F57DAB3" w14:textId="77777777" w:rsidR="00B1521A" w:rsidRPr="00661924" w:rsidRDefault="00B1521A" w:rsidP="00853FBD">
            <w:pPr>
              <w:pStyle w:val="TAC"/>
            </w:pPr>
          </w:p>
        </w:tc>
        <w:tc>
          <w:tcPr>
            <w:tcW w:w="2743" w:type="dxa"/>
            <w:vAlign w:val="center"/>
          </w:tcPr>
          <w:p w14:paraId="486DEA1B" w14:textId="77777777" w:rsidR="00B1521A" w:rsidRPr="00661924" w:rsidRDefault="00B1521A" w:rsidP="00853FBD">
            <w:pPr>
              <w:pStyle w:val="TAC"/>
            </w:pPr>
            <w:r w:rsidRPr="00C25669">
              <w:rPr>
                <w:rFonts w:eastAsia="SimSun" w:hint="eastAsia"/>
                <w:lang w:eastAsia="zh-CN"/>
              </w:rPr>
              <w:t>9</w:t>
            </w:r>
          </w:p>
        </w:tc>
        <w:tc>
          <w:tcPr>
            <w:tcW w:w="2567" w:type="dxa"/>
            <w:vAlign w:val="center"/>
          </w:tcPr>
          <w:p w14:paraId="3BBAE8EC" w14:textId="77777777" w:rsidR="00B1521A" w:rsidRPr="00661924" w:rsidRDefault="00B1521A" w:rsidP="00853FBD">
            <w:pPr>
              <w:pStyle w:val="TAC"/>
            </w:pPr>
            <w:r w:rsidRPr="00C25669">
              <w:rPr>
                <w:rFonts w:eastAsia="SimSun" w:hint="eastAsia"/>
                <w:lang w:eastAsia="zh-CN"/>
              </w:rPr>
              <w:t>9</w:t>
            </w:r>
          </w:p>
        </w:tc>
      </w:tr>
      <w:tr w:rsidR="00B1521A" w:rsidRPr="00661924" w14:paraId="72EBC662" w14:textId="77777777" w:rsidTr="005467A7">
        <w:trPr>
          <w:trHeight w:val="70"/>
        </w:trPr>
        <w:tc>
          <w:tcPr>
            <w:tcW w:w="1143" w:type="dxa"/>
            <w:vMerge/>
            <w:vAlign w:val="center"/>
          </w:tcPr>
          <w:p w14:paraId="1E21045A" w14:textId="77777777" w:rsidR="00B1521A" w:rsidRPr="00661924" w:rsidRDefault="00B1521A" w:rsidP="00853FBD">
            <w:pPr>
              <w:pStyle w:val="TAL"/>
            </w:pPr>
          </w:p>
        </w:tc>
        <w:tc>
          <w:tcPr>
            <w:tcW w:w="2430" w:type="dxa"/>
            <w:gridSpan w:val="2"/>
          </w:tcPr>
          <w:p w14:paraId="73B0C549" w14:textId="77777777" w:rsidR="00B1521A" w:rsidRPr="00C25669" w:rsidRDefault="00B1521A" w:rsidP="00853FBD">
            <w:pPr>
              <w:pStyle w:val="TAL"/>
              <w:rPr>
                <w:rFonts w:eastAsia="SimSun"/>
              </w:rPr>
            </w:pPr>
            <w:r w:rsidRPr="00C25669">
              <w:rPr>
                <w:rFonts w:eastAsia="SimSun"/>
              </w:rPr>
              <w:t>CSI-RS</w:t>
            </w:r>
          </w:p>
          <w:p w14:paraId="5F8D847E" w14:textId="77777777" w:rsidR="00B1521A" w:rsidRPr="00661924" w:rsidRDefault="00B1521A" w:rsidP="00853FBD">
            <w:pPr>
              <w:pStyle w:val="TAL"/>
            </w:pPr>
            <w:r w:rsidRPr="00C25669">
              <w:rPr>
                <w:rFonts w:eastAsia="SimSun"/>
              </w:rPr>
              <w:t>periodicity and offset</w:t>
            </w:r>
          </w:p>
        </w:tc>
        <w:tc>
          <w:tcPr>
            <w:tcW w:w="720" w:type="dxa"/>
            <w:vAlign w:val="center"/>
          </w:tcPr>
          <w:p w14:paraId="5320C318" w14:textId="77777777" w:rsidR="00B1521A" w:rsidRPr="00661924" w:rsidRDefault="00B1521A" w:rsidP="00853FBD">
            <w:pPr>
              <w:pStyle w:val="TAC"/>
            </w:pPr>
            <w:r w:rsidRPr="00C25669">
              <w:t>slot</w:t>
            </w:r>
          </w:p>
        </w:tc>
        <w:tc>
          <w:tcPr>
            <w:tcW w:w="2743" w:type="dxa"/>
            <w:vAlign w:val="center"/>
          </w:tcPr>
          <w:p w14:paraId="2AE94A15" w14:textId="77777777" w:rsidR="00B1521A" w:rsidRPr="00661924" w:rsidRDefault="00B1521A" w:rsidP="00853FBD">
            <w:pPr>
              <w:pStyle w:val="TAC"/>
            </w:pPr>
            <w:r w:rsidRPr="00C25669">
              <w:rPr>
                <w:rFonts w:eastAsia="SimSun" w:hint="eastAsia"/>
                <w:lang w:eastAsia="zh-CN"/>
              </w:rPr>
              <w:t>5/1</w:t>
            </w:r>
          </w:p>
        </w:tc>
        <w:tc>
          <w:tcPr>
            <w:tcW w:w="2567" w:type="dxa"/>
            <w:vAlign w:val="center"/>
          </w:tcPr>
          <w:p w14:paraId="52CBE3B7" w14:textId="77777777" w:rsidR="00B1521A" w:rsidRPr="00661924" w:rsidRDefault="00B1521A" w:rsidP="00853FBD">
            <w:pPr>
              <w:pStyle w:val="TAC"/>
            </w:pPr>
            <w:r>
              <w:t>Same as serving cell</w:t>
            </w:r>
          </w:p>
        </w:tc>
      </w:tr>
      <w:tr w:rsidR="00B1521A" w:rsidRPr="00661924" w14:paraId="148201BD" w14:textId="77777777" w:rsidTr="005467A7">
        <w:trPr>
          <w:trHeight w:val="70"/>
        </w:trPr>
        <w:tc>
          <w:tcPr>
            <w:tcW w:w="1143" w:type="dxa"/>
            <w:vMerge w:val="restart"/>
            <w:vAlign w:val="center"/>
            <w:hideMark/>
          </w:tcPr>
          <w:p w14:paraId="5A2694D0" w14:textId="77777777" w:rsidR="00B1521A" w:rsidRPr="00661924" w:rsidRDefault="00B1521A" w:rsidP="00853FBD">
            <w:pPr>
              <w:pStyle w:val="TAL"/>
            </w:pPr>
            <w:r w:rsidRPr="00661924">
              <w:t>NZP CSI-RS for CSI acquisition</w:t>
            </w:r>
          </w:p>
          <w:p w14:paraId="1527C91B" w14:textId="77777777" w:rsidR="00B1521A" w:rsidRPr="00661924" w:rsidRDefault="00B1521A" w:rsidP="00853FBD">
            <w:pPr>
              <w:pStyle w:val="TAL"/>
            </w:pPr>
          </w:p>
        </w:tc>
        <w:tc>
          <w:tcPr>
            <w:tcW w:w="2430" w:type="dxa"/>
            <w:gridSpan w:val="2"/>
            <w:vAlign w:val="center"/>
          </w:tcPr>
          <w:p w14:paraId="325AC69C" w14:textId="77777777" w:rsidR="00B1521A" w:rsidRPr="00661924" w:rsidRDefault="00B1521A" w:rsidP="00853FBD">
            <w:pPr>
              <w:pStyle w:val="TAL"/>
            </w:pPr>
            <w:r w:rsidRPr="00661924">
              <w:t>CSI-RS resource</w:t>
            </w:r>
            <w:r w:rsidRPr="00661924">
              <w:rPr>
                <w:rFonts w:hint="eastAsia"/>
              </w:rPr>
              <w:t xml:space="preserve"> </w:t>
            </w:r>
            <w:r w:rsidRPr="00661924">
              <w:t>Type</w:t>
            </w:r>
          </w:p>
        </w:tc>
        <w:tc>
          <w:tcPr>
            <w:tcW w:w="720" w:type="dxa"/>
            <w:vAlign w:val="center"/>
          </w:tcPr>
          <w:p w14:paraId="5F82122E" w14:textId="77777777" w:rsidR="00B1521A" w:rsidRPr="00661924" w:rsidRDefault="00B1521A" w:rsidP="00853FBD">
            <w:pPr>
              <w:pStyle w:val="TAC"/>
            </w:pPr>
          </w:p>
        </w:tc>
        <w:tc>
          <w:tcPr>
            <w:tcW w:w="2743" w:type="dxa"/>
            <w:vAlign w:val="center"/>
          </w:tcPr>
          <w:p w14:paraId="1C0061CE" w14:textId="77777777" w:rsidR="00B1521A" w:rsidRPr="00661924" w:rsidRDefault="00B1521A" w:rsidP="00853FBD">
            <w:pPr>
              <w:pStyle w:val="TAC"/>
            </w:pPr>
            <w:r w:rsidRPr="00661924">
              <w:t>Periodic</w:t>
            </w:r>
          </w:p>
        </w:tc>
        <w:tc>
          <w:tcPr>
            <w:tcW w:w="2567" w:type="dxa"/>
          </w:tcPr>
          <w:p w14:paraId="55B4CF50" w14:textId="77777777" w:rsidR="00B1521A" w:rsidRPr="00661924" w:rsidRDefault="00B1521A" w:rsidP="00853FBD">
            <w:pPr>
              <w:pStyle w:val="TAC"/>
            </w:pPr>
            <w:r w:rsidRPr="00661924">
              <w:t>Periodic</w:t>
            </w:r>
          </w:p>
        </w:tc>
      </w:tr>
      <w:tr w:rsidR="00B1521A" w:rsidRPr="00661924" w14:paraId="25BEDEF8" w14:textId="77777777" w:rsidTr="005467A7">
        <w:trPr>
          <w:trHeight w:val="70"/>
        </w:trPr>
        <w:tc>
          <w:tcPr>
            <w:tcW w:w="1143" w:type="dxa"/>
            <w:vMerge/>
            <w:vAlign w:val="center"/>
          </w:tcPr>
          <w:p w14:paraId="5A8962AF" w14:textId="77777777" w:rsidR="00B1521A" w:rsidRPr="00661924" w:rsidRDefault="00B1521A" w:rsidP="00853FBD">
            <w:pPr>
              <w:pStyle w:val="TAL"/>
            </w:pPr>
          </w:p>
        </w:tc>
        <w:tc>
          <w:tcPr>
            <w:tcW w:w="2430" w:type="dxa"/>
            <w:gridSpan w:val="2"/>
            <w:vAlign w:val="center"/>
          </w:tcPr>
          <w:p w14:paraId="639BC829" w14:textId="77777777" w:rsidR="00B1521A" w:rsidRPr="00661924" w:rsidRDefault="00B1521A" w:rsidP="00853FBD">
            <w:pPr>
              <w:pStyle w:val="TAL"/>
            </w:pPr>
            <w:r w:rsidRPr="00661924">
              <w:t>Number of CSI-RS ports (</w:t>
            </w:r>
            <w:r w:rsidRPr="00661924">
              <w:rPr>
                <w:i/>
              </w:rPr>
              <w:t>X</w:t>
            </w:r>
            <w:r w:rsidRPr="00661924">
              <w:t>)</w:t>
            </w:r>
          </w:p>
        </w:tc>
        <w:tc>
          <w:tcPr>
            <w:tcW w:w="720" w:type="dxa"/>
            <w:vAlign w:val="center"/>
          </w:tcPr>
          <w:p w14:paraId="6A5ABF02" w14:textId="77777777" w:rsidR="00B1521A" w:rsidRPr="00661924" w:rsidRDefault="00B1521A" w:rsidP="00853FBD">
            <w:pPr>
              <w:pStyle w:val="TAC"/>
            </w:pPr>
          </w:p>
        </w:tc>
        <w:tc>
          <w:tcPr>
            <w:tcW w:w="2743" w:type="dxa"/>
            <w:vAlign w:val="center"/>
          </w:tcPr>
          <w:p w14:paraId="365EA211" w14:textId="77777777" w:rsidR="00B1521A" w:rsidRPr="00661924" w:rsidRDefault="00B1521A" w:rsidP="00853FBD">
            <w:pPr>
              <w:pStyle w:val="TAC"/>
            </w:pPr>
            <w:r w:rsidRPr="00661924">
              <w:rPr>
                <w:rFonts w:hint="eastAsia"/>
              </w:rPr>
              <w:t>2</w:t>
            </w:r>
          </w:p>
        </w:tc>
        <w:tc>
          <w:tcPr>
            <w:tcW w:w="2567" w:type="dxa"/>
            <w:vAlign w:val="center"/>
          </w:tcPr>
          <w:p w14:paraId="677C470E" w14:textId="77777777" w:rsidR="00B1521A" w:rsidRPr="00661924" w:rsidRDefault="00B1521A" w:rsidP="00853FBD">
            <w:pPr>
              <w:pStyle w:val="TAC"/>
            </w:pPr>
            <w:r>
              <w:t>1</w:t>
            </w:r>
          </w:p>
        </w:tc>
      </w:tr>
      <w:tr w:rsidR="00B1521A" w:rsidRPr="00661924" w14:paraId="64A42881" w14:textId="77777777" w:rsidTr="005467A7">
        <w:trPr>
          <w:trHeight w:val="70"/>
        </w:trPr>
        <w:tc>
          <w:tcPr>
            <w:tcW w:w="1143" w:type="dxa"/>
            <w:vMerge/>
            <w:vAlign w:val="center"/>
            <w:hideMark/>
          </w:tcPr>
          <w:p w14:paraId="267CA5BD" w14:textId="77777777" w:rsidR="00B1521A" w:rsidRPr="00661924" w:rsidRDefault="00B1521A" w:rsidP="00853FBD">
            <w:pPr>
              <w:pStyle w:val="TAL"/>
            </w:pPr>
          </w:p>
        </w:tc>
        <w:tc>
          <w:tcPr>
            <w:tcW w:w="2430" w:type="dxa"/>
            <w:gridSpan w:val="2"/>
            <w:vAlign w:val="center"/>
          </w:tcPr>
          <w:p w14:paraId="16EF0EBE" w14:textId="77777777" w:rsidR="00B1521A" w:rsidRPr="00661924" w:rsidRDefault="00B1521A" w:rsidP="00853FBD">
            <w:pPr>
              <w:pStyle w:val="TAL"/>
            </w:pPr>
            <w:r w:rsidRPr="00661924">
              <w:t>CDM Type</w:t>
            </w:r>
          </w:p>
        </w:tc>
        <w:tc>
          <w:tcPr>
            <w:tcW w:w="720" w:type="dxa"/>
            <w:vAlign w:val="center"/>
          </w:tcPr>
          <w:p w14:paraId="6C1542A6" w14:textId="77777777" w:rsidR="00B1521A" w:rsidRPr="00661924" w:rsidRDefault="00B1521A" w:rsidP="00853FBD">
            <w:pPr>
              <w:pStyle w:val="TAC"/>
            </w:pPr>
          </w:p>
        </w:tc>
        <w:tc>
          <w:tcPr>
            <w:tcW w:w="2743" w:type="dxa"/>
            <w:vAlign w:val="center"/>
          </w:tcPr>
          <w:p w14:paraId="06AAB9EB" w14:textId="77777777" w:rsidR="00B1521A" w:rsidRPr="00661924" w:rsidRDefault="00B1521A" w:rsidP="00853FBD">
            <w:pPr>
              <w:pStyle w:val="TAC"/>
            </w:pPr>
            <w:r w:rsidRPr="00661924">
              <w:t>FD-CDM2</w:t>
            </w:r>
          </w:p>
        </w:tc>
        <w:tc>
          <w:tcPr>
            <w:tcW w:w="2567" w:type="dxa"/>
          </w:tcPr>
          <w:p w14:paraId="5EAB1727" w14:textId="77777777" w:rsidR="00B1521A" w:rsidRPr="00661924" w:rsidRDefault="00B1521A" w:rsidP="00853FBD">
            <w:pPr>
              <w:pStyle w:val="TAC"/>
            </w:pPr>
            <w:r>
              <w:t>noCDM</w:t>
            </w:r>
          </w:p>
        </w:tc>
      </w:tr>
      <w:tr w:rsidR="00B1521A" w:rsidRPr="00661924" w14:paraId="17337D22" w14:textId="77777777" w:rsidTr="005467A7">
        <w:trPr>
          <w:trHeight w:val="70"/>
        </w:trPr>
        <w:tc>
          <w:tcPr>
            <w:tcW w:w="1143" w:type="dxa"/>
            <w:vMerge/>
            <w:vAlign w:val="center"/>
            <w:hideMark/>
          </w:tcPr>
          <w:p w14:paraId="08B2C7F1" w14:textId="77777777" w:rsidR="00B1521A" w:rsidRPr="00661924" w:rsidRDefault="00B1521A" w:rsidP="00853FBD">
            <w:pPr>
              <w:pStyle w:val="TAL"/>
            </w:pPr>
          </w:p>
        </w:tc>
        <w:tc>
          <w:tcPr>
            <w:tcW w:w="2430" w:type="dxa"/>
            <w:gridSpan w:val="2"/>
            <w:vAlign w:val="center"/>
          </w:tcPr>
          <w:p w14:paraId="4DAD0B51" w14:textId="77777777" w:rsidR="00B1521A" w:rsidRPr="00661924" w:rsidRDefault="00B1521A" w:rsidP="00853FBD">
            <w:pPr>
              <w:pStyle w:val="TAL"/>
            </w:pPr>
            <w:r w:rsidRPr="00661924">
              <w:t>Density (ρ)</w:t>
            </w:r>
          </w:p>
        </w:tc>
        <w:tc>
          <w:tcPr>
            <w:tcW w:w="720" w:type="dxa"/>
            <w:vAlign w:val="center"/>
          </w:tcPr>
          <w:p w14:paraId="0298070F" w14:textId="77777777" w:rsidR="00B1521A" w:rsidRPr="00661924" w:rsidRDefault="00B1521A" w:rsidP="00853FBD">
            <w:pPr>
              <w:pStyle w:val="TAC"/>
            </w:pPr>
          </w:p>
        </w:tc>
        <w:tc>
          <w:tcPr>
            <w:tcW w:w="2743" w:type="dxa"/>
            <w:vAlign w:val="center"/>
          </w:tcPr>
          <w:p w14:paraId="1D537BC1" w14:textId="77777777" w:rsidR="00B1521A" w:rsidRPr="00661924" w:rsidRDefault="00B1521A" w:rsidP="00853FBD">
            <w:pPr>
              <w:pStyle w:val="TAC"/>
            </w:pPr>
            <w:r w:rsidRPr="00661924">
              <w:t>1</w:t>
            </w:r>
          </w:p>
        </w:tc>
        <w:tc>
          <w:tcPr>
            <w:tcW w:w="2567" w:type="dxa"/>
          </w:tcPr>
          <w:p w14:paraId="26BF6286" w14:textId="77777777" w:rsidR="00B1521A" w:rsidRPr="00661924" w:rsidRDefault="00B1521A" w:rsidP="00853FBD">
            <w:pPr>
              <w:pStyle w:val="TAC"/>
            </w:pPr>
            <w:r>
              <w:t>1</w:t>
            </w:r>
          </w:p>
        </w:tc>
      </w:tr>
      <w:tr w:rsidR="00B1521A" w:rsidRPr="00661924" w14:paraId="238E55C2" w14:textId="77777777" w:rsidTr="005467A7">
        <w:trPr>
          <w:trHeight w:val="70"/>
        </w:trPr>
        <w:tc>
          <w:tcPr>
            <w:tcW w:w="1143" w:type="dxa"/>
            <w:vMerge/>
            <w:vAlign w:val="center"/>
            <w:hideMark/>
          </w:tcPr>
          <w:p w14:paraId="2D543BA6" w14:textId="77777777" w:rsidR="00B1521A" w:rsidRPr="00661924" w:rsidRDefault="00B1521A" w:rsidP="00853FBD">
            <w:pPr>
              <w:pStyle w:val="TAL"/>
              <w:rPr>
                <w:b/>
              </w:rPr>
            </w:pPr>
          </w:p>
        </w:tc>
        <w:tc>
          <w:tcPr>
            <w:tcW w:w="2430" w:type="dxa"/>
            <w:gridSpan w:val="2"/>
            <w:vAlign w:val="center"/>
          </w:tcPr>
          <w:p w14:paraId="13810EEC" w14:textId="77777777" w:rsidR="00B1521A" w:rsidRPr="00661924" w:rsidRDefault="00B1521A" w:rsidP="00853FBD">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9262F60" w14:textId="77777777" w:rsidR="00B1521A" w:rsidRPr="00661924" w:rsidRDefault="00B1521A" w:rsidP="00853FBD">
            <w:pPr>
              <w:pStyle w:val="TAC"/>
            </w:pPr>
          </w:p>
        </w:tc>
        <w:tc>
          <w:tcPr>
            <w:tcW w:w="2743" w:type="dxa"/>
            <w:vAlign w:val="center"/>
          </w:tcPr>
          <w:p w14:paraId="28F46632" w14:textId="77777777" w:rsidR="00B1521A" w:rsidRPr="00661924" w:rsidRDefault="00B1521A" w:rsidP="00853FBD">
            <w:pPr>
              <w:pStyle w:val="TAC"/>
            </w:pPr>
            <w:r w:rsidRPr="00661924">
              <w:rPr>
                <w:rFonts w:hint="eastAsia"/>
              </w:rPr>
              <w:t>Row 3(6,</w:t>
            </w:r>
            <w:r>
              <w:t xml:space="preserve"> </w:t>
            </w:r>
            <w:r w:rsidRPr="00661924">
              <w:rPr>
                <w:rFonts w:hint="eastAsia"/>
              </w:rPr>
              <w:t>-)</w:t>
            </w:r>
          </w:p>
        </w:tc>
        <w:tc>
          <w:tcPr>
            <w:tcW w:w="2567" w:type="dxa"/>
            <w:vAlign w:val="center"/>
          </w:tcPr>
          <w:p w14:paraId="43014A5B" w14:textId="77777777" w:rsidR="00B1521A" w:rsidRPr="00661924" w:rsidRDefault="00B1521A" w:rsidP="00853FBD">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B1521A" w:rsidRPr="00661924" w14:paraId="3F6F99DD" w14:textId="77777777" w:rsidTr="005467A7">
        <w:trPr>
          <w:trHeight w:val="70"/>
        </w:trPr>
        <w:tc>
          <w:tcPr>
            <w:tcW w:w="1143" w:type="dxa"/>
            <w:vMerge/>
            <w:vAlign w:val="center"/>
            <w:hideMark/>
          </w:tcPr>
          <w:p w14:paraId="267CBF02" w14:textId="77777777" w:rsidR="00B1521A" w:rsidRPr="00661924" w:rsidRDefault="00B1521A" w:rsidP="00853FBD">
            <w:pPr>
              <w:pStyle w:val="TAL"/>
            </w:pPr>
          </w:p>
        </w:tc>
        <w:tc>
          <w:tcPr>
            <w:tcW w:w="2430" w:type="dxa"/>
            <w:gridSpan w:val="2"/>
            <w:vAlign w:val="center"/>
          </w:tcPr>
          <w:p w14:paraId="1AB866CD" w14:textId="77777777" w:rsidR="00B1521A" w:rsidRPr="00661924" w:rsidRDefault="00B1521A" w:rsidP="00853FBD">
            <w:pPr>
              <w:pStyle w:val="TAL"/>
            </w:pPr>
            <w:r w:rsidRPr="00661924">
              <w:t>First OFDM symbol in the PRB used for CSI-RS (l</w:t>
            </w:r>
            <w:r w:rsidRPr="00661924">
              <w:rPr>
                <w:vertAlign w:val="subscript"/>
              </w:rPr>
              <w:t>0</w:t>
            </w:r>
            <w:r w:rsidRPr="00661924">
              <w:t>)</w:t>
            </w:r>
          </w:p>
        </w:tc>
        <w:tc>
          <w:tcPr>
            <w:tcW w:w="720" w:type="dxa"/>
            <w:vAlign w:val="center"/>
          </w:tcPr>
          <w:p w14:paraId="2F4C8D5B" w14:textId="77777777" w:rsidR="00B1521A" w:rsidRPr="00661924" w:rsidRDefault="00B1521A" w:rsidP="00853FBD">
            <w:pPr>
              <w:pStyle w:val="TAC"/>
            </w:pPr>
          </w:p>
        </w:tc>
        <w:tc>
          <w:tcPr>
            <w:tcW w:w="2743" w:type="dxa"/>
            <w:vAlign w:val="center"/>
          </w:tcPr>
          <w:p w14:paraId="26D7AF75" w14:textId="77777777" w:rsidR="00B1521A" w:rsidRPr="00661924" w:rsidRDefault="00B1521A" w:rsidP="00853FBD">
            <w:pPr>
              <w:pStyle w:val="TAC"/>
            </w:pPr>
            <w:r w:rsidRPr="00661924">
              <w:rPr>
                <w:rFonts w:hint="eastAsia"/>
              </w:rPr>
              <w:t>13</w:t>
            </w:r>
          </w:p>
        </w:tc>
        <w:tc>
          <w:tcPr>
            <w:tcW w:w="2567" w:type="dxa"/>
            <w:vAlign w:val="center"/>
          </w:tcPr>
          <w:p w14:paraId="3B72D559" w14:textId="77777777" w:rsidR="00B1521A" w:rsidRPr="00661924" w:rsidRDefault="00B1521A" w:rsidP="00853FBD">
            <w:pPr>
              <w:pStyle w:val="TAC"/>
            </w:pPr>
            <w:r>
              <w:t>13</w:t>
            </w:r>
          </w:p>
        </w:tc>
      </w:tr>
      <w:tr w:rsidR="00B1521A" w:rsidRPr="00661924" w14:paraId="0F446EFD" w14:textId="77777777" w:rsidTr="005467A7">
        <w:trPr>
          <w:trHeight w:val="70"/>
        </w:trPr>
        <w:tc>
          <w:tcPr>
            <w:tcW w:w="1143" w:type="dxa"/>
            <w:vMerge/>
            <w:vAlign w:val="center"/>
          </w:tcPr>
          <w:p w14:paraId="376E87A8" w14:textId="77777777" w:rsidR="00B1521A" w:rsidRPr="00661924" w:rsidRDefault="00B1521A" w:rsidP="00853FBD">
            <w:pPr>
              <w:pStyle w:val="TAL"/>
            </w:pPr>
          </w:p>
        </w:tc>
        <w:tc>
          <w:tcPr>
            <w:tcW w:w="2430" w:type="dxa"/>
            <w:gridSpan w:val="2"/>
            <w:vAlign w:val="center"/>
          </w:tcPr>
          <w:p w14:paraId="2656FFBD" w14:textId="77777777" w:rsidR="00B1521A" w:rsidRPr="00661924" w:rsidRDefault="00B1521A" w:rsidP="00853FBD">
            <w:pPr>
              <w:pStyle w:val="TAL"/>
            </w:pPr>
            <w:r w:rsidRPr="00661924">
              <w:t>NZP CSI-RS-timeConfig</w:t>
            </w:r>
          </w:p>
          <w:p w14:paraId="729DC8FA" w14:textId="77777777" w:rsidR="00B1521A" w:rsidRPr="00661924" w:rsidRDefault="00B1521A" w:rsidP="00853FBD">
            <w:pPr>
              <w:pStyle w:val="TAL"/>
            </w:pPr>
            <w:r w:rsidRPr="00661924">
              <w:t>periodicity and offset</w:t>
            </w:r>
          </w:p>
        </w:tc>
        <w:tc>
          <w:tcPr>
            <w:tcW w:w="720" w:type="dxa"/>
            <w:vAlign w:val="center"/>
          </w:tcPr>
          <w:p w14:paraId="2A341E6D" w14:textId="77777777" w:rsidR="00B1521A" w:rsidRPr="00661924" w:rsidRDefault="00B1521A" w:rsidP="00853FBD">
            <w:pPr>
              <w:pStyle w:val="TAC"/>
            </w:pPr>
            <w:r w:rsidRPr="00661924">
              <w:t>slot</w:t>
            </w:r>
          </w:p>
        </w:tc>
        <w:tc>
          <w:tcPr>
            <w:tcW w:w="2743" w:type="dxa"/>
            <w:vAlign w:val="center"/>
          </w:tcPr>
          <w:p w14:paraId="2C7FFBF6" w14:textId="77777777" w:rsidR="00B1521A" w:rsidRPr="00661924" w:rsidRDefault="00B1521A" w:rsidP="00853FBD">
            <w:pPr>
              <w:pStyle w:val="TAC"/>
            </w:pPr>
            <w:r>
              <w:t>5</w:t>
            </w:r>
            <w:r w:rsidRPr="00661924">
              <w:rPr>
                <w:rFonts w:hint="eastAsia"/>
              </w:rPr>
              <w:t>/1</w:t>
            </w:r>
          </w:p>
        </w:tc>
        <w:tc>
          <w:tcPr>
            <w:tcW w:w="2567" w:type="dxa"/>
            <w:vAlign w:val="center"/>
          </w:tcPr>
          <w:p w14:paraId="44F1E755" w14:textId="77777777" w:rsidR="00B1521A" w:rsidRPr="00661924" w:rsidRDefault="00B1521A" w:rsidP="00853FBD">
            <w:pPr>
              <w:pStyle w:val="TAC"/>
            </w:pPr>
            <w:r>
              <w:t>Same as serving cell</w:t>
            </w:r>
          </w:p>
        </w:tc>
      </w:tr>
      <w:tr w:rsidR="00B1521A" w:rsidRPr="00661924" w14:paraId="25406C79" w14:textId="77777777" w:rsidTr="005467A7">
        <w:trPr>
          <w:trHeight w:val="70"/>
        </w:trPr>
        <w:tc>
          <w:tcPr>
            <w:tcW w:w="1143" w:type="dxa"/>
            <w:vMerge w:val="restart"/>
            <w:vAlign w:val="center"/>
          </w:tcPr>
          <w:p w14:paraId="4F62A1D9" w14:textId="77777777" w:rsidR="00B1521A" w:rsidRPr="00661924" w:rsidRDefault="00B1521A" w:rsidP="00853FBD">
            <w:pPr>
              <w:pStyle w:val="TAL"/>
            </w:pPr>
            <w:r w:rsidRPr="00661924">
              <w:t>CSI-IM configuration</w:t>
            </w:r>
          </w:p>
        </w:tc>
        <w:tc>
          <w:tcPr>
            <w:tcW w:w="2430" w:type="dxa"/>
            <w:gridSpan w:val="2"/>
          </w:tcPr>
          <w:p w14:paraId="15E7D5AE" w14:textId="77777777" w:rsidR="00B1521A" w:rsidRPr="00661924" w:rsidRDefault="00B1521A" w:rsidP="00853FBD">
            <w:pPr>
              <w:pStyle w:val="TAL"/>
            </w:pPr>
            <w:r w:rsidRPr="00661924">
              <w:rPr>
                <w:rFonts w:hint="eastAsia"/>
              </w:rPr>
              <w:t>CSI-IM resource Type</w:t>
            </w:r>
          </w:p>
        </w:tc>
        <w:tc>
          <w:tcPr>
            <w:tcW w:w="720" w:type="dxa"/>
            <w:vAlign w:val="center"/>
          </w:tcPr>
          <w:p w14:paraId="79FD3180" w14:textId="77777777" w:rsidR="00B1521A" w:rsidRPr="00661924" w:rsidRDefault="00B1521A" w:rsidP="00853FBD">
            <w:pPr>
              <w:pStyle w:val="TAC"/>
            </w:pPr>
          </w:p>
        </w:tc>
        <w:tc>
          <w:tcPr>
            <w:tcW w:w="2743" w:type="dxa"/>
            <w:vAlign w:val="center"/>
          </w:tcPr>
          <w:p w14:paraId="0160EBAC" w14:textId="77777777" w:rsidR="00B1521A" w:rsidRPr="00661924" w:rsidRDefault="00B1521A" w:rsidP="00853FBD">
            <w:pPr>
              <w:pStyle w:val="TAC"/>
            </w:pPr>
            <w:r w:rsidRPr="00661924">
              <w:rPr>
                <w:rFonts w:hint="eastAsia"/>
              </w:rPr>
              <w:t>Periodic</w:t>
            </w:r>
          </w:p>
        </w:tc>
        <w:tc>
          <w:tcPr>
            <w:tcW w:w="2567" w:type="dxa"/>
            <w:vAlign w:val="center"/>
          </w:tcPr>
          <w:p w14:paraId="7E3DD5CF" w14:textId="77777777" w:rsidR="00B1521A" w:rsidRPr="00661924" w:rsidRDefault="00B1521A" w:rsidP="00853FBD">
            <w:pPr>
              <w:pStyle w:val="TAC"/>
            </w:pPr>
            <w:r w:rsidRPr="00661924">
              <w:rPr>
                <w:rFonts w:hint="eastAsia"/>
              </w:rPr>
              <w:t>Periodic</w:t>
            </w:r>
          </w:p>
        </w:tc>
      </w:tr>
      <w:tr w:rsidR="00B1521A" w:rsidRPr="00661924" w14:paraId="57320E2B" w14:textId="77777777" w:rsidTr="005467A7">
        <w:trPr>
          <w:trHeight w:val="70"/>
        </w:trPr>
        <w:tc>
          <w:tcPr>
            <w:tcW w:w="1143" w:type="dxa"/>
            <w:vMerge/>
            <w:vAlign w:val="center"/>
            <w:hideMark/>
          </w:tcPr>
          <w:p w14:paraId="338E3028" w14:textId="77777777" w:rsidR="00B1521A" w:rsidRPr="00661924" w:rsidRDefault="00B1521A" w:rsidP="00853FBD">
            <w:pPr>
              <w:pStyle w:val="TAL"/>
            </w:pPr>
          </w:p>
        </w:tc>
        <w:tc>
          <w:tcPr>
            <w:tcW w:w="2430" w:type="dxa"/>
            <w:gridSpan w:val="2"/>
          </w:tcPr>
          <w:p w14:paraId="70DA2BF8" w14:textId="77777777" w:rsidR="00B1521A" w:rsidRPr="00661924" w:rsidRDefault="00B1521A" w:rsidP="00853FBD">
            <w:pPr>
              <w:pStyle w:val="TAL"/>
            </w:pPr>
            <w:r w:rsidRPr="00661924">
              <w:t>CSI-IM RE pattern</w:t>
            </w:r>
          </w:p>
        </w:tc>
        <w:tc>
          <w:tcPr>
            <w:tcW w:w="720" w:type="dxa"/>
            <w:vAlign w:val="center"/>
          </w:tcPr>
          <w:p w14:paraId="7CD5C732" w14:textId="77777777" w:rsidR="00B1521A" w:rsidRPr="00661924" w:rsidRDefault="00B1521A" w:rsidP="00853FBD">
            <w:pPr>
              <w:pStyle w:val="TAC"/>
            </w:pPr>
          </w:p>
        </w:tc>
        <w:tc>
          <w:tcPr>
            <w:tcW w:w="2743" w:type="dxa"/>
            <w:vAlign w:val="center"/>
          </w:tcPr>
          <w:p w14:paraId="3047BDFB" w14:textId="77777777" w:rsidR="00B1521A" w:rsidRPr="00661924" w:rsidRDefault="00B1521A" w:rsidP="00853FBD">
            <w:pPr>
              <w:pStyle w:val="TAC"/>
            </w:pPr>
            <w:r w:rsidRPr="00661924">
              <w:rPr>
                <w:rFonts w:hint="eastAsia"/>
              </w:rPr>
              <w:t>0</w:t>
            </w:r>
          </w:p>
        </w:tc>
        <w:tc>
          <w:tcPr>
            <w:tcW w:w="2567" w:type="dxa"/>
            <w:vAlign w:val="center"/>
          </w:tcPr>
          <w:p w14:paraId="4B50008D" w14:textId="77777777" w:rsidR="00B1521A" w:rsidRPr="00661924" w:rsidRDefault="00B1521A" w:rsidP="00853FBD">
            <w:pPr>
              <w:pStyle w:val="TAC"/>
            </w:pPr>
            <w:r>
              <w:t>0</w:t>
            </w:r>
          </w:p>
        </w:tc>
      </w:tr>
      <w:tr w:rsidR="00B1521A" w:rsidRPr="00661924" w14:paraId="4A23D4FB" w14:textId="77777777" w:rsidTr="005467A7">
        <w:trPr>
          <w:trHeight w:val="70"/>
        </w:trPr>
        <w:tc>
          <w:tcPr>
            <w:tcW w:w="1143" w:type="dxa"/>
            <w:vMerge/>
            <w:hideMark/>
          </w:tcPr>
          <w:p w14:paraId="36566582" w14:textId="77777777" w:rsidR="00B1521A" w:rsidRPr="00661924" w:rsidRDefault="00B1521A" w:rsidP="00853FBD">
            <w:pPr>
              <w:pStyle w:val="TAL"/>
            </w:pPr>
          </w:p>
        </w:tc>
        <w:tc>
          <w:tcPr>
            <w:tcW w:w="2430" w:type="dxa"/>
            <w:gridSpan w:val="2"/>
          </w:tcPr>
          <w:p w14:paraId="2B80F68F" w14:textId="77777777" w:rsidR="00B1521A" w:rsidRPr="00661924" w:rsidRDefault="00B1521A" w:rsidP="00853FBD">
            <w:pPr>
              <w:pStyle w:val="TAL"/>
            </w:pPr>
            <w:r w:rsidRPr="00661924">
              <w:t>CSI-IM Resource Mapping</w:t>
            </w:r>
          </w:p>
          <w:p w14:paraId="0D7F869F" w14:textId="77777777" w:rsidR="00B1521A" w:rsidRPr="00661924" w:rsidRDefault="00B1521A" w:rsidP="00853FBD">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05C3DDA" w14:textId="77777777" w:rsidR="00B1521A" w:rsidRPr="00661924" w:rsidRDefault="00B1521A" w:rsidP="00853FBD">
            <w:pPr>
              <w:pStyle w:val="TAC"/>
            </w:pPr>
          </w:p>
        </w:tc>
        <w:tc>
          <w:tcPr>
            <w:tcW w:w="2743" w:type="dxa"/>
            <w:vAlign w:val="center"/>
          </w:tcPr>
          <w:p w14:paraId="1DBDC7F6" w14:textId="77777777" w:rsidR="00B1521A" w:rsidRPr="00661924" w:rsidRDefault="00B1521A" w:rsidP="00853FBD">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14ACF446" w14:textId="77777777" w:rsidR="00B1521A" w:rsidRPr="00661924" w:rsidRDefault="00B1521A" w:rsidP="00853FBD">
            <w:pPr>
              <w:pStyle w:val="TAC"/>
            </w:pPr>
            <w:r>
              <w:t>(6, 9)</w:t>
            </w:r>
          </w:p>
        </w:tc>
      </w:tr>
      <w:tr w:rsidR="00B1521A" w:rsidRPr="00661924" w14:paraId="64A3E95C" w14:textId="77777777" w:rsidTr="005467A7">
        <w:trPr>
          <w:trHeight w:val="70"/>
        </w:trPr>
        <w:tc>
          <w:tcPr>
            <w:tcW w:w="1143" w:type="dxa"/>
            <w:vMerge/>
            <w:hideMark/>
          </w:tcPr>
          <w:p w14:paraId="5BAE79D3" w14:textId="77777777" w:rsidR="00B1521A" w:rsidRPr="00661924" w:rsidRDefault="00B1521A" w:rsidP="00853FBD">
            <w:pPr>
              <w:pStyle w:val="TAL"/>
            </w:pPr>
          </w:p>
        </w:tc>
        <w:tc>
          <w:tcPr>
            <w:tcW w:w="2430" w:type="dxa"/>
            <w:gridSpan w:val="2"/>
          </w:tcPr>
          <w:p w14:paraId="4F8468EC" w14:textId="77777777" w:rsidR="00B1521A" w:rsidRPr="00661924" w:rsidRDefault="00B1521A" w:rsidP="00853FBD">
            <w:pPr>
              <w:pStyle w:val="TAL"/>
            </w:pPr>
            <w:r w:rsidRPr="00661924">
              <w:t>CSI-IM timeConfig</w:t>
            </w:r>
          </w:p>
          <w:p w14:paraId="25B9F456" w14:textId="77777777" w:rsidR="00B1521A" w:rsidRPr="00661924" w:rsidRDefault="00B1521A" w:rsidP="00853FBD">
            <w:pPr>
              <w:pStyle w:val="TAL"/>
            </w:pPr>
            <w:r w:rsidRPr="00661924">
              <w:t>periodicity and offset</w:t>
            </w:r>
          </w:p>
        </w:tc>
        <w:tc>
          <w:tcPr>
            <w:tcW w:w="720" w:type="dxa"/>
            <w:vAlign w:val="center"/>
          </w:tcPr>
          <w:p w14:paraId="69DF4F79" w14:textId="77777777" w:rsidR="00B1521A" w:rsidRPr="00661924" w:rsidRDefault="00B1521A" w:rsidP="00853FBD">
            <w:pPr>
              <w:pStyle w:val="TAC"/>
            </w:pPr>
            <w:r w:rsidRPr="00661924">
              <w:t>slot</w:t>
            </w:r>
          </w:p>
        </w:tc>
        <w:tc>
          <w:tcPr>
            <w:tcW w:w="2743" w:type="dxa"/>
            <w:vAlign w:val="center"/>
          </w:tcPr>
          <w:p w14:paraId="36F8B2B1" w14:textId="77777777" w:rsidR="00B1521A" w:rsidRPr="00661924" w:rsidRDefault="00B1521A" w:rsidP="00853FBD">
            <w:pPr>
              <w:pStyle w:val="TAC"/>
            </w:pPr>
            <w:r>
              <w:t>5</w:t>
            </w:r>
            <w:r w:rsidRPr="00661924">
              <w:rPr>
                <w:rFonts w:hint="eastAsia"/>
              </w:rPr>
              <w:t>/1</w:t>
            </w:r>
          </w:p>
        </w:tc>
        <w:tc>
          <w:tcPr>
            <w:tcW w:w="2567" w:type="dxa"/>
            <w:vAlign w:val="center"/>
          </w:tcPr>
          <w:p w14:paraId="7DEC130E" w14:textId="77777777" w:rsidR="00B1521A" w:rsidRPr="00661924" w:rsidRDefault="00B1521A" w:rsidP="00853FBD">
            <w:pPr>
              <w:pStyle w:val="TAC"/>
            </w:pPr>
            <w:r>
              <w:t>Same as serving cell</w:t>
            </w:r>
          </w:p>
        </w:tc>
      </w:tr>
      <w:tr w:rsidR="00B1521A" w:rsidRPr="00661924" w14:paraId="72176F82" w14:textId="77777777" w:rsidTr="005467A7">
        <w:trPr>
          <w:trHeight w:val="70"/>
        </w:trPr>
        <w:tc>
          <w:tcPr>
            <w:tcW w:w="3573" w:type="dxa"/>
            <w:gridSpan w:val="3"/>
            <w:vAlign w:val="center"/>
          </w:tcPr>
          <w:p w14:paraId="7F3C5033" w14:textId="77777777" w:rsidR="00B1521A" w:rsidRPr="00661924" w:rsidRDefault="00B1521A" w:rsidP="00853FBD">
            <w:pPr>
              <w:pStyle w:val="TAL"/>
            </w:pPr>
            <w:r w:rsidRPr="00661924">
              <w:t>ReportConfigType</w:t>
            </w:r>
          </w:p>
        </w:tc>
        <w:tc>
          <w:tcPr>
            <w:tcW w:w="720" w:type="dxa"/>
            <w:vAlign w:val="center"/>
          </w:tcPr>
          <w:p w14:paraId="47DDB64E" w14:textId="77777777" w:rsidR="00B1521A" w:rsidRPr="00661924" w:rsidRDefault="00B1521A" w:rsidP="00853FBD">
            <w:pPr>
              <w:pStyle w:val="TAC"/>
            </w:pPr>
          </w:p>
        </w:tc>
        <w:tc>
          <w:tcPr>
            <w:tcW w:w="2743" w:type="dxa"/>
            <w:vAlign w:val="center"/>
          </w:tcPr>
          <w:p w14:paraId="1FA798E4" w14:textId="77777777" w:rsidR="00B1521A" w:rsidRPr="00661924" w:rsidRDefault="00B1521A" w:rsidP="00853FBD">
            <w:pPr>
              <w:pStyle w:val="TAC"/>
            </w:pPr>
            <w:r w:rsidRPr="00661924">
              <w:t>Periodic</w:t>
            </w:r>
          </w:p>
        </w:tc>
        <w:tc>
          <w:tcPr>
            <w:tcW w:w="2567" w:type="dxa"/>
            <w:vAlign w:val="center"/>
          </w:tcPr>
          <w:p w14:paraId="7BA13266" w14:textId="77777777" w:rsidR="00B1521A" w:rsidRPr="00661924" w:rsidRDefault="00B1521A" w:rsidP="00853FBD">
            <w:pPr>
              <w:pStyle w:val="TAC"/>
            </w:pPr>
            <w:r w:rsidRPr="00661924">
              <w:t>Not configured</w:t>
            </w:r>
          </w:p>
        </w:tc>
      </w:tr>
      <w:tr w:rsidR="00B1521A" w:rsidRPr="00661924" w14:paraId="3486375B" w14:textId="77777777" w:rsidTr="005467A7">
        <w:trPr>
          <w:trHeight w:val="70"/>
        </w:trPr>
        <w:tc>
          <w:tcPr>
            <w:tcW w:w="3573" w:type="dxa"/>
            <w:gridSpan w:val="3"/>
            <w:vAlign w:val="center"/>
          </w:tcPr>
          <w:p w14:paraId="081DC332" w14:textId="77777777" w:rsidR="00B1521A" w:rsidRPr="00661924" w:rsidRDefault="00B1521A" w:rsidP="00853FBD">
            <w:pPr>
              <w:pStyle w:val="TAL"/>
            </w:pPr>
            <w:r w:rsidRPr="00661924">
              <w:t>CQI-table</w:t>
            </w:r>
          </w:p>
        </w:tc>
        <w:tc>
          <w:tcPr>
            <w:tcW w:w="720" w:type="dxa"/>
            <w:vAlign w:val="center"/>
          </w:tcPr>
          <w:p w14:paraId="78D5F71A" w14:textId="77777777" w:rsidR="00B1521A" w:rsidRPr="00661924" w:rsidRDefault="00B1521A" w:rsidP="00853FBD">
            <w:pPr>
              <w:pStyle w:val="TAC"/>
            </w:pPr>
          </w:p>
        </w:tc>
        <w:tc>
          <w:tcPr>
            <w:tcW w:w="2743" w:type="dxa"/>
            <w:vAlign w:val="center"/>
          </w:tcPr>
          <w:p w14:paraId="4375AB83" w14:textId="77777777" w:rsidR="00B1521A" w:rsidRPr="00661924" w:rsidRDefault="00B1521A" w:rsidP="00853FBD">
            <w:pPr>
              <w:pStyle w:val="TAC"/>
            </w:pPr>
            <w:r w:rsidRPr="00661924">
              <w:t xml:space="preserve">Table </w:t>
            </w:r>
            <w:r w:rsidRPr="00661924">
              <w:rPr>
                <w:rFonts w:hint="eastAsia"/>
              </w:rPr>
              <w:t>2</w:t>
            </w:r>
          </w:p>
        </w:tc>
        <w:tc>
          <w:tcPr>
            <w:tcW w:w="2567" w:type="dxa"/>
            <w:vAlign w:val="center"/>
          </w:tcPr>
          <w:p w14:paraId="14419F3A" w14:textId="77777777" w:rsidR="00B1521A" w:rsidRPr="00661924" w:rsidRDefault="00B1521A" w:rsidP="00853FBD">
            <w:pPr>
              <w:pStyle w:val="TAC"/>
            </w:pPr>
            <w:r w:rsidRPr="00661924">
              <w:t xml:space="preserve">Table </w:t>
            </w:r>
            <w:r w:rsidRPr="00661924">
              <w:rPr>
                <w:rFonts w:hint="eastAsia"/>
              </w:rPr>
              <w:t>2</w:t>
            </w:r>
          </w:p>
        </w:tc>
      </w:tr>
      <w:tr w:rsidR="00B1521A" w:rsidRPr="00661924" w14:paraId="1C0A86E0" w14:textId="77777777" w:rsidTr="005467A7">
        <w:trPr>
          <w:trHeight w:val="70"/>
        </w:trPr>
        <w:tc>
          <w:tcPr>
            <w:tcW w:w="3573" w:type="dxa"/>
            <w:gridSpan w:val="3"/>
            <w:vAlign w:val="center"/>
          </w:tcPr>
          <w:p w14:paraId="1C067C3F" w14:textId="77777777" w:rsidR="00B1521A" w:rsidRPr="00661924" w:rsidRDefault="00B1521A" w:rsidP="00853FBD">
            <w:pPr>
              <w:pStyle w:val="TAL"/>
            </w:pPr>
            <w:r w:rsidRPr="00661924">
              <w:t>reportQuantity</w:t>
            </w:r>
          </w:p>
        </w:tc>
        <w:tc>
          <w:tcPr>
            <w:tcW w:w="720" w:type="dxa"/>
            <w:vAlign w:val="center"/>
          </w:tcPr>
          <w:p w14:paraId="3FD93CBA" w14:textId="77777777" w:rsidR="00B1521A" w:rsidRPr="00661924" w:rsidRDefault="00B1521A" w:rsidP="00853FBD">
            <w:pPr>
              <w:pStyle w:val="TAC"/>
            </w:pPr>
          </w:p>
        </w:tc>
        <w:tc>
          <w:tcPr>
            <w:tcW w:w="2743" w:type="dxa"/>
            <w:vAlign w:val="center"/>
          </w:tcPr>
          <w:p w14:paraId="0BFB7C1F" w14:textId="77777777" w:rsidR="00B1521A" w:rsidRPr="00661924" w:rsidRDefault="00B1521A" w:rsidP="00853FBD">
            <w:pPr>
              <w:pStyle w:val="TAC"/>
            </w:pPr>
            <w:r w:rsidRPr="00661924">
              <w:t>cri-RI-PMI-CQI</w:t>
            </w:r>
          </w:p>
        </w:tc>
        <w:tc>
          <w:tcPr>
            <w:tcW w:w="2567" w:type="dxa"/>
            <w:vAlign w:val="center"/>
          </w:tcPr>
          <w:p w14:paraId="49D56EDA" w14:textId="77777777" w:rsidR="00B1521A" w:rsidRPr="00661924" w:rsidRDefault="00B1521A" w:rsidP="00853FBD">
            <w:pPr>
              <w:pStyle w:val="TAC"/>
            </w:pPr>
            <w:r w:rsidRPr="00661924">
              <w:t>Not configured</w:t>
            </w:r>
          </w:p>
        </w:tc>
      </w:tr>
      <w:tr w:rsidR="00B1521A" w:rsidRPr="00661924" w14:paraId="1DA5C3A2" w14:textId="77777777" w:rsidTr="005467A7">
        <w:trPr>
          <w:trHeight w:val="70"/>
        </w:trPr>
        <w:tc>
          <w:tcPr>
            <w:tcW w:w="3573" w:type="dxa"/>
            <w:gridSpan w:val="3"/>
            <w:vAlign w:val="center"/>
          </w:tcPr>
          <w:p w14:paraId="5AE50582" w14:textId="77777777" w:rsidR="00B1521A" w:rsidRPr="00661924" w:rsidRDefault="00B1521A" w:rsidP="00853FBD">
            <w:pPr>
              <w:pStyle w:val="TAL"/>
            </w:pPr>
            <w:r w:rsidRPr="00661924">
              <w:t>timeRestrictionFor</w:t>
            </w:r>
            <w:r w:rsidRPr="00661924">
              <w:rPr>
                <w:rFonts w:hint="eastAsia"/>
              </w:rPr>
              <w:t>Channel</w:t>
            </w:r>
            <w:r w:rsidRPr="00661924">
              <w:t>Measurements</w:t>
            </w:r>
          </w:p>
        </w:tc>
        <w:tc>
          <w:tcPr>
            <w:tcW w:w="720" w:type="dxa"/>
            <w:vAlign w:val="center"/>
          </w:tcPr>
          <w:p w14:paraId="1F1126AB" w14:textId="77777777" w:rsidR="00B1521A" w:rsidRPr="00661924" w:rsidRDefault="00B1521A" w:rsidP="00853FBD">
            <w:pPr>
              <w:pStyle w:val="TAC"/>
            </w:pPr>
          </w:p>
        </w:tc>
        <w:tc>
          <w:tcPr>
            <w:tcW w:w="2743" w:type="dxa"/>
            <w:vAlign w:val="center"/>
          </w:tcPr>
          <w:p w14:paraId="70052ACF" w14:textId="77777777" w:rsidR="00B1521A" w:rsidRPr="00661924" w:rsidRDefault="00B1521A" w:rsidP="00853FBD">
            <w:pPr>
              <w:pStyle w:val="TAC"/>
            </w:pPr>
            <w:r w:rsidRPr="00661924">
              <w:t>Not configured</w:t>
            </w:r>
          </w:p>
        </w:tc>
        <w:tc>
          <w:tcPr>
            <w:tcW w:w="2567" w:type="dxa"/>
            <w:vAlign w:val="center"/>
          </w:tcPr>
          <w:p w14:paraId="11484C5A" w14:textId="77777777" w:rsidR="00B1521A" w:rsidRPr="00661924" w:rsidRDefault="00B1521A" w:rsidP="00853FBD">
            <w:pPr>
              <w:pStyle w:val="TAC"/>
            </w:pPr>
            <w:r w:rsidRPr="00661924">
              <w:t>Not configured</w:t>
            </w:r>
          </w:p>
        </w:tc>
      </w:tr>
      <w:tr w:rsidR="00B1521A" w:rsidRPr="00661924" w14:paraId="346EE84C" w14:textId="77777777" w:rsidTr="005467A7">
        <w:trPr>
          <w:trHeight w:val="70"/>
        </w:trPr>
        <w:tc>
          <w:tcPr>
            <w:tcW w:w="3573" w:type="dxa"/>
            <w:gridSpan w:val="3"/>
            <w:vAlign w:val="center"/>
          </w:tcPr>
          <w:p w14:paraId="7B4ED465" w14:textId="77777777" w:rsidR="00B1521A" w:rsidRPr="00661924" w:rsidRDefault="00B1521A" w:rsidP="00853FBD">
            <w:pPr>
              <w:pStyle w:val="TAL"/>
            </w:pPr>
            <w:r w:rsidRPr="00661924">
              <w:t>timeRestrictionForInterferenceMeasurements</w:t>
            </w:r>
          </w:p>
        </w:tc>
        <w:tc>
          <w:tcPr>
            <w:tcW w:w="720" w:type="dxa"/>
            <w:vAlign w:val="center"/>
          </w:tcPr>
          <w:p w14:paraId="1A372FE3" w14:textId="77777777" w:rsidR="00B1521A" w:rsidRPr="00661924" w:rsidRDefault="00B1521A" w:rsidP="00853FBD">
            <w:pPr>
              <w:pStyle w:val="TAC"/>
            </w:pPr>
          </w:p>
        </w:tc>
        <w:tc>
          <w:tcPr>
            <w:tcW w:w="2743" w:type="dxa"/>
            <w:vAlign w:val="center"/>
          </w:tcPr>
          <w:p w14:paraId="5234E16B" w14:textId="77777777" w:rsidR="00B1521A" w:rsidRPr="00661924" w:rsidRDefault="00B1521A" w:rsidP="00853FBD">
            <w:pPr>
              <w:pStyle w:val="TAC"/>
            </w:pPr>
            <w:r w:rsidRPr="00661924">
              <w:t>Not configured</w:t>
            </w:r>
          </w:p>
        </w:tc>
        <w:tc>
          <w:tcPr>
            <w:tcW w:w="2567" w:type="dxa"/>
            <w:vAlign w:val="center"/>
          </w:tcPr>
          <w:p w14:paraId="51B8AA6D" w14:textId="77777777" w:rsidR="00B1521A" w:rsidRPr="00661924" w:rsidRDefault="00B1521A" w:rsidP="00853FBD">
            <w:pPr>
              <w:pStyle w:val="TAC"/>
            </w:pPr>
            <w:r w:rsidRPr="00661924">
              <w:t>Not configured</w:t>
            </w:r>
          </w:p>
        </w:tc>
      </w:tr>
      <w:tr w:rsidR="00B1521A" w:rsidRPr="00661924" w14:paraId="6AC3D71B" w14:textId="77777777" w:rsidTr="005467A7">
        <w:trPr>
          <w:trHeight w:val="70"/>
        </w:trPr>
        <w:tc>
          <w:tcPr>
            <w:tcW w:w="3573" w:type="dxa"/>
            <w:gridSpan w:val="3"/>
            <w:vAlign w:val="center"/>
          </w:tcPr>
          <w:p w14:paraId="1DD27724" w14:textId="77777777" w:rsidR="00B1521A" w:rsidRPr="00661924" w:rsidRDefault="00B1521A" w:rsidP="00853FBD">
            <w:pPr>
              <w:pStyle w:val="TAL"/>
            </w:pPr>
            <w:r w:rsidRPr="00661924">
              <w:t>cqi-FormatIndicator</w:t>
            </w:r>
          </w:p>
        </w:tc>
        <w:tc>
          <w:tcPr>
            <w:tcW w:w="720" w:type="dxa"/>
            <w:vAlign w:val="center"/>
          </w:tcPr>
          <w:p w14:paraId="2E315727" w14:textId="77777777" w:rsidR="00B1521A" w:rsidRPr="00661924" w:rsidRDefault="00B1521A" w:rsidP="00853FBD">
            <w:pPr>
              <w:pStyle w:val="TAC"/>
            </w:pPr>
          </w:p>
        </w:tc>
        <w:tc>
          <w:tcPr>
            <w:tcW w:w="2743" w:type="dxa"/>
            <w:vAlign w:val="center"/>
          </w:tcPr>
          <w:p w14:paraId="35E93A0D" w14:textId="77777777" w:rsidR="00B1521A" w:rsidRPr="00661924" w:rsidRDefault="00B1521A" w:rsidP="00853FBD">
            <w:pPr>
              <w:pStyle w:val="TAC"/>
            </w:pPr>
            <w:r w:rsidRPr="00661924">
              <w:t>Wideband</w:t>
            </w:r>
          </w:p>
        </w:tc>
        <w:tc>
          <w:tcPr>
            <w:tcW w:w="2567" w:type="dxa"/>
            <w:vAlign w:val="center"/>
          </w:tcPr>
          <w:p w14:paraId="4F64D81E" w14:textId="77777777" w:rsidR="00B1521A" w:rsidRPr="00661924" w:rsidRDefault="00B1521A" w:rsidP="00853FBD">
            <w:pPr>
              <w:pStyle w:val="TAC"/>
            </w:pPr>
            <w:r w:rsidRPr="00661924">
              <w:t>Wideband</w:t>
            </w:r>
          </w:p>
        </w:tc>
      </w:tr>
      <w:tr w:rsidR="00B1521A" w:rsidRPr="00661924" w14:paraId="45E60ACE" w14:textId="77777777" w:rsidTr="005467A7">
        <w:trPr>
          <w:trHeight w:val="70"/>
        </w:trPr>
        <w:tc>
          <w:tcPr>
            <w:tcW w:w="3573" w:type="dxa"/>
            <w:gridSpan w:val="3"/>
            <w:vAlign w:val="center"/>
          </w:tcPr>
          <w:p w14:paraId="76200956" w14:textId="77777777" w:rsidR="00B1521A" w:rsidRPr="00661924" w:rsidRDefault="00B1521A" w:rsidP="00853FBD">
            <w:pPr>
              <w:pStyle w:val="TAL"/>
            </w:pPr>
            <w:r w:rsidRPr="00661924">
              <w:t>pmi-FormatIndicator</w:t>
            </w:r>
            <w:r w:rsidRPr="00661924">
              <w:rPr>
                <w:i/>
              </w:rPr>
              <w:t xml:space="preserve">  </w:t>
            </w:r>
          </w:p>
        </w:tc>
        <w:tc>
          <w:tcPr>
            <w:tcW w:w="720" w:type="dxa"/>
            <w:vAlign w:val="center"/>
          </w:tcPr>
          <w:p w14:paraId="461322FA" w14:textId="77777777" w:rsidR="00B1521A" w:rsidRPr="00661924" w:rsidRDefault="00B1521A" w:rsidP="00853FBD">
            <w:pPr>
              <w:pStyle w:val="TAC"/>
            </w:pPr>
          </w:p>
        </w:tc>
        <w:tc>
          <w:tcPr>
            <w:tcW w:w="2743" w:type="dxa"/>
            <w:vAlign w:val="center"/>
          </w:tcPr>
          <w:p w14:paraId="673198AD" w14:textId="77777777" w:rsidR="00B1521A" w:rsidRPr="00661924" w:rsidRDefault="00B1521A" w:rsidP="00853FBD">
            <w:pPr>
              <w:pStyle w:val="TAC"/>
            </w:pPr>
            <w:r w:rsidRPr="00661924">
              <w:t>Wideband</w:t>
            </w:r>
          </w:p>
        </w:tc>
        <w:tc>
          <w:tcPr>
            <w:tcW w:w="2567" w:type="dxa"/>
            <w:vAlign w:val="center"/>
          </w:tcPr>
          <w:p w14:paraId="74BB061A" w14:textId="77777777" w:rsidR="00B1521A" w:rsidRPr="00661924" w:rsidRDefault="00B1521A" w:rsidP="00853FBD">
            <w:pPr>
              <w:pStyle w:val="TAC"/>
            </w:pPr>
            <w:r w:rsidRPr="00661924">
              <w:t>Wideband</w:t>
            </w:r>
          </w:p>
        </w:tc>
      </w:tr>
      <w:tr w:rsidR="00B1521A" w:rsidRPr="00661924" w14:paraId="321C0E18" w14:textId="77777777" w:rsidTr="005467A7">
        <w:trPr>
          <w:trHeight w:val="70"/>
        </w:trPr>
        <w:tc>
          <w:tcPr>
            <w:tcW w:w="3573" w:type="dxa"/>
            <w:gridSpan w:val="3"/>
            <w:vAlign w:val="center"/>
          </w:tcPr>
          <w:p w14:paraId="25396850" w14:textId="77777777" w:rsidR="00B1521A" w:rsidRPr="00661924" w:rsidRDefault="00B1521A" w:rsidP="00853FBD">
            <w:pPr>
              <w:pStyle w:val="TAL"/>
            </w:pPr>
            <w:r w:rsidRPr="00661924">
              <w:t>Sub-band Size</w:t>
            </w:r>
          </w:p>
        </w:tc>
        <w:tc>
          <w:tcPr>
            <w:tcW w:w="720" w:type="dxa"/>
            <w:vAlign w:val="center"/>
          </w:tcPr>
          <w:p w14:paraId="266398FC" w14:textId="77777777" w:rsidR="00B1521A" w:rsidRPr="00661924" w:rsidRDefault="00B1521A" w:rsidP="00853FBD">
            <w:pPr>
              <w:pStyle w:val="TAC"/>
            </w:pPr>
            <w:r w:rsidRPr="00661924">
              <w:t>RB</w:t>
            </w:r>
          </w:p>
        </w:tc>
        <w:tc>
          <w:tcPr>
            <w:tcW w:w="2743" w:type="dxa"/>
            <w:vAlign w:val="center"/>
          </w:tcPr>
          <w:p w14:paraId="55F0BFCE" w14:textId="77777777" w:rsidR="00B1521A" w:rsidRPr="00661924" w:rsidRDefault="00B1521A" w:rsidP="00853FBD">
            <w:pPr>
              <w:pStyle w:val="TAC"/>
            </w:pPr>
            <w:r>
              <w:t>8</w:t>
            </w:r>
          </w:p>
        </w:tc>
        <w:tc>
          <w:tcPr>
            <w:tcW w:w="2567" w:type="dxa"/>
            <w:vAlign w:val="center"/>
          </w:tcPr>
          <w:p w14:paraId="0FFB2DE3" w14:textId="77777777" w:rsidR="00B1521A" w:rsidRPr="00661924" w:rsidRDefault="00B1521A" w:rsidP="00853FBD">
            <w:pPr>
              <w:pStyle w:val="TAC"/>
            </w:pPr>
            <w:r>
              <w:t>-</w:t>
            </w:r>
          </w:p>
        </w:tc>
      </w:tr>
      <w:tr w:rsidR="00B1521A" w:rsidRPr="00661924" w14:paraId="41AF1B91" w14:textId="77777777" w:rsidTr="005467A7">
        <w:trPr>
          <w:trHeight w:val="70"/>
        </w:trPr>
        <w:tc>
          <w:tcPr>
            <w:tcW w:w="3573" w:type="dxa"/>
            <w:gridSpan w:val="3"/>
            <w:vAlign w:val="center"/>
          </w:tcPr>
          <w:p w14:paraId="79558422" w14:textId="77777777" w:rsidR="00B1521A" w:rsidRPr="00661924" w:rsidRDefault="00B1521A" w:rsidP="00853FBD">
            <w:pPr>
              <w:pStyle w:val="TAL"/>
            </w:pPr>
            <w:r w:rsidRPr="00661924">
              <w:t>Csi-ReportingBand</w:t>
            </w:r>
          </w:p>
        </w:tc>
        <w:tc>
          <w:tcPr>
            <w:tcW w:w="720" w:type="dxa"/>
            <w:vAlign w:val="center"/>
          </w:tcPr>
          <w:p w14:paraId="60BB0F40" w14:textId="77777777" w:rsidR="00B1521A" w:rsidRPr="00661924" w:rsidRDefault="00B1521A" w:rsidP="00853FBD">
            <w:pPr>
              <w:pStyle w:val="TAC"/>
            </w:pPr>
          </w:p>
        </w:tc>
        <w:tc>
          <w:tcPr>
            <w:tcW w:w="2743" w:type="dxa"/>
            <w:vAlign w:val="center"/>
          </w:tcPr>
          <w:p w14:paraId="0344F0AE" w14:textId="77777777" w:rsidR="00B1521A" w:rsidRPr="00661924" w:rsidRDefault="00B1521A" w:rsidP="00853FBD">
            <w:pPr>
              <w:pStyle w:val="TAC"/>
            </w:pPr>
            <w:r w:rsidRPr="00C25669">
              <w:rPr>
                <w:lang w:eastAsia="zh-CN"/>
              </w:rPr>
              <w:t>1111111</w:t>
            </w:r>
          </w:p>
        </w:tc>
        <w:tc>
          <w:tcPr>
            <w:tcW w:w="2567" w:type="dxa"/>
            <w:vAlign w:val="center"/>
          </w:tcPr>
          <w:p w14:paraId="06D2024E" w14:textId="77777777" w:rsidR="00B1521A" w:rsidRPr="00661924" w:rsidRDefault="00B1521A" w:rsidP="00853FBD">
            <w:pPr>
              <w:pStyle w:val="TAC"/>
            </w:pPr>
            <w:r w:rsidRPr="00661924">
              <w:t>Not configured</w:t>
            </w:r>
          </w:p>
        </w:tc>
      </w:tr>
      <w:tr w:rsidR="00B1521A" w:rsidRPr="00661924" w14:paraId="5B21D870" w14:textId="77777777" w:rsidTr="005467A7">
        <w:trPr>
          <w:trHeight w:val="70"/>
        </w:trPr>
        <w:tc>
          <w:tcPr>
            <w:tcW w:w="3573" w:type="dxa"/>
            <w:gridSpan w:val="3"/>
            <w:vAlign w:val="center"/>
          </w:tcPr>
          <w:p w14:paraId="75C1611B" w14:textId="77777777" w:rsidR="00B1521A" w:rsidRPr="00661924" w:rsidRDefault="00B1521A" w:rsidP="00853FBD">
            <w:pPr>
              <w:pStyle w:val="TAL"/>
            </w:pPr>
            <w:r w:rsidRPr="00661924">
              <w:t>CSI-Report periodicity and offset</w:t>
            </w:r>
          </w:p>
        </w:tc>
        <w:tc>
          <w:tcPr>
            <w:tcW w:w="720" w:type="dxa"/>
            <w:vAlign w:val="center"/>
          </w:tcPr>
          <w:p w14:paraId="16B738C1" w14:textId="77777777" w:rsidR="00B1521A" w:rsidRPr="00661924" w:rsidRDefault="00B1521A" w:rsidP="00853FBD">
            <w:pPr>
              <w:pStyle w:val="TAC"/>
            </w:pPr>
            <w:r w:rsidRPr="00661924">
              <w:t>slot</w:t>
            </w:r>
          </w:p>
        </w:tc>
        <w:tc>
          <w:tcPr>
            <w:tcW w:w="2743" w:type="dxa"/>
            <w:vAlign w:val="center"/>
          </w:tcPr>
          <w:p w14:paraId="0E0905FB" w14:textId="77777777" w:rsidR="00B1521A" w:rsidRPr="00661924" w:rsidRDefault="00B1521A" w:rsidP="00853FBD">
            <w:pPr>
              <w:pStyle w:val="TAC"/>
            </w:pPr>
            <w:r w:rsidRPr="003C2DCA">
              <w:rPr>
                <w:rFonts w:eastAsia="SimSun" w:hint="eastAsia"/>
                <w:lang w:eastAsia="zh-CN"/>
              </w:rPr>
              <w:t>5/</w:t>
            </w:r>
            <w:r>
              <w:rPr>
                <w:rFonts w:eastAsia="SimSun"/>
                <w:lang w:eastAsia="zh-CN"/>
              </w:rPr>
              <w:t>0</w:t>
            </w:r>
          </w:p>
        </w:tc>
        <w:tc>
          <w:tcPr>
            <w:tcW w:w="2567" w:type="dxa"/>
            <w:vAlign w:val="center"/>
          </w:tcPr>
          <w:p w14:paraId="0B3714B3" w14:textId="77777777" w:rsidR="00B1521A" w:rsidRPr="00661924" w:rsidRDefault="00B1521A" w:rsidP="00853FBD">
            <w:pPr>
              <w:pStyle w:val="TAC"/>
            </w:pPr>
            <w:r w:rsidRPr="00661924">
              <w:t>Not configured</w:t>
            </w:r>
          </w:p>
        </w:tc>
      </w:tr>
      <w:tr w:rsidR="00B1521A" w:rsidRPr="00661924" w14:paraId="0B55C708" w14:textId="77777777" w:rsidTr="005467A7">
        <w:trPr>
          <w:trHeight w:val="70"/>
        </w:trPr>
        <w:tc>
          <w:tcPr>
            <w:tcW w:w="3573" w:type="dxa"/>
            <w:gridSpan w:val="3"/>
            <w:vAlign w:val="center"/>
          </w:tcPr>
          <w:p w14:paraId="3C79307B" w14:textId="77777777" w:rsidR="00B1521A" w:rsidRPr="00661924" w:rsidRDefault="00B1521A" w:rsidP="00853FBD">
            <w:pPr>
              <w:pStyle w:val="TAL"/>
            </w:pPr>
            <w:r w:rsidRPr="00661924">
              <w:t>aperiodicTriggeringOffset</w:t>
            </w:r>
          </w:p>
        </w:tc>
        <w:tc>
          <w:tcPr>
            <w:tcW w:w="720" w:type="dxa"/>
            <w:vAlign w:val="center"/>
          </w:tcPr>
          <w:p w14:paraId="1045B8D3" w14:textId="77777777" w:rsidR="00B1521A" w:rsidRPr="00661924" w:rsidRDefault="00B1521A" w:rsidP="00853FBD">
            <w:pPr>
              <w:pStyle w:val="TAC"/>
            </w:pPr>
          </w:p>
        </w:tc>
        <w:tc>
          <w:tcPr>
            <w:tcW w:w="2743" w:type="dxa"/>
            <w:vAlign w:val="center"/>
          </w:tcPr>
          <w:p w14:paraId="5DD03DD5" w14:textId="77777777" w:rsidR="00B1521A" w:rsidRPr="00661924" w:rsidRDefault="00B1521A" w:rsidP="00853FBD">
            <w:pPr>
              <w:pStyle w:val="TAC"/>
            </w:pPr>
            <w:r w:rsidRPr="00661924">
              <w:t>Not configured</w:t>
            </w:r>
          </w:p>
        </w:tc>
        <w:tc>
          <w:tcPr>
            <w:tcW w:w="2567" w:type="dxa"/>
            <w:vAlign w:val="center"/>
          </w:tcPr>
          <w:p w14:paraId="18E103A6" w14:textId="77777777" w:rsidR="00B1521A" w:rsidRPr="00661924" w:rsidRDefault="00B1521A" w:rsidP="00853FBD">
            <w:pPr>
              <w:pStyle w:val="TAC"/>
            </w:pPr>
            <w:r w:rsidRPr="00661924">
              <w:t>Not configured</w:t>
            </w:r>
          </w:p>
        </w:tc>
      </w:tr>
      <w:tr w:rsidR="00B1521A" w:rsidRPr="00661924" w14:paraId="44089027" w14:textId="77777777" w:rsidTr="005467A7">
        <w:trPr>
          <w:trHeight w:val="70"/>
        </w:trPr>
        <w:tc>
          <w:tcPr>
            <w:tcW w:w="1648" w:type="dxa"/>
            <w:gridSpan w:val="2"/>
            <w:vMerge w:val="restart"/>
            <w:vAlign w:val="center"/>
            <w:hideMark/>
          </w:tcPr>
          <w:p w14:paraId="74C13B92" w14:textId="77777777" w:rsidR="00B1521A" w:rsidRPr="00661924" w:rsidRDefault="00B1521A" w:rsidP="00853FBD">
            <w:pPr>
              <w:pStyle w:val="TAL"/>
            </w:pPr>
            <w:r w:rsidRPr="00661924">
              <w:t>Codebook configuration</w:t>
            </w:r>
          </w:p>
        </w:tc>
        <w:tc>
          <w:tcPr>
            <w:tcW w:w="1925" w:type="dxa"/>
          </w:tcPr>
          <w:p w14:paraId="34173CB0" w14:textId="77777777" w:rsidR="00B1521A" w:rsidRPr="00661924" w:rsidRDefault="00B1521A" w:rsidP="00853FBD">
            <w:pPr>
              <w:pStyle w:val="TAL"/>
            </w:pPr>
            <w:r w:rsidRPr="00661924">
              <w:t>Codebook Type</w:t>
            </w:r>
          </w:p>
        </w:tc>
        <w:tc>
          <w:tcPr>
            <w:tcW w:w="720" w:type="dxa"/>
            <w:vAlign w:val="center"/>
          </w:tcPr>
          <w:p w14:paraId="7A7FEE19" w14:textId="77777777" w:rsidR="00B1521A" w:rsidRPr="00661924" w:rsidRDefault="00B1521A" w:rsidP="00853FBD">
            <w:pPr>
              <w:pStyle w:val="TAC"/>
            </w:pPr>
          </w:p>
        </w:tc>
        <w:tc>
          <w:tcPr>
            <w:tcW w:w="2743" w:type="dxa"/>
            <w:vAlign w:val="center"/>
          </w:tcPr>
          <w:p w14:paraId="18DE1DD6" w14:textId="77777777" w:rsidR="00B1521A" w:rsidRPr="00661924" w:rsidRDefault="00B1521A" w:rsidP="00853FBD">
            <w:pPr>
              <w:pStyle w:val="TAC"/>
            </w:pPr>
            <w:r w:rsidRPr="00661924">
              <w:t>typeI-SinglePanel</w:t>
            </w:r>
          </w:p>
        </w:tc>
        <w:tc>
          <w:tcPr>
            <w:tcW w:w="2567" w:type="dxa"/>
            <w:vAlign w:val="center"/>
          </w:tcPr>
          <w:p w14:paraId="1C2B4BD3" w14:textId="77777777" w:rsidR="00B1521A" w:rsidRPr="00661924" w:rsidRDefault="00B1521A" w:rsidP="00853FBD">
            <w:pPr>
              <w:pStyle w:val="TAC"/>
            </w:pPr>
            <w:r w:rsidRPr="00661924">
              <w:t>typeI-SinglePanel</w:t>
            </w:r>
          </w:p>
        </w:tc>
      </w:tr>
      <w:tr w:rsidR="00B1521A" w:rsidRPr="00661924" w14:paraId="38AB4276" w14:textId="77777777" w:rsidTr="005467A7">
        <w:trPr>
          <w:trHeight w:val="70"/>
        </w:trPr>
        <w:tc>
          <w:tcPr>
            <w:tcW w:w="1648" w:type="dxa"/>
            <w:gridSpan w:val="2"/>
            <w:vMerge/>
            <w:hideMark/>
          </w:tcPr>
          <w:p w14:paraId="178F1258" w14:textId="77777777" w:rsidR="00B1521A" w:rsidRPr="00661924" w:rsidRDefault="00B1521A" w:rsidP="00853FBD">
            <w:pPr>
              <w:pStyle w:val="TAL"/>
            </w:pPr>
          </w:p>
        </w:tc>
        <w:tc>
          <w:tcPr>
            <w:tcW w:w="1925" w:type="dxa"/>
          </w:tcPr>
          <w:p w14:paraId="66BF7C34" w14:textId="77777777" w:rsidR="00B1521A" w:rsidRPr="00661924" w:rsidRDefault="00B1521A" w:rsidP="00853FBD">
            <w:pPr>
              <w:pStyle w:val="TAL"/>
            </w:pPr>
            <w:r w:rsidRPr="00661924">
              <w:t>Codebook Mode</w:t>
            </w:r>
          </w:p>
        </w:tc>
        <w:tc>
          <w:tcPr>
            <w:tcW w:w="720" w:type="dxa"/>
            <w:vAlign w:val="center"/>
          </w:tcPr>
          <w:p w14:paraId="5B0CC69B" w14:textId="77777777" w:rsidR="00B1521A" w:rsidRPr="00661924" w:rsidRDefault="00B1521A" w:rsidP="00853FBD">
            <w:pPr>
              <w:pStyle w:val="TAC"/>
            </w:pPr>
          </w:p>
        </w:tc>
        <w:tc>
          <w:tcPr>
            <w:tcW w:w="2743" w:type="dxa"/>
            <w:vAlign w:val="center"/>
          </w:tcPr>
          <w:p w14:paraId="142C21D8" w14:textId="77777777" w:rsidR="00B1521A" w:rsidRPr="00661924" w:rsidRDefault="00B1521A" w:rsidP="00853FBD">
            <w:pPr>
              <w:pStyle w:val="TAC"/>
            </w:pPr>
            <w:r w:rsidRPr="00661924">
              <w:t>1</w:t>
            </w:r>
          </w:p>
        </w:tc>
        <w:tc>
          <w:tcPr>
            <w:tcW w:w="2567" w:type="dxa"/>
          </w:tcPr>
          <w:p w14:paraId="7C1B26C5" w14:textId="77777777" w:rsidR="00B1521A" w:rsidRPr="00661924" w:rsidRDefault="00B1521A" w:rsidP="00853FBD">
            <w:pPr>
              <w:pStyle w:val="TAC"/>
            </w:pPr>
            <w:r>
              <w:t>1</w:t>
            </w:r>
          </w:p>
        </w:tc>
      </w:tr>
      <w:tr w:rsidR="00B1521A" w:rsidRPr="00661924" w14:paraId="5A3DE2CE" w14:textId="77777777" w:rsidTr="005467A7">
        <w:trPr>
          <w:trHeight w:val="70"/>
        </w:trPr>
        <w:tc>
          <w:tcPr>
            <w:tcW w:w="1648" w:type="dxa"/>
            <w:gridSpan w:val="2"/>
            <w:vMerge/>
            <w:hideMark/>
          </w:tcPr>
          <w:p w14:paraId="1D217C1D" w14:textId="77777777" w:rsidR="00B1521A" w:rsidRPr="00661924" w:rsidRDefault="00B1521A" w:rsidP="00853FBD">
            <w:pPr>
              <w:pStyle w:val="TAL"/>
            </w:pPr>
          </w:p>
        </w:tc>
        <w:tc>
          <w:tcPr>
            <w:tcW w:w="1925" w:type="dxa"/>
          </w:tcPr>
          <w:p w14:paraId="28A336CF" w14:textId="77777777" w:rsidR="00B1521A" w:rsidRPr="00661924" w:rsidRDefault="00B1521A" w:rsidP="00853FBD">
            <w:pPr>
              <w:pStyle w:val="TAL"/>
            </w:pPr>
            <w:r w:rsidRPr="00661924">
              <w:t>(CodebookConfig-N1,CodebookConfig-N2)</w:t>
            </w:r>
          </w:p>
        </w:tc>
        <w:tc>
          <w:tcPr>
            <w:tcW w:w="720" w:type="dxa"/>
            <w:vAlign w:val="center"/>
          </w:tcPr>
          <w:p w14:paraId="187A679D" w14:textId="77777777" w:rsidR="00B1521A" w:rsidRPr="00661924" w:rsidRDefault="00B1521A" w:rsidP="00853FBD">
            <w:pPr>
              <w:pStyle w:val="TAC"/>
            </w:pPr>
          </w:p>
        </w:tc>
        <w:tc>
          <w:tcPr>
            <w:tcW w:w="2743" w:type="dxa"/>
            <w:vAlign w:val="center"/>
          </w:tcPr>
          <w:p w14:paraId="2AE59F4B" w14:textId="77777777" w:rsidR="00B1521A" w:rsidRPr="00661924" w:rsidRDefault="00B1521A" w:rsidP="00853FBD">
            <w:pPr>
              <w:pStyle w:val="TAC"/>
            </w:pPr>
            <w:r w:rsidRPr="00661924">
              <w:t>Not configured</w:t>
            </w:r>
          </w:p>
        </w:tc>
        <w:tc>
          <w:tcPr>
            <w:tcW w:w="2567" w:type="dxa"/>
          </w:tcPr>
          <w:p w14:paraId="461CCEFF" w14:textId="77777777" w:rsidR="00B1521A" w:rsidRPr="00661924" w:rsidRDefault="00B1521A" w:rsidP="00853FBD">
            <w:pPr>
              <w:pStyle w:val="TAC"/>
            </w:pPr>
            <w:r w:rsidRPr="00661924">
              <w:t>Not configured</w:t>
            </w:r>
          </w:p>
        </w:tc>
      </w:tr>
      <w:tr w:rsidR="00B1521A" w:rsidRPr="00661924" w14:paraId="2D8AF998" w14:textId="77777777" w:rsidTr="005467A7">
        <w:trPr>
          <w:trHeight w:val="70"/>
        </w:trPr>
        <w:tc>
          <w:tcPr>
            <w:tcW w:w="1648" w:type="dxa"/>
            <w:gridSpan w:val="2"/>
            <w:vMerge/>
            <w:hideMark/>
          </w:tcPr>
          <w:p w14:paraId="1332CE55" w14:textId="77777777" w:rsidR="00B1521A" w:rsidRPr="00661924" w:rsidRDefault="00B1521A" w:rsidP="00853FBD">
            <w:pPr>
              <w:pStyle w:val="TAL"/>
            </w:pPr>
          </w:p>
        </w:tc>
        <w:tc>
          <w:tcPr>
            <w:tcW w:w="1925" w:type="dxa"/>
          </w:tcPr>
          <w:p w14:paraId="1F225006" w14:textId="77777777" w:rsidR="00B1521A" w:rsidRPr="00661924" w:rsidRDefault="00B1521A" w:rsidP="00853FBD">
            <w:pPr>
              <w:pStyle w:val="TAL"/>
            </w:pPr>
            <w:r w:rsidRPr="00661924">
              <w:t>CodebookSubsetRestriction</w:t>
            </w:r>
          </w:p>
        </w:tc>
        <w:tc>
          <w:tcPr>
            <w:tcW w:w="720" w:type="dxa"/>
            <w:vAlign w:val="center"/>
          </w:tcPr>
          <w:p w14:paraId="0264B20D" w14:textId="77777777" w:rsidR="00B1521A" w:rsidRPr="00661924" w:rsidRDefault="00B1521A" w:rsidP="00853FBD">
            <w:pPr>
              <w:pStyle w:val="TAC"/>
            </w:pPr>
          </w:p>
        </w:tc>
        <w:tc>
          <w:tcPr>
            <w:tcW w:w="2743" w:type="dxa"/>
            <w:vAlign w:val="center"/>
          </w:tcPr>
          <w:p w14:paraId="6C0F5537" w14:textId="77777777" w:rsidR="00B1521A" w:rsidRPr="00661924" w:rsidRDefault="00B1521A" w:rsidP="00853FBD">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3451D8A" w14:textId="77777777" w:rsidR="00B1521A" w:rsidRPr="00661924" w:rsidRDefault="00B1521A" w:rsidP="00853FBD">
            <w:pPr>
              <w:pStyle w:val="TAC"/>
            </w:pPr>
            <w:r w:rsidRPr="00661924">
              <w:t>Not configured</w:t>
            </w:r>
          </w:p>
        </w:tc>
      </w:tr>
      <w:tr w:rsidR="00B1521A" w:rsidRPr="00661924" w14:paraId="5844D05F" w14:textId="77777777" w:rsidTr="005467A7">
        <w:trPr>
          <w:trHeight w:val="70"/>
        </w:trPr>
        <w:tc>
          <w:tcPr>
            <w:tcW w:w="1648" w:type="dxa"/>
            <w:gridSpan w:val="2"/>
            <w:vMerge/>
          </w:tcPr>
          <w:p w14:paraId="47961A7A" w14:textId="77777777" w:rsidR="00B1521A" w:rsidRPr="00661924" w:rsidRDefault="00B1521A" w:rsidP="00853FBD">
            <w:pPr>
              <w:pStyle w:val="TAL"/>
            </w:pPr>
          </w:p>
        </w:tc>
        <w:tc>
          <w:tcPr>
            <w:tcW w:w="1925" w:type="dxa"/>
          </w:tcPr>
          <w:p w14:paraId="6482A77D" w14:textId="77777777" w:rsidR="00B1521A" w:rsidRPr="00661924" w:rsidRDefault="00B1521A" w:rsidP="00853FBD">
            <w:pPr>
              <w:pStyle w:val="TAL"/>
            </w:pPr>
            <w:r w:rsidRPr="00661924">
              <w:t>RI Restriction</w:t>
            </w:r>
          </w:p>
        </w:tc>
        <w:tc>
          <w:tcPr>
            <w:tcW w:w="720" w:type="dxa"/>
            <w:vAlign w:val="center"/>
          </w:tcPr>
          <w:p w14:paraId="03605934" w14:textId="77777777" w:rsidR="00B1521A" w:rsidRPr="00661924" w:rsidRDefault="00B1521A" w:rsidP="00853FBD">
            <w:pPr>
              <w:pStyle w:val="TAC"/>
            </w:pPr>
          </w:p>
        </w:tc>
        <w:tc>
          <w:tcPr>
            <w:tcW w:w="2743" w:type="dxa"/>
            <w:vAlign w:val="center"/>
          </w:tcPr>
          <w:p w14:paraId="224ADDDC" w14:textId="77777777" w:rsidR="00B1521A" w:rsidRPr="00661924" w:rsidRDefault="00B1521A" w:rsidP="00853FBD">
            <w:pPr>
              <w:pStyle w:val="TAC"/>
            </w:pPr>
            <w:r w:rsidRPr="00661924">
              <w:t>N/A</w:t>
            </w:r>
          </w:p>
        </w:tc>
        <w:tc>
          <w:tcPr>
            <w:tcW w:w="2567" w:type="dxa"/>
          </w:tcPr>
          <w:p w14:paraId="2D2DFCB7" w14:textId="77777777" w:rsidR="00B1521A" w:rsidRPr="00661924" w:rsidRDefault="00B1521A" w:rsidP="00853FBD">
            <w:pPr>
              <w:pStyle w:val="TAC"/>
            </w:pPr>
            <w:r w:rsidRPr="00661924">
              <w:t>Not configured</w:t>
            </w:r>
          </w:p>
        </w:tc>
      </w:tr>
      <w:tr w:rsidR="00B1521A" w:rsidRPr="00661924" w14:paraId="0AE0175B" w14:textId="77777777" w:rsidTr="005467A7">
        <w:trPr>
          <w:trHeight w:val="70"/>
        </w:trPr>
        <w:tc>
          <w:tcPr>
            <w:tcW w:w="3573" w:type="dxa"/>
            <w:gridSpan w:val="3"/>
            <w:hideMark/>
          </w:tcPr>
          <w:p w14:paraId="62FAA8D2" w14:textId="77777777" w:rsidR="00B1521A" w:rsidRPr="00661924" w:rsidRDefault="00B1521A" w:rsidP="00853FBD">
            <w:pPr>
              <w:pStyle w:val="TAL"/>
            </w:pPr>
            <w:r w:rsidRPr="00661924">
              <w:t>Physical channel for CSI report</w:t>
            </w:r>
          </w:p>
        </w:tc>
        <w:tc>
          <w:tcPr>
            <w:tcW w:w="720" w:type="dxa"/>
            <w:vAlign w:val="center"/>
          </w:tcPr>
          <w:p w14:paraId="452B7819" w14:textId="77777777" w:rsidR="00B1521A" w:rsidRPr="00661924" w:rsidRDefault="00B1521A" w:rsidP="00853FBD">
            <w:pPr>
              <w:pStyle w:val="TAC"/>
            </w:pPr>
          </w:p>
        </w:tc>
        <w:tc>
          <w:tcPr>
            <w:tcW w:w="2743" w:type="dxa"/>
            <w:vAlign w:val="center"/>
          </w:tcPr>
          <w:p w14:paraId="2FAB41EE" w14:textId="77777777" w:rsidR="00B1521A" w:rsidRPr="00661924" w:rsidRDefault="00B1521A" w:rsidP="00853FBD">
            <w:pPr>
              <w:pStyle w:val="TAC"/>
            </w:pPr>
            <w:r w:rsidRPr="00661924">
              <w:t>PUCCH</w:t>
            </w:r>
          </w:p>
        </w:tc>
        <w:tc>
          <w:tcPr>
            <w:tcW w:w="2567" w:type="dxa"/>
          </w:tcPr>
          <w:p w14:paraId="580D220C" w14:textId="77777777" w:rsidR="00B1521A" w:rsidRPr="00661924" w:rsidRDefault="00B1521A" w:rsidP="00853FBD">
            <w:pPr>
              <w:pStyle w:val="TAC"/>
            </w:pPr>
            <w:r w:rsidRPr="00661924">
              <w:t>Not configured</w:t>
            </w:r>
          </w:p>
        </w:tc>
      </w:tr>
      <w:tr w:rsidR="00B1521A" w:rsidRPr="00661924" w14:paraId="67FD3A2E" w14:textId="77777777" w:rsidTr="005467A7">
        <w:trPr>
          <w:trHeight w:val="70"/>
        </w:trPr>
        <w:tc>
          <w:tcPr>
            <w:tcW w:w="3573" w:type="dxa"/>
            <w:gridSpan w:val="3"/>
            <w:vAlign w:val="center"/>
            <w:hideMark/>
          </w:tcPr>
          <w:p w14:paraId="51ECAE3D" w14:textId="77777777" w:rsidR="00B1521A" w:rsidRPr="00661924" w:rsidRDefault="00B1521A" w:rsidP="00853FBD">
            <w:pPr>
              <w:pStyle w:val="TAL"/>
            </w:pPr>
            <w:r w:rsidRPr="00661924">
              <w:t xml:space="preserve">CQI/RI/PMI delay </w:t>
            </w:r>
          </w:p>
        </w:tc>
        <w:tc>
          <w:tcPr>
            <w:tcW w:w="720" w:type="dxa"/>
            <w:vAlign w:val="center"/>
            <w:hideMark/>
          </w:tcPr>
          <w:p w14:paraId="7FE52C21" w14:textId="77777777" w:rsidR="00B1521A" w:rsidRPr="00661924" w:rsidRDefault="00B1521A" w:rsidP="00853FBD">
            <w:pPr>
              <w:pStyle w:val="TAC"/>
            </w:pPr>
            <w:r w:rsidRPr="00661924">
              <w:t>ms</w:t>
            </w:r>
          </w:p>
        </w:tc>
        <w:tc>
          <w:tcPr>
            <w:tcW w:w="2743" w:type="dxa"/>
            <w:vAlign w:val="center"/>
          </w:tcPr>
          <w:p w14:paraId="15DAE341" w14:textId="77777777" w:rsidR="00B1521A" w:rsidRPr="00661924" w:rsidRDefault="00B1521A" w:rsidP="00853FBD">
            <w:pPr>
              <w:pStyle w:val="TAC"/>
            </w:pPr>
            <w:r>
              <w:t>8</w:t>
            </w:r>
          </w:p>
        </w:tc>
        <w:tc>
          <w:tcPr>
            <w:tcW w:w="2567" w:type="dxa"/>
          </w:tcPr>
          <w:p w14:paraId="094CF26F" w14:textId="77777777" w:rsidR="00B1521A" w:rsidRPr="00661924" w:rsidRDefault="00B1521A" w:rsidP="00853FBD">
            <w:pPr>
              <w:pStyle w:val="TAC"/>
            </w:pPr>
            <w:r w:rsidRPr="00661924">
              <w:t>Not configured</w:t>
            </w:r>
          </w:p>
        </w:tc>
      </w:tr>
      <w:tr w:rsidR="00B1521A" w:rsidRPr="00661924" w14:paraId="2E97CBBD" w14:textId="77777777" w:rsidTr="005467A7">
        <w:trPr>
          <w:trHeight w:val="70"/>
        </w:trPr>
        <w:tc>
          <w:tcPr>
            <w:tcW w:w="3573" w:type="dxa"/>
            <w:gridSpan w:val="3"/>
            <w:vAlign w:val="center"/>
          </w:tcPr>
          <w:p w14:paraId="78ADD6D7" w14:textId="77777777" w:rsidR="00B1521A" w:rsidRPr="00661924" w:rsidRDefault="00B1521A" w:rsidP="00853FBD">
            <w:pPr>
              <w:pStyle w:val="TAL"/>
            </w:pPr>
            <w:r w:rsidRPr="00661924">
              <w:t>Maximum number of HARQ transmission</w:t>
            </w:r>
          </w:p>
        </w:tc>
        <w:tc>
          <w:tcPr>
            <w:tcW w:w="720" w:type="dxa"/>
            <w:vAlign w:val="center"/>
          </w:tcPr>
          <w:p w14:paraId="4017F808" w14:textId="77777777" w:rsidR="00B1521A" w:rsidRPr="00661924" w:rsidRDefault="00B1521A" w:rsidP="00853FBD">
            <w:pPr>
              <w:pStyle w:val="TAC"/>
            </w:pPr>
          </w:p>
        </w:tc>
        <w:tc>
          <w:tcPr>
            <w:tcW w:w="2743" w:type="dxa"/>
            <w:vAlign w:val="center"/>
          </w:tcPr>
          <w:p w14:paraId="7293238B" w14:textId="77777777" w:rsidR="00B1521A" w:rsidRPr="00661924" w:rsidRDefault="00B1521A" w:rsidP="00853FBD">
            <w:pPr>
              <w:pStyle w:val="TAC"/>
            </w:pPr>
            <w:r w:rsidRPr="00661924">
              <w:t>1</w:t>
            </w:r>
          </w:p>
        </w:tc>
        <w:tc>
          <w:tcPr>
            <w:tcW w:w="2567" w:type="dxa"/>
          </w:tcPr>
          <w:p w14:paraId="11C78722" w14:textId="77777777" w:rsidR="00B1521A" w:rsidRPr="00661924" w:rsidRDefault="00B1521A" w:rsidP="00853FBD">
            <w:pPr>
              <w:pStyle w:val="TAC"/>
            </w:pPr>
            <w:r w:rsidRPr="00661924">
              <w:t>Not configured</w:t>
            </w:r>
          </w:p>
        </w:tc>
      </w:tr>
      <w:tr w:rsidR="00B1521A" w:rsidRPr="00661924" w14:paraId="7EAAD930" w14:textId="77777777" w:rsidTr="005467A7">
        <w:trPr>
          <w:trHeight w:val="70"/>
        </w:trPr>
        <w:tc>
          <w:tcPr>
            <w:tcW w:w="3573" w:type="dxa"/>
            <w:gridSpan w:val="3"/>
            <w:vAlign w:val="center"/>
            <w:hideMark/>
          </w:tcPr>
          <w:p w14:paraId="106FE7D5" w14:textId="77777777" w:rsidR="00B1521A" w:rsidRPr="00661924" w:rsidRDefault="00B1521A" w:rsidP="00853FBD">
            <w:pPr>
              <w:pStyle w:val="TAL"/>
            </w:pPr>
            <w:r w:rsidRPr="00661924">
              <w:t>Measurement channel</w:t>
            </w:r>
          </w:p>
        </w:tc>
        <w:tc>
          <w:tcPr>
            <w:tcW w:w="720" w:type="dxa"/>
            <w:vAlign w:val="center"/>
          </w:tcPr>
          <w:p w14:paraId="301D8583" w14:textId="77777777" w:rsidR="00B1521A" w:rsidRPr="00661924" w:rsidRDefault="00B1521A" w:rsidP="00853FBD">
            <w:pPr>
              <w:pStyle w:val="TAC"/>
            </w:pPr>
          </w:p>
        </w:tc>
        <w:tc>
          <w:tcPr>
            <w:tcW w:w="2743" w:type="dxa"/>
            <w:vAlign w:val="center"/>
          </w:tcPr>
          <w:p w14:paraId="7797AFBA" w14:textId="77777777" w:rsidR="00B1521A" w:rsidRPr="00661924" w:rsidRDefault="00B1521A" w:rsidP="00853FBD">
            <w:pPr>
              <w:pStyle w:val="TAC"/>
            </w:pPr>
            <w:r w:rsidRPr="00661924">
              <w:t>As specified in Table A.4-</w:t>
            </w:r>
            <w:r w:rsidRPr="00661924">
              <w:rPr>
                <w:rFonts w:hint="eastAsia"/>
              </w:rPr>
              <w:t>2</w:t>
            </w:r>
            <w:r w:rsidRPr="00661924">
              <w:t>, TBS.2-</w:t>
            </w:r>
            <w:r>
              <w:t>1</w:t>
            </w:r>
          </w:p>
        </w:tc>
        <w:tc>
          <w:tcPr>
            <w:tcW w:w="2567" w:type="dxa"/>
          </w:tcPr>
          <w:p w14:paraId="113D7B2B" w14:textId="77777777" w:rsidR="00B1521A" w:rsidRPr="00661924" w:rsidRDefault="00B1521A" w:rsidP="00853FBD">
            <w:pPr>
              <w:pStyle w:val="TAC"/>
            </w:pPr>
            <w:r>
              <w:t>-</w:t>
            </w:r>
          </w:p>
        </w:tc>
      </w:tr>
      <w:tr w:rsidR="00B1521A" w:rsidRPr="00661924" w14:paraId="474E5BF4" w14:textId="77777777" w:rsidTr="005467A7">
        <w:trPr>
          <w:trHeight w:val="70"/>
        </w:trPr>
        <w:tc>
          <w:tcPr>
            <w:tcW w:w="3573" w:type="dxa"/>
            <w:gridSpan w:val="3"/>
            <w:vAlign w:val="center"/>
          </w:tcPr>
          <w:p w14:paraId="7B5B0BF5" w14:textId="77777777" w:rsidR="00B1521A" w:rsidRPr="009405D8" w:rsidRDefault="00B1521A" w:rsidP="00853FBD">
            <w:pPr>
              <w:pStyle w:val="TAL"/>
            </w:pPr>
            <w:r w:rsidRPr="009405D8">
              <w:t>INR</w:t>
            </w:r>
            <w:r>
              <w:t xml:space="preserve"> (Note 6)</w:t>
            </w:r>
          </w:p>
        </w:tc>
        <w:tc>
          <w:tcPr>
            <w:tcW w:w="720" w:type="dxa"/>
            <w:vAlign w:val="center"/>
          </w:tcPr>
          <w:p w14:paraId="6EE6AA37" w14:textId="77777777" w:rsidR="00B1521A" w:rsidRPr="009405D8" w:rsidRDefault="00B1521A" w:rsidP="00853FBD">
            <w:pPr>
              <w:pStyle w:val="TAC"/>
            </w:pPr>
            <w:r w:rsidRPr="009405D8">
              <w:t>dB</w:t>
            </w:r>
          </w:p>
        </w:tc>
        <w:tc>
          <w:tcPr>
            <w:tcW w:w="2743" w:type="dxa"/>
            <w:vAlign w:val="center"/>
          </w:tcPr>
          <w:p w14:paraId="221CF5B2" w14:textId="77777777" w:rsidR="00B1521A" w:rsidRPr="009405D8" w:rsidRDefault="00B1521A" w:rsidP="00853FBD">
            <w:pPr>
              <w:pStyle w:val="TAC"/>
            </w:pPr>
            <w:r w:rsidRPr="009405D8">
              <w:t>N/A</w:t>
            </w:r>
          </w:p>
        </w:tc>
        <w:tc>
          <w:tcPr>
            <w:tcW w:w="2567" w:type="dxa"/>
          </w:tcPr>
          <w:p w14:paraId="4C0A6EED" w14:textId="77777777" w:rsidR="00B1521A" w:rsidRPr="009405D8" w:rsidRDefault="00B1521A" w:rsidP="00853FBD">
            <w:pPr>
              <w:pStyle w:val="TAC"/>
            </w:pPr>
            <w:r w:rsidRPr="009405D8">
              <w:t>10.04</w:t>
            </w:r>
          </w:p>
        </w:tc>
      </w:tr>
      <w:tr w:rsidR="00B1521A" w:rsidRPr="00661924" w14:paraId="2661E12F" w14:textId="77777777" w:rsidTr="005467A7">
        <w:trPr>
          <w:trHeight w:val="70"/>
        </w:trPr>
        <w:tc>
          <w:tcPr>
            <w:tcW w:w="3573" w:type="dxa"/>
            <w:gridSpan w:val="3"/>
            <w:vAlign w:val="center"/>
          </w:tcPr>
          <w:p w14:paraId="242A8206" w14:textId="77777777" w:rsidR="00B1521A" w:rsidRPr="009405D8" w:rsidRDefault="00B1521A" w:rsidP="00853FBD">
            <w:pPr>
              <w:pStyle w:val="TAL"/>
            </w:pPr>
            <w:r w:rsidRPr="009405D8">
              <w:t>Propagation condition</w:t>
            </w:r>
          </w:p>
        </w:tc>
        <w:tc>
          <w:tcPr>
            <w:tcW w:w="720" w:type="dxa"/>
            <w:vAlign w:val="center"/>
          </w:tcPr>
          <w:p w14:paraId="0DCAE69E" w14:textId="77777777" w:rsidR="00B1521A" w:rsidRPr="009405D8" w:rsidRDefault="00B1521A" w:rsidP="00853FBD">
            <w:pPr>
              <w:pStyle w:val="TAC"/>
            </w:pPr>
          </w:p>
        </w:tc>
        <w:tc>
          <w:tcPr>
            <w:tcW w:w="2743" w:type="dxa"/>
            <w:vAlign w:val="center"/>
          </w:tcPr>
          <w:p w14:paraId="3BFDE4FC" w14:textId="77777777" w:rsidR="00B1521A" w:rsidRPr="009405D8" w:rsidRDefault="00B1521A" w:rsidP="00853FBD">
            <w:pPr>
              <w:pStyle w:val="TAC"/>
            </w:pPr>
            <w:r w:rsidRPr="009405D8">
              <w:t>TDLA30-5</w:t>
            </w:r>
          </w:p>
        </w:tc>
        <w:tc>
          <w:tcPr>
            <w:tcW w:w="2567" w:type="dxa"/>
            <w:vAlign w:val="center"/>
          </w:tcPr>
          <w:p w14:paraId="16466A1F" w14:textId="77777777" w:rsidR="00B1521A" w:rsidRPr="009405D8" w:rsidRDefault="00B1521A" w:rsidP="00853FBD">
            <w:pPr>
              <w:pStyle w:val="TAC"/>
            </w:pPr>
            <w:r w:rsidRPr="009405D8">
              <w:t>AWGN</w:t>
            </w:r>
          </w:p>
        </w:tc>
      </w:tr>
      <w:tr w:rsidR="00B1521A" w:rsidRPr="00661924" w14:paraId="3E66BBEE" w14:textId="77777777" w:rsidTr="005467A7">
        <w:trPr>
          <w:trHeight w:val="138"/>
        </w:trPr>
        <w:tc>
          <w:tcPr>
            <w:tcW w:w="3573" w:type="dxa"/>
            <w:gridSpan w:val="3"/>
            <w:vAlign w:val="center"/>
          </w:tcPr>
          <w:p w14:paraId="14088B37" w14:textId="77777777" w:rsidR="00B1521A" w:rsidRPr="00046E8B" w:rsidRDefault="00B1521A" w:rsidP="00853FBD">
            <w:pPr>
              <w:pStyle w:val="TAL"/>
            </w:pPr>
            <w:r>
              <w:t>A</w:t>
            </w:r>
            <w:r w:rsidRPr="00046E8B">
              <w:t>ntenna configuration</w:t>
            </w:r>
          </w:p>
        </w:tc>
        <w:tc>
          <w:tcPr>
            <w:tcW w:w="720" w:type="dxa"/>
            <w:vAlign w:val="center"/>
          </w:tcPr>
          <w:p w14:paraId="26D166DE" w14:textId="77777777" w:rsidR="00B1521A" w:rsidRDefault="00B1521A" w:rsidP="00853FBD">
            <w:pPr>
              <w:pStyle w:val="TAC"/>
            </w:pPr>
          </w:p>
        </w:tc>
        <w:tc>
          <w:tcPr>
            <w:tcW w:w="2743" w:type="dxa"/>
            <w:vAlign w:val="center"/>
          </w:tcPr>
          <w:p w14:paraId="4A641ABB" w14:textId="77777777" w:rsidR="00B1521A" w:rsidRDefault="00B1521A" w:rsidP="00853FBD">
            <w:pPr>
              <w:pStyle w:val="TAC"/>
            </w:pPr>
            <w:r w:rsidRPr="00E304CC">
              <w:t>2</w:t>
            </w:r>
            <w:r w:rsidRPr="00661924">
              <w:t>×</w:t>
            </w:r>
            <w:r>
              <w:t>4</w:t>
            </w:r>
          </w:p>
        </w:tc>
        <w:tc>
          <w:tcPr>
            <w:tcW w:w="2567" w:type="dxa"/>
            <w:vAlign w:val="center"/>
          </w:tcPr>
          <w:p w14:paraId="7D6247BB" w14:textId="77777777" w:rsidR="00B1521A" w:rsidRPr="005A3299" w:rsidRDefault="00B1521A" w:rsidP="00853FBD">
            <w:pPr>
              <w:pStyle w:val="TAC"/>
              <w:rPr>
                <w:highlight w:val="cyan"/>
              </w:rPr>
            </w:pPr>
            <w:r>
              <w:t>1</w:t>
            </w:r>
            <w:r w:rsidRPr="00661924">
              <w:t>×</w:t>
            </w:r>
            <w:r>
              <w:t>4</w:t>
            </w:r>
          </w:p>
        </w:tc>
      </w:tr>
      <w:tr w:rsidR="005467A7" w:rsidRPr="00661924" w14:paraId="1A7C0BD9" w14:textId="77777777" w:rsidTr="005467A7">
        <w:trPr>
          <w:trHeight w:val="138"/>
        </w:trPr>
        <w:tc>
          <w:tcPr>
            <w:tcW w:w="3573" w:type="dxa"/>
            <w:gridSpan w:val="3"/>
            <w:vAlign w:val="center"/>
          </w:tcPr>
          <w:p w14:paraId="064481FD" w14:textId="77777777" w:rsidR="005467A7" w:rsidRPr="00A80280" w:rsidRDefault="005467A7" w:rsidP="00853FBD">
            <w:pPr>
              <w:pStyle w:val="TAL"/>
            </w:pPr>
            <w:r w:rsidRPr="00046E8B">
              <w:t xml:space="preserve">Correlation configuration </w:t>
            </w:r>
          </w:p>
        </w:tc>
        <w:tc>
          <w:tcPr>
            <w:tcW w:w="720" w:type="dxa"/>
            <w:vAlign w:val="center"/>
          </w:tcPr>
          <w:p w14:paraId="0D3B894D" w14:textId="77777777" w:rsidR="005467A7" w:rsidRDefault="005467A7" w:rsidP="00853FBD">
            <w:pPr>
              <w:pStyle w:val="TAC"/>
            </w:pPr>
          </w:p>
        </w:tc>
        <w:tc>
          <w:tcPr>
            <w:tcW w:w="2743" w:type="dxa"/>
            <w:vAlign w:val="center"/>
          </w:tcPr>
          <w:p w14:paraId="2662CD73" w14:textId="77777777" w:rsidR="005467A7" w:rsidRDefault="005467A7" w:rsidP="00853FBD">
            <w:pPr>
              <w:pStyle w:val="TAC"/>
            </w:pPr>
            <w:r w:rsidRPr="009405D8">
              <w:t>ULA Low</w:t>
            </w:r>
          </w:p>
        </w:tc>
        <w:tc>
          <w:tcPr>
            <w:tcW w:w="2567" w:type="dxa"/>
            <w:vAlign w:val="center"/>
          </w:tcPr>
          <w:p w14:paraId="400EFFE7" w14:textId="4D5E72CC" w:rsidR="005467A7" w:rsidRDefault="005467A7" w:rsidP="00853FBD">
            <w:pPr>
              <w:pStyle w:val="TAC"/>
            </w:pPr>
            <w:r>
              <w:t>N/A</w:t>
            </w:r>
          </w:p>
        </w:tc>
      </w:tr>
      <w:tr w:rsidR="00B1521A" w:rsidRPr="00661924" w14:paraId="6C33B17E" w14:textId="77777777" w:rsidTr="00C946D7">
        <w:trPr>
          <w:trHeight w:val="138"/>
        </w:trPr>
        <w:tc>
          <w:tcPr>
            <w:tcW w:w="9603" w:type="dxa"/>
            <w:gridSpan w:val="6"/>
            <w:vAlign w:val="center"/>
          </w:tcPr>
          <w:p w14:paraId="42DE51AB" w14:textId="3118D5AC" w:rsidR="005467A7" w:rsidRDefault="005467A7" w:rsidP="005467A7">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CDF3FBA">
                <v:shape id="_x0000_i1029" type="#_x0000_t75" alt="" style="width:20.75pt;height:16.15pt;mso-width-percent:0;mso-height-percent:0;mso-width-percent:0;mso-height-percent:0" o:ole="">
                  <v:imagedata r:id="rId9" o:title=""/>
                </v:shape>
                <o:OLEObject Type="Embed" ProgID="Equation.3" ShapeID="_x0000_i1029" DrawAspect="Content" ObjectID="_1767171140" r:id="rId15"/>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5EFEF80" w14:textId="77777777" w:rsidR="005467A7" w:rsidRPr="00931110" w:rsidRDefault="005467A7" w:rsidP="005467A7">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40C3EE4C" w14:textId="77777777" w:rsidR="005467A7" w:rsidRPr="00931110" w:rsidRDefault="005467A7" w:rsidP="005467A7">
            <w:pPr>
              <w:pStyle w:val="TAN"/>
            </w:pPr>
            <w:r w:rsidRPr="00931110">
              <w:t xml:space="preserve">Note </w:t>
            </w:r>
            <w:r>
              <w:t>3</w:t>
            </w:r>
            <w:r w:rsidRPr="00931110">
              <w:t xml:space="preserve">: </w:t>
            </w:r>
            <w:r w:rsidRPr="00931110">
              <w:tab/>
              <w:t>Both cells are time-synchronous.</w:t>
            </w:r>
          </w:p>
          <w:p w14:paraId="3799A98F" w14:textId="77777777" w:rsidR="005467A7" w:rsidRDefault="005467A7" w:rsidP="005467A7">
            <w:pPr>
              <w:pStyle w:val="TAN"/>
            </w:pPr>
            <w:r w:rsidRPr="00931110">
              <w:t xml:space="preserve">Note </w:t>
            </w:r>
            <w:r>
              <w:t>4</w:t>
            </w:r>
            <w:r w:rsidRPr="00931110">
              <w:t>:</w:t>
            </w:r>
            <w:r w:rsidRPr="00931110">
              <w:tab/>
              <w:t>Static channel is used for the interference model. In case for white Gaussian noise model Cell 2 is not present.</w:t>
            </w:r>
          </w:p>
          <w:p w14:paraId="1D0AA586" w14:textId="7E517976" w:rsidR="005467A7" w:rsidRDefault="005467A7" w:rsidP="005467A7">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7B9CA120">
                <v:shape id="_x0000_i1030" type="#_x0000_t75" alt="" style="width:40.9pt;height:20.75pt;mso-width-percent:0;mso-height-percent:0;mso-width-percent:0;mso-height-percent:0" o:ole="">
                  <v:imagedata r:id="rId11" o:title=""/>
                </v:shape>
                <o:OLEObject Type="Embed" ProgID="Equation.3" ShapeID="_x0000_i1030" DrawAspect="Content" ObjectID="_1767171141"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6957E687" w14:textId="748C5961" w:rsidR="00B1521A" w:rsidRPr="004F7BC4" w:rsidRDefault="005467A7" w:rsidP="005467A7">
            <w:pPr>
              <w:pStyle w:val="TAN"/>
            </w:pPr>
            <w:r w:rsidRPr="00931110">
              <w:t xml:space="preserve">Note </w:t>
            </w:r>
            <w:r>
              <w:t>6</w:t>
            </w:r>
            <w:r w:rsidRPr="00931110">
              <w:t xml:space="preserve">: </w:t>
            </w:r>
            <w:r w:rsidRPr="00931110">
              <w:tab/>
            </w:r>
            <w:r>
              <w:t>INR is defined in clause B.6.1</w:t>
            </w:r>
            <w:r w:rsidRPr="00931110">
              <w:t>.</w:t>
            </w:r>
          </w:p>
        </w:tc>
      </w:tr>
    </w:tbl>
    <w:p w14:paraId="162D108F" w14:textId="77777777" w:rsidR="00B1521A" w:rsidRPr="00310FBC" w:rsidRDefault="00B1521A" w:rsidP="00C93054"/>
    <w:p w14:paraId="59E0F312" w14:textId="6B426E28" w:rsidR="00B1521A" w:rsidRPr="00310FBC" w:rsidRDefault="00B1521A" w:rsidP="00B1521A">
      <w:pPr>
        <w:pStyle w:val="TH"/>
      </w:pPr>
      <w:r w:rsidRPr="00310FBC">
        <w:t xml:space="preserve">Table </w:t>
      </w:r>
      <w:r w:rsidRPr="000B06A9">
        <w:t>6.2.</w:t>
      </w:r>
      <w:r>
        <w:t>3</w:t>
      </w:r>
      <w:r w:rsidRPr="000B06A9">
        <w:t>.1.2.3</w:t>
      </w:r>
      <w:r w:rsidRPr="00310FBC">
        <w:t>-2</w:t>
      </w:r>
      <w:r w:rsidR="00E34FA2">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B1521A" w:rsidRPr="00310FBC" w14:paraId="3594FF31" w14:textId="77777777" w:rsidTr="00C946D7">
        <w:trPr>
          <w:cantSplit/>
          <w:jc w:val="center"/>
        </w:trPr>
        <w:tc>
          <w:tcPr>
            <w:tcW w:w="1705" w:type="dxa"/>
          </w:tcPr>
          <w:p w14:paraId="25D9F16D" w14:textId="77777777" w:rsidR="00B1521A" w:rsidRPr="00805272" w:rsidRDefault="00B1521A" w:rsidP="009F539F">
            <w:pPr>
              <w:pStyle w:val="TAH"/>
              <w:rPr>
                <w:rFonts w:ascii="Symbol" w:eastAsia="?? ??" w:hAnsi="Symbol" w:cs="Arial" w:hint="eastAsia"/>
              </w:rPr>
            </w:pPr>
            <w:r w:rsidRPr="00C25669">
              <w:rPr>
                <w:rFonts w:eastAsia="SimSun" w:hint="eastAsia"/>
                <w:lang w:eastAsia="zh-CN"/>
              </w:rPr>
              <w:t>Parameters</w:t>
            </w:r>
          </w:p>
        </w:tc>
        <w:tc>
          <w:tcPr>
            <w:tcW w:w="1516" w:type="dxa"/>
          </w:tcPr>
          <w:p w14:paraId="350FAE0D" w14:textId="77777777" w:rsidR="00B1521A" w:rsidRDefault="00B1521A" w:rsidP="009F539F">
            <w:pPr>
              <w:pStyle w:val="TAH"/>
              <w:rPr>
                <w:rFonts w:eastAsia="?? ??"/>
              </w:rPr>
            </w:pPr>
            <w:r w:rsidRPr="00C25669">
              <w:rPr>
                <w:rFonts w:eastAsia="SimSun"/>
              </w:rPr>
              <w:t>Test 1</w:t>
            </w:r>
          </w:p>
        </w:tc>
      </w:tr>
      <w:tr w:rsidR="00B1521A" w:rsidRPr="00310FBC" w14:paraId="145CAF4B" w14:textId="77777777" w:rsidTr="00C946D7">
        <w:trPr>
          <w:cantSplit/>
          <w:jc w:val="center"/>
        </w:trPr>
        <w:tc>
          <w:tcPr>
            <w:tcW w:w="1705" w:type="dxa"/>
          </w:tcPr>
          <w:p w14:paraId="300EC5CE" w14:textId="77777777" w:rsidR="00B1521A" w:rsidRPr="00310FBC" w:rsidRDefault="00B1521A" w:rsidP="009F539F">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1C742DB" w14:textId="474DDAEB" w:rsidR="00B1521A" w:rsidRPr="00310FBC" w:rsidRDefault="005467A7" w:rsidP="009F539F">
            <w:pPr>
              <w:pStyle w:val="TAC"/>
              <w:rPr>
                <w:rFonts w:eastAsia="?? ??" w:cs="v5.0.0"/>
              </w:rPr>
            </w:pPr>
            <w:r>
              <w:rPr>
                <w:rFonts w:eastAsia="?? ??" w:cs="v5.0.0"/>
              </w:rPr>
              <w:t>2.0</w:t>
            </w:r>
          </w:p>
        </w:tc>
      </w:tr>
    </w:tbl>
    <w:p w14:paraId="69A604C5" w14:textId="77777777" w:rsidR="00B1521A" w:rsidRPr="00C25669" w:rsidRDefault="00B1521A" w:rsidP="005B3300">
      <w:pPr>
        <w:rPr>
          <w:rFonts w:eastAsia="SimSun"/>
          <w:lang w:eastAsia="zh-CN"/>
        </w:rPr>
      </w:pPr>
    </w:p>
    <w:p w14:paraId="32BB91A5" w14:textId="77777777" w:rsidR="005B3300" w:rsidRPr="00C25669" w:rsidRDefault="005B3300" w:rsidP="005B3300">
      <w:pPr>
        <w:pStyle w:val="Heading4"/>
        <w:rPr>
          <w:lang w:eastAsia="zh-CN"/>
        </w:rPr>
      </w:pPr>
      <w:bookmarkStart w:id="803" w:name="_Toc21338236"/>
      <w:bookmarkStart w:id="804" w:name="_Toc29808344"/>
      <w:bookmarkStart w:id="805" w:name="_Toc37068263"/>
      <w:bookmarkStart w:id="806" w:name="_Toc37083808"/>
      <w:bookmarkStart w:id="807" w:name="_Toc37084150"/>
      <w:bookmarkStart w:id="808" w:name="_Toc40209512"/>
      <w:bookmarkStart w:id="809" w:name="_Toc40209854"/>
      <w:bookmarkStart w:id="810" w:name="_Toc45892813"/>
      <w:bookmarkStart w:id="811" w:name="_Toc53176670"/>
      <w:bookmarkStart w:id="812" w:name="_Toc61120983"/>
      <w:bookmarkStart w:id="813" w:name="_Toc67918155"/>
      <w:bookmarkStart w:id="814" w:name="_Toc76298198"/>
      <w:bookmarkStart w:id="815" w:name="_Toc76572210"/>
      <w:bookmarkStart w:id="816" w:name="_Toc76652077"/>
      <w:bookmarkStart w:id="817" w:name="_Toc76652915"/>
      <w:bookmarkStart w:id="818" w:name="_Toc83742187"/>
      <w:bookmarkStart w:id="819" w:name="_Toc91440677"/>
      <w:bookmarkStart w:id="820" w:name="_Toc98849467"/>
      <w:bookmarkStart w:id="821" w:name="_Toc106543320"/>
      <w:bookmarkStart w:id="822" w:name="_Toc106737418"/>
      <w:bookmarkStart w:id="823" w:name="_Toc107233185"/>
      <w:bookmarkStart w:id="824" w:name="_Toc107234790"/>
      <w:bookmarkStart w:id="825" w:name="_Toc107419760"/>
      <w:bookmarkStart w:id="826" w:name="_Toc107477056"/>
      <w:bookmarkStart w:id="827" w:name="_Toc114565905"/>
      <w:bookmarkStart w:id="828" w:name="_Toc123936213"/>
      <w:bookmarkStart w:id="829"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0CF29A0" w14:textId="77777777" w:rsidR="005B3300" w:rsidRPr="00C25669" w:rsidRDefault="005B3300" w:rsidP="005B3300">
      <w:pPr>
        <w:pStyle w:val="Heading5"/>
        <w:rPr>
          <w:lang w:eastAsia="zh-CN"/>
        </w:rPr>
      </w:pPr>
      <w:bookmarkStart w:id="830" w:name="_Toc21338237"/>
      <w:bookmarkStart w:id="831" w:name="_Toc29808345"/>
      <w:bookmarkStart w:id="832" w:name="_Toc37068264"/>
      <w:bookmarkStart w:id="833" w:name="_Toc37083809"/>
      <w:bookmarkStart w:id="834" w:name="_Toc37084151"/>
      <w:bookmarkStart w:id="835" w:name="_Toc40209513"/>
      <w:bookmarkStart w:id="836" w:name="_Toc40209855"/>
      <w:bookmarkStart w:id="837" w:name="_Toc45892814"/>
      <w:bookmarkStart w:id="838" w:name="_Toc53176671"/>
      <w:bookmarkStart w:id="839" w:name="_Toc61120984"/>
      <w:bookmarkStart w:id="840" w:name="_Toc67918156"/>
      <w:bookmarkStart w:id="841" w:name="_Toc76298199"/>
      <w:bookmarkStart w:id="842" w:name="_Toc76572211"/>
      <w:bookmarkStart w:id="843" w:name="_Toc76652078"/>
      <w:bookmarkStart w:id="844" w:name="_Toc76652916"/>
      <w:bookmarkStart w:id="845" w:name="_Toc83742188"/>
      <w:bookmarkStart w:id="846" w:name="_Toc91440678"/>
      <w:bookmarkStart w:id="847" w:name="_Toc98849468"/>
      <w:bookmarkStart w:id="848" w:name="_Toc106543321"/>
      <w:bookmarkStart w:id="849" w:name="_Toc106737419"/>
      <w:bookmarkStart w:id="850" w:name="_Toc107233186"/>
      <w:bookmarkStart w:id="851" w:name="_Toc107234791"/>
      <w:bookmarkStart w:id="852" w:name="_Toc107419761"/>
      <w:bookmarkStart w:id="853" w:name="_Toc107477057"/>
      <w:bookmarkStart w:id="854" w:name="_Toc114565906"/>
      <w:bookmarkStart w:id="855" w:name="_Toc123936214"/>
      <w:bookmarkStart w:id="856"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67CD24B" w14:textId="77777777" w:rsidR="005B3300" w:rsidRPr="00C25669" w:rsidRDefault="005B3300" w:rsidP="00626F6F">
      <w:pPr>
        <w:pStyle w:val="Heading6"/>
      </w:pPr>
      <w:bookmarkStart w:id="857" w:name="_Toc107234792"/>
      <w:bookmarkStart w:id="858" w:name="_Toc107419762"/>
      <w:bookmarkStart w:id="859" w:name="_Toc107477058"/>
      <w:bookmarkStart w:id="860" w:name="_Toc114565907"/>
      <w:bookmarkStart w:id="861" w:name="_Toc123936215"/>
      <w:bookmarkStart w:id="862" w:name="_Toc12437723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bookmarkEnd w:id="857"/>
      <w:bookmarkEnd w:id="858"/>
      <w:bookmarkEnd w:id="859"/>
      <w:bookmarkEnd w:id="860"/>
      <w:bookmarkEnd w:id="861"/>
      <w:bookmarkEnd w:id="862"/>
    </w:p>
    <w:p w14:paraId="7D9C41B0" w14:textId="77777777"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E90F0D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4974B509"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D51EC05" w14:textId="35277078" w:rsidR="005B3300"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5126BE2" w14:textId="77777777" w:rsidR="001827F9" w:rsidRPr="00C25669" w:rsidRDefault="001827F9" w:rsidP="005B3300">
      <w:pPr>
        <w:ind w:left="568" w:hanging="284"/>
        <w:rPr>
          <w:rFonts w:eastAsia="SimSun"/>
        </w:rPr>
      </w:pPr>
    </w:p>
    <w:p w14:paraId="6AD835CF"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5841DE9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9536A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5F0A5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F1BE193"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BA9B2E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6AA0D5D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49B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A4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DF3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8CB04F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7B3B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EF6C9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1DD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4A674C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896E7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65F87B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5A7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53DF6A5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CB5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4CA87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68B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637509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FEE5EB"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C7343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2A5B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6040DB9"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48F20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1E7C4C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14:paraId="6C49AC5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A02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146D51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9861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6320010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65883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F2723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58BC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14:paraId="1A65B64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411C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BBAED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44FB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0D18A8CF"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B0ED1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12854AA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8E569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59BC7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B96E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2B8F88B1" w14:textId="77777777" w:rsidTr="000811C5">
        <w:trPr>
          <w:trHeight w:val="70"/>
        </w:trPr>
        <w:tc>
          <w:tcPr>
            <w:tcW w:w="1556" w:type="dxa"/>
            <w:vMerge/>
            <w:tcBorders>
              <w:left w:val="single" w:sz="4" w:space="0" w:color="auto"/>
              <w:right w:val="single" w:sz="4" w:space="0" w:color="auto"/>
            </w:tcBorders>
            <w:vAlign w:val="center"/>
            <w:hideMark/>
          </w:tcPr>
          <w:p w14:paraId="0610C9F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EE7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369D82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9600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43592C2D" w14:textId="77777777" w:rsidTr="000811C5">
        <w:trPr>
          <w:trHeight w:val="70"/>
        </w:trPr>
        <w:tc>
          <w:tcPr>
            <w:tcW w:w="1556" w:type="dxa"/>
            <w:vMerge/>
            <w:tcBorders>
              <w:left w:val="single" w:sz="4" w:space="0" w:color="auto"/>
              <w:right w:val="single" w:sz="4" w:space="0" w:color="auto"/>
            </w:tcBorders>
            <w:vAlign w:val="center"/>
            <w:hideMark/>
          </w:tcPr>
          <w:p w14:paraId="3C7BC99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F07C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DD210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A38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5FA6DE44" w14:textId="77777777" w:rsidTr="000811C5">
        <w:trPr>
          <w:trHeight w:val="70"/>
        </w:trPr>
        <w:tc>
          <w:tcPr>
            <w:tcW w:w="1556" w:type="dxa"/>
            <w:vMerge/>
            <w:tcBorders>
              <w:left w:val="single" w:sz="4" w:space="0" w:color="auto"/>
              <w:right w:val="single" w:sz="4" w:space="0" w:color="auto"/>
            </w:tcBorders>
            <w:vAlign w:val="center"/>
            <w:hideMark/>
          </w:tcPr>
          <w:p w14:paraId="4F00856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B809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E50DA1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BE8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BB5195C" w14:textId="77777777" w:rsidTr="000811C5">
        <w:trPr>
          <w:trHeight w:val="70"/>
        </w:trPr>
        <w:tc>
          <w:tcPr>
            <w:tcW w:w="1556" w:type="dxa"/>
            <w:vMerge/>
            <w:tcBorders>
              <w:left w:val="single" w:sz="4" w:space="0" w:color="auto"/>
              <w:right w:val="single" w:sz="4" w:space="0" w:color="auto"/>
            </w:tcBorders>
            <w:vAlign w:val="center"/>
            <w:hideMark/>
          </w:tcPr>
          <w:p w14:paraId="1FA9C8B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70C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F363B3"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477C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05EAC834" w14:textId="77777777" w:rsidTr="000811C5">
        <w:trPr>
          <w:trHeight w:val="70"/>
        </w:trPr>
        <w:tc>
          <w:tcPr>
            <w:tcW w:w="1556" w:type="dxa"/>
            <w:vMerge/>
            <w:tcBorders>
              <w:left w:val="single" w:sz="4" w:space="0" w:color="auto"/>
              <w:right w:val="single" w:sz="4" w:space="0" w:color="auto"/>
            </w:tcBorders>
            <w:vAlign w:val="center"/>
            <w:hideMark/>
          </w:tcPr>
          <w:p w14:paraId="6D9AE47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3BA7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A09BE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4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0F584B38"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0F196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D4E6C3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349983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05A3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30E89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42717316"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494A5B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495609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7558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88D94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3A22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1A90E51" w14:textId="77777777" w:rsidTr="000811C5">
        <w:trPr>
          <w:trHeight w:val="70"/>
        </w:trPr>
        <w:tc>
          <w:tcPr>
            <w:tcW w:w="1556" w:type="dxa"/>
            <w:vMerge/>
            <w:tcBorders>
              <w:left w:val="single" w:sz="4" w:space="0" w:color="auto"/>
              <w:right w:val="single" w:sz="4" w:space="0" w:color="auto"/>
            </w:tcBorders>
            <w:vAlign w:val="center"/>
          </w:tcPr>
          <w:p w14:paraId="1558EB8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519B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8BDB8F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DF0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F76DC99" w14:textId="77777777" w:rsidTr="000811C5">
        <w:trPr>
          <w:trHeight w:val="70"/>
        </w:trPr>
        <w:tc>
          <w:tcPr>
            <w:tcW w:w="1556" w:type="dxa"/>
            <w:vMerge/>
            <w:tcBorders>
              <w:left w:val="single" w:sz="4" w:space="0" w:color="auto"/>
              <w:right w:val="single" w:sz="4" w:space="0" w:color="auto"/>
            </w:tcBorders>
            <w:vAlign w:val="center"/>
            <w:hideMark/>
          </w:tcPr>
          <w:p w14:paraId="2D9730C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3776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C6DA3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D2BD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3F8D8FEF" w14:textId="77777777" w:rsidTr="000811C5">
        <w:trPr>
          <w:trHeight w:val="70"/>
        </w:trPr>
        <w:tc>
          <w:tcPr>
            <w:tcW w:w="1556" w:type="dxa"/>
            <w:vMerge/>
            <w:tcBorders>
              <w:left w:val="single" w:sz="4" w:space="0" w:color="auto"/>
              <w:right w:val="single" w:sz="4" w:space="0" w:color="auto"/>
            </w:tcBorders>
            <w:vAlign w:val="center"/>
            <w:hideMark/>
          </w:tcPr>
          <w:p w14:paraId="4DF9B41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EE6B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6E1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CEE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C5C6FBD" w14:textId="77777777" w:rsidTr="000811C5">
        <w:trPr>
          <w:trHeight w:val="70"/>
        </w:trPr>
        <w:tc>
          <w:tcPr>
            <w:tcW w:w="1556" w:type="dxa"/>
            <w:vMerge/>
            <w:tcBorders>
              <w:left w:val="single" w:sz="4" w:space="0" w:color="auto"/>
              <w:right w:val="single" w:sz="4" w:space="0" w:color="auto"/>
            </w:tcBorders>
            <w:vAlign w:val="center"/>
          </w:tcPr>
          <w:p w14:paraId="34D78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26F54" w14:textId="77777777"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D25D01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ACF5C0" w14:textId="77777777" w:rsidR="005B3300" w:rsidRPr="00C25669" w:rsidRDefault="005B3300" w:rsidP="000811C5">
            <w:pPr>
              <w:keepNext/>
              <w:keepLines/>
              <w:spacing w:after="0"/>
              <w:jc w:val="center"/>
              <w:rPr>
                <w:rFonts w:ascii="Arial" w:hAnsi="Arial"/>
                <w:sz w:val="18"/>
              </w:rPr>
            </w:pPr>
          </w:p>
        </w:tc>
      </w:tr>
      <w:tr w:rsidR="005B3300" w:rsidRPr="00C25669" w14:paraId="3E3B1DCC" w14:textId="77777777" w:rsidTr="000811C5">
        <w:trPr>
          <w:trHeight w:val="70"/>
        </w:trPr>
        <w:tc>
          <w:tcPr>
            <w:tcW w:w="1556" w:type="dxa"/>
            <w:vMerge/>
            <w:tcBorders>
              <w:left w:val="single" w:sz="4" w:space="0" w:color="auto"/>
              <w:right w:val="single" w:sz="4" w:space="0" w:color="auto"/>
            </w:tcBorders>
            <w:vAlign w:val="center"/>
            <w:hideMark/>
          </w:tcPr>
          <w:p w14:paraId="213766DA"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16DB8" w14:textId="69C53C4A"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B8B125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BA664" w14:textId="4EA6E016"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5EF1CDEA" w14:textId="77777777" w:rsidTr="000811C5">
        <w:trPr>
          <w:trHeight w:val="70"/>
        </w:trPr>
        <w:tc>
          <w:tcPr>
            <w:tcW w:w="1556" w:type="dxa"/>
            <w:vMerge/>
            <w:tcBorders>
              <w:left w:val="single" w:sz="4" w:space="0" w:color="auto"/>
              <w:right w:val="single" w:sz="4" w:space="0" w:color="auto"/>
            </w:tcBorders>
            <w:vAlign w:val="center"/>
            <w:hideMark/>
          </w:tcPr>
          <w:p w14:paraId="7CF30248"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AB88E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CB0E73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A2A0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1B3E1F1D"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7D75730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CBD34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F741F2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DB2FE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C853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557CB3E2" w14:textId="77777777" w:rsidTr="000811C5">
        <w:trPr>
          <w:trHeight w:val="70"/>
        </w:trPr>
        <w:tc>
          <w:tcPr>
            <w:tcW w:w="1556" w:type="dxa"/>
            <w:vMerge w:val="restart"/>
            <w:tcBorders>
              <w:left w:val="single" w:sz="4" w:space="0" w:color="auto"/>
              <w:right w:val="single" w:sz="4" w:space="0" w:color="auto"/>
            </w:tcBorders>
            <w:vAlign w:val="center"/>
          </w:tcPr>
          <w:p w14:paraId="393C4F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9B5B7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4DA10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6BF1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14:paraId="09934A18" w14:textId="77777777" w:rsidTr="000811C5">
        <w:trPr>
          <w:trHeight w:val="70"/>
        </w:trPr>
        <w:tc>
          <w:tcPr>
            <w:tcW w:w="1556" w:type="dxa"/>
            <w:vMerge/>
            <w:tcBorders>
              <w:left w:val="single" w:sz="4" w:space="0" w:color="auto"/>
              <w:right w:val="single" w:sz="4" w:space="0" w:color="auto"/>
            </w:tcBorders>
            <w:vAlign w:val="center"/>
            <w:hideMark/>
          </w:tcPr>
          <w:p w14:paraId="2C0DD49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9A1AF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E3EF8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67C8E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371B72E9" w14:textId="77777777" w:rsidTr="000811C5">
        <w:trPr>
          <w:trHeight w:val="70"/>
        </w:trPr>
        <w:tc>
          <w:tcPr>
            <w:tcW w:w="1556" w:type="dxa"/>
            <w:vMerge/>
            <w:tcBorders>
              <w:left w:val="single" w:sz="4" w:space="0" w:color="auto"/>
              <w:right w:val="single" w:sz="4" w:space="0" w:color="auto"/>
            </w:tcBorders>
            <w:vAlign w:val="center"/>
            <w:hideMark/>
          </w:tcPr>
          <w:p w14:paraId="728E3E1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5F06A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32F6D1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4D795D4E"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3FD51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D90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37FFABA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33141B74"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56DFD9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07A5880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5F70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6C76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05729DD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88AF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3A9190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0EFF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4A2EE1A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1E03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6790D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2C6B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663096C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934D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5133FE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86D89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6B5459F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158D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2D361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42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363D1C6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D22C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8FC7E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108D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40EFB90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77CF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C50BB9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94A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7757109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994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EDF57E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D14E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1E4AFB1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7A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2DA741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3A704"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06CCF8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EF1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FDB4C26"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52BC5" w14:textId="77777777"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14:paraId="3F5D349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613E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A424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B54B3"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14:paraId="003F764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83F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8767FB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4A26"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281FBF4"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DA8B5B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C5105D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5A5D8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2DC1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64009297" w14:textId="77777777" w:rsidTr="000811C5">
        <w:trPr>
          <w:trHeight w:val="70"/>
        </w:trPr>
        <w:tc>
          <w:tcPr>
            <w:tcW w:w="1648" w:type="dxa"/>
            <w:gridSpan w:val="2"/>
            <w:vMerge/>
            <w:tcBorders>
              <w:left w:val="single" w:sz="4" w:space="0" w:color="auto"/>
              <w:right w:val="single" w:sz="4" w:space="0" w:color="auto"/>
            </w:tcBorders>
            <w:hideMark/>
          </w:tcPr>
          <w:p w14:paraId="5FAB8FD0"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B9060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29818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BE8D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6368751" w14:textId="77777777" w:rsidTr="000811C5">
        <w:trPr>
          <w:trHeight w:val="70"/>
        </w:trPr>
        <w:tc>
          <w:tcPr>
            <w:tcW w:w="1648" w:type="dxa"/>
            <w:gridSpan w:val="2"/>
            <w:vMerge/>
            <w:tcBorders>
              <w:left w:val="single" w:sz="4" w:space="0" w:color="auto"/>
              <w:right w:val="single" w:sz="4" w:space="0" w:color="auto"/>
            </w:tcBorders>
            <w:hideMark/>
          </w:tcPr>
          <w:p w14:paraId="050488D2"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018B3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846E69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0A1E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7BBDBC" w14:textId="77777777" w:rsidTr="000811C5">
        <w:trPr>
          <w:trHeight w:val="70"/>
        </w:trPr>
        <w:tc>
          <w:tcPr>
            <w:tcW w:w="1648" w:type="dxa"/>
            <w:gridSpan w:val="2"/>
            <w:vMerge/>
            <w:tcBorders>
              <w:left w:val="single" w:sz="4" w:space="0" w:color="auto"/>
              <w:right w:val="single" w:sz="4" w:space="0" w:color="auto"/>
            </w:tcBorders>
            <w:hideMark/>
          </w:tcPr>
          <w:p w14:paraId="44F1E5A6"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03E6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3A024C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AFC7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0875BA3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292ACD2F"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0E4F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0DC48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8A0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F5766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77699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FA909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8A367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6134E6F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EEB6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99C4A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A2CC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A59170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8EA58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70B3D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AFEE6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4C522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D5DAF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3ED52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430A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14:paraId="52F9C025" w14:textId="77777777" w:rsidR="005B3300" w:rsidRPr="00C25669" w:rsidRDefault="005B3300" w:rsidP="005B3300">
      <w:pPr>
        <w:overflowPunct w:val="0"/>
        <w:autoSpaceDE w:val="0"/>
        <w:autoSpaceDN w:val="0"/>
        <w:adjustRightInd w:val="0"/>
        <w:textAlignment w:val="baseline"/>
        <w:rPr>
          <w:rFonts w:eastAsia="SimSun"/>
        </w:rPr>
      </w:pPr>
    </w:p>
    <w:p w14:paraId="6564F485" w14:textId="77777777" w:rsidR="00807A15" w:rsidRDefault="00807A15" w:rsidP="00626F6F">
      <w:pPr>
        <w:pStyle w:val="Heading6"/>
      </w:pPr>
      <w:bookmarkStart w:id="863" w:name="_Toc107234793"/>
      <w:bookmarkStart w:id="864" w:name="_Toc107419763"/>
      <w:bookmarkStart w:id="865" w:name="_Toc107477059"/>
      <w:bookmarkStart w:id="866" w:name="_Toc114565908"/>
      <w:bookmarkStart w:id="867" w:name="_Toc123936216"/>
      <w:bookmarkStart w:id="868" w:name="_Toc124377231"/>
      <w:bookmarkStart w:id="869" w:name="_Toc21338238"/>
      <w:bookmarkStart w:id="870" w:name="_Toc29808346"/>
      <w:bookmarkStart w:id="871" w:name="_Toc37068265"/>
      <w:bookmarkStart w:id="872" w:name="_Toc37083810"/>
      <w:bookmarkStart w:id="873" w:name="_Toc37084152"/>
      <w:bookmarkStart w:id="874" w:name="_Toc40209514"/>
      <w:bookmarkStart w:id="875" w:name="_Toc40209856"/>
      <w:bookmarkStart w:id="876" w:name="_Toc45892815"/>
      <w:bookmarkStart w:id="877" w:name="_Toc53176672"/>
      <w:bookmarkStart w:id="878" w:name="_Toc61120985"/>
      <w:r>
        <w:rPr>
          <w:lang w:eastAsia="zh-CN"/>
        </w:rPr>
        <w:lastRenderedPageBreak/>
        <w:t>6</w:t>
      </w:r>
      <w:r>
        <w:t>.2.</w:t>
      </w:r>
      <w:r>
        <w:rPr>
          <w:lang w:eastAsia="zh-CN"/>
        </w:rPr>
        <w:t>3</w:t>
      </w:r>
      <w:r>
        <w:t>.</w:t>
      </w:r>
      <w:r>
        <w:rPr>
          <w:lang w:eastAsia="zh-CN"/>
        </w:rPr>
        <w:t>2</w:t>
      </w:r>
      <w:r>
        <w:t>.1.2</w:t>
      </w:r>
      <w:r>
        <w:rPr>
          <w:lang w:eastAsia="zh-CN"/>
        </w:rPr>
        <w:tab/>
      </w:r>
      <w:r>
        <w:t xml:space="preserve">Minimum requirement for </w:t>
      </w:r>
      <w:r>
        <w:rPr>
          <w:lang w:eastAsia="zh-CN"/>
        </w:rPr>
        <w:t>CQI periodic reporting with Table 3</w:t>
      </w:r>
      <w:bookmarkEnd w:id="863"/>
      <w:bookmarkEnd w:id="864"/>
      <w:bookmarkEnd w:id="865"/>
      <w:bookmarkEnd w:id="866"/>
      <w:bookmarkEnd w:id="867"/>
      <w:bookmarkEnd w:id="868"/>
    </w:p>
    <w:p w14:paraId="6D05881A" w14:textId="77777777" w:rsidR="00807A15" w:rsidRDefault="00807A15" w:rsidP="00807A15">
      <w:pPr>
        <w:overflowPunct w:val="0"/>
        <w:autoSpaceDE w:val="0"/>
        <w:autoSpaceDN w:val="0"/>
        <w:adjustRightInd w:val="0"/>
        <w:textAlignment w:val="baseline"/>
      </w:pPr>
      <w:r>
        <w:rPr>
          <w:lang w:eastAsia="ko-KR"/>
        </w:rPr>
        <w:t>The purpose of the requirements is to verify that the reported CQI values are in accordance with the CQI definition given in TS38.214 [12]. The reporting</w:t>
      </w:r>
      <w: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8433BF8" w14:textId="77777777" w:rsidR="00807A15" w:rsidRDefault="00807A15" w:rsidP="00807A15">
      <w:pPr>
        <w:overflowPunct w:val="0"/>
        <w:autoSpaceDE w:val="0"/>
        <w:autoSpaceDN w:val="0"/>
        <w:adjustRightInd w:val="0"/>
        <w:textAlignment w:val="baseline"/>
      </w:pPr>
      <w:r>
        <w:t xml:space="preserve">For the parameters specified in Table 6.2.3.2.1.2-1, and using the downlink physical channels specified in </w:t>
      </w:r>
      <w:r>
        <w:rPr>
          <w:lang w:eastAsia="zh-CN"/>
        </w:rPr>
        <w:t>Annex C.3.1</w:t>
      </w:r>
      <w:r>
        <w:t>, the minimum requirements are specified by the following:</w:t>
      </w:r>
    </w:p>
    <w:p w14:paraId="16604993" w14:textId="77777777" w:rsidR="00807A15" w:rsidRDefault="00807A15" w:rsidP="001827F9">
      <w:pPr>
        <w:pStyle w:val="B10"/>
      </w:pPr>
      <w:r>
        <w:t>a)</w:t>
      </w:r>
      <w:r>
        <w:tab/>
        <w:t>The reported CQI value according to the reference channel shall be in the range of ±1 of the reported median more than 90% of the time.</w:t>
      </w:r>
    </w:p>
    <w:p w14:paraId="06F353E3" w14:textId="77777777" w:rsidR="00807A15" w:rsidRDefault="00807A15" w:rsidP="001827F9">
      <w:pPr>
        <w:pStyle w:val="B10"/>
      </w:pPr>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p>
    <w:p w14:paraId="3FE5E9E1" w14:textId="1AD0BD63" w:rsidR="00807A15" w:rsidRDefault="00807A15" w:rsidP="001827F9">
      <w:pPr>
        <w:pStyle w:val="B10"/>
      </w:pPr>
      <w:r>
        <w:t>c)</w:t>
      </w:r>
      <w:r w:rsidR="001827F9">
        <w:tab/>
      </w:r>
      <w:r>
        <w:t>The reported CQI value according to the reference channel shall be ≥ 1.</w:t>
      </w:r>
    </w:p>
    <w:p w14:paraId="12E83750" w14:textId="77777777" w:rsidR="001827F9" w:rsidRDefault="001827F9" w:rsidP="00807A15">
      <w:pPr>
        <w:ind w:left="568" w:hanging="284"/>
      </w:pPr>
    </w:p>
    <w:p w14:paraId="25DFE923" w14:textId="3EDD94CE" w:rsidR="00807A15" w:rsidRDefault="00807A15" w:rsidP="00807A15">
      <w:pPr>
        <w:pStyle w:val="TH"/>
        <w:rPr>
          <w:lang w:eastAsia="zh-CN"/>
        </w:rPr>
      </w:pPr>
      <w:r>
        <w:t>Table 6.2.</w:t>
      </w:r>
      <w:r>
        <w:rPr>
          <w:lang w:eastAsia="zh-CN"/>
        </w:rPr>
        <w:t>3</w:t>
      </w:r>
      <w:r>
        <w:t>.</w:t>
      </w:r>
      <w:r>
        <w:rPr>
          <w:lang w:eastAsia="zh-CN"/>
        </w:rPr>
        <w:t>2</w:t>
      </w:r>
      <w:r>
        <w:t>.1.2-1: CQI reporting test</w:t>
      </w:r>
      <w:r w:rsidR="00E16356">
        <w:t xml:space="preserve">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1"/>
        <w:gridCol w:w="992"/>
        <w:gridCol w:w="1558"/>
        <w:gridCol w:w="1458"/>
      </w:tblGrid>
      <w:tr w:rsidR="00807A15" w14:paraId="42C0849C"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9FF9BFD" w14:textId="77777777" w:rsidR="00807A15" w:rsidRDefault="00807A15">
            <w:pPr>
              <w:keepNext/>
              <w:keepLines/>
              <w:spacing w:after="0"/>
              <w:jc w:val="center"/>
              <w:rPr>
                <w:rFonts w:ascii="Arial" w:hAnsi="Arial"/>
                <w:b/>
                <w:sz w:val="18"/>
                <w:lang w:val="fr-FR"/>
              </w:rPr>
            </w:pPr>
            <w:r>
              <w:rPr>
                <w:rFonts w:ascii="Arial" w:hAnsi="Arial"/>
                <w:b/>
                <w:sz w:val="18"/>
                <w:lang w:val="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0FFC31" w14:textId="77777777" w:rsidR="00807A15" w:rsidRDefault="00807A15">
            <w:pPr>
              <w:keepNext/>
              <w:keepLines/>
              <w:spacing w:after="0"/>
              <w:jc w:val="center"/>
              <w:rPr>
                <w:rFonts w:ascii="Arial" w:hAnsi="Arial"/>
                <w:b/>
                <w:sz w:val="18"/>
                <w:lang w:val="fr-FR"/>
              </w:rPr>
            </w:pPr>
            <w:r>
              <w:rPr>
                <w:rFonts w:ascii="Arial" w:hAnsi="Arial"/>
                <w:b/>
                <w:sz w:val="18"/>
                <w:lang w:val="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AE859" w14:textId="77777777" w:rsidR="00807A15" w:rsidRDefault="00807A15">
            <w:pPr>
              <w:keepNext/>
              <w:keepLines/>
              <w:spacing w:after="0"/>
              <w:jc w:val="center"/>
              <w:rPr>
                <w:rFonts w:ascii="Arial" w:hAnsi="Arial"/>
                <w:b/>
                <w:sz w:val="18"/>
                <w:lang w:val="fr-FR"/>
              </w:rPr>
            </w:pPr>
            <w:r>
              <w:rPr>
                <w:rFonts w:ascii="Arial" w:hAnsi="Arial"/>
                <w:b/>
                <w:sz w:val="18"/>
                <w:lang w:val="fr-FR"/>
              </w:rPr>
              <w:t>Test 1</w:t>
            </w:r>
          </w:p>
        </w:tc>
      </w:tr>
      <w:tr w:rsidR="00807A15" w14:paraId="179EA5B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6EAC2C30" w14:textId="77777777" w:rsidR="00807A15" w:rsidRDefault="00807A15">
            <w:pPr>
              <w:keepNext/>
              <w:keepLines/>
              <w:spacing w:after="0"/>
              <w:rPr>
                <w:rFonts w:ascii="Arial" w:hAnsi="Arial"/>
                <w:sz w:val="18"/>
                <w:lang w:val="fr-FR"/>
              </w:rPr>
            </w:pPr>
            <w:r>
              <w:rPr>
                <w:rFonts w:ascii="Arial" w:hAnsi="Arial"/>
                <w:sz w:val="18"/>
                <w:lang w:val="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280D45" w14:textId="77777777" w:rsidR="00807A15" w:rsidRDefault="00807A15">
            <w:pPr>
              <w:keepNext/>
              <w:keepLines/>
              <w:spacing w:after="0"/>
              <w:jc w:val="center"/>
              <w:rPr>
                <w:rFonts w:ascii="Arial" w:hAnsi="Arial"/>
                <w:sz w:val="18"/>
                <w:lang w:val="fr-FR"/>
              </w:rPr>
            </w:pPr>
            <w:r>
              <w:rPr>
                <w:rFonts w:ascii="Arial" w:hAnsi="Arial"/>
                <w:sz w:val="18"/>
                <w:lang w:val="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1F63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40</w:t>
            </w:r>
          </w:p>
        </w:tc>
      </w:tr>
      <w:tr w:rsidR="00807A15" w14:paraId="7E6ABD7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C495219" w14:textId="77777777" w:rsidR="00807A15" w:rsidRDefault="00807A15">
            <w:pPr>
              <w:keepNext/>
              <w:keepLines/>
              <w:spacing w:after="0"/>
              <w:rPr>
                <w:rFonts w:ascii="Arial" w:hAnsi="Arial"/>
                <w:sz w:val="18"/>
                <w:lang w:val="fr-FR"/>
              </w:rPr>
            </w:pPr>
            <w:r>
              <w:rPr>
                <w:rFonts w:ascii="Arial" w:hAnsi="Arial"/>
                <w:sz w:val="18"/>
                <w:lang w:val="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F6E62" w14:textId="77777777" w:rsidR="00807A15" w:rsidRDefault="00807A15">
            <w:pPr>
              <w:keepNext/>
              <w:keepLines/>
              <w:spacing w:after="0"/>
              <w:jc w:val="center"/>
              <w:rPr>
                <w:rFonts w:ascii="Arial" w:hAnsi="Arial"/>
                <w:sz w:val="18"/>
                <w:lang w:val="fr-FR"/>
              </w:rPr>
            </w:pPr>
            <w:r>
              <w:rPr>
                <w:rFonts w:ascii="Arial" w:hAnsi="Arial"/>
                <w:sz w:val="18"/>
                <w:lang w:val="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9A959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30</w:t>
            </w:r>
          </w:p>
        </w:tc>
      </w:tr>
      <w:tr w:rsidR="00807A15" w14:paraId="5F4CB2D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FF2793B" w14:textId="77777777" w:rsidR="00807A15" w:rsidRDefault="00807A15">
            <w:pPr>
              <w:keepNext/>
              <w:keepLines/>
              <w:spacing w:after="0"/>
              <w:rPr>
                <w:rFonts w:ascii="Arial" w:hAnsi="Arial"/>
                <w:sz w:val="18"/>
                <w:lang w:val="fr-FR"/>
              </w:rPr>
            </w:pPr>
            <w:r>
              <w:rPr>
                <w:rFonts w:ascii="Arial" w:hAnsi="Arial"/>
                <w:sz w:val="18"/>
                <w:lang w:val="fr-FR"/>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421BCE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8B60B"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TDD</w:t>
            </w:r>
          </w:p>
        </w:tc>
      </w:tr>
      <w:tr w:rsidR="00807A15" w14:paraId="370DD3B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C74C835" w14:textId="77777777" w:rsidR="00807A15" w:rsidRDefault="00807A15">
            <w:pPr>
              <w:keepNext/>
              <w:keepLines/>
              <w:spacing w:after="0"/>
              <w:rPr>
                <w:rFonts w:ascii="Arial" w:hAnsi="Arial"/>
                <w:sz w:val="18"/>
                <w:lang w:val="fr-FR"/>
              </w:rPr>
            </w:pPr>
            <w:r>
              <w:rPr>
                <w:rFonts w:ascii="Arial" w:hAnsi="Arial"/>
                <w:sz w:val="18"/>
                <w:lang w:val="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31494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D5398E" w14:textId="77777777" w:rsidR="00807A15" w:rsidRDefault="00807A15">
            <w:pPr>
              <w:keepNext/>
              <w:keepLines/>
              <w:spacing w:after="0"/>
              <w:jc w:val="center"/>
              <w:rPr>
                <w:rFonts w:ascii="Arial" w:hAnsi="Arial"/>
                <w:sz w:val="18"/>
                <w:lang w:val="fr-FR" w:eastAsia="zh-CN"/>
              </w:rPr>
            </w:pPr>
            <w:r>
              <w:rPr>
                <w:rFonts w:ascii="Arial" w:hAnsi="Arial"/>
                <w:sz w:val="18"/>
                <w:lang w:val="fr-FR"/>
              </w:rPr>
              <w:t>FR1.30-1</w:t>
            </w:r>
          </w:p>
        </w:tc>
      </w:tr>
      <w:tr w:rsidR="00807A15" w14:paraId="3B581B4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88069ED" w14:textId="77777777" w:rsidR="00807A15" w:rsidRDefault="00807A15">
            <w:pPr>
              <w:keepNext/>
              <w:keepLines/>
              <w:spacing w:after="0"/>
              <w:rPr>
                <w:rFonts w:ascii="Arial" w:hAnsi="Arial"/>
                <w:sz w:val="18"/>
                <w:lang w:val="fr-FR"/>
              </w:rPr>
            </w:pPr>
            <w:r>
              <w:rPr>
                <w:rFonts w:ascii="Arial" w:eastAsia="?? ??" w:hAnsi="Arial"/>
                <w:sz w:val="18"/>
                <w:lang w:val="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C7D64" w14:textId="77777777" w:rsidR="00807A15" w:rsidRDefault="00807A15">
            <w:pPr>
              <w:keepNext/>
              <w:keepLines/>
              <w:spacing w:after="0"/>
              <w:jc w:val="center"/>
              <w:rPr>
                <w:rFonts w:ascii="Arial" w:hAnsi="Arial"/>
                <w:sz w:val="18"/>
                <w:lang w:val="fr-FR"/>
              </w:rPr>
            </w:pPr>
            <w:r>
              <w:rPr>
                <w:rFonts w:ascii="Arial" w:hAnsi="Arial"/>
                <w:sz w:val="18"/>
                <w:lang w:val="fr-FR"/>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134C6F" w14:textId="52B30BC1" w:rsidR="00807A15" w:rsidRDefault="00807A15">
            <w:pPr>
              <w:keepNext/>
              <w:keepLines/>
              <w:spacing w:after="0"/>
              <w:jc w:val="center"/>
              <w:rPr>
                <w:rFonts w:ascii="Arial" w:hAnsi="Arial"/>
                <w:sz w:val="18"/>
                <w:lang w:val="fr-FR"/>
              </w:rPr>
            </w:pPr>
            <w:r>
              <w:rPr>
                <w:rFonts w:ascii="Arial" w:hAnsi="Arial" w:cs="Arial"/>
                <w:sz w:val="18"/>
                <w:lang w:val="fr-FR"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167EF66" w14:textId="02BB4EDF" w:rsidR="00807A15" w:rsidRDefault="00807A15">
            <w:pPr>
              <w:keepNext/>
              <w:keepLines/>
              <w:spacing w:after="0"/>
              <w:jc w:val="center"/>
              <w:rPr>
                <w:rFonts w:ascii="Arial" w:hAnsi="Arial"/>
                <w:sz w:val="18"/>
                <w:lang w:val="fr-FR" w:eastAsia="zh-CN"/>
              </w:rPr>
            </w:pPr>
            <w:r>
              <w:rPr>
                <w:rFonts w:ascii="Arial" w:hAnsi="Arial" w:cs="Arial"/>
                <w:sz w:val="18"/>
                <w:lang w:val="fr-FR" w:eastAsia="zh-CN"/>
              </w:rPr>
              <w:t>-1</w:t>
            </w:r>
          </w:p>
        </w:tc>
      </w:tr>
      <w:tr w:rsidR="00807A15" w14:paraId="104F9F3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E1B837B" w14:textId="77777777" w:rsidR="00807A15" w:rsidRDefault="00807A15">
            <w:pPr>
              <w:keepNext/>
              <w:keepLines/>
              <w:spacing w:after="0"/>
              <w:rPr>
                <w:rFonts w:ascii="Arial" w:hAnsi="Arial"/>
                <w:sz w:val="18"/>
                <w:lang w:val="fr-FR"/>
              </w:rPr>
            </w:pPr>
            <w:r>
              <w:rPr>
                <w:rFonts w:ascii="Arial" w:hAnsi="Arial"/>
                <w:sz w:val="18"/>
                <w:lang w:val="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08FD5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0C1A08" w14:textId="77777777" w:rsidR="00807A15" w:rsidRDefault="00807A15">
            <w:pPr>
              <w:keepNext/>
              <w:keepLines/>
              <w:spacing w:after="0"/>
              <w:jc w:val="center"/>
              <w:rPr>
                <w:rFonts w:ascii="Arial" w:hAnsi="Arial"/>
                <w:sz w:val="18"/>
                <w:lang w:val="fr-FR"/>
              </w:rPr>
            </w:pPr>
            <w:r>
              <w:rPr>
                <w:rFonts w:ascii="Arial" w:hAnsi="Arial"/>
                <w:sz w:val="18"/>
                <w:lang w:val="fr-FR"/>
              </w:rPr>
              <w:t>AWGN</w:t>
            </w:r>
          </w:p>
        </w:tc>
      </w:tr>
      <w:tr w:rsidR="00807A15" w14:paraId="42A5E86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99ADF0F" w14:textId="77777777" w:rsidR="00807A15" w:rsidRDefault="00807A15">
            <w:pPr>
              <w:keepNext/>
              <w:keepLines/>
              <w:spacing w:after="0"/>
              <w:rPr>
                <w:rFonts w:ascii="Arial" w:hAnsi="Arial"/>
                <w:sz w:val="18"/>
                <w:lang w:val="fr-FR"/>
              </w:rPr>
            </w:pPr>
            <w:r>
              <w:rPr>
                <w:rFonts w:ascii="Arial" w:hAnsi="Arial"/>
                <w:sz w:val="18"/>
                <w:lang w:val="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56C2E7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9521"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1×</w:t>
            </w:r>
            <w:r w:rsidRPr="00401CAC">
              <w:rPr>
                <w:rFonts w:ascii="Arial" w:hAnsi="Arial"/>
                <w:sz w:val="18"/>
                <w:lang w:eastAsia="zh-CN"/>
              </w:rPr>
              <w:t>4</w:t>
            </w:r>
            <w:r w:rsidRPr="00401CAC">
              <w:rPr>
                <w:rFonts w:ascii="Arial" w:hAnsi="Arial"/>
                <w:sz w:val="18"/>
              </w:rPr>
              <w:t xml:space="preserve"> with static channel specified in </w:t>
            </w:r>
            <w:r w:rsidRPr="00401CAC">
              <w:rPr>
                <w:rFonts w:ascii="Arial" w:hAnsi="Arial"/>
                <w:sz w:val="18"/>
                <w:lang w:eastAsia="zh-CN"/>
              </w:rPr>
              <w:t>Annex B.1</w:t>
            </w:r>
          </w:p>
        </w:tc>
      </w:tr>
      <w:tr w:rsidR="00807A15" w14:paraId="298810C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1D1BA51" w14:textId="77777777" w:rsidR="00807A15" w:rsidRDefault="00807A15">
            <w:pPr>
              <w:keepNext/>
              <w:keepLines/>
              <w:spacing w:after="0"/>
              <w:rPr>
                <w:rFonts w:ascii="Arial" w:hAnsi="Arial"/>
                <w:sz w:val="18"/>
                <w:lang w:val="fr-FR"/>
              </w:rPr>
            </w:pPr>
            <w:r>
              <w:rPr>
                <w:rFonts w:ascii="Arial" w:hAnsi="Arial"/>
                <w:sz w:val="18"/>
                <w:lang w:val="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E59BC8"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5FFEE" w14:textId="77777777" w:rsidR="00807A15" w:rsidRPr="00401CAC" w:rsidRDefault="00807A15">
            <w:pPr>
              <w:keepNext/>
              <w:keepLines/>
              <w:spacing w:after="0"/>
              <w:jc w:val="center"/>
              <w:rPr>
                <w:rFonts w:ascii="Arial" w:hAnsi="Arial"/>
                <w:sz w:val="18"/>
                <w:lang w:eastAsia="zh-CN"/>
              </w:rPr>
            </w:pPr>
            <w:r w:rsidRPr="00401CAC">
              <w:rPr>
                <w:rFonts w:ascii="Arial" w:hAnsi="Arial"/>
                <w:sz w:val="18"/>
              </w:rPr>
              <w:t xml:space="preserve">As specified in </w:t>
            </w:r>
            <w:r w:rsidRPr="00401CAC">
              <w:rPr>
                <w:rFonts w:ascii="Arial" w:hAnsi="Arial"/>
                <w:sz w:val="18"/>
                <w:lang w:eastAsia="zh-CN"/>
              </w:rPr>
              <w:t>Annex B.4.1</w:t>
            </w:r>
          </w:p>
        </w:tc>
      </w:tr>
      <w:tr w:rsidR="00807A15" w14:paraId="705E387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F74D92" w14:textId="77777777" w:rsidR="00807A15" w:rsidRDefault="00807A15">
            <w:pPr>
              <w:keepNext/>
              <w:keepLines/>
              <w:spacing w:after="0"/>
              <w:rPr>
                <w:rFonts w:ascii="Arial" w:hAnsi="Arial"/>
                <w:sz w:val="18"/>
                <w:lang w:val="fr-FR"/>
              </w:rPr>
            </w:pPr>
            <w:r>
              <w:rPr>
                <w:rFonts w:ascii="Arial" w:hAnsi="Arial"/>
                <w:sz w:val="18"/>
                <w:lang w:val="fr-FR"/>
              </w:rPr>
              <w:t>ZP CSI-RS configuration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2167C03E"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446DB13"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4F257E"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6C21E7F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9A8804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04DD7DF"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55F42B4"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ED22C"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4</w:t>
            </w:r>
          </w:p>
        </w:tc>
      </w:tr>
      <w:tr w:rsidR="00807A15" w14:paraId="7FCA755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CC7326"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D6A6E38"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713261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A9590F" w14:textId="77777777" w:rsidR="00807A15" w:rsidRDefault="00807A15">
            <w:pPr>
              <w:keepNext/>
              <w:keepLines/>
              <w:spacing w:after="0"/>
              <w:jc w:val="center"/>
              <w:rPr>
                <w:rFonts w:ascii="Arial" w:hAnsi="Arial"/>
                <w:sz w:val="18"/>
                <w:lang w:val="fr-FR"/>
              </w:rPr>
            </w:pPr>
            <w:r>
              <w:rPr>
                <w:rFonts w:ascii="Arial" w:hAnsi="Arial"/>
                <w:sz w:val="18"/>
                <w:lang w:val="fr-FR"/>
              </w:rPr>
              <w:t>FD-CDM2</w:t>
            </w:r>
          </w:p>
        </w:tc>
      </w:tr>
      <w:tr w:rsidR="00807A15" w14:paraId="2A9AF8B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04126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842A8B2"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04EA61C"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4733CC" w14:textId="77777777" w:rsidR="00807A15" w:rsidRDefault="00807A15">
            <w:pPr>
              <w:keepNext/>
              <w:keepLines/>
              <w:spacing w:after="0"/>
              <w:jc w:val="center"/>
              <w:rPr>
                <w:rFonts w:ascii="Arial" w:hAnsi="Arial"/>
                <w:sz w:val="18"/>
                <w:lang w:val="fr-FR"/>
              </w:rPr>
            </w:pPr>
            <w:r>
              <w:rPr>
                <w:rFonts w:ascii="Arial" w:hAnsi="Arial"/>
                <w:sz w:val="18"/>
                <w:lang w:val="fr-FR"/>
              </w:rPr>
              <w:t>1</w:t>
            </w:r>
          </w:p>
        </w:tc>
      </w:tr>
      <w:tr w:rsidR="00807A15" w14:paraId="342573C4"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47BF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C558E3F" w14:textId="77777777" w:rsidR="00807A15" w:rsidRPr="00401CAC" w:rsidRDefault="00807A15">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93EF1F5"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D5337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Row 5,4</w:t>
            </w:r>
          </w:p>
        </w:tc>
      </w:tr>
      <w:tr w:rsidR="00807A15" w14:paraId="2A875EFB"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D6FDDF"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21D61B6C" w14:textId="77777777" w:rsidR="00807A15" w:rsidRPr="00401CAC" w:rsidRDefault="00807A15">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DE6B5AF"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4BDF0"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9</w:t>
            </w:r>
          </w:p>
        </w:tc>
      </w:tr>
      <w:tr w:rsidR="00807A15" w14:paraId="3DDA1536"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6537EE7"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6C3834D7" w14:textId="77777777" w:rsidR="00807A15" w:rsidRPr="00401CAC" w:rsidRDefault="00807A15">
            <w:pPr>
              <w:keepNext/>
              <w:keepLines/>
              <w:spacing w:after="0"/>
              <w:rPr>
                <w:rFonts w:ascii="Arial" w:hAnsi="Arial"/>
                <w:sz w:val="18"/>
              </w:rPr>
            </w:pPr>
            <w:r w:rsidRPr="00401CAC">
              <w:rPr>
                <w:rFonts w:ascii="Arial" w:hAnsi="Arial"/>
                <w:sz w:val="18"/>
              </w:rPr>
              <w:t>CSI-RS</w:t>
            </w:r>
          </w:p>
          <w:p w14:paraId="434FFC8A"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80B47"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F59821"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340C3C75"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26C8FAE" w14:textId="77777777" w:rsidR="00807A15" w:rsidRDefault="00807A15">
            <w:pPr>
              <w:keepNext/>
              <w:keepLines/>
              <w:spacing w:after="0"/>
              <w:rPr>
                <w:rFonts w:ascii="Arial" w:hAnsi="Arial"/>
                <w:sz w:val="18"/>
                <w:lang w:val="fr-FR"/>
              </w:rPr>
            </w:pPr>
            <w:r>
              <w:rPr>
                <w:rFonts w:ascii="Arial" w:hAnsi="Arial"/>
                <w:sz w:val="18"/>
                <w:lang w:val="fr-FR"/>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9D108F6" w14:textId="77777777" w:rsidR="00807A15" w:rsidRDefault="00807A15">
            <w:pPr>
              <w:keepNext/>
              <w:keepLines/>
              <w:spacing w:after="0"/>
              <w:rPr>
                <w:rFonts w:ascii="Arial" w:hAnsi="Arial"/>
                <w:sz w:val="18"/>
                <w:lang w:val="fr-FR"/>
              </w:rPr>
            </w:pPr>
            <w:r>
              <w:rPr>
                <w:rFonts w:ascii="Arial" w:hAnsi="Arial"/>
                <w:sz w:val="18"/>
                <w:lang w:val="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3519DDB"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1C842"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50296F2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4781BFC"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1ED67754" w14:textId="77777777" w:rsidR="00807A15" w:rsidRPr="00401CAC" w:rsidRDefault="00807A15">
            <w:pPr>
              <w:keepNext/>
              <w:keepLines/>
              <w:spacing w:after="0"/>
              <w:rPr>
                <w:rFonts w:ascii="Arial" w:hAnsi="Arial"/>
                <w:sz w:val="18"/>
              </w:rPr>
            </w:pPr>
            <w:r w:rsidRPr="00401CAC">
              <w:rPr>
                <w:rFonts w:ascii="Arial" w:hAnsi="Arial"/>
                <w:sz w:val="18"/>
              </w:rPr>
              <w:t>Number of CSI-RS ports (</w:t>
            </w:r>
            <w:r w:rsidRPr="00401CAC">
              <w:rPr>
                <w:rFonts w:ascii="Arial" w:hAnsi="Arial"/>
                <w:i/>
                <w:sz w:val="18"/>
              </w:rPr>
              <w:t>X</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AC90C2" w14:textId="77777777" w:rsidR="00807A15" w:rsidRPr="00401CAC" w:rsidRDefault="00807A15">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3A21A5" w14:textId="77777777" w:rsidR="00807A15" w:rsidRDefault="00807A15">
            <w:pPr>
              <w:keepNext/>
              <w:keepLines/>
              <w:spacing w:after="0"/>
              <w:jc w:val="center"/>
              <w:rPr>
                <w:rFonts w:ascii="Arial" w:hAnsi="Arial"/>
                <w:sz w:val="18"/>
                <w:lang w:val="en-US"/>
              </w:rPr>
            </w:pPr>
            <w:r>
              <w:rPr>
                <w:rFonts w:ascii="Arial" w:hAnsi="Arial"/>
                <w:sz w:val="18"/>
                <w:lang w:val="fr-FR" w:eastAsia="zh-CN"/>
              </w:rPr>
              <w:t>1</w:t>
            </w:r>
          </w:p>
        </w:tc>
      </w:tr>
      <w:tr w:rsidR="00807A15" w14:paraId="4EC1650A"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0997465"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A1328FE" w14:textId="77777777" w:rsidR="00807A15" w:rsidRDefault="00807A15">
            <w:pPr>
              <w:keepNext/>
              <w:keepLines/>
              <w:spacing w:after="0"/>
              <w:rPr>
                <w:rFonts w:ascii="Arial" w:hAnsi="Arial"/>
                <w:sz w:val="18"/>
                <w:lang w:val="fr-FR"/>
              </w:rPr>
            </w:pPr>
            <w:r>
              <w:rPr>
                <w:rFonts w:ascii="Arial" w:hAnsi="Arial"/>
                <w:sz w:val="18"/>
                <w:lang w:val="fr-FR"/>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18A477"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6A3D5F" w14:textId="77777777" w:rsidR="00807A15" w:rsidRDefault="00807A15">
            <w:pPr>
              <w:keepNext/>
              <w:keepLines/>
              <w:spacing w:after="0"/>
              <w:jc w:val="center"/>
              <w:rPr>
                <w:rFonts w:ascii="Arial" w:hAnsi="Arial"/>
                <w:sz w:val="18"/>
                <w:lang w:val="fr-FR"/>
              </w:rPr>
            </w:pPr>
            <w:r>
              <w:rPr>
                <w:rFonts w:ascii="Arial" w:hAnsi="Arial"/>
                <w:sz w:val="18"/>
                <w:lang w:val="fr-FR"/>
              </w:rPr>
              <w:t>No CDM</w:t>
            </w:r>
          </w:p>
        </w:tc>
      </w:tr>
      <w:tr w:rsidR="00807A15" w14:paraId="5AE3294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4E1050"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09D4CB8C" w14:textId="77777777" w:rsidR="00807A15" w:rsidRDefault="00807A15">
            <w:pPr>
              <w:keepNext/>
              <w:keepLines/>
              <w:spacing w:after="0"/>
              <w:rPr>
                <w:rFonts w:ascii="Arial" w:hAnsi="Arial"/>
                <w:sz w:val="18"/>
                <w:lang w:val="fr-FR"/>
              </w:rPr>
            </w:pPr>
            <w:r>
              <w:rPr>
                <w:rFonts w:ascii="Arial" w:hAnsi="Arial"/>
                <w:sz w:val="18"/>
                <w:lang w:val="fr-FR"/>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3915E59"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DD67C8" w14:textId="77777777" w:rsidR="00807A15" w:rsidRDefault="00807A15">
            <w:pPr>
              <w:keepNext/>
              <w:keepLines/>
              <w:spacing w:after="0"/>
              <w:jc w:val="center"/>
              <w:rPr>
                <w:rFonts w:ascii="Arial" w:hAnsi="Arial"/>
                <w:sz w:val="18"/>
                <w:lang w:val="fr-FR"/>
              </w:rPr>
            </w:pPr>
            <w:r>
              <w:rPr>
                <w:rFonts w:ascii="Arial" w:hAnsi="Arial"/>
                <w:sz w:val="18"/>
                <w:lang w:val="fr-FR"/>
              </w:rPr>
              <w:t>3</w:t>
            </w:r>
          </w:p>
        </w:tc>
      </w:tr>
      <w:tr w:rsidR="00807A15" w14:paraId="125C96D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2E5BA"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tcPr>
          <w:p w14:paraId="0523EA1D"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DD91055"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5476C1" w14:textId="77777777" w:rsidR="00807A15" w:rsidRDefault="00807A15">
            <w:pPr>
              <w:keepNext/>
              <w:keepLines/>
              <w:spacing w:after="0"/>
              <w:jc w:val="center"/>
              <w:rPr>
                <w:rFonts w:ascii="Arial" w:hAnsi="Arial"/>
                <w:sz w:val="18"/>
                <w:lang w:val="fr-FR"/>
              </w:rPr>
            </w:pPr>
          </w:p>
        </w:tc>
      </w:tr>
      <w:tr w:rsidR="00730CD9" w14:paraId="4B773145"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5138FF3"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5A860896" w14:textId="77777777" w:rsidR="00730CD9" w:rsidRPr="00401CAC" w:rsidRDefault="00730CD9" w:rsidP="00730CD9">
            <w:pPr>
              <w:keepNext/>
              <w:keepLines/>
              <w:spacing w:after="0"/>
              <w:rPr>
                <w:rFonts w:ascii="Arial" w:hAnsi="Arial"/>
                <w:sz w:val="18"/>
              </w:rPr>
            </w:pPr>
            <w:r w:rsidRPr="00401CAC">
              <w:rPr>
                <w:rFonts w:ascii="Arial" w:hAnsi="Arial"/>
                <w:sz w:val="18"/>
              </w:rPr>
              <w:t>First subcarrier index in the PRB used for CSI-RS (k</w:t>
            </w:r>
            <w:r w:rsidRPr="00401CAC">
              <w:rPr>
                <w:rFonts w:ascii="Arial" w:hAnsi="Arial"/>
                <w:sz w:val="18"/>
                <w:vertAlign w:val="subscript"/>
              </w:rPr>
              <w:t>0</w:t>
            </w:r>
            <w:r w:rsidRPr="00401CAC">
              <w:rPr>
                <w:rFonts w:ascii="Arial" w:hAnsi="Arial"/>
                <w:sz w:val="18"/>
              </w:rPr>
              <w:t>, k</w:t>
            </w:r>
            <w:r w:rsidRPr="00401CAC">
              <w:rPr>
                <w:rFonts w:ascii="Arial" w:hAnsi="Arial"/>
                <w:sz w:val="18"/>
                <w:vertAlign w:val="subscript"/>
              </w:rPr>
              <w:t>1</w:t>
            </w:r>
            <w:r w:rsidRPr="00401CAC">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3043BE1"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A1B54" w14:textId="734B807F" w:rsidR="00730CD9" w:rsidRDefault="00730CD9" w:rsidP="00730CD9">
            <w:pPr>
              <w:keepNext/>
              <w:keepLines/>
              <w:spacing w:after="0"/>
              <w:jc w:val="center"/>
              <w:rPr>
                <w:rFonts w:ascii="Arial" w:hAnsi="Arial"/>
                <w:sz w:val="18"/>
                <w:lang w:val="fr-FR"/>
              </w:rPr>
            </w:pPr>
            <w:r w:rsidRPr="00384A75">
              <w:rPr>
                <w:rFonts w:ascii="Arial" w:eastAsia="PMingLiU" w:hAnsi="Arial"/>
                <w:sz w:val="18"/>
                <w:lang w:val="fr-FR" w:eastAsia="zh-CN"/>
              </w:rPr>
              <w:t>Row 1,(0,-)</w:t>
            </w:r>
          </w:p>
        </w:tc>
      </w:tr>
      <w:tr w:rsidR="00730CD9" w14:paraId="4D094DD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A9F00B" w14:textId="77777777" w:rsidR="00730CD9" w:rsidRDefault="00730CD9" w:rsidP="00730CD9">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306AB6E1" w14:textId="77777777" w:rsidR="00730CD9" w:rsidRPr="00401CAC" w:rsidRDefault="00730CD9" w:rsidP="00730CD9">
            <w:pPr>
              <w:keepNext/>
              <w:keepLines/>
              <w:spacing w:after="0"/>
              <w:rPr>
                <w:rFonts w:ascii="Arial" w:hAnsi="Arial"/>
                <w:sz w:val="18"/>
              </w:rPr>
            </w:pPr>
            <w:r w:rsidRPr="00401CAC">
              <w:rPr>
                <w:rFonts w:ascii="Arial" w:hAnsi="Arial"/>
                <w:sz w:val="18"/>
              </w:rPr>
              <w:t>First OFDM symbol in the PRB used for CSI-RS (l</w:t>
            </w:r>
            <w:r w:rsidRPr="00401CAC">
              <w:rPr>
                <w:rFonts w:ascii="Arial" w:hAnsi="Arial"/>
                <w:sz w:val="18"/>
                <w:vertAlign w:val="subscript"/>
              </w:rPr>
              <w:t>0</w:t>
            </w:r>
            <w:r w:rsidRPr="00401CA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8F6AA43" w14:textId="77777777" w:rsidR="00730CD9" w:rsidRPr="00401CAC" w:rsidRDefault="00730CD9" w:rsidP="00730CD9">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B4864" w14:textId="77777777" w:rsidR="00730CD9" w:rsidRDefault="00730CD9" w:rsidP="00730CD9">
            <w:pPr>
              <w:keepNext/>
              <w:keepLines/>
              <w:spacing w:after="0"/>
              <w:jc w:val="center"/>
              <w:rPr>
                <w:rFonts w:ascii="Arial" w:eastAsia="PMingLiU" w:hAnsi="Arial"/>
                <w:sz w:val="18"/>
                <w:lang w:val="fr-FR" w:eastAsia="zh-TW"/>
              </w:rPr>
            </w:pPr>
            <w:r>
              <w:rPr>
                <w:rFonts w:ascii="Arial" w:eastAsia="PMingLiU" w:hAnsi="Arial" w:hint="eastAsia"/>
                <w:sz w:val="18"/>
                <w:lang w:val="fr-FR" w:eastAsia="zh-TW"/>
              </w:rPr>
              <w:t>1</w:t>
            </w:r>
            <w:r>
              <w:rPr>
                <w:rFonts w:ascii="Arial" w:eastAsia="PMingLiU" w:hAnsi="Arial"/>
                <w:sz w:val="18"/>
                <w:lang w:val="fr-FR" w:eastAsia="zh-TW"/>
              </w:rPr>
              <w:t>3</w:t>
            </w:r>
          </w:p>
          <w:p w14:paraId="79EE7B9E" w14:textId="10D44CCE" w:rsidR="00730CD9" w:rsidRDefault="00730CD9" w:rsidP="00730CD9">
            <w:pPr>
              <w:keepNext/>
              <w:keepLines/>
              <w:spacing w:after="0"/>
              <w:jc w:val="center"/>
              <w:rPr>
                <w:rFonts w:ascii="Arial" w:hAnsi="Arial"/>
                <w:sz w:val="18"/>
                <w:lang w:val="fr-FR"/>
              </w:rPr>
            </w:pPr>
          </w:p>
        </w:tc>
      </w:tr>
      <w:tr w:rsidR="00807A15" w14:paraId="6FAFE4F7"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FC0B3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vAlign w:val="center"/>
            <w:hideMark/>
          </w:tcPr>
          <w:p w14:paraId="78483711" w14:textId="77777777" w:rsidR="00807A15" w:rsidRPr="00401CAC" w:rsidRDefault="00807A15">
            <w:pPr>
              <w:keepNext/>
              <w:keepLines/>
              <w:spacing w:after="0"/>
              <w:rPr>
                <w:rFonts w:ascii="Arial" w:hAnsi="Arial"/>
                <w:sz w:val="18"/>
              </w:rPr>
            </w:pPr>
            <w:r w:rsidRPr="00401CAC">
              <w:rPr>
                <w:rFonts w:ascii="Arial" w:hAnsi="Arial"/>
                <w:sz w:val="18"/>
              </w:rPr>
              <w:t>NZP CSI-RS-timeConfig</w:t>
            </w:r>
          </w:p>
          <w:p w14:paraId="05757699"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5382F5"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D3AD65" w14:textId="77777777" w:rsidR="00807A15" w:rsidRDefault="00807A15">
            <w:pPr>
              <w:keepNext/>
              <w:keepLines/>
              <w:spacing w:after="0"/>
              <w:jc w:val="center"/>
              <w:rPr>
                <w:rFonts w:ascii="Arial" w:hAnsi="Arial"/>
                <w:sz w:val="18"/>
                <w:lang w:val="fr-FR"/>
              </w:rPr>
            </w:pPr>
            <w:r>
              <w:rPr>
                <w:rFonts w:ascii="Arial" w:hAnsi="Arial"/>
                <w:sz w:val="18"/>
                <w:lang w:val="fr-FR" w:eastAsia="zh-CN"/>
              </w:rPr>
              <w:t>10/1</w:t>
            </w:r>
          </w:p>
        </w:tc>
      </w:tr>
      <w:tr w:rsidR="00807A15" w14:paraId="50AE5AA3" w14:textId="77777777" w:rsidTr="00807A15">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9EFB970" w14:textId="77777777" w:rsidR="00807A15" w:rsidRDefault="00807A15">
            <w:pPr>
              <w:keepNext/>
              <w:keepLines/>
              <w:spacing w:after="0"/>
              <w:rPr>
                <w:rFonts w:ascii="Arial" w:hAnsi="Arial"/>
                <w:sz w:val="18"/>
                <w:lang w:val="fr-FR"/>
              </w:rPr>
            </w:pPr>
            <w:r>
              <w:rPr>
                <w:rFonts w:ascii="Arial" w:hAnsi="Arial"/>
                <w:sz w:val="18"/>
                <w:lang w:val="fr-FR"/>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0CA9D223" w14:textId="77777777" w:rsidR="00807A15" w:rsidRDefault="00807A15">
            <w:pPr>
              <w:keepNext/>
              <w:keepLines/>
              <w:spacing w:after="0"/>
              <w:rPr>
                <w:rFonts w:ascii="Arial" w:hAnsi="Arial"/>
                <w:sz w:val="18"/>
                <w:lang w:val="fr-FR"/>
              </w:rPr>
            </w:pPr>
            <w:r>
              <w:rPr>
                <w:rFonts w:ascii="Arial" w:hAnsi="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9EF310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8A8BF"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 xml:space="preserve">Periodic </w:t>
            </w:r>
          </w:p>
        </w:tc>
      </w:tr>
      <w:tr w:rsidR="00807A15" w14:paraId="1F8396E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D80258"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38DECFB9" w14:textId="77777777" w:rsidR="00807A15" w:rsidRDefault="00807A15">
            <w:pPr>
              <w:keepNext/>
              <w:keepLines/>
              <w:spacing w:after="0"/>
              <w:rPr>
                <w:rFonts w:ascii="Arial" w:hAnsi="Arial"/>
                <w:sz w:val="18"/>
                <w:lang w:val="fr-FR"/>
              </w:rPr>
            </w:pPr>
            <w:r>
              <w:rPr>
                <w:rFonts w:ascii="Arial" w:hAnsi="Arial"/>
                <w:sz w:val="18"/>
                <w:lang w:val="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6D3B94F"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78E205"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0</w:t>
            </w:r>
          </w:p>
        </w:tc>
      </w:tr>
      <w:tr w:rsidR="00807A15" w14:paraId="38B11F88"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640375E"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tcPr>
          <w:p w14:paraId="3898CDC4" w14:textId="77777777" w:rsidR="00807A15" w:rsidRDefault="00807A15">
            <w:pPr>
              <w:keepNext/>
              <w:keepLines/>
              <w:spacing w:after="0"/>
              <w:rPr>
                <w:rFonts w:ascii="Arial" w:hAnsi="Arial"/>
                <w:sz w:val="18"/>
                <w:lang w:val="fr-FR"/>
              </w:rPr>
            </w:pPr>
            <w:r>
              <w:rPr>
                <w:rFonts w:ascii="Arial" w:hAnsi="Arial"/>
                <w:sz w:val="18"/>
                <w:lang w:val="fr-FR"/>
              </w:rPr>
              <w:t>CSI-IM Resource Mapping</w:t>
            </w:r>
          </w:p>
          <w:p w14:paraId="591AB005" w14:textId="77777777" w:rsidR="00807A15" w:rsidRDefault="00807A15">
            <w:pPr>
              <w:keepNext/>
              <w:keepLines/>
              <w:spacing w:after="0"/>
              <w:rPr>
                <w:rFonts w:ascii="Arial" w:hAnsi="Arial"/>
                <w:sz w:val="18"/>
                <w:lang w:val="fr-FR"/>
              </w:rPr>
            </w:pPr>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p>
          <w:p w14:paraId="6FDF8528" w14:textId="77777777" w:rsidR="00807A15" w:rsidRDefault="00807A15">
            <w:pPr>
              <w:keepNext/>
              <w:keepLines/>
              <w:spacing w:after="0"/>
              <w:rPr>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6D044B76"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CFD87D" w14:textId="77777777" w:rsidR="00807A15" w:rsidRDefault="00807A15">
            <w:pPr>
              <w:keepNext/>
              <w:keepLines/>
              <w:spacing w:after="0"/>
              <w:jc w:val="center"/>
              <w:rPr>
                <w:rFonts w:ascii="Arial" w:hAnsi="Arial"/>
                <w:sz w:val="18"/>
                <w:lang w:val="fr-FR"/>
              </w:rPr>
            </w:pPr>
            <w:r>
              <w:rPr>
                <w:rFonts w:ascii="Arial" w:hAnsi="Arial"/>
                <w:sz w:val="18"/>
                <w:lang w:val="fr-FR"/>
              </w:rPr>
              <w:t>(</w:t>
            </w:r>
            <w:r>
              <w:rPr>
                <w:rFonts w:ascii="Arial" w:hAnsi="Arial"/>
                <w:sz w:val="18"/>
                <w:lang w:val="fr-FR" w:eastAsia="zh-CN"/>
              </w:rPr>
              <w:t>4</w:t>
            </w:r>
            <w:r>
              <w:rPr>
                <w:rFonts w:ascii="Arial" w:hAnsi="Arial"/>
                <w:sz w:val="18"/>
                <w:lang w:val="fr-FR"/>
              </w:rPr>
              <w:t xml:space="preserve">, </w:t>
            </w:r>
            <w:r>
              <w:rPr>
                <w:rFonts w:ascii="Arial" w:hAnsi="Arial"/>
                <w:sz w:val="18"/>
                <w:lang w:val="fr-FR" w:eastAsia="zh-CN"/>
              </w:rPr>
              <w:t>9</w:t>
            </w:r>
            <w:r>
              <w:rPr>
                <w:rFonts w:ascii="Arial" w:hAnsi="Arial"/>
                <w:sz w:val="18"/>
                <w:lang w:val="fr-FR"/>
              </w:rPr>
              <w:t>)</w:t>
            </w:r>
          </w:p>
        </w:tc>
      </w:tr>
      <w:tr w:rsidR="00807A15" w14:paraId="4534C963" w14:textId="77777777" w:rsidTr="00807A15">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E13825D" w14:textId="77777777" w:rsidR="00807A15" w:rsidRDefault="00807A15">
            <w:pPr>
              <w:spacing w:after="0"/>
              <w:rPr>
                <w:rFonts w:ascii="Arial" w:hAnsi="Arial"/>
                <w:sz w:val="18"/>
                <w:lang w:val="fr-FR"/>
              </w:rPr>
            </w:pPr>
          </w:p>
        </w:tc>
        <w:tc>
          <w:tcPr>
            <w:tcW w:w="3181" w:type="dxa"/>
            <w:tcBorders>
              <w:top w:val="single" w:sz="4" w:space="0" w:color="auto"/>
              <w:left w:val="single" w:sz="4" w:space="0" w:color="auto"/>
              <w:bottom w:val="single" w:sz="4" w:space="0" w:color="auto"/>
              <w:right w:val="single" w:sz="4" w:space="0" w:color="auto"/>
            </w:tcBorders>
            <w:hideMark/>
          </w:tcPr>
          <w:p w14:paraId="4D7D2172" w14:textId="77777777" w:rsidR="00807A15" w:rsidRPr="00401CAC" w:rsidRDefault="00807A15">
            <w:pPr>
              <w:keepNext/>
              <w:keepLines/>
              <w:spacing w:after="0"/>
              <w:rPr>
                <w:rFonts w:ascii="Arial" w:hAnsi="Arial"/>
                <w:sz w:val="18"/>
              </w:rPr>
            </w:pPr>
            <w:r w:rsidRPr="00401CAC">
              <w:rPr>
                <w:rFonts w:ascii="Arial" w:hAnsi="Arial"/>
                <w:sz w:val="18"/>
              </w:rPr>
              <w:t>CSI-IM timeConfig</w:t>
            </w:r>
          </w:p>
          <w:p w14:paraId="5478EF66" w14:textId="77777777" w:rsidR="00807A15" w:rsidRPr="00401CAC" w:rsidRDefault="00807A15">
            <w:pPr>
              <w:keepNext/>
              <w:keepLines/>
              <w:spacing w:after="0"/>
              <w:rPr>
                <w:rFonts w:ascii="Arial" w:hAnsi="Arial"/>
                <w:sz w:val="18"/>
              </w:rPr>
            </w:pPr>
            <w:r w:rsidRPr="00401CAC">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505DB" w14:textId="77777777" w:rsidR="00807A15" w:rsidRDefault="00807A15">
            <w:pPr>
              <w:keepNext/>
              <w:keepLines/>
              <w:spacing w:after="0"/>
              <w:jc w:val="center"/>
              <w:rPr>
                <w:rFonts w:ascii="Arial" w:hAnsi="Arial"/>
                <w:sz w:val="18"/>
                <w:lang w:val="fr-FR"/>
              </w:rPr>
            </w:pPr>
            <w:r>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3E6852" w14:textId="77777777" w:rsidR="00807A15" w:rsidRDefault="00807A15">
            <w:pPr>
              <w:keepNext/>
              <w:keepLines/>
              <w:spacing w:after="0"/>
              <w:jc w:val="center"/>
              <w:rPr>
                <w:rFonts w:ascii="Arial" w:hAnsi="Arial"/>
                <w:sz w:val="18"/>
                <w:lang w:val="fr-FR" w:eastAsia="zh-CN"/>
              </w:rPr>
            </w:pPr>
            <w:r>
              <w:rPr>
                <w:rFonts w:ascii="Arial" w:hAnsi="Arial"/>
                <w:sz w:val="18"/>
                <w:lang w:val="fr-FR" w:eastAsia="zh-CN"/>
              </w:rPr>
              <w:t>10/1</w:t>
            </w:r>
          </w:p>
        </w:tc>
      </w:tr>
      <w:tr w:rsidR="00807A15" w14:paraId="72D5FC81"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51EAC44" w14:textId="77777777" w:rsidR="00807A15" w:rsidRDefault="00807A15">
            <w:pPr>
              <w:keepNext/>
              <w:keepLines/>
              <w:spacing w:after="0"/>
              <w:rPr>
                <w:rFonts w:ascii="Arial" w:hAnsi="Arial"/>
                <w:sz w:val="18"/>
                <w:lang w:val="fr-FR"/>
              </w:rPr>
            </w:pPr>
            <w:r>
              <w:rPr>
                <w:rFonts w:ascii="Arial" w:hAnsi="Arial"/>
                <w:sz w:val="18"/>
                <w:lang w:val="fr-FR"/>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4C36340"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37114" w14:textId="77777777" w:rsidR="00807A15" w:rsidRDefault="00807A15">
            <w:pPr>
              <w:keepNext/>
              <w:keepLines/>
              <w:spacing w:after="0"/>
              <w:jc w:val="center"/>
              <w:rPr>
                <w:rFonts w:ascii="Arial" w:hAnsi="Arial"/>
                <w:sz w:val="18"/>
                <w:lang w:val="fr-FR"/>
              </w:rPr>
            </w:pPr>
            <w:r>
              <w:rPr>
                <w:rFonts w:ascii="Arial" w:hAnsi="Arial"/>
                <w:sz w:val="18"/>
                <w:lang w:val="fr-FR"/>
              </w:rPr>
              <w:t>Periodic</w:t>
            </w:r>
          </w:p>
        </w:tc>
      </w:tr>
      <w:tr w:rsidR="00807A15" w14:paraId="758BFCF5"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644E4D1" w14:textId="77777777" w:rsidR="00807A15" w:rsidRDefault="00807A15">
            <w:pPr>
              <w:keepNext/>
              <w:keepLines/>
              <w:spacing w:after="0"/>
              <w:rPr>
                <w:rFonts w:ascii="Arial" w:hAnsi="Arial"/>
                <w:sz w:val="18"/>
                <w:lang w:val="fr-FR"/>
              </w:rPr>
            </w:pPr>
            <w:r>
              <w:rPr>
                <w:rFonts w:ascii="Arial" w:hAnsi="Arial"/>
                <w:sz w:val="18"/>
                <w:lang w:val="fr-FR"/>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C0AD474" w14:textId="77777777" w:rsidR="00807A15" w:rsidRDefault="00807A15">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855E9F" w14:textId="77777777" w:rsidR="00807A15" w:rsidRDefault="00807A15">
            <w:pPr>
              <w:keepNext/>
              <w:keepLines/>
              <w:spacing w:after="0"/>
              <w:jc w:val="center"/>
              <w:rPr>
                <w:rFonts w:ascii="Arial" w:hAnsi="Arial"/>
                <w:sz w:val="18"/>
                <w:lang w:val="fr-FR" w:eastAsia="zh-CN"/>
              </w:rPr>
            </w:pPr>
            <w:r>
              <w:rPr>
                <w:rFonts w:ascii="Arial" w:hAnsi="Arial"/>
                <w:sz w:val="18"/>
                <w:lang w:val="fr-FR"/>
              </w:rPr>
              <w:t xml:space="preserve">Table </w:t>
            </w:r>
            <w:r>
              <w:rPr>
                <w:rFonts w:ascii="Arial" w:hAnsi="Arial"/>
                <w:sz w:val="18"/>
                <w:lang w:val="fr-FR" w:eastAsia="zh-CN"/>
              </w:rPr>
              <w:t>3</w:t>
            </w:r>
          </w:p>
        </w:tc>
      </w:tr>
      <w:tr w:rsidR="00267287" w14:paraId="3A4B3649"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129E085C" w14:textId="77777777" w:rsidR="00267287" w:rsidRDefault="00267287" w:rsidP="00C97783">
            <w:pPr>
              <w:keepNext/>
              <w:keepLines/>
              <w:spacing w:after="0"/>
              <w:rPr>
                <w:rFonts w:ascii="Arial" w:hAnsi="Arial"/>
                <w:sz w:val="18"/>
                <w:lang w:val="fr-FR"/>
              </w:rPr>
            </w:pPr>
            <w:r>
              <w:rPr>
                <w:rFonts w:ascii="Arial" w:hAnsi="Arial"/>
                <w:sz w:val="18"/>
                <w:lang w:val="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3B37E5F" w14:textId="77777777" w:rsidR="00267287" w:rsidRDefault="00267287"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803F142" w14:textId="77777777" w:rsidR="00267287" w:rsidRDefault="00267287" w:rsidP="00C97783">
            <w:pPr>
              <w:keepNext/>
              <w:keepLines/>
              <w:spacing w:after="0"/>
              <w:jc w:val="center"/>
              <w:rPr>
                <w:rFonts w:ascii="Arial" w:hAnsi="Arial"/>
                <w:sz w:val="18"/>
                <w:lang w:val="fr-FR"/>
              </w:rPr>
            </w:pPr>
            <w:r>
              <w:rPr>
                <w:rFonts w:ascii="Arial" w:hAnsi="Arial"/>
                <w:sz w:val="18"/>
                <w:lang w:val="fr-FR"/>
              </w:rPr>
              <w:t>cri-RI-PMI-CQI (Note 1)</w:t>
            </w:r>
          </w:p>
        </w:tc>
      </w:tr>
      <w:tr w:rsidR="00460ACC" w14:paraId="5A8595A0"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724D5E80" w14:textId="6D29520F" w:rsidR="00460ACC" w:rsidRDefault="00460ACC" w:rsidP="00460ACC">
            <w:pPr>
              <w:keepNext/>
              <w:keepLines/>
              <w:spacing w:after="0"/>
              <w:rPr>
                <w:rFonts w:ascii="Arial" w:hAnsi="Arial"/>
                <w:sz w:val="18"/>
                <w:lang w:val="fr-FR"/>
              </w:rPr>
            </w:pPr>
            <w:r w:rsidRPr="00BD3531">
              <w:rPr>
                <w:rFonts w:ascii="Arial" w:hAnsi="Arial"/>
                <w:sz w:val="18"/>
                <w:lang w:val="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D2F41D3"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FCEFBA" w14:textId="17390686"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0BC1A9CF"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1C9F9E9" w14:textId="2668A578" w:rsidR="00460ACC" w:rsidRDefault="00460ACC" w:rsidP="00460ACC">
            <w:pPr>
              <w:keepNext/>
              <w:keepLines/>
              <w:spacing w:after="0"/>
              <w:rPr>
                <w:rFonts w:ascii="Arial" w:hAnsi="Arial"/>
                <w:sz w:val="18"/>
                <w:lang w:val="fr-FR"/>
              </w:rPr>
            </w:pPr>
            <w:r w:rsidRPr="00BD3531">
              <w:rPr>
                <w:rFonts w:ascii="Arial" w:hAnsi="Arial"/>
                <w:sz w:val="18"/>
                <w:lang w:val="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C8530DE"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B08A98" w14:textId="09071142"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460ACC" w14:paraId="46A4139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C33B5" w14:textId="4C9987FF" w:rsidR="00460ACC" w:rsidRDefault="00460ACC" w:rsidP="00460ACC">
            <w:pPr>
              <w:keepNext/>
              <w:keepLines/>
              <w:spacing w:after="0"/>
              <w:rPr>
                <w:rFonts w:ascii="Arial" w:hAnsi="Arial"/>
                <w:sz w:val="18"/>
                <w:lang w:val="fr-FR"/>
              </w:rPr>
            </w:pPr>
            <w:r w:rsidRPr="00BD3531">
              <w:rPr>
                <w:rFonts w:ascii="Arial" w:hAnsi="Arial"/>
                <w:sz w:val="18"/>
                <w:lang w:val="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678617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12E90" w14:textId="4A7DC3BF" w:rsidR="00460ACC" w:rsidRDefault="00460ACC" w:rsidP="00460ACC">
            <w:pPr>
              <w:keepNext/>
              <w:keepLines/>
              <w:spacing w:after="0"/>
              <w:jc w:val="center"/>
              <w:rPr>
                <w:rFonts w:ascii="Arial" w:hAnsi="Arial"/>
                <w:sz w:val="18"/>
                <w:lang w:val="fr-FR"/>
              </w:rPr>
            </w:pPr>
            <w:r w:rsidRPr="00BD3531">
              <w:rPr>
                <w:rFonts w:ascii="Arial" w:hAnsi="Arial"/>
                <w:sz w:val="18"/>
                <w:lang w:val="en-US"/>
              </w:rPr>
              <w:t>Wide</w:t>
            </w:r>
            <w:r w:rsidRPr="00BD3531">
              <w:rPr>
                <w:rFonts w:ascii="Arial" w:hAnsi="Arial"/>
                <w:sz w:val="18"/>
                <w:lang w:val="fr-FR"/>
              </w:rPr>
              <w:t>band</w:t>
            </w:r>
          </w:p>
        </w:tc>
      </w:tr>
      <w:tr w:rsidR="00460ACC" w14:paraId="5E6796FD"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1F907A6C" w14:textId="741C4F60" w:rsidR="00460ACC" w:rsidRDefault="00460ACC" w:rsidP="00460ACC">
            <w:pPr>
              <w:keepNext/>
              <w:keepLines/>
              <w:spacing w:after="0"/>
              <w:rPr>
                <w:rFonts w:ascii="Arial" w:hAnsi="Arial"/>
                <w:sz w:val="18"/>
                <w:lang w:val="fr-FR"/>
              </w:rPr>
            </w:pPr>
            <w:r w:rsidRPr="00BD3531">
              <w:rPr>
                <w:rFonts w:ascii="Arial" w:hAnsi="Arial"/>
                <w:sz w:val="18"/>
                <w:lang w:val="fr-FR"/>
              </w:rPr>
              <w:t>pmi-FormatIndicator</w:t>
            </w:r>
            <w:r w:rsidRPr="00BD3531">
              <w:rPr>
                <w:rFonts w:ascii="Arial" w:hAnsi="Arial"/>
                <w:i/>
                <w:sz w:val="18"/>
                <w:lang w:val="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4B550A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E42B8D" w14:textId="07614215" w:rsidR="00460ACC" w:rsidRDefault="00460ACC" w:rsidP="00460ACC">
            <w:pPr>
              <w:keepNext/>
              <w:keepLines/>
              <w:spacing w:after="0"/>
              <w:jc w:val="center"/>
              <w:rPr>
                <w:rFonts w:ascii="Arial" w:hAnsi="Arial"/>
                <w:sz w:val="18"/>
                <w:lang w:val="fr-FR"/>
              </w:rPr>
            </w:pPr>
            <w:r w:rsidRPr="00BD3531">
              <w:rPr>
                <w:rFonts w:ascii="Arial" w:hAnsi="Arial"/>
                <w:sz w:val="18"/>
                <w:lang w:val="fr-FR"/>
              </w:rPr>
              <w:t>Wideband</w:t>
            </w:r>
          </w:p>
        </w:tc>
      </w:tr>
      <w:tr w:rsidR="00460ACC" w14:paraId="1C2307A2"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7184EC9" w14:textId="2397E808" w:rsidR="00460ACC" w:rsidRDefault="00460ACC" w:rsidP="00460ACC">
            <w:pPr>
              <w:keepNext/>
              <w:keepLines/>
              <w:spacing w:after="0"/>
              <w:rPr>
                <w:rFonts w:ascii="Arial" w:hAnsi="Arial"/>
                <w:sz w:val="18"/>
                <w:lang w:val="fr-FR"/>
              </w:rPr>
            </w:pPr>
            <w:r w:rsidRPr="00BD3531">
              <w:rPr>
                <w:rFonts w:ascii="Arial" w:hAnsi="Arial"/>
                <w:sz w:val="18"/>
                <w:lang w:val="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35DEC" w14:textId="31E45FBD" w:rsidR="00460ACC" w:rsidRDefault="00460ACC" w:rsidP="00460ACC">
            <w:pPr>
              <w:keepNext/>
              <w:keepLines/>
              <w:spacing w:after="0"/>
              <w:jc w:val="center"/>
              <w:rPr>
                <w:rFonts w:ascii="Arial" w:hAnsi="Arial"/>
                <w:sz w:val="18"/>
                <w:lang w:val="fr-FR"/>
              </w:rPr>
            </w:pPr>
            <w:r w:rsidRPr="00BD3531">
              <w:rPr>
                <w:rFonts w:ascii="Arial" w:hAnsi="Arial"/>
                <w:sz w:val="18"/>
                <w:lang w:val="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86E599" w14:textId="39D2B86B"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16</w:t>
            </w:r>
          </w:p>
        </w:tc>
      </w:tr>
      <w:tr w:rsidR="00460ACC" w14:paraId="4FDF5AC6"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06E89EA8" w14:textId="7E0F6EB3" w:rsidR="00460ACC" w:rsidRDefault="00460ACC" w:rsidP="00460ACC">
            <w:pPr>
              <w:keepNext/>
              <w:keepLines/>
              <w:spacing w:after="0"/>
              <w:rPr>
                <w:rFonts w:ascii="Arial" w:hAnsi="Arial"/>
                <w:sz w:val="18"/>
                <w:lang w:val="fr-FR"/>
              </w:rPr>
            </w:pPr>
            <w:r w:rsidRPr="00BD3531">
              <w:rPr>
                <w:rFonts w:ascii="Arial" w:hAnsi="Arial"/>
                <w:sz w:val="18"/>
                <w:lang w:val="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51B4D7A"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780EE0" w14:textId="529A2986" w:rsidR="00460ACC" w:rsidRDefault="00460ACC" w:rsidP="00460ACC">
            <w:pPr>
              <w:keepNext/>
              <w:keepLines/>
              <w:spacing w:after="0"/>
              <w:jc w:val="center"/>
              <w:rPr>
                <w:rFonts w:ascii="Arial" w:hAnsi="Arial"/>
                <w:sz w:val="18"/>
                <w:lang w:val="fr-FR"/>
              </w:rPr>
            </w:pPr>
            <w:r w:rsidRPr="00BD3531">
              <w:rPr>
                <w:rFonts w:ascii="Arial" w:hAnsi="Arial"/>
                <w:sz w:val="18"/>
                <w:lang w:val="fr-FR"/>
              </w:rPr>
              <w:t>1111111</w:t>
            </w:r>
          </w:p>
        </w:tc>
      </w:tr>
      <w:tr w:rsidR="00460ACC" w14:paraId="64DA594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46AA4EFF" w14:textId="1D77F2F2" w:rsidR="00460ACC" w:rsidRPr="00401CAC" w:rsidRDefault="00460ACC" w:rsidP="00460ACC">
            <w:pPr>
              <w:keepNext/>
              <w:keepLines/>
              <w:spacing w:after="0"/>
              <w:rPr>
                <w:rFonts w:ascii="Arial" w:hAnsi="Arial"/>
                <w:sz w:val="18"/>
              </w:rPr>
            </w:pPr>
            <w:r w:rsidRPr="00BD3531">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A56A27" w14:textId="015AB480" w:rsidR="00460ACC" w:rsidRDefault="00460ACC" w:rsidP="00460ACC">
            <w:pPr>
              <w:keepNext/>
              <w:keepLines/>
              <w:spacing w:after="0"/>
              <w:jc w:val="center"/>
              <w:rPr>
                <w:rFonts w:ascii="Arial" w:hAnsi="Arial"/>
                <w:sz w:val="18"/>
                <w:lang w:val="fr-FR"/>
              </w:rPr>
            </w:pPr>
            <w:r w:rsidRPr="00BD3531">
              <w:rPr>
                <w:rFonts w:ascii="Arial" w:hAnsi="Arial"/>
                <w:sz w:val="18"/>
                <w:lang w:val="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01A7" w14:textId="05FD45D7"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10</w:t>
            </w:r>
            <w:r w:rsidRPr="00BD3531">
              <w:rPr>
                <w:rFonts w:ascii="Arial" w:hAnsi="Arial"/>
                <w:sz w:val="18"/>
                <w:lang w:val="fr-FR"/>
              </w:rPr>
              <w:t>/9</w:t>
            </w:r>
          </w:p>
        </w:tc>
      </w:tr>
      <w:tr w:rsidR="00460ACC" w14:paraId="08309223"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27A0E612" w14:textId="4FE7C474" w:rsidR="00460ACC" w:rsidRDefault="00460ACC" w:rsidP="00460ACC">
            <w:pPr>
              <w:keepNext/>
              <w:keepLines/>
              <w:spacing w:after="0"/>
              <w:rPr>
                <w:rFonts w:ascii="Arial" w:hAnsi="Arial"/>
                <w:sz w:val="18"/>
                <w:lang w:val="fr-FR"/>
              </w:rPr>
            </w:pPr>
            <w:r w:rsidRPr="00BD3531">
              <w:rPr>
                <w:rFonts w:ascii="Arial" w:hAnsi="Arial"/>
                <w:sz w:val="18"/>
                <w:lang w:val="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62A7071F"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C90E26" w14:textId="04D3B66C" w:rsidR="00460ACC" w:rsidRDefault="00460ACC" w:rsidP="00460ACC">
            <w:pPr>
              <w:keepNext/>
              <w:keepLines/>
              <w:spacing w:after="0"/>
              <w:jc w:val="center"/>
              <w:rPr>
                <w:rFonts w:ascii="Arial" w:hAnsi="Arial"/>
                <w:sz w:val="18"/>
                <w:lang w:val="fr-FR"/>
              </w:rPr>
            </w:pPr>
            <w:r w:rsidRPr="00BD3531">
              <w:rPr>
                <w:rFonts w:ascii="Arial" w:hAnsi="Arial"/>
                <w:sz w:val="18"/>
                <w:lang w:val="fr-FR"/>
              </w:rPr>
              <w:t>Not configured</w:t>
            </w:r>
          </w:p>
        </w:tc>
      </w:tr>
      <w:tr w:rsidR="00DA2593" w:rsidRPr="00BD3531" w14:paraId="40DE0C53" w14:textId="77777777" w:rsidTr="00C97783">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tcPr>
          <w:p w14:paraId="06D6F66D" w14:textId="77777777" w:rsidR="00DA2593" w:rsidRPr="00BD3531" w:rsidRDefault="00DA2593" w:rsidP="00C97783">
            <w:pPr>
              <w:keepNext/>
              <w:keepLines/>
              <w:spacing w:after="0"/>
              <w:rPr>
                <w:rFonts w:ascii="Arial" w:hAnsi="Arial"/>
                <w:sz w:val="18"/>
                <w:lang w:val="fr-FR"/>
              </w:rPr>
            </w:pPr>
            <w:r>
              <w:rPr>
                <w:rFonts w:ascii="Arial" w:hAnsi="Arial"/>
                <w:sz w:val="18"/>
                <w:lang w:val="fr-FR"/>
              </w:rPr>
              <w:t>Codebook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FB86C3D" w14:textId="77777777" w:rsidR="00DA2593" w:rsidRDefault="00DA2593" w:rsidP="00C97783">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1D6CA6" w14:textId="77777777" w:rsidR="00DA2593" w:rsidRPr="00BD3531" w:rsidRDefault="00DA2593" w:rsidP="00C97783">
            <w:pPr>
              <w:keepNext/>
              <w:keepLines/>
              <w:spacing w:after="0"/>
              <w:jc w:val="center"/>
              <w:rPr>
                <w:rFonts w:ascii="Arial" w:hAnsi="Arial"/>
                <w:sz w:val="18"/>
                <w:lang w:val="fr-FR"/>
              </w:rPr>
            </w:pPr>
            <w:r>
              <w:rPr>
                <w:rFonts w:ascii="Arial" w:hAnsi="Arial"/>
                <w:sz w:val="18"/>
                <w:lang w:val="fr-FR"/>
              </w:rPr>
              <w:t>Not configured</w:t>
            </w:r>
          </w:p>
        </w:tc>
      </w:tr>
      <w:tr w:rsidR="00460ACC" w14:paraId="5A2F0E1A"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hideMark/>
          </w:tcPr>
          <w:p w14:paraId="1628C768" w14:textId="72A5C1AF" w:rsidR="00460ACC" w:rsidRPr="00401CAC" w:rsidRDefault="00460ACC" w:rsidP="00460ACC">
            <w:pPr>
              <w:keepNext/>
              <w:keepLines/>
              <w:spacing w:after="0"/>
              <w:rPr>
                <w:rFonts w:ascii="Arial" w:hAnsi="Arial"/>
                <w:sz w:val="18"/>
              </w:rPr>
            </w:pPr>
            <w:r w:rsidRPr="00BD3531">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769768"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9B3438" w14:textId="2BC735F5" w:rsidR="00460ACC" w:rsidRDefault="00460ACC" w:rsidP="00460ACC">
            <w:pPr>
              <w:keepNext/>
              <w:keepLines/>
              <w:spacing w:after="0"/>
              <w:jc w:val="center"/>
              <w:rPr>
                <w:rFonts w:ascii="Arial" w:hAnsi="Arial"/>
                <w:sz w:val="18"/>
                <w:lang w:val="fr-FR"/>
              </w:rPr>
            </w:pPr>
            <w:r w:rsidRPr="00BD3531">
              <w:rPr>
                <w:rFonts w:ascii="Arial" w:hAnsi="Arial"/>
                <w:sz w:val="18"/>
                <w:lang w:val="fr-FR" w:eastAsia="zh-CN"/>
              </w:rPr>
              <w:t>PUCCH</w:t>
            </w:r>
          </w:p>
        </w:tc>
      </w:tr>
      <w:tr w:rsidR="00460ACC" w14:paraId="0C8EA92E"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A3CD967" w14:textId="54050B7C" w:rsidR="00460ACC" w:rsidRDefault="00460ACC" w:rsidP="00460ACC">
            <w:pPr>
              <w:keepNext/>
              <w:keepLines/>
              <w:spacing w:after="0"/>
              <w:rPr>
                <w:rFonts w:ascii="Arial" w:hAnsi="Arial"/>
                <w:sz w:val="18"/>
                <w:lang w:val="fr-FR"/>
              </w:rPr>
            </w:pPr>
            <w:r w:rsidRPr="00BD3531">
              <w:rPr>
                <w:rFonts w:ascii="Arial" w:hAnsi="Arial"/>
                <w:sz w:val="18"/>
                <w:lang w:val="fr-FR"/>
              </w:rPr>
              <w:t xml:space="preserve">CQI/RI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D3C13" w14:textId="38790703" w:rsidR="00460ACC" w:rsidRDefault="00460ACC" w:rsidP="00460ACC">
            <w:pPr>
              <w:keepNext/>
              <w:keepLines/>
              <w:spacing w:after="0"/>
              <w:jc w:val="center"/>
              <w:rPr>
                <w:rFonts w:ascii="Arial" w:hAnsi="Arial"/>
                <w:sz w:val="18"/>
                <w:lang w:val="fr-FR"/>
              </w:rPr>
            </w:pPr>
            <w:r w:rsidRPr="00BD3531">
              <w:rPr>
                <w:rFonts w:ascii="Arial" w:hAnsi="Arial"/>
                <w:sz w:val="18"/>
                <w:lang w:val="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6A82D" w14:textId="53396EBA" w:rsidR="00460ACC" w:rsidRDefault="00460ACC" w:rsidP="00460ACC">
            <w:pPr>
              <w:keepNext/>
              <w:keepLines/>
              <w:spacing w:after="0"/>
              <w:jc w:val="center"/>
              <w:rPr>
                <w:rFonts w:ascii="Arial" w:hAnsi="Arial"/>
                <w:sz w:val="18"/>
                <w:lang w:val="fr-FR" w:eastAsia="zh-CN"/>
              </w:rPr>
            </w:pPr>
            <w:r w:rsidRPr="00BD3531">
              <w:rPr>
                <w:rFonts w:ascii="Arial" w:hAnsi="Arial"/>
                <w:sz w:val="18"/>
                <w:lang w:val="fr-FR" w:eastAsia="zh-CN"/>
              </w:rPr>
              <w:t>9.5</w:t>
            </w:r>
          </w:p>
        </w:tc>
      </w:tr>
      <w:tr w:rsidR="00460ACC" w14:paraId="7C9D5A29"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57FD1397" w14:textId="77777777" w:rsidR="00460ACC" w:rsidRPr="00401CAC" w:rsidRDefault="00460ACC" w:rsidP="00460ACC">
            <w:pPr>
              <w:keepNext/>
              <w:keepLines/>
              <w:spacing w:after="0"/>
              <w:rPr>
                <w:rFonts w:ascii="Arial" w:hAnsi="Arial"/>
                <w:sz w:val="18"/>
              </w:rPr>
            </w:pPr>
            <w:r w:rsidRPr="00401CAC">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22E56571" w14:textId="77777777" w:rsidR="00460ACC" w:rsidRPr="00401CAC" w:rsidRDefault="00460ACC" w:rsidP="00460ACC">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7174DE" w14:textId="77777777" w:rsidR="00460ACC" w:rsidRDefault="00460ACC" w:rsidP="00460ACC">
            <w:pPr>
              <w:keepNext/>
              <w:keepLines/>
              <w:spacing w:after="0"/>
              <w:jc w:val="center"/>
              <w:rPr>
                <w:rFonts w:ascii="Arial" w:hAnsi="Arial"/>
                <w:sz w:val="18"/>
                <w:lang w:val="fr-FR"/>
              </w:rPr>
            </w:pPr>
            <w:r>
              <w:rPr>
                <w:rFonts w:ascii="Arial" w:hAnsi="Arial"/>
                <w:sz w:val="18"/>
                <w:lang w:val="fr-FR"/>
              </w:rPr>
              <w:t>1</w:t>
            </w:r>
          </w:p>
        </w:tc>
      </w:tr>
      <w:tr w:rsidR="00460ACC" w14:paraId="73AE8E48" w14:textId="77777777" w:rsidTr="00807A15">
        <w:trPr>
          <w:trHeight w:val="70"/>
        </w:trPr>
        <w:tc>
          <w:tcPr>
            <w:tcW w:w="4737" w:type="dxa"/>
            <w:gridSpan w:val="2"/>
            <w:tcBorders>
              <w:top w:val="single" w:sz="4" w:space="0" w:color="auto"/>
              <w:left w:val="single" w:sz="4" w:space="0" w:color="auto"/>
              <w:bottom w:val="single" w:sz="4" w:space="0" w:color="auto"/>
              <w:right w:val="single" w:sz="4" w:space="0" w:color="auto"/>
            </w:tcBorders>
            <w:vAlign w:val="center"/>
            <w:hideMark/>
          </w:tcPr>
          <w:p w14:paraId="3B98DE37" w14:textId="77777777" w:rsidR="00460ACC" w:rsidRDefault="00460ACC" w:rsidP="00460ACC">
            <w:pPr>
              <w:keepNext/>
              <w:keepLines/>
              <w:spacing w:after="0"/>
              <w:rPr>
                <w:rFonts w:ascii="Arial" w:hAnsi="Arial"/>
                <w:sz w:val="18"/>
                <w:lang w:val="fr-FR"/>
              </w:rPr>
            </w:pPr>
            <w:r>
              <w:rPr>
                <w:rFonts w:ascii="Arial" w:hAnsi="Arial"/>
                <w:sz w:val="18"/>
                <w:lang w:val="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291BF9D" w14:textId="77777777" w:rsidR="00460ACC" w:rsidRDefault="00460ACC" w:rsidP="00460ACC">
            <w:pPr>
              <w:keepNext/>
              <w:keepLines/>
              <w:spacing w:after="0"/>
              <w:jc w:val="center"/>
              <w:rPr>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70EFDB" w14:textId="77777777" w:rsidR="00460ACC" w:rsidRPr="00401CAC" w:rsidRDefault="00460ACC" w:rsidP="00460ACC">
            <w:pPr>
              <w:keepNext/>
              <w:keepLines/>
              <w:spacing w:after="0"/>
              <w:jc w:val="center"/>
              <w:rPr>
                <w:rFonts w:ascii="Arial" w:hAnsi="Arial"/>
                <w:sz w:val="18"/>
              </w:rPr>
            </w:pPr>
            <w:r w:rsidRPr="00401CAC">
              <w:rPr>
                <w:rFonts w:ascii="Arial" w:hAnsi="Arial"/>
                <w:sz w:val="18"/>
                <w:lang w:eastAsia="zh-CN"/>
              </w:rPr>
              <w:t>As specified in Table A.4-4, TBS.4-2</w:t>
            </w:r>
          </w:p>
        </w:tc>
      </w:tr>
      <w:tr w:rsidR="00AC0595" w:rsidRPr="00401CAC" w14:paraId="6C64D4E3" w14:textId="77777777" w:rsidTr="00C97783">
        <w:trPr>
          <w:trHeight w:val="70"/>
        </w:trPr>
        <w:tc>
          <w:tcPr>
            <w:tcW w:w="8745" w:type="dxa"/>
            <w:gridSpan w:val="5"/>
            <w:tcBorders>
              <w:top w:val="single" w:sz="4" w:space="0" w:color="auto"/>
              <w:left w:val="single" w:sz="4" w:space="0" w:color="auto"/>
              <w:bottom w:val="single" w:sz="4" w:space="0" w:color="auto"/>
              <w:right w:val="single" w:sz="4" w:space="0" w:color="auto"/>
            </w:tcBorders>
            <w:vAlign w:val="center"/>
          </w:tcPr>
          <w:p w14:paraId="3434E5E8" w14:textId="77777777" w:rsidR="00AC0595" w:rsidRPr="00401CAC" w:rsidRDefault="00AC0595" w:rsidP="00A74798">
            <w:pPr>
              <w:keepNext/>
              <w:keepLines/>
              <w:spacing w:after="0"/>
              <w:rPr>
                <w:rFonts w:ascii="Arial" w:hAnsi="Arial"/>
                <w:sz w:val="18"/>
                <w:lang w:eastAsia="zh-CN"/>
              </w:rPr>
            </w:pPr>
            <w:r>
              <w:rPr>
                <w:rFonts w:ascii="Arial" w:hAnsi="Arial"/>
                <w:sz w:val="18"/>
              </w:rPr>
              <w:t xml:space="preserve">Note 1: </w:t>
            </w:r>
            <w:r w:rsidRPr="002748AE">
              <w:rPr>
                <w:rFonts w:ascii="Arial" w:hAnsi="Arial"/>
                <w:sz w:val="18"/>
              </w:rPr>
              <w:t>The bitwidth of PMI for UCI on PUCCH in a case 1-port CSI-RS is configured as channel measurement resource is given in [1</w:t>
            </w:r>
            <w:r>
              <w:rPr>
                <w:rFonts w:ascii="Arial" w:hAnsi="Arial"/>
                <w:sz w:val="18"/>
              </w:rPr>
              <w:t>0</w:t>
            </w:r>
            <w:r w:rsidRPr="002748AE">
              <w:rPr>
                <w:rFonts w:ascii="Arial" w:hAnsi="Arial"/>
                <w:sz w:val="18"/>
              </w:rPr>
              <w:t>], section 6.3.1.1.2.</w:t>
            </w:r>
          </w:p>
        </w:tc>
      </w:tr>
    </w:tbl>
    <w:p w14:paraId="72D586E1" w14:textId="77777777" w:rsidR="00807A15" w:rsidRPr="00C25669" w:rsidRDefault="00807A15" w:rsidP="00807A15">
      <w:pPr>
        <w:overflowPunct w:val="0"/>
        <w:autoSpaceDE w:val="0"/>
        <w:autoSpaceDN w:val="0"/>
        <w:adjustRightInd w:val="0"/>
        <w:textAlignment w:val="baseline"/>
        <w:rPr>
          <w:rFonts w:eastAsia="SimSun"/>
        </w:rPr>
      </w:pPr>
    </w:p>
    <w:p w14:paraId="7E7778EE" w14:textId="7B9B8FEB" w:rsidR="008B1D43" w:rsidRPr="00D43F4A" w:rsidRDefault="008B1D43" w:rsidP="00626F6F">
      <w:pPr>
        <w:pStyle w:val="Heading6"/>
        <w:rPr>
          <w:rFonts w:eastAsiaTheme="minorEastAsia"/>
          <w:lang w:val="en-US" w:eastAsia="zh-CN"/>
        </w:rPr>
      </w:pPr>
      <w:bookmarkStart w:id="879" w:name="_Toc107234794"/>
      <w:bookmarkStart w:id="880" w:name="_Toc107419764"/>
      <w:bookmarkStart w:id="881" w:name="_Toc107477060"/>
      <w:bookmarkStart w:id="882" w:name="_Toc114565909"/>
      <w:bookmarkStart w:id="883" w:name="_Toc123936217"/>
      <w:bookmarkStart w:id="884" w:name="_Toc124377232"/>
      <w:bookmarkStart w:id="885" w:name="_Toc67918157"/>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w:t>
      </w:r>
      <w:r w:rsidR="00E845A2">
        <w:rPr>
          <w:rFonts w:eastAsiaTheme="minorEastAsia"/>
          <w:lang w:val="en-US"/>
        </w:rPr>
        <w:t>3</w:t>
      </w:r>
      <w:r w:rsidRPr="00D43F4A">
        <w:rPr>
          <w:rFonts w:eastAsiaTheme="minorEastAsia"/>
          <w:lang w:val="en-US"/>
        </w:rPr>
        <w:tab/>
        <w:t>Minimum requirement for CQI reporting for PCell on band with shared spectrum access</w:t>
      </w:r>
      <w:bookmarkEnd w:id="879"/>
      <w:bookmarkEnd w:id="880"/>
      <w:bookmarkEnd w:id="881"/>
      <w:bookmarkEnd w:id="882"/>
      <w:bookmarkEnd w:id="883"/>
      <w:bookmarkEnd w:id="884"/>
    </w:p>
    <w:p w14:paraId="4867473C" w14:textId="77777777" w:rsidR="008B1D43" w:rsidRPr="00DD3CFC" w:rsidRDefault="008B1D43" w:rsidP="008B1D43">
      <w:pPr>
        <w:overflowPunct w:val="0"/>
        <w:autoSpaceDE w:val="0"/>
        <w:autoSpaceDN w:val="0"/>
        <w:adjustRightInd w:val="0"/>
        <w:textAlignment w:val="baseline"/>
        <w:rPr>
          <w:rFonts w:eastAsiaTheme="minorEastAsia"/>
          <w:lang w:val="en-US" w:eastAsia="ko-KR"/>
        </w:rPr>
      </w:pPr>
      <w:r w:rsidRPr="00DD3CFC">
        <w:rPr>
          <w:rFonts w:eastAsiaTheme="minorEastAsia"/>
          <w:lang w:val="en-US" w:eastAsia="ko-KR"/>
        </w:rPr>
        <w:t xml:space="preserve">The purpose of the requirements is to verify that the reported CQI values are in accordance with the CQI definition given in TS 38.214 [12] </w:t>
      </w:r>
      <w:r w:rsidRPr="00DD3CFC">
        <w:rPr>
          <w:rFonts w:eastAsiaTheme="minorEastAsia"/>
          <w:lang w:val="en-US" w:eastAsia="zh-CN"/>
        </w:rPr>
        <w:t xml:space="preserve">for </w:t>
      </w:r>
      <w:r w:rsidRPr="00D43F4A">
        <w:rPr>
          <w:rFonts w:eastAsiaTheme="minorEastAsia"/>
          <w:lang w:val="en-US"/>
        </w:rPr>
        <w:t>PCell on band with shared spectrum access</w:t>
      </w:r>
      <w:r>
        <w:rPr>
          <w:rFonts w:eastAsiaTheme="minorEastAsia"/>
          <w:lang w:val="en-US"/>
        </w:rPr>
        <w:t xml:space="preserve">. </w:t>
      </w:r>
      <w:r w:rsidRPr="00DD3CFC">
        <w:rPr>
          <w:rFonts w:eastAsiaTheme="minorEastAsia"/>
          <w:lang w:val="en-US" w:eastAsia="ko-KR"/>
        </w:rPr>
        <w:t xml:space="preserve"> For each Downlink Transmission Duration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D249D8B" w14:textId="77777777" w:rsidR="008B1D43" w:rsidRPr="00DD3CFC" w:rsidRDefault="008B1D43" w:rsidP="008B1D43">
      <w:pPr>
        <w:overflowPunct w:val="0"/>
        <w:autoSpaceDE w:val="0"/>
        <w:autoSpaceDN w:val="0"/>
        <w:adjustRightInd w:val="0"/>
        <w:textAlignment w:val="baseline"/>
        <w:rPr>
          <w:rFonts w:eastAsiaTheme="minorEastAsia"/>
          <w:lang w:val="en-US"/>
        </w:rPr>
      </w:pPr>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p>
    <w:p w14:paraId="40BCA1AE" w14:textId="77777777" w:rsidR="008B1D43" w:rsidRPr="00DD3CFC" w:rsidRDefault="008B1D43" w:rsidP="001827F9">
      <w:pPr>
        <w:pStyle w:val="B10"/>
        <w:rPr>
          <w:rFonts w:eastAsiaTheme="minorEastAsia"/>
          <w:lang w:val="en-US"/>
        </w:rPr>
      </w:pPr>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p>
    <w:p w14:paraId="1F93754B" w14:textId="77777777" w:rsidR="008B1D43" w:rsidRPr="00DD3CFC" w:rsidRDefault="008B1D43" w:rsidP="001827F9">
      <w:pPr>
        <w:pStyle w:val="B10"/>
        <w:rPr>
          <w:rFonts w:eastAsiaTheme="minorEastAsia"/>
          <w:lang w:val="en-US"/>
        </w:rPr>
      </w:pPr>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770772FE" w14:textId="1C2B72B2" w:rsidR="008B1D43" w:rsidRDefault="008B1D43" w:rsidP="001827F9">
      <w:pPr>
        <w:pStyle w:val="B10"/>
        <w:rPr>
          <w:rFonts w:eastAsiaTheme="minorEastAsia"/>
          <w:lang w:val="en-US"/>
        </w:rPr>
      </w:pPr>
      <w:r w:rsidRPr="00DD3CFC">
        <w:rPr>
          <w:rFonts w:eastAsiaTheme="minorEastAsia"/>
          <w:lang w:val="en-US"/>
        </w:rPr>
        <w:t>c)</w:t>
      </w:r>
      <w:r w:rsidR="001827F9" w:rsidRPr="00DD3CFC">
        <w:rPr>
          <w:rFonts w:eastAsiaTheme="minorEastAsia"/>
          <w:lang w:val="en-US"/>
        </w:rPr>
        <w:tab/>
      </w:r>
      <w:r w:rsidRPr="00DD3CFC">
        <w:rPr>
          <w:rFonts w:eastAsiaTheme="minorEastAsia"/>
          <w:lang w:val="en-US"/>
        </w:rPr>
        <w:t>The absolute difference in median CQI for each of transmission power offset shall be ≥ 2.</w:t>
      </w:r>
    </w:p>
    <w:p w14:paraId="3A2F04B4" w14:textId="77777777" w:rsidR="001827F9" w:rsidRPr="00DD3CFC" w:rsidRDefault="001827F9" w:rsidP="008B1D43">
      <w:pPr>
        <w:ind w:left="568" w:hanging="284"/>
        <w:rPr>
          <w:rFonts w:eastAsiaTheme="minorEastAsia"/>
          <w:lang w:val="en-US"/>
        </w:rPr>
      </w:pPr>
    </w:p>
    <w:p w14:paraId="73D375AD" w14:textId="498230C9" w:rsidR="008B1D43" w:rsidRPr="00DD3CFC" w:rsidRDefault="008B1D43" w:rsidP="008B1D43">
      <w:pPr>
        <w:keepNext/>
        <w:keepLines/>
        <w:spacing w:before="60"/>
        <w:jc w:val="center"/>
        <w:rPr>
          <w:rFonts w:ascii="Arial" w:eastAsiaTheme="minorEastAsia" w:hAnsi="Arial"/>
          <w:b/>
          <w:lang w:val="en-US" w:eastAsia="zh-CN"/>
        </w:rPr>
      </w:pPr>
      <w:r w:rsidRPr="00DD3CFC">
        <w:rPr>
          <w:rFonts w:ascii="Arial" w:eastAsiaTheme="minorEastAsia" w:hAnsi="Arial"/>
          <w:b/>
          <w:lang w:val="en-US"/>
        </w:rPr>
        <w:lastRenderedPageBreak/>
        <w:t>Table 6.2.</w:t>
      </w:r>
      <w:r w:rsidR="00434529">
        <w:rPr>
          <w:rFonts w:ascii="Arial" w:hAnsi="Arial"/>
          <w:b/>
          <w:lang w:val="en-US"/>
        </w:rPr>
        <w:t>3</w:t>
      </w:r>
      <w:r w:rsidRPr="00DD3CFC">
        <w:rPr>
          <w:rFonts w:ascii="Arial" w:eastAsiaTheme="minorEastAsia" w:hAnsi="Arial"/>
          <w:b/>
          <w:lang w:val="en-US"/>
        </w:rPr>
        <w:t>.</w:t>
      </w:r>
      <w:r w:rsidRPr="00DD3CFC">
        <w:rPr>
          <w:rFonts w:ascii="Arial" w:eastAsiaTheme="minorEastAsia" w:hAnsi="Arial"/>
          <w:b/>
          <w:lang w:val="en-US" w:eastAsia="zh-CN"/>
        </w:rPr>
        <w:t>2</w:t>
      </w:r>
      <w:r w:rsidRPr="00DD3CFC">
        <w:rPr>
          <w:rFonts w:ascii="Arial" w:eastAsiaTheme="minorEastAsia" w:hAnsi="Arial"/>
          <w:b/>
          <w:lang w:val="en-US"/>
        </w:rPr>
        <w:t>.1.</w:t>
      </w:r>
      <w:r w:rsidR="0026797A">
        <w:rPr>
          <w:rFonts w:ascii="Arial" w:eastAsiaTheme="minorEastAsia" w:hAnsi="Arial"/>
          <w:b/>
          <w:lang w:val="en-US"/>
        </w:rPr>
        <w:t>3</w:t>
      </w:r>
      <w:r w:rsidR="0041793B">
        <w:rPr>
          <w:rFonts w:ascii="Arial" w:hAnsi="Arial"/>
          <w:b/>
          <w:lang w:val="en-US"/>
        </w:rPr>
        <w:t>-</w:t>
      </w:r>
      <w:r w:rsidRPr="00DD3CFC">
        <w:rPr>
          <w:rFonts w:ascii="Arial" w:eastAsiaTheme="minorEastAsia" w:hAnsi="Arial"/>
          <w:b/>
          <w:lang w:val="en-US"/>
        </w:rPr>
        <w:t xml:space="preserve">1: CQI reporting test parameters for </w:t>
      </w:r>
      <w:r w:rsidRPr="00014C95">
        <w:rPr>
          <w:rFonts w:ascii="Arial" w:eastAsiaTheme="minorEastAsia" w:hAnsi="Arial"/>
          <w:b/>
          <w:lang w:val="en-US"/>
        </w:rPr>
        <w:t>PCell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B1D43" w:rsidRPr="00DD3CFC" w14:paraId="0BDF44C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67459"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A2F9C"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C12CC5" w14:textId="77777777" w:rsidR="008B1D43" w:rsidRPr="00DD3CFC" w:rsidRDefault="008B1D43" w:rsidP="00837D92">
            <w:pPr>
              <w:keepNext/>
              <w:keepLines/>
              <w:spacing w:after="0"/>
              <w:jc w:val="center"/>
              <w:rPr>
                <w:rFonts w:ascii="Arial" w:eastAsiaTheme="minorEastAsia" w:hAnsi="Arial"/>
                <w:b/>
                <w:sz w:val="18"/>
                <w:lang w:val="en-US"/>
              </w:rPr>
            </w:pPr>
            <w:r w:rsidRPr="00DD3CFC">
              <w:rPr>
                <w:rFonts w:ascii="Arial" w:eastAsiaTheme="minorEastAsia" w:hAnsi="Arial"/>
                <w:b/>
                <w:sz w:val="18"/>
                <w:lang w:val="en-US"/>
              </w:rPr>
              <w:t>Test 1</w:t>
            </w:r>
          </w:p>
        </w:tc>
      </w:tr>
      <w:tr w:rsidR="008B1D43" w:rsidRPr="00DD3CFC" w14:paraId="3EB6B52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F5E5D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62E8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A4A76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20</w:t>
            </w:r>
          </w:p>
        </w:tc>
      </w:tr>
      <w:tr w:rsidR="008B1D43" w:rsidRPr="00DD3CFC" w14:paraId="7C3400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51068B"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74C6C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F9C62A"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30</w:t>
            </w:r>
          </w:p>
        </w:tc>
      </w:tr>
      <w:tr w:rsidR="008B1D43" w:rsidRPr="00DD3CFC" w14:paraId="7E1E3DA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15D70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AE7E6F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94521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TDD</w:t>
            </w:r>
          </w:p>
        </w:tc>
      </w:tr>
      <w:tr w:rsidR="008B1D43" w:rsidRPr="00DD3CFC" w14:paraId="547450D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93129A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E18E09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6CB54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As specified in Annex B.5</w:t>
            </w:r>
          </w:p>
        </w:tc>
      </w:tr>
      <w:tr w:rsidR="008B1D43" w:rsidRPr="00DD3CFC" w14:paraId="782C768D"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0D4F453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Downlink Transmission Model Parameters</w:t>
            </w:r>
          </w:p>
        </w:tc>
        <w:tc>
          <w:tcPr>
            <w:tcW w:w="3414" w:type="dxa"/>
            <w:gridSpan w:val="2"/>
            <w:tcBorders>
              <w:top w:val="single" w:sz="4" w:space="0" w:color="auto"/>
              <w:left w:val="single" w:sz="4" w:space="0" w:color="auto"/>
              <w:right w:val="single" w:sz="4" w:space="0" w:color="auto"/>
            </w:tcBorders>
          </w:tcPr>
          <w:p w14:paraId="351E3BE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63ECAAE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0964B97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5</w:t>
            </w:r>
          </w:p>
        </w:tc>
      </w:tr>
      <w:tr w:rsidR="008B1D43" w:rsidRPr="00DD3CFC" w14:paraId="57F49409" w14:textId="77777777" w:rsidTr="00401CAC">
        <w:trPr>
          <w:trHeight w:val="70"/>
        </w:trPr>
        <w:tc>
          <w:tcPr>
            <w:tcW w:w="1323" w:type="dxa"/>
            <w:vMerge/>
            <w:tcBorders>
              <w:left w:val="single" w:sz="4" w:space="0" w:color="auto"/>
              <w:right w:val="single" w:sz="4" w:space="0" w:color="auto"/>
            </w:tcBorders>
            <w:vAlign w:val="center"/>
          </w:tcPr>
          <w:p w14:paraId="5CCCFB61"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ED4915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LBT failure probability</w:t>
            </w:r>
            <w:r>
              <w:rPr>
                <w:rFonts w:ascii="Arial" w:eastAsiaTheme="minorEastAsia"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BD81C3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2CBFDFA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0.25</w:t>
            </w:r>
          </w:p>
        </w:tc>
      </w:tr>
      <w:tr w:rsidR="008B1D43" w:rsidRPr="00DD3CFC" w14:paraId="56B4CBEE" w14:textId="77777777" w:rsidTr="00401CAC">
        <w:trPr>
          <w:trHeight w:val="70"/>
        </w:trPr>
        <w:tc>
          <w:tcPr>
            <w:tcW w:w="1323" w:type="dxa"/>
            <w:vMerge/>
            <w:tcBorders>
              <w:left w:val="single" w:sz="4" w:space="0" w:color="auto"/>
              <w:right w:val="single" w:sz="4" w:space="0" w:color="auto"/>
            </w:tcBorders>
            <w:vAlign w:val="center"/>
          </w:tcPr>
          <w:p w14:paraId="5CE0133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1B4DAE5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E265AD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0786B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{4,6,7}</w:t>
            </w:r>
          </w:p>
        </w:tc>
      </w:tr>
      <w:tr w:rsidR="008B1D43" w:rsidRPr="00DD3CFC" w14:paraId="222DA64C" w14:textId="77777777" w:rsidTr="00401CAC">
        <w:trPr>
          <w:trHeight w:val="70"/>
        </w:trPr>
        <w:tc>
          <w:tcPr>
            <w:tcW w:w="1323" w:type="dxa"/>
            <w:vMerge/>
            <w:tcBorders>
              <w:left w:val="single" w:sz="4" w:space="0" w:color="auto"/>
              <w:right w:val="single" w:sz="4" w:space="0" w:color="auto"/>
            </w:tcBorders>
            <w:vAlign w:val="center"/>
          </w:tcPr>
          <w:p w14:paraId="71004BFD"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right w:val="single" w:sz="4" w:space="0" w:color="auto"/>
            </w:tcBorders>
          </w:tcPr>
          <w:p w14:paraId="337023A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slot other than the last slot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701438C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52D3CB5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6CC87014"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4C518095" w14:textId="77777777" w:rsidR="008B1D43" w:rsidRPr="00DD3CFC" w:rsidRDefault="008B1D43" w:rsidP="00837D92">
            <w:pPr>
              <w:keepNext/>
              <w:keepLines/>
              <w:spacing w:after="0"/>
              <w:rPr>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
          <w:p w14:paraId="6DBEBF3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Occupied OFDM symbols in the last slot set</w:t>
            </w:r>
            <w:r>
              <w:rPr>
                <w:rFonts w:ascii="Arial" w:eastAsiaTheme="minorEastAsia" w:hAnsi="Arial"/>
                <w:sz w:val="18"/>
                <w:lang w:val="en-US"/>
              </w:rPr>
              <w:t xml:space="preserve"> </w:t>
            </w:r>
            <w:r w:rsidRPr="000A660E">
              <w:rPr>
                <w:rFonts w:ascii="Arial" w:eastAsiaTheme="minorEastAsia" w:hAnsi="Arial"/>
                <w:sz w:val="18"/>
                <w:lang w:val="en-US" w:eastAsia="zh-CN"/>
              </w:rPr>
              <w:t>of the downlink duration</w:t>
            </w:r>
          </w:p>
        </w:tc>
        <w:tc>
          <w:tcPr>
            <w:tcW w:w="992" w:type="dxa"/>
            <w:tcBorders>
              <w:top w:val="single" w:sz="4" w:space="0" w:color="auto"/>
              <w:left w:val="single" w:sz="4" w:space="0" w:color="auto"/>
              <w:bottom w:val="single" w:sz="4" w:space="0" w:color="auto"/>
              <w:right w:val="single" w:sz="4" w:space="0" w:color="auto"/>
            </w:tcBorders>
            <w:vAlign w:val="center"/>
          </w:tcPr>
          <w:p w14:paraId="49B9F70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
          <w:p w14:paraId="7E465F7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14</w:t>
            </w:r>
          </w:p>
        </w:tc>
      </w:tr>
      <w:tr w:rsidR="008B1D43" w:rsidRPr="00DD3CFC" w14:paraId="4B38615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809D2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1AFFE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D7DCA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FR1.30-7</w:t>
            </w:r>
          </w:p>
        </w:tc>
      </w:tr>
      <w:tr w:rsidR="008B1D43" w:rsidRPr="00DD3CFC" w14:paraId="4E48C4E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FBE1D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13994B"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8ECC82E"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EC8895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6</w:t>
            </w:r>
          </w:p>
        </w:tc>
      </w:tr>
      <w:tr w:rsidR="008B1D43" w:rsidRPr="00DD3CFC" w14:paraId="0261B62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B617D9" w14:textId="77777777" w:rsidR="008B1D43" w:rsidRPr="00DD3CFC" w:rsidRDefault="00F5475C"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5CBDC27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6D91E0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-112</w:t>
            </w:r>
          </w:p>
        </w:tc>
      </w:tr>
      <w:tr w:rsidR="008B1D43" w:rsidRPr="00DD3CFC" w14:paraId="321BB4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994E3D4" w14:textId="77777777" w:rsidR="008B1D43" w:rsidRPr="00DD3CFC" w:rsidRDefault="00F5475C" w:rsidP="00837D92">
            <w:pPr>
              <w:keepNext/>
              <w:keepLines/>
              <w:spacing w:after="0"/>
              <w:rPr>
                <w:rFonts w:ascii="Arial" w:eastAsiaTheme="minorEastAsia" w:hAnsi="Arial"/>
                <w:sz w:val="18"/>
                <w:lang w:val="en-US"/>
              </w:rPr>
            </w:pPr>
            <m:oMath>
              <m:acc>
                <m:accPr>
                  <m:ctrlPr>
                    <w:rPr>
                      <w:rFonts w:ascii="Cambria Math" w:eastAsiaTheme="minorEastAsia" w:hAnsi="Cambria Math"/>
                      <w:i/>
                      <w:sz w:val="18"/>
                      <w:lang w:val="en-US"/>
                    </w:rPr>
                  </m:ctrlPr>
                </m:accPr>
                <m:e>
                  <m:sSub>
                    <m:sSubPr>
                      <m:ctrlPr>
                        <w:rPr>
                          <w:rFonts w:ascii="Cambria Math" w:eastAsiaTheme="minorEastAsia" w:hAnsi="Cambria Math"/>
                          <w:i/>
                          <w:sz w:val="18"/>
                          <w:lang w:val="en-US"/>
                        </w:rPr>
                      </m:ctrlPr>
                    </m:sSubPr>
                    <m:e>
                      <m:r>
                        <w:rPr>
                          <w:rFonts w:ascii="Cambria Math" w:eastAsiaTheme="minorEastAsia" w:hAnsi="Cambria Math"/>
                          <w:sz w:val="18"/>
                          <w:lang w:val="en-US"/>
                        </w:rPr>
                        <m:t>E</m:t>
                      </m:r>
                    </m:e>
                    <m:sub>
                      <m:r>
                        <w:rPr>
                          <w:rFonts w:ascii="Cambria Math" w:eastAsiaTheme="minorEastAsia" w:hAnsi="Cambria Math"/>
                          <w:sz w:val="18"/>
                          <w:lang w:val="en-US"/>
                        </w:rPr>
                        <m:t>s</m:t>
                      </m:r>
                    </m:sub>
                  </m:sSub>
                </m:e>
              </m:acc>
            </m:oMath>
            <w:r w:rsidR="008B1D43" w:rsidRPr="00DD3CFC">
              <w:rPr>
                <w:rFonts w:ascii="Arial" w:eastAsiaTheme="minorEastAsia"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5FF5460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F8CA82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-106</w:t>
            </w:r>
          </w:p>
        </w:tc>
      </w:tr>
      <w:tr w:rsidR="008B1D43" w:rsidRPr="00DD3CFC" w14:paraId="4B77FCD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EF999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1E3B43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852F64"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AWGN</w:t>
            </w:r>
          </w:p>
        </w:tc>
      </w:tr>
      <w:tr w:rsidR="008B1D43" w:rsidRPr="00DD3CFC" w14:paraId="14BFDA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2CE6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690E79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129A8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 xml:space="preserve">2×4 with static channel specified in Annex </w:t>
            </w:r>
            <w:r w:rsidRPr="00DD3CFC">
              <w:rPr>
                <w:rFonts w:ascii="Arial" w:eastAsiaTheme="minorEastAsia" w:hAnsi="Arial"/>
                <w:sz w:val="18"/>
                <w:lang w:val="en-US" w:eastAsia="zh-CN"/>
              </w:rPr>
              <w:t>B.1</w:t>
            </w:r>
          </w:p>
        </w:tc>
      </w:tr>
      <w:tr w:rsidR="008B1D43" w:rsidRPr="00DD3CFC" w14:paraId="73B31F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F24D0F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270AB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EBA05"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p>
        </w:tc>
      </w:tr>
      <w:tr w:rsidR="008B1D43" w:rsidRPr="00DD3CFC" w14:paraId="2B116A5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BE934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F25C81D"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77AE3E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85761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Aperiodic</w:t>
            </w:r>
          </w:p>
        </w:tc>
      </w:tr>
      <w:tr w:rsidR="008B1D43" w:rsidRPr="00DD3CFC" w14:paraId="6D2E808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62A493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480EF0"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A71D0F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6BAF3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4</w:t>
            </w:r>
          </w:p>
        </w:tc>
      </w:tr>
      <w:tr w:rsidR="008B1D43" w:rsidRPr="00DD3CFC" w14:paraId="03FFDA3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51B3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F145D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5126DC0"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09549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44DE3B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964096A"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DC9E44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547372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CD32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D5D6BD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CA3CC3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2DD28B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96F3E0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AAA8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Row 5,4</w:t>
            </w:r>
          </w:p>
        </w:tc>
      </w:tr>
      <w:tr w:rsidR="008B1D43" w:rsidRPr="00DD3CFC" w14:paraId="221ED821"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FEECAC"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5CA6CF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1C2D13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E004A3"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w:t>
            </w:r>
          </w:p>
        </w:tc>
      </w:tr>
      <w:tr w:rsidR="008B1D43" w:rsidRPr="00DD3CFC" w14:paraId="22EE2B73"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5627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
          <w:p w14:paraId="483C1E50"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4563CB70"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20806281"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84FA80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621E4D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05AE0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F1EE7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559C8D"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63A0D8" w14:textId="700E52FE"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eastAsia="zh-CN"/>
              </w:rPr>
              <w:t xml:space="preserve">1 in slots i, where mod(i, </w:t>
            </w:r>
            <w:r w:rsidR="0079580E">
              <w:rPr>
                <w:rFonts w:ascii="Arial" w:hAnsi="Arial"/>
                <w:sz w:val="18"/>
                <w:lang w:eastAsia="zh-CN"/>
              </w:rPr>
              <w:t>10</w:t>
            </w:r>
            <w:r w:rsidRPr="00DD3CFC">
              <w:rPr>
                <w:rFonts w:ascii="Arial" w:eastAsiaTheme="minorEastAsia" w:hAnsi="Arial"/>
                <w:sz w:val="18"/>
                <w:lang w:eastAsia="zh-CN"/>
              </w:rPr>
              <w:t>) = 1, otherwise it is equal to 0</w:t>
            </w:r>
          </w:p>
        </w:tc>
      </w:tr>
      <w:tr w:rsidR="008B1D43" w:rsidRPr="00DD3CFC" w14:paraId="35E10BFD"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5338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415FE1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AC14F2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05AD9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Periodic</w:t>
            </w:r>
          </w:p>
        </w:tc>
      </w:tr>
      <w:tr w:rsidR="008B1D43" w:rsidRPr="00DD3CFC" w14:paraId="27210B7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95C11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1DD445"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C651C0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124E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2</w:t>
            </w:r>
          </w:p>
        </w:tc>
      </w:tr>
      <w:tr w:rsidR="008B1D43" w:rsidRPr="00DD3CFC" w14:paraId="54AD171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9C240A1"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363D3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7D895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E7EA3"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FD-CDM2</w:t>
            </w:r>
          </w:p>
        </w:tc>
      </w:tr>
      <w:tr w:rsidR="008B1D43" w:rsidRPr="00DD3CFC" w14:paraId="2A32586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F5BD26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A49037"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3D680B"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CD54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2232866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77434F"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25E1540" w14:textId="2B66A942"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E621324"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850C39" w14:textId="57F27E08"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Row 3,</w:t>
            </w:r>
            <w:r w:rsidR="00E30F6B" w:rsidRPr="00DD3CFC" w:rsidDel="00E30F6B">
              <w:rPr>
                <w:rFonts w:ascii="Arial" w:eastAsiaTheme="minorEastAsia" w:hAnsi="Arial"/>
                <w:sz w:val="18"/>
                <w:lang w:val="en-US" w:eastAsia="zh-CN"/>
              </w:rPr>
              <w:t xml:space="preserve"> </w:t>
            </w:r>
            <w:r w:rsidRPr="00DD3CFC">
              <w:rPr>
                <w:rFonts w:ascii="Arial" w:eastAsiaTheme="minorEastAsia" w:hAnsi="Arial"/>
                <w:sz w:val="18"/>
                <w:lang w:val="en-US" w:eastAsia="zh-CN"/>
              </w:rPr>
              <w:t>6</w:t>
            </w:r>
          </w:p>
        </w:tc>
      </w:tr>
      <w:tr w:rsidR="008B1D43" w:rsidRPr="00DD3CFC" w14:paraId="40EC374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5AF0E4"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81BA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BA940F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2EFEA7"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3</w:t>
            </w:r>
          </w:p>
        </w:tc>
      </w:tr>
      <w:tr w:rsidR="008B1D43" w:rsidRPr="00DD3CFC" w14:paraId="2DDE8D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4111FDEE"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A476A73" w14:textId="77777777" w:rsidR="008B1D43" w:rsidRPr="00DD3CFC" w:rsidRDefault="008B1D43" w:rsidP="00837D92">
            <w:pPr>
              <w:keepNext/>
              <w:keepLines/>
              <w:spacing w:after="0"/>
              <w:rPr>
                <w:rFonts w:ascii="Arial" w:hAnsi="Arial"/>
                <w:sz w:val="18"/>
              </w:rPr>
            </w:pPr>
            <w:r w:rsidRPr="00DD3CFC">
              <w:rPr>
                <w:rFonts w:ascii="Arial" w:hAnsi="Arial"/>
                <w:sz w:val="18"/>
              </w:rPr>
              <w:t>CSI-RS</w:t>
            </w:r>
          </w:p>
          <w:p w14:paraId="50CBB98F"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tcPr>
          <w:p w14:paraId="329A7F7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C199E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00F6C874"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DE8C2E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8A9EC3"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9A6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6ADC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0</w:t>
            </w:r>
          </w:p>
        </w:tc>
      </w:tr>
      <w:tr w:rsidR="008B1D43" w:rsidRPr="00DD3CFC" w14:paraId="206B68FE"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4ACFC"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51D04C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54D4BB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5E0ED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C9A04A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3A79A3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FD3DD7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DE3DB85"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696D7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0</w:t>
            </w:r>
          </w:p>
        </w:tc>
      </w:tr>
      <w:tr w:rsidR="008B1D43" w:rsidRPr="00DD3CFC" w14:paraId="7DB8F6C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B1C6B3"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5E208BC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CSI-IM Resource Mapping</w:t>
            </w:r>
          </w:p>
          <w:p w14:paraId="21A04251"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1CE728"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DCB92F"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p>
        </w:tc>
      </w:tr>
      <w:tr w:rsidR="008B1D43" w:rsidRPr="00DD3CFC" w14:paraId="50237F06" w14:textId="77777777" w:rsidTr="00401CAC">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DFD456"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E1A8F5" w14:textId="77777777" w:rsidR="008B1D43" w:rsidRPr="00DD3CFC" w:rsidRDefault="008B1D43" w:rsidP="00837D92">
            <w:pPr>
              <w:keepNext/>
              <w:keepLines/>
              <w:spacing w:after="0"/>
              <w:rPr>
                <w:rFonts w:ascii="Arial" w:eastAsiaTheme="minorEastAsia" w:hAnsi="Arial"/>
                <w:sz w:val="18"/>
              </w:rPr>
            </w:pPr>
            <w:r w:rsidRPr="00DD3CFC">
              <w:rPr>
                <w:rFonts w:ascii="Arial" w:hAnsi="Arial"/>
                <w:sz w:val="18"/>
              </w:rPr>
              <w:t>CSI-IM timeConfig</w:t>
            </w:r>
          </w:p>
          <w:p w14:paraId="301B7DF2" w14:textId="77777777" w:rsidR="008B1D43" w:rsidRPr="00DD3CFC" w:rsidRDefault="008B1D43" w:rsidP="00837D92">
            <w:pPr>
              <w:keepNext/>
              <w:keepLines/>
              <w:spacing w:after="0"/>
              <w:rPr>
                <w:rFonts w:ascii="Arial" w:eastAsiaTheme="minorEastAsia" w:hAnsi="Arial"/>
                <w:sz w:val="18"/>
                <w:lang w:val="en-US"/>
              </w:rPr>
            </w:pPr>
            <w:r w:rsidRPr="00DD3CFC">
              <w:rPr>
                <w:rFonts w:ascii="Arial" w:hAnsi="Arial"/>
                <w:sz w:val="18"/>
                <w:lang w:eastAsia="zh-CN"/>
              </w:rPr>
              <w:t>interval</w:t>
            </w:r>
            <w:r w:rsidRPr="00DD3CFC">
              <w:rPr>
                <w:rFonts w:ascii="Arial" w:hAnsi="Arial"/>
                <w:sz w:val="18"/>
              </w:rP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B7692"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hAnsi="Arial"/>
                <w:sz w:val="18"/>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C087B9"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hAnsi="Arial"/>
                <w:sz w:val="18"/>
                <w:lang w:eastAsia="zh-CN"/>
              </w:rPr>
              <w:t>Not configured</w:t>
            </w:r>
          </w:p>
        </w:tc>
      </w:tr>
      <w:tr w:rsidR="008B1D43" w:rsidRPr="00DD3CFC" w14:paraId="1165BF9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CCCF99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lastRenderedPageBreak/>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E8F418F"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D2FDF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Aperiodic</w:t>
            </w:r>
          </w:p>
        </w:tc>
      </w:tr>
      <w:tr w:rsidR="008B1D43" w:rsidRPr="00DD3CFC" w14:paraId="2A21EC9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744CB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3B0C7AE"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FE9099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Table 2</w:t>
            </w:r>
          </w:p>
        </w:tc>
      </w:tr>
      <w:tr w:rsidR="008B1D43" w:rsidRPr="00DD3CFC" w14:paraId="2238BB3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27DB40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B6FFDE1"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26B877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cri-RI-PMI-CQI</w:t>
            </w:r>
          </w:p>
        </w:tc>
      </w:tr>
      <w:tr w:rsidR="008B1D43" w:rsidRPr="00DD3CFC" w14:paraId="48CC741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72346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951E31C"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58274ED"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4356507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68DDDC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B823C8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594FC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configured</w:t>
            </w:r>
          </w:p>
        </w:tc>
      </w:tr>
      <w:tr w:rsidR="008B1D43" w:rsidRPr="00DD3CFC" w14:paraId="6F86135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61590672"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cqi-FormatIndicator</w:t>
            </w:r>
          </w:p>
        </w:tc>
        <w:tc>
          <w:tcPr>
            <w:tcW w:w="992" w:type="dxa"/>
            <w:tcBorders>
              <w:top w:val="single" w:sz="4" w:space="0" w:color="auto"/>
              <w:left w:val="single" w:sz="4" w:space="0" w:color="auto"/>
              <w:bottom w:val="single" w:sz="4" w:space="0" w:color="auto"/>
              <w:right w:val="single" w:sz="4" w:space="0" w:color="auto"/>
            </w:tcBorders>
          </w:tcPr>
          <w:p w14:paraId="2F5925DF"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A0EA96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6AA96F6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5A09D3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 xml:space="preserve">pmi-FormatIndicator  </w:t>
            </w:r>
          </w:p>
        </w:tc>
        <w:tc>
          <w:tcPr>
            <w:tcW w:w="992" w:type="dxa"/>
            <w:tcBorders>
              <w:top w:val="single" w:sz="4" w:space="0" w:color="auto"/>
              <w:left w:val="single" w:sz="4" w:space="0" w:color="auto"/>
              <w:bottom w:val="single" w:sz="4" w:space="0" w:color="auto"/>
              <w:right w:val="single" w:sz="4" w:space="0" w:color="auto"/>
            </w:tcBorders>
          </w:tcPr>
          <w:p w14:paraId="7DBB1745"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D78B44C"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Wideband</w:t>
            </w:r>
          </w:p>
        </w:tc>
      </w:tr>
      <w:tr w:rsidR="008B1D43" w:rsidRPr="00DD3CFC" w14:paraId="58F473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012360D8"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Sub-band Size</w:t>
            </w:r>
          </w:p>
        </w:tc>
        <w:tc>
          <w:tcPr>
            <w:tcW w:w="992" w:type="dxa"/>
            <w:tcBorders>
              <w:top w:val="single" w:sz="4" w:space="0" w:color="auto"/>
              <w:left w:val="single" w:sz="4" w:space="0" w:color="auto"/>
              <w:bottom w:val="single" w:sz="4" w:space="0" w:color="auto"/>
              <w:right w:val="single" w:sz="4" w:space="0" w:color="auto"/>
            </w:tcBorders>
          </w:tcPr>
          <w:p w14:paraId="4546E83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RB</w:t>
            </w:r>
          </w:p>
        </w:tc>
        <w:tc>
          <w:tcPr>
            <w:tcW w:w="3016" w:type="dxa"/>
            <w:gridSpan w:val="2"/>
            <w:tcBorders>
              <w:top w:val="single" w:sz="4" w:space="0" w:color="auto"/>
              <w:left w:val="single" w:sz="4" w:space="0" w:color="auto"/>
              <w:bottom w:val="single" w:sz="4" w:space="0" w:color="auto"/>
              <w:right w:val="single" w:sz="4" w:space="0" w:color="auto"/>
            </w:tcBorders>
          </w:tcPr>
          <w:p w14:paraId="4C46F36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8</w:t>
            </w:r>
          </w:p>
        </w:tc>
      </w:tr>
      <w:tr w:rsidR="008B1D43" w:rsidRPr="00DD3CFC" w14:paraId="14A66C4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3502172E"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csi-ReportingBand</w:t>
            </w:r>
          </w:p>
        </w:tc>
        <w:tc>
          <w:tcPr>
            <w:tcW w:w="992" w:type="dxa"/>
            <w:tcBorders>
              <w:top w:val="single" w:sz="4" w:space="0" w:color="auto"/>
              <w:left w:val="single" w:sz="4" w:space="0" w:color="auto"/>
              <w:bottom w:val="single" w:sz="4" w:space="0" w:color="auto"/>
              <w:right w:val="single" w:sz="4" w:space="0" w:color="auto"/>
            </w:tcBorders>
          </w:tcPr>
          <w:p w14:paraId="2C401E92"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32E19F3B"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1111111</w:t>
            </w:r>
          </w:p>
        </w:tc>
      </w:tr>
      <w:tr w:rsidR="008B1D43" w:rsidRPr="00DD3CFC" w14:paraId="6B87617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F93E0F0"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tcPr>
          <w:p w14:paraId="7729438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slot</w:t>
            </w:r>
          </w:p>
        </w:tc>
        <w:tc>
          <w:tcPr>
            <w:tcW w:w="3016" w:type="dxa"/>
            <w:gridSpan w:val="2"/>
            <w:tcBorders>
              <w:top w:val="single" w:sz="4" w:space="0" w:color="auto"/>
              <w:left w:val="single" w:sz="4" w:space="0" w:color="auto"/>
              <w:bottom w:val="single" w:sz="4" w:space="0" w:color="auto"/>
              <w:right w:val="single" w:sz="4" w:space="0" w:color="auto"/>
            </w:tcBorders>
          </w:tcPr>
          <w:p w14:paraId="0510AB46"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Not configured</w:t>
            </w:r>
          </w:p>
        </w:tc>
      </w:tr>
      <w:tr w:rsidR="008B1D43" w:rsidRPr="00DD3CFC" w14:paraId="1AF7BF7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3B1EAB1"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1B855C73"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6385A94"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7</w:t>
            </w:r>
          </w:p>
        </w:tc>
      </w:tr>
      <w:tr w:rsidR="008B1D43" w:rsidRPr="00DD3CFC" w14:paraId="5E21D206" w14:textId="77777777" w:rsidTr="00837D92">
        <w:trPr>
          <w:trHeight w:val="345"/>
        </w:trPr>
        <w:tc>
          <w:tcPr>
            <w:tcW w:w="4737" w:type="dxa"/>
            <w:gridSpan w:val="3"/>
            <w:tcBorders>
              <w:top w:val="single" w:sz="4" w:space="0" w:color="auto"/>
              <w:left w:val="single" w:sz="4" w:space="0" w:color="auto"/>
              <w:bottom w:val="single" w:sz="4" w:space="0" w:color="auto"/>
              <w:right w:val="single" w:sz="4" w:space="0" w:color="auto"/>
            </w:tcBorders>
          </w:tcPr>
          <w:p w14:paraId="2D7876E5"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0175FA0D"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606637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 in slots i, where mod(i, 10) = 1, otherwise it is equal to 0</w:t>
            </w:r>
          </w:p>
        </w:tc>
      </w:tr>
      <w:tr w:rsidR="008B1D43" w:rsidRPr="00DD3CFC" w14:paraId="23C12D51"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52830BB4"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lang w:val="en-US" w:eastAsia="zh-CN"/>
              </w:rPr>
              <w:t>reportTriggrtSize</w:t>
            </w:r>
          </w:p>
        </w:tc>
        <w:tc>
          <w:tcPr>
            <w:tcW w:w="992" w:type="dxa"/>
            <w:tcBorders>
              <w:top w:val="single" w:sz="4" w:space="0" w:color="auto"/>
              <w:left w:val="single" w:sz="4" w:space="0" w:color="auto"/>
              <w:bottom w:val="single" w:sz="4" w:space="0" w:color="auto"/>
              <w:right w:val="single" w:sz="4" w:space="0" w:color="auto"/>
            </w:tcBorders>
          </w:tcPr>
          <w:p w14:paraId="0864E08B"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2106FA68"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1</w:t>
            </w:r>
          </w:p>
        </w:tc>
      </w:tr>
      <w:tr w:rsidR="008B1D43" w:rsidRPr="00DD3CFC" w14:paraId="3847A58F"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tcPr>
          <w:p w14:paraId="44F4457B" w14:textId="77777777" w:rsidR="008B1D43" w:rsidRPr="00DD3CFC" w:rsidRDefault="008B1D43" w:rsidP="00837D92">
            <w:pPr>
              <w:keepNext/>
              <w:keepLines/>
              <w:spacing w:after="0"/>
              <w:rPr>
                <w:rFonts w:ascii="Arial" w:eastAsiaTheme="minorEastAsia" w:hAnsi="Arial"/>
                <w:sz w:val="18"/>
                <w:lang w:val="en-US" w:eastAsia="zh-CN"/>
              </w:rPr>
            </w:pPr>
            <w:r w:rsidRPr="00DD3CFC">
              <w:rPr>
                <w:rFonts w:ascii="Arial" w:eastAsiaTheme="minorEastAsia"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tcPr>
          <w:p w14:paraId="6A1A5D57" w14:textId="77777777" w:rsidR="008B1D43" w:rsidRPr="00DD3CFC" w:rsidRDefault="008B1D43" w:rsidP="00837D92">
            <w:pPr>
              <w:keepNext/>
              <w:keepLines/>
              <w:spacing w:after="0"/>
              <w:jc w:val="center"/>
              <w:rPr>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07BD4C2"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One State with one Associated Report Configuration</w:t>
            </w:r>
          </w:p>
          <w:p w14:paraId="799DDD81"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Associated Report Configuration contains pointers to NZP CSI-RS and CSI-IM</w:t>
            </w:r>
          </w:p>
        </w:tc>
      </w:tr>
      <w:tr w:rsidR="008B1D43" w:rsidRPr="00DD3CFC" w14:paraId="1EDEC0C2"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A736F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CF57229"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F29581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25A2A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typeI-SinglePanel</w:t>
            </w:r>
          </w:p>
        </w:tc>
      </w:tr>
      <w:tr w:rsidR="008B1D43" w:rsidRPr="00DD3CFC" w14:paraId="620FD3E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2959A42"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4BB044"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2B5F5D3"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46050"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1AD311A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40FB8B"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BFEC6E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1822849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452616"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Not configured</w:t>
            </w:r>
          </w:p>
        </w:tc>
      </w:tr>
      <w:tr w:rsidR="008B1D43" w:rsidRPr="00DD3CFC" w14:paraId="031AF95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E5910A8"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9E0C078"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E44815A"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2337A9"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010000</w:t>
            </w:r>
          </w:p>
        </w:tc>
      </w:tr>
      <w:tr w:rsidR="008B1D43" w:rsidRPr="00DD3CFC" w14:paraId="7835A58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DBE86D" w14:textId="77777777" w:rsidR="008B1D43" w:rsidRPr="00DD3CFC" w:rsidRDefault="008B1D43" w:rsidP="00837D92">
            <w:pPr>
              <w:spacing w:after="0"/>
              <w:rPr>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70806E"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5FBDCD9"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541EFD"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N/A</w:t>
            </w:r>
          </w:p>
        </w:tc>
      </w:tr>
      <w:tr w:rsidR="008B1D43" w:rsidRPr="00DD3CFC" w14:paraId="5CCDDB9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D1D03AA"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1D226AE6"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C6BC0BC"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PUSCH</w:t>
            </w:r>
          </w:p>
        </w:tc>
      </w:tr>
      <w:tr w:rsidR="008B1D43" w:rsidRPr="00DD3CFC" w14:paraId="349BC1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06D196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744215"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180C47" w14:textId="77777777" w:rsidR="008B1D43" w:rsidRPr="00DD3CFC" w:rsidRDefault="008B1D43" w:rsidP="00837D92">
            <w:pPr>
              <w:keepNext/>
              <w:keepLines/>
              <w:spacing w:after="0"/>
              <w:jc w:val="center"/>
              <w:rPr>
                <w:rFonts w:ascii="Arial" w:eastAsiaTheme="minorEastAsia" w:hAnsi="Arial"/>
                <w:sz w:val="18"/>
                <w:lang w:val="en-US" w:eastAsia="zh-CN"/>
              </w:rPr>
            </w:pPr>
            <w:r w:rsidRPr="00DD3CFC">
              <w:rPr>
                <w:rFonts w:ascii="Arial" w:eastAsiaTheme="minorEastAsia" w:hAnsi="Arial"/>
                <w:sz w:val="18"/>
                <w:lang w:val="en-US" w:eastAsia="zh-CN"/>
              </w:rPr>
              <w:t>9.5</w:t>
            </w:r>
          </w:p>
        </w:tc>
      </w:tr>
      <w:tr w:rsidR="008B1D43" w:rsidRPr="00DD3CFC" w14:paraId="4195A2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66D6A6"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2457DD7"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96B48"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rPr>
              <w:t>1</w:t>
            </w:r>
          </w:p>
        </w:tc>
      </w:tr>
      <w:tr w:rsidR="008B1D43" w:rsidRPr="00DD3CFC" w14:paraId="0AE82FC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8C4BCF" w14:textId="77777777" w:rsidR="008B1D43" w:rsidRPr="00DD3CFC" w:rsidRDefault="008B1D43" w:rsidP="00837D92">
            <w:pPr>
              <w:keepNext/>
              <w:keepLines/>
              <w:spacing w:after="0"/>
              <w:rPr>
                <w:rFonts w:ascii="Arial" w:eastAsiaTheme="minorEastAsia" w:hAnsi="Arial"/>
                <w:sz w:val="18"/>
                <w:lang w:val="en-US"/>
              </w:rPr>
            </w:pPr>
            <w:r w:rsidRPr="00DD3CFC">
              <w:rPr>
                <w:rFonts w:ascii="Arial" w:eastAsiaTheme="minorEastAsia"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354517D2" w14:textId="77777777" w:rsidR="008B1D43" w:rsidRPr="00DD3CFC" w:rsidRDefault="008B1D43" w:rsidP="00837D92">
            <w:pPr>
              <w:keepNext/>
              <w:keepLines/>
              <w:spacing w:after="0"/>
              <w:jc w:val="center"/>
              <w:rPr>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AFA20A" w14:textId="77777777" w:rsidR="008B1D43" w:rsidRPr="00DD3CFC" w:rsidRDefault="008B1D43" w:rsidP="00837D92">
            <w:pPr>
              <w:keepNext/>
              <w:keepLines/>
              <w:spacing w:after="0"/>
              <w:jc w:val="center"/>
              <w:rPr>
                <w:rFonts w:ascii="Arial" w:eastAsiaTheme="minorEastAsia" w:hAnsi="Arial"/>
                <w:sz w:val="18"/>
                <w:lang w:val="en-US"/>
              </w:rPr>
            </w:pPr>
            <w:r w:rsidRPr="00DD3CFC">
              <w:rPr>
                <w:rFonts w:ascii="Arial" w:eastAsiaTheme="minorEastAsia" w:hAnsi="Arial"/>
                <w:sz w:val="18"/>
                <w:lang w:val="en-US" w:eastAsia="zh-CN"/>
              </w:rPr>
              <w:t>As specified in Table A.4-2, TBS.2-8</w:t>
            </w:r>
          </w:p>
        </w:tc>
      </w:tr>
    </w:tbl>
    <w:p w14:paraId="087EA0F8" w14:textId="77777777" w:rsidR="008B1D43" w:rsidRPr="00DD3CFC" w:rsidRDefault="008B1D43" w:rsidP="008B1D43">
      <w:pPr>
        <w:rPr>
          <w:rFonts w:ascii="Arial" w:eastAsiaTheme="minorEastAsia" w:hAnsi="Arial"/>
          <w:sz w:val="18"/>
          <w:lang w:eastAsia="zh-CN"/>
        </w:rPr>
      </w:pPr>
    </w:p>
    <w:p w14:paraId="19FCDC76" w14:textId="77777777" w:rsidR="00AC5D3B" w:rsidRPr="00C25669" w:rsidRDefault="00AC5D3B" w:rsidP="00626F6F">
      <w:pPr>
        <w:pStyle w:val="Heading6"/>
      </w:pPr>
      <w:bookmarkStart w:id="886" w:name="_Toc107234795"/>
      <w:bookmarkStart w:id="887" w:name="_Toc107419765"/>
      <w:bookmarkStart w:id="888" w:name="_Toc107477061"/>
      <w:bookmarkStart w:id="889" w:name="_Toc114565910"/>
      <w:bookmarkStart w:id="890" w:name="_Toc123936218"/>
      <w:bookmarkStart w:id="891" w:name="_Toc12437723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w:t>
      </w:r>
      <w:r>
        <w:t>4</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r>
        <w:rPr>
          <w:lang w:eastAsia="zh-CN"/>
        </w:rPr>
        <w:t xml:space="preserve"> with Table 4</w:t>
      </w:r>
      <w:bookmarkEnd w:id="886"/>
      <w:bookmarkEnd w:id="887"/>
      <w:bookmarkEnd w:id="888"/>
      <w:bookmarkEnd w:id="889"/>
      <w:bookmarkEnd w:id="890"/>
      <w:bookmarkEnd w:id="891"/>
    </w:p>
    <w:p w14:paraId="14A258FC" w14:textId="77777777" w:rsidR="00AC5D3B" w:rsidRPr="00C25669" w:rsidRDefault="00AC5D3B" w:rsidP="00AC5D3B">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To account for sensitivity of the input SNR the reporting definition is considered to be verified if the reporting accuracy is met for at least one of two SNR levels separated by an offset of 1 dB</w:t>
      </w:r>
      <w:r>
        <w:rPr>
          <w:rFonts w:eastAsia="SimSun"/>
        </w:rPr>
        <w:t>.</w:t>
      </w:r>
    </w:p>
    <w:p w14:paraId="333C8547" w14:textId="77777777" w:rsidR="00AC5D3B" w:rsidRPr="00C25669" w:rsidRDefault="00AC5D3B" w:rsidP="00AC5D3B">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w:t>
      </w:r>
      <w:r>
        <w:rPr>
          <w:rFonts w:eastAsia="SimSun"/>
        </w:rPr>
        <w:t>4</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33D1C471" w14:textId="77777777" w:rsidR="00AC5D3B" w:rsidRPr="00C25669" w:rsidRDefault="00AC5D3B" w:rsidP="00853FBD">
      <w:pPr>
        <w:pStyle w:val="B10"/>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14:paraId="116A001D" w14:textId="77777777" w:rsidR="00AC5D3B" w:rsidRPr="00C25669" w:rsidRDefault="00AC5D3B" w:rsidP="00853FBD">
      <w:pPr>
        <w:pStyle w:val="B10"/>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A9322F1" w14:textId="77777777" w:rsidR="00AC5D3B" w:rsidRPr="00C25669" w:rsidRDefault="00AC5D3B" w:rsidP="00AC5D3B">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r w:rsidRPr="00C25669">
        <w:rPr>
          <w:rFonts w:hint="eastAsia"/>
        </w:rPr>
        <w:t>-1: CQI reporting definition test</w:t>
      </w:r>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AC5D3B" w:rsidRPr="00C25669" w14:paraId="4257C1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B03930" w14:textId="77777777" w:rsidR="00AC5D3B" w:rsidRPr="00C25669" w:rsidRDefault="00AC5D3B" w:rsidP="00C86982">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8EC4C6" w14:textId="77777777" w:rsidR="00AC5D3B" w:rsidRPr="00C25669" w:rsidRDefault="00AC5D3B" w:rsidP="00C86982">
            <w:pPr>
              <w:pStyle w:val="TAH"/>
            </w:pPr>
            <w:r w:rsidRPr="00C25669">
              <w:rPr>
                <w:rFonts w:eastAsia="SimSun"/>
              </w:rPr>
              <w:t>Unit</w:t>
            </w:r>
          </w:p>
        </w:tc>
        <w:tc>
          <w:tcPr>
            <w:tcW w:w="2155" w:type="dxa"/>
            <w:gridSpan w:val="2"/>
            <w:tcBorders>
              <w:top w:val="single" w:sz="4" w:space="0" w:color="auto"/>
              <w:left w:val="single" w:sz="4" w:space="0" w:color="auto"/>
              <w:bottom w:val="single" w:sz="4" w:space="0" w:color="auto"/>
              <w:right w:val="single" w:sz="4" w:space="0" w:color="auto"/>
            </w:tcBorders>
          </w:tcPr>
          <w:p w14:paraId="081FADB6" w14:textId="77777777" w:rsidR="00AC5D3B" w:rsidRPr="00C25669" w:rsidRDefault="00AC5D3B" w:rsidP="00C86982">
            <w:pPr>
              <w:pStyle w:val="TAH"/>
              <w:rPr>
                <w:rFonts w:eastAsia="SimSun"/>
              </w:rPr>
            </w:pPr>
            <w:r w:rsidRPr="00C25669">
              <w:rPr>
                <w:rFonts w:eastAsia="SimSun"/>
              </w:rPr>
              <w:t>Test 1</w:t>
            </w:r>
          </w:p>
        </w:tc>
      </w:tr>
      <w:tr w:rsidR="00AC5D3B" w:rsidRPr="00C25669" w14:paraId="6FBD8872"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64127" w14:textId="77777777" w:rsidR="00AC5D3B" w:rsidRPr="00C25669" w:rsidRDefault="00AC5D3B" w:rsidP="00C86982">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4E53CE" w14:textId="77777777" w:rsidR="00AC5D3B" w:rsidRPr="00C25669" w:rsidRDefault="00AC5D3B" w:rsidP="00C86982">
            <w:pPr>
              <w:pStyle w:val="TAC"/>
            </w:pPr>
            <w:r w:rsidRPr="00C25669">
              <w:rPr>
                <w:rFonts w:eastAsia="SimSun"/>
              </w:rPr>
              <w:t>MHz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DF1C91E" w14:textId="77777777" w:rsidR="00AC5D3B" w:rsidRPr="00C25669" w:rsidRDefault="00AC5D3B" w:rsidP="00C86982">
            <w:pPr>
              <w:pStyle w:val="TAC"/>
              <w:rPr>
                <w:rFonts w:eastAsia="SimSun"/>
                <w:lang w:eastAsia="zh-CN"/>
              </w:rPr>
            </w:pPr>
            <w:r w:rsidRPr="00C25669">
              <w:rPr>
                <w:rFonts w:eastAsia="SimSun" w:hint="eastAsia"/>
                <w:lang w:eastAsia="zh-CN"/>
              </w:rPr>
              <w:t>40</w:t>
            </w:r>
          </w:p>
        </w:tc>
      </w:tr>
      <w:tr w:rsidR="00AC5D3B" w:rsidRPr="00C25669" w14:paraId="0C77236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63B1" w14:textId="77777777" w:rsidR="00AC5D3B" w:rsidRPr="00C25669" w:rsidRDefault="00AC5D3B" w:rsidP="00C86982">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98554E5" w14:textId="77777777" w:rsidR="00AC5D3B" w:rsidRPr="00C25669" w:rsidRDefault="00AC5D3B" w:rsidP="00C86982">
            <w:pPr>
              <w:pStyle w:val="TAC"/>
              <w:rPr>
                <w:rFonts w:eastAsia="SimSun"/>
              </w:rPr>
            </w:pPr>
            <w:r w:rsidRPr="00C25669">
              <w:rPr>
                <w:rFonts w:eastAsia="SimSun"/>
              </w:rPr>
              <w:t>kHz</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B1695A1" w14:textId="77777777" w:rsidR="00AC5D3B" w:rsidRPr="00C25669" w:rsidRDefault="00AC5D3B" w:rsidP="00C86982">
            <w:pPr>
              <w:pStyle w:val="TAC"/>
              <w:rPr>
                <w:rFonts w:eastAsia="SimSun"/>
                <w:lang w:eastAsia="zh-CN"/>
              </w:rPr>
            </w:pPr>
            <w:r w:rsidRPr="00C25669">
              <w:rPr>
                <w:rFonts w:eastAsia="SimSun" w:hint="eastAsia"/>
                <w:lang w:eastAsia="zh-CN"/>
              </w:rPr>
              <w:t>30</w:t>
            </w:r>
          </w:p>
        </w:tc>
      </w:tr>
      <w:tr w:rsidR="00AC5D3B" w:rsidRPr="00C25669" w14:paraId="79EB462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96A938" w14:textId="77777777" w:rsidR="00AC5D3B" w:rsidRPr="00C25669" w:rsidRDefault="00AC5D3B" w:rsidP="00C86982">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BE6B20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C483A23" w14:textId="77777777" w:rsidR="00AC5D3B" w:rsidRPr="00C25669" w:rsidRDefault="00AC5D3B" w:rsidP="00C86982">
            <w:pPr>
              <w:pStyle w:val="TAC"/>
              <w:rPr>
                <w:rFonts w:eastAsia="SimSun"/>
                <w:lang w:eastAsia="zh-CN"/>
              </w:rPr>
            </w:pPr>
            <w:r w:rsidRPr="00C25669">
              <w:rPr>
                <w:rFonts w:eastAsia="SimSun" w:hint="eastAsia"/>
                <w:lang w:eastAsia="zh-CN"/>
              </w:rPr>
              <w:t>TDD</w:t>
            </w:r>
          </w:p>
        </w:tc>
      </w:tr>
      <w:tr w:rsidR="00AC5D3B" w:rsidRPr="00C25669" w14:paraId="28F9808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EE2BBD" w14:textId="77777777" w:rsidR="00AC5D3B" w:rsidRPr="00C25669" w:rsidRDefault="00AC5D3B" w:rsidP="00C86982">
            <w:pPr>
              <w:pStyle w:val="TAL"/>
              <w:rPr>
                <w:rFonts w:eastAsia="SimSun"/>
              </w:rPr>
            </w:pPr>
            <w:r w:rsidRPr="00C25669">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10E41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0A94C0" w14:textId="77777777" w:rsidR="00AC5D3B" w:rsidRPr="00C25669" w:rsidRDefault="00AC5D3B" w:rsidP="00C86982">
            <w:pPr>
              <w:pStyle w:val="TAC"/>
              <w:rPr>
                <w:rFonts w:eastAsia="SimSun"/>
              </w:rPr>
            </w:pPr>
            <w:r w:rsidRPr="00C25669">
              <w:rPr>
                <w:rFonts w:eastAsia="SimSun"/>
              </w:rPr>
              <w:t>FR1.30-1</w:t>
            </w:r>
          </w:p>
        </w:tc>
      </w:tr>
      <w:tr w:rsidR="0012103E" w:rsidRPr="00C25669" w14:paraId="2332EDB0"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3F79D" w14:textId="2FA9E561" w:rsidR="0012103E" w:rsidRPr="00C25669" w:rsidRDefault="0012103E" w:rsidP="0012103E">
            <w:pPr>
              <w:pStyle w:val="TAL"/>
              <w:rPr>
                <w:rFonts w:eastAsia="SimSun"/>
              </w:rPr>
            </w:pPr>
            <w:r w:rsidRPr="00FA6213">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FEE33B" w14:textId="393BFFAC" w:rsidR="0012103E" w:rsidRPr="00C25669" w:rsidRDefault="0012103E" w:rsidP="0012103E">
            <w:pPr>
              <w:pStyle w:val="TAC"/>
            </w:pPr>
            <w:r w:rsidRPr="00FA6213">
              <w:rPr>
                <w:rFonts w:eastAsia="SimSun"/>
              </w:rPr>
              <w:t xml:space="preserve"> dB</w:t>
            </w:r>
          </w:p>
        </w:tc>
        <w:tc>
          <w:tcPr>
            <w:tcW w:w="1077" w:type="dxa"/>
            <w:tcBorders>
              <w:top w:val="single" w:sz="4" w:space="0" w:color="auto"/>
              <w:left w:val="single" w:sz="4" w:space="0" w:color="auto"/>
              <w:bottom w:val="single" w:sz="4" w:space="0" w:color="auto"/>
              <w:right w:val="single" w:sz="4" w:space="0" w:color="auto"/>
            </w:tcBorders>
          </w:tcPr>
          <w:p w14:paraId="1B6013D2" w14:textId="189B2248" w:rsidR="0012103E" w:rsidRPr="00442C81" w:rsidRDefault="0012103E" w:rsidP="0012103E">
            <w:pPr>
              <w:pStyle w:val="TAC"/>
              <w:rPr>
                <w:rFonts w:eastAsia="SimSun" w:cs="Arial"/>
                <w:lang w:eastAsia="zh-CN"/>
              </w:rPr>
            </w:pPr>
            <w:r w:rsidRPr="00FA6213">
              <w:rPr>
                <w:rFonts w:eastAsia="SimSun" w:cs="Arial"/>
                <w:lang w:eastAsia="zh-CN"/>
              </w:rPr>
              <w:t>25</w:t>
            </w:r>
          </w:p>
        </w:tc>
        <w:tc>
          <w:tcPr>
            <w:tcW w:w="1078" w:type="dxa"/>
            <w:tcBorders>
              <w:top w:val="single" w:sz="4" w:space="0" w:color="auto"/>
              <w:left w:val="single" w:sz="4" w:space="0" w:color="auto"/>
              <w:bottom w:val="single" w:sz="4" w:space="0" w:color="auto"/>
              <w:right w:val="single" w:sz="4" w:space="0" w:color="auto"/>
            </w:tcBorders>
          </w:tcPr>
          <w:p w14:paraId="4FE51A68" w14:textId="26D59704" w:rsidR="0012103E" w:rsidRPr="00442C81" w:rsidRDefault="0012103E" w:rsidP="0012103E">
            <w:pPr>
              <w:pStyle w:val="TAC"/>
              <w:rPr>
                <w:rFonts w:eastAsia="SimSun" w:cs="Arial"/>
                <w:lang w:eastAsia="zh-CN"/>
              </w:rPr>
            </w:pPr>
            <w:r w:rsidRPr="00FA6213">
              <w:rPr>
                <w:rFonts w:eastAsia="SimSun" w:cs="Arial"/>
                <w:lang w:eastAsia="zh-CN"/>
              </w:rPr>
              <w:t>26</w:t>
            </w:r>
          </w:p>
        </w:tc>
      </w:tr>
      <w:tr w:rsidR="00AC5D3B" w:rsidRPr="00C25669" w14:paraId="6C32ACA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D52D9C" w14:textId="77777777" w:rsidR="00AC5D3B" w:rsidRPr="00C25669" w:rsidRDefault="00AC5D3B" w:rsidP="00C86982">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443AE1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7B4C80" w14:textId="77777777" w:rsidR="00AC5D3B" w:rsidRPr="00C25669" w:rsidRDefault="00AC5D3B" w:rsidP="00C86982">
            <w:pPr>
              <w:pStyle w:val="TAC"/>
              <w:rPr>
                <w:rFonts w:eastAsia="SimSun"/>
              </w:rPr>
            </w:pPr>
            <w:r w:rsidRPr="00C25669">
              <w:rPr>
                <w:rFonts w:eastAsia="SimSun"/>
              </w:rPr>
              <w:t>AWGN</w:t>
            </w:r>
          </w:p>
        </w:tc>
      </w:tr>
      <w:tr w:rsidR="00AC5D3B" w:rsidRPr="00C25669" w14:paraId="0232267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680EB" w14:textId="77777777" w:rsidR="00AC5D3B" w:rsidRPr="00C25669" w:rsidRDefault="00AC5D3B" w:rsidP="00C86982">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D5CBA1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95D0FC0" w14:textId="77777777" w:rsidR="00AC5D3B" w:rsidRPr="00C25669" w:rsidRDefault="00AC5D3B" w:rsidP="00C86982">
            <w:pPr>
              <w:pStyle w:val="TAC"/>
              <w:rPr>
                <w:rFonts w:eastAsia="SimSun"/>
              </w:rPr>
            </w:pPr>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p>
        </w:tc>
      </w:tr>
      <w:tr w:rsidR="00AC5D3B" w:rsidRPr="00C25669" w14:paraId="3701A60F"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F9BA41" w14:textId="77777777" w:rsidR="00AC5D3B" w:rsidRPr="00C25669" w:rsidRDefault="00AC5D3B" w:rsidP="00C86982">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6B3D7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021AD49" w14:textId="77777777" w:rsidR="00AC5D3B" w:rsidRPr="00C25669" w:rsidRDefault="00AC5D3B" w:rsidP="00C86982">
            <w:pPr>
              <w:pStyle w:val="TAC"/>
              <w:rPr>
                <w:rFonts w:eastAsia="SimSun"/>
              </w:rPr>
            </w:pPr>
            <w:r w:rsidRPr="00C25669">
              <w:rPr>
                <w:rFonts w:eastAsia="SimSun" w:hint="eastAsia"/>
              </w:rPr>
              <w:t xml:space="preserve">As specified in </w:t>
            </w:r>
            <w:r w:rsidRPr="00C25669">
              <w:rPr>
                <w:rFonts w:eastAsia="SimSun" w:hint="eastAsia"/>
                <w:lang w:eastAsia="zh-CN"/>
              </w:rPr>
              <w:t>Annex B.4.1</w:t>
            </w:r>
          </w:p>
        </w:tc>
      </w:tr>
      <w:tr w:rsidR="00AC5D3B" w:rsidRPr="00C25669" w14:paraId="5D6DC1CA" w14:textId="77777777" w:rsidTr="00C946D7">
        <w:trPr>
          <w:trHeight w:val="70"/>
        </w:trPr>
        <w:tc>
          <w:tcPr>
            <w:tcW w:w="1556" w:type="dxa"/>
            <w:vMerge w:val="restart"/>
            <w:tcBorders>
              <w:top w:val="single" w:sz="4" w:space="0" w:color="auto"/>
              <w:left w:val="single" w:sz="4" w:space="0" w:color="auto"/>
              <w:right w:val="single" w:sz="4" w:space="0" w:color="auto"/>
            </w:tcBorders>
            <w:vAlign w:val="center"/>
            <w:hideMark/>
          </w:tcPr>
          <w:p w14:paraId="554C4D70" w14:textId="77777777" w:rsidR="00AC5D3B" w:rsidRPr="00C25669" w:rsidRDefault="00AC5D3B" w:rsidP="00C86982">
            <w:pPr>
              <w:pStyle w:val="TAL"/>
              <w:rPr>
                <w:rFonts w:eastAsia="SimSun"/>
              </w:rPr>
            </w:pPr>
            <w:r w:rsidRPr="00C25669">
              <w:rPr>
                <w:rFonts w:eastAsia="SimSun"/>
              </w:rPr>
              <w:t>ZP CSI-RS configuration</w:t>
            </w:r>
          </w:p>
          <w:p w14:paraId="6B43A02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6493B3" w14:textId="77777777" w:rsidR="00AC5D3B" w:rsidRPr="00C25669" w:rsidRDefault="00AC5D3B" w:rsidP="00C86982">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82FA1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0C129D0" w14:textId="77777777" w:rsidR="00AC5D3B" w:rsidRPr="00C25669" w:rsidRDefault="00AC5D3B" w:rsidP="00C86982">
            <w:pPr>
              <w:pStyle w:val="TAC"/>
              <w:rPr>
                <w:rFonts w:eastAsia="SimSun"/>
              </w:rPr>
            </w:pPr>
            <w:r w:rsidRPr="00C25669">
              <w:rPr>
                <w:rFonts w:eastAsia="SimSun"/>
              </w:rPr>
              <w:t>Periodic</w:t>
            </w:r>
          </w:p>
        </w:tc>
      </w:tr>
      <w:tr w:rsidR="00AC5D3B" w:rsidRPr="00C25669" w14:paraId="44C1F312" w14:textId="77777777" w:rsidTr="00C946D7">
        <w:trPr>
          <w:trHeight w:val="70"/>
        </w:trPr>
        <w:tc>
          <w:tcPr>
            <w:tcW w:w="1556" w:type="dxa"/>
            <w:vMerge/>
            <w:tcBorders>
              <w:left w:val="single" w:sz="4" w:space="0" w:color="auto"/>
              <w:right w:val="single" w:sz="4" w:space="0" w:color="auto"/>
            </w:tcBorders>
            <w:vAlign w:val="center"/>
            <w:hideMark/>
          </w:tcPr>
          <w:p w14:paraId="56B0492F"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F47201" w14:textId="77777777" w:rsidR="00AC5D3B" w:rsidRPr="00C25669" w:rsidRDefault="00AC5D3B" w:rsidP="00C86982">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3C679B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3823CB" w14:textId="77777777" w:rsidR="00AC5D3B" w:rsidRPr="00C25669" w:rsidRDefault="00AC5D3B" w:rsidP="00C86982">
            <w:pPr>
              <w:pStyle w:val="TAC"/>
              <w:rPr>
                <w:rFonts w:eastAsia="SimSun"/>
                <w:lang w:eastAsia="zh-CN"/>
              </w:rPr>
            </w:pPr>
            <w:r w:rsidRPr="00C25669">
              <w:rPr>
                <w:rFonts w:eastAsia="SimSun" w:hint="eastAsia"/>
                <w:lang w:eastAsia="zh-CN"/>
              </w:rPr>
              <w:t>4</w:t>
            </w:r>
          </w:p>
        </w:tc>
      </w:tr>
      <w:tr w:rsidR="00AC5D3B" w:rsidRPr="00C25669" w14:paraId="53A9C2C1" w14:textId="77777777" w:rsidTr="00C946D7">
        <w:trPr>
          <w:trHeight w:val="70"/>
        </w:trPr>
        <w:tc>
          <w:tcPr>
            <w:tcW w:w="1556" w:type="dxa"/>
            <w:vMerge/>
            <w:tcBorders>
              <w:left w:val="single" w:sz="4" w:space="0" w:color="auto"/>
              <w:right w:val="single" w:sz="4" w:space="0" w:color="auto"/>
            </w:tcBorders>
            <w:vAlign w:val="center"/>
            <w:hideMark/>
          </w:tcPr>
          <w:p w14:paraId="5F96C896"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9A1489"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1290C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349074B" w14:textId="77777777" w:rsidR="00AC5D3B" w:rsidRPr="00C25669" w:rsidRDefault="00AC5D3B" w:rsidP="00C86982">
            <w:pPr>
              <w:pStyle w:val="TAC"/>
              <w:rPr>
                <w:rFonts w:eastAsia="SimSun"/>
              </w:rPr>
            </w:pPr>
            <w:r w:rsidRPr="00C25669">
              <w:rPr>
                <w:rFonts w:eastAsia="SimSun"/>
              </w:rPr>
              <w:t>FD-CDM2</w:t>
            </w:r>
          </w:p>
        </w:tc>
      </w:tr>
      <w:tr w:rsidR="00AC5D3B" w:rsidRPr="00C25669" w14:paraId="7A30D5D1" w14:textId="77777777" w:rsidTr="00C946D7">
        <w:trPr>
          <w:trHeight w:val="70"/>
        </w:trPr>
        <w:tc>
          <w:tcPr>
            <w:tcW w:w="1556" w:type="dxa"/>
            <w:vMerge/>
            <w:tcBorders>
              <w:left w:val="single" w:sz="4" w:space="0" w:color="auto"/>
              <w:right w:val="single" w:sz="4" w:space="0" w:color="auto"/>
            </w:tcBorders>
            <w:vAlign w:val="center"/>
            <w:hideMark/>
          </w:tcPr>
          <w:p w14:paraId="32A13F5B"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084658"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7F985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90399D1" w14:textId="77777777" w:rsidR="00AC5D3B" w:rsidRPr="00C25669" w:rsidRDefault="00AC5D3B" w:rsidP="00C86982">
            <w:pPr>
              <w:pStyle w:val="TAC"/>
            </w:pPr>
            <w:r w:rsidRPr="00C25669">
              <w:t>1</w:t>
            </w:r>
          </w:p>
        </w:tc>
      </w:tr>
      <w:tr w:rsidR="00AC5D3B" w:rsidRPr="00C25669" w14:paraId="0ED7DB1E" w14:textId="77777777" w:rsidTr="00C946D7">
        <w:trPr>
          <w:trHeight w:val="70"/>
        </w:trPr>
        <w:tc>
          <w:tcPr>
            <w:tcW w:w="1556" w:type="dxa"/>
            <w:vMerge/>
            <w:tcBorders>
              <w:left w:val="single" w:sz="4" w:space="0" w:color="auto"/>
              <w:right w:val="single" w:sz="4" w:space="0" w:color="auto"/>
            </w:tcBorders>
            <w:vAlign w:val="center"/>
            <w:hideMark/>
          </w:tcPr>
          <w:p w14:paraId="3E87AC8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F2D61D"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00D0848"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F035B72" w14:textId="77777777" w:rsidR="00AC5D3B" w:rsidRPr="00C25669" w:rsidRDefault="00AC5D3B" w:rsidP="00C86982">
            <w:pPr>
              <w:pStyle w:val="TAC"/>
              <w:rPr>
                <w:rFonts w:eastAsia="SimSun"/>
                <w:lang w:eastAsia="zh-CN"/>
              </w:rPr>
            </w:pPr>
            <w:r w:rsidRPr="00C25669">
              <w:rPr>
                <w:rFonts w:eastAsia="SimSun" w:hint="eastAsia"/>
                <w:lang w:eastAsia="zh-CN"/>
              </w:rPr>
              <w:t>Row 5,4</w:t>
            </w:r>
          </w:p>
        </w:tc>
      </w:tr>
      <w:tr w:rsidR="00AC5D3B" w:rsidRPr="00C25669" w14:paraId="5FE01B2A" w14:textId="77777777" w:rsidTr="00C946D7">
        <w:trPr>
          <w:trHeight w:val="70"/>
        </w:trPr>
        <w:tc>
          <w:tcPr>
            <w:tcW w:w="1556" w:type="dxa"/>
            <w:vMerge/>
            <w:tcBorders>
              <w:left w:val="single" w:sz="4" w:space="0" w:color="auto"/>
              <w:right w:val="single" w:sz="4" w:space="0" w:color="auto"/>
            </w:tcBorders>
            <w:vAlign w:val="center"/>
            <w:hideMark/>
          </w:tcPr>
          <w:p w14:paraId="09FDBF9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AC0C9E"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6CEE5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0091A3" w14:textId="77777777" w:rsidR="00AC5D3B" w:rsidRPr="00C25669" w:rsidRDefault="00AC5D3B" w:rsidP="00C86982">
            <w:pPr>
              <w:pStyle w:val="TAC"/>
              <w:rPr>
                <w:rFonts w:eastAsia="SimSun"/>
                <w:lang w:eastAsia="zh-CN"/>
              </w:rPr>
            </w:pPr>
            <w:r w:rsidRPr="00C25669">
              <w:rPr>
                <w:rFonts w:eastAsia="SimSun" w:hint="eastAsia"/>
                <w:lang w:eastAsia="zh-CN"/>
              </w:rPr>
              <w:t>9</w:t>
            </w:r>
          </w:p>
        </w:tc>
      </w:tr>
      <w:tr w:rsidR="00AC5D3B" w:rsidRPr="00C25669" w14:paraId="32F95126"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337F0B5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BE24CAA" w14:textId="77777777" w:rsidR="00AC5D3B" w:rsidRPr="00C25669" w:rsidRDefault="00AC5D3B" w:rsidP="00C86982">
            <w:pPr>
              <w:pStyle w:val="TAL"/>
              <w:rPr>
                <w:rFonts w:eastAsia="SimSun"/>
              </w:rPr>
            </w:pPr>
            <w:r w:rsidRPr="00C25669">
              <w:rPr>
                <w:rFonts w:eastAsia="SimSun"/>
              </w:rPr>
              <w:t>CSI-RS</w:t>
            </w:r>
          </w:p>
          <w:p w14:paraId="23A3E39C"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15FA6F2"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D94728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11605E52" w14:textId="77777777" w:rsidTr="00C946D7">
        <w:trPr>
          <w:trHeight w:val="70"/>
        </w:trPr>
        <w:tc>
          <w:tcPr>
            <w:tcW w:w="1556" w:type="dxa"/>
            <w:vMerge w:val="restart"/>
            <w:tcBorders>
              <w:left w:val="single" w:sz="4" w:space="0" w:color="auto"/>
              <w:right w:val="single" w:sz="4" w:space="0" w:color="auto"/>
            </w:tcBorders>
            <w:vAlign w:val="center"/>
          </w:tcPr>
          <w:p w14:paraId="21AADE92" w14:textId="77777777" w:rsidR="00AC5D3B" w:rsidRPr="00C25669" w:rsidRDefault="00AC5D3B" w:rsidP="00C86982">
            <w:pPr>
              <w:pStyle w:val="TAL"/>
              <w:rPr>
                <w:rFonts w:eastAsia="SimSun"/>
              </w:rPr>
            </w:pPr>
            <w:r w:rsidRPr="00C25669">
              <w:rPr>
                <w:rFonts w:eastAsia="SimSun"/>
              </w:rPr>
              <w:t>NZP CSI-RS for CSI acquisition</w:t>
            </w:r>
          </w:p>
          <w:p w14:paraId="3329509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06A579" w14:textId="77777777" w:rsidR="00AC5D3B" w:rsidRPr="00C25669" w:rsidRDefault="00AC5D3B" w:rsidP="00C86982">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06F84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36EEBFF" w14:textId="77777777" w:rsidR="00AC5D3B" w:rsidRPr="00C25669" w:rsidRDefault="00AC5D3B" w:rsidP="00C86982">
            <w:pPr>
              <w:pStyle w:val="TAC"/>
              <w:rPr>
                <w:rFonts w:eastAsia="SimSun"/>
                <w:lang w:eastAsia="zh-CN"/>
              </w:rPr>
            </w:pPr>
            <w:r w:rsidRPr="00C25669">
              <w:rPr>
                <w:rFonts w:eastAsia="SimSun"/>
              </w:rPr>
              <w:t>Periodic</w:t>
            </w:r>
          </w:p>
        </w:tc>
      </w:tr>
      <w:tr w:rsidR="00AC5D3B" w:rsidRPr="00C25669" w14:paraId="40F2E760" w14:textId="77777777" w:rsidTr="00C946D7">
        <w:trPr>
          <w:trHeight w:val="70"/>
        </w:trPr>
        <w:tc>
          <w:tcPr>
            <w:tcW w:w="1556" w:type="dxa"/>
            <w:vMerge/>
            <w:tcBorders>
              <w:left w:val="single" w:sz="4" w:space="0" w:color="auto"/>
              <w:right w:val="single" w:sz="4" w:space="0" w:color="auto"/>
            </w:tcBorders>
            <w:vAlign w:val="center"/>
          </w:tcPr>
          <w:p w14:paraId="390F2A9C"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E26CB4" w14:textId="77777777" w:rsidR="00AC5D3B" w:rsidRPr="00C25669" w:rsidRDefault="00AC5D3B" w:rsidP="00C86982">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70FA8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B48BFCD" w14:textId="77777777" w:rsidR="00AC5D3B" w:rsidRPr="00C25669" w:rsidRDefault="00AC5D3B" w:rsidP="00C86982">
            <w:pPr>
              <w:pStyle w:val="TAC"/>
              <w:rPr>
                <w:rFonts w:eastAsia="SimSun"/>
                <w:lang w:eastAsia="zh-CN"/>
              </w:rPr>
            </w:pPr>
            <w:r w:rsidRPr="00C25669">
              <w:rPr>
                <w:rFonts w:eastAsia="SimSun" w:hint="eastAsia"/>
                <w:lang w:eastAsia="zh-CN"/>
              </w:rPr>
              <w:t>2</w:t>
            </w:r>
          </w:p>
        </w:tc>
      </w:tr>
      <w:tr w:rsidR="00AC5D3B" w:rsidRPr="00C25669" w14:paraId="5C83338B" w14:textId="77777777" w:rsidTr="00C946D7">
        <w:trPr>
          <w:trHeight w:val="70"/>
        </w:trPr>
        <w:tc>
          <w:tcPr>
            <w:tcW w:w="1556" w:type="dxa"/>
            <w:vMerge/>
            <w:tcBorders>
              <w:left w:val="single" w:sz="4" w:space="0" w:color="auto"/>
              <w:right w:val="single" w:sz="4" w:space="0" w:color="auto"/>
            </w:tcBorders>
            <w:vAlign w:val="center"/>
          </w:tcPr>
          <w:p w14:paraId="41A327CA"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A4906" w14:textId="77777777" w:rsidR="00AC5D3B" w:rsidRPr="00C25669" w:rsidRDefault="00AC5D3B" w:rsidP="00C86982">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6104072"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8854A60" w14:textId="77777777" w:rsidR="00AC5D3B" w:rsidRPr="00C25669" w:rsidRDefault="00AC5D3B" w:rsidP="00C86982">
            <w:pPr>
              <w:pStyle w:val="TAC"/>
              <w:rPr>
                <w:rFonts w:eastAsia="SimSun"/>
                <w:lang w:eastAsia="zh-CN"/>
              </w:rPr>
            </w:pPr>
            <w:r w:rsidRPr="00C25669">
              <w:rPr>
                <w:rFonts w:eastAsia="SimSun"/>
              </w:rPr>
              <w:t>FD-CDM2</w:t>
            </w:r>
          </w:p>
        </w:tc>
      </w:tr>
      <w:tr w:rsidR="00AC5D3B" w:rsidRPr="00C25669" w14:paraId="43BC706A" w14:textId="77777777" w:rsidTr="00C946D7">
        <w:trPr>
          <w:trHeight w:val="70"/>
        </w:trPr>
        <w:tc>
          <w:tcPr>
            <w:tcW w:w="1556" w:type="dxa"/>
            <w:vMerge/>
            <w:tcBorders>
              <w:left w:val="single" w:sz="4" w:space="0" w:color="auto"/>
              <w:right w:val="single" w:sz="4" w:space="0" w:color="auto"/>
            </w:tcBorders>
            <w:vAlign w:val="center"/>
          </w:tcPr>
          <w:p w14:paraId="305D4033"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74C32A" w14:textId="77777777" w:rsidR="00AC5D3B" w:rsidRPr="00C25669" w:rsidRDefault="00AC5D3B" w:rsidP="00C86982">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6FE58C"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5C5E3AE" w14:textId="77777777" w:rsidR="00AC5D3B" w:rsidRPr="00C25669" w:rsidRDefault="00AC5D3B" w:rsidP="00C86982">
            <w:pPr>
              <w:pStyle w:val="TAC"/>
              <w:rPr>
                <w:rFonts w:eastAsia="SimSun"/>
                <w:lang w:eastAsia="zh-CN"/>
              </w:rPr>
            </w:pPr>
            <w:r w:rsidRPr="00C25669">
              <w:t>1</w:t>
            </w:r>
          </w:p>
        </w:tc>
      </w:tr>
      <w:tr w:rsidR="00AC5D3B" w:rsidRPr="00C25669" w14:paraId="63FD409A" w14:textId="77777777" w:rsidTr="00C946D7">
        <w:trPr>
          <w:trHeight w:val="70"/>
        </w:trPr>
        <w:tc>
          <w:tcPr>
            <w:tcW w:w="1556" w:type="dxa"/>
            <w:vMerge/>
            <w:tcBorders>
              <w:left w:val="single" w:sz="4" w:space="0" w:color="auto"/>
              <w:right w:val="single" w:sz="4" w:space="0" w:color="auto"/>
            </w:tcBorders>
            <w:vAlign w:val="center"/>
          </w:tcPr>
          <w:p w14:paraId="2F31630F"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B1F40B" w14:textId="77777777" w:rsidR="00AC5D3B" w:rsidRPr="00C25669" w:rsidRDefault="00AC5D3B" w:rsidP="00C86982">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C095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2E0832" w14:textId="77777777" w:rsidR="00AC5D3B" w:rsidRPr="00C25669" w:rsidRDefault="00AC5D3B" w:rsidP="00C86982">
            <w:pPr>
              <w:pStyle w:val="TAC"/>
              <w:rPr>
                <w:rFonts w:eastAsia="SimSun"/>
                <w:lang w:eastAsia="zh-CN"/>
              </w:rPr>
            </w:pPr>
            <w:r w:rsidRPr="00C25669">
              <w:rPr>
                <w:rFonts w:eastAsia="SimSun" w:hint="eastAsia"/>
                <w:lang w:eastAsia="zh-CN"/>
              </w:rPr>
              <w:t>Row 3,(6)</w:t>
            </w:r>
          </w:p>
        </w:tc>
      </w:tr>
      <w:tr w:rsidR="00AC5D3B" w:rsidRPr="00C25669" w14:paraId="6EB1092E" w14:textId="77777777" w:rsidTr="00C946D7">
        <w:trPr>
          <w:trHeight w:val="70"/>
        </w:trPr>
        <w:tc>
          <w:tcPr>
            <w:tcW w:w="1556" w:type="dxa"/>
            <w:vMerge/>
            <w:tcBorders>
              <w:left w:val="single" w:sz="4" w:space="0" w:color="auto"/>
              <w:right w:val="single" w:sz="4" w:space="0" w:color="auto"/>
            </w:tcBorders>
            <w:vAlign w:val="center"/>
          </w:tcPr>
          <w:p w14:paraId="05A43701"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DED9CA" w14:textId="77777777" w:rsidR="00AC5D3B" w:rsidRPr="00C25669" w:rsidRDefault="00AC5D3B" w:rsidP="00C86982">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55C53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7CB177" w14:textId="77777777" w:rsidR="00AC5D3B" w:rsidRPr="00C25669" w:rsidRDefault="00AC5D3B" w:rsidP="00C86982">
            <w:pPr>
              <w:pStyle w:val="TAC"/>
              <w:rPr>
                <w:rFonts w:eastAsia="SimSun"/>
                <w:lang w:eastAsia="zh-CN"/>
              </w:rPr>
            </w:pPr>
            <w:r w:rsidRPr="00C25669">
              <w:rPr>
                <w:rFonts w:eastAsia="SimSun" w:hint="eastAsia"/>
                <w:lang w:eastAsia="zh-CN"/>
              </w:rPr>
              <w:t>13</w:t>
            </w:r>
          </w:p>
        </w:tc>
      </w:tr>
      <w:tr w:rsidR="00AC5D3B" w:rsidRPr="00C25669" w14:paraId="4FE3DE29" w14:textId="77777777" w:rsidTr="00C946D7">
        <w:trPr>
          <w:trHeight w:val="70"/>
        </w:trPr>
        <w:tc>
          <w:tcPr>
            <w:tcW w:w="1556" w:type="dxa"/>
            <w:vMerge/>
            <w:tcBorders>
              <w:left w:val="single" w:sz="4" w:space="0" w:color="auto"/>
              <w:bottom w:val="single" w:sz="4" w:space="0" w:color="auto"/>
              <w:right w:val="single" w:sz="4" w:space="0" w:color="auto"/>
            </w:tcBorders>
            <w:vAlign w:val="center"/>
          </w:tcPr>
          <w:p w14:paraId="18BA19BB" w14:textId="77777777" w:rsidR="00AC5D3B" w:rsidRPr="00C25669" w:rsidRDefault="00AC5D3B" w:rsidP="00C86982">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9E3B1" w14:textId="77777777" w:rsidR="00AC5D3B" w:rsidRPr="00C25669" w:rsidRDefault="00AC5D3B" w:rsidP="00C86982">
            <w:pPr>
              <w:pStyle w:val="TAL"/>
            </w:pPr>
            <w:r w:rsidRPr="00C25669">
              <w:rPr>
                <w:rFonts w:eastAsia="SimSun"/>
              </w:rPr>
              <w:t>NZP CSI-RS-timeConfig</w:t>
            </w:r>
          </w:p>
          <w:p w14:paraId="7D20BF16" w14:textId="77777777" w:rsidR="00AC5D3B" w:rsidRPr="00C25669" w:rsidRDefault="00AC5D3B" w:rsidP="00C86982">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F9B43"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044550"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2201B9EA" w14:textId="77777777" w:rsidTr="00C946D7">
        <w:trPr>
          <w:trHeight w:val="70"/>
        </w:trPr>
        <w:tc>
          <w:tcPr>
            <w:tcW w:w="1556" w:type="dxa"/>
            <w:vMerge w:val="restart"/>
            <w:tcBorders>
              <w:left w:val="single" w:sz="4" w:space="0" w:color="auto"/>
              <w:right w:val="single" w:sz="4" w:space="0" w:color="auto"/>
            </w:tcBorders>
            <w:vAlign w:val="center"/>
          </w:tcPr>
          <w:p w14:paraId="73CEAB66" w14:textId="77777777" w:rsidR="00AC5D3B" w:rsidRPr="00C25669" w:rsidRDefault="00AC5D3B" w:rsidP="00C86982">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A926675" w14:textId="77777777" w:rsidR="00AC5D3B" w:rsidRPr="00C25669" w:rsidRDefault="00AC5D3B" w:rsidP="00C86982">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7180D4"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6681530" w14:textId="77777777" w:rsidR="00AC5D3B" w:rsidRPr="00C25669" w:rsidRDefault="00AC5D3B" w:rsidP="00C86982">
            <w:pPr>
              <w:pStyle w:val="TAC"/>
              <w:rPr>
                <w:rFonts w:eastAsia="SimSun"/>
                <w:lang w:eastAsia="zh-CN"/>
              </w:rPr>
            </w:pPr>
            <w:r w:rsidRPr="00C25669">
              <w:rPr>
                <w:rFonts w:eastAsia="SimSun" w:hint="eastAsia"/>
                <w:lang w:eastAsia="zh-CN"/>
              </w:rPr>
              <w:t>Periodic</w:t>
            </w:r>
            <w:r w:rsidRPr="00C25669">
              <w:rPr>
                <w:rFonts w:eastAsia="SimSun"/>
                <w:lang w:eastAsia="zh-CN"/>
              </w:rPr>
              <w:t xml:space="preserve"> </w:t>
            </w:r>
          </w:p>
        </w:tc>
      </w:tr>
      <w:tr w:rsidR="00AC5D3B" w:rsidRPr="00C25669" w14:paraId="2B6227C9" w14:textId="77777777" w:rsidTr="00C946D7">
        <w:trPr>
          <w:trHeight w:val="70"/>
        </w:trPr>
        <w:tc>
          <w:tcPr>
            <w:tcW w:w="1556" w:type="dxa"/>
            <w:vMerge/>
            <w:tcBorders>
              <w:left w:val="single" w:sz="4" w:space="0" w:color="auto"/>
              <w:right w:val="single" w:sz="4" w:space="0" w:color="auto"/>
            </w:tcBorders>
            <w:vAlign w:val="center"/>
            <w:hideMark/>
          </w:tcPr>
          <w:p w14:paraId="374619E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75D83B9" w14:textId="77777777" w:rsidR="00AC5D3B" w:rsidRPr="00C25669" w:rsidRDefault="00AC5D3B" w:rsidP="00C86982">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99315E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ABBA2D3" w14:textId="77777777" w:rsidR="00AC5D3B" w:rsidRPr="00C25669" w:rsidRDefault="00AC5D3B" w:rsidP="00C86982">
            <w:pPr>
              <w:pStyle w:val="TAC"/>
              <w:rPr>
                <w:rFonts w:eastAsia="SimSun"/>
                <w:lang w:eastAsia="zh-CN"/>
              </w:rPr>
            </w:pPr>
            <w:r w:rsidRPr="00C25669">
              <w:rPr>
                <w:rFonts w:eastAsia="SimSun" w:hint="eastAsia"/>
                <w:lang w:eastAsia="zh-CN"/>
              </w:rPr>
              <w:t>0</w:t>
            </w:r>
          </w:p>
        </w:tc>
      </w:tr>
      <w:tr w:rsidR="00AC5D3B" w:rsidRPr="00C25669" w14:paraId="167BF526" w14:textId="77777777" w:rsidTr="00C946D7">
        <w:trPr>
          <w:trHeight w:val="70"/>
        </w:trPr>
        <w:tc>
          <w:tcPr>
            <w:tcW w:w="1556" w:type="dxa"/>
            <w:vMerge/>
            <w:tcBorders>
              <w:left w:val="single" w:sz="4" w:space="0" w:color="auto"/>
              <w:right w:val="single" w:sz="4" w:space="0" w:color="auto"/>
            </w:tcBorders>
            <w:vAlign w:val="center"/>
            <w:hideMark/>
          </w:tcPr>
          <w:p w14:paraId="6F9D0729"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28921F" w14:textId="77777777" w:rsidR="00AC5D3B" w:rsidRPr="00C25669" w:rsidRDefault="00AC5D3B" w:rsidP="00C86982">
            <w:pPr>
              <w:pStyle w:val="TAL"/>
              <w:rPr>
                <w:rFonts w:eastAsia="SimSun"/>
              </w:rPr>
            </w:pPr>
            <w:r w:rsidRPr="00C25669">
              <w:rPr>
                <w:rFonts w:eastAsia="SimSun"/>
              </w:rPr>
              <w:t>CSI-IM Resource Mapping</w:t>
            </w:r>
          </w:p>
          <w:p w14:paraId="0D7AB490" w14:textId="77777777" w:rsidR="00AC5D3B" w:rsidRPr="00C25669" w:rsidRDefault="00AC5D3B" w:rsidP="00C86982">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76DB12F" w14:textId="77777777" w:rsidR="00AC5D3B" w:rsidRPr="00C25669" w:rsidRDefault="00AC5D3B" w:rsidP="00C86982">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06332CBF"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448589A" w14:textId="77777777" w:rsidR="00AC5D3B" w:rsidRPr="00C25669" w:rsidRDefault="00AC5D3B" w:rsidP="00C86982">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AC5D3B" w:rsidRPr="00C25669" w14:paraId="25AAA88A" w14:textId="77777777" w:rsidTr="00C946D7">
        <w:trPr>
          <w:trHeight w:val="70"/>
        </w:trPr>
        <w:tc>
          <w:tcPr>
            <w:tcW w:w="1556" w:type="dxa"/>
            <w:vMerge/>
            <w:tcBorders>
              <w:left w:val="single" w:sz="4" w:space="0" w:color="auto"/>
              <w:bottom w:val="single" w:sz="4" w:space="0" w:color="auto"/>
              <w:right w:val="single" w:sz="4" w:space="0" w:color="auto"/>
            </w:tcBorders>
            <w:vAlign w:val="center"/>
            <w:hideMark/>
          </w:tcPr>
          <w:p w14:paraId="2C78672E" w14:textId="77777777" w:rsidR="00AC5D3B" w:rsidRPr="00C25669" w:rsidRDefault="00AC5D3B" w:rsidP="00C86982">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1B2847" w14:textId="77777777" w:rsidR="00AC5D3B" w:rsidRPr="00C25669" w:rsidRDefault="00AC5D3B" w:rsidP="00C86982">
            <w:pPr>
              <w:pStyle w:val="TAL"/>
            </w:pPr>
            <w:r w:rsidRPr="00C25669">
              <w:rPr>
                <w:rFonts w:eastAsia="SimSun"/>
              </w:rPr>
              <w:t>CSI-IM timeConfig</w:t>
            </w:r>
          </w:p>
          <w:p w14:paraId="06E4FA19" w14:textId="77777777" w:rsidR="00AC5D3B" w:rsidRPr="00C25669" w:rsidRDefault="00AC5D3B" w:rsidP="00C86982">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B3D71"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50DFE8" w14:textId="77777777" w:rsidR="00AC5D3B" w:rsidRPr="00C25669" w:rsidRDefault="00AC5D3B" w:rsidP="00C86982">
            <w:pPr>
              <w:pStyle w:val="TAC"/>
              <w:rPr>
                <w:rFonts w:eastAsia="SimSun"/>
                <w:lang w:eastAsia="zh-CN"/>
              </w:rPr>
            </w:pPr>
            <w:r w:rsidRPr="00C25669">
              <w:rPr>
                <w:rFonts w:eastAsia="SimSun" w:hint="eastAsia"/>
                <w:lang w:eastAsia="zh-CN"/>
              </w:rPr>
              <w:t>10/1</w:t>
            </w:r>
          </w:p>
        </w:tc>
      </w:tr>
      <w:tr w:rsidR="00AC5D3B" w:rsidRPr="00C25669" w14:paraId="33089B8A"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108722" w14:textId="77777777" w:rsidR="00AC5D3B" w:rsidRPr="00C25669" w:rsidRDefault="00AC5D3B" w:rsidP="00C86982">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81CE46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7729D47" w14:textId="77777777" w:rsidR="00AC5D3B" w:rsidRPr="00C25669" w:rsidRDefault="00AC5D3B" w:rsidP="00C86982">
            <w:pPr>
              <w:pStyle w:val="TAC"/>
              <w:rPr>
                <w:rFonts w:eastAsia="SimSun"/>
              </w:rPr>
            </w:pPr>
            <w:r w:rsidRPr="00C25669">
              <w:rPr>
                <w:rFonts w:eastAsia="SimSun"/>
              </w:rPr>
              <w:t>Periodic</w:t>
            </w:r>
          </w:p>
        </w:tc>
      </w:tr>
      <w:tr w:rsidR="00AC5D3B" w:rsidRPr="00C25669" w14:paraId="47001EF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43C270" w14:textId="77777777" w:rsidR="00AC5D3B" w:rsidRPr="00C25669" w:rsidRDefault="00AC5D3B" w:rsidP="00C86982">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E87439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637D557" w14:textId="77777777" w:rsidR="00AC5D3B" w:rsidRPr="00C25669" w:rsidRDefault="00AC5D3B" w:rsidP="00C86982">
            <w:pPr>
              <w:pStyle w:val="TAC"/>
            </w:pPr>
            <w:r w:rsidRPr="00B2679F">
              <w:t xml:space="preserve">Table </w:t>
            </w:r>
            <w:r w:rsidRPr="00B2679F">
              <w:rPr>
                <w:rFonts w:eastAsia="SimSun"/>
                <w:lang w:eastAsia="zh-CN"/>
              </w:rPr>
              <w:t>4</w:t>
            </w:r>
          </w:p>
        </w:tc>
      </w:tr>
      <w:tr w:rsidR="00AC5D3B" w:rsidRPr="00C25669" w14:paraId="3831694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B15BBF" w14:textId="77777777" w:rsidR="00AC5D3B" w:rsidRPr="00C25669" w:rsidRDefault="00AC5D3B" w:rsidP="00C86982">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119A30D"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F90FC72" w14:textId="77777777" w:rsidR="00AC5D3B" w:rsidRPr="00C25669" w:rsidRDefault="00AC5D3B" w:rsidP="00C86982">
            <w:pPr>
              <w:pStyle w:val="TAC"/>
              <w:rPr>
                <w:rFonts w:eastAsia="SimSun"/>
              </w:rPr>
            </w:pPr>
            <w:r w:rsidRPr="00C25669">
              <w:rPr>
                <w:rFonts w:eastAsia="SimSun"/>
              </w:rPr>
              <w:t>cri-RI-PMI-CQI</w:t>
            </w:r>
          </w:p>
        </w:tc>
      </w:tr>
      <w:tr w:rsidR="00AC5D3B" w:rsidRPr="00C25669" w14:paraId="53272D3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05D52" w14:textId="77777777" w:rsidR="00AC5D3B" w:rsidRPr="00C25669" w:rsidRDefault="00AC5D3B" w:rsidP="00C86982">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290A2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773B35"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66A9B0D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E12A3" w14:textId="77777777" w:rsidR="00AC5D3B" w:rsidRPr="00C25669" w:rsidRDefault="00AC5D3B" w:rsidP="00C86982">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E1DBC8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5D63B31"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A8284B"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F16952" w14:textId="77777777" w:rsidR="00AC5D3B" w:rsidRPr="00C25669" w:rsidRDefault="00AC5D3B" w:rsidP="00C86982">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6621A06"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D2A9A" w14:textId="77777777" w:rsidR="00AC5D3B" w:rsidRPr="00C25669" w:rsidRDefault="00AC5D3B" w:rsidP="00C86982">
            <w:pPr>
              <w:pStyle w:val="TAC"/>
              <w:rPr>
                <w:rFonts w:eastAsia="SimSun"/>
                <w:lang w:val="en-US"/>
              </w:rPr>
            </w:pPr>
            <w:r w:rsidRPr="00C25669">
              <w:rPr>
                <w:rFonts w:eastAsia="SimSun"/>
                <w:lang w:val="en-US"/>
              </w:rPr>
              <w:t>Wide</w:t>
            </w:r>
            <w:r w:rsidRPr="00C25669">
              <w:rPr>
                <w:rFonts w:eastAsia="SimSun"/>
              </w:rPr>
              <w:t>band</w:t>
            </w:r>
          </w:p>
        </w:tc>
      </w:tr>
      <w:tr w:rsidR="00AC5D3B" w:rsidRPr="00C25669" w14:paraId="61A90FE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1E909F" w14:textId="77777777" w:rsidR="00AC5D3B" w:rsidRPr="00C25669" w:rsidRDefault="00AC5D3B" w:rsidP="00C86982">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39F19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9A6DE41" w14:textId="77777777" w:rsidR="00AC5D3B" w:rsidRPr="00C25669" w:rsidRDefault="00AC5D3B" w:rsidP="00C86982">
            <w:pPr>
              <w:pStyle w:val="TAC"/>
              <w:rPr>
                <w:rFonts w:eastAsia="SimSun"/>
              </w:rPr>
            </w:pPr>
            <w:r w:rsidRPr="00C25669">
              <w:rPr>
                <w:rFonts w:eastAsia="SimSun"/>
              </w:rPr>
              <w:t>Wideband</w:t>
            </w:r>
          </w:p>
        </w:tc>
      </w:tr>
      <w:tr w:rsidR="00AC5D3B" w:rsidRPr="00C25669" w14:paraId="7DB9A60C"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3AB72" w14:textId="77777777" w:rsidR="00AC5D3B" w:rsidRPr="00C25669" w:rsidRDefault="00AC5D3B" w:rsidP="00C86982">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C64F36E" w14:textId="77777777" w:rsidR="00AC5D3B" w:rsidRPr="00C25669" w:rsidRDefault="00AC5D3B" w:rsidP="00C86982">
            <w:pPr>
              <w:pStyle w:val="TAC"/>
            </w:pPr>
            <w:r w:rsidRPr="00C25669">
              <w:rPr>
                <w:rFonts w:eastAsia="SimSun"/>
              </w:rPr>
              <w:t>RB</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DB9396" w14:textId="77777777" w:rsidR="00AC5D3B" w:rsidRPr="00C25669" w:rsidRDefault="00AC5D3B" w:rsidP="00C86982">
            <w:pPr>
              <w:pStyle w:val="TAC"/>
              <w:rPr>
                <w:lang w:eastAsia="zh-CN"/>
              </w:rPr>
            </w:pPr>
            <w:r w:rsidRPr="00C25669">
              <w:rPr>
                <w:rFonts w:hint="eastAsia"/>
                <w:lang w:eastAsia="zh-CN"/>
              </w:rPr>
              <w:t>16</w:t>
            </w:r>
          </w:p>
        </w:tc>
      </w:tr>
      <w:tr w:rsidR="00AC5D3B" w:rsidRPr="00C25669" w14:paraId="0E935915"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242247" w14:textId="77777777" w:rsidR="00AC5D3B" w:rsidRPr="00C25669" w:rsidRDefault="00AC5D3B" w:rsidP="00C86982">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343EAD0"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F94126B" w14:textId="77777777" w:rsidR="00AC5D3B" w:rsidRPr="00C25669" w:rsidRDefault="00AC5D3B" w:rsidP="00C86982">
            <w:pPr>
              <w:pStyle w:val="TAC"/>
            </w:pPr>
            <w:r w:rsidRPr="00C25669">
              <w:t>1111111</w:t>
            </w:r>
          </w:p>
        </w:tc>
      </w:tr>
      <w:tr w:rsidR="00AC5D3B" w:rsidRPr="00C25669" w14:paraId="1090DEC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CD35AC" w14:textId="77777777" w:rsidR="00AC5D3B" w:rsidRPr="00C25669" w:rsidRDefault="00AC5D3B" w:rsidP="00C8698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0E66B" w14:textId="77777777" w:rsidR="00AC5D3B" w:rsidRPr="00C25669" w:rsidRDefault="00AC5D3B" w:rsidP="00C86982">
            <w:pPr>
              <w:pStyle w:val="TAC"/>
            </w:pPr>
            <w:r w:rsidRPr="00C25669">
              <w:t>slot</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DE47609" w14:textId="77777777" w:rsidR="00AC5D3B" w:rsidRPr="00C25669" w:rsidRDefault="00AC5D3B" w:rsidP="00C86982">
            <w:pPr>
              <w:pStyle w:val="TAC"/>
              <w:rPr>
                <w:rFonts w:eastAsia="SimSun"/>
                <w:lang w:eastAsia="zh-CN"/>
              </w:rPr>
            </w:pPr>
            <w:r w:rsidRPr="00C25669">
              <w:rPr>
                <w:rFonts w:eastAsia="SimSun" w:hint="eastAsia"/>
                <w:lang w:eastAsia="zh-CN"/>
              </w:rPr>
              <w:t>10</w:t>
            </w:r>
            <w:r w:rsidRPr="00C25669">
              <w:t>/9</w:t>
            </w:r>
          </w:p>
        </w:tc>
      </w:tr>
      <w:tr w:rsidR="00AC5D3B" w:rsidRPr="00C25669" w14:paraId="6FF03297"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E87C1" w14:textId="77777777" w:rsidR="00AC5D3B" w:rsidRPr="00C25669" w:rsidRDefault="00AC5D3B" w:rsidP="00C86982">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86AB155"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021E8E3"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8369A52" w14:textId="77777777" w:rsidTr="00C946D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CD1BACC" w14:textId="77777777" w:rsidR="00AC5D3B" w:rsidRPr="00C25669" w:rsidRDefault="00AC5D3B" w:rsidP="00C86982">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F80C56" w14:textId="77777777" w:rsidR="00AC5D3B" w:rsidRPr="00C25669" w:rsidRDefault="00AC5D3B" w:rsidP="00C86982">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AFE0C3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F26A28B" w14:textId="77777777" w:rsidR="00AC5D3B" w:rsidRPr="00C25669" w:rsidRDefault="00AC5D3B" w:rsidP="00C86982">
            <w:pPr>
              <w:pStyle w:val="TAC"/>
              <w:rPr>
                <w:rFonts w:eastAsia="SimSun"/>
              </w:rPr>
            </w:pPr>
            <w:r w:rsidRPr="00C25669">
              <w:rPr>
                <w:rFonts w:eastAsia="SimSun"/>
              </w:rPr>
              <w:t>typeI-SinglePanel</w:t>
            </w:r>
          </w:p>
        </w:tc>
      </w:tr>
      <w:tr w:rsidR="00AC5D3B" w:rsidRPr="00C25669" w14:paraId="6AEAE589" w14:textId="77777777" w:rsidTr="00C946D7">
        <w:trPr>
          <w:trHeight w:val="70"/>
        </w:trPr>
        <w:tc>
          <w:tcPr>
            <w:tcW w:w="1648" w:type="dxa"/>
            <w:gridSpan w:val="2"/>
            <w:vMerge/>
            <w:tcBorders>
              <w:left w:val="single" w:sz="4" w:space="0" w:color="auto"/>
              <w:right w:val="single" w:sz="4" w:space="0" w:color="auto"/>
            </w:tcBorders>
            <w:hideMark/>
          </w:tcPr>
          <w:p w14:paraId="31CAFDF4"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537D3C07" w14:textId="77777777" w:rsidR="00AC5D3B" w:rsidRPr="00C25669" w:rsidRDefault="00AC5D3B" w:rsidP="00C86982">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74AFD7"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58A6FAC" w14:textId="77777777" w:rsidR="00AC5D3B" w:rsidRPr="00C25669" w:rsidRDefault="00AC5D3B" w:rsidP="00C86982">
            <w:pPr>
              <w:pStyle w:val="TAC"/>
            </w:pPr>
            <w:r w:rsidRPr="00C25669">
              <w:t>1</w:t>
            </w:r>
          </w:p>
        </w:tc>
      </w:tr>
      <w:tr w:rsidR="00AC5D3B" w:rsidRPr="00C25669" w14:paraId="5612B677" w14:textId="77777777" w:rsidTr="00C946D7">
        <w:trPr>
          <w:trHeight w:val="70"/>
        </w:trPr>
        <w:tc>
          <w:tcPr>
            <w:tcW w:w="1648" w:type="dxa"/>
            <w:gridSpan w:val="2"/>
            <w:vMerge/>
            <w:tcBorders>
              <w:left w:val="single" w:sz="4" w:space="0" w:color="auto"/>
              <w:right w:val="single" w:sz="4" w:space="0" w:color="auto"/>
            </w:tcBorders>
            <w:hideMark/>
          </w:tcPr>
          <w:p w14:paraId="5074A09F"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2542C450" w14:textId="77777777" w:rsidR="00AC5D3B" w:rsidRPr="00C25669" w:rsidRDefault="00AC5D3B" w:rsidP="00C86982">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71EEA8"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6DD6258" w14:textId="77777777" w:rsidR="00AC5D3B" w:rsidRPr="00C25669" w:rsidRDefault="00AC5D3B" w:rsidP="00C86982">
            <w:pPr>
              <w:pStyle w:val="TAC"/>
              <w:rPr>
                <w:rFonts w:eastAsia="SimSun"/>
              </w:rPr>
            </w:pPr>
            <w:r w:rsidRPr="00C25669">
              <w:rPr>
                <w:rFonts w:eastAsia="SimSun"/>
              </w:rPr>
              <w:t>Not configured</w:t>
            </w:r>
          </w:p>
        </w:tc>
      </w:tr>
      <w:tr w:rsidR="00AC5D3B" w:rsidRPr="00C25669" w14:paraId="0E12B35A" w14:textId="77777777" w:rsidTr="00C946D7">
        <w:trPr>
          <w:trHeight w:val="70"/>
        </w:trPr>
        <w:tc>
          <w:tcPr>
            <w:tcW w:w="1648" w:type="dxa"/>
            <w:gridSpan w:val="2"/>
            <w:vMerge/>
            <w:tcBorders>
              <w:left w:val="single" w:sz="4" w:space="0" w:color="auto"/>
              <w:right w:val="single" w:sz="4" w:space="0" w:color="auto"/>
            </w:tcBorders>
            <w:hideMark/>
          </w:tcPr>
          <w:p w14:paraId="26EECDAC"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254FC2D" w14:textId="77777777" w:rsidR="00AC5D3B" w:rsidRPr="00C25669" w:rsidRDefault="00AC5D3B" w:rsidP="00C86982">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5B2923"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145CE93" w14:textId="77777777" w:rsidR="00AC5D3B" w:rsidRPr="00C25669" w:rsidRDefault="00AC5D3B" w:rsidP="00C86982">
            <w:pPr>
              <w:pStyle w:val="TAC"/>
            </w:pPr>
            <w:r w:rsidRPr="00C25669">
              <w:t>010000</w:t>
            </w:r>
          </w:p>
        </w:tc>
      </w:tr>
      <w:tr w:rsidR="00AC5D3B" w:rsidRPr="00C25669" w14:paraId="577A4C3E" w14:textId="77777777" w:rsidTr="00C946D7">
        <w:trPr>
          <w:trHeight w:val="70"/>
        </w:trPr>
        <w:tc>
          <w:tcPr>
            <w:tcW w:w="1648" w:type="dxa"/>
            <w:gridSpan w:val="2"/>
            <w:vMerge/>
            <w:tcBorders>
              <w:left w:val="single" w:sz="4" w:space="0" w:color="auto"/>
              <w:bottom w:val="single" w:sz="4" w:space="0" w:color="auto"/>
              <w:right w:val="single" w:sz="4" w:space="0" w:color="auto"/>
            </w:tcBorders>
          </w:tcPr>
          <w:p w14:paraId="7E77296B" w14:textId="77777777" w:rsidR="00AC5D3B" w:rsidRPr="00C25669" w:rsidRDefault="00AC5D3B" w:rsidP="00C86982">
            <w:pPr>
              <w:pStyle w:val="TAL"/>
            </w:pPr>
          </w:p>
        </w:tc>
        <w:tc>
          <w:tcPr>
            <w:tcW w:w="3091" w:type="dxa"/>
            <w:tcBorders>
              <w:top w:val="single" w:sz="4" w:space="0" w:color="auto"/>
              <w:left w:val="single" w:sz="4" w:space="0" w:color="auto"/>
              <w:bottom w:val="single" w:sz="4" w:space="0" w:color="auto"/>
              <w:right w:val="single" w:sz="4" w:space="0" w:color="auto"/>
            </w:tcBorders>
          </w:tcPr>
          <w:p w14:paraId="3C7CEC63" w14:textId="77777777" w:rsidR="00AC5D3B" w:rsidRPr="00C25669" w:rsidRDefault="00AC5D3B" w:rsidP="00C86982">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F857399"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DB0820E" w14:textId="77777777" w:rsidR="00AC5D3B" w:rsidRPr="00C25669" w:rsidRDefault="00AC5D3B" w:rsidP="00C86982">
            <w:pPr>
              <w:pStyle w:val="TAC"/>
            </w:pPr>
            <w:r w:rsidRPr="00C25669">
              <w:t>N/A</w:t>
            </w:r>
          </w:p>
        </w:tc>
      </w:tr>
      <w:tr w:rsidR="00AC5D3B" w:rsidRPr="00C25669" w14:paraId="51E5FF93"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9CBDBB7" w14:textId="77777777" w:rsidR="00AC5D3B" w:rsidRPr="00C25669" w:rsidRDefault="00AC5D3B" w:rsidP="00C86982">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B8B240"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49B38FD" w14:textId="77777777" w:rsidR="00AC5D3B" w:rsidRPr="00C25669" w:rsidRDefault="00AC5D3B" w:rsidP="00C86982">
            <w:pPr>
              <w:pStyle w:val="TAC"/>
              <w:rPr>
                <w:rFonts w:eastAsia="SimSun"/>
                <w:lang w:eastAsia="zh-CN"/>
              </w:rPr>
            </w:pPr>
            <w:r w:rsidRPr="00C25669">
              <w:rPr>
                <w:rFonts w:eastAsia="SimSun"/>
                <w:lang w:eastAsia="zh-CN"/>
              </w:rPr>
              <w:t>PUCCH</w:t>
            </w:r>
          </w:p>
        </w:tc>
      </w:tr>
      <w:tr w:rsidR="00AC5D3B" w:rsidRPr="00C25669" w14:paraId="2E21C394"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8A970B" w14:textId="77777777" w:rsidR="00AC5D3B" w:rsidRPr="00C25669" w:rsidRDefault="00AC5D3B" w:rsidP="00C86982">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D18FBD" w14:textId="77777777" w:rsidR="00AC5D3B" w:rsidRPr="00C25669" w:rsidRDefault="00AC5D3B" w:rsidP="00C86982">
            <w:pPr>
              <w:pStyle w:val="TAC"/>
            </w:pPr>
            <w:r w:rsidRPr="00C25669">
              <w:rPr>
                <w:rFonts w:eastAsia="SimSun"/>
              </w:rPr>
              <w:t>ms</w:t>
            </w: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C83FA2F" w14:textId="77777777" w:rsidR="00AC5D3B" w:rsidRPr="00C25669" w:rsidRDefault="00AC5D3B" w:rsidP="00C86982">
            <w:pPr>
              <w:pStyle w:val="TAC"/>
              <w:rPr>
                <w:rFonts w:eastAsia="SimSun"/>
                <w:lang w:eastAsia="zh-CN"/>
              </w:rPr>
            </w:pPr>
            <w:r w:rsidRPr="00C25669">
              <w:rPr>
                <w:rFonts w:eastAsia="SimSun" w:hint="eastAsia"/>
                <w:lang w:eastAsia="zh-CN"/>
              </w:rPr>
              <w:t>9.5</w:t>
            </w:r>
          </w:p>
        </w:tc>
      </w:tr>
      <w:tr w:rsidR="00AC5D3B" w:rsidRPr="00C25669" w14:paraId="71652558" w14:textId="77777777" w:rsidTr="00C946D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8E1D3" w14:textId="77777777" w:rsidR="00AC5D3B" w:rsidRPr="00C25669" w:rsidRDefault="00AC5D3B" w:rsidP="00C86982">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CDC4C6B" w14:textId="77777777" w:rsidR="00AC5D3B" w:rsidRPr="00C25669" w:rsidRDefault="00AC5D3B" w:rsidP="00C86982">
            <w:pPr>
              <w:pStyle w:val="TAC"/>
              <w:rPr>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6C8CDF" w14:textId="77777777" w:rsidR="00AC5D3B" w:rsidRPr="00C25669" w:rsidRDefault="00AC5D3B" w:rsidP="00C86982">
            <w:pPr>
              <w:pStyle w:val="TAC"/>
            </w:pPr>
            <w:r w:rsidRPr="00C25669">
              <w:t>1</w:t>
            </w:r>
          </w:p>
        </w:tc>
      </w:tr>
      <w:tr w:rsidR="00AC5D3B" w:rsidRPr="00C25669" w14:paraId="469B2498" w14:textId="77777777" w:rsidTr="00C946D7">
        <w:trPr>
          <w:trHeight w:val="231"/>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56951B" w14:textId="77777777" w:rsidR="00AC5D3B" w:rsidRPr="00C25669" w:rsidRDefault="00AC5D3B" w:rsidP="00C86982">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A31BA1" w14:textId="77777777" w:rsidR="00AC5D3B" w:rsidRPr="00C25669" w:rsidRDefault="00AC5D3B" w:rsidP="00C86982">
            <w:pPr>
              <w:pStyle w:val="TAC"/>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067BBC4" w14:textId="77777777" w:rsidR="00AC5D3B" w:rsidRPr="00C25669" w:rsidRDefault="00AC5D3B" w:rsidP="00C86982">
            <w:pPr>
              <w:pStyle w:val="TAC"/>
              <w:rPr>
                <w:rFonts w:eastAsia="SimSun"/>
                <w:lang w:eastAsia="zh-CN"/>
              </w:rPr>
            </w:pPr>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p>
        </w:tc>
      </w:tr>
    </w:tbl>
    <w:p w14:paraId="7CF2073B" w14:textId="77777777" w:rsidR="008B1D43" w:rsidRPr="00DD3CFC" w:rsidRDefault="008B1D43" w:rsidP="009A1102">
      <w:pPr>
        <w:rPr>
          <w:rFonts w:eastAsiaTheme="minorEastAsia"/>
          <w:lang w:eastAsia="zh-CN"/>
        </w:rPr>
      </w:pPr>
    </w:p>
    <w:p w14:paraId="524D3AEF" w14:textId="77777777" w:rsidR="005B3300" w:rsidRPr="00C25669" w:rsidRDefault="005B3300" w:rsidP="005B3300">
      <w:pPr>
        <w:pStyle w:val="Heading5"/>
        <w:rPr>
          <w:lang w:eastAsia="zh-CN"/>
        </w:rPr>
      </w:pPr>
      <w:bookmarkStart w:id="892" w:name="_Toc76298200"/>
      <w:bookmarkStart w:id="893" w:name="_Toc76572212"/>
      <w:bookmarkStart w:id="894" w:name="_Toc76652079"/>
      <w:bookmarkStart w:id="895" w:name="_Toc76652917"/>
      <w:bookmarkStart w:id="896" w:name="_Toc83742189"/>
      <w:bookmarkStart w:id="897" w:name="_Toc91440679"/>
      <w:bookmarkStart w:id="898" w:name="_Toc98849469"/>
      <w:bookmarkStart w:id="899" w:name="_Toc106543322"/>
      <w:bookmarkStart w:id="900" w:name="_Toc106737420"/>
      <w:bookmarkStart w:id="901" w:name="_Toc107233187"/>
      <w:bookmarkStart w:id="902" w:name="_Toc107234796"/>
      <w:bookmarkStart w:id="903" w:name="_Toc107419766"/>
      <w:bookmarkStart w:id="904" w:name="_Toc107477062"/>
      <w:bookmarkStart w:id="905" w:name="_Toc114565911"/>
      <w:bookmarkStart w:id="906" w:name="_Toc123936219"/>
      <w:bookmarkStart w:id="907" w:name="_Toc124377234"/>
      <w:r w:rsidRPr="00C25669">
        <w:rPr>
          <w:rFonts w:hint="eastAsia"/>
          <w:lang w:eastAsia="zh-CN"/>
        </w:rPr>
        <w:lastRenderedPageBreak/>
        <w:t>6.2.3.2.2</w:t>
      </w:r>
      <w:r w:rsidRPr="00C25669">
        <w:rPr>
          <w:rFonts w:hint="eastAsia"/>
          <w:lang w:eastAsia="zh-CN"/>
        </w:rPr>
        <w:tab/>
        <w:t>CQI reporting under fading conditions</w:t>
      </w:r>
      <w:bookmarkEnd w:id="869"/>
      <w:bookmarkEnd w:id="870"/>
      <w:bookmarkEnd w:id="871"/>
      <w:bookmarkEnd w:id="872"/>
      <w:bookmarkEnd w:id="873"/>
      <w:bookmarkEnd w:id="874"/>
      <w:bookmarkEnd w:id="875"/>
      <w:bookmarkEnd w:id="876"/>
      <w:bookmarkEnd w:id="877"/>
      <w:bookmarkEnd w:id="878"/>
      <w:bookmarkEnd w:id="885"/>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7DAC773" w14:textId="77777777" w:rsidR="005B3300" w:rsidRPr="00C25669" w:rsidRDefault="005B3300" w:rsidP="00626F6F">
      <w:pPr>
        <w:pStyle w:val="Heading6"/>
      </w:pPr>
      <w:bookmarkStart w:id="908" w:name="_Toc107234797"/>
      <w:bookmarkStart w:id="909" w:name="_Toc107419767"/>
      <w:bookmarkStart w:id="910" w:name="_Toc107477063"/>
      <w:bookmarkStart w:id="911" w:name="_Toc114565912"/>
      <w:bookmarkStart w:id="912" w:name="_Toc123936220"/>
      <w:bookmarkStart w:id="913" w:name="_Toc124377235"/>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bookmarkEnd w:id="908"/>
      <w:bookmarkEnd w:id="909"/>
      <w:bookmarkEnd w:id="910"/>
      <w:bookmarkEnd w:id="911"/>
      <w:bookmarkEnd w:id="912"/>
      <w:bookmarkEnd w:id="913"/>
    </w:p>
    <w:p w14:paraId="1F2284C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0A4DC0C2"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r w:rsidR="00833BE6" w:rsidRPr="00F54D77">
        <w:rPr>
          <w:rFonts w:eastAsia="SimSun"/>
        </w:rPr>
        <w:t>To account for sensitivity of the input SNR the reporting definition is considered to be verified if the reporting accuracy is met for at least one of two SNR levels separated by an offset of 1 dB</w:t>
      </w:r>
      <w:r w:rsidR="00833BE6">
        <w:rPr>
          <w:rFonts w:eastAsia="SimSun"/>
        </w:rPr>
        <w:t>.</w:t>
      </w:r>
    </w:p>
    <w:p w14:paraId="63E897D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14:paraId="6D16B467"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14:paraId="1B13B953"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14:paraId="5EB959D3" w14:textId="49DBC711" w:rsidR="005B3300" w:rsidRDefault="005B3300" w:rsidP="001827F9">
      <w:pPr>
        <w:pStyle w:val="B10"/>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14:paraId="0F70BE0E" w14:textId="77777777" w:rsidR="001827F9" w:rsidRPr="00C25669" w:rsidRDefault="001827F9" w:rsidP="005B3300">
      <w:pPr>
        <w:ind w:left="568" w:hanging="284"/>
        <w:rPr>
          <w:rFonts w:eastAsia="SimSun"/>
        </w:rPr>
      </w:pPr>
    </w:p>
    <w:p w14:paraId="07B7E818" w14:textId="77777777"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0CE0829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4F9E8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1C1F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FBE70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0DB6C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5CD8B6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FEB02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B78A3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3E9B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37DBC5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62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77A0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B84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3178B1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12E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3C674B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974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6F0115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503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6527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72F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78B45BD6" w14:textId="77777777"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758ED"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7B803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1E0FE" w14:textId="77777777" w:rsidR="005B3300" w:rsidRPr="00C25669" w:rsidRDefault="005B3300" w:rsidP="000811C5">
            <w:pPr>
              <w:keepNext/>
              <w:keepLines/>
              <w:spacing w:after="0"/>
              <w:jc w:val="center"/>
              <w:rPr>
                <w:rFonts w:ascii="Arial" w:eastAsia="SimSun" w:hAnsi="Arial"/>
                <w:sz w:val="18"/>
                <w:lang w:eastAsia="zh-CN"/>
              </w:rPr>
            </w:pPr>
          </w:p>
          <w:p w14:paraId="205160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6CF085B0" w14:textId="77777777" w:rsidR="005B3300" w:rsidRPr="00C25669" w:rsidRDefault="005B3300" w:rsidP="000811C5">
            <w:pPr>
              <w:keepNext/>
              <w:keepLines/>
              <w:spacing w:after="0"/>
              <w:jc w:val="center"/>
              <w:rPr>
                <w:rFonts w:ascii="Arial" w:eastAsia="SimSun" w:hAnsi="Arial"/>
                <w:sz w:val="18"/>
                <w:lang w:eastAsia="zh-CN"/>
              </w:rPr>
            </w:pPr>
          </w:p>
          <w:p w14:paraId="624593B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23FD6BA" w14:textId="77777777" w:rsidR="005B3300" w:rsidRPr="00C25669" w:rsidRDefault="005B3300" w:rsidP="000811C5">
            <w:pPr>
              <w:keepNext/>
              <w:keepLines/>
              <w:spacing w:after="0"/>
              <w:jc w:val="center"/>
              <w:rPr>
                <w:rFonts w:ascii="Arial" w:eastAsia="SimSun" w:hAnsi="Arial"/>
                <w:sz w:val="18"/>
                <w:lang w:eastAsia="zh-CN"/>
              </w:rPr>
            </w:pPr>
          </w:p>
          <w:p w14:paraId="061D66D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30FF8566" w14:textId="77777777" w:rsidR="005B3300" w:rsidRPr="00C25669" w:rsidRDefault="005B3300" w:rsidP="000811C5">
            <w:pPr>
              <w:keepNext/>
              <w:keepLines/>
              <w:spacing w:after="0"/>
              <w:jc w:val="center"/>
              <w:rPr>
                <w:rFonts w:ascii="Arial" w:eastAsia="SimSun" w:hAnsi="Arial"/>
                <w:sz w:val="18"/>
                <w:lang w:eastAsia="zh-CN"/>
              </w:rPr>
            </w:pPr>
          </w:p>
          <w:p w14:paraId="55AD697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14:paraId="07B8EBF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341DE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C6ADB0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1DF1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14:paraId="6F4A0C7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40744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FB9F8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B3FC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14:paraId="55DB77D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CCB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7B7A766"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DF5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14:paraId="4013287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9202C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F8217B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485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8721CA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3A034A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B5A36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FBE2B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68FA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0EF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9E8BADA" w14:textId="77777777" w:rsidTr="000811C5">
        <w:trPr>
          <w:trHeight w:val="70"/>
        </w:trPr>
        <w:tc>
          <w:tcPr>
            <w:tcW w:w="1556" w:type="dxa"/>
            <w:vMerge/>
            <w:tcBorders>
              <w:left w:val="single" w:sz="4" w:space="0" w:color="auto"/>
              <w:right w:val="single" w:sz="4" w:space="0" w:color="auto"/>
            </w:tcBorders>
            <w:vAlign w:val="center"/>
            <w:hideMark/>
          </w:tcPr>
          <w:p w14:paraId="4CC26200"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36755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404E3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481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100ADA78" w14:textId="77777777" w:rsidTr="000811C5">
        <w:trPr>
          <w:trHeight w:val="70"/>
        </w:trPr>
        <w:tc>
          <w:tcPr>
            <w:tcW w:w="1556" w:type="dxa"/>
            <w:vMerge/>
            <w:tcBorders>
              <w:left w:val="single" w:sz="4" w:space="0" w:color="auto"/>
              <w:right w:val="single" w:sz="4" w:space="0" w:color="auto"/>
            </w:tcBorders>
            <w:vAlign w:val="center"/>
            <w:hideMark/>
          </w:tcPr>
          <w:p w14:paraId="2055359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F651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950B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0899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3DD8E31" w14:textId="77777777" w:rsidTr="000811C5">
        <w:trPr>
          <w:trHeight w:val="70"/>
        </w:trPr>
        <w:tc>
          <w:tcPr>
            <w:tcW w:w="1556" w:type="dxa"/>
            <w:vMerge/>
            <w:tcBorders>
              <w:left w:val="single" w:sz="4" w:space="0" w:color="auto"/>
              <w:right w:val="single" w:sz="4" w:space="0" w:color="auto"/>
            </w:tcBorders>
            <w:vAlign w:val="center"/>
            <w:hideMark/>
          </w:tcPr>
          <w:p w14:paraId="0B6BF00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527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23482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9359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E6BA98C" w14:textId="77777777" w:rsidTr="000811C5">
        <w:trPr>
          <w:trHeight w:val="70"/>
        </w:trPr>
        <w:tc>
          <w:tcPr>
            <w:tcW w:w="1556" w:type="dxa"/>
            <w:vMerge/>
            <w:tcBorders>
              <w:left w:val="single" w:sz="4" w:space="0" w:color="auto"/>
              <w:right w:val="single" w:sz="4" w:space="0" w:color="auto"/>
            </w:tcBorders>
            <w:vAlign w:val="center"/>
            <w:hideMark/>
          </w:tcPr>
          <w:p w14:paraId="45A4CFF5"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AC1E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7D4A8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A008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6576D886" w14:textId="77777777" w:rsidTr="000811C5">
        <w:trPr>
          <w:trHeight w:val="70"/>
        </w:trPr>
        <w:tc>
          <w:tcPr>
            <w:tcW w:w="1556" w:type="dxa"/>
            <w:vMerge/>
            <w:tcBorders>
              <w:left w:val="single" w:sz="4" w:space="0" w:color="auto"/>
              <w:right w:val="single" w:sz="4" w:space="0" w:color="auto"/>
            </w:tcBorders>
            <w:vAlign w:val="center"/>
            <w:hideMark/>
          </w:tcPr>
          <w:p w14:paraId="13543A7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5318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BDC245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A56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7C3D5850"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1B5D70C9"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ABC9C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60C3E7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E0FF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7C5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27CA6C8"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5871F0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26202BE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42301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3C9C8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DD8A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3E6F47" w14:textId="77777777" w:rsidTr="000811C5">
        <w:trPr>
          <w:trHeight w:val="70"/>
        </w:trPr>
        <w:tc>
          <w:tcPr>
            <w:tcW w:w="1556" w:type="dxa"/>
            <w:vMerge/>
            <w:tcBorders>
              <w:left w:val="single" w:sz="4" w:space="0" w:color="auto"/>
              <w:right w:val="single" w:sz="4" w:space="0" w:color="auto"/>
            </w:tcBorders>
            <w:vAlign w:val="center"/>
          </w:tcPr>
          <w:p w14:paraId="5316F7A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7E04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D465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A579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307B4B97" w14:textId="77777777" w:rsidTr="000811C5">
        <w:trPr>
          <w:trHeight w:val="70"/>
        </w:trPr>
        <w:tc>
          <w:tcPr>
            <w:tcW w:w="1556" w:type="dxa"/>
            <w:vMerge/>
            <w:tcBorders>
              <w:left w:val="single" w:sz="4" w:space="0" w:color="auto"/>
              <w:right w:val="single" w:sz="4" w:space="0" w:color="auto"/>
            </w:tcBorders>
            <w:vAlign w:val="center"/>
            <w:hideMark/>
          </w:tcPr>
          <w:p w14:paraId="793FDE91"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4A507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7FDE5B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63247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4AD42274" w14:textId="77777777" w:rsidTr="000811C5">
        <w:trPr>
          <w:trHeight w:val="70"/>
        </w:trPr>
        <w:tc>
          <w:tcPr>
            <w:tcW w:w="1556" w:type="dxa"/>
            <w:vMerge/>
            <w:tcBorders>
              <w:left w:val="single" w:sz="4" w:space="0" w:color="auto"/>
              <w:right w:val="single" w:sz="4" w:space="0" w:color="auto"/>
            </w:tcBorders>
            <w:vAlign w:val="center"/>
            <w:hideMark/>
          </w:tcPr>
          <w:p w14:paraId="050FAF9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FBBC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6464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79D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DB2706B" w14:textId="77777777" w:rsidTr="000811C5">
        <w:trPr>
          <w:trHeight w:val="70"/>
        </w:trPr>
        <w:tc>
          <w:tcPr>
            <w:tcW w:w="1556" w:type="dxa"/>
            <w:vMerge/>
            <w:tcBorders>
              <w:left w:val="single" w:sz="4" w:space="0" w:color="auto"/>
              <w:right w:val="single" w:sz="4" w:space="0" w:color="auto"/>
            </w:tcBorders>
            <w:vAlign w:val="center"/>
            <w:hideMark/>
          </w:tcPr>
          <w:p w14:paraId="473A94B5"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7B20E" w14:textId="34385933"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E2695C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DEE0F" w14:textId="70C2C06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769D4721" w14:textId="77777777" w:rsidTr="000811C5">
        <w:trPr>
          <w:trHeight w:val="70"/>
        </w:trPr>
        <w:tc>
          <w:tcPr>
            <w:tcW w:w="1556" w:type="dxa"/>
            <w:vMerge/>
            <w:tcBorders>
              <w:left w:val="single" w:sz="4" w:space="0" w:color="auto"/>
              <w:right w:val="single" w:sz="4" w:space="0" w:color="auto"/>
            </w:tcBorders>
            <w:vAlign w:val="center"/>
            <w:hideMark/>
          </w:tcPr>
          <w:p w14:paraId="318F90D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445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C8C48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77417"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632BF739"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0ABEC6B6"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9E2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68C78D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80D3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EF2F8"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68BD27AA" w14:textId="77777777" w:rsidTr="000811C5">
        <w:trPr>
          <w:trHeight w:val="70"/>
        </w:trPr>
        <w:tc>
          <w:tcPr>
            <w:tcW w:w="1556" w:type="dxa"/>
            <w:vMerge w:val="restart"/>
            <w:tcBorders>
              <w:left w:val="single" w:sz="4" w:space="0" w:color="auto"/>
              <w:right w:val="single" w:sz="4" w:space="0" w:color="auto"/>
            </w:tcBorders>
            <w:vAlign w:val="center"/>
          </w:tcPr>
          <w:p w14:paraId="28B82B7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681A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0DF726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9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13602705" w14:textId="77777777" w:rsidTr="000811C5">
        <w:trPr>
          <w:trHeight w:val="70"/>
        </w:trPr>
        <w:tc>
          <w:tcPr>
            <w:tcW w:w="1556" w:type="dxa"/>
            <w:vMerge/>
            <w:tcBorders>
              <w:left w:val="single" w:sz="4" w:space="0" w:color="auto"/>
              <w:right w:val="single" w:sz="4" w:space="0" w:color="auto"/>
            </w:tcBorders>
            <w:vAlign w:val="center"/>
            <w:hideMark/>
          </w:tcPr>
          <w:p w14:paraId="3BA7933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871A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BD4CD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8C16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725C8AF5" w14:textId="77777777" w:rsidTr="000811C5">
        <w:trPr>
          <w:trHeight w:val="70"/>
        </w:trPr>
        <w:tc>
          <w:tcPr>
            <w:tcW w:w="1556" w:type="dxa"/>
            <w:vMerge/>
            <w:tcBorders>
              <w:left w:val="single" w:sz="4" w:space="0" w:color="auto"/>
              <w:right w:val="single" w:sz="4" w:space="0" w:color="auto"/>
            </w:tcBorders>
            <w:vAlign w:val="center"/>
            <w:hideMark/>
          </w:tcPr>
          <w:p w14:paraId="6AC5B0C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D1C74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07C05FD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7A292D04"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8B0ECF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F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956BE4"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34BD35C"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EF8621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49D7D4E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0EDB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FA7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7918734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58C5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78E1D8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0C9B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64A1DE2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0B9B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A5E166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8D45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422086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D5405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012E55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5CF6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4DF3033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7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6B5641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916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8BB33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F5D4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3A2FC7"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7CE1D"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0124C5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A952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D4799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9035A"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14:paraId="0EC2E9D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78B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8874E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89D9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39B91CF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9105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47C269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E1E273"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14:paraId="62FB45CF"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D2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C79727"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E9733" w14:textId="77777777"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14:paraId="7941832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B1FE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8028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93A58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14:paraId="4CC3693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082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8A93A2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2A170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F28B140"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A79FB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A645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1B7F31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F6625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14:paraId="73807333" w14:textId="77777777" w:rsidTr="000811C5">
        <w:trPr>
          <w:trHeight w:val="70"/>
        </w:trPr>
        <w:tc>
          <w:tcPr>
            <w:tcW w:w="1648" w:type="dxa"/>
            <w:gridSpan w:val="2"/>
            <w:vMerge/>
            <w:tcBorders>
              <w:left w:val="single" w:sz="4" w:space="0" w:color="auto"/>
              <w:right w:val="single" w:sz="4" w:space="0" w:color="auto"/>
            </w:tcBorders>
            <w:hideMark/>
          </w:tcPr>
          <w:p w14:paraId="3724BCD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76C6C3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580BFC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4A96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8DD8A1A" w14:textId="77777777" w:rsidTr="000811C5">
        <w:trPr>
          <w:trHeight w:val="70"/>
        </w:trPr>
        <w:tc>
          <w:tcPr>
            <w:tcW w:w="1648" w:type="dxa"/>
            <w:gridSpan w:val="2"/>
            <w:vMerge/>
            <w:tcBorders>
              <w:left w:val="single" w:sz="4" w:space="0" w:color="auto"/>
              <w:right w:val="single" w:sz="4" w:space="0" w:color="auto"/>
            </w:tcBorders>
            <w:hideMark/>
          </w:tcPr>
          <w:p w14:paraId="21D062E4"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6E85F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515427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3E03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5A95DF97" w14:textId="77777777" w:rsidTr="000811C5">
        <w:trPr>
          <w:trHeight w:val="70"/>
        </w:trPr>
        <w:tc>
          <w:tcPr>
            <w:tcW w:w="1648" w:type="dxa"/>
            <w:gridSpan w:val="2"/>
            <w:vMerge/>
            <w:tcBorders>
              <w:left w:val="single" w:sz="4" w:space="0" w:color="auto"/>
              <w:right w:val="single" w:sz="4" w:space="0" w:color="auto"/>
            </w:tcBorders>
            <w:hideMark/>
          </w:tcPr>
          <w:p w14:paraId="1607E569"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7F8981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EF142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5E52E"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14:paraId="37D69B78"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42AF8171" w14:textId="77777777"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205A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CF956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6B6A3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737DE3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F171C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49E7659"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2F312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1C9CD9E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A142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34E4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3D60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253A9ADA"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F600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DF4F8B1"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5E9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177F3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3686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ED9DF2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52FF4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14:paraId="3E790F17" w14:textId="77777777" w:rsidR="005B3300" w:rsidRPr="00C25669" w:rsidRDefault="005B3300" w:rsidP="005B3300">
      <w:pPr>
        <w:rPr>
          <w:lang w:eastAsia="zh-CN"/>
        </w:rPr>
      </w:pPr>
    </w:p>
    <w:p w14:paraId="4544CD95" w14:textId="2A1FEE0E" w:rsidR="005B3300" w:rsidRPr="00C25669" w:rsidRDefault="005B3300" w:rsidP="005B3300">
      <w:pPr>
        <w:pStyle w:val="TH"/>
        <w:rPr>
          <w:rFonts w:eastAsia="SimSun"/>
          <w:lang w:eastAsia="zh-CN"/>
        </w:rPr>
      </w:pPr>
      <w:r w:rsidRPr="00C25669">
        <w:lastRenderedPageBreak/>
        <w:t>Table</w:t>
      </w:r>
      <w:r w:rsidR="007B1BB0" w:rsidRPr="00C25669">
        <w:rPr>
          <w:rFonts w:hint="eastAsia"/>
        </w:rPr>
        <w:t>6.2.</w:t>
      </w:r>
      <w:r w:rsidR="007B1BB0" w:rsidRPr="00C25669">
        <w:rPr>
          <w:rFonts w:hint="eastAsia"/>
          <w:lang w:eastAsia="zh-CN"/>
        </w:rPr>
        <w:t>3</w:t>
      </w:r>
      <w:r w:rsidR="007B1BB0" w:rsidRPr="00C25669">
        <w:rPr>
          <w:rFonts w:hint="eastAsia"/>
        </w:rPr>
        <w:t>.</w:t>
      </w:r>
      <w:r w:rsidR="007B1BB0" w:rsidRPr="00C25669">
        <w:rPr>
          <w:rFonts w:hint="eastAsia"/>
          <w:lang w:eastAsia="zh-CN"/>
        </w:rPr>
        <w:t>2</w:t>
      </w:r>
      <w:r w:rsidR="007B1BB0" w:rsidRPr="00C25669">
        <w:rPr>
          <w:rFonts w:hint="eastAsia"/>
        </w:rPr>
        <w:t>.</w:t>
      </w:r>
      <w:r w:rsidR="007B1BB0" w:rsidRPr="00C25669">
        <w:rPr>
          <w:rFonts w:hint="eastAsia"/>
          <w:lang w:eastAsia="zh-CN"/>
        </w:rPr>
        <w:t>2</w:t>
      </w:r>
      <w:r w:rsidR="007B1BB0" w:rsidRPr="00C25669">
        <w:rPr>
          <w:lang w:eastAsia="zh-CN"/>
        </w:rPr>
        <w:t>.1</w:t>
      </w:r>
      <w:r w:rsidR="007B1BB0"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7E45EB3C" w14:textId="77777777" w:rsidTr="000811C5">
        <w:trPr>
          <w:jc w:val="center"/>
        </w:trPr>
        <w:tc>
          <w:tcPr>
            <w:tcW w:w="1984" w:type="dxa"/>
            <w:tcBorders>
              <w:bottom w:val="nil"/>
            </w:tcBorders>
          </w:tcPr>
          <w:p w14:paraId="7B8F9A01"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F14002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4D562E95"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025438DB" w14:textId="77777777" w:rsidTr="000811C5">
        <w:trPr>
          <w:cantSplit/>
          <w:jc w:val="center"/>
        </w:trPr>
        <w:tc>
          <w:tcPr>
            <w:tcW w:w="1984" w:type="dxa"/>
          </w:tcPr>
          <w:p w14:paraId="5B5E4638" w14:textId="77777777"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4AB8C210"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14:paraId="2CF9B2F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14:paraId="534AAE3C" w14:textId="77777777" w:rsidTr="000811C5">
        <w:trPr>
          <w:cantSplit/>
          <w:jc w:val="center"/>
        </w:trPr>
        <w:tc>
          <w:tcPr>
            <w:tcW w:w="1984" w:type="dxa"/>
          </w:tcPr>
          <w:p w14:paraId="7415CBB9"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033571D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14:paraId="345C4833"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14:paraId="730B1F3E" w14:textId="77777777" w:rsidR="005B3300" w:rsidRPr="00C25669" w:rsidRDefault="005B3300" w:rsidP="005B3300">
      <w:pPr>
        <w:tabs>
          <w:tab w:val="left" w:pos="6096"/>
        </w:tabs>
        <w:overflowPunct w:val="0"/>
        <w:autoSpaceDE w:val="0"/>
        <w:autoSpaceDN w:val="0"/>
        <w:adjustRightInd w:val="0"/>
        <w:textAlignment w:val="baseline"/>
        <w:rPr>
          <w:rFonts w:eastAsia="SimSun"/>
        </w:rPr>
      </w:pPr>
    </w:p>
    <w:p w14:paraId="0CBA7980" w14:textId="77777777" w:rsidR="005B3300" w:rsidRPr="00C25669" w:rsidRDefault="005B3300" w:rsidP="00626F6F">
      <w:pPr>
        <w:pStyle w:val="Heading6"/>
      </w:pPr>
      <w:bookmarkStart w:id="914" w:name="_Toc107234798"/>
      <w:bookmarkStart w:id="915" w:name="_Toc107419768"/>
      <w:bookmarkStart w:id="916" w:name="_Toc107477064"/>
      <w:bookmarkStart w:id="917" w:name="_Toc114565913"/>
      <w:bookmarkStart w:id="918" w:name="_Toc123936221"/>
      <w:bookmarkStart w:id="919" w:name="_Toc124377236"/>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bookmarkEnd w:id="914"/>
      <w:bookmarkEnd w:id="915"/>
      <w:bookmarkEnd w:id="916"/>
      <w:bookmarkEnd w:id="917"/>
      <w:bookmarkEnd w:id="918"/>
      <w:bookmarkEnd w:id="919"/>
    </w:p>
    <w:p w14:paraId="68D3CD3C"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2075574F"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14:paraId="50A32360" w14:textId="77777777"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1D910420" w14:textId="77777777" w:rsidR="005B3300" w:rsidRPr="00C25669" w:rsidRDefault="005B3300" w:rsidP="001827F9">
      <w:pPr>
        <w:pStyle w:val="B10"/>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5F5808D4" w14:textId="77777777" w:rsidR="005B3300" w:rsidRPr="00C25669" w:rsidRDefault="005B3300" w:rsidP="001827F9">
      <w:pPr>
        <w:pStyle w:val="B10"/>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4F57989D" w14:textId="77777777" w:rsidR="005B3300" w:rsidRPr="00C25669" w:rsidRDefault="005B3300" w:rsidP="001827F9">
      <w:pPr>
        <w:pStyle w:val="B10"/>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6E869294" w14:textId="77777777"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14:paraId="3BB225E9" w14:textId="77777777"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14:paraId="6A0097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65361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8A6B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7F665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586A8A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14:paraId="2DD535CB"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CFA00E"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3C02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C3B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14:paraId="0CD31FED"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7D76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32896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F6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634BE6A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7C73F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7A367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7EA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771BE6F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B7D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C60635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CF632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14:paraId="3F668AE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78B873" w14:textId="77777777"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CD1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1F110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28073F62"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9175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F8BC08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14:paraId="7C79847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EAD9A4"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BAC44B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D5F08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14:paraId="30FD2360"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DCD5F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09A99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BB0008"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14:paraId="202D810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42E6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37E7CD1"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8750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14:paraId="5BF621C4"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BB3D5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62CDFA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C506D"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14:paraId="7E69031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0C7A30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6A6561D"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4260C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87FF7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5F9F2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07B21E7A" w14:textId="77777777" w:rsidTr="000811C5">
        <w:trPr>
          <w:trHeight w:val="70"/>
        </w:trPr>
        <w:tc>
          <w:tcPr>
            <w:tcW w:w="1556" w:type="dxa"/>
            <w:vMerge/>
            <w:tcBorders>
              <w:left w:val="single" w:sz="4" w:space="0" w:color="auto"/>
              <w:right w:val="single" w:sz="4" w:space="0" w:color="auto"/>
            </w:tcBorders>
            <w:vAlign w:val="center"/>
            <w:hideMark/>
          </w:tcPr>
          <w:p w14:paraId="1DA963F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D2BC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535A02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EB6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70160CA" w14:textId="77777777" w:rsidTr="000811C5">
        <w:trPr>
          <w:trHeight w:val="70"/>
        </w:trPr>
        <w:tc>
          <w:tcPr>
            <w:tcW w:w="1556" w:type="dxa"/>
            <w:vMerge/>
            <w:tcBorders>
              <w:left w:val="single" w:sz="4" w:space="0" w:color="auto"/>
              <w:right w:val="single" w:sz="4" w:space="0" w:color="auto"/>
            </w:tcBorders>
            <w:vAlign w:val="center"/>
            <w:hideMark/>
          </w:tcPr>
          <w:p w14:paraId="5747D96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C2F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5E1E4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CEDF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1A84D421" w14:textId="77777777" w:rsidTr="000811C5">
        <w:trPr>
          <w:trHeight w:val="70"/>
        </w:trPr>
        <w:tc>
          <w:tcPr>
            <w:tcW w:w="1556" w:type="dxa"/>
            <w:vMerge/>
            <w:tcBorders>
              <w:left w:val="single" w:sz="4" w:space="0" w:color="auto"/>
              <w:right w:val="single" w:sz="4" w:space="0" w:color="auto"/>
            </w:tcBorders>
            <w:vAlign w:val="center"/>
            <w:hideMark/>
          </w:tcPr>
          <w:p w14:paraId="7AEAF33B"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82141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48D74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75F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96C48FD" w14:textId="77777777" w:rsidTr="000811C5">
        <w:trPr>
          <w:trHeight w:val="70"/>
        </w:trPr>
        <w:tc>
          <w:tcPr>
            <w:tcW w:w="1556" w:type="dxa"/>
            <w:vMerge/>
            <w:tcBorders>
              <w:left w:val="single" w:sz="4" w:space="0" w:color="auto"/>
              <w:right w:val="single" w:sz="4" w:space="0" w:color="auto"/>
            </w:tcBorders>
            <w:vAlign w:val="center"/>
            <w:hideMark/>
          </w:tcPr>
          <w:p w14:paraId="74CAA7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AE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12C6AD"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5CCE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14:paraId="4E03CA4B" w14:textId="77777777" w:rsidTr="000811C5">
        <w:trPr>
          <w:trHeight w:val="70"/>
        </w:trPr>
        <w:tc>
          <w:tcPr>
            <w:tcW w:w="1556" w:type="dxa"/>
            <w:vMerge/>
            <w:tcBorders>
              <w:left w:val="single" w:sz="4" w:space="0" w:color="auto"/>
              <w:right w:val="single" w:sz="4" w:space="0" w:color="auto"/>
            </w:tcBorders>
            <w:vAlign w:val="center"/>
            <w:hideMark/>
          </w:tcPr>
          <w:p w14:paraId="4A390F6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1138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C22A73"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360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14:paraId="55898491"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02747498" w14:textId="77777777"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A99A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D960B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4C1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30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16AA9ABD" w14:textId="77777777"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14:paraId="17AFA01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79E78E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907C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F4B60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8DFB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14:paraId="5F66F147" w14:textId="77777777" w:rsidTr="000811C5">
        <w:trPr>
          <w:trHeight w:val="70"/>
        </w:trPr>
        <w:tc>
          <w:tcPr>
            <w:tcW w:w="1556" w:type="dxa"/>
            <w:vMerge/>
            <w:tcBorders>
              <w:left w:val="single" w:sz="4" w:space="0" w:color="auto"/>
              <w:right w:val="single" w:sz="4" w:space="0" w:color="auto"/>
            </w:tcBorders>
            <w:vAlign w:val="center"/>
          </w:tcPr>
          <w:p w14:paraId="29FF0DDE"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3C2E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9182BA5"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4F471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14:paraId="40B0E7A3" w14:textId="77777777" w:rsidTr="000811C5">
        <w:trPr>
          <w:trHeight w:val="70"/>
        </w:trPr>
        <w:tc>
          <w:tcPr>
            <w:tcW w:w="1556" w:type="dxa"/>
            <w:vMerge/>
            <w:tcBorders>
              <w:left w:val="single" w:sz="4" w:space="0" w:color="auto"/>
              <w:right w:val="single" w:sz="4" w:space="0" w:color="auto"/>
            </w:tcBorders>
            <w:vAlign w:val="center"/>
            <w:hideMark/>
          </w:tcPr>
          <w:p w14:paraId="0B432C47"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06607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EAF38FA"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9ABCF"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14:paraId="6122573C" w14:textId="77777777" w:rsidTr="000811C5">
        <w:trPr>
          <w:trHeight w:val="70"/>
        </w:trPr>
        <w:tc>
          <w:tcPr>
            <w:tcW w:w="1556" w:type="dxa"/>
            <w:vMerge/>
            <w:tcBorders>
              <w:left w:val="single" w:sz="4" w:space="0" w:color="auto"/>
              <w:right w:val="single" w:sz="4" w:space="0" w:color="auto"/>
            </w:tcBorders>
            <w:vAlign w:val="center"/>
            <w:hideMark/>
          </w:tcPr>
          <w:p w14:paraId="5DB31DF9"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1B76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36552B"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E2F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79C6FFF" w14:textId="77777777" w:rsidTr="000811C5">
        <w:trPr>
          <w:trHeight w:val="70"/>
        </w:trPr>
        <w:tc>
          <w:tcPr>
            <w:tcW w:w="1556" w:type="dxa"/>
            <w:vMerge/>
            <w:tcBorders>
              <w:left w:val="single" w:sz="4" w:space="0" w:color="auto"/>
              <w:right w:val="single" w:sz="4" w:space="0" w:color="auto"/>
            </w:tcBorders>
            <w:vAlign w:val="center"/>
            <w:hideMark/>
          </w:tcPr>
          <w:p w14:paraId="7D798909" w14:textId="77777777"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8B2238" w14:textId="1B2E6916"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AC933E"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95D49" w14:textId="5E8221D8"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14:paraId="6D849569" w14:textId="77777777" w:rsidTr="000811C5">
        <w:trPr>
          <w:trHeight w:val="70"/>
        </w:trPr>
        <w:tc>
          <w:tcPr>
            <w:tcW w:w="1556" w:type="dxa"/>
            <w:vMerge/>
            <w:tcBorders>
              <w:left w:val="single" w:sz="4" w:space="0" w:color="auto"/>
              <w:right w:val="single" w:sz="4" w:space="0" w:color="auto"/>
            </w:tcBorders>
            <w:vAlign w:val="center"/>
            <w:hideMark/>
          </w:tcPr>
          <w:p w14:paraId="17813F2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5FEFB7"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F7C1CB0"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58AA4"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14:paraId="5CA0B4CA" w14:textId="77777777" w:rsidTr="000811C5">
        <w:trPr>
          <w:trHeight w:val="70"/>
        </w:trPr>
        <w:tc>
          <w:tcPr>
            <w:tcW w:w="1556" w:type="dxa"/>
            <w:vMerge/>
            <w:tcBorders>
              <w:left w:val="single" w:sz="4" w:space="0" w:color="auto"/>
              <w:bottom w:val="single" w:sz="4" w:space="0" w:color="auto"/>
              <w:right w:val="single" w:sz="4" w:space="0" w:color="auto"/>
            </w:tcBorders>
            <w:vAlign w:val="center"/>
          </w:tcPr>
          <w:p w14:paraId="1264C333"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A13E4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4ADF70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F193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ED7FB" w14:textId="77777777"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14:paraId="08ACD127" w14:textId="77777777" w:rsidTr="000811C5">
        <w:trPr>
          <w:trHeight w:val="70"/>
        </w:trPr>
        <w:tc>
          <w:tcPr>
            <w:tcW w:w="1556" w:type="dxa"/>
            <w:vMerge w:val="restart"/>
            <w:tcBorders>
              <w:left w:val="single" w:sz="4" w:space="0" w:color="auto"/>
              <w:right w:val="single" w:sz="4" w:space="0" w:color="auto"/>
            </w:tcBorders>
            <w:vAlign w:val="center"/>
          </w:tcPr>
          <w:p w14:paraId="1C4485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BCF8E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4A823CD"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24AD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14:paraId="4FBC3426" w14:textId="77777777" w:rsidTr="000811C5">
        <w:trPr>
          <w:trHeight w:val="70"/>
        </w:trPr>
        <w:tc>
          <w:tcPr>
            <w:tcW w:w="1556" w:type="dxa"/>
            <w:vMerge/>
            <w:tcBorders>
              <w:left w:val="single" w:sz="4" w:space="0" w:color="auto"/>
              <w:right w:val="single" w:sz="4" w:space="0" w:color="auto"/>
            </w:tcBorders>
            <w:vAlign w:val="center"/>
            <w:hideMark/>
          </w:tcPr>
          <w:p w14:paraId="68E0727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956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B22C64"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E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14:paraId="0264B67C" w14:textId="77777777" w:rsidTr="000811C5">
        <w:trPr>
          <w:trHeight w:val="70"/>
        </w:trPr>
        <w:tc>
          <w:tcPr>
            <w:tcW w:w="1556" w:type="dxa"/>
            <w:vMerge/>
            <w:tcBorders>
              <w:left w:val="single" w:sz="4" w:space="0" w:color="auto"/>
              <w:right w:val="single" w:sz="4" w:space="0" w:color="auto"/>
            </w:tcBorders>
            <w:vAlign w:val="center"/>
            <w:hideMark/>
          </w:tcPr>
          <w:p w14:paraId="0229636F"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8D853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6E0F9A3F"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14:paraId="679D57C3" w14:textId="77777777"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3CD2B2"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BBD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14:paraId="0C046D4F" w14:textId="77777777" w:rsidTr="000811C5">
        <w:trPr>
          <w:trHeight w:val="70"/>
        </w:trPr>
        <w:tc>
          <w:tcPr>
            <w:tcW w:w="1556" w:type="dxa"/>
            <w:vMerge/>
            <w:tcBorders>
              <w:left w:val="single" w:sz="4" w:space="0" w:color="auto"/>
              <w:bottom w:val="single" w:sz="4" w:space="0" w:color="auto"/>
              <w:right w:val="single" w:sz="4" w:space="0" w:color="auto"/>
            </w:tcBorders>
            <w:vAlign w:val="center"/>
            <w:hideMark/>
          </w:tcPr>
          <w:p w14:paraId="6CB9542A" w14:textId="77777777"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CDEB40B"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26ADB9E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C0A2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33CB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14:paraId="34D97A6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22B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1FB1186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221D9"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14:paraId="42C34768"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39322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451A1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06D9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14:paraId="47AA94B5"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974AE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F207B5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B8FC"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14:paraId="303B81A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7B2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2AB4E8"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AD35E"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2FCA9A1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8FE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75FFAF"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E8CC0"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14:paraId="130BFD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860D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3AF2A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4F3DC"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14:paraId="256A946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B51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340E5AC" w14:textId="77777777"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B7CE1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14:paraId="647E75D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CB64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E4B182"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6B9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14:paraId="7D0E79C2"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CA2B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27AEA85" w14:textId="77777777"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83D85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14:paraId="1F0FB523"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1FB9E" w14:textId="66CD7D1A"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0025594C">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FEA4D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73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387B2D" w:rsidRPr="00C25669" w:rsidDel="00176401" w14:paraId="73A7405E"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4C3C0"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23F673E5"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8D52F" w14:textId="672BB56A" w:rsidR="00387B2D" w:rsidRPr="00C25669" w:rsidDel="00176401" w:rsidRDefault="00387B2D" w:rsidP="00387B2D">
            <w:pPr>
              <w:keepNext/>
              <w:keepLines/>
              <w:spacing w:after="0"/>
              <w:jc w:val="center"/>
              <w:rPr>
                <w:rFonts w:ascii="Arial" w:eastAsia="SimSun" w:hAnsi="Arial"/>
                <w:sz w:val="18"/>
                <w:lang w:eastAsia="zh-CN"/>
              </w:rPr>
            </w:pPr>
            <w:r>
              <w:rPr>
                <w:rFonts w:ascii="Arial" w:hAnsi="Arial"/>
                <w:sz w:val="18"/>
                <w:lang w:eastAsia="zh-CN"/>
              </w:rPr>
              <w:t>8</w:t>
            </w:r>
          </w:p>
        </w:tc>
      </w:tr>
      <w:tr w:rsidR="00387B2D" w:rsidRPr="00C25669" w:rsidDel="00176401" w14:paraId="10CA276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D3D3F"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E0397B0"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F3A3D"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387B2D" w:rsidRPr="00C25669" w:rsidDel="00176401" w14:paraId="390E2A07"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557966"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081F0AA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7B4C1"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1</w:t>
            </w:r>
          </w:p>
        </w:tc>
      </w:tr>
      <w:tr w:rsidR="00387B2D" w:rsidRPr="00C25669" w:rsidDel="00176401" w14:paraId="33131296"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6F272E" w14:textId="77777777" w:rsidR="00387B2D" w:rsidRPr="00C25669" w:rsidRDefault="00387B2D" w:rsidP="00387B2D">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163F0B5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2FDB9" w14:textId="77777777" w:rsidR="00387B2D" w:rsidRPr="00C25669" w:rsidRDefault="00387B2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6EC5204" w14:textId="77777777" w:rsidR="00387B2D" w:rsidRPr="00C25669" w:rsidDel="00176401" w:rsidRDefault="00387B2D" w:rsidP="00387B2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30CD9" w:rsidRPr="00C25669" w14:paraId="2575DD7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BCC1A1" w14:textId="5DA34BB2" w:rsidR="00730CD9" w:rsidRPr="00C25669" w:rsidRDefault="00730CD9" w:rsidP="00730CD9">
            <w:pPr>
              <w:keepNext/>
              <w:keepLines/>
              <w:spacing w:after="0"/>
              <w:rPr>
                <w:rFonts w:ascii="Arial" w:eastAsia="SimSun" w:hAnsi="Arial"/>
                <w:sz w:val="18"/>
              </w:rPr>
            </w:pPr>
            <w:r w:rsidRPr="00661924">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D5D4615" w14:textId="77777777" w:rsidR="00730CD9" w:rsidRPr="00C25669" w:rsidRDefault="00730CD9" w:rsidP="00730CD9">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567291" w14:textId="6B0F4A05" w:rsidR="00730CD9" w:rsidRPr="00C25669" w:rsidRDefault="00730CD9" w:rsidP="00730CD9">
            <w:pPr>
              <w:keepNext/>
              <w:keepLines/>
              <w:spacing w:after="0"/>
              <w:jc w:val="center"/>
              <w:rPr>
                <w:rFonts w:ascii="Arial" w:hAnsi="Arial"/>
                <w:sz w:val="18"/>
                <w:lang w:eastAsia="zh-CN"/>
              </w:rPr>
            </w:pPr>
            <w:r w:rsidRPr="00661924">
              <w:rPr>
                <w:rFonts w:ascii="Arial" w:eastAsia="SimSun" w:hAnsi="Arial"/>
                <w:sz w:val="18"/>
              </w:rPr>
              <w:t>Not configured</w:t>
            </w:r>
          </w:p>
        </w:tc>
      </w:tr>
      <w:tr w:rsidR="00387B2D" w:rsidRPr="00C25669" w14:paraId="7C104377" w14:textId="77777777"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5BE38A9"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D906CBB"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A82AC3"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D32BD"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typeI-SinglePanel</w:t>
            </w:r>
          </w:p>
        </w:tc>
      </w:tr>
      <w:tr w:rsidR="00387B2D" w:rsidRPr="00C25669" w14:paraId="2D916703" w14:textId="77777777" w:rsidTr="000811C5">
        <w:trPr>
          <w:trHeight w:val="70"/>
        </w:trPr>
        <w:tc>
          <w:tcPr>
            <w:tcW w:w="1648" w:type="dxa"/>
            <w:gridSpan w:val="2"/>
            <w:vMerge/>
            <w:tcBorders>
              <w:left w:val="single" w:sz="4" w:space="0" w:color="auto"/>
              <w:right w:val="single" w:sz="4" w:space="0" w:color="auto"/>
            </w:tcBorders>
            <w:hideMark/>
          </w:tcPr>
          <w:p w14:paraId="16F91F06"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E27E72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DB589A"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2BD9F"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3BEB24D3" w14:textId="77777777" w:rsidTr="000811C5">
        <w:trPr>
          <w:trHeight w:val="70"/>
        </w:trPr>
        <w:tc>
          <w:tcPr>
            <w:tcW w:w="1648" w:type="dxa"/>
            <w:gridSpan w:val="2"/>
            <w:vMerge/>
            <w:tcBorders>
              <w:left w:val="single" w:sz="4" w:space="0" w:color="auto"/>
              <w:right w:val="single" w:sz="4" w:space="0" w:color="auto"/>
            </w:tcBorders>
            <w:hideMark/>
          </w:tcPr>
          <w:p w14:paraId="3E29A772"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F099395"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D6FACCC"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4D6A5"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Not configured</w:t>
            </w:r>
          </w:p>
        </w:tc>
      </w:tr>
      <w:tr w:rsidR="00387B2D" w:rsidRPr="00C25669" w14:paraId="5488BB4C" w14:textId="77777777" w:rsidTr="000811C5">
        <w:trPr>
          <w:trHeight w:val="70"/>
        </w:trPr>
        <w:tc>
          <w:tcPr>
            <w:tcW w:w="1648" w:type="dxa"/>
            <w:gridSpan w:val="2"/>
            <w:vMerge/>
            <w:tcBorders>
              <w:left w:val="single" w:sz="4" w:space="0" w:color="auto"/>
              <w:right w:val="single" w:sz="4" w:space="0" w:color="auto"/>
            </w:tcBorders>
            <w:hideMark/>
          </w:tcPr>
          <w:p w14:paraId="46F084EC"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4283C83"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6A61AD8"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0C596" w14:textId="77777777" w:rsidR="00387B2D" w:rsidRPr="00C25669" w:rsidRDefault="00387B2D" w:rsidP="00387B2D">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387B2D" w:rsidRPr="00C25669" w14:paraId="7530122E" w14:textId="77777777" w:rsidTr="000811C5">
        <w:trPr>
          <w:trHeight w:val="70"/>
        </w:trPr>
        <w:tc>
          <w:tcPr>
            <w:tcW w:w="1648" w:type="dxa"/>
            <w:gridSpan w:val="2"/>
            <w:vMerge/>
            <w:tcBorders>
              <w:left w:val="single" w:sz="4" w:space="0" w:color="auto"/>
              <w:bottom w:val="single" w:sz="4" w:space="0" w:color="auto"/>
              <w:right w:val="single" w:sz="4" w:space="0" w:color="auto"/>
            </w:tcBorders>
          </w:tcPr>
          <w:p w14:paraId="1C86281B" w14:textId="77777777" w:rsidR="00387B2D" w:rsidRPr="00C25669" w:rsidRDefault="00387B2D" w:rsidP="00387B2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BD50F3"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D75C82"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04C615" w14:textId="77777777" w:rsidR="00387B2D" w:rsidRPr="00C25669" w:rsidRDefault="00387B2D" w:rsidP="00387B2D">
            <w:pPr>
              <w:keepNext/>
              <w:keepLines/>
              <w:spacing w:after="0"/>
              <w:jc w:val="center"/>
              <w:rPr>
                <w:rFonts w:ascii="Arial" w:hAnsi="Arial"/>
                <w:sz w:val="18"/>
              </w:rPr>
            </w:pPr>
            <w:r w:rsidRPr="00C25669">
              <w:rPr>
                <w:rFonts w:ascii="Arial" w:hAnsi="Arial"/>
                <w:sz w:val="18"/>
              </w:rPr>
              <w:t>N/A</w:t>
            </w:r>
          </w:p>
        </w:tc>
      </w:tr>
      <w:tr w:rsidR="00387B2D" w:rsidRPr="00C25669" w14:paraId="616F6A91"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03666F8"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192676"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6C10" w14:textId="77777777" w:rsidR="00387B2D" w:rsidRPr="00C25669" w:rsidRDefault="00387B2D" w:rsidP="00387B2D">
            <w:pPr>
              <w:keepNext/>
              <w:keepLines/>
              <w:spacing w:after="0"/>
              <w:jc w:val="center"/>
              <w:rPr>
                <w:rFonts w:ascii="Arial" w:hAnsi="Arial"/>
                <w:sz w:val="18"/>
              </w:rPr>
            </w:pPr>
            <w:r w:rsidRPr="00C25669">
              <w:rPr>
                <w:rFonts w:ascii="Arial" w:eastAsia="SimSun" w:hAnsi="Arial" w:hint="eastAsia"/>
                <w:sz w:val="18"/>
                <w:lang w:eastAsia="zh-CN"/>
              </w:rPr>
              <w:t>PUSCH</w:t>
            </w:r>
          </w:p>
        </w:tc>
      </w:tr>
      <w:tr w:rsidR="00387B2D" w:rsidRPr="00C25669" w14:paraId="1038A2E9"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824D4" w14:textId="77777777" w:rsidR="00387B2D" w:rsidRPr="00C25669" w:rsidRDefault="00387B2D" w:rsidP="00387B2D">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99EEC" w14:textId="77777777" w:rsidR="00387B2D" w:rsidRPr="00C25669" w:rsidRDefault="00387B2D" w:rsidP="00387B2D">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2AFA2" w14:textId="77777777" w:rsidR="00387B2D" w:rsidRPr="00C25669" w:rsidRDefault="00387B2D" w:rsidP="00387B2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387B2D" w:rsidRPr="00C25669" w14:paraId="48CEC68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CE7BF1" w14:textId="77777777" w:rsidR="00387B2D" w:rsidRPr="00C25669" w:rsidRDefault="00387B2D" w:rsidP="00387B2D">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75A856" w14:textId="77777777" w:rsidR="00387B2D" w:rsidRPr="00C25669" w:rsidRDefault="00387B2D" w:rsidP="00387B2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D8A2" w14:textId="77777777" w:rsidR="00387B2D" w:rsidRPr="00C25669" w:rsidRDefault="00387B2D" w:rsidP="00387B2D">
            <w:pPr>
              <w:keepNext/>
              <w:keepLines/>
              <w:spacing w:after="0"/>
              <w:jc w:val="center"/>
              <w:rPr>
                <w:rFonts w:ascii="Arial" w:hAnsi="Arial"/>
                <w:sz w:val="18"/>
              </w:rPr>
            </w:pPr>
            <w:r w:rsidRPr="00C25669">
              <w:rPr>
                <w:rFonts w:ascii="Arial" w:hAnsi="Arial"/>
                <w:sz w:val="18"/>
              </w:rPr>
              <w:t>1</w:t>
            </w:r>
          </w:p>
        </w:tc>
      </w:tr>
      <w:tr w:rsidR="00387B2D" w:rsidRPr="00C25669" w14:paraId="12DD5C3C" w14:textId="77777777"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3C0E7" w14:textId="77777777" w:rsidR="00387B2D" w:rsidRPr="00C25669" w:rsidRDefault="00387B2D" w:rsidP="00387B2D">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82C21CF" w14:textId="77777777" w:rsidR="00387B2D" w:rsidRPr="00C25669" w:rsidRDefault="00387B2D" w:rsidP="00387B2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A50B" w14:textId="77777777" w:rsidR="00387B2D" w:rsidRPr="00C25669" w:rsidRDefault="00387B2D" w:rsidP="00387B2D">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512816FA" w14:textId="77777777" w:rsidR="005B3300" w:rsidRPr="00C25669" w:rsidRDefault="005B3300" w:rsidP="005B3300">
      <w:pPr>
        <w:rPr>
          <w:lang w:eastAsia="zh-CN"/>
        </w:rPr>
      </w:pPr>
    </w:p>
    <w:p w14:paraId="1F09D930" w14:textId="04EDD112" w:rsidR="00730CD9" w:rsidRPr="00661924" w:rsidRDefault="00730CD9" w:rsidP="00730CD9">
      <w:pPr>
        <w:pStyle w:val="TH"/>
      </w:pPr>
      <w:r w:rsidRPr="00661924">
        <w:t xml:space="preserve">Table </w:t>
      </w:r>
      <w:r w:rsidRPr="00661924">
        <w:rPr>
          <w:rFonts w:hint="eastAsia"/>
        </w:rPr>
        <w:t>6.2.</w:t>
      </w:r>
      <w:r>
        <w:t>3</w:t>
      </w:r>
      <w:r w:rsidRPr="00661924">
        <w:rPr>
          <w:rFonts w:hint="eastAsia"/>
        </w:rPr>
        <w:t>.</w:t>
      </w:r>
      <w:r>
        <w:t>2</w:t>
      </w:r>
      <w:r w:rsidRPr="00661924">
        <w:rPr>
          <w:rFonts w:hint="eastAsia"/>
        </w:rPr>
        <w:t>.</w:t>
      </w:r>
      <w:r w:rsidRPr="00661924">
        <w:t>2.2</w:t>
      </w:r>
      <w:r w:rsidRPr="00661924">
        <w:rPr>
          <w:rFonts w:hint="eastAsia"/>
        </w:rPr>
        <w:t>-</w:t>
      </w:r>
      <w:r w:rsidRPr="00661924">
        <w:rPr>
          <w:rFonts w:eastAsia="SimSun" w:hint="eastAsia"/>
          <w:lang w:eastAsia="zh-CN"/>
        </w:rPr>
        <w:t>2</w:t>
      </w:r>
      <w:r w:rsidRPr="00661924">
        <w:rPr>
          <w:rFonts w:hint="eastAsia"/>
        </w:rPr>
        <w:t>:</w:t>
      </w:r>
      <w:r w:rsidRPr="00661924">
        <w:t xml:space="preserve"> Minimum requirement</w:t>
      </w:r>
      <w:r w:rsidRPr="00661924">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14:paraId="5F0482AB" w14:textId="77777777" w:rsidTr="000811C5">
        <w:trPr>
          <w:jc w:val="center"/>
        </w:trPr>
        <w:tc>
          <w:tcPr>
            <w:tcW w:w="1984" w:type="dxa"/>
            <w:tcBorders>
              <w:bottom w:val="nil"/>
            </w:tcBorders>
          </w:tcPr>
          <w:p w14:paraId="320F7805" w14:textId="77777777"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167C2C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34D4B3D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14:paraId="287917EC" w14:textId="77777777" w:rsidTr="000811C5">
        <w:trPr>
          <w:cantSplit/>
          <w:jc w:val="center"/>
        </w:trPr>
        <w:tc>
          <w:tcPr>
            <w:tcW w:w="1984" w:type="dxa"/>
          </w:tcPr>
          <w:p w14:paraId="4B15B71B" w14:textId="77777777"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1B1E709C"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9D2D66D"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14:paraId="6D6BD9D5" w14:textId="77777777" w:rsidTr="000811C5">
        <w:trPr>
          <w:cantSplit/>
          <w:jc w:val="center"/>
        </w:trPr>
        <w:tc>
          <w:tcPr>
            <w:tcW w:w="1984" w:type="dxa"/>
          </w:tcPr>
          <w:p w14:paraId="48978A2E" w14:textId="77777777" w:rsidR="005B3300" w:rsidRPr="00C25669" w:rsidRDefault="005B3300" w:rsidP="000811C5">
            <w:pPr>
              <w:keepNext/>
              <w:keepLines/>
              <w:spacing w:after="0"/>
              <w:jc w:val="center"/>
              <w:rPr>
                <w:rFonts w:ascii="Symbol" w:eastAsia="SimSun" w:hAnsi="Symbol" w:hint="eastAsia"/>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89CF1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37EBD58A"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14:paraId="18DFC073" w14:textId="77777777" w:rsidTr="000811C5">
        <w:trPr>
          <w:cantSplit/>
          <w:jc w:val="center"/>
        </w:trPr>
        <w:tc>
          <w:tcPr>
            <w:tcW w:w="1984" w:type="dxa"/>
          </w:tcPr>
          <w:p w14:paraId="5D90C440" w14:textId="77777777"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15C5BF77"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5E4F078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5AE6B46C" w14:textId="6CB7B60B" w:rsidR="005B3300" w:rsidRDefault="005B3300" w:rsidP="005B3300">
      <w:pPr>
        <w:rPr>
          <w:rFonts w:eastAsia="SimSun"/>
          <w:lang w:eastAsia="zh-CN"/>
        </w:rPr>
      </w:pPr>
    </w:p>
    <w:p w14:paraId="37A2671D" w14:textId="17757713" w:rsidR="00342061" w:rsidRPr="00310FBC" w:rsidRDefault="00342061" w:rsidP="00146CB6">
      <w:pPr>
        <w:pStyle w:val="Heading6"/>
        <w:rPr>
          <w:noProof/>
        </w:rPr>
      </w:pPr>
      <w:bookmarkStart w:id="920" w:name="_Toc107234799"/>
      <w:bookmarkStart w:id="921" w:name="_Toc107419769"/>
      <w:bookmarkStart w:id="922" w:name="_Toc107477065"/>
      <w:bookmarkStart w:id="923" w:name="_Toc114565914"/>
      <w:bookmarkStart w:id="924" w:name="_Toc123936222"/>
      <w:bookmarkStart w:id="925" w:name="_Toc124377237"/>
      <w:bookmarkStart w:id="9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920"/>
      <w:bookmarkEnd w:id="921"/>
      <w:bookmarkEnd w:id="922"/>
      <w:bookmarkEnd w:id="923"/>
      <w:bookmarkEnd w:id="924"/>
      <w:bookmarkEnd w:id="925"/>
    </w:p>
    <w:p w14:paraId="6C5A8ACA" w14:textId="77777777" w:rsidR="00342061" w:rsidRDefault="00342061" w:rsidP="00342061">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688B5D9E" w14:textId="77777777" w:rsidR="00342061" w:rsidRDefault="00342061" w:rsidP="00342061">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5936884" w14:textId="77777777" w:rsidR="00342061" w:rsidRPr="00310FBC" w:rsidRDefault="00342061" w:rsidP="00342061">
      <w:pPr>
        <w:pStyle w:val="B10"/>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431D5BEE" w14:textId="77777777" w:rsidR="00342061" w:rsidRPr="00310FBC" w:rsidRDefault="00342061" w:rsidP="00342061">
      <w:pPr>
        <w:pStyle w:val="B10"/>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85C9A58" w14:textId="2C849B91" w:rsidR="00342061" w:rsidRDefault="00342061" w:rsidP="00342061">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342061" w:rsidRPr="00661924" w14:paraId="3A5E8031" w14:textId="77777777" w:rsidTr="006266F6">
        <w:trPr>
          <w:trHeight w:val="70"/>
        </w:trPr>
        <w:tc>
          <w:tcPr>
            <w:tcW w:w="3573" w:type="dxa"/>
            <w:gridSpan w:val="3"/>
            <w:vMerge w:val="restart"/>
            <w:vAlign w:val="center"/>
          </w:tcPr>
          <w:p w14:paraId="7399F67C" w14:textId="77777777" w:rsidR="00342061" w:rsidRPr="00661924" w:rsidRDefault="00342061" w:rsidP="00624278">
            <w:pPr>
              <w:pStyle w:val="TAH"/>
            </w:pPr>
            <w:r w:rsidRPr="00661924">
              <w:lastRenderedPageBreak/>
              <w:t>Parameter</w:t>
            </w:r>
          </w:p>
        </w:tc>
        <w:tc>
          <w:tcPr>
            <w:tcW w:w="720" w:type="dxa"/>
            <w:vMerge w:val="restart"/>
            <w:vAlign w:val="center"/>
          </w:tcPr>
          <w:p w14:paraId="7491EF0D" w14:textId="77777777" w:rsidR="00342061" w:rsidRPr="00661924" w:rsidRDefault="00342061" w:rsidP="00624278">
            <w:pPr>
              <w:pStyle w:val="TAH"/>
            </w:pPr>
            <w:r w:rsidRPr="00661924">
              <w:t>Unit</w:t>
            </w:r>
          </w:p>
        </w:tc>
        <w:tc>
          <w:tcPr>
            <w:tcW w:w="5310" w:type="dxa"/>
            <w:gridSpan w:val="2"/>
            <w:vAlign w:val="center"/>
          </w:tcPr>
          <w:p w14:paraId="1D8CB73E" w14:textId="77777777" w:rsidR="00342061" w:rsidRDefault="00342061" w:rsidP="00624278">
            <w:pPr>
              <w:pStyle w:val="TAH"/>
            </w:pPr>
            <w:r>
              <w:t>Test 1</w:t>
            </w:r>
          </w:p>
        </w:tc>
      </w:tr>
      <w:tr w:rsidR="00342061" w:rsidRPr="00661924" w14:paraId="2C071106" w14:textId="77777777" w:rsidTr="00537763">
        <w:trPr>
          <w:trHeight w:val="70"/>
        </w:trPr>
        <w:tc>
          <w:tcPr>
            <w:tcW w:w="3573" w:type="dxa"/>
            <w:gridSpan w:val="3"/>
            <w:vMerge/>
            <w:vAlign w:val="center"/>
            <w:hideMark/>
          </w:tcPr>
          <w:p w14:paraId="5668BA41" w14:textId="77777777" w:rsidR="00342061" w:rsidRPr="00661924" w:rsidRDefault="00342061" w:rsidP="00624278">
            <w:pPr>
              <w:pStyle w:val="TAH"/>
            </w:pPr>
          </w:p>
        </w:tc>
        <w:tc>
          <w:tcPr>
            <w:tcW w:w="720" w:type="dxa"/>
            <w:vMerge/>
            <w:vAlign w:val="center"/>
            <w:hideMark/>
          </w:tcPr>
          <w:p w14:paraId="0ABE4362" w14:textId="77777777" w:rsidR="00342061" w:rsidRPr="00661924" w:rsidRDefault="00342061" w:rsidP="00624278">
            <w:pPr>
              <w:pStyle w:val="TAH"/>
            </w:pPr>
          </w:p>
        </w:tc>
        <w:tc>
          <w:tcPr>
            <w:tcW w:w="2601" w:type="dxa"/>
            <w:vAlign w:val="center"/>
          </w:tcPr>
          <w:p w14:paraId="402BAC11" w14:textId="77777777" w:rsidR="00342061" w:rsidRPr="00661924" w:rsidRDefault="00342061" w:rsidP="00624278">
            <w:pPr>
              <w:pStyle w:val="TAH"/>
            </w:pPr>
            <w:r>
              <w:t>Cell 1</w:t>
            </w:r>
          </w:p>
        </w:tc>
        <w:tc>
          <w:tcPr>
            <w:tcW w:w="2709" w:type="dxa"/>
          </w:tcPr>
          <w:p w14:paraId="6674DB1F" w14:textId="77777777" w:rsidR="00342061" w:rsidRPr="00661924" w:rsidRDefault="00342061" w:rsidP="00624278">
            <w:pPr>
              <w:pStyle w:val="TAH"/>
            </w:pPr>
            <w:r>
              <w:t>Cell 2</w:t>
            </w:r>
          </w:p>
        </w:tc>
      </w:tr>
      <w:tr w:rsidR="00342061" w:rsidRPr="00661924" w14:paraId="05822C4D" w14:textId="77777777" w:rsidTr="00537763">
        <w:trPr>
          <w:trHeight w:val="70"/>
        </w:trPr>
        <w:tc>
          <w:tcPr>
            <w:tcW w:w="3573" w:type="dxa"/>
            <w:gridSpan w:val="3"/>
            <w:vAlign w:val="center"/>
            <w:hideMark/>
          </w:tcPr>
          <w:p w14:paraId="2624E813" w14:textId="77777777" w:rsidR="00342061" w:rsidRPr="00661924" w:rsidRDefault="00342061" w:rsidP="00624278">
            <w:pPr>
              <w:pStyle w:val="TAL"/>
            </w:pPr>
            <w:r w:rsidRPr="00661924">
              <w:t>Bandwidth</w:t>
            </w:r>
          </w:p>
        </w:tc>
        <w:tc>
          <w:tcPr>
            <w:tcW w:w="720" w:type="dxa"/>
            <w:vAlign w:val="center"/>
            <w:hideMark/>
          </w:tcPr>
          <w:p w14:paraId="70E7F305" w14:textId="77777777" w:rsidR="00342061" w:rsidRPr="00661924" w:rsidRDefault="00342061" w:rsidP="00624278">
            <w:pPr>
              <w:pStyle w:val="TAC"/>
            </w:pPr>
            <w:r w:rsidRPr="00661924">
              <w:t>MHz</w:t>
            </w:r>
          </w:p>
        </w:tc>
        <w:tc>
          <w:tcPr>
            <w:tcW w:w="2601" w:type="dxa"/>
            <w:vAlign w:val="center"/>
          </w:tcPr>
          <w:p w14:paraId="0D630A05" w14:textId="77777777" w:rsidR="00342061" w:rsidRPr="00661924" w:rsidRDefault="00342061" w:rsidP="00624278">
            <w:pPr>
              <w:pStyle w:val="TAC"/>
            </w:pPr>
            <w:r>
              <w:t>40</w:t>
            </w:r>
          </w:p>
        </w:tc>
        <w:tc>
          <w:tcPr>
            <w:tcW w:w="2709" w:type="dxa"/>
            <w:vAlign w:val="center"/>
          </w:tcPr>
          <w:p w14:paraId="2B841764" w14:textId="77777777" w:rsidR="00342061" w:rsidRPr="00661924" w:rsidRDefault="00342061" w:rsidP="00624278">
            <w:pPr>
              <w:pStyle w:val="TAC"/>
            </w:pPr>
            <w:r>
              <w:t>40</w:t>
            </w:r>
          </w:p>
        </w:tc>
      </w:tr>
      <w:tr w:rsidR="00342061" w:rsidRPr="00661924" w14:paraId="074210E6" w14:textId="77777777" w:rsidTr="00537763">
        <w:trPr>
          <w:trHeight w:val="70"/>
        </w:trPr>
        <w:tc>
          <w:tcPr>
            <w:tcW w:w="3573" w:type="dxa"/>
            <w:gridSpan w:val="3"/>
            <w:vAlign w:val="center"/>
            <w:hideMark/>
          </w:tcPr>
          <w:p w14:paraId="6DEA38B2" w14:textId="77777777" w:rsidR="00342061" w:rsidRPr="00661924" w:rsidRDefault="00342061" w:rsidP="00624278">
            <w:pPr>
              <w:pStyle w:val="TAL"/>
            </w:pPr>
            <w:r w:rsidRPr="00661924">
              <w:t>Duplex Mode</w:t>
            </w:r>
          </w:p>
        </w:tc>
        <w:tc>
          <w:tcPr>
            <w:tcW w:w="720" w:type="dxa"/>
            <w:vAlign w:val="center"/>
          </w:tcPr>
          <w:p w14:paraId="4D8E03BE" w14:textId="77777777" w:rsidR="00342061" w:rsidRPr="00661924" w:rsidRDefault="00342061" w:rsidP="00624278">
            <w:pPr>
              <w:pStyle w:val="TAC"/>
            </w:pPr>
          </w:p>
        </w:tc>
        <w:tc>
          <w:tcPr>
            <w:tcW w:w="2601" w:type="dxa"/>
            <w:vAlign w:val="center"/>
          </w:tcPr>
          <w:p w14:paraId="5C326C42" w14:textId="77777777" w:rsidR="00342061" w:rsidRPr="00661924" w:rsidRDefault="00342061" w:rsidP="00624278">
            <w:pPr>
              <w:pStyle w:val="TAC"/>
            </w:pPr>
            <w:r>
              <w:t>TDD</w:t>
            </w:r>
          </w:p>
        </w:tc>
        <w:tc>
          <w:tcPr>
            <w:tcW w:w="2709" w:type="dxa"/>
            <w:vAlign w:val="center"/>
          </w:tcPr>
          <w:p w14:paraId="157010D2" w14:textId="77777777" w:rsidR="00342061" w:rsidRPr="00661924" w:rsidRDefault="00342061" w:rsidP="00624278">
            <w:pPr>
              <w:pStyle w:val="TAC"/>
            </w:pPr>
            <w:r>
              <w:t>TDD</w:t>
            </w:r>
          </w:p>
        </w:tc>
      </w:tr>
      <w:tr w:rsidR="00342061" w:rsidRPr="00661924" w14:paraId="2E33AD13" w14:textId="77777777" w:rsidTr="00537763">
        <w:trPr>
          <w:trHeight w:val="70"/>
        </w:trPr>
        <w:tc>
          <w:tcPr>
            <w:tcW w:w="3573" w:type="dxa"/>
            <w:gridSpan w:val="3"/>
            <w:vAlign w:val="center"/>
          </w:tcPr>
          <w:p w14:paraId="0C8EFB69" w14:textId="77777777" w:rsidR="00342061" w:rsidRPr="00661924" w:rsidRDefault="00342061" w:rsidP="00624278">
            <w:pPr>
              <w:pStyle w:val="TAL"/>
              <w:rPr>
                <w:rFonts w:eastAsia="?? ??"/>
              </w:rPr>
            </w:pPr>
            <w:r w:rsidRPr="00661924">
              <w:t>Subcarrier spacing</w:t>
            </w:r>
          </w:p>
        </w:tc>
        <w:tc>
          <w:tcPr>
            <w:tcW w:w="720" w:type="dxa"/>
            <w:vAlign w:val="center"/>
          </w:tcPr>
          <w:p w14:paraId="644F92EE" w14:textId="77777777" w:rsidR="00342061" w:rsidRPr="00661924" w:rsidRDefault="00342061" w:rsidP="00624278">
            <w:pPr>
              <w:pStyle w:val="TAC"/>
            </w:pPr>
            <w:r w:rsidRPr="00661924">
              <w:t>kHz</w:t>
            </w:r>
          </w:p>
        </w:tc>
        <w:tc>
          <w:tcPr>
            <w:tcW w:w="2601" w:type="dxa"/>
            <w:vAlign w:val="center"/>
          </w:tcPr>
          <w:p w14:paraId="5BC49F9B" w14:textId="77777777" w:rsidR="00342061" w:rsidRPr="00661924" w:rsidRDefault="00342061" w:rsidP="00624278">
            <w:pPr>
              <w:pStyle w:val="TAC"/>
            </w:pPr>
            <w:r>
              <w:t>30</w:t>
            </w:r>
          </w:p>
        </w:tc>
        <w:tc>
          <w:tcPr>
            <w:tcW w:w="2709" w:type="dxa"/>
            <w:vAlign w:val="center"/>
          </w:tcPr>
          <w:p w14:paraId="212BF3C6" w14:textId="77777777" w:rsidR="00342061" w:rsidRPr="00661924" w:rsidRDefault="00342061" w:rsidP="00624278">
            <w:pPr>
              <w:pStyle w:val="TAC"/>
            </w:pPr>
            <w:r>
              <w:t>30</w:t>
            </w:r>
          </w:p>
        </w:tc>
      </w:tr>
      <w:tr w:rsidR="00342061" w:rsidRPr="00661924" w14:paraId="3F9EA5F6" w14:textId="77777777" w:rsidTr="00537763">
        <w:trPr>
          <w:trHeight w:val="70"/>
        </w:trPr>
        <w:tc>
          <w:tcPr>
            <w:tcW w:w="3573" w:type="dxa"/>
            <w:gridSpan w:val="3"/>
            <w:vAlign w:val="center"/>
          </w:tcPr>
          <w:p w14:paraId="0F8389F2" w14:textId="77777777" w:rsidR="00342061" w:rsidRPr="009405D8" w:rsidRDefault="00342061" w:rsidP="00624278">
            <w:pPr>
              <w:pStyle w:val="TAL"/>
              <w:rPr>
                <w:rFonts w:eastAsia="?? ??"/>
              </w:rPr>
            </w:pPr>
            <w:r w:rsidRPr="00661924">
              <w:t>TDD UL-DL pattern</w:t>
            </w:r>
          </w:p>
        </w:tc>
        <w:tc>
          <w:tcPr>
            <w:tcW w:w="720" w:type="dxa"/>
            <w:vAlign w:val="center"/>
          </w:tcPr>
          <w:p w14:paraId="444FCCCD" w14:textId="77777777" w:rsidR="00342061" w:rsidRPr="009405D8" w:rsidRDefault="00342061" w:rsidP="00624278">
            <w:pPr>
              <w:pStyle w:val="TAC"/>
            </w:pPr>
          </w:p>
        </w:tc>
        <w:tc>
          <w:tcPr>
            <w:tcW w:w="2601" w:type="dxa"/>
            <w:vAlign w:val="center"/>
          </w:tcPr>
          <w:p w14:paraId="44709DAD" w14:textId="77777777" w:rsidR="00342061" w:rsidRDefault="00342061" w:rsidP="00624278">
            <w:pPr>
              <w:pStyle w:val="TAC"/>
            </w:pPr>
            <w:r w:rsidRPr="00661924">
              <w:t>FR1.30-1</w:t>
            </w:r>
          </w:p>
        </w:tc>
        <w:tc>
          <w:tcPr>
            <w:tcW w:w="2709" w:type="dxa"/>
            <w:vAlign w:val="center"/>
          </w:tcPr>
          <w:p w14:paraId="2F5DE172" w14:textId="77777777" w:rsidR="00342061" w:rsidRPr="009405D8" w:rsidRDefault="00342061" w:rsidP="00624278">
            <w:pPr>
              <w:pStyle w:val="TAC"/>
            </w:pPr>
            <w:r w:rsidRPr="00661924">
              <w:t>FR1.30-1</w:t>
            </w:r>
          </w:p>
        </w:tc>
      </w:tr>
      <w:tr w:rsidR="00342061" w:rsidRPr="00661924" w14:paraId="1D61351E" w14:textId="77777777" w:rsidTr="00537763">
        <w:trPr>
          <w:trHeight w:val="70"/>
        </w:trPr>
        <w:tc>
          <w:tcPr>
            <w:tcW w:w="3573" w:type="dxa"/>
            <w:gridSpan w:val="3"/>
            <w:vAlign w:val="center"/>
            <w:hideMark/>
          </w:tcPr>
          <w:p w14:paraId="44519626" w14:textId="77777777" w:rsidR="00342061" w:rsidRPr="009405D8" w:rsidRDefault="00342061" w:rsidP="00624278">
            <w:pPr>
              <w:pStyle w:val="TAL"/>
            </w:pPr>
            <w:r w:rsidRPr="009405D8">
              <w:rPr>
                <w:rFonts w:eastAsia="?? ??"/>
              </w:rPr>
              <w:t>SINR</w:t>
            </w:r>
          </w:p>
        </w:tc>
        <w:tc>
          <w:tcPr>
            <w:tcW w:w="720" w:type="dxa"/>
            <w:vAlign w:val="center"/>
            <w:hideMark/>
          </w:tcPr>
          <w:p w14:paraId="08FA0A19" w14:textId="77777777" w:rsidR="00342061" w:rsidRPr="009405D8" w:rsidRDefault="00342061" w:rsidP="00624278">
            <w:pPr>
              <w:pStyle w:val="TAC"/>
            </w:pPr>
            <w:r w:rsidRPr="009405D8">
              <w:t>dB</w:t>
            </w:r>
          </w:p>
        </w:tc>
        <w:tc>
          <w:tcPr>
            <w:tcW w:w="2601" w:type="dxa"/>
            <w:vAlign w:val="center"/>
          </w:tcPr>
          <w:p w14:paraId="7B620FD6" w14:textId="77777777" w:rsidR="00342061" w:rsidRPr="009405D8" w:rsidRDefault="00342061" w:rsidP="00624278">
            <w:pPr>
              <w:pStyle w:val="TAC"/>
            </w:pPr>
            <w:r>
              <w:t>-2</w:t>
            </w:r>
          </w:p>
        </w:tc>
        <w:tc>
          <w:tcPr>
            <w:tcW w:w="2709" w:type="dxa"/>
          </w:tcPr>
          <w:p w14:paraId="7C066BC4" w14:textId="77777777" w:rsidR="00342061" w:rsidRPr="009405D8" w:rsidRDefault="00342061" w:rsidP="00624278">
            <w:pPr>
              <w:pStyle w:val="TAC"/>
            </w:pPr>
            <w:r w:rsidRPr="009405D8">
              <w:t>-</w:t>
            </w:r>
          </w:p>
        </w:tc>
      </w:tr>
      <w:tr w:rsidR="00342061" w:rsidRPr="00661924" w14:paraId="4B38180D" w14:textId="77777777" w:rsidTr="006266F6">
        <w:trPr>
          <w:trHeight w:val="70"/>
        </w:trPr>
        <w:tc>
          <w:tcPr>
            <w:tcW w:w="3573" w:type="dxa"/>
            <w:gridSpan w:val="3"/>
            <w:vAlign w:val="center"/>
            <w:hideMark/>
          </w:tcPr>
          <w:p w14:paraId="353F7D91" w14:textId="77777777" w:rsidR="00342061" w:rsidRPr="00661924" w:rsidRDefault="00342061" w:rsidP="00624278">
            <w:pPr>
              <w:pStyle w:val="TAL"/>
            </w:pPr>
            <w:r w:rsidRPr="00661924">
              <w:t>Beamforming Model</w:t>
            </w:r>
          </w:p>
        </w:tc>
        <w:tc>
          <w:tcPr>
            <w:tcW w:w="720" w:type="dxa"/>
            <w:vAlign w:val="center"/>
          </w:tcPr>
          <w:p w14:paraId="5FC0E9F5" w14:textId="77777777" w:rsidR="00342061" w:rsidRPr="00661924" w:rsidRDefault="00342061" w:rsidP="00624278">
            <w:pPr>
              <w:pStyle w:val="TAC"/>
            </w:pPr>
          </w:p>
        </w:tc>
        <w:tc>
          <w:tcPr>
            <w:tcW w:w="5310" w:type="dxa"/>
            <w:gridSpan w:val="2"/>
            <w:vAlign w:val="center"/>
          </w:tcPr>
          <w:p w14:paraId="06DC4462" w14:textId="77777777" w:rsidR="00342061" w:rsidRPr="00661924" w:rsidRDefault="00342061" w:rsidP="00624278">
            <w:pPr>
              <w:pStyle w:val="TAC"/>
            </w:pPr>
            <w:r w:rsidRPr="00661924">
              <w:t xml:space="preserve">As specified in </w:t>
            </w:r>
            <w:r w:rsidRPr="00661924">
              <w:rPr>
                <w:rFonts w:hint="eastAsia"/>
              </w:rPr>
              <w:t>Annex B.4.1</w:t>
            </w:r>
          </w:p>
        </w:tc>
      </w:tr>
      <w:tr w:rsidR="00342061" w:rsidRPr="00661924" w14:paraId="6275060C" w14:textId="77777777" w:rsidTr="00537763">
        <w:trPr>
          <w:trHeight w:val="70"/>
        </w:trPr>
        <w:tc>
          <w:tcPr>
            <w:tcW w:w="1143" w:type="dxa"/>
            <w:vMerge w:val="restart"/>
            <w:vAlign w:val="center"/>
          </w:tcPr>
          <w:p w14:paraId="41FF8A42" w14:textId="77777777" w:rsidR="00342061" w:rsidRPr="00661924" w:rsidRDefault="00342061" w:rsidP="00624278">
            <w:pPr>
              <w:pStyle w:val="TAL"/>
            </w:pPr>
            <w:r w:rsidRPr="00546626">
              <w:t>ZP CSI-RS configuration</w:t>
            </w:r>
          </w:p>
          <w:p w14:paraId="0367D029" w14:textId="77777777" w:rsidR="00342061" w:rsidRPr="00661924" w:rsidRDefault="00342061" w:rsidP="00624278">
            <w:pPr>
              <w:pStyle w:val="TAL"/>
            </w:pPr>
          </w:p>
        </w:tc>
        <w:tc>
          <w:tcPr>
            <w:tcW w:w="2430" w:type="dxa"/>
            <w:gridSpan w:val="2"/>
            <w:vAlign w:val="center"/>
          </w:tcPr>
          <w:p w14:paraId="40A961A1"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3D1321D3" w14:textId="77777777" w:rsidR="00342061" w:rsidRPr="00661924" w:rsidRDefault="00342061" w:rsidP="00624278">
            <w:pPr>
              <w:pStyle w:val="TAC"/>
            </w:pPr>
          </w:p>
        </w:tc>
        <w:tc>
          <w:tcPr>
            <w:tcW w:w="2601" w:type="dxa"/>
            <w:vAlign w:val="center"/>
          </w:tcPr>
          <w:p w14:paraId="2205684E" w14:textId="77777777" w:rsidR="00342061" w:rsidRPr="00661924" w:rsidRDefault="00342061" w:rsidP="00624278">
            <w:pPr>
              <w:pStyle w:val="TAC"/>
            </w:pPr>
            <w:r w:rsidRPr="00661924">
              <w:t>Periodic</w:t>
            </w:r>
          </w:p>
        </w:tc>
        <w:tc>
          <w:tcPr>
            <w:tcW w:w="2709" w:type="dxa"/>
          </w:tcPr>
          <w:p w14:paraId="447F4B35" w14:textId="77777777" w:rsidR="00342061" w:rsidRPr="00661924" w:rsidRDefault="00342061" w:rsidP="00624278">
            <w:pPr>
              <w:pStyle w:val="TAC"/>
            </w:pPr>
            <w:r w:rsidRPr="00661924">
              <w:t>Periodic</w:t>
            </w:r>
          </w:p>
        </w:tc>
      </w:tr>
      <w:tr w:rsidR="00342061" w:rsidRPr="00661924" w14:paraId="498EDC1E" w14:textId="77777777" w:rsidTr="00537763">
        <w:trPr>
          <w:trHeight w:val="70"/>
        </w:trPr>
        <w:tc>
          <w:tcPr>
            <w:tcW w:w="1143" w:type="dxa"/>
            <w:vMerge/>
            <w:vAlign w:val="center"/>
          </w:tcPr>
          <w:p w14:paraId="3E75D360" w14:textId="77777777" w:rsidR="00342061" w:rsidRPr="00661924" w:rsidRDefault="00342061" w:rsidP="00624278">
            <w:pPr>
              <w:pStyle w:val="TAL"/>
            </w:pPr>
          </w:p>
        </w:tc>
        <w:tc>
          <w:tcPr>
            <w:tcW w:w="2430" w:type="dxa"/>
            <w:gridSpan w:val="2"/>
            <w:vAlign w:val="center"/>
          </w:tcPr>
          <w:p w14:paraId="493ADB9F"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7208431E" w14:textId="77777777" w:rsidR="00342061" w:rsidRPr="00661924" w:rsidRDefault="00342061" w:rsidP="00624278">
            <w:pPr>
              <w:pStyle w:val="TAC"/>
            </w:pPr>
          </w:p>
        </w:tc>
        <w:tc>
          <w:tcPr>
            <w:tcW w:w="2601" w:type="dxa"/>
            <w:vAlign w:val="center"/>
          </w:tcPr>
          <w:p w14:paraId="4203C65E" w14:textId="77777777" w:rsidR="00342061" w:rsidRPr="00661924" w:rsidRDefault="00342061" w:rsidP="00624278">
            <w:pPr>
              <w:pStyle w:val="TAC"/>
            </w:pPr>
            <w:r>
              <w:t>2</w:t>
            </w:r>
          </w:p>
        </w:tc>
        <w:tc>
          <w:tcPr>
            <w:tcW w:w="2709" w:type="dxa"/>
            <w:vAlign w:val="center"/>
          </w:tcPr>
          <w:p w14:paraId="25DDD05A" w14:textId="77777777" w:rsidR="00342061" w:rsidRPr="00661924" w:rsidRDefault="00342061" w:rsidP="00624278">
            <w:pPr>
              <w:pStyle w:val="TAC"/>
            </w:pPr>
            <w:r>
              <w:t>1</w:t>
            </w:r>
          </w:p>
        </w:tc>
      </w:tr>
      <w:tr w:rsidR="00342061" w:rsidRPr="00661924" w14:paraId="12FF8629" w14:textId="77777777" w:rsidTr="00537763">
        <w:trPr>
          <w:trHeight w:val="70"/>
        </w:trPr>
        <w:tc>
          <w:tcPr>
            <w:tcW w:w="1143" w:type="dxa"/>
            <w:vMerge/>
            <w:vAlign w:val="center"/>
          </w:tcPr>
          <w:p w14:paraId="089F596C" w14:textId="77777777" w:rsidR="00342061" w:rsidRPr="00661924" w:rsidRDefault="00342061" w:rsidP="00624278">
            <w:pPr>
              <w:pStyle w:val="TAL"/>
            </w:pPr>
          </w:p>
        </w:tc>
        <w:tc>
          <w:tcPr>
            <w:tcW w:w="2430" w:type="dxa"/>
            <w:gridSpan w:val="2"/>
            <w:vAlign w:val="center"/>
          </w:tcPr>
          <w:p w14:paraId="643634A3" w14:textId="77777777" w:rsidR="00342061" w:rsidRPr="00661924" w:rsidRDefault="00342061" w:rsidP="00624278">
            <w:pPr>
              <w:pStyle w:val="TAL"/>
            </w:pPr>
            <w:r w:rsidRPr="00661924">
              <w:t>CDM Type</w:t>
            </w:r>
          </w:p>
        </w:tc>
        <w:tc>
          <w:tcPr>
            <w:tcW w:w="720" w:type="dxa"/>
            <w:vAlign w:val="center"/>
          </w:tcPr>
          <w:p w14:paraId="0E8E3818" w14:textId="77777777" w:rsidR="00342061" w:rsidRPr="00661924" w:rsidRDefault="00342061" w:rsidP="00624278">
            <w:pPr>
              <w:pStyle w:val="TAC"/>
            </w:pPr>
          </w:p>
        </w:tc>
        <w:tc>
          <w:tcPr>
            <w:tcW w:w="2601" w:type="dxa"/>
            <w:vAlign w:val="center"/>
          </w:tcPr>
          <w:p w14:paraId="010AB342" w14:textId="77777777" w:rsidR="00342061" w:rsidRPr="00661924" w:rsidRDefault="00342061" w:rsidP="00624278">
            <w:pPr>
              <w:pStyle w:val="TAC"/>
            </w:pPr>
            <w:r w:rsidRPr="00661924">
              <w:t>FD-CDM2</w:t>
            </w:r>
          </w:p>
        </w:tc>
        <w:tc>
          <w:tcPr>
            <w:tcW w:w="2709" w:type="dxa"/>
          </w:tcPr>
          <w:p w14:paraId="128BA9D8" w14:textId="77777777" w:rsidR="00342061" w:rsidRPr="00661924" w:rsidRDefault="00342061" w:rsidP="00624278">
            <w:pPr>
              <w:pStyle w:val="TAC"/>
            </w:pPr>
            <w:r>
              <w:t>noCDM</w:t>
            </w:r>
          </w:p>
        </w:tc>
      </w:tr>
      <w:tr w:rsidR="00342061" w:rsidRPr="00661924" w14:paraId="7F8FEB8B" w14:textId="77777777" w:rsidTr="00537763">
        <w:trPr>
          <w:trHeight w:val="70"/>
        </w:trPr>
        <w:tc>
          <w:tcPr>
            <w:tcW w:w="1143" w:type="dxa"/>
            <w:vMerge/>
            <w:vAlign w:val="center"/>
          </w:tcPr>
          <w:p w14:paraId="6FCA84D5" w14:textId="77777777" w:rsidR="00342061" w:rsidRPr="00661924" w:rsidRDefault="00342061" w:rsidP="00624278">
            <w:pPr>
              <w:pStyle w:val="TAL"/>
            </w:pPr>
          </w:p>
        </w:tc>
        <w:tc>
          <w:tcPr>
            <w:tcW w:w="2430" w:type="dxa"/>
            <w:gridSpan w:val="2"/>
            <w:vAlign w:val="center"/>
          </w:tcPr>
          <w:p w14:paraId="4756CED6" w14:textId="77777777" w:rsidR="00342061" w:rsidRPr="00661924" w:rsidRDefault="00342061" w:rsidP="00624278">
            <w:pPr>
              <w:pStyle w:val="TAL"/>
            </w:pPr>
            <w:r w:rsidRPr="00661924">
              <w:t>Density (ρ)</w:t>
            </w:r>
          </w:p>
        </w:tc>
        <w:tc>
          <w:tcPr>
            <w:tcW w:w="720" w:type="dxa"/>
            <w:vAlign w:val="center"/>
          </w:tcPr>
          <w:p w14:paraId="6849B5BE" w14:textId="77777777" w:rsidR="00342061" w:rsidRPr="00661924" w:rsidRDefault="00342061" w:rsidP="00624278">
            <w:pPr>
              <w:pStyle w:val="TAC"/>
            </w:pPr>
          </w:p>
        </w:tc>
        <w:tc>
          <w:tcPr>
            <w:tcW w:w="2601" w:type="dxa"/>
            <w:vAlign w:val="center"/>
          </w:tcPr>
          <w:p w14:paraId="6ECE173B" w14:textId="77777777" w:rsidR="00342061" w:rsidRPr="00661924" w:rsidRDefault="00342061" w:rsidP="00624278">
            <w:pPr>
              <w:pStyle w:val="TAC"/>
            </w:pPr>
            <w:r w:rsidRPr="00661924">
              <w:t>1</w:t>
            </w:r>
          </w:p>
        </w:tc>
        <w:tc>
          <w:tcPr>
            <w:tcW w:w="2709" w:type="dxa"/>
          </w:tcPr>
          <w:p w14:paraId="735E3122" w14:textId="77777777" w:rsidR="00342061" w:rsidRPr="00661924" w:rsidRDefault="00342061" w:rsidP="00624278">
            <w:pPr>
              <w:pStyle w:val="TAC"/>
            </w:pPr>
            <w:r>
              <w:t>1</w:t>
            </w:r>
          </w:p>
        </w:tc>
      </w:tr>
      <w:tr w:rsidR="00342061" w:rsidRPr="00661924" w14:paraId="3BACF9BF" w14:textId="77777777" w:rsidTr="00537763">
        <w:trPr>
          <w:trHeight w:val="70"/>
        </w:trPr>
        <w:tc>
          <w:tcPr>
            <w:tcW w:w="1143" w:type="dxa"/>
            <w:vMerge/>
            <w:vAlign w:val="center"/>
          </w:tcPr>
          <w:p w14:paraId="4F4C3FFC" w14:textId="77777777" w:rsidR="00342061" w:rsidRPr="00661924" w:rsidRDefault="00342061" w:rsidP="00624278">
            <w:pPr>
              <w:pStyle w:val="TAL"/>
            </w:pPr>
          </w:p>
        </w:tc>
        <w:tc>
          <w:tcPr>
            <w:tcW w:w="2430" w:type="dxa"/>
            <w:gridSpan w:val="2"/>
            <w:vAlign w:val="center"/>
          </w:tcPr>
          <w:p w14:paraId="3B3F9691"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180015C" w14:textId="77777777" w:rsidR="00342061" w:rsidRPr="00661924" w:rsidRDefault="00342061" w:rsidP="00624278">
            <w:pPr>
              <w:pStyle w:val="TAC"/>
            </w:pPr>
          </w:p>
        </w:tc>
        <w:tc>
          <w:tcPr>
            <w:tcW w:w="2601" w:type="dxa"/>
            <w:vAlign w:val="center"/>
          </w:tcPr>
          <w:p w14:paraId="76C0E13D" w14:textId="77777777" w:rsidR="00342061" w:rsidRPr="00661924" w:rsidRDefault="00342061" w:rsidP="00624278">
            <w:pPr>
              <w:pStyle w:val="TAC"/>
            </w:pPr>
            <w:r w:rsidRPr="00661924">
              <w:rPr>
                <w:rFonts w:hint="eastAsia"/>
              </w:rPr>
              <w:t xml:space="preserve">Row </w:t>
            </w:r>
            <w:r>
              <w:t>3(8)</w:t>
            </w:r>
          </w:p>
        </w:tc>
        <w:tc>
          <w:tcPr>
            <w:tcW w:w="2709" w:type="dxa"/>
            <w:vAlign w:val="center"/>
          </w:tcPr>
          <w:p w14:paraId="608DD18D" w14:textId="77777777" w:rsidR="00342061" w:rsidRPr="00661924" w:rsidRDefault="00342061" w:rsidP="00624278">
            <w:pPr>
              <w:pStyle w:val="TAC"/>
            </w:pPr>
            <w:r w:rsidRPr="00661924">
              <w:rPr>
                <w:rFonts w:hint="eastAsia"/>
              </w:rPr>
              <w:t xml:space="preserve">Row </w:t>
            </w:r>
            <w:r>
              <w:t>2(8)</w:t>
            </w:r>
          </w:p>
        </w:tc>
      </w:tr>
      <w:tr w:rsidR="00342061" w:rsidRPr="00661924" w14:paraId="3546905B" w14:textId="77777777" w:rsidTr="00537763">
        <w:trPr>
          <w:trHeight w:val="70"/>
        </w:trPr>
        <w:tc>
          <w:tcPr>
            <w:tcW w:w="1143" w:type="dxa"/>
            <w:vMerge/>
            <w:vAlign w:val="center"/>
          </w:tcPr>
          <w:p w14:paraId="75F5E0F6" w14:textId="77777777" w:rsidR="00342061" w:rsidRPr="00661924" w:rsidRDefault="00342061" w:rsidP="00624278">
            <w:pPr>
              <w:pStyle w:val="TAL"/>
            </w:pPr>
          </w:p>
        </w:tc>
        <w:tc>
          <w:tcPr>
            <w:tcW w:w="2430" w:type="dxa"/>
            <w:gridSpan w:val="2"/>
            <w:vAlign w:val="center"/>
          </w:tcPr>
          <w:p w14:paraId="74C42FA1"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256433D8" w14:textId="77777777" w:rsidR="00342061" w:rsidRPr="00661924" w:rsidRDefault="00342061" w:rsidP="00624278">
            <w:pPr>
              <w:pStyle w:val="TAC"/>
            </w:pPr>
          </w:p>
        </w:tc>
        <w:tc>
          <w:tcPr>
            <w:tcW w:w="2601" w:type="dxa"/>
            <w:vAlign w:val="center"/>
          </w:tcPr>
          <w:p w14:paraId="10259ECB" w14:textId="77777777" w:rsidR="00342061" w:rsidRPr="00661924" w:rsidRDefault="00342061" w:rsidP="00624278">
            <w:pPr>
              <w:pStyle w:val="TAC"/>
            </w:pPr>
            <w:r w:rsidRPr="00E87941">
              <w:rPr>
                <w:rFonts w:hint="eastAsia"/>
              </w:rPr>
              <w:t>9</w:t>
            </w:r>
            <w:r w:rsidRPr="00E87941">
              <w:t xml:space="preserve"> </w:t>
            </w:r>
          </w:p>
        </w:tc>
        <w:tc>
          <w:tcPr>
            <w:tcW w:w="2709" w:type="dxa"/>
            <w:vAlign w:val="center"/>
          </w:tcPr>
          <w:p w14:paraId="0E498380" w14:textId="77777777" w:rsidR="00342061" w:rsidRPr="00661924" w:rsidRDefault="00342061" w:rsidP="00624278">
            <w:pPr>
              <w:pStyle w:val="TAC"/>
            </w:pPr>
            <w:r>
              <w:t>9</w:t>
            </w:r>
          </w:p>
        </w:tc>
      </w:tr>
      <w:tr w:rsidR="00342061" w:rsidRPr="00661924" w14:paraId="00C8D74C" w14:textId="77777777" w:rsidTr="00537763">
        <w:trPr>
          <w:trHeight w:val="70"/>
        </w:trPr>
        <w:tc>
          <w:tcPr>
            <w:tcW w:w="1143" w:type="dxa"/>
            <w:vMerge/>
            <w:vAlign w:val="center"/>
          </w:tcPr>
          <w:p w14:paraId="6F1CB824" w14:textId="77777777" w:rsidR="00342061" w:rsidRPr="00661924" w:rsidRDefault="00342061" w:rsidP="00624278">
            <w:pPr>
              <w:pStyle w:val="TAL"/>
            </w:pPr>
          </w:p>
        </w:tc>
        <w:tc>
          <w:tcPr>
            <w:tcW w:w="2430" w:type="dxa"/>
            <w:gridSpan w:val="2"/>
          </w:tcPr>
          <w:p w14:paraId="3BD1290D" w14:textId="77777777" w:rsidR="00342061" w:rsidRPr="00661924" w:rsidRDefault="00342061" w:rsidP="00624278">
            <w:pPr>
              <w:pStyle w:val="TAL"/>
            </w:pPr>
            <w:r w:rsidRPr="00661924">
              <w:t>CSI-RS</w:t>
            </w:r>
          </w:p>
          <w:p w14:paraId="6220A7D2" w14:textId="77777777" w:rsidR="00342061" w:rsidRPr="00661924" w:rsidRDefault="00342061" w:rsidP="00624278">
            <w:pPr>
              <w:pStyle w:val="TAL"/>
            </w:pPr>
            <w:r w:rsidRPr="00661924">
              <w:t>periodicity and offset</w:t>
            </w:r>
          </w:p>
        </w:tc>
        <w:tc>
          <w:tcPr>
            <w:tcW w:w="720" w:type="dxa"/>
            <w:vAlign w:val="center"/>
          </w:tcPr>
          <w:p w14:paraId="19D303CD" w14:textId="77777777" w:rsidR="00342061" w:rsidRPr="00661924" w:rsidRDefault="00342061" w:rsidP="00624278">
            <w:pPr>
              <w:pStyle w:val="TAC"/>
            </w:pPr>
            <w:r w:rsidRPr="00661924">
              <w:t>slot</w:t>
            </w:r>
          </w:p>
        </w:tc>
        <w:tc>
          <w:tcPr>
            <w:tcW w:w="2601" w:type="dxa"/>
            <w:vAlign w:val="center"/>
          </w:tcPr>
          <w:p w14:paraId="4F458126" w14:textId="77777777" w:rsidR="00342061" w:rsidRPr="00661924" w:rsidRDefault="00342061" w:rsidP="00624278">
            <w:pPr>
              <w:pStyle w:val="TAC"/>
            </w:pPr>
            <w:r>
              <w:t>10</w:t>
            </w:r>
            <w:r w:rsidRPr="00661924">
              <w:rPr>
                <w:rFonts w:hint="eastAsia"/>
              </w:rPr>
              <w:t>/1</w:t>
            </w:r>
          </w:p>
        </w:tc>
        <w:tc>
          <w:tcPr>
            <w:tcW w:w="2709" w:type="dxa"/>
            <w:vAlign w:val="center"/>
          </w:tcPr>
          <w:p w14:paraId="3878790E" w14:textId="77777777" w:rsidR="00342061" w:rsidRPr="00661924" w:rsidRDefault="00342061" w:rsidP="00624278">
            <w:pPr>
              <w:pStyle w:val="TAC"/>
            </w:pPr>
            <w:r>
              <w:t>Same as serving cell</w:t>
            </w:r>
          </w:p>
        </w:tc>
      </w:tr>
      <w:tr w:rsidR="00342061" w:rsidRPr="00661924" w14:paraId="75B05CF4" w14:textId="77777777" w:rsidTr="00537763">
        <w:trPr>
          <w:trHeight w:val="70"/>
        </w:trPr>
        <w:tc>
          <w:tcPr>
            <w:tcW w:w="1143" w:type="dxa"/>
            <w:vMerge w:val="restart"/>
            <w:vAlign w:val="center"/>
            <w:hideMark/>
          </w:tcPr>
          <w:p w14:paraId="33F81D7B" w14:textId="77777777" w:rsidR="00342061" w:rsidRPr="00661924" w:rsidRDefault="00342061" w:rsidP="00624278">
            <w:pPr>
              <w:pStyle w:val="TAL"/>
            </w:pPr>
            <w:r w:rsidRPr="00661924">
              <w:t>NZP CSI-RS for CSI acquisition</w:t>
            </w:r>
          </w:p>
          <w:p w14:paraId="508FCB3B" w14:textId="77777777" w:rsidR="00342061" w:rsidRPr="00661924" w:rsidRDefault="00342061" w:rsidP="00624278">
            <w:pPr>
              <w:pStyle w:val="TAL"/>
            </w:pPr>
          </w:p>
        </w:tc>
        <w:tc>
          <w:tcPr>
            <w:tcW w:w="2430" w:type="dxa"/>
            <w:gridSpan w:val="2"/>
            <w:vAlign w:val="center"/>
          </w:tcPr>
          <w:p w14:paraId="377469B8" w14:textId="77777777" w:rsidR="00342061" w:rsidRPr="00661924" w:rsidRDefault="00342061" w:rsidP="00624278">
            <w:pPr>
              <w:pStyle w:val="TAL"/>
            </w:pPr>
            <w:r w:rsidRPr="00661924">
              <w:t>CSI-RS resource</w:t>
            </w:r>
            <w:r w:rsidRPr="00661924">
              <w:rPr>
                <w:rFonts w:hint="eastAsia"/>
              </w:rPr>
              <w:t xml:space="preserve"> </w:t>
            </w:r>
            <w:r w:rsidRPr="00661924">
              <w:t>Type</w:t>
            </w:r>
          </w:p>
        </w:tc>
        <w:tc>
          <w:tcPr>
            <w:tcW w:w="720" w:type="dxa"/>
            <w:vAlign w:val="center"/>
          </w:tcPr>
          <w:p w14:paraId="08087A62" w14:textId="77777777" w:rsidR="00342061" w:rsidRPr="00661924" w:rsidRDefault="00342061" w:rsidP="00624278">
            <w:pPr>
              <w:pStyle w:val="TAC"/>
            </w:pPr>
          </w:p>
        </w:tc>
        <w:tc>
          <w:tcPr>
            <w:tcW w:w="2601" w:type="dxa"/>
            <w:vAlign w:val="center"/>
          </w:tcPr>
          <w:p w14:paraId="484BC077" w14:textId="77777777" w:rsidR="00342061" w:rsidRPr="00661924" w:rsidRDefault="00342061" w:rsidP="00624278">
            <w:pPr>
              <w:pStyle w:val="TAC"/>
            </w:pPr>
            <w:r w:rsidRPr="00661924">
              <w:t>Periodic</w:t>
            </w:r>
          </w:p>
        </w:tc>
        <w:tc>
          <w:tcPr>
            <w:tcW w:w="2709" w:type="dxa"/>
          </w:tcPr>
          <w:p w14:paraId="1D237E48" w14:textId="77777777" w:rsidR="00342061" w:rsidRPr="00661924" w:rsidRDefault="00342061" w:rsidP="00624278">
            <w:pPr>
              <w:pStyle w:val="TAC"/>
            </w:pPr>
            <w:r w:rsidRPr="00661924">
              <w:t>Periodic</w:t>
            </w:r>
          </w:p>
        </w:tc>
      </w:tr>
      <w:tr w:rsidR="00342061" w:rsidRPr="00661924" w14:paraId="1D8CF746" w14:textId="77777777" w:rsidTr="00537763">
        <w:trPr>
          <w:trHeight w:val="70"/>
        </w:trPr>
        <w:tc>
          <w:tcPr>
            <w:tcW w:w="1143" w:type="dxa"/>
            <w:vMerge/>
            <w:vAlign w:val="center"/>
          </w:tcPr>
          <w:p w14:paraId="09EB03D1" w14:textId="77777777" w:rsidR="00342061" w:rsidRPr="00661924" w:rsidRDefault="00342061" w:rsidP="00624278">
            <w:pPr>
              <w:pStyle w:val="TAL"/>
            </w:pPr>
          </w:p>
        </w:tc>
        <w:tc>
          <w:tcPr>
            <w:tcW w:w="2430" w:type="dxa"/>
            <w:gridSpan w:val="2"/>
            <w:vAlign w:val="center"/>
          </w:tcPr>
          <w:p w14:paraId="17FE101E" w14:textId="77777777" w:rsidR="00342061" w:rsidRPr="00661924" w:rsidRDefault="00342061" w:rsidP="00624278">
            <w:pPr>
              <w:pStyle w:val="TAL"/>
            </w:pPr>
            <w:r w:rsidRPr="00661924">
              <w:t>Number of CSI-RS ports (</w:t>
            </w:r>
            <w:r w:rsidRPr="00661924">
              <w:rPr>
                <w:i/>
              </w:rPr>
              <w:t>X</w:t>
            </w:r>
            <w:r w:rsidRPr="00661924">
              <w:t>)</w:t>
            </w:r>
          </w:p>
        </w:tc>
        <w:tc>
          <w:tcPr>
            <w:tcW w:w="720" w:type="dxa"/>
            <w:vAlign w:val="center"/>
          </w:tcPr>
          <w:p w14:paraId="08BD024E" w14:textId="77777777" w:rsidR="00342061" w:rsidRPr="00661924" w:rsidRDefault="00342061" w:rsidP="00624278">
            <w:pPr>
              <w:pStyle w:val="TAC"/>
            </w:pPr>
          </w:p>
        </w:tc>
        <w:tc>
          <w:tcPr>
            <w:tcW w:w="2601" w:type="dxa"/>
            <w:vAlign w:val="center"/>
          </w:tcPr>
          <w:p w14:paraId="560E0EAD" w14:textId="77777777" w:rsidR="00342061" w:rsidRPr="00661924" w:rsidRDefault="00342061" w:rsidP="00624278">
            <w:pPr>
              <w:pStyle w:val="TAC"/>
            </w:pPr>
            <w:r w:rsidRPr="00661924">
              <w:rPr>
                <w:rFonts w:hint="eastAsia"/>
              </w:rPr>
              <w:t>2</w:t>
            </w:r>
          </w:p>
        </w:tc>
        <w:tc>
          <w:tcPr>
            <w:tcW w:w="2709" w:type="dxa"/>
            <w:vAlign w:val="center"/>
          </w:tcPr>
          <w:p w14:paraId="7455E05B" w14:textId="77777777" w:rsidR="00342061" w:rsidRPr="00661924" w:rsidRDefault="00342061" w:rsidP="00624278">
            <w:pPr>
              <w:pStyle w:val="TAC"/>
            </w:pPr>
            <w:r>
              <w:t>1</w:t>
            </w:r>
          </w:p>
        </w:tc>
      </w:tr>
      <w:tr w:rsidR="00342061" w:rsidRPr="00661924" w14:paraId="00C25DE0" w14:textId="77777777" w:rsidTr="00537763">
        <w:trPr>
          <w:trHeight w:val="70"/>
        </w:trPr>
        <w:tc>
          <w:tcPr>
            <w:tcW w:w="1143" w:type="dxa"/>
            <w:vMerge/>
            <w:vAlign w:val="center"/>
            <w:hideMark/>
          </w:tcPr>
          <w:p w14:paraId="43F707C7" w14:textId="77777777" w:rsidR="00342061" w:rsidRPr="00661924" w:rsidRDefault="00342061" w:rsidP="00624278">
            <w:pPr>
              <w:pStyle w:val="TAL"/>
            </w:pPr>
          </w:p>
        </w:tc>
        <w:tc>
          <w:tcPr>
            <w:tcW w:w="2430" w:type="dxa"/>
            <w:gridSpan w:val="2"/>
            <w:vAlign w:val="center"/>
          </w:tcPr>
          <w:p w14:paraId="76F244D7" w14:textId="77777777" w:rsidR="00342061" w:rsidRPr="00661924" w:rsidRDefault="00342061" w:rsidP="00624278">
            <w:pPr>
              <w:pStyle w:val="TAL"/>
            </w:pPr>
            <w:r w:rsidRPr="00661924">
              <w:t>CDM Type</w:t>
            </w:r>
          </w:p>
        </w:tc>
        <w:tc>
          <w:tcPr>
            <w:tcW w:w="720" w:type="dxa"/>
            <w:vAlign w:val="center"/>
          </w:tcPr>
          <w:p w14:paraId="4747ED5B" w14:textId="77777777" w:rsidR="00342061" w:rsidRPr="00661924" w:rsidRDefault="00342061" w:rsidP="00624278">
            <w:pPr>
              <w:pStyle w:val="TAC"/>
            </w:pPr>
          </w:p>
        </w:tc>
        <w:tc>
          <w:tcPr>
            <w:tcW w:w="2601" w:type="dxa"/>
            <w:vAlign w:val="center"/>
          </w:tcPr>
          <w:p w14:paraId="2D69A2A3" w14:textId="77777777" w:rsidR="00342061" w:rsidRPr="00661924" w:rsidRDefault="00342061" w:rsidP="00624278">
            <w:pPr>
              <w:pStyle w:val="TAC"/>
            </w:pPr>
            <w:r w:rsidRPr="00661924">
              <w:t>FD-CDM2</w:t>
            </w:r>
          </w:p>
        </w:tc>
        <w:tc>
          <w:tcPr>
            <w:tcW w:w="2709" w:type="dxa"/>
          </w:tcPr>
          <w:p w14:paraId="4891143E" w14:textId="77777777" w:rsidR="00342061" w:rsidRPr="00661924" w:rsidRDefault="00342061" w:rsidP="00624278">
            <w:pPr>
              <w:pStyle w:val="TAC"/>
            </w:pPr>
            <w:r>
              <w:t>noCDM</w:t>
            </w:r>
          </w:p>
        </w:tc>
      </w:tr>
      <w:tr w:rsidR="00342061" w:rsidRPr="00661924" w14:paraId="312EA2BA" w14:textId="77777777" w:rsidTr="00537763">
        <w:trPr>
          <w:trHeight w:val="70"/>
        </w:trPr>
        <w:tc>
          <w:tcPr>
            <w:tcW w:w="1143" w:type="dxa"/>
            <w:vMerge/>
            <w:vAlign w:val="center"/>
            <w:hideMark/>
          </w:tcPr>
          <w:p w14:paraId="3B981B90" w14:textId="77777777" w:rsidR="00342061" w:rsidRPr="00661924" w:rsidRDefault="00342061" w:rsidP="00624278">
            <w:pPr>
              <w:pStyle w:val="TAL"/>
            </w:pPr>
          </w:p>
        </w:tc>
        <w:tc>
          <w:tcPr>
            <w:tcW w:w="2430" w:type="dxa"/>
            <w:gridSpan w:val="2"/>
            <w:vAlign w:val="center"/>
          </w:tcPr>
          <w:p w14:paraId="55663E33" w14:textId="77777777" w:rsidR="00342061" w:rsidRPr="00661924" w:rsidRDefault="00342061" w:rsidP="00624278">
            <w:pPr>
              <w:pStyle w:val="TAL"/>
            </w:pPr>
            <w:r w:rsidRPr="00661924">
              <w:t>Density (ρ)</w:t>
            </w:r>
          </w:p>
        </w:tc>
        <w:tc>
          <w:tcPr>
            <w:tcW w:w="720" w:type="dxa"/>
            <w:vAlign w:val="center"/>
          </w:tcPr>
          <w:p w14:paraId="4E6D1C7E" w14:textId="77777777" w:rsidR="00342061" w:rsidRPr="00661924" w:rsidRDefault="00342061" w:rsidP="00624278">
            <w:pPr>
              <w:pStyle w:val="TAC"/>
            </w:pPr>
          </w:p>
        </w:tc>
        <w:tc>
          <w:tcPr>
            <w:tcW w:w="2601" w:type="dxa"/>
            <w:vAlign w:val="center"/>
          </w:tcPr>
          <w:p w14:paraId="4AEAF22D" w14:textId="77777777" w:rsidR="00342061" w:rsidRPr="00661924" w:rsidRDefault="00342061" w:rsidP="00624278">
            <w:pPr>
              <w:pStyle w:val="TAC"/>
            </w:pPr>
            <w:r w:rsidRPr="00661924">
              <w:t>1</w:t>
            </w:r>
          </w:p>
        </w:tc>
        <w:tc>
          <w:tcPr>
            <w:tcW w:w="2709" w:type="dxa"/>
          </w:tcPr>
          <w:p w14:paraId="32599179" w14:textId="77777777" w:rsidR="00342061" w:rsidRPr="00661924" w:rsidRDefault="00342061" w:rsidP="00624278">
            <w:pPr>
              <w:pStyle w:val="TAC"/>
            </w:pPr>
            <w:r>
              <w:t>1</w:t>
            </w:r>
          </w:p>
        </w:tc>
      </w:tr>
      <w:tr w:rsidR="00342061" w:rsidRPr="00661924" w14:paraId="2138E18D" w14:textId="77777777" w:rsidTr="00537763">
        <w:trPr>
          <w:trHeight w:val="70"/>
        </w:trPr>
        <w:tc>
          <w:tcPr>
            <w:tcW w:w="1143" w:type="dxa"/>
            <w:vMerge/>
            <w:vAlign w:val="center"/>
            <w:hideMark/>
          </w:tcPr>
          <w:p w14:paraId="65259641" w14:textId="77777777" w:rsidR="00342061" w:rsidRPr="00661924" w:rsidRDefault="00342061" w:rsidP="00624278">
            <w:pPr>
              <w:pStyle w:val="TAL"/>
              <w:rPr>
                <w:b/>
              </w:rPr>
            </w:pPr>
          </w:p>
        </w:tc>
        <w:tc>
          <w:tcPr>
            <w:tcW w:w="2430" w:type="dxa"/>
            <w:gridSpan w:val="2"/>
            <w:vAlign w:val="center"/>
          </w:tcPr>
          <w:p w14:paraId="6E022FE6" w14:textId="77777777" w:rsidR="00342061" w:rsidRPr="00661924" w:rsidRDefault="00342061" w:rsidP="00624278">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64F48729" w14:textId="77777777" w:rsidR="00342061" w:rsidRPr="00661924" w:rsidRDefault="00342061" w:rsidP="00624278">
            <w:pPr>
              <w:pStyle w:val="TAC"/>
            </w:pPr>
          </w:p>
        </w:tc>
        <w:tc>
          <w:tcPr>
            <w:tcW w:w="2601" w:type="dxa"/>
            <w:vAlign w:val="center"/>
          </w:tcPr>
          <w:p w14:paraId="13F20C6F" w14:textId="77777777" w:rsidR="00342061" w:rsidRPr="00661924" w:rsidRDefault="00342061" w:rsidP="00624278">
            <w:pPr>
              <w:pStyle w:val="TAC"/>
            </w:pPr>
            <w:r w:rsidRPr="00661924">
              <w:rPr>
                <w:rFonts w:hint="eastAsia"/>
              </w:rPr>
              <w:t>Row 3(6,</w:t>
            </w:r>
            <w:r>
              <w:t xml:space="preserve"> </w:t>
            </w:r>
            <w:r w:rsidRPr="00661924">
              <w:rPr>
                <w:rFonts w:hint="eastAsia"/>
              </w:rPr>
              <w:t>-)</w:t>
            </w:r>
          </w:p>
        </w:tc>
        <w:tc>
          <w:tcPr>
            <w:tcW w:w="2709" w:type="dxa"/>
            <w:vAlign w:val="center"/>
          </w:tcPr>
          <w:p w14:paraId="47D3BE50" w14:textId="77777777" w:rsidR="00342061" w:rsidRPr="00661924" w:rsidRDefault="00342061" w:rsidP="00624278">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342061" w:rsidRPr="00661924" w14:paraId="2172A850" w14:textId="77777777" w:rsidTr="00537763">
        <w:trPr>
          <w:trHeight w:val="70"/>
        </w:trPr>
        <w:tc>
          <w:tcPr>
            <w:tcW w:w="1143" w:type="dxa"/>
            <w:vMerge/>
            <w:vAlign w:val="center"/>
            <w:hideMark/>
          </w:tcPr>
          <w:p w14:paraId="1E319393" w14:textId="77777777" w:rsidR="00342061" w:rsidRPr="00661924" w:rsidRDefault="00342061" w:rsidP="00624278">
            <w:pPr>
              <w:pStyle w:val="TAL"/>
            </w:pPr>
          </w:p>
        </w:tc>
        <w:tc>
          <w:tcPr>
            <w:tcW w:w="2430" w:type="dxa"/>
            <w:gridSpan w:val="2"/>
            <w:vAlign w:val="center"/>
          </w:tcPr>
          <w:p w14:paraId="6EF72E77" w14:textId="77777777" w:rsidR="00342061" w:rsidRPr="00661924" w:rsidRDefault="00342061" w:rsidP="00624278">
            <w:pPr>
              <w:pStyle w:val="TAL"/>
            </w:pPr>
            <w:r w:rsidRPr="00661924">
              <w:t>First OFDM symbol in the PRB used for CSI-RS (l</w:t>
            </w:r>
            <w:r w:rsidRPr="00661924">
              <w:rPr>
                <w:vertAlign w:val="subscript"/>
              </w:rPr>
              <w:t>0</w:t>
            </w:r>
            <w:r w:rsidRPr="00661924">
              <w:t>)</w:t>
            </w:r>
          </w:p>
        </w:tc>
        <w:tc>
          <w:tcPr>
            <w:tcW w:w="720" w:type="dxa"/>
            <w:vAlign w:val="center"/>
          </w:tcPr>
          <w:p w14:paraId="1BBE70B0" w14:textId="77777777" w:rsidR="00342061" w:rsidRPr="00661924" w:rsidRDefault="00342061" w:rsidP="00624278">
            <w:pPr>
              <w:pStyle w:val="TAC"/>
            </w:pPr>
          </w:p>
        </w:tc>
        <w:tc>
          <w:tcPr>
            <w:tcW w:w="2601" w:type="dxa"/>
            <w:vAlign w:val="center"/>
          </w:tcPr>
          <w:p w14:paraId="73F5C150" w14:textId="77777777" w:rsidR="00342061" w:rsidRPr="00661924" w:rsidRDefault="00342061" w:rsidP="00624278">
            <w:pPr>
              <w:pStyle w:val="TAC"/>
            </w:pPr>
            <w:r w:rsidRPr="00661924">
              <w:rPr>
                <w:rFonts w:hint="eastAsia"/>
              </w:rPr>
              <w:t>13</w:t>
            </w:r>
          </w:p>
        </w:tc>
        <w:tc>
          <w:tcPr>
            <w:tcW w:w="2709" w:type="dxa"/>
            <w:vAlign w:val="center"/>
          </w:tcPr>
          <w:p w14:paraId="36060ECD" w14:textId="77777777" w:rsidR="00342061" w:rsidRPr="00661924" w:rsidRDefault="00342061" w:rsidP="00624278">
            <w:pPr>
              <w:pStyle w:val="TAC"/>
            </w:pPr>
            <w:r>
              <w:t>13</w:t>
            </w:r>
          </w:p>
        </w:tc>
      </w:tr>
      <w:tr w:rsidR="00342061" w:rsidRPr="00661924" w14:paraId="7248ABF7" w14:textId="77777777" w:rsidTr="00537763">
        <w:trPr>
          <w:trHeight w:val="70"/>
        </w:trPr>
        <w:tc>
          <w:tcPr>
            <w:tcW w:w="1143" w:type="dxa"/>
            <w:vMerge/>
            <w:vAlign w:val="center"/>
          </w:tcPr>
          <w:p w14:paraId="46AFD6BC" w14:textId="77777777" w:rsidR="00342061" w:rsidRPr="00661924" w:rsidRDefault="00342061" w:rsidP="00624278">
            <w:pPr>
              <w:pStyle w:val="TAL"/>
            </w:pPr>
          </w:p>
        </w:tc>
        <w:tc>
          <w:tcPr>
            <w:tcW w:w="2430" w:type="dxa"/>
            <w:gridSpan w:val="2"/>
            <w:vAlign w:val="center"/>
          </w:tcPr>
          <w:p w14:paraId="62CDC3AF" w14:textId="77777777" w:rsidR="00342061" w:rsidRPr="00661924" w:rsidRDefault="00342061" w:rsidP="00624278">
            <w:pPr>
              <w:pStyle w:val="TAL"/>
            </w:pPr>
            <w:r w:rsidRPr="00661924">
              <w:t>NZP CSI-RS-timeConfig</w:t>
            </w:r>
          </w:p>
          <w:p w14:paraId="0AD9052B" w14:textId="77777777" w:rsidR="00342061" w:rsidRPr="00661924" w:rsidRDefault="00342061" w:rsidP="00624278">
            <w:pPr>
              <w:pStyle w:val="TAL"/>
            </w:pPr>
            <w:r w:rsidRPr="00661924">
              <w:t>periodicity and offset</w:t>
            </w:r>
          </w:p>
        </w:tc>
        <w:tc>
          <w:tcPr>
            <w:tcW w:w="720" w:type="dxa"/>
            <w:vAlign w:val="center"/>
          </w:tcPr>
          <w:p w14:paraId="42A7E803" w14:textId="77777777" w:rsidR="00342061" w:rsidRPr="00661924" w:rsidRDefault="00342061" w:rsidP="00624278">
            <w:pPr>
              <w:pStyle w:val="TAC"/>
            </w:pPr>
            <w:r w:rsidRPr="00661924">
              <w:t>slot</w:t>
            </w:r>
          </w:p>
        </w:tc>
        <w:tc>
          <w:tcPr>
            <w:tcW w:w="2601" w:type="dxa"/>
            <w:vAlign w:val="center"/>
          </w:tcPr>
          <w:p w14:paraId="3E7C8711" w14:textId="77777777" w:rsidR="00342061" w:rsidRPr="00661924" w:rsidRDefault="00342061" w:rsidP="00624278">
            <w:pPr>
              <w:pStyle w:val="TAC"/>
            </w:pPr>
            <w:r>
              <w:t>10</w:t>
            </w:r>
            <w:r w:rsidRPr="00661924">
              <w:rPr>
                <w:rFonts w:hint="eastAsia"/>
              </w:rPr>
              <w:t>/1</w:t>
            </w:r>
          </w:p>
        </w:tc>
        <w:tc>
          <w:tcPr>
            <w:tcW w:w="2709" w:type="dxa"/>
            <w:vAlign w:val="center"/>
          </w:tcPr>
          <w:p w14:paraId="4A56780F" w14:textId="77777777" w:rsidR="00342061" w:rsidRPr="00661924" w:rsidRDefault="00342061" w:rsidP="00624278">
            <w:pPr>
              <w:pStyle w:val="TAC"/>
            </w:pPr>
            <w:r>
              <w:t>Same as serving cell</w:t>
            </w:r>
          </w:p>
        </w:tc>
      </w:tr>
      <w:tr w:rsidR="00342061" w:rsidRPr="00661924" w14:paraId="5C4A04E0" w14:textId="77777777" w:rsidTr="00537763">
        <w:trPr>
          <w:trHeight w:val="70"/>
        </w:trPr>
        <w:tc>
          <w:tcPr>
            <w:tcW w:w="1143" w:type="dxa"/>
            <w:vMerge w:val="restart"/>
            <w:vAlign w:val="center"/>
          </w:tcPr>
          <w:p w14:paraId="68FA1EBC" w14:textId="77777777" w:rsidR="00342061" w:rsidRPr="00661924" w:rsidRDefault="00342061" w:rsidP="00624278">
            <w:pPr>
              <w:pStyle w:val="TAL"/>
            </w:pPr>
            <w:r w:rsidRPr="00661924">
              <w:t>CSI-IM configuration</w:t>
            </w:r>
          </w:p>
        </w:tc>
        <w:tc>
          <w:tcPr>
            <w:tcW w:w="2430" w:type="dxa"/>
            <w:gridSpan w:val="2"/>
          </w:tcPr>
          <w:p w14:paraId="5E7A03D0" w14:textId="77777777" w:rsidR="00342061" w:rsidRPr="00661924" w:rsidRDefault="00342061" w:rsidP="00624278">
            <w:pPr>
              <w:pStyle w:val="TAL"/>
            </w:pPr>
            <w:r w:rsidRPr="00661924">
              <w:rPr>
                <w:rFonts w:hint="eastAsia"/>
              </w:rPr>
              <w:t>CSI-IM resource Type</w:t>
            </w:r>
          </w:p>
        </w:tc>
        <w:tc>
          <w:tcPr>
            <w:tcW w:w="720" w:type="dxa"/>
            <w:vAlign w:val="center"/>
          </w:tcPr>
          <w:p w14:paraId="09F12386" w14:textId="77777777" w:rsidR="00342061" w:rsidRPr="00661924" w:rsidRDefault="00342061" w:rsidP="00624278">
            <w:pPr>
              <w:pStyle w:val="TAC"/>
            </w:pPr>
          </w:p>
        </w:tc>
        <w:tc>
          <w:tcPr>
            <w:tcW w:w="2601" w:type="dxa"/>
            <w:vAlign w:val="center"/>
          </w:tcPr>
          <w:p w14:paraId="02EC80CF" w14:textId="77777777" w:rsidR="00342061" w:rsidRPr="00661924" w:rsidRDefault="00342061" w:rsidP="00624278">
            <w:pPr>
              <w:pStyle w:val="TAC"/>
            </w:pPr>
            <w:r w:rsidRPr="00661924">
              <w:rPr>
                <w:rFonts w:hint="eastAsia"/>
              </w:rPr>
              <w:t>Periodic</w:t>
            </w:r>
          </w:p>
        </w:tc>
        <w:tc>
          <w:tcPr>
            <w:tcW w:w="2709" w:type="dxa"/>
            <w:vAlign w:val="center"/>
          </w:tcPr>
          <w:p w14:paraId="4616305C" w14:textId="77777777" w:rsidR="00342061" w:rsidRPr="00661924" w:rsidRDefault="00342061" w:rsidP="00624278">
            <w:pPr>
              <w:pStyle w:val="TAC"/>
            </w:pPr>
            <w:r w:rsidRPr="00661924">
              <w:rPr>
                <w:rFonts w:hint="eastAsia"/>
              </w:rPr>
              <w:t>Periodic</w:t>
            </w:r>
          </w:p>
        </w:tc>
      </w:tr>
      <w:tr w:rsidR="00342061" w:rsidRPr="00661924" w14:paraId="35DCE24D" w14:textId="77777777" w:rsidTr="00537763">
        <w:trPr>
          <w:trHeight w:val="70"/>
        </w:trPr>
        <w:tc>
          <w:tcPr>
            <w:tcW w:w="1143" w:type="dxa"/>
            <w:vMerge/>
            <w:vAlign w:val="center"/>
            <w:hideMark/>
          </w:tcPr>
          <w:p w14:paraId="1EA9F2D9" w14:textId="77777777" w:rsidR="00342061" w:rsidRPr="00661924" w:rsidRDefault="00342061" w:rsidP="00624278">
            <w:pPr>
              <w:pStyle w:val="TAL"/>
            </w:pPr>
          </w:p>
        </w:tc>
        <w:tc>
          <w:tcPr>
            <w:tcW w:w="2430" w:type="dxa"/>
            <w:gridSpan w:val="2"/>
          </w:tcPr>
          <w:p w14:paraId="78D630C4" w14:textId="77777777" w:rsidR="00342061" w:rsidRPr="00661924" w:rsidRDefault="00342061" w:rsidP="00624278">
            <w:pPr>
              <w:pStyle w:val="TAL"/>
            </w:pPr>
            <w:r w:rsidRPr="00661924">
              <w:t>CSI-IM RE pattern</w:t>
            </w:r>
          </w:p>
        </w:tc>
        <w:tc>
          <w:tcPr>
            <w:tcW w:w="720" w:type="dxa"/>
            <w:vAlign w:val="center"/>
          </w:tcPr>
          <w:p w14:paraId="4C19C969" w14:textId="77777777" w:rsidR="00342061" w:rsidRPr="00661924" w:rsidRDefault="00342061" w:rsidP="00624278">
            <w:pPr>
              <w:pStyle w:val="TAC"/>
            </w:pPr>
          </w:p>
        </w:tc>
        <w:tc>
          <w:tcPr>
            <w:tcW w:w="2601" w:type="dxa"/>
            <w:vAlign w:val="center"/>
          </w:tcPr>
          <w:p w14:paraId="1450A4E1" w14:textId="77777777" w:rsidR="00342061" w:rsidRPr="00661924" w:rsidRDefault="00342061" w:rsidP="00624278">
            <w:pPr>
              <w:pStyle w:val="TAC"/>
            </w:pPr>
            <w:r w:rsidRPr="00661924">
              <w:rPr>
                <w:rFonts w:hint="eastAsia"/>
              </w:rPr>
              <w:t>0</w:t>
            </w:r>
          </w:p>
        </w:tc>
        <w:tc>
          <w:tcPr>
            <w:tcW w:w="2709" w:type="dxa"/>
            <w:vAlign w:val="center"/>
          </w:tcPr>
          <w:p w14:paraId="74D1F625" w14:textId="77777777" w:rsidR="00342061" w:rsidRPr="00661924" w:rsidRDefault="00342061" w:rsidP="00624278">
            <w:pPr>
              <w:pStyle w:val="TAC"/>
            </w:pPr>
            <w:r>
              <w:t>0</w:t>
            </w:r>
          </w:p>
        </w:tc>
      </w:tr>
      <w:tr w:rsidR="00342061" w:rsidRPr="00661924" w14:paraId="4C4D845C" w14:textId="77777777" w:rsidTr="00537763">
        <w:trPr>
          <w:trHeight w:val="70"/>
        </w:trPr>
        <w:tc>
          <w:tcPr>
            <w:tcW w:w="1143" w:type="dxa"/>
            <w:vMerge/>
            <w:hideMark/>
          </w:tcPr>
          <w:p w14:paraId="75E27D5C" w14:textId="77777777" w:rsidR="00342061" w:rsidRPr="00661924" w:rsidRDefault="00342061" w:rsidP="00624278">
            <w:pPr>
              <w:pStyle w:val="TAL"/>
            </w:pPr>
          </w:p>
        </w:tc>
        <w:tc>
          <w:tcPr>
            <w:tcW w:w="2430" w:type="dxa"/>
            <w:gridSpan w:val="2"/>
          </w:tcPr>
          <w:p w14:paraId="0CF02704" w14:textId="77777777" w:rsidR="00342061" w:rsidRPr="00661924" w:rsidRDefault="00342061" w:rsidP="00624278">
            <w:pPr>
              <w:pStyle w:val="TAL"/>
            </w:pPr>
            <w:r w:rsidRPr="00661924">
              <w:t>CSI-IM Resource Mapping</w:t>
            </w:r>
          </w:p>
          <w:p w14:paraId="741569D7" w14:textId="77777777" w:rsidR="00342061" w:rsidRPr="00661924" w:rsidRDefault="00342061" w:rsidP="00624278">
            <w:pPr>
              <w:pStyle w:val="TAL"/>
            </w:pPr>
            <w:r w:rsidRPr="00661924">
              <w:t>(k</w:t>
            </w:r>
            <w:r w:rsidRPr="00661924">
              <w:rPr>
                <w:vertAlign w:val="subscript"/>
              </w:rPr>
              <w:t>CSI-IM</w:t>
            </w:r>
            <w:r w:rsidRPr="00661924">
              <w:t>,</w:t>
            </w:r>
            <w:r w:rsidRPr="00661924">
              <w:rPr>
                <w:rFonts w:hint="eastAsia"/>
              </w:rPr>
              <w:t>l</w:t>
            </w:r>
            <w:r w:rsidRPr="00661924">
              <w:rPr>
                <w:vertAlign w:val="subscript"/>
              </w:rPr>
              <w:t>CSI-IM</w:t>
            </w:r>
            <w:r w:rsidRPr="00661924">
              <w:t>)</w:t>
            </w:r>
          </w:p>
        </w:tc>
        <w:tc>
          <w:tcPr>
            <w:tcW w:w="720" w:type="dxa"/>
            <w:vAlign w:val="center"/>
          </w:tcPr>
          <w:p w14:paraId="748A4F71" w14:textId="77777777" w:rsidR="00342061" w:rsidRPr="00661924" w:rsidRDefault="00342061" w:rsidP="00624278">
            <w:pPr>
              <w:pStyle w:val="TAC"/>
            </w:pPr>
          </w:p>
        </w:tc>
        <w:tc>
          <w:tcPr>
            <w:tcW w:w="2601" w:type="dxa"/>
            <w:vAlign w:val="center"/>
          </w:tcPr>
          <w:p w14:paraId="7916A971" w14:textId="77777777" w:rsidR="00342061" w:rsidRPr="00661924" w:rsidRDefault="00342061" w:rsidP="00624278">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56F5CF1" w14:textId="77777777" w:rsidR="00342061" w:rsidRPr="00661924" w:rsidRDefault="00342061" w:rsidP="00624278">
            <w:pPr>
              <w:pStyle w:val="TAC"/>
            </w:pPr>
            <w:r>
              <w:t>(6,9)</w:t>
            </w:r>
          </w:p>
        </w:tc>
      </w:tr>
      <w:tr w:rsidR="00342061" w:rsidRPr="00661924" w14:paraId="31FE06CD" w14:textId="77777777" w:rsidTr="00537763">
        <w:trPr>
          <w:trHeight w:val="70"/>
        </w:trPr>
        <w:tc>
          <w:tcPr>
            <w:tcW w:w="1143" w:type="dxa"/>
            <w:vMerge/>
            <w:hideMark/>
          </w:tcPr>
          <w:p w14:paraId="54DB8C2C" w14:textId="77777777" w:rsidR="00342061" w:rsidRPr="00661924" w:rsidRDefault="00342061" w:rsidP="00624278">
            <w:pPr>
              <w:pStyle w:val="TAL"/>
            </w:pPr>
          </w:p>
        </w:tc>
        <w:tc>
          <w:tcPr>
            <w:tcW w:w="2430" w:type="dxa"/>
            <w:gridSpan w:val="2"/>
          </w:tcPr>
          <w:p w14:paraId="059D4A28" w14:textId="77777777" w:rsidR="00342061" w:rsidRPr="00661924" w:rsidRDefault="00342061" w:rsidP="00624278">
            <w:pPr>
              <w:pStyle w:val="TAL"/>
            </w:pPr>
            <w:r w:rsidRPr="00661924">
              <w:t>CSI-IM timeConfig</w:t>
            </w:r>
          </w:p>
          <w:p w14:paraId="7E328FA8" w14:textId="77777777" w:rsidR="00342061" w:rsidRPr="00661924" w:rsidRDefault="00342061" w:rsidP="00624278">
            <w:pPr>
              <w:pStyle w:val="TAL"/>
            </w:pPr>
            <w:r w:rsidRPr="00661924">
              <w:t>periodicity and offset</w:t>
            </w:r>
          </w:p>
        </w:tc>
        <w:tc>
          <w:tcPr>
            <w:tcW w:w="720" w:type="dxa"/>
            <w:vAlign w:val="center"/>
          </w:tcPr>
          <w:p w14:paraId="74BE29E5" w14:textId="77777777" w:rsidR="00342061" w:rsidRPr="00661924" w:rsidRDefault="00342061" w:rsidP="00624278">
            <w:pPr>
              <w:pStyle w:val="TAC"/>
            </w:pPr>
            <w:r w:rsidRPr="00661924">
              <w:t>slot</w:t>
            </w:r>
          </w:p>
        </w:tc>
        <w:tc>
          <w:tcPr>
            <w:tcW w:w="2601" w:type="dxa"/>
            <w:vAlign w:val="center"/>
          </w:tcPr>
          <w:p w14:paraId="3E5A3EC9" w14:textId="77777777" w:rsidR="00342061" w:rsidRPr="00661924" w:rsidRDefault="00342061" w:rsidP="00624278">
            <w:pPr>
              <w:pStyle w:val="TAC"/>
            </w:pPr>
            <w:r>
              <w:t>10</w:t>
            </w:r>
            <w:r w:rsidRPr="00661924">
              <w:rPr>
                <w:rFonts w:hint="eastAsia"/>
              </w:rPr>
              <w:t>/1</w:t>
            </w:r>
          </w:p>
        </w:tc>
        <w:tc>
          <w:tcPr>
            <w:tcW w:w="2709" w:type="dxa"/>
            <w:vAlign w:val="center"/>
          </w:tcPr>
          <w:p w14:paraId="272783F5" w14:textId="77777777" w:rsidR="00342061" w:rsidRPr="00661924" w:rsidRDefault="00342061" w:rsidP="00624278">
            <w:pPr>
              <w:pStyle w:val="TAC"/>
            </w:pPr>
            <w:r>
              <w:t>Same as serving cell</w:t>
            </w:r>
          </w:p>
        </w:tc>
      </w:tr>
      <w:tr w:rsidR="00342061" w:rsidRPr="00661924" w14:paraId="7F90363B" w14:textId="77777777" w:rsidTr="00537763">
        <w:trPr>
          <w:trHeight w:val="70"/>
        </w:trPr>
        <w:tc>
          <w:tcPr>
            <w:tcW w:w="3573" w:type="dxa"/>
            <w:gridSpan w:val="3"/>
            <w:vAlign w:val="center"/>
          </w:tcPr>
          <w:p w14:paraId="7957B42C" w14:textId="77777777" w:rsidR="00342061" w:rsidRPr="00661924" w:rsidRDefault="00342061" w:rsidP="00624278">
            <w:pPr>
              <w:pStyle w:val="TAL"/>
            </w:pPr>
            <w:r w:rsidRPr="00661924">
              <w:t>ReportConfigType</w:t>
            </w:r>
          </w:p>
        </w:tc>
        <w:tc>
          <w:tcPr>
            <w:tcW w:w="720" w:type="dxa"/>
            <w:vAlign w:val="center"/>
          </w:tcPr>
          <w:p w14:paraId="34A7E3B0" w14:textId="77777777" w:rsidR="00342061" w:rsidRPr="00661924" w:rsidRDefault="00342061" w:rsidP="00624278">
            <w:pPr>
              <w:pStyle w:val="TAC"/>
            </w:pPr>
          </w:p>
        </w:tc>
        <w:tc>
          <w:tcPr>
            <w:tcW w:w="2601" w:type="dxa"/>
            <w:vAlign w:val="center"/>
          </w:tcPr>
          <w:p w14:paraId="27D69967" w14:textId="77777777" w:rsidR="00342061" w:rsidRPr="00661924" w:rsidRDefault="00342061" w:rsidP="00624278">
            <w:pPr>
              <w:pStyle w:val="TAC"/>
            </w:pPr>
            <w:r w:rsidRPr="00661924">
              <w:t>Periodic</w:t>
            </w:r>
          </w:p>
        </w:tc>
        <w:tc>
          <w:tcPr>
            <w:tcW w:w="2709" w:type="dxa"/>
            <w:vAlign w:val="center"/>
          </w:tcPr>
          <w:p w14:paraId="6EC7BC50" w14:textId="77777777" w:rsidR="00342061" w:rsidRPr="00661924" w:rsidRDefault="00342061" w:rsidP="00624278">
            <w:pPr>
              <w:pStyle w:val="TAC"/>
            </w:pPr>
            <w:r w:rsidRPr="00661924">
              <w:t>Not configured</w:t>
            </w:r>
          </w:p>
        </w:tc>
      </w:tr>
      <w:tr w:rsidR="00342061" w:rsidRPr="00661924" w14:paraId="306C7E4B" w14:textId="77777777" w:rsidTr="00537763">
        <w:trPr>
          <w:trHeight w:val="70"/>
        </w:trPr>
        <w:tc>
          <w:tcPr>
            <w:tcW w:w="3573" w:type="dxa"/>
            <w:gridSpan w:val="3"/>
            <w:vAlign w:val="center"/>
          </w:tcPr>
          <w:p w14:paraId="5A7D684C" w14:textId="77777777" w:rsidR="00342061" w:rsidRPr="00661924" w:rsidRDefault="00342061" w:rsidP="00624278">
            <w:pPr>
              <w:pStyle w:val="TAL"/>
            </w:pPr>
            <w:r w:rsidRPr="00661924">
              <w:t>CQI-table</w:t>
            </w:r>
          </w:p>
        </w:tc>
        <w:tc>
          <w:tcPr>
            <w:tcW w:w="720" w:type="dxa"/>
            <w:vAlign w:val="center"/>
          </w:tcPr>
          <w:p w14:paraId="181716FC" w14:textId="77777777" w:rsidR="00342061" w:rsidRPr="00661924" w:rsidRDefault="00342061" w:rsidP="00624278">
            <w:pPr>
              <w:pStyle w:val="TAC"/>
            </w:pPr>
          </w:p>
        </w:tc>
        <w:tc>
          <w:tcPr>
            <w:tcW w:w="2601" w:type="dxa"/>
            <w:vAlign w:val="center"/>
          </w:tcPr>
          <w:p w14:paraId="48D98030" w14:textId="77777777" w:rsidR="00342061" w:rsidRPr="00661924" w:rsidRDefault="00342061" w:rsidP="00624278">
            <w:pPr>
              <w:pStyle w:val="TAC"/>
            </w:pPr>
            <w:r w:rsidRPr="00661924">
              <w:t xml:space="preserve">Table </w:t>
            </w:r>
            <w:r w:rsidRPr="00661924">
              <w:rPr>
                <w:rFonts w:hint="eastAsia"/>
              </w:rPr>
              <w:t>2</w:t>
            </w:r>
          </w:p>
        </w:tc>
        <w:tc>
          <w:tcPr>
            <w:tcW w:w="2709" w:type="dxa"/>
            <w:vAlign w:val="center"/>
          </w:tcPr>
          <w:p w14:paraId="5B178595" w14:textId="77777777" w:rsidR="00342061" w:rsidRPr="00661924" w:rsidRDefault="00342061" w:rsidP="00624278">
            <w:pPr>
              <w:pStyle w:val="TAC"/>
            </w:pPr>
            <w:r w:rsidRPr="00661924">
              <w:t xml:space="preserve">Table </w:t>
            </w:r>
            <w:r w:rsidRPr="00661924">
              <w:rPr>
                <w:rFonts w:hint="eastAsia"/>
              </w:rPr>
              <w:t>2</w:t>
            </w:r>
          </w:p>
        </w:tc>
      </w:tr>
      <w:tr w:rsidR="00342061" w:rsidRPr="00661924" w14:paraId="18034671" w14:textId="77777777" w:rsidTr="00537763">
        <w:trPr>
          <w:trHeight w:val="70"/>
        </w:trPr>
        <w:tc>
          <w:tcPr>
            <w:tcW w:w="3573" w:type="dxa"/>
            <w:gridSpan w:val="3"/>
            <w:vAlign w:val="center"/>
          </w:tcPr>
          <w:p w14:paraId="4D35E2EE" w14:textId="77777777" w:rsidR="00342061" w:rsidRPr="00661924" w:rsidRDefault="00342061" w:rsidP="00624278">
            <w:pPr>
              <w:pStyle w:val="TAL"/>
            </w:pPr>
            <w:r w:rsidRPr="00661924">
              <w:t>reportQuantity</w:t>
            </w:r>
          </w:p>
        </w:tc>
        <w:tc>
          <w:tcPr>
            <w:tcW w:w="720" w:type="dxa"/>
            <w:vAlign w:val="center"/>
          </w:tcPr>
          <w:p w14:paraId="274F9C94" w14:textId="77777777" w:rsidR="00342061" w:rsidRPr="00661924" w:rsidRDefault="00342061" w:rsidP="00624278">
            <w:pPr>
              <w:pStyle w:val="TAC"/>
            </w:pPr>
          </w:p>
        </w:tc>
        <w:tc>
          <w:tcPr>
            <w:tcW w:w="2601" w:type="dxa"/>
            <w:vAlign w:val="center"/>
          </w:tcPr>
          <w:p w14:paraId="3436A49F" w14:textId="77777777" w:rsidR="00342061" w:rsidRPr="00661924" w:rsidRDefault="00342061" w:rsidP="00624278">
            <w:pPr>
              <w:pStyle w:val="TAC"/>
            </w:pPr>
            <w:r w:rsidRPr="00661924">
              <w:t>cri-RI-PMI-CQI</w:t>
            </w:r>
          </w:p>
        </w:tc>
        <w:tc>
          <w:tcPr>
            <w:tcW w:w="2709" w:type="dxa"/>
            <w:vAlign w:val="center"/>
          </w:tcPr>
          <w:p w14:paraId="2F562CD9" w14:textId="77777777" w:rsidR="00342061" w:rsidRPr="00661924" w:rsidRDefault="00342061" w:rsidP="00624278">
            <w:pPr>
              <w:pStyle w:val="TAC"/>
            </w:pPr>
            <w:r w:rsidRPr="00661924">
              <w:t>Not configured</w:t>
            </w:r>
          </w:p>
        </w:tc>
      </w:tr>
      <w:tr w:rsidR="00342061" w:rsidRPr="00661924" w14:paraId="001AA581" w14:textId="77777777" w:rsidTr="00537763">
        <w:trPr>
          <w:trHeight w:val="70"/>
        </w:trPr>
        <w:tc>
          <w:tcPr>
            <w:tcW w:w="3573" w:type="dxa"/>
            <w:gridSpan w:val="3"/>
            <w:vAlign w:val="center"/>
          </w:tcPr>
          <w:p w14:paraId="50B22D13" w14:textId="77777777" w:rsidR="00342061" w:rsidRPr="00661924" w:rsidRDefault="00342061" w:rsidP="00624278">
            <w:pPr>
              <w:pStyle w:val="TAL"/>
            </w:pPr>
            <w:r w:rsidRPr="00661924">
              <w:t>timeRestrictionFor</w:t>
            </w:r>
            <w:r w:rsidRPr="00661924">
              <w:rPr>
                <w:rFonts w:hint="eastAsia"/>
              </w:rPr>
              <w:t>Channel</w:t>
            </w:r>
            <w:r w:rsidRPr="00661924">
              <w:t>Measurements</w:t>
            </w:r>
          </w:p>
        </w:tc>
        <w:tc>
          <w:tcPr>
            <w:tcW w:w="720" w:type="dxa"/>
            <w:vAlign w:val="center"/>
          </w:tcPr>
          <w:p w14:paraId="5E780B71" w14:textId="77777777" w:rsidR="00342061" w:rsidRPr="00661924" w:rsidRDefault="00342061" w:rsidP="00624278">
            <w:pPr>
              <w:pStyle w:val="TAC"/>
            </w:pPr>
          </w:p>
        </w:tc>
        <w:tc>
          <w:tcPr>
            <w:tcW w:w="2601" w:type="dxa"/>
            <w:vAlign w:val="center"/>
          </w:tcPr>
          <w:p w14:paraId="3E5BCA37" w14:textId="77777777" w:rsidR="00342061" w:rsidRPr="00661924" w:rsidRDefault="00342061" w:rsidP="00624278">
            <w:pPr>
              <w:pStyle w:val="TAC"/>
            </w:pPr>
            <w:r w:rsidRPr="00661924">
              <w:t>Not configured</w:t>
            </w:r>
          </w:p>
        </w:tc>
        <w:tc>
          <w:tcPr>
            <w:tcW w:w="2709" w:type="dxa"/>
            <w:vAlign w:val="center"/>
          </w:tcPr>
          <w:p w14:paraId="6269637D" w14:textId="77777777" w:rsidR="00342061" w:rsidRPr="00661924" w:rsidRDefault="00342061" w:rsidP="00624278">
            <w:pPr>
              <w:pStyle w:val="TAC"/>
            </w:pPr>
            <w:r w:rsidRPr="00661924">
              <w:t>Not configured</w:t>
            </w:r>
          </w:p>
        </w:tc>
      </w:tr>
      <w:tr w:rsidR="00342061" w:rsidRPr="00661924" w14:paraId="704AB042" w14:textId="77777777" w:rsidTr="00537763">
        <w:trPr>
          <w:trHeight w:val="70"/>
        </w:trPr>
        <w:tc>
          <w:tcPr>
            <w:tcW w:w="3573" w:type="dxa"/>
            <w:gridSpan w:val="3"/>
            <w:vAlign w:val="center"/>
          </w:tcPr>
          <w:p w14:paraId="194BF957" w14:textId="77777777" w:rsidR="00342061" w:rsidRPr="00661924" w:rsidRDefault="00342061" w:rsidP="00624278">
            <w:pPr>
              <w:pStyle w:val="TAL"/>
            </w:pPr>
            <w:r w:rsidRPr="00661924">
              <w:t>timeRestrictionForInterferenceMeasurements</w:t>
            </w:r>
          </w:p>
        </w:tc>
        <w:tc>
          <w:tcPr>
            <w:tcW w:w="720" w:type="dxa"/>
            <w:vAlign w:val="center"/>
          </w:tcPr>
          <w:p w14:paraId="12A95048" w14:textId="77777777" w:rsidR="00342061" w:rsidRPr="00661924" w:rsidRDefault="00342061" w:rsidP="00624278">
            <w:pPr>
              <w:pStyle w:val="TAC"/>
            </w:pPr>
          </w:p>
        </w:tc>
        <w:tc>
          <w:tcPr>
            <w:tcW w:w="2601" w:type="dxa"/>
            <w:vAlign w:val="center"/>
          </w:tcPr>
          <w:p w14:paraId="04799B8E" w14:textId="77777777" w:rsidR="00342061" w:rsidRPr="00661924" w:rsidRDefault="00342061" w:rsidP="00624278">
            <w:pPr>
              <w:pStyle w:val="TAC"/>
            </w:pPr>
            <w:r w:rsidRPr="00661924">
              <w:t>Not configured</w:t>
            </w:r>
          </w:p>
        </w:tc>
        <w:tc>
          <w:tcPr>
            <w:tcW w:w="2709" w:type="dxa"/>
            <w:vAlign w:val="center"/>
          </w:tcPr>
          <w:p w14:paraId="48514180" w14:textId="77777777" w:rsidR="00342061" w:rsidRPr="00661924" w:rsidRDefault="00342061" w:rsidP="00624278">
            <w:pPr>
              <w:pStyle w:val="TAC"/>
            </w:pPr>
            <w:r w:rsidRPr="00661924">
              <w:t>Not configured</w:t>
            </w:r>
          </w:p>
        </w:tc>
      </w:tr>
      <w:tr w:rsidR="00342061" w:rsidRPr="00661924" w14:paraId="477B51F8" w14:textId="77777777" w:rsidTr="00537763">
        <w:trPr>
          <w:trHeight w:val="70"/>
        </w:trPr>
        <w:tc>
          <w:tcPr>
            <w:tcW w:w="3573" w:type="dxa"/>
            <w:gridSpan w:val="3"/>
            <w:vAlign w:val="center"/>
          </w:tcPr>
          <w:p w14:paraId="7C58C172" w14:textId="77777777" w:rsidR="00342061" w:rsidRPr="00661924" w:rsidRDefault="00342061" w:rsidP="00624278">
            <w:pPr>
              <w:pStyle w:val="TAL"/>
            </w:pPr>
            <w:r w:rsidRPr="00661924">
              <w:t>cqi-FormatIndicator</w:t>
            </w:r>
          </w:p>
        </w:tc>
        <w:tc>
          <w:tcPr>
            <w:tcW w:w="720" w:type="dxa"/>
            <w:vAlign w:val="center"/>
          </w:tcPr>
          <w:p w14:paraId="74021AC9" w14:textId="77777777" w:rsidR="00342061" w:rsidRPr="00661924" w:rsidRDefault="00342061" w:rsidP="00624278">
            <w:pPr>
              <w:pStyle w:val="TAC"/>
            </w:pPr>
          </w:p>
        </w:tc>
        <w:tc>
          <w:tcPr>
            <w:tcW w:w="2601" w:type="dxa"/>
            <w:vAlign w:val="center"/>
          </w:tcPr>
          <w:p w14:paraId="0FCA9246" w14:textId="77777777" w:rsidR="00342061" w:rsidRPr="00661924" w:rsidRDefault="00342061" w:rsidP="00624278">
            <w:pPr>
              <w:pStyle w:val="TAC"/>
            </w:pPr>
            <w:r w:rsidRPr="00661924">
              <w:t>Wideband</w:t>
            </w:r>
          </w:p>
        </w:tc>
        <w:tc>
          <w:tcPr>
            <w:tcW w:w="2709" w:type="dxa"/>
            <w:vAlign w:val="center"/>
          </w:tcPr>
          <w:p w14:paraId="695A47A4" w14:textId="77777777" w:rsidR="00342061" w:rsidRPr="00661924" w:rsidRDefault="00342061" w:rsidP="00624278">
            <w:pPr>
              <w:pStyle w:val="TAC"/>
            </w:pPr>
            <w:r w:rsidRPr="00661924">
              <w:t>Wideband</w:t>
            </w:r>
          </w:p>
        </w:tc>
      </w:tr>
      <w:tr w:rsidR="00342061" w:rsidRPr="00661924" w14:paraId="7BCEEE9F" w14:textId="77777777" w:rsidTr="00537763">
        <w:trPr>
          <w:trHeight w:val="70"/>
        </w:trPr>
        <w:tc>
          <w:tcPr>
            <w:tcW w:w="3573" w:type="dxa"/>
            <w:gridSpan w:val="3"/>
            <w:vAlign w:val="center"/>
          </w:tcPr>
          <w:p w14:paraId="61046671" w14:textId="7961796A" w:rsidR="00342061" w:rsidRPr="00661924" w:rsidRDefault="00342061" w:rsidP="00624278">
            <w:pPr>
              <w:pStyle w:val="TAL"/>
            </w:pPr>
            <w:r w:rsidRPr="00661924">
              <w:t>pmi-FormatIndicator</w:t>
            </w:r>
          </w:p>
        </w:tc>
        <w:tc>
          <w:tcPr>
            <w:tcW w:w="720" w:type="dxa"/>
            <w:vAlign w:val="center"/>
          </w:tcPr>
          <w:p w14:paraId="00DAE49B" w14:textId="77777777" w:rsidR="00342061" w:rsidRPr="00661924" w:rsidRDefault="00342061" w:rsidP="00624278">
            <w:pPr>
              <w:pStyle w:val="TAC"/>
            </w:pPr>
          </w:p>
        </w:tc>
        <w:tc>
          <w:tcPr>
            <w:tcW w:w="2601" w:type="dxa"/>
            <w:vAlign w:val="center"/>
          </w:tcPr>
          <w:p w14:paraId="6880C2D5" w14:textId="77777777" w:rsidR="00342061" w:rsidRPr="00661924" w:rsidRDefault="00342061" w:rsidP="00624278">
            <w:pPr>
              <w:pStyle w:val="TAC"/>
            </w:pPr>
            <w:r w:rsidRPr="00661924">
              <w:t>Wideband</w:t>
            </w:r>
          </w:p>
        </w:tc>
        <w:tc>
          <w:tcPr>
            <w:tcW w:w="2709" w:type="dxa"/>
            <w:vAlign w:val="center"/>
          </w:tcPr>
          <w:p w14:paraId="2EBF4BE2" w14:textId="77777777" w:rsidR="00342061" w:rsidRPr="00661924" w:rsidRDefault="00342061" w:rsidP="00624278">
            <w:pPr>
              <w:pStyle w:val="TAC"/>
            </w:pPr>
            <w:r w:rsidRPr="00661924">
              <w:t>Wideband</w:t>
            </w:r>
          </w:p>
        </w:tc>
      </w:tr>
      <w:tr w:rsidR="00342061" w:rsidRPr="00661924" w14:paraId="21189B73" w14:textId="77777777" w:rsidTr="00537763">
        <w:trPr>
          <w:trHeight w:val="70"/>
        </w:trPr>
        <w:tc>
          <w:tcPr>
            <w:tcW w:w="3573" w:type="dxa"/>
            <w:gridSpan w:val="3"/>
            <w:vAlign w:val="center"/>
          </w:tcPr>
          <w:p w14:paraId="4CA53B94" w14:textId="77777777" w:rsidR="00342061" w:rsidRPr="00661924" w:rsidRDefault="00342061" w:rsidP="00624278">
            <w:pPr>
              <w:pStyle w:val="TAL"/>
            </w:pPr>
            <w:r w:rsidRPr="00661924">
              <w:t>Sub-band Size</w:t>
            </w:r>
          </w:p>
        </w:tc>
        <w:tc>
          <w:tcPr>
            <w:tcW w:w="720" w:type="dxa"/>
            <w:vAlign w:val="center"/>
          </w:tcPr>
          <w:p w14:paraId="79EB734E" w14:textId="77777777" w:rsidR="00342061" w:rsidRPr="00661924" w:rsidRDefault="00342061" w:rsidP="00624278">
            <w:pPr>
              <w:pStyle w:val="TAC"/>
            </w:pPr>
            <w:r w:rsidRPr="00661924">
              <w:t>RB</w:t>
            </w:r>
          </w:p>
        </w:tc>
        <w:tc>
          <w:tcPr>
            <w:tcW w:w="2601" w:type="dxa"/>
            <w:vAlign w:val="center"/>
          </w:tcPr>
          <w:p w14:paraId="58B36FAB" w14:textId="77777777" w:rsidR="00342061" w:rsidRPr="00661924" w:rsidRDefault="00342061" w:rsidP="00624278">
            <w:pPr>
              <w:pStyle w:val="TAC"/>
            </w:pPr>
            <w:r>
              <w:t>16</w:t>
            </w:r>
          </w:p>
        </w:tc>
        <w:tc>
          <w:tcPr>
            <w:tcW w:w="2709" w:type="dxa"/>
            <w:vAlign w:val="center"/>
          </w:tcPr>
          <w:p w14:paraId="76CFE888" w14:textId="77777777" w:rsidR="00342061" w:rsidRPr="00661924" w:rsidRDefault="00342061" w:rsidP="00624278">
            <w:pPr>
              <w:pStyle w:val="TAC"/>
            </w:pPr>
          </w:p>
        </w:tc>
      </w:tr>
      <w:tr w:rsidR="00342061" w:rsidRPr="00661924" w14:paraId="1B89D3DA" w14:textId="77777777" w:rsidTr="00537763">
        <w:trPr>
          <w:trHeight w:val="70"/>
        </w:trPr>
        <w:tc>
          <w:tcPr>
            <w:tcW w:w="3573" w:type="dxa"/>
            <w:gridSpan w:val="3"/>
            <w:vAlign w:val="center"/>
          </w:tcPr>
          <w:p w14:paraId="48104FF0" w14:textId="77777777" w:rsidR="00342061" w:rsidRPr="00661924" w:rsidRDefault="00342061" w:rsidP="00624278">
            <w:pPr>
              <w:pStyle w:val="TAL"/>
            </w:pPr>
            <w:r w:rsidRPr="00661924">
              <w:t>Csi-ReportingBand</w:t>
            </w:r>
          </w:p>
        </w:tc>
        <w:tc>
          <w:tcPr>
            <w:tcW w:w="720" w:type="dxa"/>
            <w:vAlign w:val="center"/>
          </w:tcPr>
          <w:p w14:paraId="34D776C4" w14:textId="77777777" w:rsidR="00342061" w:rsidRPr="00661924" w:rsidRDefault="00342061" w:rsidP="00624278">
            <w:pPr>
              <w:pStyle w:val="TAC"/>
            </w:pPr>
          </w:p>
        </w:tc>
        <w:tc>
          <w:tcPr>
            <w:tcW w:w="2601" w:type="dxa"/>
            <w:vAlign w:val="center"/>
          </w:tcPr>
          <w:p w14:paraId="48F4091B" w14:textId="77777777" w:rsidR="00342061" w:rsidRPr="00661924" w:rsidRDefault="00342061" w:rsidP="00624278">
            <w:pPr>
              <w:pStyle w:val="TAC"/>
            </w:pPr>
            <w:r w:rsidRPr="00661924">
              <w:t>1111111</w:t>
            </w:r>
          </w:p>
        </w:tc>
        <w:tc>
          <w:tcPr>
            <w:tcW w:w="2709" w:type="dxa"/>
            <w:vAlign w:val="center"/>
          </w:tcPr>
          <w:p w14:paraId="550E2AB9" w14:textId="77777777" w:rsidR="00342061" w:rsidRPr="00661924" w:rsidRDefault="00342061" w:rsidP="00624278">
            <w:pPr>
              <w:pStyle w:val="TAC"/>
            </w:pPr>
            <w:r w:rsidRPr="00661924">
              <w:t>Not configured</w:t>
            </w:r>
          </w:p>
        </w:tc>
      </w:tr>
      <w:tr w:rsidR="00342061" w:rsidRPr="00661924" w14:paraId="682EE99B" w14:textId="77777777" w:rsidTr="00537763">
        <w:trPr>
          <w:trHeight w:val="70"/>
        </w:trPr>
        <w:tc>
          <w:tcPr>
            <w:tcW w:w="3573" w:type="dxa"/>
            <w:gridSpan w:val="3"/>
            <w:vAlign w:val="center"/>
          </w:tcPr>
          <w:p w14:paraId="1191011B" w14:textId="77777777" w:rsidR="00342061" w:rsidRPr="00661924" w:rsidRDefault="00342061" w:rsidP="00624278">
            <w:pPr>
              <w:pStyle w:val="TAL"/>
            </w:pPr>
            <w:r w:rsidRPr="00661924">
              <w:t>CSI-Report periodicity and offset</w:t>
            </w:r>
          </w:p>
        </w:tc>
        <w:tc>
          <w:tcPr>
            <w:tcW w:w="720" w:type="dxa"/>
            <w:vAlign w:val="center"/>
          </w:tcPr>
          <w:p w14:paraId="02E4110D" w14:textId="77777777" w:rsidR="00342061" w:rsidRPr="00661924" w:rsidRDefault="00342061" w:rsidP="00624278">
            <w:pPr>
              <w:pStyle w:val="TAC"/>
            </w:pPr>
            <w:r w:rsidRPr="00661924">
              <w:t>slot</w:t>
            </w:r>
          </w:p>
        </w:tc>
        <w:tc>
          <w:tcPr>
            <w:tcW w:w="2601" w:type="dxa"/>
            <w:vAlign w:val="center"/>
          </w:tcPr>
          <w:p w14:paraId="026EC198" w14:textId="77777777" w:rsidR="00342061" w:rsidRPr="00661924" w:rsidRDefault="00342061" w:rsidP="00624278">
            <w:pPr>
              <w:pStyle w:val="TAC"/>
            </w:pPr>
            <w:r>
              <w:t>10/9</w:t>
            </w:r>
          </w:p>
        </w:tc>
        <w:tc>
          <w:tcPr>
            <w:tcW w:w="2709" w:type="dxa"/>
            <w:vAlign w:val="center"/>
          </w:tcPr>
          <w:p w14:paraId="6E059B97" w14:textId="77777777" w:rsidR="00342061" w:rsidRPr="00661924" w:rsidRDefault="00342061" w:rsidP="00624278">
            <w:pPr>
              <w:pStyle w:val="TAC"/>
            </w:pPr>
            <w:r w:rsidRPr="00661924">
              <w:t>Not configured</w:t>
            </w:r>
          </w:p>
        </w:tc>
      </w:tr>
      <w:tr w:rsidR="00342061" w:rsidRPr="00661924" w14:paraId="6D5BDBAC" w14:textId="77777777" w:rsidTr="00537763">
        <w:trPr>
          <w:trHeight w:val="70"/>
        </w:trPr>
        <w:tc>
          <w:tcPr>
            <w:tcW w:w="3573" w:type="dxa"/>
            <w:gridSpan w:val="3"/>
            <w:vAlign w:val="center"/>
          </w:tcPr>
          <w:p w14:paraId="6AC4DE4F" w14:textId="77777777" w:rsidR="00342061" w:rsidRPr="00661924" w:rsidRDefault="00342061" w:rsidP="00624278">
            <w:pPr>
              <w:pStyle w:val="TAL"/>
            </w:pPr>
            <w:r w:rsidRPr="00661924">
              <w:t>aperiodicTriggeringOffset</w:t>
            </w:r>
          </w:p>
        </w:tc>
        <w:tc>
          <w:tcPr>
            <w:tcW w:w="720" w:type="dxa"/>
            <w:vAlign w:val="center"/>
          </w:tcPr>
          <w:p w14:paraId="1D917855" w14:textId="77777777" w:rsidR="00342061" w:rsidRPr="00661924" w:rsidRDefault="00342061" w:rsidP="00624278">
            <w:pPr>
              <w:pStyle w:val="TAC"/>
            </w:pPr>
          </w:p>
        </w:tc>
        <w:tc>
          <w:tcPr>
            <w:tcW w:w="2601" w:type="dxa"/>
            <w:vAlign w:val="center"/>
          </w:tcPr>
          <w:p w14:paraId="70C223A0" w14:textId="77777777" w:rsidR="00342061" w:rsidRPr="00661924" w:rsidRDefault="00342061" w:rsidP="00624278">
            <w:pPr>
              <w:pStyle w:val="TAC"/>
            </w:pPr>
            <w:r w:rsidRPr="00661924">
              <w:t>Not configured</w:t>
            </w:r>
          </w:p>
        </w:tc>
        <w:tc>
          <w:tcPr>
            <w:tcW w:w="2709" w:type="dxa"/>
            <w:vAlign w:val="center"/>
          </w:tcPr>
          <w:p w14:paraId="62DDADA7" w14:textId="77777777" w:rsidR="00342061" w:rsidRPr="00661924" w:rsidRDefault="00342061" w:rsidP="00624278">
            <w:pPr>
              <w:pStyle w:val="TAC"/>
            </w:pPr>
            <w:r w:rsidRPr="00661924">
              <w:t>Not configured</w:t>
            </w:r>
          </w:p>
        </w:tc>
      </w:tr>
      <w:tr w:rsidR="00342061" w:rsidRPr="00661924" w14:paraId="2690191A" w14:textId="77777777" w:rsidTr="00537763">
        <w:trPr>
          <w:trHeight w:val="70"/>
        </w:trPr>
        <w:tc>
          <w:tcPr>
            <w:tcW w:w="1648" w:type="dxa"/>
            <w:gridSpan w:val="2"/>
            <w:vMerge w:val="restart"/>
            <w:vAlign w:val="center"/>
            <w:hideMark/>
          </w:tcPr>
          <w:p w14:paraId="780746EC" w14:textId="77777777" w:rsidR="00342061" w:rsidRPr="00661924" w:rsidRDefault="00342061" w:rsidP="00624278">
            <w:pPr>
              <w:pStyle w:val="TAL"/>
            </w:pPr>
            <w:r w:rsidRPr="00661924">
              <w:t>Codebook configuration</w:t>
            </w:r>
          </w:p>
        </w:tc>
        <w:tc>
          <w:tcPr>
            <w:tcW w:w="1925" w:type="dxa"/>
          </w:tcPr>
          <w:p w14:paraId="4A38CC3C" w14:textId="77777777" w:rsidR="00342061" w:rsidRPr="00661924" w:rsidRDefault="00342061" w:rsidP="00624278">
            <w:pPr>
              <w:pStyle w:val="TAL"/>
            </w:pPr>
            <w:r w:rsidRPr="00661924">
              <w:t>Codebook Type</w:t>
            </w:r>
          </w:p>
        </w:tc>
        <w:tc>
          <w:tcPr>
            <w:tcW w:w="720" w:type="dxa"/>
            <w:vAlign w:val="center"/>
          </w:tcPr>
          <w:p w14:paraId="0000076C" w14:textId="77777777" w:rsidR="00342061" w:rsidRPr="00661924" w:rsidRDefault="00342061" w:rsidP="00624278">
            <w:pPr>
              <w:pStyle w:val="TAC"/>
            </w:pPr>
          </w:p>
        </w:tc>
        <w:tc>
          <w:tcPr>
            <w:tcW w:w="2601" w:type="dxa"/>
            <w:vAlign w:val="center"/>
          </w:tcPr>
          <w:p w14:paraId="1C2963BF" w14:textId="77777777" w:rsidR="00342061" w:rsidRPr="00661924" w:rsidRDefault="00342061" w:rsidP="00624278">
            <w:pPr>
              <w:pStyle w:val="TAC"/>
            </w:pPr>
            <w:r w:rsidRPr="00661924">
              <w:t>typeI-SinglePanel</w:t>
            </w:r>
          </w:p>
        </w:tc>
        <w:tc>
          <w:tcPr>
            <w:tcW w:w="2709" w:type="dxa"/>
            <w:vAlign w:val="center"/>
          </w:tcPr>
          <w:p w14:paraId="7AE461FD" w14:textId="77777777" w:rsidR="00342061" w:rsidRPr="00661924" w:rsidRDefault="00342061" w:rsidP="00624278">
            <w:pPr>
              <w:pStyle w:val="TAC"/>
            </w:pPr>
            <w:r w:rsidRPr="00661924">
              <w:t>typeI-SinglePanel</w:t>
            </w:r>
          </w:p>
        </w:tc>
      </w:tr>
      <w:tr w:rsidR="00342061" w:rsidRPr="00661924" w14:paraId="7DAC5676" w14:textId="77777777" w:rsidTr="00537763">
        <w:trPr>
          <w:trHeight w:val="70"/>
        </w:trPr>
        <w:tc>
          <w:tcPr>
            <w:tcW w:w="1648" w:type="dxa"/>
            <w:gridSpan w:val="2"/>
            <w:vMerge/>
            <w:hideMark/>
          </w:tcPr>
          <w:p w14:paraId="011FCD65" w14:textId="77777777" w:rsidR="00342061" w:rsidRPr="00661924" w:rsidRDefault="00342061" w:rsidP="00624278">
            <w:pPr>
              <w:pStyle w:val="TAL"/>
            </w:pPr>
          </w:p>
        </w:tc>
        <w:tc>
          <w:tcPr>
            <w:tcW w:w="1925" w:type="dxa"/>
          </w:tcPr>
          <w:p w14:paraId="3C175217" w14:textId="77777777" w:rsidR="00342061" w:rsidRPr="00661924" w:rsidRDefault="00342061" w:rsidP="00624278">
            <w:pPr>
              <w:pStyle w:val="TAL"/>
            </w:pPr>
            <w:r w:rsidRPr="00661924">
              <w:t>Codebook Mode</w:t>
            </w:r>
          </w:p>
        </w:tc>
        <w:tc>
          <w:tcPr>
            <w:tcW w:w="720" w:type="dxa"/>
            <w:vAlign w:val="center"/>
          </w:tcPr>
          <w:p w14:paraId="65B51140" w14:textId="77777777" w:rsidR="00342061" w:rsidRPr="00661924" w:rsidRDefault="00342061" w:rsidP="00624278">
            <w:pPr>
              <w:pStyle w:val="TAC"/>
            </w:pPr>
          </w:p>
        </w:tc>
        <w:tc>
          <w:tcPr>
            <w:tcW w:w="2601" w:type="dxa"/>
            <w:vAlign w:val="center"/>
          </w:tcPr>
          <w:p w14:paraId="6E63A1D5" w14:textId="77777777" w:rsidR="00342061" w:rsidRPr="00661924" w:rsidRDefault="00342061" w:rsidP="00624278">
            <w:pPr>
              <w:pStyle w:val="TAC"/>
            </w:pPr>
            <w:r w:rsidRPr="00661924">
              <w:t>1</w:t>
            </w:r>
          </w:p>
        </w:tc>
        <w:tc>
          <w:tcPr>
            <w:tcW w:w="2709" w:type="dxa"/>
          </w:tcPr>
          <w:p w14:paraId="7F44638F" w14:textId="77777777" w:rsidR="00342061" w:rsidRPr="00661924" w:rsidRDefault="00342061" w:rsidP="00624278">
            <w:pPr>
              <w:pStyle w:val="TAC"/>
            </w:pPr>
            <w:r>
              <w:t>1</w:t>
            </w:r>
          </w:p>
        </w:tc>
      </w:tr>
      <w:tr w:rsidR="00342061" w:rsidRPr="00661924" w14:paraId="383F950F" w14:textId="77777777" w:rsidTr="00537763">
        <w:trPr>
          <w:trHeight w:val="70"/>
        </w:trPr>
        <w:tc>
          <w:tcPr>
            <w:tcW w:w="1648" w:type="dxa"/>
            <w:gridSpan w:val="2"/>
            <w:vMerge/>
            <w:hideMark/>
          </w:tcPr>
          <w:p w14:paraId="577DF443" w14:textId="77777777" w:rsidR="00342061" w:rsidRPr="00661924" w:rsidRDefault="00342061" w:rsidP="00624278">
            <w:pPr>
              <w:pStyle w:val="TAL"/>
            </w:pPr>
          </w:p>
        </w:tc>
        <w:tc>
          <w:tcPr>
            <w:tcW w:w="1925" w:type="dxa"/>
          </w:tcPr>
          <w:p w14:paraId="161090E0" w14:textId="77777777" w:rsidR="00342061" w:rsidRPr="00661924" w:rsidRDefault="00342061" w:rsidP="00624278">
            <w:pPr>
              <w:pStyle w:val="TAL"/>
            </w:pPr>
            <w:r w:rsidRPr="00661924">
              <w:t>(CodebookConfig-N1,CodebookConfig-N2)</w:t>
            </w:r>
          </w:p>
        </w:tc>
        <w:tc>
          <w:tcPr>
            <w:tcW w:w="720" w:type="dxa"/>
            <w:vAlign w:val="center"/>
          </w:tcPr>
          <w:p w14:paraId="14928F62" w14:textId="77777777" w:rsidR="00342061" w:rsidRPr="00661924" w:rsidRDefault="00342061" w:rsidP="00624278">
            <w:pPr>
              <w:pStyle w:val="TAC"/>
            </w:pPr>
          </w:p>
        </w:tc>
        <w:tc>
          <w:tcPr>
            <w:tcW w:w="2601" w:type="dxa"/>
            <w:vAlign w:val="center"/>
          </w:tcPr>
          <w:p w14:paraId="55936A4F" w14:textId="77777777" w:rsidR="00342061" w:rsidRPr="00661924" w:rsidRDefault="00342061" w:rsidP="00624278">
            <w:pPr>
              <w:pStyle w:val="TAC"/>
            </w:pPr>
            <w:r w:rsidRPr="00661924">
              <w:t>Not configured</w:t>
            </w:r>
          </w:p>
        </w:tc>
        <w:tc>
          <w:tcPr>
            <w:tcW w:w="2709" w:type="dxa"/>
          </w:tcPr>
          <w:p w14:paraId="13622C06" w14:textId="77777777" w:rsidR="00342061" w:rsidRPr="00661924" w:rsidRDefault="00342061" w:rsidP="00624278">
            <w:pPr>
              <w:pStyle w:val="TAC"/>
            </w:pPr>
            <w:r w:rsidRPr="00661924">
              <w:t>Not configured</w:t>
            </w:r>
          </w:p>
        </w:tc>
      </w:tr>
      <w:tr w:rsidR="00342061" w:rsidRPr="00661924" w14:paraId="0CD5DE83" w14:textId="77777777" w:rsidTr="00537763">
        <w:trPr>
          <w:trHeight w:val="70"/>
        </w:trPr>
        <w:tc>
          <w:tcPr>
            <w:tcW w:w="1648" w:type="dxa"/>
            <w:gridSpan w:val="2"/>
            <w:vMerge/>
            <w:hideMark/>
          </w:tcPr>
          <w:p w14:paraId="7A4620BC" w14:textId="77777777" w:rsidR="00342061" w:rsidRPr="00661924" w:rsidRDefault="00342061" w:rsidP="00624278">
            <w:pPr>
              <w:pStyle w:val="TAL"/>
            </w:pPr>
          </w:p>
        </w:tc>
        <w:tc>
          <w:tcPr>
            <w:tcW w:w="1925" w:type="dxa"/>
          </w:tcPr>
          <w:p w14:paraId="6F62C6A7" w14:textId="77777777" w:rsidR="00342061" w:rsidRPr="00661924" w:rsidRDefault="00342061" w:rsidP="00624278">
            <w:pPr>
              <w:pStyle w:val="TAL"/>
            </w:pPr>
            <w:r w:rsidRPr="00661924">
              <w:t>CodebookSubsetRestriction</w:t>
            </w:r>
          </w:p>
        </w:tc>
        <w:tc>
          <w:tcPr>
            <w:tcW w:w="720" w:type="dxa"/>
            <w:vAlign w:val="center"/>
          </w:tcPr>
          <w:p w14:paraId="3B6BE656" w14:textId="77777777" w:rsidR="00342061" w:rsidRPr="00661924" w:rsidRDefault="00342061" w:rsidP="00624278">
            <w:pPr>
              <w:pStyle w:val="TAC"/>
            </w:pPr>
          </w:p>
        </w:tc>
        <w:tc>
          <w:tcPr>
            <w:tcW w:w="2601" w:type="dxa"/>
            <w:vAlign w:val="center"/>
          </w:tcPr>
          <w:p w14:paraId="357039D9" w14:textId="77777777" w:rsidR="00342061" w:rsidRPr="00661924" w:rsidRDefault="00342061" w:rsidP="00624278">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2D68140C" w14:textId="77777777" w:rsidR="00342061" w:rsidRPr="00661924" w:rsidRDefault="00342061" w:rsidP="00624278">
            <w:pPr>
              <w:pStyle w:val="TAC"/>
            </w:pPr>
            <w:r w:rsidRPr="00661924">
              <w:t>Not configured</w:t>
            </w:r>
          </w:p>
        </w:tc>
      </w:tr>
      <w:tr w:rsidR="00342061" w:rsidRPr="00661924" w14:paraId="0ADA3F22" w14:textId="77777777" w:rsidTr="00537763">
        <w:trPr>
          <w:trHeight w:val="70"/>
        </w:trPr>
        <w:tc>
          <w:tcPr>
            <w:tcW w:w="1648" w:type="dxa"/>
            <w:gridSpan w:val="2"/>
            <w:vMerge/>
          </w:tcPr>
          <w:p w14:paraId="03C60C61" w14:textId="77777777" w:rsidR="00342061" w:rsidRPr="00661924" w:rsidRDefault="00342061" w:rsidP="00624278">
            <w:pPr>
              <w:pStyle w:val="TAL"/>
            </w:pPr>
          </w:p>
        </w:tc>
        <w:tc>
          <w:tcPr>
            <w:tcW w:w="1925" w:type="dxa"/>
          </w:tcPr>
          <w:p w14:paraId="5FD58EF9" w14:textId="77777777" w:rsidR="00342061" w:rsidRPr="00661924" w:rsidRDefault="00342061" w:rsidP="00624278">
            <w:pPr>
              <w:pStyle w:val="TAL"/>
            </w:pPr>
            <w:r w:rsidRPr="00661924">
              <w:t>RI Restriction</w:t>
            </w:r>
          </w:p>
        </w:tc>
        <w:tc>
          <w:tcPr>
            <w:tcW w:w="720" w:type="dxa"/>
            <w:vAlign w:val="center"/>
          </w:tcPr>
          <w:p w14:paraId="1EDAC6F8" w14:textId="77777777" w:rsidR="00342061" w:rsidRPr="00661924" w:rsidRDefault="00342061" w:rsidP="00624278">
            <w:pPr>
              <w:pStyle w:val="TAC"/>
            </w:pPr>
          </w:p>
        </w:tc>
        <w:tc>
          <w:tcPr>
            <w:tcW w:w="2601" w:type="dxa"/>
            <w:vAlign w:val="center"/>
          </w:tcPr>
          <w:p w14:paraId="4A0FC9C5" w14:textId="77777777" w:rsidR="00342061" w:rsidRPr="00661924" w:rsidRDefault="00342061" w:rsidP="00624278">
            <w:pPr>
              <w:pStyle w:val="TAC"/>
            </w:pPr>
            <w:r w:rsidRPr="00661924">
              <w:t>N/A</w:t>
            </w:r>
          </w:p>
        </w:tc>
        <w:tc>
          <w:tcPr>
            <w:tcW w:w="2709" w:type="dxa"/>
          </w:tcPr>
          <w:p w14:paraId="5ABC74D0" w14:textId="77777777" w:rsidR="00342061" w:rsidRPr="00661924" w:rsidRDefault="00342061" w:rsidP="00624278">
            <w:pPr>
              <w:pStyle w:val="TAC"/>
            </w:pPr>
            <w:r w:rsidRPr="00661924">
              <w:t>Not configured</w:t>
            </w:r>
          </w:p>
        </w:tc>
      </w:tr>
      <w:tr w:rsidR="00342061" w:rsidRPr="00661924" w14:paraId="5CDC221E" w14:textId="77777777" w:rsidTr="00537763">
        <w:trPr>
          <w:trHeight w:val="70"/>
        </w:trPr>
        <w:tc>
          <w:tcPr>
            <w:tcW w:w="3573" w:type="dxa"/>
            <w:gridSpan w:val="3"/>
            <w:hideMark/>
          </w:tcPr>
          <w:p w14:paraId="71B4C095" w14:textId="77777777" w:rsidR="00342061" w:rsidRPr="00661924" w:rsidRDefault="00342061" w:rsidP="00624278">
            <w:pPr>
              <w:pStyle w:val="TAL"/>
            </w:pPr>
            <w:r w:rsidRPr="00661924">
              <w:t>Physical channel for CSI report</w:t>
            </w:r>
          </w:p>
        </w:tc>
        <w:tc>
          <w:tcPr>
            <w:tcW w:w="720" w:type="dxa"/>
            <w:vAlign w:val="center"/>
          </w:tcPr>
          <w:p w14:paraId="3E4D0E0A" w14:textId="77777777" w:rsidR="00342061" w:rsidRPr="00661924" w:rsidRDefault="00342061" w:rsidP="00624278">
            <w:pPr>
              <w:pStyle w:val="TAC"/>
            </w:pPr>
          </w:p>
        </w:tc>
        <w:tc>
          <w:tcPr>
            <w:tcW w:w="2601" w:type="dxa"/>
            <w:vAlign w:val="center"/>
          </w:tcPr>
          <w:p w14:paraId="2D205D7E" w14:textId="77777777" w:rsidR="00342061" w:rsidRPr="00661924" w:rsidRDefault="00342061" w:rsidP="00624278">
            <w:pPr>
              <w:pStyle w:val="TAC"/>
            </w:pPr>
            <w:r w:rsidRPr="00661924">
              <w:t>PUCCH</w:t>
            </w:r>
          </w:p>
        </w:tc>
        <w:tc>
          <w:tcPr>
            <w:tcW w:w="2709" w:type="dxa"/>
          </w:tcPr>
          <w:p w14:paraId="4DAF65AB" w14:textId="77777777" w:rsidR="00342061" w:rsidRPr="00661924" w:rsidRDefault="00342061" w:rsidP="00624278">
            <w:pPr>
              <w:pStyle w:val="TAC"/>
            </w:pPr>
            <w:r w:rsidRPr="00661924">
              <w:t>Not configured</w:t>
            </w:r>
          </w:p>
        </w:tc>
      </w:tr>
      <w:tr w:rsidR="00342061" w:rsidRPr="00661924" w14:paraId="4ECD8BC9" w14:textId="77777777" w:rsidTr="00537763">
        <w:trPr>
          <w:trHeight w:val="70"/>
        </w:trPr>
        <w:tc>
          <w:tcPr>
            <w:tcW w:w="3573" w:type="dxa"/>
            <w:gridSpan w:val="3"/>
            <w:vAlign w:val="center"/>
            <w:hideMark/>
          </w:tcPr>
          <w:p w14:paraId="0415C04E" w14:textId="77777777" w:rsidR="00342061" w:rsidRPr="00661924" w:rsidRDefault="00342061" w:rsidP="00624278">
            <w:pPr>
              <w:pStyle w:val="TAL"/>
            </w:pPr>
            <w:r w:rsidRPr="00661924">
              <w:t xml:space="preserve">CQI/RI/PMI delay </w:t>
            </w:r>
          </w:p>
        </w:tc>
        <w:tc>
          <w:tcPr>
            <w:tcW w:w="720" w:type="dxa"/>
            <w:vAlign w:val="center"/>
            <w:hideMark/>
          </w:tcPr>
          <w:p w14:paraId="517F16EC" w14:textId="77777777" w:rsidR="00342061" w:rsidRPr="00661924" w:rsidRDefault="00342061" w:rsidP="00624278">
            <w:pPr>
              <w:pStyle w:val="TAC"/>
            </w:pPr>
            <w:r w:rsidRPr="00661924">
              <w:t>ms</w:t>
            </w:r>
          </w:p>
        </w:tc>
        <w:tc>
          <w:tcPr>
            <w:tcW w:w="2601" w:type="dxa"/>
            <w:vAlign w:val="center"/>
          </w:tcPr>
          <w:p w14:paraId="139F4A7B" w14:textId="77777777" w:rsidR="00342061" w:rsidRPr="00661924" w:rsidRDefault="00342061" w:rsidP="00624278">
            <w:pPr>
              <w:pStyle w:val="TAC"/>
            </w:pPr>
            <w:r>
              <w:t>9.5</w:t>
            </w:r>
          </w:p>
        </w:tc>
        <w:tc>
          <w:tcPr>
            <w:tcW w:w="2709" w:type="dxa"/>
          </w:tcPr>
          <w:p w14:paraId="60F915FE" w14:textId="77777777" w:rsidR="00342061" w:rsidRPr="00661924" w:rsidRDefault="00342061" w:rsidP="00624278">
            <w:pPr>
              <w:pStyle w:val="TAC"/>
            </w:pPr>
            <w:r w:rsidRPr="00661924">
              <w:t>Not configured</w:t>
            </w:r>
          </w:p>
        </w:tc>
      </w:tr>
      <w:tr w:rsidR="00342061" w:rsidRPr="00661924" w14:paraId="3A1D6503" w14:textId="77777777" w:rsidTr="00537763">
        <w:trPr>
          <w:trHeight w:val="70"/>
        </w:trPr>
        <w:tc>
          <w:tcPr>
            <w:tcW w:w="3573" w:type="dxa"/>
            <w:gridSpan w:val="3"/>
            <w:vAlign w:val="center"/>
          </w:tcPr>
          <w:p w14:paraId="3E78880B" w14:textId="77777777" w:rsidR="00342061" w:rsidRPr="00661924" w:rsidRDefault="00342061" w:rsidP="00624278">
            <w:pPr>
              <w:pStyle w:val="TAL"/>
            </w:pPr>
            <w:r w:rsidRPr="00661924">
              <w:t>Maximum number of HARQ transmission</w:t>
            </w:r>
          </w:p>
        </w:tc>
        <w:tc>
          <w:tcPr>
            <w:tcW w:w="720" w:type="dxa"/>
            <w:vAlign w:val="center"/>
          </w:tcPr>
          <w:p w14:paraId="3107E8A9" w14:textId="77777777" w:rsidR="00342061" w:rsidRPr="00661924" w:rsidRDefault="00342061" w:rsidP="00624278">
            <w:pPr>
              <w:pStyle w:val="TAC"/>
            </w:pPr>
          </w:p>
        </w:tc>
        <w:tc>
          <w:tcPr>
            <w:tcW w:w="2601" w:type="dxa"/>
            <w:vAlign w:val="center"/>
          </w:tcPr>
          <w:p w14:paraId="17756CFF" w14:textId="77777777" w:rsidR="00342061" w:rsidRPr="00661924" w:rsidRDefault="00342061" w:rsidP="00624278">
            <w:pPr>
              <w:pStyle w:val="TAC"/>
            </w:pPr>
            <w:r w:rsidRPr="00661924">
              <w:t>1</w:t>
            </w:r>
          </w:p>
        </w:tc>
        <w:tc>
          <w:tcPr>
            <w:tcW w:w="2709" w:type="dxa"/>
          </w:tcPr>
          <w:p w14:paraId="0EE31EB3" w14:textId="77777777" w:rsidR="00342061" w:rsidRPr="00661924" w:rsidRDefault="00342061" w:rsidP="00624278">
            <w:pPr>
              <w:pStyle w:val="TAC"/>
            </w:pPr>
            <w:r w:rsidRPr="00661924">
              <w:t>Not configured</w:t>
            </w:r>
          </w:p>
        </w:tc>
      </w:tr>
      <w:tr w:rsidR="00342061" w:rsidRPr="00661924" w14:paraId="7F0401C8" w14:textId="77777777" w:rsidTr="00537763">
        <w:trPr>
          <w:trHeight w:val="70"/>
        </w:trPr>
        <w:tc>
          <w:tcPr>
            <w:tcW w:w="3573" w:type="dxa"/>
            <w:gridSpan w:val="3"/>
            <w:vAlign w:val="center"/>
            <w:hideMark/>
          </w:tcPr>
          <w:p w14:paraId="14B8EF78" w14:textId="77777777" w:rsidR="00342061" w:rsidRPr="00661924" w:rsidRDefault="00342061" w:rsidP="00624278">
            <w:pPr>
              <w:pStyle w:val="TAL"/>
            </w:pPr>
            <w:r w:rsidRPr="00661924">
              <w:t>Measurement channel</w:t>
            </w:r>
          </w:p>
        </w:tc>
        <w:tc>
          <w:tcPr>
            <w:tcW w:w="720" w:type="dxa"/>
            <w:vAlign w:val="center"/>
          </w:tcPr>
          <w:p w14:paraId="15C79E18" w14:textId="77777777" w:rsidR="00342061" w:rsidRPr="00661924" w:rsidRDefault="00342061" w:rsidP="00624278">
            <w:pPr>
              <w:pStyle w:val="TAC"/>
            </w:pPr>
          </w:p>
        </w:tc>
        <w:tc>
          <w:tcPr>
            <w:tcW w:w="2601" w:type="dxa"/>
            <w:vAlign w:val="center"/>
          </w:tcPr>
          <w:p w14:paraId="2608CDD8" w14:textId="77777777" w:rsidR="00342061" w:rsidRPr="00661924" w:rsidRDefault="00342061" w:rsidP="00624278">
            <w:pPr>
              <w:pStyle w:val="TAC"/>
            </w:pPr>
            <w:r w:rsidRPr="00661924">
              <w:t>As specified in Table A.4-</w:t>
            </w:r>
            <w:r w:rsidRPr="00661924">
              <w:rPr>
                <w:rFonts w:hint="eastAsia"/>
              </w:rPr>
              <w:t>2</w:t>
            </w:r>
            <w:r w:rsidRPr="00661924">
              <w:t>, TBS.2-</w:t>
            </w:r>
            <w:r>
              <w:t>3</w:t>
            </w:r>
          </w:p>
        </w:tc>
        <w:tc>
          <w:tcPr>
            <w:tcW w:w="2709" w:type="dxa"/>
          </w:tcPr>
          <w:p w14:paraId="3ACDAA1E" w14:textId="77777777" w:rsidR="00342061" w:rsidRPr="00661924" w:rsidRDefault="00342061" w:rsidP="00624278">
            <w:pPr>
              <w:pStyle w:val="TAC"/>
            </w:pPr>
          </w:p>
        </w:tc>
      </w:tr>
      <w:tr w:rsidR="00342061" w:rsidRPr="00661924" w14:paraId="7788CA55" w14:textId="77777777" w:rsidTr="00537763">
        <w:trPr>
          <w:trHeight w:val="70"/>
        </w:trPr>
        <w:tc>
          <w:tcPr>
            <w:tcW w:w="3573" w:type="dxa"/>
            <w:gridSpan w:val="3"/>
            <w:vAlign w:val="center"/>
          </w:tcPr>
          <w:p w14:paraId="57C56165" w14:textId="77777777" w:rsidR="00342061" w:rsidRPr="009405D8" w:rsidRDefault="00342061" w:rsidP="00624278">
            <w:pPr>
              <w:pStyle w:val="TAL"/>
            </w:pPr>
            <w:r w:rsidRPr="009405D8">
              <w:t>INR</w:t>
            </w:r>
          </w:p>
        </w:tc>
        <w:tc>
          <w:tcPr>
            <w:tcW w:w="720" w:type="dxa"/>
            <w:vAlign w:val="center"/>
          </w:tcPr>
          <w:p w14:paraId="4A3656C1" w14:textId="77777777" w:rsidR="00342061" w:rsidRPr="009405D8" w:rsidRDefault="00342061" w:rsidP="00624278">
            <w:pPr>
              <w:pStyle w:val="TAC"/>
            </w:pPr>
            <w:r w:rsidRPr="009405D8">
              <w:t>dB</w:t>
            </w:r>
          </w:p>
        </w:tc>
        <w:tc>
          <w:tcPr>
            <w:tcW w:w="2601" w:type="dxa"/>
            <w:vAlign w:val="center"/>
          </w:tcPr>
          <w:p w14:paraId="21AAF5A5" w14:textId="77777777" w:rsidR="00342061" w:rsidRPr="009405D8" w:rsidRDefault="00342061" w:rsidP="00624278">
            <w:pPr>
              <w:pStyle w:val="TAC"/>
            </w:pPr>
            <w:r w:rsidRPr="009405D8">
              <w:t>N/A</w:t>
            </w:r>
          </w:p>
        </w:tc>
        <w:tc>
          <w:tcPr>
            <w:tcW w:w="2709" w:type="dxa"/>
          </w:tcPr>
          <w:p w14:paraId="369E7204" w14:textId="77777777" w:rsidR="00342061" w:rsidRPr="009405D8" w:rsidRDefault="00342061" w:rsidP="00624278">
            <w:pPr>
              <w:pStyle w:val="TAC"/>
            </w:pPr>
            <w:r w:rsidRPr="009405D8">
              <w:t>10.04</w:t>
            </w:r>
          </w:p>
        </w:tc>
      </w:tr>
      <w:tr w:rsidR="00342061" w:rsidRPr="00661924" w14:paraId="73CA184F" w14:textId="77777777" w:rsidTr="00537763">
        <w:trPr>
          <w:trHeight w:val="70"/>
        </w:trPr>
        <w:tc>
          <w:tcPr>
            <w:tcW w:w="3573" w:type="dxa"/>
            <w:gridSpan w:val="3"/>
            <w:vAlign w:val="center"/>
          </w:tcPr>
          <w:p w14:paraId="55C718A3" w14:textId="77777777" w:rsidR="00342061" w:rsidRPr="009405D8" w:rsidRDefault="00342061" w:rsidP="00624278">
            <w:pPr>
              <w:pStyle w:val="TAL"/>
            </w:pPr>
            <w:r w:rsidRPr="009405D8">
              <w:t>Propagation condition</w:t>
            </w:r>
          </w:p>
        </w:tc>
        <w:tc>
          <w:tcPr>
            <w:tcW w:w="720" w:type="dxa"/>
            <w:vAlign w:val="center"/>
          </w:tcPr>
          <w:p w14:paraId="5209057F" w14:textId="77777777" w:rsidR="00342061" w:rsidRPr="009405D8" w:rsidRDefault="00342061" w:rsidP="00624278">
            <w:pPr>
              <w:pStyle w:val="TAC"/>
            </w:pPr>
          </w:p>
        </w:tc>
        <w:tc>
          <w:tcPr>
            <w:tcW w:w="2601" w:type="dxa"/>
            <w:vAlign w:val="center"/>
          </w:tcPr>
          <w:p w14:paraId="3F24C2A3" w14:textId="77777777" w:rsidR="00342061" w:rsidRPr="009405D8" w:rsidRDefault="00342061" w:rsidP="00624278">
            <w:pPr>
              <w:pStyle w:val="TAC"/>
            </w:pPr>
            <w:r w:rsidRPr="009405D8">
              <w:t>TDLA30-5</w:t>
            </w:r>
          </w:p>
        </w:tc>
        <w:tc>
          <w:tcPr>
            <w:tcW w:w="2709" w:type="dxa"/>
            <w:vAlign w:val="center"/>
          </w:tcPr>
          <w:p w14:paraId="004BB778" w14:textId="77777777" w:rsidR="00342061" w:rsidRPr="009405D8" w:rsidRDefault="00342061" w:rsidP="00624278">
            <w:pPr>
              <w:pStyle w:val="TAC"/>
            </w:pPr>
            <w:r w:rsidRPr="009405D8">
              <w:t>AWGN</w:t>
            </w:r>
          </w:p>
        </w:tc>
      </w:tr>
      <w:tr w:rsidR="00342061" w:rsidRPr="00661924" w14:paraId="2682A5FA" w14:textId="77777777" w:rsidTr="00537763">
        <w:trPr>
          <w:trHeight w:val="138"/>
        </w:trPr>
        <w:tc>
          <w:tcPr>
            <w:tcW w:w="3573" w:type="dxa"/>
            <w:gridSpan w:val="3"/>
            <w:vAlign w:val="center"/>
          </w:tcPr>
          <w:p w14:paraId="2B1384DD" w14:textId="77777777" w:rsidR="00342061" w:rsidRPr="00046E8B" w:rsidRDefault="00342061" w:rsidP="00624278">
            <w:pPr>
              <w:pStyle w:val="TAL"/>
            </w:pPr>
            <w:r>
              <w:t>A</w:t>
            </w:r>
            <w:r w:rsidRPr="00046E8B">
              <w:t>ntenna configuration</w:t>
            </w:r>
          </w:p>
        </w:tc>
        <w:tc>
          <w:tcPr>
            <w:tcW w:w="720" w:type="dxa"/>
            <w:vAlign w:val="center"/>
          </w:tcPr>
          <w:p w14:paraId="26DCE562" w14:textId="77777777" w:rsidR="00342061" w:rsidRDefault="00342061" w:rsidP="00624278">
            <w:pPr>
              <w:pStyle w:val="TAC"/>
            </w:pPr>
          </w:p>
        </w:tc>
        <w:tc>
          <w:tcPr>
            <w:tcW w:w="2601" w:type="dxa"/>
            <w:vAlign w:val="center"/>
          </w:tcPr>
          <w:p w14:paraId="0358A4F1" w14:textId="77777777" w:rsidR="00342061" w:rsidRDefault="00342061" w:rsidP="00624278">
            <w:pPr>
              <w:pStyle w:val="TAC"/>
            </w:pPr>
            <w:r>
              <w:t>2</w:t>
            </w:r>
            <w:r w:rsidRPr="00661924">
              <w:t>×</w:t>
            </w:r>
            <w:r>
              <w:t>4</w:t>
            </w:r>
          </w:p>
        </w:tc>
        <w:tc>
          <w:tcPr>
            <w:tcW w:w="2709" w:type="dxa"/>
            <w:vAlign w:val="center"/>
          </w:tcPr>
          <w:p w14:paraId="7ABC57D6" w14:textId="77777777" w:rsidR="00342061" w:rsidRPr="005A3299" w:rsidRDefault="00342061" w:rsidP="00624278">
            <w:pPr>
              <w:pStyle w:val="TAC"/>
              <w:rPr>
                <w:highlight w:val="cyan"/>
              </w:rPr>
            </w:pPr>
            <w:r>
              <w:t>1</w:t>
            </w:r>
            <w:r w:rsidRPr="00661924">
              <w:t>×</w:t>
            </w:r>
            <w:r>
              <w:t>4</w:t>
            </w:r>
          </w:p>
        </w:tc>
      </w:tr>
      <w:tr w:rsidR="00537763" w:rsidRPr="00661924" w14:paraId="167BFD44" w14:textId="77777777" w:rsidTr="00537763">
        <w:trPr>
          <w:trHeight w:val="138"/>
        </w:trPr>
        <w:tc>
          <w:tcPr>
            <w:tcW w:w="3573" w:type="dxa"/>
            <w:gridSpan w:val="3"/>
            <w:vAlign w:val="center"/>
          </w:tcPr>
          <w:p w14:paraId="7D263DC2" w14:textId="168612A7" w:rsidR="00537763" w:rsidRDefault="00537763" w:rsidP="00537763">
            <w:pPr>
              <w:pStyle w:val="TAL"/>
            </w:pPr>
            <w:r w:rsidRPr="00046E8B">
              <w:t>Correlation configuration</w:t>
            </w:r>
          </w:p>
        </w:tc>
        <w:tc>
          <w:tcPr>
            <w:tcW w:w="720" w:type="dxa"/>
            <w:vAlign w:val="center"/>
          </w:tcPr>
          <w:p w14:paraId="3F1C48CB" w14:textId="77777777" w:rsidR="00537763" w:rsidRDefault="00537763" w:rsidP="00537763">
            <w:pPr>
              <w:pStyle w:val="TAC"/>
            </w:pPr>
          </w:p>
        </w:tc>
        <w:tc>
          <w:tcPr>
            <w:tcW w:w="2601" w:type="dxa"/>
            <w:vAlign w:val="center"/>
          </w:tcPr>
          <w:p w14:paraId="33AE5A7E" w14:textId="77777777" w:rsidR="00537763" w:rsidRDefault="00537763" w:rsidP="00537763">
            <w:pPr>
              <w:pStyle w:val="TAC"/>
            </w:pPr>
            <w:r w:rsidRPr="009405D8">
              <w:t>ULA Low</w:t>
            </w:r>
          </w:p>
        </w:tc>
        <w:tc>
          <w:tcPr>
            <w:tcW w:w="2709" w:type="dxa"/>
            <w:vAlign w:val="center"/>
          </w:tcPr>
          <w:p w14:paraId="0A09011A" w14:textId="7743A75C" w:rsidR="00537763" w:rsidRDefault="00537763" w:rsidP="00537763">
            <w:pPr>
              <w:pStyle w:val="TAC"/>
            </w:pPr>
            <w:r>
              <w:t>N/A</w:t>
            </w:r>
          </w:p>
        </w:tc>
      </w:tr>
      <w:tr w:rsidR="00537763" w:rsidRPr="00661924" w14:paraId="70FF603A" w14:textId="77777777" w:rsidTr="006266F6">
        <w:trPr>
          <w:trHeight w:val="138"/>
        </w:trPr>
        <w:tc>
          <w:tcPr>
            <w:tcW w:w="9603" w:type="dxa"/>
            <w:gridSpan w:val="6"/>
            <w:vAlign w:val="center"/>
          </w:tcPr>
          <w:p w14:paraId="2DBB8C03" w14:textId="1F289087" w:rsidR="00537763" w:rsidRDefault="00537763" w:rsidP="00537763">
            <w:pPr>
              <w:pStyle w:val="TAN"/>
              <w:rPr>
                <w:rFonts w:cs="Arial"/>
              </w:rPr>
            </w:pPr>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9A959F8">
                <v:shape id="_x0000_i1031" type="#_x0000_t75" alt="" style="width:25.9pt;height:16.15pt;mso-width-percent:0;mso-height-percent:0;mso-width-percent:0;mso-height-percent:0" o:ole="">
                  <v:imagedata r:id="rId9" o:title=""/>
                </v:shape>
                <o:OLEObject Type="Embed" ProgID="Equation.3" ShapeID="_x0000_i1031" DrawAspect="Content" ObjectID="_1767171142" r:id="rId17"/>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0EF72749" w14:textId="77777777" w:rsidR="00537763" w:rsidRPr="00931110" w:rsidRDefault="00537763" w:rsidP="00537763">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AAAD27B" w14:textId="77777777" w:rsidR="00537763" w:rsidRPr="00931110" w:rsidRDefault="00537763" w:rsidP="00537763">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4659884B" w14:textId="77777777" w:rsidR="00537763" w:rsidRDefault="00537763" w:rsidP="00537763">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73CE920A" w14:textId="36BEB602" w:rsidR="00537763" w:rsidRDefault="00537763" w:rsidP="00537763">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00ED6154">
                <v:shape id="_x0000_i1032" type="#_x0000_t75" alt="" style="width:40.9pt;height:20.75pt;mso-width-percent:0;mso-height-percent:0;mso-width-percent:0;mso-height-percent:0" o:ole="">
                  <v:imagedata r:id="rId11" o:title=""/>
                </v:shape>
                <o:OLEObject Type="Embed" ProgID="Equation.3" ShapeID="_x0000_i1032" DrawAspect="Content" ObjectID="_1767171143" r:id="rId18"/>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074B5B6F" w14:textId="7571774B" w:rsidR="00537763" w:rsidRPr="005A3299" w:rsidRDefault="00537763" w:rsidP="00537763">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101B946A" w14:textId="77777777" w:rsidR="00342061" w:rsidRPr="00310FBC" w:rsidRDefault="00342061" w:rsidP="00626F6F"/>
    <w:p w14:paraId="0D195ABC" w14:textId="7650CC49" w:rsidR="00342061" w:rsidRPr="00310FBC" w:rsidRDefault="00342061" w:rsidP="00342061">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342061" w:rsidRPr="00310FBC" w14:paraId="01A7FF8E" w14:textId="77777777" w:rsidTr="006266F6">
        <w:trPr>
          <w:cantSplit/>
          <w:jc w:val="center"/>
        </w:trPr>
        <w:tc>
          <w:tcPr>
            <w:tcW w:w="1705" w:type="dxa"/>
          </w:tcPr>
          <w:p w14:paraId="20BAA8ED" w14:textId="77777777" w:rsidR="00342061" w:rsidRPr="003A7124" w:rsidRDefault="00342061" w:rsidP="006266F6">
            <w:pPr>
              <w:pStyle w:val="TAC"/>
              <w:rPr>
                <w:rFonts w:ascii="Symbol" w:eastAsia="?? ??" w:hAnsi="Symbol" w:cs="Arial" w:hint="eastAsia"/>
                <w:b/>
                <w:bCs/>
              </w:rPr>
            </w:pPr>
            <w:r w:rsidRPr="003A7124">
              <w:rPr>
                <w:b/>
                <w:bCs/>
              </w:rPr>
              <w:t>Parameters</w:t>
            </w:r>
          </w:p>
        </w:tc>
        <w:tc>
          <w:tcPr>
            <w:tcW w:w="1412" w:type="dxa"/>
          </w:tcPr>
          <w:p w14:paraId="33EF62A4" w14:textId="77777777" w:rsidR="00342061" w:rsidRPr="003A7124" w:rsidRDefault="00342061" w:rsidP="006266F6">
            <w:pPr>
              <w:pStyle w:val="TAC"/>
              <w:rPr>
                <w:rFonts w:eastAsia="?? ??" w:cs="v5.0.0"/>
                <w:b/>
                <w:bCs/>
              </w:rPr>
            </w:pPr>
            <w:r w:rsidRPr="003A7124">
              <w:rPr>
                <w:rFonts w:eastAsia="?? ??" w:cs="v5.0.0"/>
                <w:b/>
                <w:bCs/>
              </w:rPr>
              <w:t>Test 1</w:t>
            </w:r>
          </w:p>
        </w:tc>
      </w:tr>
      <w:tr w:rsidR="00342061" w:rsidRPr="00310FBC" w14:paraId="6B251EE6" w14:textId="77777777" w:rsidTr="006266F6">
        <w:trPr>
          <w:cantSplit/>
          <w:jc w:val="center"/>
        </w:trPr>
        <w:tc>
          <w:tcPr>
            <w:tcW w:w="1705" w:type="dxa"/>
          </w:tcPr>
          <w:p w14:paraId="25039320" w14:textId="77777777" w:rsidR="00342061" w:rsidRPr="00310FBC" w:rsidRDefault="00342061" w:rsidP="006266F6">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152FF05F" w14:textId="5E87EEF9" w:rsidR="00342061" w:rsidRDefault="00537763" w:rsidP="006266F6">
            <w:pPr>
              <w:pStyle w:val="TAC"/>
              <w:rPr>
                <w:rFonts w:eastAsia="?? ??" w:cs="v5.0.0"/>
              </w:rPr>
            </w:pPr>
            <w:r>
              <w:rPr>
                <w:rFonts w:eastAsia="?? ??" w:cs="v5.0.0"/>
              </w:rPr>
              <w:t>2.0</w:t>
            </w:r>
          </w:p>
        </w:tc>
      </w:tr>
      <w:bookmarkEnd w:id="926"/>
    </w:tbl>
    <w:p w14:paraId="5ECFA28E" w14:textId="77777777" w:rsidR="00043F01" w:rsidRPr="00C25669" w:rsidRDefault="00043F01" w:rsidP="005B3300">
      <w:pPr>
        <w:rPr>
          <w:rFonts w:eastAsia="SimSun"/>
          <w:lang w:eastAsia="zh-CN"/>
        </w:rPr>
      </w:pPr>
    </w:p>
    <w:p w14:paraId="17329992" w14:textId="77777777" w:rsidR="006A208F" w:rsidRDefault="006A208F" w:rsidP="006A208F">
      <w:pPr>
        <w:pStyle w:val="Heading2"/>
      </w:pPr>
      <w:bookmarkStart w:id="927" w:name="_Toc67918158"/>
      <w:bookmarkStart w:id="928" w:name="_Toc76298201"/>
      <w:bookmarkStart w:id="929" w:name="_Toc76572213"/>
      <w:bookmarkStart w:id="930" w:name="_Toc76652080"/>
      <w:bookmarkStart w:id="931" w:name="_Toc76652918"/>
      <w:bookmarkStart w:id="932" w:name="_Toc83742190"/>
      <w:bookmarkStart w:id="933" w:name="_Toc91440680"/>
      <w:bookmarkStart w:id="934" w:name="_Toc98849470"/>
      <w:bookmarkStart w:id="935" w:name="_Toc106543323"/>
      <w:bookmarkStart w:id="936" w:name="_Toc106737421"/>
      <w:bookmarkStart w:id="937" w:name="_Toc107233188"/>
      <w:bookmarkStart w:id="938" w:name="_Toc107234800"/>
      <w:bookmarkStart w:id="939" w:name="_Toc107419770"/>
      <w:bookmarkStart w:id="940" w:name="_Toc107477066"/>
      <w:bookmarkStart w:id="941" w:name="_Toc114565915"/>
      <w:bookmarkStart w:id="942" w:name="_Toc123936223"/>
      <w:bookmarkStart w:id="943" w:name="_Toc124377238"/>
      <w:bookmarkStart w:id="944" w:name="_Toc21338239"/>
      <w:bookmarkStart w:id="945" w:name="_Toc29808347"/>
      <w:bookmarkStart w:id="946" w:name="_Toc37068266"/>
      <w:bookmarkStart w:id="947" w:name="_Toc37083811"/>
      <w:bookmarkStart w:id="948" w:name="_Toc37084153"/>
      <w:bookmarkStart w:id="949" w:name="_Toc40209515"/>
      <w:bookmarkStart w:id="950" w:name="_Toc40209857"/>
      <w:bookmarkStart w:id="951" w:name="_Toc45892816"/>
      <w:bookmarkStart w:id="952" w:name="_Toc53176673"/>
      <w:bookmarkStart w:id="953" w:name="_Toc61120986"/>
      <w:r w:rsidRPr="00077A3D">
        <w:t>6.2A</w:t>
      </w:r>
      <w:r w:rsidRPr="00C25669">
        <w:rPr>
          <w:rFonts w:hint="eastAsia"/>
          <w:lang w:eastAsia="zh-CN"/>
        </w:rPr>
        <w:tab/>
      </w:r>
      <w:r w:rsidRPr="00324BCD">
        <w:rPr>
          <w:rFonts w:hint="eastAsia"/>
        </w:rPr>
        <w:t>Reporting of Channel Quality Indicator</w:t>
      </w:r>
      <w:r>
        <w:t xml:space="preserve"> (CQI) for CA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B3A2207" w14:textId="77777777" w:rsidR="006A208F" w:rsidRDefault="006A208F" w:rsidP="006A208F">
      <w:pPr>
        <w:pStyle w:val="Heading3"/>
        <w:rPr>
          <w:lang w:eastAsia="zh-CN"/>
        </w:rPr>
      </w:pPr>
      <w:bookmarkStart w:id="954" w:name="_Toc67918159"/>
      <w:bookmarkStart w:id="955" w:name="_Toc76298202"/>
      <w:bookmarkStart w:id="956" w:name="_Toc76572214"/>
      <w:bookmarkStart w:id="957" w:name="_Toc76652081"/>
      <w:bookmarkStart w:id="958" w:name="_Toc76652919"/>
      <w:bookmarkStart w:id="959" w:name="_Toc83742191"/>
      <w:bookmarkStart w:id="960" w:name="_Toc91440681"/>
      <w:bookmarkStart w:id="961" w:name="_Toc98849471"/>
      <w:bookmarkStart w:id="962" w:name="_Toc106543324"/>
      <w:bookmarkStart w:id="963" w:name="_Toc106737422"/>
      <w:bookmarkStart w:id="964" w:name="_Toc107233189"/>
      <w:bookmarkStart w:id="965" w:name="_Toc107234801"/>
      <w:bookmarkStart w:id="966" w:name="_Toc107419771"/>
      <w:bookmarkStart w:id="967" w:name="_Toc107477067"/>
      <w:bookmarkStart w:id="968" w:name="_Toc114565916"/>
      <w:bookmarkStart w:id="969" w:name="_Toc123936224"/>
      <w:bookmarkStart w:id="970" w:name="_Toc124377239"/>
      <w:r w:rsidRPr="00BE1A7D">
        <w:rPr>
          <w:rFonts w:hint="eastAsia"/>
          <w:lang w:eastAsia="zh-CN"/>
        </w:rPr>
        <w:t>6</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0380B8F"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11203C74" w14:textId="77777777" w:rsidR="006A208F" w:rsidRDefault="006A208F" w:rsidP="006A208F">
      <w:pPr>
        <w:pStyle w:val="Heading3"/>
      </w:pPr>
      <w:bookmarkStart w:id="971" w:name="_Toc67918160"/>
      <w:bookmarkStart w:id="972" w:name="_Toc76298203"/>
      <w:bookmarkStart w:id="973" w:name="_Toc76572215"/>
      <w:bookmarkStart w:id="974" w:name="_Toc76652082"/>
      <w:bookmarkStart w:id="975" w:name="_Toc76652920"/>
      <w:bookmarkStart w:id="976" w:name="_Toc83742192"/>
      <w:bookmarkStart w:id="977" w:name="_Toc91440682"/>
      <w:bookmarkStart w:id="978" w:name="_Toc98849472"/>
      <w:bookmarkStart w:id="979" w:name="_Toc106543325"/>
      <w:bookmarkStart w:id="980" w:name="_Toc106737423"/>
      <w:bookmarkStart w:id="981" w:name="_Toc107233190"/>
      <w:bookmarkStart w:id="982" w:name="_Toc107234802"/>
      <w:bookmarkStart w:id="983" w:name="_Toc107419772"/>
      <w:bookmarkStart w:id="984" w:name="_Toc107477068"/>
      <w:bookmarkStart w:id="985" w:name="_Toc114565917"/>
      <w:bookmarkStart w:id="986" w:name="_Toc123936225"/>
      <w:bookmarkStart w:id="987" w:name="_Toc124377240"/>
      <w:r w:rsidRPr="00C25669">
        <w:rPr>
          <w:rFonts w:hint="eastAsia"/>
          <w:lang w:eastAsia="zh-CN"/>
        </w:rPr>
        <w:t>6</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CBBD6E7" w14:textId="77777777" w:rsidR="006A208F" w:rsidRDefault="006A208F" w:rsidP="006A208F">
      <w:pPr>
        <w:rPr>
          <w:lang w:eastAsia="zh-CN"/>
        </w:rPr>
      </w:pPr>
      <w:r>
        <w:rPr>
          <w:rFonts w:hint="eastAsia"/>
          <w:lang w:eastAsia="zh-CN"/>
        </w:rPr>
        <w:t>(</w:t>
      </w:r>
      <w:r>
        <w:rPr>
          <w:lang w:eastAsia="zh-CN"/>
        </w:rPr>
        <w:t>Void)</w:t>
      </w:r>
    </w:p>
    <w:p w14:paraId="6D302E90" w14:textId="77777777" w:rsidR="006A208F" w:rsidRDefault="006A208F" w:rsidP="006A208F">
      <w:pPr>
        <w:pStyle w:val="Heading3"/>
        <w:rPr>
          <w:lang w:eastAsia="zh-CN"/>
        </w:rPr>
      </w:pPr>
      <w:bookmarkStart w:id="988" w:name="_Toc67918161"/>
      <w:bookmarkStart w:id="989" w:name="_Toc76298204"/>
      <w:bookmarkStart w:id="990" w:name="_Toc76572216"/>
      <w:bookmarkStart w:id="991" w:name="_Toc76652083"/>
      <w:bookmarkStart w:id="992" w:name="_Toc76652921"/>
      <w:bookmarkStart w:id="993" w:name="_Toc83742193"/>
      <w:bookmarkStart w:id="994" w:name="_Toc91440683"/>
      <w:bookmarkStart w:id="995" w:name="_Toc98849473"/>
      <w:bookmarkStart w:id="996" w:name="_Toc106543326"/>
      <w:bookmarkStart w:id="997" w:name="_Toc106737424"/>
      <w:bookmarkStart w:id="998" w:name="_Toc107233191"/>
      <w:bookmarkStart w:id="999" w:name="_Toc107234803"/>
      <w:bookmarkStart w:id="1000" w:name="_Toc107419773"/>
      <w:bookmarkStart w:id="1001" w:name="_Toc107477069"/>
      <w:bookmarkStart w:id="1002" w:name="_Toc114565918"/>
      <w:bookmarkStart w:id="1003" w:name="_Toc123936226"/>
      <w:bookmarkStart w:id="1004"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C773190" w14:textId="77777777" w:rsidR="006A208F" w:rsidRDefault="006A208F" w:rsidP="006A208F">
      <w:pPr>
        <w:pStyle w:val="Heading4"/>
        <w:rPr>
          <w:lang w:eastAsia="zh-CN"/>
        </w:rPr>
      </w:pPr>
      <w:bookmarkStart w:id="1005" w:name="_Toc67918162"/>
      <w:bookmarkStart w:id="1006" w:name="_Toc76298205"/>
      <w:bookmarkStart w:id="1007" w:name="_Toc76572217"/>
      <w:bookmarkStart w:id="1008" w:name="_Toc76652084"/>
      <w:bookmarkStart w:id="1009" w:name="_Toc76652922"/>
      <w:bookmarkStart w:id="1010" w:name="_Toc83742194"/>
      <w:bookmarkStart w:id="1011" w:name="_Toc91440684"/>
      <w:bookmarkStart w:id="1012" w:name="_Toc98849474"/>
      <w:bookmarkStart w:id="1013" w:name="_Toc106543327"/>
      <w:bookmarkStart w:id="1014" w:name="_Toc106737425"/>
      <w:bookmarkStart w:id="1015" w:name="_Toc107233192"/>
      <w:bookmarkStart w:id="1016" w:name="_Toc107234804"/>
      <w:bookmarkStart w:id="1017" w:name="_Toc107419774"/>
      <w:bookmarkStart w:id="1018" w:name="_Toc107477070"/>
      <w:bookmarkStart w:id="1019" w:name="_Toc114565919"/>
      <w:bookmarkStart w:id="1020" w:name="_Toc123936227"/>
      <w:bookmarkStart w:id="1021"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3B546D7" w14:textId="77777777" w:rsidR="006A208F" w:rsidRDefault="006A208F" w:rsidP="006A208F">
      <w:pPr>
        <w:pStyle w:val="Heading5"/>
      </w:pPr>
      <w:bookmarkStart w:id="1022" w:name="_Toc67918163"/>
      <w:bookmarkStart w:id="1023" w:name="_Toc76298206"/>
      <w:bookmarkStart w:id="1024" w:name="_Toc76572218"/>
      <w:bookmarkStart w:id="1025" w:name="_Toc76652085"/>
      <w:bookmarkStart w:id="1026" w:name="_Toc76652923"/>
      <w:bookmarkStart w:id="1027" w:name="_Toc83742195"/>
      <w:bookmarkStart w:id="1028" w:name="_Toc91440685"/>
      <w:bookmarkStart w:id="1029" w:name="_Toc98849475"/>
      <w:bookmarkStart w:id="1030" w:name="_Toc106543328"/>
      <w:bookmarkStart w:id="1031" w:name="_Toc106737426"/>
      <w:bookmarkStart w:id="1032" w:name="_Toc107233193"/>
      <w:bookmarkStart w:id="1033" w:name="_Toc107234805"/>
      <w:bookmarkStart w:id="1034" w:name="_Toc107419775"/>
      <w:bookmarkStart w:id="1035" w:name="_Toc107477071"/>
      <w:bookmarkStart w:id="1036" w:name="_Toc114565920"/>
      <w:bookmarkStart w:id="1037" w:name="_Toc123936228"/>
      <w:bookmarkStart w:id="1038"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4C6B84BD" w14:textId="77777777" w:rsidR="006A208F" w:rsidRDefault="006A208F" w:rsidP="006A208F">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53D0304F" w14:textId="77777777" w:rsidR="006A208F" w:rsidRPr="00681AD9" w:rsidRDefault="006A208F" w:rsidP="006A208F">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74DA24E2" w14:textId="77777777" w:rsidR="006A208F" w:rsidRPr="00681AD9" w:rsidRDefault="006A208F" w:rsidP="006A208F">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PCell and SCell reported shall be such that</w:t>
      </w:r>
    </w:p>
    <w:p w14:paraId="6FC5D84D"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1407F8E3" w14:textId="77777777" w:rsidR="006A208F" w:rsidRDefault="006A208F" w:rsidP="006A208F">
      <w:pPr>
        <w:rPr>
          <w:lang w:eastAsia="zh-CN"/>
        </w:rPr>
      </w:pPr>
      <w:r w:rsidRPr="00353B15">
        <w:t>for more than 90% of the time.</w:t>
      </w:r>
      <w:r>
        <w:rPr>
          <w:lang w:eastAsia="zh-CN"/>
        </w:rPr>
        <w:t xml:space="preserve"> </w:t>
      </w:r>
    </w:p>
    <w:p w14:paraId="10E3DA22"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03410A3"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386EFF3A"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15422EE3" w14:textId="77777777" w:rsidR="006A208F" w:rsidRDefault="006A208F" w:rsidP="006A208F">
      <w:r w:rsidRPr="00353B15">
        <w:lastRenderedPageBreak/>
        <w:t>for more than 90% of the time.</w:t>
      </w:r>
    </w:p>
    <w:p w14:paraId="270D73A3" w14:textId="77777777" w:rsidR="006A208F" w:rsidRPr="00C25669" w:rsidRDefault="006A208F" w:rsidP="006A208F">
      <w:pPr>
        <w:pStyle w:val="TH"/>
        <w:rPr>
          <w:rFonts w:eastAsia="SimSun"/>
          <w:lang w:eastAsia="zh-CN"/>
        </w:rPr>
      </w:pPr>
      <w:r w:rsidRPr="00C25669">
        <w:rPr>
          <w:rFonts w:hint="eastAsia"/>
        </w:rPr>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2FE6F77F"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19FE65"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413BC9"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B9F78B7"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8E9C9D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B19615" w14:textId="77777777" w:rsidR="006A208F" w:rsidRPr="00C25669" w:rsidRDefault="006A208F" w:rsidP="00575C91">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9D78065"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655138" w14:textId="77777777" w:rsidR="006A208F" w:rsidRPr="00C25669" w:rsidRDefault="006A208F" w:rsidP="00575C91">
            <w:pPr>
              <w:pStyle w:val="TAC"/>
            </w:pPr>
            <w:r w:rsidRPr="00C25669">
              <w:rPr>
                <w:rFonts w:eastAsia="SimSun"/>
              </w:rPr>
              <w:t>AWGN</w:t>
            </w:r>
          </w:p>
        </w:tc>
      </w:tr>
      <w:tr w:rsidR="006A208F" w:rsidRPr="00C25669" w14:paraId="459778E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BF0A6DA" w14:textId="77777777" w:rsidR="006A208F" w:rsidRPr="00C25669" w:rsidRDefault="006A208F" w:rsidP="00575C91">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3DD52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264E52" w14:textId="77777777" w:rsidR="006A208F" w:rsidRPr="00C25669" w:rsidRDefault="006A208F" w:rsidP="00575C91">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6A208F" w:rsidRPr="00C25669" w14:paraId="3846376D"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5F052874" w14:textId="77777777" w:rsidR="006A208F" w:rsidRPr="00C25669" w:rsidRDefault="006A208F" w:rsidP="00575C91">
            <w:pPr>
              <w:pStyle w:val="TAL"/>
              <w:rPr>
                <w:rFonts w:eastAsia="SimSun"/>
              </w:rPr>
            </w:pPr>
            <w:r w:rsidRPr="00C25669">
              <w:rPr>
                <w:rFonts w:eastAsia="SimSun"/>
              </w:rPr>
              <w:t>ZP CSI-RS configuration</w:t>
            </w:r>
          </w:p>
          <w:p w14:paraId="63EDC66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3E041B8"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45F87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92DFE" w14:textId="77777777" w:rsidR="006A208F" w:rsidRPr="00C25669" w:rsidRDefault="006A208F" w:rsidP="00575C91">
            <w:pPr>
              <w:pStyle w:val="TAC"/>
            </w:pPr>
            <w:r w:rsidRPr="00C25669">
              <w:rPr>
                <w:rFonts w:eastAsia="SimSun"/>
              </w:rPr>
              <w:t>Periodic</w:t>
            </w:r>
          </w:p>
        </w:tc>
      </w:tr>
      <w:tr w:rsidR="006A208F" w:rsidRPr="00C25669" w14:paraId="5A5D0756" w14:textId="77777777" w:rsidTr="001D2244">
        <w:trPr>
          <w:trHeight w:val="70"/>
          <w:jc w:val="center"/>
        </w:trPr>
        <w:tc>
          <w:tcPr>
            <w:tcW w:w="1556" w:type="dxa"/>
            <w:vMerge/>
            <w:tcBorders>
              <w:left w:val="single" w:sz="4" w:space="0" w:color="auto"/>
              <w:right w:val="single" w:sz="4" w:space="0" w:color="auto"/>
            </w:tcBorders>
            <w:vAlign w:val="center"/>
            <w:hideMark/>
          </w:tcPr>
          <w:p w14:paraId="78C9156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4620B3"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61539B"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D166AE" w14:textId="77777777" w:rsidR="006A208F" w:rsidRPr="00C25669" w:rsidRDefault="006A208F" w:rsidP="00575C91">
            <w:pPr>
              <w:pStyle w:val="TAC"/>
              <w:rPr>
                <w:rFonts w:eastAsia="SimSun"/>
                <w:lang w:eastAsia="zh-CN"/>
              </w:rPr>
            </w:pPr>
            <w:r w:rsidRPr="00C25669">
              <w:rPr>
                <w:rFonts w:eastAsia="SimSun" w:hint="eastAsia"/>
                <w:lang w:eastAsia="zh-CN"/>
              </w:rPr>
              <w:t>4</w:t>
            </w:r>
          </w:p>
        </w:tc>
      </w:tr>
      <w:tr w:rsidR="006A208F" w:rsidRPr="00C25669" w14:paraId="25C7A011" w14:textId="77777777" w:rsidTr="001D2244">
        <w:trPr>
          <w:trHeight w:val="70"/>
          <w:jc w:val="center"/>
        </w:trPr>
        <w:tc>
          <w:tcPr>
            <w:tcW w:w="1556" w:type="dxa"/>
            <w:vMerge/>
            <w:tcBorders>
              <w:left w:val="single" w:sz="4" w:space="0" w:color="auto"/>
              <w:right w:val="single" w:sz="4" w:space="0" w:color="auto"/>
            </w:tcBorders>
            <w:vAlign w:val="center"/>
            <w:hideMark/>
          </w:tcPr>
          <w:p w14:paraId="3DEF5E4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FFF906" w14:textId="77777777" w:rsidR="006A208F" w:rsidRPr="00C25669" w:rsidRDefault="006A208F" w:rsidP="00575C91">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0115FF"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5C808" w14:textId="77777777" w:rsidR="006A208F" w:rsidRPr="00C25669" w:rsidRDefault="006A208F" w:rsidP="00575C91">
            <w:pPr>
              <w:pStyle w:val="TAC"/>
            </w:pPr>
            <w:r w:rsidRPr="00C25669">
              <w:rPr>
                <w:rFonts w:eastAsia="SimSun"/>
              </w:rPr>
              <w:t>FD-CDM2</w:t>
            </w:r>
          </w:p>
        </w:tc>
      </w:tr>
      <w:tr w:rsidR="006A208F" w:rsidRPr="00C25669" w14:paraId="38D2D58B" w14:textId="77777777" w:rsidTr="001D2244">
        <w:trPr>
          <w:trHeight w:val="70"/>
          <w:jc w:val="center"/>
        </w:trPr>
        <w:tc>
          <w:tcPr>
            <w:tcW w:w="1556" w:type="dxa"/>
            <w:vMerge/>
            <w:tcBorders>
              <w:left w:val="single" w:sz="4" w:space="0" w:color="auto"/>
              <w:right w:val="single" w:sz="4" w:space="0" w:color="auto"/>
            </w:tcBorders>
            <w:vAlign w:val="center"/>
            <w:hideMark/>
          </w:tcPr>
          <w:p w14:paraId="765478C0"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A95005" w14:textId="77777777" w:rsidR="006A208F" w:rsidRPr="00C25669" w:rsidRDefault="006A208F" w:rsidP="00575C91">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76F83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1265AA" w14:textId="77777777" w:rsidR="006A208F" w:rsidRPr="00C25669" w:rsidRDefault="006A208F" w:rsidP="00575C91">
            <w:pPr>
              <w:pStyle w:val="TAC"/>
            </w:pPr>
            <w:r w:rsidRPr="00C25669">
              <w:t>1</w:t>
            </w:r>
          </w:p>
        </w:tc>
      </w:tr>
      <w:tr w:rsidR="006A208F" w:rsidRPr="00C25669" w14:paraId="4E397167" w14:textId="77777777" w:rsidTr="001D2244">
        <w:trPr>
          <w:trHeight w:val="70"/>
          <w:jc w:val="center"/>
        </w:trPr>
        <w:tc>
          <w:tcPr>
            <w:tcW w:w="1556" w:type="dxa"/>
            <w:vMerge/>
            <w:tcBorders>
              <w:left w:val="single" w:sz="4" w:space="0" w:color="auto"/>
              <w:right w:val="single" w:sz="4" w:space="0" w:color="auto"/>
            </w:tcBorders>
            <w:vAlign w:val="center"/>
            <w:hideMark/>
          </w:tcPr>
          <w:p w14:paraId="0B570479"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4535AAB"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A1B41"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0844AE1" w14:textId="77777777" w:rsidR="006A208F" w:rsidRPr="00C25669" w:rsidRDefault="006A208F" w:rsidP="00575C91">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p>
        </w:tc>
      </w:tr>
      <w:tr w:rsidR="006A208F" w:rsidRPr="00C25669" w14:paraId="686F10BB" w14:textId="77777777" w:rsidTr="001D2244">
        <w:trPr>
          <w:trHeight w:val="70"/>
          <w:jc w:val="center"/>
        </w:trPr>
        <w:tc>
          <w:tcPr>
            <w:tcW w:w="1556" w:type="dxa"/>
            <w:vMerge/>
            <w:tcBorders>
              <w:left w:val="single" w:sz="4" w:space="0" w:color="auto"/>
              <w:right w:val="single" w:sz="4" w:space="0" w:color="auto"/>
            </w:tcBorders>
            <w:vAlign w:val="center"/>
            <w:hideMark/>
          </w:tcPr>
          <w:p w14:paraId="0CC06A31"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B6913F"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EF079D"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3D0D2" w14:textId="77777777" w:rsidR="006A208F" w:rsidRPr="00C25669" w:rsidRDefault="006A208F" w:rsidP="00575C91">
            <w:pPr>
              <w:pStyle w:val="TAC"/>
              <w:rPr>
                <w:rFonts w:eastAsia="SimSun"/>
                <w:lang w:eastAsia="zh-CN"/>
              </w:rPr>
            </w:pPr>
            <w:r w:rsidRPr="00C25669">
              <w:rPr>
                <w:rFonts w:eastAsia="SimSun" w:hint="eastAsia"/>
                <w:lang w:eastAsia="zh-CN"/>
              </w:rPr>
              <w:t>9</w:t>
            </w:r>
          </w:p>
        </w:tc>
      </w:tr>
      <w:tr w:rsidR="006A208F" w:rsidRPr="00C25669" w14:paraId="009E7A58" w14:textId="77777777" w:rsidTr="001D2244">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7E1CD4C" w14:textId="77777777" w:rsidR="006A208F" w:rsidRPr="00C25669" w:rsidRDefault="006A208F" w:rsidP="00575C91">
            <w:pPr>
              <w:pStyle w:val="TAL"/>
              <w:rPr>
                <w:rFonts w:eastAsia="SimSun"/>
              </w:rPr>
            </w:pPr>
            <w:r w:rsidRPr="00C25669">
              <w:rPr>
                <w:rFonts w:eastAsia="SimSun"/>
              </w:rPr>
              <w:t>NZP CSI-RS for CSI acquisition</w:t>
            </w:r>
          </w:p>
          <w:p w14:paraId="7C8D9DA5"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5B641"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A8DCA7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9BD099" w14:textId="77777777" w:rsidR="006A208F" w:rsidRPr="00C25669" w:rsidRDefault="006A208F" w:rsidP="00575C91">
            <w:pPr>
              <w:pStyle w:val="TAC"/>
            </w:pPr>
            <w:r w:rsidRPr="00C25669">
              <w:rPr>
                <w:rFonts w:eastAsia="SimSun"/>
              </w:rPr>
              <w:t>Periodic</w:t>
            </w:r>
          </w:p>
        </w:tc>
      </w:tr>
      <w:tr w:rsidR="006A208F" w:rsidRPr="00C25669" w14:paraId="486A1F08" w14:textId="77777777" w:rsidTr="001D2244">
        <w:trPr>
          <w:trHeight w:val="70"/>
          <w:jc w:val="center"/>
        </w:trPr>
        <w:tc>
          <w:tcPr>
            <w:tcW w:w="1556" w:type="dxa"/>
            <w:vMerge/>
            <w:tcBorders>
              <w:left w:val="single" w:sz="4" w:space="0" w:color="auto"/>
              <w:right w:val="single" w:sz="4" w:space="0" w:color="auto"/>
            </w:tcBorders>
            <w:vAlign w:val="center"/>
          </w:tcPr>
          <w:p w14:paraId="5AC81FB7"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A758D9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C5C48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12483D" w14:textId="77777777" w:rsidR="006A208F" w:rsidRPr="00C25669" w:rsidRDefault="006A208F" w:rsidP="00575C91">
            <w:pPr>
              <w:pStyle w:val="TAC"/>
              <w:rPr>
                <w:rFonts w:eastAsia="SimSun"/>
                <w:lang w:val="en-US"/>
              </w:rPr>
            </w:pPr>
            <w:r>
              <w:rPr>
                <w:rFonts w:eastAsia="SimSun"/>
                <w:lang w:eastAsia="zh-CN"/>
              </w:rPr>
              <w:t>1</w:t>
            </w:r>
          </w:p>
        </w:tc>
      </w:tr>
      <w:tr w:rsidR="006A208F" w:rsidRPr="00C25669" w14:paraId="6262D4B4" w14:textId="77777777" w:rsidTr="001D2244">
        <w:trPr>
          <w:trHeight w:val="70"/>
          <w:jc w:val="center"/>
        </w:trPr>
        <w:tc>
          <w:tcPr>
            <w:tcW w:w="1556" w:type="dxa"/>
            <w:vMerge/>
            <w:tcBorders>
              <w:left w:val="single" w:sz="4" w:space="0" w:color="auto"/>
              <w:right w:val="single" w:sz="4" w:space="0" w:color="auto"/>
            </w:tcBorders>
            <w:vAlign w:val="center"/>
            <w:hideMark/>
          </w:tcPr>
          <w:p w14:paraId="2A354BB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A5EB0A" w14:textId="77777777" w:rsidR="006A208F" w:rsidRPr="00C25669" w:rsidRDefault="006A208F" w:rsidP="00575C91">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D36D6B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D91761" w14:textId="77777777" w:rsidR="006A208F" w:rsidRPr="00C25669" w:rsidRDefault="006A208F" w:rsidP="00575C91">
            <w:pPr>
              <w:pStyle w:val="TAC"/>
            </w:pPr>
            <w:r>
              <w:rPr>
                <w:rFonts w:eastAsia="SimSun"/>
              </w:rPr>
              <w:t>No CDM</w:t>
            </w:r>
          </w:p>
        </w:tc>
      </w:tr>
      <w:tr w:rsidR="006A208F" w:rsidRPr="00C25669" w14:paraId="24978B44" w14:textId="77777777" w:rsidTr="001D2244">
        <w:trPr>
          <w:trHeight w:val="70"/>
          <w:jc w:val="center"/>
        </w:trPr>
        <w:tc>
          <w:tcPr>
            <w:tcW w:w="1556" w:type="dxa"/>
            <w:vMerge/>
            <w:tcBorders>
              <w:left w:val="single" w:sz="4" w:space="0" w:color="auto"/>
              <w:right w:val="single" w:sz="4" w:space="0" w:color="auto"/>
            </w:tcBorders>
            <w:vAlign w:val="center"/>
            <w:hideMark/>
          </w:tcPr>
          <w:p w14:paraId="0486EFE3"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7AD798F" w14:textId="77777777" w:rsidR="006A208F" w:rsidRPr="00C25669" w:rsidRDefault="006A208F" w:rsidP="00575C91">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1D2F3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A99A77" w14:textId="77777777" w:rsidR="006A208F" w:rsidRPr="00C25669" w:rsidRDefault="006A208F" w:rsidP="00575C91">
            <w:pPr>
              <w:pStyle w:val="TAC"/>
            </w:pPr>
            <w:r w:rsidRPr="00C25669">
              <w:t>1</w:t>
            </w:r>
          </w:p>
        </w:tc>
      </w:tr>
      <w:tr w:rsidR="006A208F" w:rsidRPr="00C25669" w14:paraId="58033CE5" w14:textId="77777777" w:rsidTr="001D2244">
        <w:trPr>
          <w:trHeight w:val="70"/>
          <w:jc w:val="center"/>
        </w:trPr>
        <w:tc>
          <w:tcPr>
            <w:tcW w:w="1556" w:type="dxa"/>
            <w:vMerge/>
            <w:tcBorders>
              <w:left w:val="single" w:sz="4" w:space="0" w:color="auto"/>
              <w:right w:val="single" w:sz="4" w:space="0" w:color="auto"/>
            </w:tcBorders>
            <w:vAlign w:val="center"/>
            <w:hideMark/>
          </w:tcPr>
          <w:p w14:paraId="64C686D8" w14:textId="77777777" w:rsidR="006A208F" w:rsidRPr="00C25669" w:rsidRDefault="006A208F" w:rsidP="00575C91">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2FEFD3"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1045F2"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583C04" w14:textId="77777777" w:rsidR="006A208F" w:rsidRPr="00C25669" w:rsidRDefault="006A208F" w:rsidP="00575C91">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Pr>
                <w:rFonts w:eastAsia="SimSun"/>
                <w:lang w:eastAsia="zh-CN"/>
              </w:rPr>
              <w:t xml:space="preserve"> </w:t>
            </w:r>
            <w:r w:rsidRPr="00C25669">
              <w:rPr>
                <w:rFonts w:eastAsia="SimSun" w:hint="eastAsia"/>
                <w:lang w:eastAsia="zh-CN"/>
              </w:rPr>
              <w:t>6</w:t>
            </w:r>
          </w:p>
        </w:tc>
      </w:tr>
      <w:tr w:rsidR="006A208F" w:rsidRPr="00C25669" w14:paraId="3E0A446F" w14:textId="77777777" w:rsidTr="001D2244">
        <w:trPr>
          <w:trHeight w:val="70"/>
          <w:jc w:val="center"/>
        </w:trPr>
        <w:tc>
          <w:tcPr>
            <w:tcW w:w="1556" w:type="dxa"/>
            <w:vMerge/>
            <w:tcBorders>
              <w:left w:val="single" w:sz="4" w:space="0" w:color="auto"/>
              <w:right w:val="single" w:sz="4" w:space="0" w:color="auto"/>
            </w:tcBorders>
            <w:vAlign w:val="center"/>
            <w:hideMark/>
          </w:tcPr>
          <w:p w14:paraId="0F43F60F"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D436143"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F70993"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C373C20" w14:textId="77777777" w:rsidR="006A208F" w:rsidRPr="00C25669" w:rsidRDefault="006A208F" w:rsidP="00575C91">
            <w:pPr>
              <w:pStyle w:val="TAC"/>
            </w:pPr>
            <w:r w:rsidRPr="00C25669">
              <w:rPr>
                <w:rFonts w:eastAsia="SimSun" w:hint="eastAsia"/>
                <w:lang w:eastAsia="zh-CN"/>
              </w:rPr>
              <w:t>13</w:t>
            </w:r>
          </w:p>
        </w:tc>
      </w:tr>
      <w:tr w:rsidR="006A208F" w:rsidRPr="00C25669" w14:paraId="56295167" w14:textId="77777777" w:rsidTr="001D2244">
        <w:trPr>
          <w:trHeight w:val="70"/>
          <w:jc w:val="center"/>
        </w:trPr>
        <w:tc>
          <w:tcPr>
            <w:tcW w:w="1556" w:type="dxa"/>
            <w:vMerge w:val="restart"/>
            <w:tcBorders>
              <w:left w:val="single" w:sz="4" w:space="0" w:color="auto"/>
              <w:right w:val="single" w:sz="4" w:space="0" w:color="auto"/>
            </w:tcBorders>
            <w:vAlign w:val="center"/>
          </w:tcPr>
          <w:p w14:paraId="2AF021A1" w14:textId="77777777" w:rsidR="006A208F" w:rsidRPr="00C25669" w:rsidRDefault="006A208F" w:rsidP="00575C91">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946E605" w14:textId="77777777" w:rsidR="006A208F" w:rsidRPr="00C25669" w:rsidRDefault="006A208F" w:rsidP="00575C91">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32111"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483515" w14:textId="77777777" w:rsidR="006A208F" w:rsidRPr="00C25669" w:rsidRDefault="006A208F" w:rsidP="00575C91">
            <w:pPr>
              <w:pStyle w:val="TAC"/>
              <w:rPr>
                <w:rFonts w:eastAsia="SimSun"/>
                <w:lang w:eastAsia="zh-CN"/>
              </w:rPr>
            </w:pPr>
            <w:r w:rsidRPr="00C25669">
              <w:rPr>
                <w:rFonts w:eastAsia="SimSun" w:hint="eastAsia"/>
                <w:lang w:eastAsia="zh-CN"/>
              </w:rPr>
              <w:t>Periodic</w:t>
            </w:r>
          </w:p>
        </w:tc>
      </w:tr>
      <w:tr w:rsidR="006A208F" w:rsidRPr="00C25669" w14:paraId="275CAC53" w14:textId="77777777" w:rsidTr="001D2244">
        <w:trPr>
          <w:trHeight w:val="70"/>
          <w:jc w:val="center"/>
        </w:trPr>
        <w:tc>
          <w:tcPr>
            <w:tcW w:w="1556" w:type="dxa"/>
            <w:vMerge/>
            <w:tcBorders>
              <w:left w:val="single" w:sz="4" w:space="0" w:color="auto"/>
              <w:right w:val="single" w:sz="4" w:space="0" w:color="auto"/>
            </w:tcBorders>
            <w:vAlign w:val="center"/>
            <w:hideMark/>
          </w:tcPr>
          <w:p w14:paraId="0A24B01E"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3C851E41" w14:textId="77777777" w:rsidR="006A208F" w:rsidRPr="00C25669" w:rsidRDefault="006A208F" w:rsidP="00575C91">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9E675A9"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CAA42" w14:textId="77777777" w:rsidR="006A208F" w:rsidRPr="00C25669" w:rsidRDefault="006A208F" w:rsidP="00575C91">
            <w:pPr>
              <w:pStyle w:val="TAC"/>
              <w:rPr>
                <w:rFonts w:eastAsia="SimSun"/>
                <w:lang w:eastAsia="zh-CN"/>
              </w:rPr>
            </w:pPr>
            <w:r w:rsidRPr="00C25669">
              <w:rPr>
                <w:rFonts w:eastAsia="SimSun" w:hint="eastAsia"/>
                <w:lang w:eastAsia="zh-CN"/>
              </w:rPr>
              <w:t>0</w:t>
            </w:r>
          </w:p>
        </w:tc>
      </w:tr>
      <w:tr w:rsidR="006A208F" w:rsidRPr="00C25669" w14:paraId="7DD6724E" w14:textId="77777777" w:rsidTr="001D2244">
        <w:trPr>
          <w:trHeight w:val="70"/>
          <w:jc w:val="center"/>
        </w:trPr>
        <w:tc>
          <w:tcPr>
            <w:tcW w:w="1556" w:type="dxa"/>
            <w:vMerge/>
            <w:tcBorders>
              <w:left w:val="single" w:sz="4" w:space="0" w:color="auto"/>
              <w:right w:val="single" w:sz="4" w:space="0" w:color="auto"/>
            </w:tcBorders>
            <w:hideMark/>
          </w:tcPr>
          <w:p w14:paraId="294BB9DB" w14:textId="77777777" w:rsidR="006A208F" w:rsidRPr="00C25669" w:rsidRDefault="006A208F" w:rsidP="00575C91">
            <w:pPr>
              <w:pStyle w:val="TAL"/>
            </w:pPr>
          </w:p>
        </w:tc>
        <w:tc>
          <w:tcPr>
            <w:tcW w:w="3183" w:type="dxa"/>
            <w:tcBorders>
              <w:top w:val="single" w:sz="4" w:space="0" w:color="auto"/>
              <w:left w:val="single" w:sz="4" w:space="0" w:color="auto"/>
              <w:bottom w:val="single" w:sz="4" w:space="0" w:color="auto"/>
              <w:right w:val="single" w:sz="4" w:space="0" w:color="auto"/>
            </w:tcBorders>
          </w:tcPr>
          <w:p w14:paraId="5925C7E5" w14:textId="77777777" w:rsidR="006A208F" w:rsidRPr="00C25669" w:rsidRDefault="006A208F" w:rsidP="00575C91">
            <w:pPr>
              <w:pStyle w:val="TAL"/>
              <w:rPr>
                <w:rFonts w:eastAsia="SimSun"/>
              </w:rPr>
            </w:pPr>
            <w:r w:rsidRPr="00C25669">
              <w:rPr>
                <w:rFonts w:eastAsia="SimSun"/>
              </w:rPr>
              <w:t>CSI-IM Resource Mapping</w:t>
            </w:r>
          </w:p>
          <w:p w14:paraId="19728505"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65C8B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D1DB4A" w14:textId="77777777" w:rsidR="006A208F" w:rsidRPr="00C25669" w:rsidRDefault="006A208F" w:rsidP="00575C91">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6A208F" w:rsidRPr="00C25669" w14:paraId="2145D693"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6EC2508" w14:textId="77777777" w:rsidR="006A208F" w:rsidRPr="00C25669" w:rsidRDefault="006A208F" w:rsidP="00575C91">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555FC6"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480DCB" w14:textId="77777777" w:rsidR="006A208F" w:rsidRPr="00C25669" w:rsidRDefault="006A208F" w:rsidP="00575C91">
            <w:pPr>
              <w:pStyle w:val="TAC"/>
            </w:pPr>
            <w:r w:rsidRPr="00C25669">
              <w:rPr>
                <w:rFonts w:eastAsia="SimSun"/>
              </w:rPr>
              <w:t>Periodic</w:t>
            </w:r>
          </w:p>
        </w:tc>
      </w:tr>
      <w:tr w:rsidR="006A208F" w:rsidRPr="00C25669" w14:paraId="0C973EA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F45973B" w14:textId="77777777" w:rsidR="006A208F" w:rsidRPr="00C25669" w:rsidRDefault="006A208F" w:rsidP="00575C91">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BC76408"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B55908D" w14:textId="77777777" w:rsidR="006A208F" w:rsidRPr="00C25669" w:rsidRDefault="006A208F" w:rsidP="00575C91">
            <w:pPr>
              <w:pStyle w:val="TAC"/>
              <w:rPr>
                <w:rFonts w:eastAsia="SimSun"/>
                <w:lang w:eastAsia="zh-CN"/>
              </w:rPr>
            </w:pPr>
            <w:r w:rsidRPr="00C25669">
              <w:t xml:space="preserve">Table </w:t>
            </w:r>
            <w:r w:rsidRPr="00C25669">
              <w:rPr>
                <w:rFonts w:eastAsia="SimSun" w:hint="eastAsia"/>
                <w:lang w:eastAsia="zh-CN"/>
              </w:rPr>
              <w:t>2</w:t>
            </w:r>
          </w:p>
        </w:tc>
      </w:tr>
      <w:tr w:rsidR="00032E75" w:rsidRPr="00AE3AB4" w14:paraId="07B784ED" w14:textId="77777777" w:rsidTr="00C9778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BF7862C" w14:textId="77777777" w:rsidR="00032E75" w:rsidRPr="00C25669" w:rsidRDefault="00032E75" w:rsidP="00C97783">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1E3316E" w14:textId="77777777" w:rsidR="00032E75" w:rsidRPr="00C25669" w:rsidRDefault="00032E75" w:rsidP="00C9778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EC34EF" w14:textId="77777777" w:rsidR="00032E75" w:rsidRPr="00AE3AB4" w:rsidRDefault="00032E75" w:rsidP="00C97783">
            <w:pPr>
              <w:pStyle w:val="TAC"/>
              <w:rPr>
                <w:lang w:val="fr-FR"/>
              </w:rPr>
            </w:pPr>
            <w:r>
              <w:rPr>
                <w:lang w:val="fr-FR"/>
              </w:rPr>
              <w:t>cri-RI-PMI-CQI (Note 1)</w:t>
            </w:r>
          </w:p>
        </w:tc>
      </w:tr>
      <w:tr w:rsidR="00302FDC" w:rsidRPr="00C25669" w14:paraId="3CD9770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1CD059"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71C3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9247B" w14:textId="77777777" w:rsidR="00302FDC" w:rsidRPr="00C25669" w:rsidRDefault="00302FDC" w:rsidP="00302FDC">
            <w:pPr>
              <w:pStyle w:val="TAC"/>
            </w:pPr>
            <w:r w:rsidRPr="00C25669">
              <w:rPr>
                <w:rFonts w:eastAsia="SimSun"/>
              </w:rPr>
              <w:t>Not configured</w:t>
            </w:r>
          </w:p>
        </w:tc>
      </w:tr>
      <w:tr w:rsidR="00302FDC" w:rsidRPr="00C25669" w14:paraId="5378E2E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B8E4A4" w14:textId="77777777" w:rsidR="00302FDC" w:rsidRPr="00C25669" w:rsidRDefault="00302FDC" w:rsidP="00302FDC">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9286D40"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F40BE3" w14:textId="77777777" w:rsidR="00302FDC" w:rsidRPr="00C25669" w:rsidRDefault="00302FDC" w:rsidP="00302FDC">
            <w:pPr>
              <w:pStyle w:val="TAC"/>
            </w:pPr>
            <w:r w:rsidRPr="00C25669">
              <w:rPr>
                <w:rFonts w:eastAsia="SimSun"/>
              </w:rPr>
              <w:t>Not configured</w:t>
            </w:r>
          </w:p>
        </w:tc>
      </w:tr>
      <w:tr w:rsidR="00302FDC" w:rsidRPr="00C25669" w14:paraId="78EA760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A6614F" w14:textId="77777777" w:rsidR="00302FDC" w:rsidRPr="00C25669" w:rsidRDefault="00302FDC" w:rsidP="00302FDC">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CEFEAE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13FD54" w14:textId="77777777" w:rsidR="00302FDC" w:rsidRPr="00C25669" w:rsidRDefault="00302FDC" w:rsidP="00302FDC">
            <w:pPr>
              <w:pStyle w:val="TAC"/>
            </w:pPr>
            <w:r w:rsidRPr="00C25669">
              <w:rPr>
                <w:rFonts w:eastAsia="SimSun"/>
                <w:lang w:val="en-US"/>
              </w:rPr>
              <w:t>Wide</w:t>
            </w:r>
            <w:r w:rsidRPr="00C25669">
              <w:rPr>
                <w:rFonts w:eastAsia="SimSun"/>
              </w:rPr>
              <w:t>band</w:t>
            </w:r>
          </w:p>
        </w:tc>
      </w:tr>
      <w:tr w:rsidR="00302FDC" w:rsidRPr="00C25669" w14:paraId="61FC1F9C"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5BFB859"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101044"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4CC3AF" w14:textId="77777777" w:rsidR="00302FDC" w:rsidRPr="00C25669" w:rsidRDefault="00302FDC" w:rsidP="00302FDC">
            <w:pPr>
              <w:pStyle w:val="TAC"/>
            </w:pPr>
            <w:r w:rsidRPr="00C25669">
              <w:rPr>
                <w:rFonts w:eastAsia="SimSun"/>
              </w:rPr>
              <w:t>Wideband</w:t>
            </w:r>
          </w:p>
        </w:tc>
      </w:tr>
      <w:tr w:rsidR="00302FDC" w:rsidRPr="00C25669" w14:paraId="51F0F56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0559A6F" w14:textId="77777777" w:rsidR="00302FDC" w:rsidRPr="00C25669" w:rsidRDefault="00302FDC" w:rsidP="00302FDC">
            <w:pPr>
              <w:pStyle w:val="TAL"/>
              <w:rPr>
                <w:rFonts w:eastAsia="SimSun"/>
              </w:rPr>
            </w:pPr>
            <w:r w:rsidRPr="00C25669">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F126A58"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0867986" w14:textId="77777777" w:rsidR="00302FDC" w:rsidRPr="00C25669" w:rsidDel="00CC5BFA" w:rsidRDefault="00302FDC" w:rsidP="00302FDC">
            <w:pPr>
              <w:pStyle w:val="TAC"/>
            </w:pPr>
            <w:r w:rsidRPr="00C25669">
              <w:t>1111111</w:t>
            </w:r>
          </w:p>
        </w:tc>
      </w:tr>
      <w:tr w:rsidR="00302FDC" w:rsidRPr="00C25669" w14:paraId="4CD1A27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4043815" w14:textId="77777777" w:rsidR="00302FDC" w:rsidRPr="00C25669" w:rsidRDefault="00302FDC" w:rsidP="00302FDC">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0E83D2B"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7F75A8" w14:textId="77777777" w:rsidR="00302FDC" w:rsidRPr="00C25669" w:rsidRDefault="00302FDC" w:rsidP="00302FDC">
            <w:pPr>
              <w:pStyle w:val="TAC"/>
            </w:pPr>
            <w:r w:rsidRPr="00C25669">
              <w:rPr>
                <w:rFonts w:eastAsia="SimSun"/>
              </w:rPr>
              <w:t>Not configured</w:t>
            </w:r>
          </w:p>
        </w:tc>
      </w:tr>
      <w:tr w:rsidR="00440C5C" w:rsidRPr="00C25669" w14:paraId="1EDB64DB" w14:textId="77777777" w:rsidTr="00C97783">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3F164A" w14:textId="77777777" w:rsidR="00440C5C" w:rsidRPr="00C25669" w:rsidRDefault="00440C5C" w:rsidP="00C97783">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146FF5C" w14:textId="77777777" w:rsidR="00440C5C" w:rsidRPr="00C25669" w:rsidRDefault="00440C5C" w:rsidP="00C97783">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BF242B" w14:textId="77777777" w:rsidR="00440C5C" w:rsidRPr="00C25669" w:rsidRDefault="00440C5C" w:rsidP="00C97783">
            <w:pPr>
              <w:pStyle w:val="TAC"/>
              <w:rPr>
                <w:rFonts w:eastAsia="SimSun"/>
              </w:rPr>
            </w:pPr>
            <w:r>
              <w:rPr>
                <w:lang w:val="fr-FR"/>
              </w:rPr>
              <w:t>Not configured</w:t>
            </w:r>
          </w:p>
        </w:tc>
      </w:tr>
      <w:tr w:rsidR="00302FDC" w:rsidRPr="00C25669" w14:paraId="30123D3B"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152B9ED" w14:textId="77777777" w:rsidR="00302FDC" w:rsidRPr="00C25669" w:rsidRDefault="00302FDC" w:rsidP="00302FDC">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B374E3"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9826B8" w14:textId="77777777" w:rsidR="00302FDC" w:rsidRPr="00C25669" w:rsidRDefault="00302FDC" w:rsidP="00302FDC">
            <w:pPr>
              <w:pStyle w:val="TAC"/>
            </w:pPr>
            <w:r w:rsidRPr="00C25669">
              <w:rPr>
                <w:rFonts w:eastAsia="SimSun"/>
                <w:lang w:eastAsia="zh-CN"/>
              </w:rPr>
              <w:t>PUCCH</w:t>
            </w:r>
          </w:p>
        </w:tc>
      </w:tr>
      <w:tr w:rsidR="00302FDC" w:rsidRPr="00C25669" w14:paraId="2B8F3B1E"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C3D8D9" w14:textId="77777777" w:rsidR="00302FDC" w:rsidRPr="00C25669" w:rsidRDefault="00302FDC" w:rsidP="00302FDC">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62E38F" w14:textId="77777777" w:rsidR="00302FDC" w:rsidRPr="00C25669" w:rsidRDefault="00302FDC" w:rsidP="00302FD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6C0BFEA" w14:textId="77777777" w:rsidR="00302FDC" w:rsidRPr="00C25669" w:rsidRDefault="00302FDC" w:rsidP="00302FDC">
            <w:pPr>
              <w:pStyle w:val="TAC"/>
            </w:pPr>
            <w:r w:rsidRPr="00C25669">
              <w:t>1</w:t>
            </w:r>
          </w:p>
        </w:tc>
      </w:tr>
      <w:tr w:rsidR="00302FDC" w:rsidRPr="00C25669" w14:paraId="5F32D9C2"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0DBAFD6" w14:textId="77777777" w:rsidR="00302FDC" w:rsidRPr="00C25669" w:rsidRDefault="00302FDC" w:rsidP="00302FDC">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6F57895" w14:textId="77777777" w:rsidR="00302FDC" w:rsidRPr="00C25669" w:rsidRDefault="00302FDC" w:rsidP="00302FD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21FF626" w14:textId="77777777" w:rsidR="00302FDC" w:rsidRPr="00C25669" w:rsidRDefault="00302FDC" w:rsidP="00302FDC">
            <w:pPr>
              <w:pStyle w:val="TAC"/>
              <w:rPr>
                <w:lang w:eastAsia="zh-CN"/>
              </w:rPr>
            </w:pPr>
            <w:r w:rsidRPr="001A6DAB">
              <w:rPr>
                <w:rFonts w:eastAsia="SimSun"/>
              </w:rPr>
              <w:t>Derived as per section 5.1.3.2 of TS 38.214 [12]</w:t>
            </w:r>
          </w:p>
        </w:tc>
      </w:tr>
      <w:tr w:rsidR="00AF5853" w:rsidRPr="001A6DAB" w14:paraId="07779424" w14:textId="77777777" w:rsidTr="00C97783">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33C32DA" w14:textId="77777777" w:rsidR="00AF5853" w:rsidRPr="001A6DAB" w:rsidRDefault="00AF5853"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3CD8CC08" w14:textId="77777777" w:rsidR="006A208F" w:rsidRDefault="006A208F" w:rsidP="006A208F"/>
    <w:p w14:paraId="64181F9A" w14:textId="77777777" w:rsidR="006A208F" w:rsidRPr="00C25669" w:rsidRDefault="006A208F" w:rsidP="006A208F">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472BC89D"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C8148D7"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4172D"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18A0698"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72C1E914"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5BC0F3D"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AA1A00E"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60D88" w14:textId="77777777" w:rsidR="006A208F" w:rsidRPr="00C25669" w:rsidRDefault="006A208F" w:rsidP="00F4601D">
            <w:pPr>
              <w:pStyle w:val="TAC"/>
              <w:rPr>
                <w:rFonts w:eastAsia="SimSun"/>
                <w:lang w:eastAsia="zh-CN"/>
              </w:rPr>
            </w:pPr>
            <w:r w:rsidRPr="00C25669">
              <w:rPr>
                <w:rFonts w:eastAsia="SimSun" w:hint="eastAsia"/>
                <w:lang w:eastAsia="zh-CN"/>
              </w:rPr>
              <w:t>FDD</w:t>
            </w:r>
          </w:p>
        </w:tc>
      </w:tr>
      <w:tr w:rsidR="006A208F" w:rsidRPr="00C25669" w14:paraId="7BFB1F0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41799D5"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7533B4"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734D6A7C" w14:textId="77777777" w:rsidR="006A208F" w:rsidRPr="00C25669" w:rsidRDefault="006A208F" w:rsidP="00F4601D">
            <w:pPr>
              <w:pStyle w:val="TAC"/>
              <w:rPr>
                <w:rFonts w:eastAsia="SimSun"/>
                <w:lang w:eastAsia="zh-CN"/>
              </w:rPr>
            </w:pPr>
            <w:r>
              <w:rPr>
                <w:rFonts w:eastAsia="SimSun" w:hint="eastAsia"/>
                <w:lang w:eastAsia="zh-CN"/>
              </w:rPr>
              <w:t>1</w:t>
            </w:r>
            <w:r>
              <w:rPr>
                <w:rFonts w:eastAsia="SimSun"/>
                <w:lang w:eastAsia="zh-CN"/>
              </w:rPr>
              <w:t>5</w:t>
            </w:r>
          </w:p>
        </w:tc>
      </w:tr>
      <w:tr w:rsidR="006A208F" w:rsidRPr="00C25669" w14:paraId="1F8431EE"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6BE2B68B"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7381F2B2" w14:textId="77777777" w:rsidR="006A208F" w:rsidRPr="00C25669" w:rsidRDefault="006A208F" w:rsidP="00575C91">
            <w:pPr>
              <w:pStyle w:val="TAL"/>
              <w:rPr>
                <w:rFonts w:eastAsia="SimSun"/>
              </w:rPr>
            </w:pPr>
            <w:r w:rsidRPr="00C25669">
              <w:rPr>
                <w:rFonts w:eastAsia="SimSun"/>
              </w:rPr>
              <w:t>CSI-RS</w:t>
            </w:r>
          </w:p>
          <w:p w14:paraId="5B488EC6"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9A225E"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9251ADB"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6A208F" w:rsidRPr="00C25669" w14:paraId="2A36B470" w14:textId="77777777" w:rsidTr="005B5692">
        <w:trPr>
          <w:trHeight w:val="70"/>
          <w:jc w:val="center"/>
        </w:trPr>
        <w:tc>
          <w:tcPr>
            <w:tcW w:w="1556" w:type="dxa"/>
            <w:tcBorders>
              <w:left w:val="single" w:sz="4" w:space="0" w:color="auto"/>
              <w:bottom w:val="nil"/>
              <w:right w:val="single" w:sz="4" w:space="0" w:color="auto"/>
            </w:tcBorders>
            <w:vAlign w:val="center"/>
          </w:tcPr>
          <w:p w14:paraId="2D7C405E" w14:textId="77777777" w:rsidR="006A208F" w:rsidRPr="0083282C" w:rsidRDefault="006A208F" w:rsidP="00575C91">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2BE25E0" w14:textId="77777777" w:rsidR="006A208F" w:rsidRPr="00C25669" w:rsidRDefault="006A208F" w:rsidP="00575C91">
            <w:pPr>
              <w:pStyle w:val="TAL"/>
            </w:pPr>
            <w:r w:rsidRPr="00C25669">
              <w:rPr>
                <w:rFonts w:eastAsia="SimSun"/>
              </w:rPr>
              <w:t>NZP CSI-RS-timeConfig</w:t>
            </w:r>
          </w:p>
          <w:p w14:paraId="23BFC00B"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E372C48"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AA882A" w14:textId="77777777" w:rsidR="006A208F" w:rsidRPr="0083282C" w:rsidRDefault="006A208F" w:rsidP="00F4601D">
            <w:pPr>
              <w:pStyle w:val="TAC"/>
              <w:rPr>
                <w:rFonts w:eastAsia="SimSun"/>
                <w:lang w:eastAsia="zh-CN"/>
              </w:rPr>
            </w:pPr>
            <w:r w:rsidRPr="00C25669">
              <w:rPr>
                <w:rFonts w:eastAsia="SimSun" w:hint="eastAsia"/>
                <w:lang w:eastAsia="zh-CN"/>
              </w:rPr>
              <w:t>5/1</w:t>
            </w:r>
          </w:p>
        </w:tc>
      </w:tr>
      <w:tr w:rsidR="005B5692" w:rsidRPr="00C25669" w14:paraId="4D9EAFF8" w14:textId="77777777" w:rsidTr="005B5692">
        <w:trPr>
          <w:trHeight w:val="70"/>
          <w:jc w:val="center"/>
        </w:trPr>
        <w:tc>
          <w:tcPr>
            <w:tcW w:w="1556" w:type="dxa"/>
            <w:tcBorders>
              <w:top w:val="nil"/>
              <w:left w:val="single" w:sz="4" w:space="0" w:color="auto"/>
              <w:bottom w:val="single" w:sz="4" w:space="0" w:color="auto"/>
              <w:right w:val="single" w:sz="4" w:space="0" w:color="auto"/>
            </w:tcBorders>
            <w:vAlign w:val="center"/>
          </w:tcPr>
          <w:p w14:paraId="035291D7" w14:textId="77777777" w:rsidR="005B5692" w:rsidRPr="00C25669" w:rsidRDefault="005B5692" w:rsidP="00575C91">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11B1A7CB" w14:textId="77777777" w:rsidR="005B5692" w:rsidRPr="00C25669" w:rsidRDefault="005B5692" w:rsidP="00575C9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77EE38C" w14:textId="77777777" w:rsidR="005B5692" w:rsidRPr="00C25669" w:rsidRDefault="005B5692"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EC69AC" w14:textId="790C53AF" w:rsidR="005B5692" w:rsidRPr="00C25669" w:rsidRDefault="005B5692" w:rsidP="00F4601D">
            <w:pPr>
              <w:pStyle w:val="TAC"/>
              <w:rPr>
                <w:rFonts w:eastAsia="SimSun"/>
                <w:lang w:eastAsia="zh-CN"/>
              </w:rPr>
            </w:pPr>
            <w:r w:rsidRPr="007B5DA4">
              <w:rPr>
                <w:rFonts w:eastAsia="SimSun"/>
                <w:lang w:eastAsia="zh-CN"/>
              </w:rPr>
              <w:t>10/1 if configured as SCell with TDD PCell (Test1)</w:t>
            </w:r>
          </w:p>
        </w:tc>
      </w:tr>
      <w:tr w:rsidR="006A208F" w:rsidRPr="00C25669" w14:paraId="415647C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FB4E5D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29E2F31A" w14:textId="77777777" w:rsidR="006A208F" w:rsidRPr="00C25669" w:rsidRDefault="006A208F" w:rsidP="00575C91">
            <w:pPr>
              <w:pStyle w:val="TAL"/>
            </w:pPr>
            <w:r w:rsidRPr="00C25669">
              <w:rPr>
                <w:rFonts w:eastAsia="SimSun"/>
              </w:rPr>
              <w:t>CSI-IM timeConfig</w:t>
            </w:r>
          </w:p>
          <w:p w14:paraId="0294FF8B"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91C3BD5"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B302709" w14:textId="77777777" w:rsidR="006A208F" w:rsidRPr="00C25669" w:rsidRDefault="006A208F" w:rsidP="00F4601D">
            <w:pPr>
              <w:pStyle w:val="TAC"/>
              <w:rPr>
                <w:rFonts w:eastAsia="SimSun"/>
                <w:lang w:eastAsia="zh-CN"/>
              </w:rPr>
            </w:pPr>
            <w:r w:rsidRPr="00C25669">
              <w:rPr>
                <w:rFonts w:eastAsia="SimSun" w:hint="eastAsia"/>
                <w:lang w:eastAsia="zh-CN"/>
              </w:rPr>
              <w:t>5/1</w:t>
            </w:r>
          </w:p>
        </w:tc>
      </w:tr>
      <w:tr w:rsidR="005B5692" w:rsidRPr="00C25669" w14:paraId="71F9B398" w14:textId="77777777" w:rsidTr="005B5692">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60C9062" w14:textId="77777777" w:rsidR="005B5692" w:rsidRPr="00C25669" w:rsidRDefault="005B5692" w:rsidP="005B5692">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B0BD971" w14:textId="77777777" w:rsidR="005B5692" w:rsidRPr="00C25669" w:rsidRDefault="005B5692" w:rsidP="005B5692">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0A195BA" w14:textId="479D3DCD" w:rsidR="005B5692" w:rsidRPr="00C25669" w:rsidRDefault="005B5692" w:rsidP="00F4601D">
            <w:pPr>
              <w:pStyle w:val="TAC"/>
            </w:pPr>
            <w:r>
              <w:rPr>
                <w:rFonts w:eastAsia="SimSun"/>
                <w:lang w:eastAsia="zh-CN"/>
              </w:rPr>
              <w:t>5</w:t>
            </w:r>
            <w:r>
              <w:t>/0 if configured as PCell</w:t>
            </w:r>
          </w:p>
        </w:tc>
      </w:tr>
      <w:tr w:rsidR="005B5692" w:rsidRPr="00C25669" w14:paraId="2C31220A" w14:textId="77777777" w:rsidTr="005B5692">
        <w:trPr>
          <w:trHeight w:val="70"/>
          <w:jc w:val="center"/>
        </w:trPr>
        <w:tc>
          <w:tcPr>
            <w:tcW w:w="4739" w:type="dxa"/>
            <w:gridSpan w:val="2"/>
            <w:tcBorders>
              <w:top w:val="nil"/>
              <w:left w:val="single" w:sz="4" w:space="0" w:color="auto"/>
              <w:bottom w:val="nil"/>
              <w:right w:val="single" w:sz="4" w:space="0" w:color="auto"/>
            </w:tcBorders>
            <w:vAlign w:val="center"/>
          </w:tcPr>
          <w:p w14:paraId="70681C0F" w14:textId="77777777" w:rsidR="005B5692" w:rsidRPr="00C25669" w:rsidRDefault="005B5692" w:rsidP="005B5692">
            <w:pPr>
              <w:pStyle w:val="TAL"/>
              <w:rPr>
                <w:rFonts w:eastAsia="SimSun"/>
              </w:rPr>
            </w:pPr>
          </w:p>
        </w:tc>
        <w:tc>
          <w:tcPr>
            <w:tcW w:w="993" w:type="dxa"/>
            <w:tcBorders>
              <w:top w:val="nil"/>
              <w:left w:val="single" w:sz="4" w:space="0" w:color="auto"/>
              <w:bottom w:val="nil"/>
              <w:right w:val="single" w:sz="4" w:space="0" w:color="auto"/>
            </w:tcBorders>
            <w:vAlign w:val="center"/>
          </w:tcPr>
          <w:p w14:paraId="65094D61"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EA6BAA" w14:textId="7658C280" w:rsidR="005B5692" w:rsidRPr="003C2DCA" w:rsidRDefault="005B5692" w:rsidP="00F4601D">
            <w:pPr>
              <w:pStyle w:val="TAC"/>
              <w:rPr>
                <w:rFonts w:eastAsia="SimSun"/>
                <w:lang w:eastAsia="zh-CN"/>
              </w:rPr>
            </w:pPr>
            <w:r>
              <w:t>5/1 if configured as SCell with FDD PCell (Test2)</w:t>
            </w:r>
          </w:p>
        </w:tc>
      </w:tr>
      <w:tr w:rsidR="005B5692" w:rsidRPr="00C25669" w14:paraId="0DAE82EA" w14:textId="77777777" w:rsidTr="005B5692">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C58C3C5" w14:textId="77777777" w:rsidR="005B5692" w:rsidRPr="00C25669" w:rsidRDefault="005B5692" w:rsidP="005B5692">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45B5C64" w14:textId="77777777" w:rsidR="005B5692" w:rsidRPr="00C25669" w:rsidRDefault="005B5692" w:rsidP="005B5692">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F46408" w14:textId="462AB152" w:rsidR="005B5692" w:rsidRPr="003C2DCA" w:rsidRDefault="005B5692" w:rsidP="00F4601D">
            <w:pPr>
              <w:pStyle w:val="TAC"/>
              <w:rPr>
                <w:rFonts w:eastAsia="SimSun"/>
                <w:lang w:eastAsia="zh-CN"/>
              </w:rPr>
            </w:pPr>
            <w:r>
              <w:t>20/18 if configured as SCell with TDD PCell (Test1)</w:t>
            </w:r>
          </w:p>
        </w:tc>
      </w:tr>
      <w:tr w:rsidR="00BC5ED1" w:rsidRPr="00C25669" w14:paraId="245C1448" w14:textId="77777777" w:rsidTr="00BC5ED1">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36BC2CF" w14:textId="77777777" w:rsidR="00BC5ED1" w:rsidRPr="00C25669" w:rsidRDefault="00BC5ED1" w:rsidP="00BC5ED1">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281D4AF4" w14:textId="77777777" w:rsidR="00BC5ED1" w:rsidRPr="00C25669" w:rsidRDefault="00BC5ED1" w:rsidP="00BC5ED1">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6D13E9F" w14:textId="687BB926" w:rsidR="00BC5ED1" w:rsidRPr="00C25669" w:rsidRDefault="00BC5ED1" w:rsidP="00BC5ED1">
            <w:pPr>
              <w:pStyle w:val="TAC"/>
              <w:rPr>
                <w:rFonts w:eastAsia="SimSun"/>
                <w:lang w:eastAsia="zh-CN"/>
              </w:rPr>
            </w:pPr>
            <w:r>
              <w:rPr>
                <w:rFonts w:eastAsia="SimSun"/>
                <w:lang w:eastAsia="zh-CN"/>
              </w:rPr>
              <w:t>8 if configured as PCell</w:t>
            </w:r>
          </w:p>
        </w:tc>
      </w:tr>
      <w:tr w:rsidR="00BC5ED1" w:rsidRPr="00C25669" w14:paraId="67DBEFF4" w14:textId="77777777" w:rsidTr="00BC5ED1">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3AEEF523" w14:textId="77777777" w:rsidR="00BC5ED1" w:rsidRPr="00C25669" w:rsidRDefault="00BC5ED1" w:rsidP="00BC5ED1">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C3F17D4" w14:textId="77777777" w:rsidR="00BC5ED1" w:rsidRPr="00C25669" w:rsidRDefault="00BC5ED1" w:rsidP="00BC5ED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B82113C" w14:textId="6D7AD206" w:rsidR="00BC5ED1" w:rsidRPr="00BA55D9" w:rsidRDefault="00BC5ED1" w:rsidP="00BC5ED1">
            <w:pPr>
              <w:pStyle w:val="TAC"/>
              <w:rPr>
                <w:lang w:eastAsia="zh-CN"/>
              </w:rPr>
            </w:pPr>
            <w:r>
              <w:rPr>
                <w:lang w:eastAsia="zh-CN"/>
              </w:rPr>
              <w:t>12 if configured as SCell</w:t>
            </w:r>
          </w:p>
        </w:tc>
      </w:tr>
      <w:tr w:rsidR="006A208F" w:rsidRPr="00C25669" w14:paraId="2095FDBA"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B82E2AC"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73EDC7D"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19D98EC" w14:textId="77777777" w:rsidR="006A208F" w:rsidRPr="00BA55D9" w:rsidRDefault="006A208F" w:rsidP="00F4601D">
            <w:pPr>
              <w:pStyle w:val="TAC"/>
              <w:rPr>
                <w:lang w:eastAsia="zh-CN"/>
              </w:rPr>
            </w:pPr>
            <w:r w:rsidRPr="00BA55D9">
              <w:rPr>
                <w:lang w:eastAsia="zh-CN"/>
              </w:rPr>
              <w:t xml:space="preserve">8 for 5MHz and 10MHz, </w:t>
            </w:r>
          </w:p>
          <w:p w14:paraId="46009D0E" w14:textId="4B1D5AC3" w:rsidR="006A208F" w:rsidRPr="00C25669" w:rsidRDefault="006A208F" w:rsidP="00F4601D">
            <w:pPr>
              <w:pStyle w:val="TAC"/>
              <w:rPr>
                <w:rFonts w:eastAsia="SimSun"/>
                <w:lang w:eastAsia="zh-CN"/>
              </w:rPr>
            </w:pPr>
            <w:r w:rsidRPr="00BA55D9">
              <w:rPr>
                <w:lang w:eastAsia="zh-CN"/>
              </w:rPr>
              <w:t xml:space="preserve">16 for 15MHz, 20MHz and 25MHz, 32 for 30MHz, </w:t>
            </w:r>
            <w:r w:rsidR="008006DE">
              <w:rPr>
                <w:lang w:eastAsia="zh-CN"/>
              </w:rPr>
              <w:t xml:space="preserve">35MHz, </w:t>
            </w:r>
            <w:r w:rsidRPr="00BA55D9">
              <w:rPr>
                <w:lang w:eastAsia="zh-CN"/>
              </w:rPr>
              <w:t>40MHz</w:t>
            </w:r>
            <w:r w:rsidR="00D25BBA">
              <w:rPr>
                <w:lang w:eastAsia="zh-CN"/>
              </w:rPr>
              <w:t>, 45MHz</w:t>
            </w:r>
            <w:r w:rsidRPr="00BA55D9">
              <w:rPr>
                <w:lang w:eastAsia="zh-CN"/>
              </w:rPr>
              <w:t xml:space="preserve"> and 50MHz</w:t>
            </w:r>
          </w:p>
        </w:tc>
      </w:tr>
      <w:tr w:rsidR="004C18FE" w:rsidRPr="00C25669" w14:paraId="08077157" w14:textId="77777777" w:rsidTr="005D767D">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48BFFADB" w14:textId="78C03D64" w:rsidR="004C18FE" w:rsidRPr="00BA55D9" w:rsidRDefault="004C18FE" w:rsidP="004C18FE">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353381AB" w14:textId="77777777" w:rsidR="006A208F" w:rsidRDefault="006A208F" w:rsidP="006A208F"/>
    <w:p w14:paraId="14024056" w14:textId="77777777" w:rsidR="006A208F" w:rsidRDefault="006A208F" w:rsidP="006A208F">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6A208F" w:rsidRPr="00C25669" w14:paraId="7F3C3618"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56AD419" w14:textId="77777777" w:rsidR="006A208F" w:rsidRPr="00C25669" w:rsidRDefault="006A208F" w:rsidP="00575C91">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57870A" w14:textId="77777777" w:rsidR="006A208F" w:rsidRPr="00C25669" w:rsidRDefault="006A208F" w:rsidP="00575C91">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EE4812B" w14:textId="77777777" w:rsidR="006A208F" w:rsidRPr="001D07DA" w:rsidRDefault="006A208F" w:rsidP="00575C91">
            <w:pPr>
              <w:pStyle w:val="TAH"/>
              <w:rPr>
                <w:lang w:eastAsia="zh-CN"/>
              </w:rPr>
            </w:pPr>
            <w:r>
              <w:rPr>
                <w:rFonts w:eastAsia="SimSun" w:hint="eastAsia"/>
                <w:lang w:eastAsia="zh-CN"/>
              </w:rPr>
              <w:t>Value</w:t>
            </w:r>
          </w:p>
        </w:tc>
      </w:tr>
      <w:tr w:rsidR="006A208F" w:rsidRPr="00C25669" w14:paraId="44D1EE3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3F43100" w14:textId="77777777" w:rsidR="006A208F" w:rsidRPr="00C25669" w:rsidRDefault="006A208F" w:rsidP="00575C91">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A08B7A0" w14:textId="77777777" w:rsidR="006A208F" w:rsidRPr="00C25669" w:rsidRDefault="006A208F" w:rsidP="00575C91">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B793AD0" w14:textId="77777777" w:rsidR="006A208F" w:rsidRPr="00C25669" w:rsidRDefault="006A208F" w:rsidP="00F4601D">
            <w:pPr>
              <w:pStyle w:val="TAC"/>
              <w:rPr>
                <w:rFonts w:eastAsia="SimSun"/>
                <w:lang w:eastAsia="zh-CN"/>
              </w:rPr>
            </w:pPr>
            <w:r>
              <w:rPr>
                <w:rFonts w:eastAsia="SimSun"/>
                <w:lang w:eastAsia="zh-CN"/>
              </w:rPr>
              <w:t>T</w:t>
            </w:r>
            <w:r w:rsidRPr="00C25669">
              <w:rPr>
                <w:rFonts w:eastAsia="SimSun" w:hint="eastAsia"/>
                <w:lang w:eastAsia="zh-CN"/>
              </w:rPr>
              <w:t>DD</w:t>
            </w:r>
          </w:p>
        </w:tc>
      </w:tr>
      <w:tr w:rsidR="006A208F" w:rsidRPr="00C25669" w14:paraId="621525D7"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4ABA338" w14:textId="77777777" w:rsidR="006A208F" w:rsidRPr="00C25669" w:rsidRDefault="006A208F" w:rsidP="00575C91">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7A177E2" w14:textId="77777777" w:rsidR="006A208F" w:rsidRPr="00C25669" w:rsidRDefault="006A208F" w:rsidP="00575C91">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5880D917" w14:textId="77777777" w:rsidR="006A208F" w:rsidRPr="00C25669" w:rsidRDefault="006A208F" w:rsidP="00F4601D">
            <w:pPr>
              <w:pStyle w:val="TAC"/>
              <w:rPr>
                <w:rFonts w:eastAsia="SimSun"/>
                <w:lang w:eastAsia="zh-CN"/>
              </w:rPr>
            </w:pPr>
            <w:r>
              <w:rPr>
                <w:rFonts w:eastAsia="SimSun"/>
                <w:lang w:eastAsia="zh-CN"/>
              </w:rPr>
              <w:t>30</w:t>
            </w:r>
          </w:p>
        </w:tc>
      </w:tr>
      <w:tr w:rsidR="006A208F" w:rsidRPr="00C25669" w14:paraId="3E23AF65"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05984D1" w14:textId="77777777" w:rsidR="006A208F" w:rsidRPr="00C25669" w:rsidRDefault="006A208F" w:rsidP="00575C91">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5492C5A" w14:textId="77777777" w:rsidR="006A208F" w:rsidRPr="00C25669" w:rsidRDefault="006A208F" w:rsidP="00575C91">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375E26" w14:textId="77777777" w:rsidR="006A208F" w:rsidRDefault="006A208F" w:rsidP="00F4601D">
            <w:pPr>
              <w:pStyle w:val="TAC"/>
              <w:rPr>
                <w:rFonts w:eastAsia="SimSun"/>
                <w:lang w:eastAsia="zh-CN"/>
              </w:rPr>
            </w:pPr>
            <w:r w:rsidRPr="00C25669">
              <w:rPr>
                <w:rFonts w:eastAsia="SimSun"/>
              </w:rPr>
              <w:t>FR1.30-1</w:t>
            </w:r>
          </w:p>
        </w:tc>
      </w:tr>
      <w:tr w:rsidR="006A208F" w:rsidRPr="00C25669" w14:paraId="1B3C3D01" w14:textId="77777777" w:rsidTr="001D2244">
        <w:trPr>
          <w:trHeight w:val="70"/>
          <w:jc w:val="center"/>
        </w:trPr>
        <w:tc>
          <w:tcPr>
            <w:tcW w:w="1556" w:type="dxa"/>
            <w:tcBorders>
              <w:left w:val="single" w:sz="4" w:space="0" w:color="auto"/>
              <w:bottom w:val="single" w:sz="4" w:space="0" w:color="auto"/>
              <w:right w:val="single" w:sz="4" w:space="0" w:color="auto"/>
            </w:tcBorders>
            <w:vAlign w:val="center"/>
            <w:hideMark/>
          </w:tcPr>
          <w:p w14:paraId="7A0C9C7D" w14:textId="77777777" w:rsidR="006A208F" w:rsidRPr="00C25669" w:rsidRDefault="006A208F" w:rsidP="00575C91">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0DC6FB4" w14:textId="77777777" w:rsidR="006A208F" w:rsidRPr="00C25669" w:rsidRDefault="006A208F" w:rsidP="00575C91">
            <w:pPr>
              <w:pStyle w:val="TAL"/>
              <w:rPr>
                <w:rFonts w:eastAsia="SimSun"/>
              </w:rPr>
            </w:pPr>
            <w:r w:rsidRPr="00C25669">
              <w:rPr>
                <w:rFonts w:eastAsia="SimSun"/>
              </w:rPr>
              <w:t>CSI-RS</w:t>
            </w:r>
          </w:p>
          <w:p w14:paraId="33B635D1" w14:textId="77777777" w:rsidR="006A208F" w:rsidRPr="00C25669" w:rsidRDefault="006A208F" w:rsidP="00575C91">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B5C34"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4D297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29823ABB" w14:textId="77777777" w:rsidTr="004C18FE">
        <w:trPr>
          <w:trHeight w:val="70"/>
          <w:jc w:val="center"/>
        </w:trPr>
        <w:tc>
          <w:tcPr>
            <w:tcW w:w="1556" w:type="dxa"/>
            <w:tcBorders>
              <w:left w:val="single" w:sz="4" w:space="0" w:color="auto"/>
              <w:bottom w:val="nil"/>
              <w:right w:val="single" w:sz="4" w:space="0" w:color="auto"/>
            </w:tcBorders>
            <w:vAlign w:val="center"/>
          </w:tcPr>
          <w:p w14:paraId="70FD1E7C" w14:textId="77777777" w:rsidR="004C18FE" w:rsidRPr="0083282C" w:rsidRDefault="004C18FE" w:rsidP="004C18FE">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987740F" w14:textId="77777777" w:rsidR="004C18FE" w:rsidRPr="00C25669" w:rsidRDefault="004C18FE" w:rsidP="004C18FE">
            <w:pPr>
              <w:pStyle w:val="TAL"/>
            </w:pPr>
            <w:r w:rsidRPr="00C25669">
              <w:rPr>
                <w:rFonts w:eastAsia="SimSun"/>
              </w:rPr>
              <w:t>NZP CSI-RS-timeConfig</w:t>
            </w:r>
          </w:p>
          <w:p w14:paraId="1C7C246A" w14:textId="77777777" w:rsidR="004C18FE" w:rsidRPr="00C25669" w:rsidRDefault="004C18FE" w:rsidP="004C18FE">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618DBC7D"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584FA47" w14:textId="4297CA01" w:rsidR="004C18FE" w:rsidRPr="0083282C" w:rsidRDefault="004C18FE" w:rsidP="00F4601D">
            <w:pPr>
              <w:pStyle w:val="TAC"/>
              <w:rPr>
                <w:rFonts w:eastAsia="SimSun"/>
                <w:lang w:eastAsia="zh-CN"/>
              </w:rPr>
            </w:pPr>
            <w:r>
              <w:rPr>
                <w:rFonts w:eastAsia="SimSun"/>
                <w:lang w:eastAsia="zh-CN"/>
              </w:rPr>
              <w:t>10/1 if configured as SCell with FDD PCell (Test1)</w:t>
            </w:r>
          </w:p>
        </w:tc>
      </w:tr>
      <w:tr w:rsidR="004C18FE" w:rsidRPr="00C25669" w14:paraId="7D8C8657" w14:textId="77777777" w:rsidTr="004C18FE">
        <w:trPr>
          <w:trHeight w:val="70"/>
          <w:jc w:val="center"/>
        </w:trPr>
        <w:tc>
          <w:tcPr>
            <w:tcW w:w="1556" w:type="dxa"/>
            <w:tcBorders>
              <w:top w:val="nil"/>
              <w:left w:val="single" w:sz="4" w:space="0" w:color="auto"/>
              <w:bottom w:val="single" w:sz="4" w:space="0" w:color="auto"/>
              <w:right w:val="single" w:sz="4" w:space="0" w:color="auto"/>
            </w:tcBorders>
            <w:vAlign w:val="center"/>
          </w:tcPr>
          <w:p w14:paraId="45652B31" w14:textId="77777777" w:rsidR="004C18FE" w:rsidRPr="00C25669" w:rsidRDefault="004C18FE" w:rsidP="004C18FE">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5536DF40"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51F7C08" w14:textId="77777777" w:rsidR="004C18FE" w:rsidRPr="00C25669" w:rsidRDefault="004C18FE" w:rsidP="004C18FE">
            <w:pPr>
              <w:pStyle w:val="TAC"/>
            </w:pPr>
          </w:p>
        </w:tc>
        <w:tc>
          <w:tcPr>
            <w:tcW w:w="3018" w:type="dxa"/>
            <w:tcBorders>
              <w:top w:val="single" w:sz="4" w:space="0" w:color="auto"/>
              <w:left w:val="single" w:sz="4" w:space="0" w:color="auto"/>
              <w:right w:val="single" w:sz="4" w:space="0" w:color="auto"/>
            </w:tcBorders>
            <w:vAlign w:val="center"/>
          </w:tcPr>
          <w:p w14:paraId="13E61A52" w14:textId="542D517E" w:rsidR="004C18FE" w:rsidRPr="00C25669" w:rsidRDefault="004C18FE" w:rsidP="00F4601D">
            <w:pPr>
              <w:pStyle w:val="TAC"/>
              <w:rPr>
                <w:rFonts w:eastAsia="SimSun"/>
                <w:lang w:eastAsia="zh-CN"/>
              </w:rPr>
            </w:pPr>
            <w:r w:rsidRPr="007B5DA4">
              <w:rPr>
                <w:rFonts w:eastAsia="SimSun"/>
                <w:lang w:eastAsia="zh-CN"/>
              </w:rPr>
              <w:t>20/1</w:t>
            </w:r>
          </w:p>
        </w:tc>
      </w:tr>
      <w:tr w:rsidR="006A208F" w:rsidRPr="00C25669" w14:paraId="6DCD03F8" w14:textId="77777777" w:rsidTr="001D2244">
        <w:trPr>
          <w:trHeight w:val="70"/>
          <w:jc w:val="center"/>
        </w:trPr>
        <w:tc>
          <w:tcPr>
            <w:tcW w:w="1556" w:type="dxa"/>
            <w:tcBorders>
              <w:left w:val="single" w:sz="4" w:space="0" w:color="auto"/>
              <w:bottom w:val="single" w:sz="4" w:space="0" w:color="auto"/>
              <w:right w:val="single" w:sz="4" w:space="0" w:color="auto"/>
            </w:tcBorders>
            <w:hideMark/>
          </w:tcPr>
          <w:p w14:paraId="0413CF9C" w14:textId="77777777" w:rsidR="006A208F" w:rsidRPr="00C25669" w:rsidRDefault="006A208F" w:rsidP="00575C91">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7104594" w14:textId="77777777" w:rsidR="006A208F" w:rsidRPr="00C25669" w:rsidRDefault="006A208F" w:rsidP="00575C91">
            <w:pPr>
              <w:pStyle w:val="TAL"/>
            </w:pPr>
            <w:r w:rsidRPr="00C25669">
              <w:rPr>
                <w:rFonts w:eastAsia="SimSun"/>
              </w:rPr>
              <w:t>CSI-IM timeConfig</w:t>
            </w:r>
          </w:p>
          <w:p w14:paraId="1649F132" w14:textId="77777777" w:rsidR="006A208F" w:rsidRPr="00C25669" w:rsidRDefault="006A208F" w:rsidP="00575C91">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B6C802" w14:textId="77777777" w:rsidR="006A208F" w:rsidRPr="00C25669" w:rsidRDefault="006A208F" w:rsidP="00575C91">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23BB15" w14:textId="77777777" w:rsidR="006A208F" w:rsidRPr="00C25669" w:rsidRDefault="006A208F" w:rsidP="00F4601D">
            <w:pPr>
              <w:pStyle w:val="TAC"/>
              <w:rPr>
                <w:rFonts w:eastAsia="SimSun"/>
                <w:lang w:eastAsia="zh-CN"/>
              </w:rPr>
            </w:pPr>
            <w:r w:rsidRPr="00C25669">
              <w:rPr>
                <w:rFonts w:eastAsia="SimSun" w:hint="eastAsia"/>
                <w:lang w:eastAsia="zh-CN"/>
              </w:rPr>
              <w:t>10/1</w:t>
            </w:r>
          </w:p>
        </w:tc>
      </w:tr>
      <w:tr w:rsidR="004C18FE" w:rsidRPr="00C25669" w14:paraId="60300354" w14:textId="77777777" w:rsidTr="004C18FE">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6D1E3E26" w14:textId="77777777" w:rsidR="004C18FE" w:rsidRPr="00C25669" w:rsidRDefault="004C18FE" w:rsidP="004C18FE">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C4317CA" w14:textId="77777777" w:rsidR="004C18FE" w:rsidRPr="00C25669" w:rsidRDefault="004C18FE" w:rsidP="004C18FE">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4F46E15" w14:textId="5ACEFFC6" w:rsidR="004C18FE" w:rsidRPr="00C25669" w:rsidRDefault="004C18FE" w:rsidP="00F4601D">
            <w:pPr>
              <w:pStyle w:val="TAC"/>
            </w:pPr>
            <w:r>
              <w:t xml:space="preserve"> </w:t>
            </w:r>
            <w:r>
              <w:rPr>
                <w:rFonts w:eastAsia="SimSun"/>
                <w:lang w:eastAsia="zh-CN"/>
              </w:rPr>
              <w:t>20/19</w:t>
            </w:r>
            <w:r>
              <w:t xml:space="preserve"> if configured as PCell</w:t>
            </w:r>
          </w:p>
        </w:tc>
      </w:tr>
      <w:tr w:rsidR="004C18FE" w:rsidRPr="00C25669" w14:paraId="6F2A371F" w14:textId="77777777" w:rsidTr="004C18FE">
        <w:trPr>
          <w:trHeight w:val="70"/>
          <w:jc w:val="center"/>
        </w:trPr>
        <w:tc>
          <w:tcPr>
            <w:tcW w:w="4739" w:type="dxa"/>
            <w:gridSpan w:val="2"/>
            <w:tcBorders>
              <w:top w:val="nil"/>
              <w:left w:val="single" w:sz="4" w:space="0" w:color="auto"/>
              <w:bottom w:val="nil"/>
              <w:right w:val="single" w:sz="4" w:space="0" w:color="auto"/>
            </w:tcBorders>
            <w:vAlign w:val="center"/>
          </w:tcPr>
          <w:p w14:paraId="55E9F05D" w14:textId="77777777" w:rsidR="004C18FE" w:rsidRPr="00C25669" w:rsidRDefault="004C18FE" w:rsidP="004C18FE">
            <w:pPr>
              <w:pStyle w:val="TAL"/>
              <w:rPr>
                <w:rFonts w:eastAsia="SimSun"/>
              </w:rPr>
            </w:pPr>
          </w:p>
        </w:tc>
        <w:tc>
          <w:tcPr>
            <w:tcW w:w="993" w:type="dxa"/>
            <w:tcBorders>
              <w:top w:val="nil"/>
              <w:left w:val="single" w:sz="4" w:space="0" w:color="auto"/>
              <w:bottom w:val="nil"/>
              <w:right w:val="single" w:sz="4" w:space="0" w:color="auto"/>
            </w:tcBorders>
            <w:vAlign w:val="center"/>
          </w:tcPr>
          <w:p w14:paraId="0AB6FCA0"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063BA0" w14:textId="70CBF150" w:rsidR="004C18FE" w:rsidRPr="00D17149" w:rsidRDefault="004C18FE" w:rsidP="00F4601D">
            <w:pPr>
              <w:pStyle w:val="TAC"/>
              <w:rPr>
                <w:rFonts w:eastAsia="SimSun"/>
                <w:lang w:eastAsia="zh-CN"/>
              </w:rPr>
            </w:pPr>
            <w:r>
              <w:t>20/18 if configured as SCell with TDD PCell (Test3)</w:t>
            </w:r>
          </w:p>
        </w:tc>
      </w:tr>
      <w:tr w:rsidR="004C18FE" w:rsidRPr="00C25669" w14:paraId="39E52AD1" w14:textId="77777777" w:rsidTr="004C18FE">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DE16F0C" w14:textId="77777777" w:rsidR="004C18FE" w:rsidRPr="00C25669" w:rsidRDefault="004C18FE" w:rsidP="004C18FE">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C6E0C74" w14:textId="77777777" w:rsidR="004C18FE" w:rsidRPr="00C25669" w:rsidRDefault="004C18FE" w:rsidP="004C18FE">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0A9F7" w14:textId="5AF56ACB" w:rsidR="004C18FE" w:rsidRPr="00D17149" w:rsidRDefault="004C18FE" w:rsidP="00F4601D">
            <w:pPr>
              <w:pStyle w:val="TAC"/>
              <w:rPr>
                <w:rFonts w:eastAsia="SimSun"/>
                <w:lang w:eastAsia="zh-CN"/>
              </w:rPr>
            </w:pPr>
            <w:r>
              <w:t>5/1 if configured as SCell with FDD PCell (Test1)</w:t>
            </w:r>
          </w:p>
        </w:tc>
      </w:tr>
      <w:tr w:rsidR="00CC27C7" w:rsidRPr="00C25669" w14:paraId="687AA101" w14:textId="77777777" w:rsidTr="00CC27C7">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CFC9657" w14:textId="77777777" w:rsidR="00CC27C7" w:rsidRPr="00C25669" w:rsidRDefault="00CC27C7" w:rsidP="00CC27C7">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712065DD" w14:textId="77777777" w:rsidR="00CC27C7" w:rsidRPr="00C25669" w:rsidRDefault="00CC27C7" w:rsidP="00CC27C7">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02F0BC76" w14:textId="1FE7AC23" w:rsidR="00CC27C7" w:rsidRPr="00C25669" w:rsidRDefault="00CC27C7" w:rsidP="00CC27C7">
            <w:pPr>
              <w:pStyle w:val="TAC"/>
              <w:rPr>
                <w:rFonts w:eastAsia="SimSun"/>
                <w:lang w:eastAsia="zh-CN"/>
              </w:rPr>
            </w:pPr>
            <w:r>
              <w:rPr>
                <w:rFonts w:eastAsia="SimSun"/>
                <w:lang w:eastAsia="zh-CN"/>
              </w:rPr>
              <w:t>14.5 if configured as PCell</w:t>
            </w:r>
          </w:p>
        </w:tc>
      </w:tr>
      <w:tr w:rsidR="00CC27C7" w:rsidRPr="00C25669" w14:paraId="433C71D7" w14:textId="77777777" w:rsidTr="00CC27C7">
        <w:trPr>
          <w:trHeight w:val="70"/>
          <w:jc w:val="center"/>
        </w:trPr>
        <w:tc>
          <w:tcPr>
            <w:tcW w:w="4739" w:type="dxa"/>
            <w:gridSpan w:val="2"/>
            <w:tcBorders>
              <w:top w:val="nil"/>
              <w:left w:val="single" w:sz="4" w:space="0" w:color="auto"/>
              <w:bottom w:val="nil"/>
              <w:right w:val="single" w:sz="4" w:space="0" w:color="auto"/>
            </w:tcBorders>
            <w:vAlign w:val="center"/>
          </w:tcPr>
          <w:p w14:paraId="5980EE53" w14:textId="77777777" w:rsidR="00CC27C7" w:rsidRPr="00C25669" w:rsidRDefault="00CC27C7" w:rsidP="00CC27C7">
            <w:pPr>
              <w:pStyle w:val="TAL"/>
              <w:rPr>
                <w:rFonts w:eastAsia="SimSun"/>
              </w:rPr>
            </w:pPr>
          </w:p>
        </w:tc>
        <w:tc>
          <w:tcPr>
            <w:tcW w:w="993" w:type="dxa"/>
            <w:tcBorders>
              <w:top w:val="nil"/>
              <w:left w:val="single" w:sz="4" w:space="0" w:color="auto"/>
              <w:bottom w:val="nil"/>
              <w:right w:val="single" w:sz="4" w:space="0" w:color="auto"/>
            </w:tcBorders>
            <w:vAlign w:val="center"/>
          </w:tcPr>
          <w:p w14:paraId="4243CD54"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E28EDED" w14:textId="7BB21D30" w:rsidR="00CC27C7" w:rsidRPr="00BA55D9" w:rsidRDefault="00CC27C7" w:rsidP="00CC27C7">
            <w:pPr>
              <w:pStyle w:val="TAC"/>
              <w:rPr>
                <w:lang w:eastAsia="zh-CN"/>
              </w:rPr>
            </w:pPr>
            <w:r>
              <w:rPr>
                <w:lang w:eastAsia="zh-CN"/>
              </w:rPr>
              <w:t>12.5 if configured as SCell with TDD PCell (Test3)</w:t>
            </w:r>
          </w:p>
        </w:tc>
      </w:tr>
      <w:tr w:rsidR="00CC27C7" w:rsidRPr="00C25669" w14:paraId="0E307C00" w14:textId="77777777" w:rsidTr="00CC27C7">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14C3D76" w14:textId="77777777" w:rsidR="00CC27C7" w:rsidRPr="00C25669" w:rsidRDefault="00CC27C7" w:rsidP="00CC27C7">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4DEA8CB" w14:textId="77777777" w:rsidR="00CC27C7" w:rsidRPr="00C25669" w:rsidRDefault="00CC27C7" w:rsidP="00CC27C7">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CFE2DD2" w14:textId="7B16A907" w:rsidR="00CC27C7" w:rsidRPr="00BA55D9" w:rsidRDefault="00CC27C7" w:rsidP="00CC27C7">
            <w:pPr>
              <w:pStyle w:val="TAC"/>
              <w:rPr>
                <w:lang w:eastAsia="zh-CN"/>
              </w:rPr>
            </w:pPr>
            <w:r>
              <w:rPr>
                <w:lang w:eastAsia="zh-CN"/>
              </w:rPr>
              <w:t>9.5 if configured as SCell with FDD PCell (Test1)</w:t>
            </w:r>
          </w:p>
        </w:tc>
      </w:tr>
      <w:tr w:rsidR="006A208F" w:rsidRPr="00C25669" w14:paraId="2431A561" w14:textId="77777777" w:rsidTr="001D2244">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37F8EAA" w14:textId="77777777" w:rsidR="006A208F" w:rsidRPr="00C25669" w:rsidRDefault="006A208F" w:rsidP="00575C91">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F90DE70" w14:textId="77777777" w:rsidR="006A208F" w:rsidRPr="00C25669" w:rsidRDefault="006A208F" w:rsidP="00575C91">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3B21786" w14:textId="77777777" w:rsidR="006A208F" w:rsidRPr="00BA55D9" w:rsidRDefault="006A208F" w:rsidP="00F4601D">
            <w:pPr>
              <w:pStyle w:val="TAC"/>
              <w:rPr>
                <w:lang w:eastAsia="zh-CN"/>
              </w:rPr>
            </w:pPr>
            <w:r w:rsidRPr="00BA55D9">
              <w:rPr>
                <w:lang w:eastAsia="zh-CN"/>
              </w:rPr>
              <w:t xml:space="preserve">8 for 10MHz, 15MHz, 20MHz and 25MHz, </w:t>
            </w:r>
          </w:p>
          <w:p w14:paraId="223D494C" w14:textId="77777777" w:rsidR="006A208F" w:rsidRDefault="006A208F" w:rsidP="00F4601D">
            <w:pPr>
              <w:pStyle w:val="TAC"/>
              <w:rPr>
                <w:rFonts w:eastAsia="SimSun"/>
                <w:lang w:eastAsia="zh-CN"/>
              </w:rPr>
            </w:pPr>
            <w:r w:rsidRPr="00BA55D9">
              <w:rPr>
                <w:lang w:eastAsia="zh-CN"/>
              </w:rPr>
              <w:t>16 for 30MHz, 40MHz and 50MHz, 32 for 60MHz, 80MHz, 90MHz and 100MHz</w:t>
            </w:r>
          </w:p>
        </w:tc>
      </w:tr>
      <w:tr w:rsidR="00CD6FC0" w:rsidRPr="00C25669" w14:paraId="6AD24F53" w14:textId="77777777" w:rsidTr="00DC29E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7987D3B9" w14:textId="41374859" w:rsidR="00CD6FC0" w:rsidRPr="00BA55D9" w:rsidRDefault="00CD6FC0" w:rsidP="00CD6FC0">
            <w:pPr>
              <w:pStyle w:val="TAN"/>
              <w:rPr>
                <w:lang w:eastAsia="zh-CN"/>
              </w:rPr>
            </w:pPr>
            <w:r w:rsidRPr="007B5DA4">
              <w:rPr>
                <w:lang w:eastAsia="zh-CN"/>
              </w:rPr>
              <w:t>Note 1:</w:t>
            </w:r>
            <w:r w:rsidR="00F4601D" w:rsidRPr="00310FBC">
              <w:rPr>
                <w:rFonts w:cs="Arial"/>
              </w:rPr>
              <w:tab/>
            </w:r>
            <w:r w:rsidRPr="007B5DA4">
              <w:rPr>
                <w:lang w:eastAsia="zh-CN"/>
              </w:rPr>
              <w:t>NZP CSI-RS periodicity/offset slots are based on the carrier SCS and CSI reporting periodicity/offset slots are based on the PCell SCS.</w:t>
            </w:r>
          </w:p>
        </w:tc>
      </w:tr>
    </w:tbl>
    <w:p w14:paraId="1FA239A1" w14:textId="77777777" w:rsidR="006A208F" w:rsidRDefault="006A208F" w:rsidP="006A208F"/>
    <w:p w14:paraId="2D89A297" w14:textId="77777777" w:rsidR="006A208F" w:rsidRDefault="006A208F" w:rsidP="006A208F">
      <w:pPr>
        <w:pStyle w:val="TH"/>
      </w:pPr>
      <w:r w:rsidRPr="00C25669">
        <w:rPr>
          <w:rFonts w:hint="eastAsia"/>
        </w:rPr>
        <w:lastRenderedPageBreak/>
        <w:t>Table 6.2</w:t>
      </w:r>
      <w:r>
        <w:t>A</w:t>
      </w:r>
      <w:r w:rsidRPr="00C25669">
        <w:rPr>
          <w:rFonts w:hint="eastAsia"/>
        </w:rPr>
        <w:t>.</w:t>
      </w:r>
      <w:r>
        <w:t>3.1.1</w:t>
      </w:r>
      <w:r w:rsidRPr="00C25669">
        <w:rPr>
          <w:rFonts w:hint="eastAsia"/>
        </w:rPr>
        <w:t>-</w:t>
      </w:r>
      <w:r>
        <w:t>4</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40F839B2"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42F512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49E869"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C6605C6" w14:textId="77777777" w:rsidR="006A208F" w:rsidRPr="006B6FC7" w:rsidRDefault="006A208F" w:rsidP="00575C91">
            <w:pPr>
              <w:pStyle w:val="TAH"/>
              <w:rPr>
                <w:lang w:eastAsia="zh-CN"/>
              </w:rPr>
            </w:pPr>
            <w:r>
              <w:rPr>
                <w:rFonts w:eastAsia="SimSun"/>
                <w:lang w:eastAsia="zh-CN"/>
              </w:rPr>
              <w:t>SCell</w:t>
            </w:r>
          </w:p>
        </w:tc>
      </w:tr>
      <w:tr w:rsidR="006A208F" w:rsidRPr="00C25669" w14:paraId="3D55FD5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CA476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2422A0F9"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5F8646C6" w14:textId="77777777" w:rsidR="006A208F" w:rsidRPr="00C25669" w:rsidRDefault="006A208F" w:rsidP="00575C91">
            <w:pPr>
              <w:pStyle w:val="TAC"/>
              <w:rPr>
                <w:rFonts w:eastAsia="SimSun"/>
                <w:lang w:eastAsia="zh-CN"/>
              </w:rPr>
            </w:pPr>
            <w:r>
              <w:rPr>
                <w:rFonts w:eastAsia="SimSun"/>
                <w:lang w:eastAsia="zh-CN"/>
              </w:rPr>
              <w:t>4.0</w:t>
            </w:r>
          </w:p>
        </w:tc>
      </w:tr>
    </w:tbl>
    <w:p w14:paraId="26E58DB0" w14:textId="77777777" w:rsidR="006A208F" w:rsidRDefault="006A208F" w:rsidP="006A208F">
      <w:pPr>
        <w:pStyle w:val="TH"/>
      </w:pPr>
    </w:p>
    <w:p w14:paraId="4F79558E"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5</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4DD6B77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CD40066"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2044C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CFAC27C" w14:textId="77777777" w:rsidR="006A208F" w:rsidRPr="006B6FC7"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2B03DA34"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w:t>
            </w:r>
            <w:r>
              <w:rPr>
                <w:rFonts w:eastAsia="SimSun" w:hint="eastAsia"/>
                <w:lang w:eastAsia="zh-CN"/>
              </w:rPr>
              <w:t xml:space="preserve"> </w:t>
            </w:r>
            <w:r>
              <w:rPr>
                <w:rFonts w:eastAsia="SimSun"/>
                <w:lang w:eastAsia="zh-CN"/>
              </w:rPr>
              <w:t>3…</w:t>
            </w:r>
          </w:p>
        </w:tc>
      </w:tr>
      <w:tr w:rsidR="006A208F" w:rsidRPr="00C25669" w14:paraId="3279182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149EB89"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BDDB84B"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13F3E0B4"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E00097F"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6A9FF019" w14:textId="77777777" w:rsidR="006A208F" w:rsidRDefault="006A208F" w:rsidP="006A208F"/>
    <w:p w14:paraId="14CAD2D1" w14:textId="77777777" w:rsidR="006A208F" w:rsidRDefault="006A208F" w:rsidP="006A208F">
      <w:pPr>
        <w:pStyle w:val="TH"/>
      </w:pPr>
      <w:r w:rsidRPr="00C25669">
        <w:rPr>
          <w:rFonts w:hint="eastAsia"/>
        </w:rPr>
        <w:t>Table 6.2</w:t>
      </w:r>
      <w:r>
        <w:t>A</w:t>
      </w:r>
      <w:r w:rsidRPr="00C25669">
        <w:rPr>
          <w:rFonts w:hint="eastAsia"/>
        </w:rPr>
        <w:t>.</w:t>
      </w:r>
      <w:r>
        <w:t>3.1.1</w:t>
      </w:r>
      <w:r w:rsidRPr="00C25669">
        <w:rPr>
          <w:rFonts w:hint="eastAsia"/>
        </w:rPr>
        <w:t>-</w:t>
      </w:r>
      <w:r>
        <w:t>6</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08F8E2FA" w14:textId="77777777" w:rsidTr="001D2244">
        <w:trPr>
          <w:trHeight w:val="226"/>
          <w:jc w:val="center"/>
        </w:trPr>
        <w:tc>
          <w:tcPr>
            <w:tcW w:w="1413" w:type="dxa"/>
          </w:tcPr>
          <w:p w14:paraId="44064656"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3FC523BD"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602F7BAE" w14:textId="77777777" w:rsidTr="001D2244">
        <w:trPr>
          <w:jc w:val="center"/>
        </w:trPr>
        <w:tc>
          <w:tcPr>
            <w:tcW w:w="1413" w:type="dxa"/>
          </w:tcPr>
          <w:p w14:paraId="4F285814" w14:textId="77777777" w:rsidR="006A208F" w:rsidRPr="00225D12" w:rsidRDefault="006A208F" w:rsidP="00575C91">
            <w:pPr>
              <w:pStyle w:val="TAC"/>
              <w:rPr>
                <w:lang w:eastAsia="zh-CN"/>
              </w:rPr>
            </w:pPr>
            <w:r>
              <w:rPr>
                <w:rFonts w:hint="eastAsia"/>
                <w:lang w:eastAsia="zh-CN"/>
              </w:rPr>
              <w:t>1</w:t>
            </w:r>
          </w:p>
        </w:tc>
        <w:tc>
          <w:tcPr>
            <w:tcW w:w="5386" w:type="dxa"/>
          </w:tcPr>
          <w:p w14:paraId="59C7C723" w14:textId="77777777" w:rsidR="006A208F" w:rsidRPr="00225D12" w:rsidRDefault="006A208F" w:rsidP="00575C91">
            <w:pPr>
              <w:pStyle w:val="TAC"/>
              <w:rPr>
                <w:lang w:eastAsia="zh-CN"/>
              </w:rPr>
            </w:pPr>
            <w:r w:rsidRPr="00225D12">
              <w:rPr>
                <w:lang w:eastAsia="zh-CN"/>
              </w:rPr>
              <w:t xml:space="preserve">FDD 15 kHz + TDD 30 kHz </w:t>
            </w:r>
          </w:p>
        </w:tc>
      </w:tr>
      <w:tr w:rsidR="006A208F" w:rsidRPr="00225D12" w14:paraId="18E7FEAB" w14:textId="77777777" w:rsidTr="001D2244">
        <w:trPr>
          <w:jc w:val="center"/>
        </w:trPr>
        <w:tc>
          <w:tcPr>
            <w:tcW w:w="1413" w:type="dxa"/>
          </w:tcPr>
          <w:p w14:paraId="18A8A69E" w14:textId="77777777" w:rsidR="006A208F" w:rsidRPr="00225D12" w:rsidRDefault="006A208F" w:rsidP="00575C91">
            <w:pPr>
              <w:pStyle w:val="TAC"/>
              <w:rPr>
                <w:lang w:eastAsia="zh-CN"/>
              </w:rPr>
            </w:pPr>
            <w:r>
              <w:rPr>
                <w:rFonts w:hint="eastAsia"/>
                <w:lang w:eastAsia="zh-CN"/>
              </w:rPr>
              <w:t>2</w:t>
            </w:r>
          </w:p>
        </w:tc>
        <w:tc>
          <w:tcPr>
            <w:tcW w:w="5386" w:type="dxa"/>
          </w:tcPr>
          <w:p w14:paraId="190CBE2A" w14:textId="77777777" w:rsidR="006A208F" w:rsidRPr="00225D12" w:rsidRDefault="006A208F" w:rsidP="00575C91">
            <w:pPr>
              <w:pStyle w:val="TAC"/>
              <w:rPr>
                <w:lang w:eastAsia="zh-CN"/>
              </w:rPr>
            </w:pPr>
            <w:r w:rsidRPr="00225D12">
              <w:rPr>
                <w:lang w:eastAsia="zh-CN"/>
              </w:rPr>
              <w:t>FDD 15 k</w:t>
            </w:r>
            <w:r>
              <w:rPr>
                <w:lang w:eastAsia="zh-CN"/>
              </w:rPr>
              <w:t>Hz + FDD 15</w:t>
            </w:r>
            <w:r w:rsidRPr="00225D12">
              <w:rPr>
                <w:lang w:eastAsia="zh-CN"/>
              </w:rPr>
              <w:t xml:space="preserve"> kHz</w:t>
            </w:r>
          </w:p>
        </w:tc>
      </w:tr>
      <w:tr w:rsidR="006A208F" w:rsidRPr="00225D12" w14:paraId="4236D2D9" w14:textId="77777777" w:rsidTr="001D2244">
        <w:trPr>
          <w:jc w:val="center"/>
        </w:trPr>
        <w:tc>
          <w:tcPr>
            <w:tcW w:w="1413" w:type="dxa"/>
          </w:tcPr>
          <w:p w14:paraId="17219C72" w14:textId="77777777" w:rsidR="006A208F" w:rsidRPr="00225D12" w:rsidRDefault="006A208F" w:rsidP="00575C91">
            <w:pPr>
              <w:pStyle w:val="TAC"/>
              <w:rPr>
                <w:lang w:eastAsia="zh-CN"/>
              </w:rPr>
            </w:pPr>
            <w:r>
              <w:rPr>
                <w:lang w:eastAsia="zh-CN"/>
              </w:rPr>
              <w:t>3</w:t>
            </w:r>
          </w:p>
        </w:tc>
        <w:tc>
          <w:tcPr>
            <w:tcW w:w="5386" w:type="dxa"/>
          </w:tcPr>
          <w:p w14:paraId="7F7B8F56" w14:textId="77777777" w:rsidR="006A208F" w:rsidRPr="00225D12" w:rsidRDefault="006A208F" w:rsidP="00575C9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r>
      <w:tr w:rsidR="006A208F" w:rsidRPr="00225D12" w14:paraId="60B5DBFC" w14:textId="77777777" w:rsidTr="001D2244">
        <w:trPr>
          <w:jc w:val="center"/>
        </w:trPr>
        <w:tc>
          <w:tcPr>
            <w:tcW w:w="6799" w:type="dxa"/>
            <w:gridSpan w:val="2"/>
          </w:tcPr>
          <w:p w14:paraId="4C43AB5E" w14:textId="17C1469B" w:rsidR="006A208F" w:rsidRDefault="006A208F" w:rsidP="00575C91">
            <w:pPr>
              <w:pStyle w:val="TAN"/>
              <w:rPr>
                <w:highlight w:val="yellow"/>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is defined in 6.1.1.5.1.</w:t>
            </w:r>
          </w:p>
          <w:p w14:paraId="5B121B80" w14:textId="6CBE68BF" w:rsidR="006A208F" w:rsidRPr="007356F0" w:rsidRDefault="006A208F" w:rsidP="00575C91">
            <w:pPr>
              <w:pStyle w:val="TAN"/>
              <w:rPr>
                <w:highlight w:val="yellow"/>
              </w:rPr>
            </w:pPr>
            <w:r w:rsidRPr="001934FC">
              <w:t xml:space="preserve">Note </w:t>
            </w:r>
            <w:r>
              <w:t>2</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6.1.1.5.2.</w:t>
            </w:r>
          </w:p>
        </w:tc>
      </w:tr>
    </w:tbl>
    <w:p w14:paraId="3BC52E42" w14:textId="77777777" w:rsidR="006A208F" w:rsidRPr="007356F0" w:rsidRDefault="006A208F" w:rsidP="006A208F"/>
    <w:p w14:paraId="5A4AB202" w14:textId="77777777" w:rsidR="00106DBC" w:rsidRPr="00A52A44" w:rsidRDefault="00106DBC" w:rsidP="00401CAC">
      <w:pPr>
        <w:pStyle w:val="Heading5"/>
        <w:rPr>
          <w:lang w:val="en-US" w:eastAsia="zh-CN"/>
        </w:rPr>
      </w:pPr>
      <w:bookmarkStart w:id="1039" w:name="_Toc76298207"/>
      <w:bookmarkStart w:id="1040" w:name="_Toc76572219"/>
      <w:bookmarkStart w:id="1041" w:name="_Toc76652086"/>
      <w:bookmarkStart w:id="1042" w:name="_Toc76652924"/>
      <w:bookmarkStart w:id="1043" w:name="_Toc83742196"/>
      <w:bookmarkStart w:id="1044" w:name="_Toc91440686"/>
      <w:bookmarkStart w:id="1045" w:name="_Toc98849476"/>
      <w:bookmarkStart w:id="1046" w:name="_Toc106543329"/>
      <w:bookmarkStart w:id="1047" w:name="_Toc106737427"/>
      <w:bookmarkStart w:id="1048" w:name="_Toc107233194"/>
      <w:bookmarkStart w:id="1049" w:name="_Toc107234806"/>
      <w:bookmarkStart w:id="1050" w:name="_Toc107419776"/>
      <w:bookmarkStart w:id="1051" w:name="_Toc107477072"/>
      <w:bookmarkStart w:id="1052" w:name="_Toc114565921"/>
      <w:bookmarkStart w:id="1053" w:name="_Toc123936229"/>
      <w:bookmarkStart w:id="1054" w:name="_Toc124377244"/>
      <w:bookmarkStart w:id="1055" w:name="_Toc67918164"/>
      <w:r w:rsidRPr="00A52A44">
        <w:t>6.2</w:t>
      </w:r>
      <w:r w:rsidRPr="00A52A44">
        <w:rPr>
          <w:lang w:eastAsia="zh-CN"/>
        </w:rPr>
        <w:t>A</w:t>
      </w:r>
      <w:r w:rsidRPr="00A52A44">
        <w:t>.3.1.2</w:t>
      </w:r>
      <w:r w:rsidRPr="00A52A44">
        <w:rPr>
          <w:lang w:val="en-US"/>
        </w:rPr>
        <w:tab/>
        <w:t xml:space="preserve">Minimum requirement for </w:t>
      </w:r>
      <w:r w:rsidRPr="00A52A44">
        <w:rPr>
          <w:lang w:val="en-US" w:eastAsia="zh-CN"/>
        </w:rPr>
        <w:t>CQI reporting for SCell on band with shared spectrum access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E9BDF06" w14:textId="77777777" w:rsidR="00106DBC" w:rsidRPr="00A52A44" w:rsidRDefault="00106DBC" w:rsidP="00106DBC">
      <w:pPr>
        <w:overflowPunct w:val="0"/>
        <w:autoSpaceDE w:val="0"/>
        <w:autoSpaceDN w:val="0"/>
        <w:adjustRightInd w:val="0"/>
        <w:textAlignment w:val="baseline"/>
        <w:rPr>
          <w:lang w:val="en-US" w:eastAsia="ko-KR"/>
        </w:rPr>
      </w:pPr>
      <w:r w:rsidRPr="00A52A44">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3CC7E363" w14:textId="77777777" w:rsidR="00106DBC" w:rsidRPr="00A52A44" w:rsidRDefault="00106DBC" w:rsidP="00106DBC">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5B6B30B1" w14:textId="77777777" w:rsidR="00106DBC" w:rsidRPr="00A52A44" w:rsidRDefault="00106DBC" w:rsidP="00534801">
      <w:pPr>
        <w:pStyle w:val="B10"/>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3A37ED70" w14:textId="77777777" w:rsidR="00106DBC" w:rsidRPr="00A52A44" w:rsidRDefault="00106DBC" w:rsidP="00534801">
      <w:pPr>
        <w:pStyle w:val="B10"/>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0E9CB430" w14:textId="6D6C4A8A" w:rsidR="00106DBC" w:rsidRPr="00A52A44" w:rsidRDefault="00106DBC" w:rsidP="00534801">
      <w:pPr>
        <w:pStyle w:val="B10"/>
        <w:rPr>
          <w:lang w:val="en-US"/>
        </w:rPr>
      </w:pPr>
      <w:r w:rsidRPr="00A52A44">
        <w:rPr>
          <w:lang w:val="en-US"/>
        </w:rPr>
        <w:t>c)</w:t>
      </w:r>
      <w:r w:rsidR="00534801" w:rsidRPr="00A52A44">
        <w:rPr>
          <w:lang w:val="en-US"/>
        </w:rPr>
        <w:tab/>
      </w:r>
      <w:r w:rsidRPr="00A52A44">
        <w:rPr>
          <w:lang w:val="en-US"/>
        </w:rPr>
        <w:t>The absolute difference in median CQI for each of transmission power offset shall be ≥ 2.</w:t>
      </w:r>
    </w:p>
    <w:p w14:paraId="2CB94864" w14:textId="77777777" w:rsidR="00106DBC" w:rsidRPr="00A52A44" w:rsidRDefault="00106DBC" w:rsidP="00106DBC">
      <w:pPr>
        <w:rPr>
          <w:lang w:val="en-US"/>
        </w:rPr>
      </w:pPr>
      <w:r w:rsidRPr="00A52A44">
        <w:rPr>
          <w:lang w:val="en-US"/>
        </w:rPr>
        <w:t xml:space="preserve">The test parameters for configuring the PCell are specified in Table </w:t>
      </w:r>
      <w:r w:rsidRPr="00A52A44">
        <w:t>6.2</w:t>
      </w:r>
      <w:r w:rsidRPr="00A52A44">
        <w:rPr>
          <w:lang w:eastAsia="zh-CN"/>
        </w:rPr>
        <w:t>A</w:t>
      </w:r>
      <w:r w:rsidRPr="00A52A44">
        <w:t>.3.1.2</w:t>
      </w:r>
      <w:r w:rsidRPr="00A52A44">
        <w:rPr>
          <w:lang w:val="en-US"/>
        </w:rPr>
        <w:t xml:space="preserve">-2, but requirements are only applicable to SCell </w:t>
      </w:r>
      <w:r w:rsidRPr="00A52A44">
        <w:rPr>
          <w:lang w:val="en-US" w:eastAsia="ko-KR"/>
        </w:rPr>
        <w:t>on band with shared spectrum access</w:t>
      </w:r>
      <w:r w:rsidRPr="00A52A44">
        <w:rPr>
          <w:lang w:val="en-US"/>
        </w:rPr>
        <w:t xml:space="preserve">. </w:t>
      </w:r>
    </w:p>
    <w:p w14:paraId="5B1AEB95"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SCell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106DBC" w:rsidRPr="00A52A44" w14:paraId="54B0794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CCA95E"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A46C0"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C9182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786D479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2A060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5A42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E6C700"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69B5123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60E1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2221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A3099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380D5A2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88D9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6FB47A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F87E2C"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C38F5D5"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7347F01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29D29A7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7CA7AB" w14:textId="77777777" w:rsidR="00106DBC" w:rsidRPr="00A52A44" w:rsidRDefault="00106DBC"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106DBC" w:rsidRPr="00A52A44" w14:paraId="47597098"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703BB46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D8402C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0C6C14D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94A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5</w:t>
            </w:r>
          </w:p>
        </w:tc>
      </w:tr>
      <w:tr w:rsidR="00106DBC" w:rsidRPr="00A52A44" w14:paraId="490F44DF" w14:textId="77777777" w:rsidTr="00401CAC">
        <w:trPr>
          <w:trHeight w:val="70"/>
        </w:trPr>
        <w:tc>
          <w:tcPr>
            <w:tcW w:w="1323" w:type="dxa"/>
            <w:vMerge/>
            <w:tcBorders>
              <w:left w:val="single" w:sz="4" w:space="0" w:color="auto"/>
              <w:right w:val="single" w:sz="4" w:space="0" w:color="auto"/>
            </w:tcBorders>
            <w:vAlign w:val="center"/>
          </w:tcPr>
          <w:p w14:paraId="4D41631D"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0843EF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C6FF44D"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DFC09C2"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0.25</w:t>
            </w:r>
          </w:p>
        </w:tc>
      </w:tr>
      <w:tr w:rsidR="00106DBC" w:rsidRPr="00A52A44" w14:paraId="0EF44F94" w14:textId="77777777" w:rsidTr="00401CAC">
        <w:trPr>
          <w:trHeight w:val="70"/>
        </w:trPr>
        <w:tc>
          <w:tcPr>
            <w:tcW w:w="1323" w:type="dxa"/>
            <w:vMerge/>
            <w:tcBorders>
              <w:left w:val="single" w:sz="4" w:space="0" w:color="auto"/>
              <w:right w:val="single" w:sz="4" w:space="0" w:color="auto"/>
            </w:tcBorders>
            <w:vAlign w:val="center"/>
          </w:tcPr>
          <w:p w14:paraId="69D20057" w14:textId="77777777" w:rsidR="00106DBC" w:rsidRPr="00A52A44" w:rsidRDefault="00106DBC"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386407E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70913F1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F2EBC23" w14:textId="16AEBADA"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{4,6,7}</w:t>
            </w:r>
          </w:p>
        </w:tc>
      </w:tr>
      <w:tr w:rsidR="00106DBC" w:rsidRPr="00A52A44" w14:paraId="662026BC" w14:textId="77777777" w:rsidTr="00401CAC">
        <w:trPr>
          <w:trHeight w:val="70"/>
        </w:trPr>
        <w:tc>
          <w:tcPr>
            <w:tcW w:w="1323" w:type="dxa"/>
            <w:vMerge/>
            <w:tcBorders>
              <w:left w:val="single" w:sz="4" w:space="0" w:color="auto"/>
              <w:right w:val="single" w:sz="4" w:space="0" w:color="auto"/>
            </w:tcBorders>
            <w:vAlign w:val="center"/>
          </w:tcPr>
          <w:p w14:paraId="4D9D9178"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30E284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D14699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323F95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0726A629"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A7AEEBB" w14:textId="77777777" w:rsidR="00106DBC" w:rsidRPr="00A52A44" w:rsidRDefault="00106DBC"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925867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0FA4CA9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FDD023" w14:textId="4A34B25F"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14</w:t>
            </w:r>
          </w:p>
        </w:tc>
      </w:tr>
      <w:tr w:rsidR="00106DBC" w:rsidRPr="00A52A44" w14:paraId="595D00B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C1256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CC47DD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1D6FF5"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FR1.30-7</w:t>
            </w:r>
          </w:p>
        </w:tc>
      </w:tr>
      <w:tr w:rsidR="00106DBC" w:rsidRPr="00A52A44" w14:paraId="664822F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F05559" w14:textId="77777777" w:rsidR="00106DBC" w:rsidRPr="00A52A44" w:rsidRDefault="00106DBC" w:rsidP="00837D92">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07296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CB0CE3" w14:textId="62ABD28E" w:rsidR="00106DBC" w:rsidRPr="00A52A44" w:rsidRDefault="009F5EC9" w:rsidP="00837D92">
            <w:pPr>
              <w:keepNext/>
              <w:keepLines/>
              <w:spacing w:after="0"/>
              <w:jc w:val="center"/>
              <w:rPr>
                <w:rFonts w:ascii="Arial" w:hAnsi="Arial"/>
                <w:sz w:val="18"/>
                <w:lang w:val="en-US"/>
              </w:rPr>
            </w:pPr>
            <w:r>
              <w:rPr>
                <w:rFonts w:ascii="Arial" w:hAnsi="Arial"/>
                <w:sz w:val="18"/>
                <w:lang w:val="en-US" w:eastAsia="zh-CN"/>
              </w:rPr>
              <w:t>8</w:t>
            </w:r>
            <w:r w:rsidR="00106DBC" w:rsidRPr="00A52A44">
              <w:rPr>
                <w:rFonts w:ascii="Arial" w:hAnsi="Arial"/>
                <w:sz w:val="18"/>
                <w:lang w:val="en-US" w:eastAsia="zh-CN"/>
              </w:rPr>
              <w:t>]</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3BA1F1C" w14:textId="74B98EF0" w:rsidR="00106DBC" w:rsidRPr="00A52A44" w:rsidRDefault="00020EDE" w:rsidP="00837D92">
            <w:pPr>
              <w:keepNext/>
              <w:keepLines/>
              <w:spacing w:after="0"/>
              <w:jc w:val="center"/>
              <w:rPr>
                <w:rFonts w:ascii="Arial" w:hAnsi="Arial"/>
                <w:sz w:val="18"/>
                <w:lang w:val="en-US" w:eastAsia="zh-CN"/>
              </w:rPr>
            </w:pPr>
            <w:r>
              <w:rPr>
                <w:rFonts w:ascii="Arial" w:hAnsi="Arial"/>
                <w:sz w:val="18"/>
                <w:lang w:val="en-US" w:eastAsia="zh-CN"/>
              </w:rPr>
              <w:t>9</w:t>
            </w:r>
          </w:p>
        </w:tc>
      </w:tr>
      <w:tr w:rsidR="00106DBC" w:rsidRPr="00A52A44" w14:paraId="299B380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871C3CD" w14:textId="77777777" w:rsidR="00106DBC" w:rsidRPr="00A52A44" w:rsidRDefault="00F5475C"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3F7195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81E78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-112</w:t>
            </w:r>
          </w:p>
        </w:tc>
      </w:tr>
      <w:tr w:rsidR="00106DBC" w:rsidRPr="00A52A44" w14:paraId="6C406F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2C20BB0" w14:textId="77777777" w:rsidR="00106DBC" w:rsidRPr="00A52A44" w:rsidRDefault="00F5475C"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106DBC"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294724E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603E3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-106</w:t>
            </w:r>
          </w:p>
        </w:tc>
      </w:tr>
      <w:tr w:rsidR="00106DBC" w:rsidRPr="00A52A44" w14:paraId="2B1AA483"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F2C9C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332C97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746F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0C3A59E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25F8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3AFA8B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E8A62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23D6FD4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975D1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0ADC00D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193A1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18099B8A"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F034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FED920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807410C"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575FF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Periodic</w:t>
            </w:r>
          </w:p>
        </w:tc>
      </w:tr>
      <w:tr w:rsidR="00106DBC" w:rsidRPr="00A52A44" w14:paraId="4891438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A0CCE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E2B17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5BEBE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CFB4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106DBC" w:rsidRPr="00A52A44" w14:paraId="5D51F3EC"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D8D024"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B5A1B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A0A8D0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D1165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4BD9E62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C077E0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67B7FF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AE9900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485B0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1360F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5E42C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3393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DAF320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1E29CB"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106DBC" w:rsidRPr="00A52A44" w14:paraId="347B1E6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1F4CD4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774F57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CF99EB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99237"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106DBC" w:rsidRPr="00A52A44" w14:paraId="154628BF"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490CE8"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811DC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w:t>
            </w:r>
          </w:p>
          <w:p w14:paraId="2F608B7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D2961E"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5C07D"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106DBC" w:rsidRPr="00A52A44" w14:paraId="6A526291"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3F95D6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5C091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FD4CD68"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D8EEEA" w14:textId="556C6EA1"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386CFCC0" w14:textId="77777777" w:rsidTr="00837D92">
        <w:trPr>
          <w:trHeight w:val="70"/>
        </w:trPr>
        <w:tc>
          <w:tcPr>
            <w:tcW w:w="1593" w:type="dxa"/>
            <w:gridSpan w:val="2"/>
            <w:vMerge/>
            <w:tcBorders>
              <w:left w:val="single" w:sz="4" w:space="0" w:color="auto"/>
              <w:right w:val="single" w:sz="4" w:space="0" w:color="auto"/>
            </w:tcBorders>
            <w:vAlign w:val="center"/>
            <w:hideMark/>
          </w:tcPr>
          <w:p w14:paraId="759C5387"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3D4FB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028DC8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A00859"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2</w:t>
            </w:r>
          </w:p>
        </w:tc>
      </w:tr>
      <w:tr w:rsidR="00106DBC" w:rsidRPr="00A52A44" w14:paraId="4FCFFE0E" w14:textId="77777777" w:rsidTr="00837D92">
        <w:trPr>
          <w:trHeight w:val="70"/>
        </w:trPr>
        <w:tc>
          <w:tcPr>
            <w:tcW w:w="1593" w:type="dxa"/>
            <w:gridSpan w:val="2"/>
            <w:vMerge/>
            <w:tcBorders>
              <w:left w:val="single" w:sz="4" w:space="0" w:color="auto"/>
              <w:right w:val="single" w:sz="4" w:space="0" w:color="auto"/>
            </w:tcBorders>
            <w:vAlign w:val="center"/>
            <w:hideMark/>
          </w:tcPr>
          <w:p w14:paraId="482910F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7D9F7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05A6A3F"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AD591"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FD-CDM2</w:t>
            </w:r>
          </w:p>
        </w:tc>
      </w:tr>
      <w:tr w:rsidR="00106DBC" w:rsidRPr="00A52A44" w14:paraId="08B76570" w14:textId="77777777" w:rsidTr="00837D92">
        <w:trPr>
          <w:trHeight w:val="70"/>
        </w:trPr>
        <w:tc>
          <w:tcPr>
            <w:tcW w:w="1593" w:type="dxa"/>
            <w:gridSpan w:val="2"/>
            <w:vMerge/>
            <w:tcBorders>
              <w:left w:val="single" w:sz="4" w:space="0" w:color="auto"/>
              <w:right w:val="single" w:sz="4" w:space="0" w:color="auto"/>
            </w:tcBorders>
            <w:vAlign w:val="center"/>
            <w:hideMark/>
          </w:tcPr>
          <w:p w14:paraId="79524BE1"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35ED0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0D3DE5E"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6A36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4F91E35C" w14:textId="77777777" w:rsidTr="00837D92">
        <w:trPr>
          <w:trHeight w:val="70"/>
        </w:trPr>
        <w:tc>
          <w:tcPr>
            <w:tcW w:w="1593" w:type="dxa"/>
            <w:gridSpan w:val="2"/>
            <w:vMerge/>
            <w:tcBorders>
              <w:left w:val="single" w:sz="4" w:space="0" w:color="auto"/>
              <w:right w:val="single" w:sz="4" w:space="0" w:color="auto"/>
            </w:tcBorders>
            <w:vAlign w:val="center"/>
            <w:hideMark/>
          </w:tcPr>
          <w:p w14:paraId="7EBB23F2"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5EE5D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A42461"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14446D"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Row 3,(6,-)</w:t>
            </w:r>
          </w:p>
        </w:tc>
      </w:tr>
      <w:tr w:rsidR="00106DBC" w:rsidRPr="00A52A44" w14:paraId="682E60A7" w14:textId="77777777" w:rsidTr="00837D92">
        <w:trPr>
          <w:trHeight w:val="70"/>
        </w:trPr>
        <w:tc>
          <w:tcPr>
            <w:tcW w:w="1593" w:type="dxa"/>
            <w:gridSpan w:val="2"/>
            <w:vMerge/>
            <w:tcBorders>
              <w:left w:val="single" w:sz="4" w:space="0" w:color="auto"/>
              <w:right w:val="single" w:sz="4" w:space="0" w:color="auto"/>
            </w:tcBorders>
            <w:vAlign w:val="center"/>
            <w:hideMark/>
          </w:tcPr>
          <w:p w14:paraId="2ACC317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69365EB"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FB9DC9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5035D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3</w:t>
            </w:r>
          </w:p>
        </w:tc>
      </w:tr>
      <w:tr w:rsidR="00106DBC" w:rsidRPr="00A52A44" w14:paraId="674D1E24" w14:textId="77777777" w:rsidTr="00837D92">
        <w:trPr>
          <w:trHeight w:val="70"/>
        </w:trPr>
        <w:tc>
          <w:tcPr>
            <w:tcW w:w="1593" w:type="dxa"/>
            <w:gridSpan w:val="2"/>
            <w:vMerge/>
            <w:tcBorders>
              <w:left w:val="single" w:sz="4" w:space="0" w:color="auto"/>
              <w:right w:val="single" w:sz="4" w:space="0" w:color="auto"/>
            </w:tcBorders>
            <w:vAlign w:val="center"/>
            <w:hideMark/>
          </w:tcPr>
          <w:p w14:paraId="563EE7E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5408D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NZP CSI-RS-timeConfig</w:t>
            </w:r>
          </w:p>
          <w:p w14:paraId="20E53F6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F58CC"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BE4AEC" w14:textId="27DCA298"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13CC8764"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148A4630"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7B363A0" w14:textId="77777777" w:rsidR="00106DBC" w:rsidRPr="00A52A44" w:rsidRDefault="00106DBC" w:rsidP="00837D92">
            <w:pPr>
              <w:keepNext/>
              <w:keepLines/>
              <w:spacing w:after="0"/>
              <w:rPr>
                <w:rFonts w:ascii="Arial" w:hAnsi="Arial"/>
                <w:sz w:val="18"/>
                <w:lang w:val="en-US"/>
              </w:rPr>
            </w:pPr>
            <w:r w:rsidRPr="00A52A44">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801AFD7"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C3A638" w14:textId="56565691" w:rsidR="00106DBC" w:rsidRPr="00A52A44" w:rsidRDefault="001C5443" w:rsidP="00837D92">
            <w:pPr>
              <w:keepNext/>
              <w:keepLines/>
              <w:spacing w:after="0"/>
              <w:jc w:val="center"/>
              <w:rPr>
                <w:rFonts w:ascii="Arial" w:hAnsi="Arial"/>
                <w:sz w:val="18"/>
                <w:lang w:val="en-US" w:eastAsia="zh-CN"/>
              </w:rPr>
            </w:pPr>
            <w:r>
              <w:rPr>
                <w:rFonts w:ascii="Arial" w:hAnsi="Arial"/>
                <w:sz w:val="18"/>
                <w:lang w:val="en-US" w:eastAsia="zh-CN"/>
              </w:rPr>
              <w:t>0</w:t>
            </w:r>
          </w:p>
        </w:tc>
      </w:tr>
      <w:tr w:rsidR="00106DBC" w:rsidRPr="00A52A44" w14:paraId="060D869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2C10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5563D7C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59A38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E3D273" w14:textId="4943DF1A" w:rsidR="00106DBC" w:rsidRPr="00A52A44" w:rsidRDefault="00B80FF7" w:rsidP="00837D92">
            <w:pPr>
              <w:keepNext/>
              <w:keepLines/>
              <w:spacing w:after="0"/>
              <w:jc w:val="center"/>
              <w:rPr>
                <w:rFonts w:ascii="Arial" w:hAnsi="Arial"/>
                <w:sz w:val="18"/>
                <w:lang w:val="en-US" w:eastAsia="zh-CN"/>
              </w:rPr>
            </w:pPr>
            <w:r>
              <w:rPr>
                <w:rFonts w:ascii="Arial" w:hAnsi="Arial"/>
                <w:sz w:val="18"/>
                <w:lang w:val="en-US" w:eastAsia="zh-CN"/>
              </w:rPr>
              <w:t>Ap</w:t>
            </w:r>
            <w:r w:rsidRPr="00A52A44">
              <w:rPr>
                <w:rFonts w:ascii="Arial" w:hAnsi="Arial"/>
                <w:sz w:val="18"/>
                <w:lang w:val="en-US" w:eastAsia="zh-CN"/>
              </w:rPr>
              <w:t>eriodic</w:t>
            </w:r>
          </w:p>
        </w:tc>
      </w:tr>
      <w:tr w:rsidR="00106DBC" w:rsidRPr="00A52A44" w14:paraId="7BB240FE"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F0BEE5"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1D83CF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FA6DD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79B8C4"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106DBC" w:rsidRPr="00A52A44" w14:paraId="603CD137"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07451FB"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979A77C"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Resource Mapping</w:t>
            </w:r>
          </w:p>
          <w:p w14:paraId="1B1AF45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p>
          <w:p w14:paraId="741CD76D" w14:textId="77777777" w:rsidR="00106DBC" w:rsidRPr="00A52A44" w:rsidRDefault="00106DBC"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1817809"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69D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106DBC" w:rsidRPr="00A52A44" w14:paraId="34B78D32"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833081E"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CB384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CSI-IM timeConfig</w:t>
            </w:r>
          </w:p>
          <w:p w14:paraId="273A9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242CB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D3A040" w14:textId="4BD2CDE6" w:rsidR="00106DBC" w:rsidRPr="00A52A44" w:rsidRDefault="001C133B" w:rsidP="00837D92">
            <w:pPr>
              <w:keepNext/>
              <w:keepLines/>
              <w:spacing w:after="0"/>
              <w:jc w:val="center"/>
              <w:rPr>
                <w:rFonts w:ascii="Arial" w:hAnsi="Arial"/>
                <w:sz w:val="18"/>
                <w:lang w:val="en-US" w:eastAsia="zh-CN"/>
              </w:rPr>
            </w:pPr>
            <w:r w:rsidRPr="00A52A44">
              <w:rPr>
                <w:rFonts w:ascii="Arial" w:hAnsi="Arial"/>
                <w:sz w:val="18"/>
                <w:lang w:val="en-US" w:eastAsia="zh-CN"/>
              </w:rPr>
              <w:t>Not configured</w:t>
            </w:r>
          </w:p>
        </w:tc>
      </w:tr>
      <w:tr w:rsidR="00106DBC" w:rsidRPr="00A52A44" w14:paraId="3B6FD059"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077C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0CEEF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591BE82"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64FC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typeI-SinglePanel</w:t>
            </w:r>
          </w:p>
        </w:tc>
      </w:tr>
      <w:tr w:rsidR="00106DBC" w:rsidRPr="00A52A44" w14:paraId="4089157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98C99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F7B705D"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7D9281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FD27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254F9C4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08422D"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5DFA6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4FF1CAD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FF619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Not configured</w:t>
            </w:r>
          </w:p>
        </w:tc>
      </w:tr>
      <w:tr w:rsidR="00106DBC" w:rsidRPr="00A52A44" w14:paraId="6C1E7EED"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AE8AA"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B2CCDA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0DA37F0"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A0DBD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010000</w:t>
            </w:r>
          </w:p>
        </w:tc>
      </w:tr>
      <w:tr w:rsidR="00106DBC" w:rsidRPr="00A52A44" w14:paraId="650A058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F8304C" w14:textId="77777777" w:rsidR="00106DBC" w:rsidRPr="00A52A44" w:rsidRDefault="00106DBC"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61CA86"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6A33446"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920B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N/A</w:t>
            </w:r>
          </w:p>
        </w:tc>
      </w:tr>
      <w:tr w:rsidR="00106DBC" w:rsidRPr="00A52A44" w14:paraId="12BBFB0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C8299C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1642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7CA468"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106DBC" w:rsidRPr="00A52A44" w14:paraId="42677D1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992B4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F1F364A"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27E64"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w:t>
            </w:r>
          </w:p>
        </w:tc>
      </w:tr>
      <w:tr w:rsidR="00106DBC" w:rsidRPr="00A52A44" w14:paraId="6AE2F8AB"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3604F7"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E694104" w14:textId="77777777" w:rsidR="00106DBC" w:rsidRPr="00A52A44" w:rsidRDefault="00106DBC"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EFDC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06AA6A5" w14:textId="77777777" w:rsidR="00106DBC" w:rsidRPr="00A52A44" w:rsidRDefault="00106DBC" w:rsidP="00106DBC">
      <w:pPr>
        <w:rPr>
          <w:lang w:val="en-US"/>
        </w:rPr>
      </w:pPr>
    </w:p>
    <w:p w14:paraId="3687B86C" w14:textId="77777777" w:rsidR="00106DBC" w:rsidRPr="00A52A44" w:rsidRDefault="00106DBC" w:rsidP="00106DBC">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106DBC" w:rsidRPr="00A52A44" w14:paraId="634AB74B"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BACEB8"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92743"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83F494" w14:textId="77777777" w:rsidR="00106DBC" w:rsidRPr="00A52A44" w:rsidRDefault="00106DBC" w:rsidP="00837D92">
            <w:pPr>
              <w:keepNext/>
              <w:keepLines/>
              <w:spacing w:after="0"/>
              <w:jc w:val="center"/>
              <w:rPr>
                <w:rFonts w:ascii="Arial" w:hAnsi="Arial"/>
                <w:b/>
                <w:sz w:val="18"/>
                <w:lang w:val="en-US"/>
              </w:rPr>
            </w:pPr>
            <w:r w:rsidRPr="00A52A44">
              <w:rPr>
                <w:rFonts w:ascii="Arial" w:hAnsi="Arial"/>
                <w:b/>
                <w:sz w:val="18"/>
                <w:lang w:val="en-US"/>
              </w:rPr>
              <w:t>Test 1</w:t>
            </w:r>
          </w:p>
        </w:tc>
      </w:tr>
      <w:tr w:rsidR="00106DBC" w:rsidRPr="00A52A44" w14:paraId="0E3902C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46696C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43F85"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8D4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106DBC" w:rsidRPr="00A52A44" w14:paraId="274A815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2D6CE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7D27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812761F"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106DBC" w:rsidRPr="00A52A44" w14:paraId="47D9D56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51C185"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B7A0B5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412FF52"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106DBC" w:rsidRPr="00A52A44" w14:paraId="3E6FFAD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ADC26B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3AC4DAB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089CB1"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FR1.30-1</w:t>
            </w:r>
          </w:p>
        </w:tc>
      </w:tr>
      <w:tr w:rsidR="00106DBC" w:rsidRPr="00A52A44" w14:paraId="2A0E5DD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F6909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171C6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A9397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AWGN</w:t>
            </w:r>
          </w:p>
        </w:tc>
      </w:tr>
      <w:tr w:rsidR="00106DBC" w:rsidRPr="00A52A44" w14:paraId="55716BC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43342F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D9C141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7BB3F2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106DBC" w:rsidRPr="00A52A44" w14:paraId="17B0224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0206E"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629212E"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2EAE06A"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106DBC" w:rsidRPr="00A52A44" w14:paraId="6DC5B88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B1F69C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F2A311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B115B"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Aperiodic</w:t>
            </w:r>
          </w:p>
        </w:tc>
      </w:tr>
      <w:tr w:rsidR="00106DBC" w:rsidRPr="00A52A44" w14:paraId="0732A4B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43528"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4B828F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8080849" w14:textId="77777777" w:rsidR="00106DBC" w:rsidRPr="00A52A44" w:rsidRDefault="00106DBC" w:rsidP="00837D92">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106DBC" w:rsidRPr="00A52A44" w14:paraId="49A1D2A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CE61CA2"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2E53B0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F15927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cri-RI-PMI-CQI</w:t>
            </w:r>
          </w:p>
        </w:tc>
      </w:tr>
      <w:tr w:rsidR="00106DBC" w:rsidRPr="00A52A44" w14:paraId="0F5B311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1B1334"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BC971F"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2FE42F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013DB4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76AD1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BDA7F74"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585EE8"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configured</w:t>
            </w:r>
          </w:p>
        </w:tc>
      </w:tr>
      <w:tr w:rsidR="00106DBC" w:rsidRPr="00A52A44" w14:paraId="3FD7C0A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55050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53AFDE4D"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F00AB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4EF4ED85"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07C7E0"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pmi-FormatIndicator</w:t>
            </w:r>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C8BAF18"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C919F0"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Wideband</w:t>
            </w:r>
          </w:p>
        </w:tc>
      </w:tr>
      <w:tr w:rsidR="00106DBC" w:rsidRPr="00A52A44" w14:paraId="22050C5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548DF49"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AB06F"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A3F8603" w14:textId="7131C825" w:rsidR="00106DBC" w:rsidRPr="00A52A44" w:rsidRDefault="00C86BBF" w:rsidP="00837D92">
            <w:pPr>
              <w:keepNext/>
              <w:keepLines/>
              <w:spacing w:after="0"/>
              <w:jc w:val="center"/>
              <w:rPr>
                <w:rFonts w:ascii="Arial" w:hAnsi="Arial"/>
                <w:sz w:val="18"/>
                <w:lang w:val="en-US"/>
              </w:rPr>
            </w:pPr>
            <w:r>
              <w:rPr>
                <w:rFonts w:ascii="Arial" w:hAnsi="Arial"/>
                <w:sz w:val="18"/>
                <w:lang w:val="en-US" w:eastAsia="zh-CN"/>
              </w:rPr>
              <w:t>8</w:t>
            </w:r>
          </w:p>
        </w:tc>
      </w:tr>
      <w:tr w:rsidR="00106DBC" w:rsidRPr="00A52A44" w14:paraId="0DDE1A9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6B63021"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6613E6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2C14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1111111</w:t>
            </w:r>
          </w:p>
        </w:tc>
      </w:tr>
      <w:tr w:rsidR="00106DBC" w:rsidRPr="00A52A44" w14:paraId="29D3A53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CAFADA3"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50D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CEB1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Not configured</w:t>
            </w:r>
          </w:p>
        </w:tc>
      </w:tr>
      <w:tr w:rsidR="00106DBC" w:rsidRPr="00A52A44" w14:paraId="0D00E3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775792F"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0B6C9E1"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F6B935A"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rPr>
              <w:t>7</w:t>
            </w:r>
          </w:p>
        </w:tc>
      </w:tr>
      <w:tr w:rsidR="00106DBC" w:rsidRPr="00A52A44" w14:paraId="4D47DEF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61141DA"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0F1833A5"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E8206B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 in slots i, where mod(i, 10) = 1, otherwise it is equal to 0</w:t>
            </w:r>
          </w:p>
        </w:tc>
      </w:tr>
      <w:tr w:rsidR="00106DBC" w:rsidRPr="00A52A44" w14:paraId="285B953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9426135" w14:textId="77777777" w:rsidR="00106DBC" w:rsidRPr="00A52A44" w:rsidRDefault="00106DBC" w:rsidP="00837D92">
            <w:pPr>
              <w:keepNext/>
              <w:keepLines/>
              <w:spacing w:after="0"/>
              <w:rPr>
                <w:rFonts w:ascii="Arial" w:hAnsi="Arial"/>
                <w:sz w:val="18"/>
                <w:lang w:val="en-US"/>
              </w:rPr>
            </w:pPr>
            <w:r w:rsidRPr="00A52A44">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62980B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DF12D16"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1</w:t>
            </w:r>
          </w:p>
        </w:tc>
      </w:tr>
      <w:tr w:rsidR="00106DBC" w:rsidRPr="00A52A44" w14:paraId="51AC9FF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C78FC88" w14:textId="77777777" w:rsidR="00106DBC" w:rsidRPr="00A52A44" w:rsidRDefault="00106DBC" w:rsidP="00837D92">
            <w:pPr>
              <w:keepNext/>
              <w:keepLines/>
              <w:spacing w:after="0"/>
              <w:rPr>
                <w:rFonts w:ascii="Arial" w:hAnsi="Arial"/>
                <w:sz w:val="18"/>
                <w:lang w:val="en-US"/>
              </w:rPr>
            </w:pPr>
            <w:r w:rsidRPr="00A52A44">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287CD02A"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74A9E2B" w14:textId="77777777" w:rsidR="00106DBC" w:rsidRPr="00A52A44" w:rsidRDefault="00106DBC" w:rsidP="00837D92">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64A2B953"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106DBC" w:rsidRPr="00A52A44" w14:paraId="4872586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66816F0A" w14:textId="77777777" w:rsidR="00106DBC" w:rsidRPr="00A52A44" w:rsidRDefault="00106DBC" w:rsidP="00837D92">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E8DC833" w14:textId="77777777" w:rsidR="00106DBC" w:rsidRPr="00A52A44" w:rsidRDefault="00106DBC"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45FFC7" w14:textId="77777777" w:rsidR="00106DBC" w:rsidRPr="00A52A44" w:rsidRDefault="00106DBC" w:rsidP="00837D92">
            <w:pPr>
              <w:keepNext/>
              <w:keepLines/>
              <w:spacing w:after="0"/>
              <w:jc w:val="center"/>
              <w:rPr>
                <w:rFonts w:ascii="Arial" w:hAnsi="Arial"/>
                <w:sz w:val="18"/>
                <w:lang w:val="en-US"/>
              </w:rPr>
            </w:pPr>
            <w:r w:rsidRPr="00A52A44">
              <w:rPr>
                <w:rFonts w:ascii="Arial" w:hAnsi="Arial"/>
                <w:sz w:val="18"/>
                <w:lang w:val="en-US" w:eastAsia="zh-CN"/>
              </w:rPr>
              <w:t>PUSCH</w:t>
            </w:r>
          </w:p>
        </w:tc>
      </w:tr>
    </w:tbl>
    <w:p w14:paraId="06A5A14F" w14:textId="77777777" w:rsidR="00B641FF" w:rsidRPr="003218A4" w:rsidRDefault="00B641FF" w:rsidP="00B641FF">
      <w:pPr>
        <w:rPr>
          <w:lang w:val="en-US"/>
        </w:rPr>
      </w:pPr>
    </w:p>
    <w:p w14:paraId="7F25B09E" w14:textId="77777777" w:rsidR="00F641D9" w:rsidRPr="009855A0" w:rsidRDefault="00F641D9" w:rsidP="00645B6C">
      <w:pPr>
        <w:pStyle w:val="Heading3"/>
        <w:rPr>
          <w:lang w:eastAsia="zh-CN"/>
        </w:rPr>
      </w:pPr>
      <w:bookmarkStart w:id="1056" w:name="_Toc107234807"/>
      <w:bookmarkStart w:id="1057" w:name="_Toc107419777"/>
      <w:bookmarkStart w:id="1058" w:name="_Toc107477073"/>
      <w:bookmarkStart w:id="1059" w:name="_Toc114565922"/>
      <w:bookmarkStart w:id="1060" w:name="_Toc123936230"/>
      <w:bookmarkStart w:id="1061" w:name="_Toc124377245"/>
      <w:r w:rsidRPr="009855A0">
        <w:rPr>
          <w:rFonts w:hint="eastAsia"/>
          <w:lang w:eastAsia="zh-CN"/>
        </w:rPr>
        <w:t>6</w:t>
      </w:r>
      <w:r w:rsidRPr="009855A0">
        <w:rPr>
          <w:lang w:eastAsia="zh-CN"/>
        </w:rPr>
        <w:t>.</w:t>
      </w:r>
      <w:r w:rsidRPr="009855A0">
        <w:rPr>
          <w:rFonts w:hint="eastAsia"/>
          <w:lang w:eastAsia="zh-CN"/>
        </w:rPr>
        <w:t>2A</w:t>
      </w:r>
      <w:r w:rsidRPr="009855A0">
        <w:rPr>
          <w:lang w:eastAsia="zh-CN"/>
        </w:rPr>
        <w:t>.4</w:t>
      </w:r>
      <w:r w:rsidRPr="009855A0">
        <w:rPr>
          <w:rFonts w:hint="eastAsia"/>
          <w:lang w:eastAsia="zh-CN"/>
        </w:rPr>
        <w:tab/>
      </w:r>
      <w:r w:rsidRPr="009855A0">
        <w:rPr>
          <w:lang w:eastAsia="zh-CN"/>
        </w:rPr>
        <w:t>4RX requirements</w:t>
      </w:r>
      <w:bookmarkEnd w:id="1056"/>
      <w:bookmarkEnd w:id="1057"/>
      <w:bookmarkEnd w:id="1058"/>
      <w:bookmarkEnd w:id="1059"/>
      <w:bookmarkEnd w:id="1060"/>
      <w:bookmarkEnd w:id="1061"/>
    </w:p>
    <w:p w14:paraId="63F58DCA" w14:textId="77777777" w:rsidR="00F641D9" w:rsidRPr="009855A0" w:rsidRDefault="00F641D9" w:rsidP="00645B6C">
      <w:pPr>
        <w:pStyle w:val="Heading4"/>
        <w:rPr>
          <w:lang w:eastAsia="zh-CN"/>
        </w:rPr>
      </w:pPr>
      <w:bookmarkStart w:id="1062" w:name="_Toc107234808"/>
      <w:bookmarkStart w:id="1063" w:name="_Toc107419778"/>
      <w:bookmarkStart w:id="1064" w:name="_Toc107477074"/>
      <w:bookmarkStart w:id="1065" w:name="_Toc114565923"/>
      <w:bookmarkStart w:id="1066" w:name="_Toc123936231"/>
      <w:bookmarkStart w:id="1067" w:name="_Toc124377246"/>
      <w:r w:rsidRPr="009855A0">
        <w:rPr>
          <w:rFonts w:hint="eastAsia"/>
        </w:rPr>
        <w:t>6.2</w:t>
      </w:r>
      <w:r w:rsidRPr="009855A0">
        <w:rPr>
          <w:rFonts w:hint="eastAsia"/>
          <w:lang w:eastAsia="zh-CN"/>
        </w:rPr>
        <w:t>A</w:t>
      </w:r>
      <w:r w:rsidRPr="009855A0">
        <w:rPr>
          <w:rFonts w:hint="eastAsia"/>
        </w:rPr>
        <w:t>.</w:t>
      </w:r>
      <w:r w:rsidRPr="009855A0">
        <w:t>4</w:t>
      </w:r>
      <w:r w:rsidRPr="009855A0">
        <w:rPr>
          <w:rFonts w:hint="eastAsia"/>
        </w:rPr>
        <w:t>.1</w:t>
      </w:r>
      <w:r w:rsidRPr="009855A0">
        <w:rPr>
          <w:rFonts w:hint="eastAsia"/>
          <w:lang w:eastAsia="zh-CN"/>
        </w:rPr>
        <w:tab/>
        <w:t>CQI reporting definition under AWGN</w:t>
      </w:r>
      <w:r w:rsidRPr="009855A0">
        <w:rPr>
          <w:lang w:eastAsia="zh-CN"/>
        </w:rPr>
        <w:t xml:space="preserve"> conditions</w:t>
      </w:r>
      <w:bookmarkEnd w:id="1062"/>
      <w:bookmarkEnd w:id="1063"/>
      <w:bookmarkEnd w:id="1064"/>
      <w:bookmarkEnd w:id="1065"/>
      <w:bookmarkEnd w:id="1066"/>
      <w:bookmarkEnd w:id="1067"/>
    </w:p>
    <w:p w14:paraId="5E4D69E7" w14:textId="77777777" w:rsidR="00F641D9" w:rsidRPr="009855A0" w:rsidRDefault="00F641D9" w:rsidP="00645B6C">
      <w:pPr>
        <w:pStyle w:val="Heading5"/>
        <w:rPr>
          <w:lang w:val="en-US" w:eastAsia="zh-CN"/>
        </w:rPr>
      </w:pPr>
      <w:bookmarkStart w:id="1068" w:name="_Toc107234809"/>
      <w:bookmarkStart w:id="1069" w:name="_Toc107419779"/>
      <w:bookmarkStart w:id="1070" w:name="_Toc107477075"/>
      <w:bookmarkStart w:id="1071" w:name="_Toc114565924"/>
      <w:bookmarkStart w:id="1072" w:name="_Toc123936232"/>
      <w:bookmarkStart w:id="1073" w:name="_Toc124377247"/>
      <w:r w:rsidRPr="009855A0">
        <w:t>6.2</w:t>
      </w:r>
      <w:r w:rsidRPr="009855A0">
        <w:rPr>
          <w:lang w:eastAsia="zh-CN"/>
        </w:rPr>
        <w:t>A</w:t>
      </w:r>
      <w:r w:rsidRPr="009855A0">
        <w:t>.4.1.1</w:t>
      </w:r>
      <w:r w:rsidRPr="009855A0">
        <w:rPr>
          <w:lang w:val="en-US"/>
        </w:rPr>
        <w:tab/>
        <w:t xml:space="preserve">Minimum requirement for </w:t>
      </w:r>
      <w:r w:rsidRPr="009855A0">
        <w:rPr>
          <w:lang w:val="en-US" w:eastAsia="zh-CN"/>
        </w:rPr>
        <w:t>CQI reporting for SCell on band with shared spectrum access</w:t>
      </w:r>
      <w:bookmarkEnd w:id="1068"/>
      <w:bookmarkEnd w:id="1069"/>
      <w:bookmarkEnd w:id="1070"/>
      <w:bookmarkEnd w:id="1071"/>
      <w:bookmarkEnd w:id="1072"/>
      <w:bookmarkEnd w:id="1073"/>
    </w:p>
    <w:p w14:paraId="5AE4B5DB" w14:textId="77777777" w:rsidR="00F641D9" w:rsidRPr="009855A0" w:rsidRDefault="00F641D9" w:rsidP="00F641D9">
      <w:pPr>
        <w:overflowPunct w:val="0"/>
        <w:autoSpaceDE w:val="0"/>
        <w:autoSpaceDN w:val="0"/>
        <w:adjustRightInd w:val="0"/>
        <w:textAlignment w:val="baseline"/>
        <w:rPr>
          <w:lang w:val="en-US" w:eastAsia="ko-KR"/>
        </w:rPr>
      </w:pPr>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p>
    <w:p w14:paraId="132184D4" w14:textId="77777777" w:rsidR="00F641D9" w:rsidRPr="009855A0" w:rsidRDefault="00F641D9" w:rsidP="00F641D9">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07F16C92" w14:textId="77777777" w:rsidR="00F641D9" w:rsidRPr="009855A0" w:rsidRDefault="00F641D9" w:rsidP="00742B51">
      <w:pPr>
        <w:pStyle w:val="B10"/>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53DECF51" w14:textId="77777777" w:rsidR="00F641D9" w:rsidRPr="009855A0" w:rsidRDefault="00F641D9" w:rsidP="00742B51">
      <w:pPr>
        <w:pStyle w:val="B10"/>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25C42BB2" w14:textId="13797CFC" w:rsidR="00F641D9" w:rsidRPr="009855A0" w:rsidRDefault="00F641D9" w:rsidP="00742B51">
      <w:pPr>
        <w:pStyle w:val="B10"/>
        <w:rPr>
          <w:lang w:val="en-US"/>
        </w:rPr>
      </w:pPr>
      <w:r w:rsidRPr="009855A0">
        <w:rPr>
          <w:lang w:val="en-US"/>
        </w:rPr>
        <w:t>c)</w:t>
      </w:r>
      <w:r w:rsidR="00534801" w:rsidRPr="009855A0">
        <w:rPr>
          <w:lang w:val="en-US"/>
        </w:rPr>
        <w:tab/>
      </w:r>
      <w:r w:rsidRPr="009855A0">
        <w:rPr>
          <w:lang w:val="en-US"/>
        </w:rPr>
        <w:t>The absolute difference in median CQI for each of transmission power offset shall be ≥ 2.</w:t>
      </w:r>
    </w:p>
    <w:p w14:paraId="71CD1A43" w14:textId="77777777" w:rsidR="00F641D9" w:rsidRPr="009855A0" w:rsidRDefault="00F641D9" w:rsidP="00F641D9">
      <w:pPr>
        <w:rPr>
          <w:lang w:val="en-US"/>
        </w:rPr>
      </w:pPr>
      <w:r w:rsidRPr="009855A0">
        <w:rPr>
          <w:lang w:val="en-US"/>
        </w:rPr>
        <w:lastRenderedPageBreak/>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p>
    <w:p w14:paraId="64756AEF"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F641D9" w:rsidRPr="009855A0" w14:paraId="32953577"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943090"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17C0B4"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48A2AA"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010F6D6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30EAA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7BD8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1E8CE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0745BE3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5D8C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9E62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BFD47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011B6C85"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9EB1D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7819AD5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1AF45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17AE4BA1" w14:textId="77777777" w:rsidTr="00837D92">
        <w:trPr>
          <w:trHeight w:val="70"/>
        </w:trPr>
        <w:tc>
          <w:tcPr>
            <w:tcW w:w="4737" w:type="dxa"/>
            <w:gridSpan w:val="3"/>
            <w:tcBorders>
              <w:top w:val="single" w:sz="4" w:space="0" w:color="auto"/>
              <w:left w:val="single" w:sz="4" w:space="0" w:color="auto"/>
              <w:right w:val="single" w:sz="4" w:space="0" w:color="auto"/>
            </w:tcBorders>
            <w:vAlign w:val="center"/>
          </w:tcPr>
          <w:p w14:paraId="141EDA6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7EAE2C3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AE3FEAE" w14:textId="77777777" w:rsidR="00F641D9" w:rsidRPr="009855A0" w:rsidRDefault="00F641D9" w:rsidP="00837D92">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F641D9" w:rsidRPr="009855A0" w14:paraId="009B54BA" w14:textId="77777777" w:rsidTr="00401CAC">
        <w:trPr>
          <w:trHeight w:val="70"/>
        </w:trPr>
        <w:tc>
          <w:tcPr>
            <w:tcW w:w="1323" w:type="dxa"/>
            <w:vMerge w:val="restart"/>
            <w:tcBorders>
              <w:top w:val="single" w:sz="4" w:space="0" w:color="auto"/>
              <w:left w:val="single" w:sz="4" w:space="0" w:color="auto"/>
              <w:right w:val="single" w:sz="4" w:space="0" w:color="auto"/>
            </w:tcBorders>
            <w:vAlign w:val="center"/>
          </w:tcPr>
          <w:p w14:paraId="1498210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2B38C717"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3A8F4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96788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5</w:t>
            </w:r>
          </w:p>
        </w:tc>
      </w:tr>
      <w:tr w:rsidR="00F641D9" w:rsidRPr="009855A0" w14:paraId="4DFEB1EE" w14:textId="77777777" w:rsidTr="00401CAC">
        <w:trPr>
          <w:trHeight w:val="70"/>
        </w:trPr>
        <w:tc>
          <w:tcPr>
            <w:tcW w:w="1323" w:type="dxa"/>
            <w:vMerge/>
            <w:tcBorders>
              <w:left w:val="single" w:sz="4" w:space="0" w:color="auto"/>
              <w:right w:val="single" w:sz="4" w:space="0" w:color="auto"/>
            </w:tcBorders>
            <w:vAlign w:val="center"/>
          </w:tcPr>
          <w:p w14:paraId="620E0A15"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4FA5AF6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6F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87EA7F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0.25</w:t>
            </w:r>
          </w:p>
        </w:tc>
      </w:tr>
      <w:tr w:rsidR="00F641D9" w:rsidRPr="009855A0" w14:paraId="0007E087" w14:textId="77777777" w:rsidTr="00401CAC">
        <w:trPr>
          <w:trHeight w:val="70"/>
        </w:trPr>
        <w:tc>
          <w:tcPr>
            <w:tcW w:w="1323" w:type="dxa"/>
            <w:vMerge/>
            <w:tcBorders>
              <w:left w:val="single" w:sz="4" w:space="0" w:color="auto"/>
              <w:right w:val="single" w:sz="4" w:space="0" w:color="auto"/>
            </w:tcBorders>
            <w:vAlign w:val="center"/>
          </w:tcPr>
          <w:p w14:paraId="3EFCD353" w14:textId="77777777" w:rsidR="00F641D9" w:rsidRPr="009855A0" w:rsidRDefault="00F641D9" w:rsidP="00837D92">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0443E52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3BBAE66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C24EF95" w14:textId="1C92B17E"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{4,6,7}</w:t>
            </w:r>
          </w:p>
        </w:tc>
      </w:tr>
      <w:tr w:rsidR="00F641D9" w:rsidRPr="009855A0" w14:paraId="57231836" w14:textId="77777777" w:rsidTr="00401CAC">
        <w:trPr>
          <w:trHeight w:val="70"/>
        </w:trPr>
        <w:tc>
          <w:tcPr>
            <w:tcW w:w="1323" w:type="dxa"/>
            <w:vMerge/>
            <w:tcBorders>
              <w:left w:val="single" w:sz="4" w:space="0" w:color="auto"/>
              <w:right w:val="single" w:sz="4" w:space="0" w:color="auto"/>
            </w:tcBorders>
            <w:vAlign w:val="center"/>
          </w:tcPr>
          <w:p w14:paraId="493D53C3"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50C34CF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F6B664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63FC2DC"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51A8E6CA" w14:textId="77777777" w:rsidTr="00401CAC">
        <w:trPr>
          <w:trHeight w:val="70"/>
        </w:trPr>
        <w:tc>
          <w:tcPr>
            <w:tcW w:w="1323" w:type="dxa"/>
            <w:vMerge/>
            <w:tcBorders>
              <w:left w:val="single" w:sz="4" w:space="0" w:color="auto"/>
              <w:bottom w:val="single" w:sz="4" w:space="0" w:color="auto"/>
              <w:right w:val="single" w:sz="4" w:space="0" w:color="auto"/>
            </w:tcBorders>
            <w:vAlign w:val="center"/>
          </w:tcPr>
          <w:p w14:paraId="7864A27C" w14:textId="77777777" w:rsidR="00F641D9" w:rsidRPr="009855A0" w:rsidRDefault="00F641D9" w:rsidP="00837D92">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47BA6B3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5AF82F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940AFE6" w14:textId="72C0A950"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14</w:t>
            </w:r>
          </w:p>
        </w:tc>
      </w:tr>
      <w:tr w:rsidR="00F641D9" w:rsidRPr="009855A0" w14:paraId="4A5653F6"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AAC43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D36ADA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B1A01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FR1.30-7</w:t>
            </w:r>
          </w:p>
        </w:tc>
      </w:tr>
      <w:tr w:rsidR="00F641D9" w:rsidRPr="009855A0" w14:paraId="5808CB18"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DFEF83" w14:textId="77777777" w:rsidR="00F641D9" w:rsidRPr="009855A0" w:rsidRDefault="00F641D9" w:rsidP="00837D92">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46B0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CBBB24E" w14:textId="1424AF13"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5</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7B43958" w14:textId="3935939F"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6</w:t>
            </w:r>
          </w:p>
        </w:tc>
      </w:tr>
      <w:tr w:rsidR="00F641D9" w:rsidRPr="009855A0" w14:paraId="6FF3A77C"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46447BC" w14:textId="77777777" w:rsidR="00F641D9" w:rsidRPr="009855A0" w:rsidRDefault="00F5475C"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620E65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3178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-112</w:t>
            </w:r>
          </w:p>
        </w:tc>
      </w:tr>
      <w:tr w:rsidR="00F641D9" w:rsidRPr="009855A0" w14:paraId="00B7079E"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16D3289" w14:textId="77777777" w:rsidR="00F641D9" w:rsidRPr="009855A0" w:rsidRDefault="00F5475C" w:rsidP="00837D92">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F641D9"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0538A09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8758D3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-106</w:t>
            </w:r>
          </w:p>
        </w:tc>
      </w:tr>
      <w:tr w:rsidR="00F641D9" w:rsidRPr="009855A0" w14:paraId="60A514D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ABF85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861EC9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D51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0D38F240"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1C9621"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BB841A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BBC9C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201CAD1D"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B226A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9812D8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BD8178"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0D0EFB48"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A07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2623AC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76315F"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50E93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Periodic</w:t>
            </w:r>
          </w:p>
        </w:tc>
      </w:tr>
      <w:tr w:rsidR="00F641D9" w:rsidRPr="009855A0" w14:paraId="2C86E81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CAC403"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CE6C2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518BFF6"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EA06"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F641D9" w:rsidRPr="009855A0" w14:paraId="628FBB5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E8249D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58942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C377E99"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00678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8E0C9A3"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1305F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D9D8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B448728"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1F35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4EFF24CA"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45041"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A77F8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8D3C3BD"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09333A"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F641D9" w:rsidRPr="009855A0" w14:paraId="714F598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348C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7CBE2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396FA2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06FE1C"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F641D9" w:rsidRPr="009855A0" w14:paraId="502038B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C2981D5"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66857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w:t>
            </w:r>
          </w:p>
          <w:p w14:paraId="0B1A41A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66CD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99D8D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F641D9" w:rsidRPr="009855A0" w14:paraId="028B5D3A" w14:textId="77777777" w:rsidTr="00837D92">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7F2CE6C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89E246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5E7619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983738" w14:textId="0DF012CD"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09C51BF4" w14:textId="77777777" w:rsidTr="00837D92">
        <w:trPr>
          <w:trHeight w:val="70"/>
        </w:trPr>
        <w:tc>
          <w:tcPr>
            <w:tcW w:w="1593" w:type="dxa"/>
            <w:gridSpan w:val="2"/>
            <w:vMerge/>
            <w:tcBorders>
              <w:left w:val="single" w:sz="4" w:space="0" w:color="auto"/>
              <w:right w:val="single" w:sz="4" w:space="0" w:color="auto"/>
            </w:tcBorders>
            <w:vAlign w:val="center"/>
            <w:hideMark/>
          </w:tcPr>
          <w:p w14:paraId="3784338B"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5BA1B2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2FB1DA0E"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707D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2</w:t>
            </w:r>
          </w:p>
        </w:tc>
      </w:tr>
      <w:tr w:rsidR="00F641D9" w:rsidRPr="009855A0" w14:paraId="4733F776" w14:textId="77777777" w:rsidTr="00837D92">
        <w:trPr>
          <w:trHeight w:val="70"/>
        </w:trPr>
        <w:tc>
          <w:tcPr>
            <w:tcW w:w="1593" w:type="dxa"/>
            <w:gridSpan w:val="2"/>
            <w:vMerge/>
            <w:tcBorders>
              <w:left w:val="single" w:sz="4" w:space="0" w:color="auto"/>
              <w:right w:val="single" w:sz="4" w:space="0" w:color="auto"/>
            </w:tcBorders>
            <w:vAlign w:val="center"/>
            <w:hideMark/>
          </w:tcPr>
          <w:p w14:paraId="69CE066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D78D8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B5E640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FC8B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FD-CDM2</w:t>
            </w:r>
          </w:p>
        </w:tc>
      </w:tr>
      <w:tr w:rsidR="00F641D9" w:rsidRPr="009855A0" w14:paraId="39EBB181" w14:textId="77777777" w:rsidTr="00837D92">
        <w:trPr>
          <w:trHeight w:val="70"/>
        </w:trPr>
        <w:tc>
          <w:tcPr>
            <w:tcW w:w="1593" w:type="dxa"/>
            <w:gridSpan w:val="2"/>
            <w:vMerge/>
            <w:tcBorders>
              <w:left w:val="single" w:sz="4" w:space="0" w:color="auto"/>
              <w:right w:val="single" w:sz="4" w:space="0" w:color="auto"/>
            </w:tcBorders>
            <w:vAlign w:val="center"/>
            <w:hideMark/>
          </w:tcPr>
          <w:p w14:paraId="2FA941A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9ABE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24552BF1"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8380A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29504B38" w14:textId="77777777" w:rsidTr="00837D92">
        <w:trPr>
          <w:trHeight w:val="70"/>
        </w:trPr>
        <w:tc>
          <w:tcPr>
            <w:tcW w:w="1593" w:type="dxa"/>
            <w:gridSpan w:val="2"/>
            <w:vMerge/>
            <w:tcBorders>
              <w:left w:val="single" w:sz="4" w:space="0" w:color="auto"/>
              <w:right w:val="single" w:sz="4" w:space="0" w:color="auto"/>
            </w:tcBorders>
            <w:vAlign w:val="center"/>
            <w:hideMark/>
          </w:tcPr>
          <w:p w14:paraId="2205811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83670C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90595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BFD4B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Row 3,(6,-)</w:t>
            </w:r>
          </w:p>
        </w:tc>
      </w:tr>
      <w:tr w:rsidR="00F641D9" w:rsidRPr="009855A0" w14:paraId="4DCC1DCC" w14:textId="77777777" w:rsidTr="00837D92">
        <w:trPr>
          <w:trHeight w:val="70"/>
        </w:trPr>
        <w:tc>
          <w:tcPr>
            <w:tcW w:w="1593" w:type="dxa"/>
            <w:gridSpan w:val="2"/>
            <w:vMerge/>
            <w:tcBorders>
              <w:left w:val="single" w:sz="4" w:space="0" w:color="auto"/>
              <w:right w:val="single" w:sz="4" w:space="0" w:color="auto"/>
            </w:tcBorders>
            <w:vAlign w:val="center"/>
            <w:hideMark/>
          </w:tcPr>
          <w:p w14:paraId="08627BEA"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3867F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1FF881A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9212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3</w:t>
            </w:r>
          </w:p>
        </w:tc>
      </w:tr>
      <w:tr w:rsidR="00F641D9" w:rsidRPr="009855A0" w14:paraId="1C5B5703" w14:textId="77777777" w:rsidTr="00837D92">
        <w:trPr>
          <w:trHeight w:val="70"/>
        </w:trPr>
        <w:tc>
          <w:tcPr>
            <w:tcW w:w="1593" w:type="dxa"/>
            <w:gridSpan w:val="2"/>
            <w:vMerge/>
            <w:tcBorders>
              <w:left w:val="single" w:sz="4" w:space="0" w:color="auto"/>
              <w:right w:val="single" w:sz="4" w:space="0" w:color="auto"/>
            </w:tcBorders>
            <w:vAlign w:val="center"/>
            <w:hideMark/>
          </w:tcPr>
          <w:p w14:paraId="2A9FEC1C"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431AF3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NZP CSI-RS-timeConfig</w:t>
            </w:r>
          </w:p>
          <w:p w14:paraId="111B779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C6E46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35C88C" w14:textId="0C2AB43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1DEB4411" w14:textId="77777777" w:rsidTr="00837D92">
        <w:trPr>
          <w:trHeight w:val="70"/>
        </w:trPr>
        <w:tc>
          <w:tcPr>
            <w:tcW w:w="1593" w:type="dxa"/>
            <w:gridSpan w:val="2"/>
            <w:vMerge/>
            <w:tcBorders>
              <w:left w:val="single" w:sz="4" w:space="0" w:color="auto"/>
              <w:bottom w:val="single" w:sz="4" w:space="0" w:color="auto"/>
              <w:right w:val="single" w:sz="4" w:space="0" w:color="auto"/>
            </w:tcBorders>
            <w:vAlign w:val="center"/>
          </w:tcPr>
          <w:p w14:paraId="7725D1BF"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0EC8D6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DF9ED4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80FB6F9" w14:textId="6EC8913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1AC5AD5"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F4A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E1B7DA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B086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27887F" w14:textId="1F77E052" w:rsidR="00F641D9" w:rsidRPr="009855A0" w:rsidRDefault="003E2543" w:rsidP="00837D92">
            <w:pPr>
              <w:keepNext/>
              <w:keepLines/>
              <w:spacing w:after="0"/>
              <w:jc w:val="center"/>
              <w:rPr>
                <w:rFonts w:ascii="Arial" w:hAnsi="Arial"/>
                <w:sz w:val="18"/>
                <w:lang w:val="en-US" w:eastAsia="zh-CN"/>
              </w:rPr>
            </w:pPr>
            <w:r>
              <w:rPr>
                <w:rFonts w:ascii="Arial" w:hAnsi="Arial"/>
                <w:sz w:val="18"/>
                <w:lang w:val="en-US" w:eastAsia="zh-CN"/>
              </w:rPr>
              <w:t>Ap</w:t>
            </w:r>
            <w:r w:rsidRPr="009855A0">
              <w:rPr>
                <w:rFonts w:ascii="Arial" w:hAnsi="Arial"/>
                <w:sz w:val="18"/>
                <w:lang w:val="en-US" w:eastAsia="zh-CN"/>
              </w:rPr>
              <w:t>eriodic</w:t>
            </w:r>
          </w:p>
        </w:tc>
      </w:tr>
      <w:tr w:rsidR="00F641D9" w:rsidRPr="009855A0" w14:paraId="63FCD766"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259064"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21459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F767B1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5D93D3"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F641D9" w:rsidRPr="009855A0" w14:paraId="5FAA489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E04469"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AD609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Resource Mapping</w:t>
            </w:r>
          </w:p>
          <w:p w14:paraId="1160333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p>
          <w:p w14:paraId="329A7A96" w14:textId="77777777" w:rsidR="00F641D9" w:rsidRPr="009855A0" w:rsidRDefault="00F641D9" w:rsidP="00837D92">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5D94A5"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1C7B1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F641D9" w:rsidRPr="009855A0" w14:paraId="0FFF26A0"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2AEB32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31BA42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CSI-IM timeConfig</w:t>
            </w:r>
          </w:p>
          <w:p w14:paraId="7676375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64B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85059" w14:textId="54E56EA6" w:rsidR="00F641D9" w:rsidRPr="009855A0" w:rsidRDefault="00364542" w:rsidP="00837D92">
            <w:pPr>
              <w:keepNext/>
              <w:keepLines/>
              <w:spacing w:after="0"/>
              <w:jc w:val="center"/>
              <w:rPr>
                <w:rFonts w:ascii="Arial" w:hAnsi="Arial"/>
                <w:sz w:val="18"/>
                <w:lang w:val="en-US" w:eastAsia="zh-CN"/>
              </w:rPr>
            </w:pPr>
            <w:r w:rsidRPr="009855A0">
              <w:rPr>
                <w:rFonts w:ascii="Arial" w:hAnsi="Arial"/>
                <w:sz w:val="18"/>
                <w:lang w:val="en-US" w:eastAsia="zh-CN"/>
              </w:rPr>
              <w:t>Not configured</w:t>
            </w:r>
          </w:p>
        </w:tc>
      </w:tr>
      <w:tr w:rsidR="00F641D9" w:rsidRPr="009855A0" w14:paraId="797B8EA4" w14:textId="77777777" w:rsidTr="00837D9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7975C2"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30A75EB5"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FE9075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CA85C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typeI-SinglePanel</w:t>
            </w:r>
          </w:p>
        </w:tc>
      </w:tr>
      <w:tr w:rsidR="00F641D9" w:rsidRPr="009855A0" w14:paraId="0CF8D1CB"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1C17E0"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4CCAE3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0B45270A"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F76C0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681195B5"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950C86"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10E37DD"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981E232"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CF418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Not configured</w:t>
            </w:r>
          </w:p>
        </w:tc>
      </w:tr>
      <w:tr w:rsidR="00F641D9" w:rsidRPr="009855A0" w14:paraId="27C95669"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A92D67"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3F8A6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0EAE78C7"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C237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010000</w:t>
            </w:r>
          </w:p>
        </w:tc>
      </w:tr>
      <w:tr w:rsidR="00F641D9" w:rsidRPr="009855A0" w14:paraId="70840C38" w14:textId="77777777" w:rsidTr="00837D92">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04CD3D" w14:textId="77777777" w:rsidR="00F641D9" w:rsidRPr="009855A0" w:rsidRDefault="00F641D9" w:rsidP="00837D92">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D4287D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C62CF93"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0D46"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N/A</w:t>
            </w:r>
          </w:p>
        </w:tc>
      </w:tr>
      <w:tr w:rsidR="00F641D9" w:rsidRPr="009855A0" w14:paraId="5BE3EC1A"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D5BF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8EDF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3D8A0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F641D9" w:rsidRPr="009855A0" w14:paraId="7E37BEE2"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E593E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F6926A4"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FC543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w:t>
            </w:r>
          </w:p>
        </w:tc>
      </w:tr>
      <w:tr w:rsidR="00F641D9" w:rsidRPr="009855A0" w14:paraId="19428FC4" w14:textId="77777777" w:rsidTr="00837D9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A2DC7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1EF83BC" w14:textId="77777777" w:rsidR="00F641D9" w:rsidRPr="009855A0" w:rsidRDefault="00F641D9" w:rsidP="00837D92">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9DB55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29921EC8" w14:textId="77777777" w:rsidR="00F641D9" w:rsidRPr="009855A0" w:rsidRDefault="00F641D9" w:rsidP="00F641D9">
      <w:pPr>
        <w:rPr>
          <w:lang w:val="en-US"/>
        </w:rPr>
      </w:pPr>
    </w:p>
    <w:p w14:paraId="65B3AA8E" w14:textId="77777777" w:rsidR="00F641D9" w:rsidRPr="009855A0" w:rsidRDefault="00F641D9" w:rsidP="00F641D9">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-2: Configuration parameters for PCell</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F641D9" w:rsidRPr="009855A0" w14:paraId="5DCC8CBF"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8A309D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E3BEC"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A0DC85D" w14:textId="77777777" w:rsidR="00F641D9" w:rsidRPr="009855A0" w:rsidRDefault="00F641D9" w:rsidP="00837D92">
            <w:pPr>
              <w:keepNext/>
              <w:keepLines/>
              <w:spacing w:after="0"/>
              <w:jc w:val="center"/>
              <w:rPr>
                <w:rFonts w:ascii="Arial" w:hAnsi="Arial"/>
                <w:b/>
                <w:sz w:val="18"/>
                <w:lang w:val="en-US"/>
              </w:rPr>
            </w:pPr>
            <w:r w:rsidRPr="009855A0">
              <w:rPr>
                <w:rFonts w:ascii="Arial" w:hAnsi="Arial"/>
                <w:b/>
                <w:sz w:val="18"/>
                <w:lang w:val="en-US"/>
              </w:rPr>
              <w:t>Test 1</w:t>
            </w:r>
          </w:p>
        </w:tc>
      </w:tr>
      <w:tr w:rsidR="00F641D9" w:rsidRPr="009855A0" w14:paraId="5964FDE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B4069F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E9FEB"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4B9DD21"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F641D9" w:rsidRPr="009855A0" w14:paraId="3F7A2CDD"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26D42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93D8CA"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F065B2"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F641D9" w:rsidRPr="009855A0" w14:paraId="3AD90F9E"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17F3E6"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AF4A1B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5EB9C55"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F641D9" w:rsidRPr="009855A0" w14:paraId="600E0D43"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438F6B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85DADE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E59EE9"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FR1.30-1</w:t>
            </w:r>
          </w:p>
        </w:tc>
      </w:tr>
      <w:tr w:rsidR="00F641D9" w:rsidRPr="009855A0" w14:paraId="5374C80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61F9B2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59022E0"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596C0F2"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AWGN</w:t>
            </w:r>
          </w:p>
        </w:tc>
      </w:tr>
      <w:tr w:rsidR="00F641D9" w:rsidRPr="009855A0" w14:paraId="7662076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22A6C4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089321D"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A547D9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F641D9" w:rsidRPr="009855A0" w14:paraId="4D5043F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C2F18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6B9A73C"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169B0"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F641D9" w:rsidRPr="009855A0" w14:paraId="3486921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B4BB844"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42E8CD43"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81764E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Aperiodic</w:t>
            </w:r>
          </w:p>
        </w:tc>
      </w:tr>
      <w:tr w:rsidR="00F641D9" w:rsidRPr="009855A0" w14:paraId="5B203C2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99E46CE"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0F224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A1F427" w14:textId="77777777" w:rsidR="00F641D9" w:rsidRPr="009855A0" w:rsidRDefault="00F641D9" w:rsidP="00837D92">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F641D9" w:rsidRPr="009855A0" w14:paraId="0AD31608"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EB0A903"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5A50DA2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ACE63A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cri-RI-PMI-CQI</w:t>
            </w:r>
          </w:p>
        </w:tc>
      </w:tr>
      <w:tr w:rsidR="00F641D9" w:rsidRPr="009855A0" w14:paraId="5C0B7BD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F00E248"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3FF5D8E5"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58EA2E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18C63D9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F9AA26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A540A5A"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51DF17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configured</w:t>
            </w:r>
          </w:p>
        </w:tc>
      </w:tr>
      <w:tr w:rsidR="00F641D9" w:rsidRPr="009855A0" w14:paraId="6D3116A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835F3B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18D3AB3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5C40DD"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02865CC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3E0F1C"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pmi-FormatIndicator</w:t>
            </w:r>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AD658F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1F2975"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Wideband</w:t>
            </w:r>
          </w:p>
        </w:tc>
      </w:tr>
      <w:tr w:rsidR="00F641D9" w:rsidRPr="009855A0" w14:paraId="7C1B3971"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A1E7BA"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43B593"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997B47" w14:textId="00D2AD60" w:rsidR="00F641D9" w:rsidRPr="009855A0" w:rsidRDefault="003F1202" w:rsidP="00837D92">
            <w:pPr>
              <w:keepNext/>
              <w:keepLines/>
              <w:spacing w:after="0"/>
              <w:jc w:val="center"/>
              <w:rPr>
                <w:rFonts w:ascii="Arial" w:hAnsi="Arial"/>
                <w:sz w:val="18"/>
                <w:lang w:val="en-US"/>
              </w:rPr>
            </w:pPr>
            <w:r>
              <w:rPr>
                <w:rFonts w:ascii="Arial" w:hAnsi="Arial"/>
                <w:sz w:val="18"/>
                <w:lang w:val="en-US" w:eastAsia="zh-CN"/>
              </w:rPr>
              <w:t>8</w:t>
            </w:r>
          </w:p>
        </w:tc>
      </w:tr>
      <w:tr w:rsidR="00F641D9" w:rsidRPr="009855A0" w14:paraId="526F32F2"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779E6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704ED7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3161D50"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1111111</w:t>
            </w:r>
          </w:p>
        </w:tc>
      </w:tr>
      <w:tr w:rsidR="00F641D9" w:rsidRPr="009855A0" w14:paraId="4C3EC5E4"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F024030"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6535D8"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9CF9974"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Not configured</w:t>
            </w:r>
          </w:p>
        </w:tc>
      </w:tr>
      <w:tr w:rsidR="00F641D9" w:rsidRPr="009855A0" w14:paraId="75956600"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3A91FF"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4FFB922"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16E0A7F"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rPr>
              <w:t>7</w:t>
            </w:r>
          </w:p>
        </w:tc>
      </w:tr>
      <w:tr w:rsidR="00F641D9" w:rsidRPr="009855A0" w14:paraId="2ECCB33C"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F771338"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6295571"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4ABF7A89"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 in slots i, where mod(i, 10) = 1, otherwise it is equal to 0</w:t>
            </w:r>
          </w:p>
        </w:tc>
      </w:tr>
      <w:tr w:rsidR="00F641D9" w:rsidRPr="009855A0" w14:paraId="72128036"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E04D9FD" w14:textId="77777777" w:rsidR="00F641D9" w:rsidRPr="009855A0" w:rsidRDefault="00F641D9" w:rsidP="00837D92">
            <w:pPr>
              <w:keepNext/>
              <w:keepLines/>
              <w:spacing w:after="0"/>
              <w:rPr>
                <w:rFonts w:ascii="Arial" w:hAnsi="Arial"/>
                <w:sz w:val="18"/>
                <w:lang w:val="en-US"/>
              </w:rPr>
            </w:pPr>
            <w:r w:rsidRPr="009855A0">
              <w:rPr>
                <w:rFonts w:ascii="Arial" w:hAnsi="Arial"/>
                <w:sz w:val="18"/>
              </w:rPr>
              <w:t>reportTriggerSize</w:t>
            </w:r>
          </w:p>
        </w:tc>
        <w:tc>
          <w:tcPr>
            <w:tcW w:w="992" w:type="dxa"/>
            <w:tcBorders>
              <w:top w:val="single" w:sz="4" w:space="0" w:color="auto"/>
              <w:left w:val="single" w:sz="4" w:space="0" w:color="auto"/>
              <w:bottom w:val="single" w:sz="4" w:space="0" w:color="auto"/>
              <w:right w:val="single" w:sz="4" w:space="0" w:color="auto"/>
            </w:tcBorders>
            <w:vAlign w:val="center"/>
          </w:tcPr>
          <w:p w14:paraId="1B2BACE8"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75950CA1"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1</w:t>
            </w:r>
          </w:p>
        </w:tc>
      </w:tr>
      <w:tr w:rsidR="00F641D9" w:rsidRPr="009855A0" w14:paraId="18ADA86A"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4ACD7E0B" w14:textId="77777777" w:rsidR="00F641D9" w:rsidRPr="009855A0" w:rsidRDefault="00F641D9" w:rsidP="00837D92">
            <w:pPr>
              <w:keepNext/>
              <w:keepLines/>
              <w:spacing w:after="0"/>
              <w:rPr>
                <w:rFonts w:ascii="Arial" w:hAnsi="Arial"/>
                <w:sz w:val="18"/>
                <w:lang w:val="en-US"/>
              </w:rPr>
            </w:pPr>
            <w:r w:rsidRPr="009855A0">
              <w:rPr>
                <w:rFonts w:ascii="Arial" w:hAnsi="Arial"/>
                <w:sz w:val="18"/>
              </w:rPr>
              <w:t>CSI-AperiodicTriggerStateList</w:t>
            </w:r>
          </w:p>
        </w:tc>
        <w:tc>
          <w:tcPr>
            <w:tcW w:w="992" w:type="dxa"/>
            <w:tcBorders>
              <w:top w:val="single" w:sz="4" w:space="0" w:color="auto"/>
              <w:left w:val="single" w:sz="4" w:space="0" w:color="auto"/>
              <w:bottom w:val="single" w:sz="4" w:space="0" w:color="auto"/>
              <w:right w:val="single" w:sz="4" w:space="0" w:color="auto"/>
            </w:tcBorders>
            <w:vAlign w:val="center"/>
          </w:tcPr>
          <w:p w14:paraId="48695186"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B69603E" w14:textId="77777777" w:rsidR="00F641D9" w:rsidRPr="009855A0" w:rsidRDefault="00F641D9" w:rsidP="00837D92">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649DE6D7"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F641D9" w:rsidRPr="009855A0" w14:paraId="35AD51F7" w14:textId="77777777" w:rsidTr="00837D92">
        <w:trPr>
          <w:trHeight w:val="70"/>
        </w:trPr>
        <w:tc>
          <w:tcPr>
            <w:tcW w:w="4737" w:type="dxa"/>
            <w:tcBorders>
              <w:top w:val="single" w:sz="4" w:space="0" w:color="auto"/>
              <w:left w:val="single" w:sz="4" w:space="0" w:color="auto"/>
              <w:bottom w:val="single" w:sz="4" w:space="0" w:color="auto"/>
              <w:right w:val="single" w:sz="4" w:space="0" w:color="auto"/>
            </w:tcBorders>
            <w:hideMark/>
          </w:tcPr>
          <w:p w14:paraId="5922A9F9" w14:textId="77777777" w:rsidR="00F641D9" w:rsidRPr="009855A0" w:rsidRDefault="00F641D9" w:rsidP="00837D92">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1DF8987" w14:textId="77777777" w:rsidR="00F641D9" w:rsidRPr="009855A0" w:rsidRDefault="00F641D9" w:rsidP="00837D92">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ABD23E" w14:textId="77777777" w:rsidR="00F641D9" w:rsidRPr="009855A0" w:rsidRDefault="00F641D9" w:rsidP="00837D92">
            <w:pPr>
              <w:keepNext/>
              <w:keepLines/>
              <w:spacing w:after="0"/>
              <w:jc w:val="center"/>
              <w:rPr>
                <w:rFonts w:ascii="Arial" w:hAnsi="Arial"/>
                <w:sz w:val="18"/>
                <w:lang w:val="en-US"/>
              </w:rPr>
            </w:pPr>
            <w:r w:rsidRPr="009855A0">
              <w:rPr>
                <w:rFonts w:ascii="Arial" w:hAnsi="Arial"/>
                <w:sz w:val="18"/>
                <w:lang w:val="en-US" w:eastAsia="zh-CN"/>
              </w:rPr>
              <w:t>PUSCH</w:t>
            </w:r>
          </w:p>
        </w:tc>
      </w:tr>
    </w:tbl>
    <w:p w14:paraId="19AC8E51" w14:textId="77777777" w:rsidR="006011F7" w:rsidRDefault="006011F7" w:rsidP="006011F7">
      <w:bookmarkStart w:id="1074" w:name="_Toc76298208"/>
      <w:bookmarkStart w:id="1075" w:name="_Toc76572220"/>
      <w:bookmarkStart w:id="1076" w:name="_Toc76652087"/>
      <w:bookmarkStart w:id="1077" w:name="_Toc76652925"/>
      <w:bookmarkStart w:id="1078" w:name="_Toc83742197"/>
      <w:bookmarkStart w:id="1079" w:name="_Toc91440687"/>
      <w:bookmarkStart w:id="1080" w:name="_Toc98849477"/>
      <w:bookmarkStart w:id="1081" w:name="_Toc106543330"/>
      <w:bookmarkStart w:id="1082" w:name="_Toc106737428"/>
      <w:bookmarkStart w:id="1083" w:name="_Toc107233195"/>
      <w:bookmarkStart w:id="1084" w:name="_Toc107234810"/>
      <w:bookmarkStart w:id="1085" w:name="_Toc107419780"/>
    </w:p>
    <w:p w14:paraId="5FA4795C" w14:textId="6418777B" w:rsidR="005B3300" w:rsidRPr="00C25669" w:rsidRDefault="005B3300" w:rsidP="005B3300">
      <w:pPr>
        <w:pStyle w:val="Heading2"/>
        <w:rPr>
          <w:lang w:eastAsia="zh-CN"/>
        </w:rPr>
      </w:pPr>
      <w:bookmarkStart w:id="1086" w:name="_Toc107477076"/>
      <w:bookmarkStart w:id="1087" w:name="_Toc114565925"/>
      <w:bookmarkStart w:id="1088" w:name="_Toc123936233"/>
      <w:bookmarkStart w:id="1089"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944"/>
      <w:bookmarkEnd w:id="945"/>
      <w:bookmarkEnd w:id="946"/>
      <w:bookmarkEnd w:id="947"/>
      <w:bookmarkEnd w:id="948"/>
      <w:bookmarkEnd w:id="949"/>
      <w:bookmarkEnd w:id="950"/>
      <w:bookmarkEnd w:id="951"/>
      <w:bookmarkEnd w:id="952"/>
      <w:bookmarkEnd w:id="953"/>
      <w:bookmarkEnd w:id="1055"/>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43D0AE5D" w14:textId="0B2CD21F" w:rsidR="005021DE" w:rsidRPr="00C25669" w:rsidRDefault="005021DE" w:rsidP="005021DE">
      <w:pPr>
        <w:rPr>
          <w:rFonts w:eastAsia="SimSun"/>
        </w:rPr>
      </w:pPr>
      <w:bookmarkStart w:id="109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 xml:space="preserve">with equal </w:t>
      </w:r>
      <w:r w:rsidR="001D68C4" w:rsidRPr="00575C91">
        <w:t>pro</w:t>
      </w:r>
      <w:r w:rsidR="001D68C4">
        <w:t>b</w:t>
      </w:r>
      <w:r w:rsidR="001D68C4" w:rsidRPr="00575C91">
        <w:t xml:space="preserve">ability </w:t>
      </w:r>
      <w:r w:rsidRPr="00575C91">
        <w:t>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90"/>
    <w:p w14:paraId="37BE0DDD" w14:textId="74454236" w:rsidR="005B3300" w:rsidRPr="00C25669" w:rsidRDefault="005B3300" w:rsidP="005B3300">
      <w:pPr>
        <w:rPr>
          <w:rFonts w:eastAsia="SimSun"/>
          <w:lang w:eastAsia="zh-CN"/>
        </w:rPr>
      </w:pPr>
      <w:r w:rsidRPr="00C25669">
        <w:rPr>
          <w:rFonts w:eastAsia="SimSun"/>
        </w:rPr>
        <w:t xml:space="preserve">The requirements for transmission </w:t>
      </w:r>
      <w:r w:rsidR="006E17DE">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1126963A" w14:textId="2D51F1E6" w:rsidR="005B3300" w:rsidRPr="00C25669" w:rsidRDefault="000655A0" w:rsidP="00401CAC">
      <w:pPr>
        <w:pStyle w:val="EQ"/>
        <w:jc w:val="center"/>
      </w:pPr>
      <w:r w:rsidRPr="00661924">
        <w:rPr>
          <w:position w:val="-32"/>
          <w:lang w:eastAsia="ko-KR"/>
        </w:rPr>
        <w:object w:dxaOrig="960" w:dyaOrig="700" w14:anchorId="5E9F0DE2">
          <v:shape id="_x0000_i1033" type="#_x0000_t75" style="width:46.1pt;height:36.3pt" o:ole="">
            <v:imagedata r:id="rId19" o:title=""/>
          </v:shape>
          <o:OLEObject Type="Embed" ProgID="Equation.3" ShapeID="_x0000_i1033" DrawAspect="Content" ObjectID="_1767171144" r:id="rId20"/>
        </w:object>
      </w:r>
    </w:p>
    <w:p w14:paraId="13092925" w14:textId="1622D237" w:rsidR="001D2244" w:rsidRDefault="005B3300" w:rsidP="001D2244">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sidR="004B21C9">
        <w:rPr>
          <w:rFonts w:eastAsia="SimSun"/>
          <w:lang w:eastAsia="zh-CN"/>
        </w:rPr>
        <w:t>,</w:t>
      </w:r>
      <w:r w:rsidR="004B21C9" w:rsidRPr="004B21C9" w:rsidDel="00130481">
        <w:rPr>
          <w:rFonts w:eastAsia="SimSun"/>
          <w:lang w:eastAsia="zh-CN"/>
        </w:rPr>
        <w:t xml:space="preserve"> </w:t>
      </w:r>
      <w:r w:rsidRPr="00C25669">
        <w:rPr>
          <w:rFonts w:eastAsia="SimSun" w:hint="eastAsia"/>
          <w:lang w:eastAsia="zh-CN"/>
        </w:rPr>
        <w:t xml:space="preserve"> 8TX</w:t>
      </w:r>
      <w:r w:rsidR="004B21C9">
        <w:rPr>
          <w:rFonts w:eastAsia="SimSun"/>
          <w:lang w:eastAsia="zh-CN"/>
        </w:rPr>
        <w:t>, 16TX, and 32TX</w:t>
      </w:r>
      <w:r w:rsidRPr="00C25669">
        <w:rPr>
          <w:rFonts w:eastAsia="SimSun"/>
          <w:lang w:eastAsia="zh-CN"/>
        </w:rPr>
        <w:t xml:space="preserve"> PMI requirements,</w:t>
      </w:r>
      <w:r w:rsidR="00046853" w:rsidRPr="00046853">
        <w:rPr>
          <w:rFonts w:eastAsia="SimSun"/>
          <w:i/>
          <w:iCs/>
        </w:rPr>
        <w:t xml:space="preserve"> </w:t>
      </w:r>
      <w:r w:rsidR="009659EE" w:rsidRPr="00661924">
        <w:rPr>
          <w:position w:val="-12"/>
          <w:lang w:eastAsia="ko-KR"/>
        </w:rPr>
        <w:object w:dxaOrig="279" w:dyaOrig="360" w14:anchorId="48D707AE">
          <v:shape id="_x0000_i1034" type="#_x0000_t75" style="width:15.55pt;height:20.75pt" o:ole="">
            <v:imagedata r:id="rId21" o:title=""/>
          </v:shape>
          <o:OLEObject Type="Embed" ProgID="Equation.DSMT4" ShapeID="_x0000_i1034" DrawAspect="Content" ObjectID="_1767171145" r:id="rId22"/>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005E5B3B" w:rsidRPr="00661924">
        <w:rPr>
          <w:position w:val="-12"/>
          <w:lang w:eastAsia="ko-KR"/>
        </w:rPr>
        <w:object w:dxaOrig="639" w:dyaOrig="360" w14:anchorId="5B5C2ADC">
          <v:shape id="_x0000_i1035" type="#_x0000_t75" style="width:30.55pt;height:20.75pt" o:ole="">
            <v:imagedata r:id="rId23" o:title=""/>
          </v:shape>
          <o:OLEObject Type="Embed" ProgID="Equation.DSMT4" ShapeID="_x0000_i1035" DrawAspect="Content" ObjectID="_1767171146" r:id="rId24"/>
        </w:object>
      </w:r>
      <w:r w:rsidRPr="00C25669">
        <w:rPr>
          <w:rFonts w:eastAsia="SimSun"/>
          <w:lang w:eastAsia="zh-CN"/>
        </w:rPr>
        <w:t xml:space="preserve"> using the precoders configured according to the UE reports, </w:t>
      </w:r>
      <w:r w:rsidRPr="00C25669">
        <w:rPr>
          <w:rFonts w:eastAsia="SimSun"/>
        </w:rPr>
        <w:t xml:space="preserve">and </w:t>
      </w:r>
      <w:r w:rsidR="005F65C8" w:rsidRPr="00661924">
        <w:rPr>
          <w:position w:val="-14"/>
          <w:lang w:eastAsia="ko-KR"/>
        </w:rPr>
        <w:object w:dxaOrig="360" w:dyaOrig="360" w14:anchorId="33EBC053">
          <v:shape id="_x0000_i1036" type="#_x0000_t75" style="width:20.75pt;height:20.75pt" o:ole="">
            <v:imagedata r:id="rId25" o:title=""/>
          </v:shape>
          <o:OLEObject Type="Embed" ProgID="Equation.DSMT4" ShapeID="_x0000_i1036" DrawAspect="Content" ObjectID="_1767171147" r:id="rId26"/>
        </w:object>
      </w:r>
      <w:r w:rsidRPr="00C25669">
        <w:rPr>
          <w:rFonts w:eastAsia="SimSun"/>
          <w:lang w:eastAsia="zh-CN"/>
        </w:rPr>
        <w:t xml:space="preserve">is </w:t>
      </w:r>
      <w:r w:rsidRPr="00C25669">
        <w:rPr>
          <w:rFonts w:eastAsia="SimSun"/>
        </w:rPr>
        <w:t xml:space="preserve">the throughput measured at </w:t>
      </w:r>
      <w:r w:rsidR="00907459" w:rsidRPr="00661924">
        <w:rPr>
          <w:position w:val="-12"/>
          <w:lang w:eastAsia="ko-KR"/>
        </w:rPr>
        <w:object w:dxaOrig="639" w:dyaOrig="360" w14:anchorId="02BC1789">
          <v:shape id="_x0000_i1037" type="#_x0000_t75" style="width:30.55pt;height:20.75pt" o:ole="">
            <v:imagedata r:id="rId23" o:title=""/>
          </v:shape>
          <o:OLEObject Type="Embed" ProgID="Equation.DSMT4" ShapeID="_x0000_i1037" DrawAspect="Content" ObjectID="_1767171148" r:id="rId27"/>
        </w:object>
      </w:r>
      <w:r w:rsidRPr="00C25669">
        <w:rPr>
          <w:rFonts w:eastAsia="SimSun"/>
        </w:rPr>
        <w:t>with</w:t>
      </w:r>
      <w:r w:rsidRPr="00C25669">
        <w:rPr>
          <w:rFonts w:eastAsia="SimSun"/>
          <w:lang w:eastAsia="zh-CN"/>
        </w:rPr>
        <w:t xml:space="preserve"> random precoding.</w:t>
      </w:r>
    </w:p>
    <w:p w14:paraId="617C208B" w14:textId="38F3A9BB" w:rsidR="001D2244" w:rsidRPr="00C25669" w:rsidRDefault="001D2244" w:rsidP="001D2244">
      <w:pPr>
        <w:rPr>
          <w:rFonts w:eastAsia="SimSun"/>
          <w:lang w:eastAsia="zh-CN"/>
        </w:rPr>
      </w:pPr>
      <w:r w:rsidRPr="00C25669">
        <w:rPr>
          <w:rFonts w:eastAsia="SimSun"/>
        </w:rPr>
        <w:t xml:space="preserve">The requirements for transmission </w:t>
      </w:r>
      <w:r w:rsidR="004C7D48">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w:t>
      </w:r>
      <w:r>
        <w:rPr>
          <w:color w:val="000000"/>
          <w:lang w:val="en-US"/>
        </w:rPr>
        <w:t>t</w:t>
      </w:r>
      <w:r w:rsidRPr="0048482F">
        <w:rPr>
          <w:color w:val="000000"/>
          <w:lang w:val="en-US"/>
        </w:rPr>
        <w:t>ypeII</w:t>
      </w:r>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1F965DC" w14:textId="250D8E1C" w:rsidR="001D2244" w:rsidRPr="00C25669" w:rsidRDefault="001D2244" w:rsidP="00401CAC">
      <w:pPr>
        <w:pStyle w:val="EQ"/>
        <w:jc w:val="center"/>
      </w:pPr>
      <w:r w:rsidRPr="00C25669">
        <w:rPr>
          <w:lang w:eastAsia="ko-KR"/>
        </w:rPr>
        <w:object w:dxaOrig="2079" w:dyaOrig="740" w14:anchorId="3C898F91">
          <v:shape id="_x0000_i1038" type="#_x0000_t75" style="width:102.55pt;height:36.3pt" o:ole="">
            <v:imagedata r:id="rId28" o:title=""/>
          </v:shape>
          <o:OLEObject Type="Embed" ProgID="Equation.3" ShapeID="_x0000_i1038" DrawAspect="Content" ObjectID="_1767171149" r:id="rId29"/>
        </w:object>
      </w:r>
    </w:p>
    <w:p w14:paraId="07C5A24F" w14:textId="77777777" w:rsidR="001D2244" w:rsidRPr="00C25669" w:rsidRDefault="001D2244" w:rsidP="001D2244">
      <w:pPr>
        <w:rPr>
          <w:rFonts w:eastAsia="SimSun"/>
          <w:lang w:eastAsia="zh-CN"/>
        </w:rPr>
      </w:pPr>
      <w:r w:rsidRPr="00C25669">
        <w:rPr>
          <w:rFonts w:eastAsia="SimSun"/>
          <w:lang w:eastAsia="zh-CN"/>
        </w:rPr>
        <w:lastRenderedPageBreak/>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045578D5">
          <v:shape id="_x0000_i1039" type="#_x0000_t75" style="width:66.8pt;height:20.75pt" o:ole="">
            <v:imagedata r:id="rId30" o:title=""/>
          </v:shape>
          <o:OLEObject Type="Embed" ProgID="Equation.DSMT4" ShapeID="_x0000_i1039" DrawAspect="Content" ObjectID="_1767171150" r:id="rId31"/>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5E093DF9">
          <v:shape id="_x0000_i1040" type="#_x0000_t75" style="width:62.2pt;height:16.15pt" o:ole="">
            <v:imagedata r:id="rId32" o:title=""/>
          </v:shape>
          <o:OLEObject Type="Embed" ProgID="Equation.DSMT4" ShapeID="_x0000_i1040" DrawAspect="Content" ObjectID="_1767171151" r:id="rId33"/>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239B54F2">
          <v:shape id="_x0000_i1041" type="#_x0000_t75" style="width:40.9pt;height:20.75pt" o:ole="">
            <v:imagedata r:id="rId34" o:title=""/>
          </v:shape>
          <o:OLEObject Type="Embed" ProgID="Equation.DSMT4" ShapeID="_x0000_i1041" DrawAspect="Content" ObjectID="_1767171152" r:id="rId35"/>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9169970">
          <v:shape id="_x0000_i1042" type="#_x0000_t75" style="width:62.2pt;height:15.55pt" o:ole="">
            <v:imagedata r:id="rId32" o:title=""/>
          </v:shape>
          <o:OLEObject Type="Embed" ProgID="Equation.DSMT4" ShapeID="_x0000_i1042" DrawAspect="Content" ObjectID="_1767171153" r:id="rId36"/>
        </w:object>
      </w:r>
      <w:r w:rsidRPr="00C25669">
        <w:rPr>
          <w:rFonts w:eastAsia="SimSun"/>
        </w:rPr>
        <w:t>with</w:t>
      </w:r>
      <w:r w:rsidRPr="00C25669">
        <w:rPr>
          <w:rFonts w:eastAsia="SimSun"/>
          <w:lang w:eastAsia="zh-CN"/>
        </w:rPr>
        <w:t xml:space="preserve"> random precoding.</w:t>
      </w:r>
    </w:p>
    <w:p w14:paraId="3632C417" w14:textId="43F06E11" w:rsidR="005B3300" w:rsidRPr="00C25669" w:rsidRDefault="005B3300" w:rsidP="005B3300">
      <w:pPr>
        <w:rPr>
          <w:rFonts w:eastAsia="SimSun"/>
          <w:lang w:eastAsia="zh-CN"/>
        </w:rPr>
      </w:pPr>
    </w:p>
    <w:p w14:paraId="2EEE9E0B" w14:textId="77777777" w:rsidR="005B3300" w:rsidRPr="00C25669" w:rsidRDefault="005B3300" w:rsidP="005B3300">
      <w:pPr>
        <w:pStyle w:val="Heading3"/>
        <w:rPr>
          <w:lang w:eastAsia="zh-CN"/>
        </w:rPr>
      </w:pPr>
      <w:bookmarkStart w:id="1091" w:name="_Toc21338240"/>
      <w:bookmarkStart w:id="1092" w:name="_Toc29808348"/>
      <w:bookmarkStart w:id="1093" w:name="_Toc37068267"/>
      <w:bookmarkStart w:id="1094" w:name="_Toc37083812"/>
      <w:bookmarkStart w:id="1095" w:name="_Toc37084154"/>
      <w:bookmarkStart w:id="1096" w:name="_Toc40209516"/>
      <w:bookmarkStart w:id="1097" w:name="_Toc40209858"/>
      <w:bookmarkStart w:id="1098" w:name="_Toc45892817"/>
      <w:bookmarkStart w:id="1099" w:name="_Toc53176674"/>
      <w:bookmarkStart w:id="1100" w:name="_Toc61120987"/>
      <w:bookmarkStart w:id="1101" w:name="_Toc67918165"/>
      <w:bookmarkStart w:id="1102" w:name="_Toc76298209"/>
      <w:bookmarkStart w:id="1103" w:name="_Toc76572221"/>
      <w:bookmarkStart w:id="1104" w:name="_Toc76652088"/>
      <w:bookmarkStart w:id="1105" w:name="_Toc76652926"/>
      <w:bookmarkStart w:id="1106" w:name="_Toc83742198"/>
      <w:bookmarkStart w:id="1107" w:name="_Toc91440688"/>
      <w:bookmarkStart w:id="1108" w:name="_Toc98849478"/>
      <w:bookmarkStart w:id="1109" w:name="_Toc106543331"/>
      <w:bookmarkStart w:id="1110" w:name="_Toc106737429"/>
      <w:bookmarkStart w:id="1111" w:name="_Toc107233196"/>
      <w:bookmarkStart w:id="1112" w:name="_Toc107234811"/>
      <w:bookmarkStart w:id="1113" w:name="_Toc107419781"/>
      <w:bookmarkStart w:id="1114" w:name="_Toc107477077"/>
      <w:bookmarkStart w:id="1115" w:name="_Toc114565926"/>
      <w:bookmarkStart w:id="1116" w:name="_Toc123936234"/>
      <w:bookmarkStart w:id="1117"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67178780" w14:textId="77777777" w:rsidR="009D3CB2" w:rsidRPr="00C25669" w:rsidRDefault="009D3CB2" w:rsidP="009D3CB2">
      <w:pPr>
        <w:pStyle w:val="Heading4"/>
        <w:rPr>
          <w:lang w:eastAsia="zh-CN"/>
        </w:rPr>
      </w:pPr>
      <w:bookmarkStart w:id="1118" w:name="_Toc114565927"/>
      <w:bookmarkStart w:id="1119" w:name="_Toc123936235"/>
      <w:bookmarkStart w:id="1120" w:name="_Toc124377250"/>
      <w:r w:rsidRPr="00C25669">
        <w:rPr>
          <w:rFonts w:hint="eastAsia"/>
          <w:lang w:eastAsia="zh-CN"/>
        </w:rPr>
        <w:t>6</w:t>
      </w:r>
      <w:r w:rsidRPr="00C25669">
        <w:t>.</w:t>
      </w:r>
      <w:r w:rsidRPr="00C25669">
        <w:rPr>
          <w:rFonts w:hint="eastAsia"/>
          <w:lang w:eastAsia="zh-CN"/>
        </w:rPr>
        <w:t>3</w:t>
      </w:r>
      <w:r w:rsidRPr="00C25669">
        <w:t>.</w:t>
      </w:r>
      <w:r>
        <w:rPr>
          <w:lang w:eastAsia="zh-CN"/>
        </w:rPr>
        <w:t>1</w:t>
      </w:r>
      <w:r w:rsidRPr="00C25669">
        <w:t>.1</w:t>
      </w:r>
      <w:r w:rsidRPr="00C25669">
        <w:rPr>
          <w:rFonts w:hint="eastAsia"/>
          <w:lang w:eastAsia="zh-CN"/>
        </w:rPr>
        <w:tab/>
        <w:t>FDD</w:t>
      </w:r>
      <w:bookmarkEnd w:id="1118"/>
      <w:bookmarkEnd w:id="1119"/>
      <w:bookmarkEnd w:id="1120"/>
    </w:p>
    <w:p w14:paraId="0CB61EE2" w14:textId="6FE54D6B" w:rsidR="009D3CB2" w:rsidRPr="00C25669" w:rsidRDefault="009D3CB2" w:rsidP="009D3CB2">
      <w:pPr>
        <w:pStyle w:val="Heading5"/>
        <w:rPr>
          <w:lang w:eastAsia="zh-CN"/>
        </w:rPr>
      </w:pPr>
      <w:bookmarkStart w:id="1121" w:name="_Toc114565928"/>
      <w:bookmarkStart w:id="1122" w:name="_Toc123936236"/>
      <w:bookmarkStart w:id="1123" w:name="_Toc124377251"/>
      <w:r w:rsidRPr="00C25669">
        <w:rPr>
          <w:lang w:eastAsia="zh-CN"/>
        </w:rPr>
        <w:t>6.3.</w:t>
      </w:r>
      <w:r>
        <w:rPr>
          <w:lang w:eastAsia="zh-CN"/>
        </w:rPr>
        <w:t>1</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1"/>
      <w:bookmarkEnd w:id="1122"/>
      <w:r w:rsidR="005B2F55">
        <w:rPr>
          <w:rFonts w:eastAsia="PMingLiU"/>
          <w:lang w:val="en-US" w:eastAsia="zh-CN"/>
        </w:rPr>
        <w:t xml:space="preserve"> </w:t>
      </w:r>
      <w:r w:rsidR="005B2F55" w:rsidRPr="00373E9E">
        <w:rPr>
          <w:rFonts w:eastAsia="PMingLiU"/>
          <w:lang w:val="en-US" w:eastAsia="zh-CN"/>
        </w:rPr>
        <w:t>for RedCap</w:t>
      </w:r>
      <w:bookmarkEnd w:id="1123"/>
    </w:p>
    <w:p w14:paraId="41CB6E5D" w14:textId="6CA1BDE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.1.1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.1.1-2</w:t>
      </w:r>
      <w:r w:rsidRPr="00C25669">
        <w:t>.</w:t>
      </w:r>
      <w:r>
        <w:t xml:space="preserve"> </w:t>
      </w:r>
    </w:p>
    <w:p w14:paraId="3455AA58" w14:textId="77777777" w:rsidR="009D3CB2" w:rsidRPr="00C25669" w:rsidRDefault="009D3CB2" w:rsidP="009D3CB2">
      <w:pPr>
        <w:pStyle w:val="TH"/>
        <w:rPr>
          <w:lang w:eastAsia="zh-CN"/>
        </w:rPr>
      </w:pPr>
      <w:r w:rsidRPr="00C25669">
        <w:lastRenderedPageBreak/>
        <w:t xml:space="preserve">Table </w:t>
      </w:r>
      <w:r>
        <w:rPr>
          <w:rFonts w:hint="eastAsia"/>
          <w:lang w:eastAsia="zh-CN"/>
        </w:rPr>
        <w:t>6.3.</w:t>
      </w:r>
      <w:r>
        <w:rPr>
          <w:lang w:eastAsia="zh-CN"/>
        </w:rPr>
        <w:t>1</w:t>
      </w:r>
      <w:r w:rsidRPr="00C25669">
        <w:rPr>
          <w:rFonts w:hint="eastAsia"/>
          <w:lang w:eastAsia="zh-CN"/>
        </w:rPr>
        <w:t>.1.1-1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9D3CB2" w:rsidRPr="00C25669" w14:paraId="440033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74D386" w14:textId="77777777" w:rsidR="009D3CB2" w:rsidRPr="00C25669" w:rsidRDefault="009D3CB2" w:rsidP="00EA5BA5">
            <w:pPr>
              <w:pStyle w:val="TAH"/>
            </w:pPr>
            <w:r w:rsidRPr="00C25669">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7DE3A88C" w14:textId="77777777" w:rsidR="009D3CB2" w:rsidRPr="00C25669" w:rsidRDefault="009D3CB2" w:rsidP="00EA5BA5">
            <w:pPr>
              <w:pStyle w:val="TAH"/>
            </w:pPr>
            <w:r w:rsidRPr="00C25669">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21C60024" w14:textId="77777777" w:rsidR="009D3CB2" w:rsidRPr="00C25669" w:rsidRDefault="009D3CB2" w:rsidP="00EA5BA5">
            <w:pPr>
              <w:pStyle w:val="TAH"/>
            </w:pPr>
            <w:r w:rsidRPr="00C25669">
              <w:t>Test 1</w:t>
            </w:r>
          </w:p>
        </w:tc>
      </w:tr>
      <w:tr w:rsidR="009D3CB2" w:rsidRPr="00C25669" w14:paraId="293859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C5A2B3" w14:textId="77777777" w:rsidR="009D3CB2" w:rsidRPr="00C25669" w:rsidRDefault="009D3CB2" w:rsidP="00EA5BA5">
            <w:pPr>
              <w:pStyle w:val="TAL"/>
            </w:pPr>
            <w:r w:rsidRPr="00C25669">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6FF9300" w14:textId="77777777" w:rsidR="009D3CB2" w:rsidRPr="00C25669" w:rsidRDefault="009D3CB2" w:rsidP="00EA5BA5">
            <w:pPr>
              <w:pStyle w:val="TAC"/>
            </w:pPr>
            <w:r w:rsidRPr="00C25669">
              <w:t>MHz</w:t>
            </w:r>
          </w:p>
        </w:tc>
        <w:tc>
          <w:tcPr>
            <w:tcW w:w="2359" w:type="dxa"/>
            <w:tcBorders>
              <w:top w:val="single" w:sz="4" w:space="0" w:color="auto"/>
              <w:left w:val="single" w:sz="4" w:space="0" w:color="auto"/>
              <w:bottom w:val="single" w:sz="4" w:space="0" w:color="auto"/>
              <w:right w:val="single" w:sz="4" w:space="0" w:color="auto"/>
            </w:tcBorders>
            <w:vAlign w:val="center"/>
          </w:tcPr>
          <w:p w14:paraId="45B76F5F" w14:textId="77777777" w:rsidR="009D3CB2" w:rsidRPr="00C25669" w:rsidRDefault="009D3CB2" w:rsidP="00EA5BA5">
            <w:pPr>
              <w:pStyle w:val="TAC"/>
              <w:rPr>
                <w:lang w:eastAsia="zh-CN"/>
              </w:rPr>
            </w:pPr>
            <w:r w:rsidRPr="00C25669">
              <w:rPr>
                <w:rFonts w:hint="eastAsia"/>
                <w:lang w:eastAsia="zh-CN"/>
              </w:rPr>
              <w:t>10</w:t>
            </w:r>
          </w:p>
        </w:tc>
      </w:tr>
      <w:tr w:rsidR="009D3CB2" w:rsidRPr="00C25669" w14:paraId="44D60CD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CD0EC8" w14:textId="77777777" w:rsidR="009D3CB2" w:rsidRPr="00C25669" w:rsidRDefault="009D3CB2" w:rsidP="00EA5BA5">
            <w:pPr>
              <w:pStyle w:val="TAL"/>
            </w:pPr>
            <w:r w:rsidRPr="00C25669">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62BD05B7" w14:textId="77777777" w:rsidR="009D3CB2" w:rsidRPr="00C25669" w:rsidRDefault="009D3CB2" w:rsidP="00EA5BA5">
            <w:pPr>
              <w:pStyle w:val="TAC"/>
              <w:rPr>
                <w:lang w:eastAsia="zh-CN"/>
              </w:rPr>
            </w:pPr>
            <w:r w:rsidRPr="00C25669">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08912F73" w14:textId="77777777" w:rsidR="009D3CB2" w:rsidRPr="00C25669" w:rsidRDefault="009D3CB2" w:rsidP="00EA5BA5">
            <w:pPr>
              <w:pStyle w:val="TAC"/>
              <w:rPr>
                <w:lang w:eastAsia="zh-CN"/>
              </w:rPr>
            </w:pPr>
            <w:r w:rsidRPr="00C25669">
              <w:rPr>
                <w:rFonts w:hint="eastAsia"/>
                <w:lang w:eastAsia="zh-CN"/>
              </w:rPr>
              <w:t>15</w:t>
            </w:r>
          </w:p>
        </w:tc>
      </w:tr>
      <w:tr w:rsidR="009D3CB2" w:rsidRPr="00C25669" w14:paraId="152AEB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B6970C" w14:textId="77777777" w:rsidR="009D3CB2" w:rsidRPr="00C25669" w:rsidRDefault="009D3CB2" w:rsidP="00EA5BA5">
            <w:pPr>
              <w:pStyle w:val="TAL"/>
            </w:pPr>
            <w:r w:rsidRPr="00C25669">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1CDA17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8B93B76" w14:textId="77777777" w:rsidR="009D3CB2" w:rsidRPr="00C25669" w:rsidRDefault="009D3CB2" w:rsidP="00EA5BA5">
            <w:pPr>
              <w:pStyle w:val="TAC"/>
              <w:rPr>
                <w:lang w:eastAsia="zh-CN"/>
              </w:rPr>
            </w:pPr>
            <w:r w:rsidRPr="00C25669">
              <w:rPr>
                <w:rFonts w:hint="eastAsia"/>
                <w:lang w:eastAsia="zh-CN"/>
              </w:rPr>
              <w:t>FDD</w:t>
            </w:r>
          </w:p>
        </w:tc>
      </w:tr>
      <w:tr w:rsidR="009D3CB2" w:rsidRPr="00C25669" w14:paraId="5D4C98C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A4A0FD" w14:textId="77777777" w:rsidR="009D3CB2" w:rsidRPr="00C25669" w:rsidRDefault="009D3CB2" w:rsidP="00EA5BA5">
            <w:pPr>
              <w:pStyle w:val="TAL"/>
            </w:pPr>
            <w:r w:rsidRPr="00C25669">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8C0E660"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52A9E5" w14:textId="77777777" w:rsidR="009D3CB2" w:rsidRPr="00C25669" w:rsidRDefault="009D3CB2" w:rsidP="00EA5BA5">
            <w:pPr>
              <w:pStyle w:val="TAC"/>
              <w:rPr>
                <w:lang w:eastAsia="zh-CN"/>
              </w:rPr>
            </w:pPr>
            <w:r w:rsidRPr="00C25669">
              <w:rPr>
                <w:rFonts w:hint="eastAsia"/>
                <w:kern w:val="2"/>
                <w:lang w:eastAsia="zh-CN"/>
              </w:rPr>
              <w:t>TDLA30-5</w:t>
            </w:r>
          </w:p>
        </w:tc>
      </w:tr>
      <w:tr w:rsidR="009D3CB2" w:rsidRPr="00562E1B" w14:paraId="7B2FC0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8EA572" w14:textId="77777777" w:rsidR="009D3CB2" w:rsidRPr="00C25669" w:rsidRDefault="009D3CB2" w:rsidP="00EA5BA5">
            <w:pPr>
              <w:pStyle w:val="TAL"/>
            </w:pPr>
            <w:r w:rsidRPr="00C25669">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216DF05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64B8B66" w14:textId="1821DE37" w:rsidR="009D3CB2" w:rsidRPr="00E10B1F" w:rsidRDefault="009D3CB2" w:rsidP="00AA6907">
            <w:pPr>
              <w:pStyle w:val="TAC"/>
            </w:pPr>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p>
        </w:tc>
      </w:tr>
      <w:tr w:rsidR="009D3CB2" w:rsidRPr="00C25669" w14:paraId="70618F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F76B18" w14:textId="77777777" w:rsidR="009D3CB2" w:rsidRPr="00C25669" w:rsidRDefault="009D3CB2" w:rsidP="00EA5BA5">
            <w:pPr>
              <w:pStyle w:val="TAL"/>
            </w:pPr>
            <w:r w:rsidRPr="00C25669">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3BD47E3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FADF9E" w14:textId="77777777" w:rsidR="009D3CB2" w:rsidRPr="00C25669" w:rsidRDefault="009D3CB2" w:rsidP="00EA5BA5">
            <w:pPr>
              <w:pStyle w:val="TAC"/>
              <w:rPr>
                <w:lang w:eastAsia="zh-CN"/>
              </w:rPr>
            </w:pPr>
            <w:r w:rsidRPr="00C25669">
              <w:rPr>
                <w:rFonts w:hint="eastAsia"/>
              </w:rPr>
              <w:t xml:space="preserve">As specified in </w:t>
            </w:r>
            <w:r w:rsidRPr="00C25669">
              <w:rPr>
                <w:rFonts w:hint="eastAsia"/>
                <w:lang w:eastAsia="zh-CN"/>
              </w:rPr>
              <w:t>Annex B.4.1</w:t>
            </w:r>
          </w:p>
        </w:tc>
      </w:tr>
      <w:tr w:rsidR="009D3CB2" w:rsidRPr="00C25669" w14:paraId="69141B06"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9D8AE21" w14:textId="77777777" w:rsidR="009D3CB2" w:rsidRPr="00C25669" w:rsidRDefault="009D3CB2" w:rsidP="00EA5BA5">
            <w:pPr>
              <w:pStyle w:val="TAL"/>
            </w:pPr>
            <w:r w:rsidRPr="00C25669">
              <w:t>ZP CSI-RS configuration</w:t>
            </w:r>
          </w:p>
          <w:p w14:paraId="389D25A5"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FB9F5DE"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1C1A381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E5A5BD" w14:textId="77777777" w:rsidR="009D3CB2" w:rsidRPr="00C25669" w:rsidRDefault="009D3CB2" w:rsidP="00EA5BA5">
            <w:pPr>
              <w:pStyle w:val="TAC"/>
              <w:rPr>
                <w:lang w:eastAsia="zh-CN"/>
              </w:rPr>
            </w:pPr>
            <w:r w:rsidRPr="005527F0">
              <w:rPr>
                <w:rFonts w:hint="eastAsia"/>
                <w:lang w:eastAsia="ja-JP"/>
              </w:rPr>
              <w:t>P</w:t>
            </w:r>
            <w:r w:rsidRPr="00C25669">
              <w:rPr>
                <w:rFonts w:hint="eastAsia"/>
                <w:lang w:eastAsia="zh-CN"/>
              </w:rPr>
              <w:t>eriodic</w:t>
            </w:r>
          </w:p>
        </w:tc>
      </w:tr>
      <w:tr w:rsidR="009D3CB2" w:rsidRPr="00C25669" w14:paraId="2279848A" w14:textId="77777777" w:rsidTr="00FA064B">
        <w:trPr>
          <w:trHeight w:val="71"/>
          <w:jc w:val="center"/>
        </w:trPr>
        <w:tc>
          <w:tcPr>
            <w:tcW w:w="1382" w:type="dxa"/>
            <w:vMerge/>
            <w:tcBorders>
              <w:left w:val="single" w:sz="4" w:space="0" w:color="auto"/>
              <w:right w:val="single" w:sz="4" w:space="0" w:color="auto"/>
            </w:tcBorders>
            <w:vAlign w:val="center"/>
            <w:hideMark/>
          </w:tcPr>
          <w:p w14:paraId="435DAD71"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BD38FFB"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7E47786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6E32119"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47C06E32" w14:textId="77777777" w:rsidTr="00FA064B">
        <w:trPr>
          <w:trHeight w:val="71"/>
          <w:jc w:val="center"/>
        </w:trPr>
        <w:tc>
          <w:tcPr>
            <w:tcW w:w="1382" w:type="dxa"/>
            <w:vMerge/>
            <w:tcBorders>
              <w:left w:val="single" w:sz="4" w:space="0" w:color="auto"/>
              <w:right w:val="single" w:sz="4" w:space="0" w:color="auto"/>
            </w:tcBorders>
            <w:vAlign w:val="center"/>
            <w:hideMark/>
          </w:tcPr>
          <w:p w14:paraId="2ADE6E69"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3E888A"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2408DA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2A67AC4"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0FF21134" w14:textId="77777777" w:rsidTr="00FA064B">
        <w:trPr>
          <w:trHeight w:val="71"/>
          <w:jc w:val="center"/>
        </w:trPr>
        <w:tc>
          <w:tcPr>
            <w:tcW w:w="1382" w:type="dxa"/>
            <w:vMerge/>
            <w:tcBorders>
              <w:left w:val="single" w:sz="4" w:space="0" w:color="auto"/>
              <w:right w:val="single" w:sz="4" w:space="0" w:color="auto"/>
            </w:tcBorders>
            <w:vAlign w:val="center"/>
            <w:hideMark/>
          </w:tcPr>
          <w:p w14:paraId="3C504876"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EF8AE9B"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554F650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E45732"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3377FC3A" w14:textId="77777777" w:rsidTr="00FA064B">
        <w:trPr>
          <w:trHeight w:val="71"/>
          <w:jc w:val="center"/>
        </w:trPr>
        <w:tc>
          <w:tcPr>
            <w:tcW w:w="1382" w:type="dxa"/>
            <w:vMerge/>
            <w:tcBorders>
              <w:left w:val="single" w:sz="4" w:space="0" w:color="auto"/>
              <w:right w:val="single" w:sz="4" w:space="0" w:color="auto"/>
            </w:tcBorders>
            <w:vAlign w:val="center"/>
            <w:hideMark/>
          </w:tcPr>
          <w:p w14:paraId="548AAAEA"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CBC798"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2B50456"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742338" w14:textId="77777777" w:rsidR="009D3CB2" w:rsidRPr="00C25669" w:rsidRDefault="009D3CB2" w:rsidP="00EA5BA5">
            <w:pPr>
              <w:pStyle w:val="TAC"/>
              <w:rPr>
                <w:lang w:eastAsia="zh-CN"/>
              </w:rPr>
            </w:pPr>
            <w:r>
              <w:rPr>
                <w:lang w:eastAsia="zh-CN"/>
              </w:rPr>
              <w:t>Row 5,(4)</w:t>
            </w:r>
          </w:p>
        </w:tc>
      </w:tr>
      <w:tr w:rsidR="009D3CB2" w:rsidRPr="00C25669" w14:paraId="45F706B9" w14:textId="77777777" w:rsidTr="00FA064B">
        <w:trPr>
          <w:trHeight w:val="71"/>
          <w:jc w:val="center"/>
        </w:trPr>
        <w:tc>
          <w:tcPr>
            <w:tcW w:w="1382" w:type="dxa"/>
            <w:vMerge/>
            <w:tcBorders>
              <w:left w:val="single" w:sz="4" w:space="0" w:color="auto"/>
              <w:right w:val="single" w:sz="4" w:space="0" w:color="auto"/>
            </w:tcBorders>
            <w:vAlign w:val="center"/>
            <w:hideMark/>
          </w:tcPr>
          <w:p w14:paraId="1D14119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F3A380" w14:textId="77777777" w:rsidR="009D3CB2" w:rsidRPr="00C25669" w:rsidRDefault="009D3CB2" w:rsidP="00EA5BA5">
            <w:pPr>
              <w:pStyle w:val="TAL"/>
            </w:pPr>
            <w:r w:rsidRPr="00C25669">
              <w:t>First OFDM symbol in the PRB used for CSI-RS (l</w:t>
            </w:r>
            <w:r w:rsidRPr="00C25669">
              <w:rPr>
                <w:vertAlign w:val="subscript"/>
              </w:rPr>
              <w:t>0</w:t>
            </w:r>
            <w:r w:rsidRPr="00C25669">
              <w:t>, l</w:t>
            </w:r>
            <w:r w:rsidRPr="00C25669">
              <w:rPr>
                <w:vertAlign w:val="subscript"/>
              </w:rPr>
              <w:t>1</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ED43095"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5877C0" w14:textId="77777777" w:rsidR="009D3CB2" w:rsidRPr="00C25669" w:rsidRDefault="009D3CB2" w:rsidP="00EA5BA5">
            <w:pPr>
              <w:pStyle w:val="TAC"/>
              <w:rPr>
                <w:lang w:eastAsia="zh-CN"/>
              </w:rPr>
            </w:pPr>
            <w:r w:rsidRPr="00C25669">
              <w:rPr>
                <w:rFonts w:hint="eastAsia"/>
                <w:lang w:eastAsia="zh-CN"/>
              </w:rPr>
              <w:t>(9)</w:t>
            </w:r>
          </w:p>
        </w:tc>
      </w:tr>
      <w:tr w:rsidR="009D3CB2" w:rsidRPr="00C25669" w14:paraId="25BA2BF8" w14:textId="77777777" w:rsidTr="00FA064B">
        <w:trPr>
          <w:trHeight w:val="71"/>
          <w:jc w:val="center"/>
        </w:trPr>
        <w:tc>
          <w:tcPr>
            <w:tcW w:w="1382" w:type="dxa"/>
            <w:vMerge/>
            <w:tcBorders>
              <w:left w:val="single" w:sz="4" w:space="0" w:color="auto"/>
              <w:right w:val="single" w:sz="4" w:space="0" w:color="auto"/>
            </w:tcBorders>
            <w:vAlign w:val="center"/>
            <w:hideMark/>
          </w:tcPr>
          <w:p w14:paraId="30C9B8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45B24A08" w14:textId="77777777" w:rsidR="009D3CB2" w:rsidRPr="00C25669" w:rsidRDefault="009D3CB2" w:rsidP="00EA5BA5">
            <w:pPr>
              <w:pStyle w:val="TAL"/>
            </w:pPr>
            <w:r w:rsidRPr="00C25669">
              <w:t>CSI-RS</w:t>
            </w:r>
          </w:p>
          <w:p w14:paraId="63CEFFFA"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73F0951" w14:textId="77777777" w:rsidR="009D3CB2" w:rsidRPr="00C25669" w:rsidRDefault="009D3CB2" w:rsidP="00EA5BA5">
            <w:pPr>
              <w:pStyle w:val="TAC"/>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85526B0" w14:textId="77777777" w:rsidR="009D3CB2" w:rsidRPr="006F752A" w:rsidRDefault="009D3CB2" w:rsidP="00EA5BA5">
            <w:pPr>
              <w:pStyle w:val="TAC"/>
              <w:rPr>
                <w:rFonts w:eastAsia="MS Mincho"/>
                <w:lang w:eastAsia="ja-JP"/>
              </w:rPr>
            </w:pPr>
            <w:r w:rsidRPr="005527F0">
              <w:rPr>
                <w:rFonts w:hint="eastAsia"/>
                <w:lang w:eastAsia="ja-JP"/>
              </w:rPr>
              <w:t>5/1</w:t>
            </w:r>
          </w:p>
        </w:tc>
      </w:tr>
      <w:tr w:rsidR="009D3CB2" w:rsidRPr="00C25669" w14:paraId="57D90548"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35907F" w14:textId="77777777" w:rsidR="009D3CB2" w:rsidRPr="00C25669" w:rsidRDefault="009D3CB2" w:rsidP="00EA5BA5">
            <w:pPr>
              <w:pStyle w:val="TAL"/>
            </w:pPr>
            <w:r w:rsidRPr="00C25669">
              <w:t>NZP CSI-RS for CSI acquisition</w:t>
            </w:r>
          </w:p>
          <w:p w14:paraId="0BF55C5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EE32C6C" w14:textId="77777777" w:rsidR="009D3CB2" w:rsidRPr="00C25669" w:rsidRDefault="009D3CB2" w:rsidP="00EA5BA5">
            <w:pPr>
              <w:pStyle w:val="TAL"/>
            </w:pPr>
            <w:r w:rsidRPr="00C25669">
              <w:t>CSI-RS resource</w:t>
            </w:r>
            <w:r w:rsidRPr="00C25669">
              <w:rPr>
                <w:rFonts w:hint="eastAsia"/>
              </w:rPr>
              <w:t xml:space="preserve"> </w:t>
            </w:r>
            <w:r w:rsidRPr="00C25669">
              <w:t>Type</w:t>
            </w:r>
          </w:p>
        </w:tc>
        <w:tc>
          <w:tcPr>
            <w:tcW w:w="774" w:type="dxa"/>
            <w:tcBorders>
              <w:top w:val="single" w:sz="4" w:space="0" w:color="auto"/>
              <w:left w:val="single" w:sz="4" w:space="0" w:color="auto"/>
              <w:bottom w:val="single" w:sz="4" w:space="0" w:color="auto"/>
              <w:right w:val="single" w:sz="4" w:space="0" w:color="auto"/>
            </w:tcBorders>
            <w:vAlign w:val="center"/>
          </w:tcPr>
          <w:p w14:paraId="4C2C106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17D880C"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09DC745B" w14:textId="77777777" w:rsidTr="00FA064B">
        <w:trPr>
          <w:trHeight w:val="71"/>
          <w:jc w:val="center"/>
        </w:trPr>
        <w:tc>
          <w:tcPr>
            <w:tcW w:w="1382" w:type="dxa"/>
            <w:vMerge/>
            <w:tcBorders>
              <w:left w:val="single" w:sz="4" w:space="0" w:color="auto"/>
              <w:right w:val="single" w:sz="4" w:space="0" w:color="auto"/>
            </w:tcBorders>
            <w:vAlign w:val="center"/>
          </w:tcPr>
          <w:p w14:paraId="3BAC7B9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30E20ED" w14:textId="77777777" w:rsidR="009D3CB2" w:rsidRPr="00C25669" w:rsidRDefault="009D3CB2" w:rsidP="00EA5BA5">
            <w:pPr>
              <w:pStyle w:val="TAL"/>
            </w:pPr>
            <w:r w:rsidRPr="00C25669">
              <w:t>Number of CSI-RS ports (</w:t>
            </w:r>
            <w:r w:rsidRPr="00C25669">
              <w:rPr>
                <w:i/>
              </w:rPr>
              <w:t>X</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30121278"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5B4E6D" w14:textId="77777777" w:rsidR="009D3CB2" w:rsidRPr="00C25669" w:rsidRDefault="009D3CB2" w:rsidP="00EA5BA5">
            <w:pPr>
              <w:pStyle w:val="TAC"/>
              <w:rPr>
                <w:lang w:eastAsia="zh-CN"/>
              </w:rPr>
            </w:pPr>
            <w:r w:rsidRPr="00C25669">
              <w:rPr>
                <w:rFonts w:hint="eastAsia"/>
                <w:lang w:eastAsia="zh-CN"/>
              </w:rPr>
              <w:t>4</w:t>
            </w:r>
          </w:p>
        </w:tc>
      </w:tr>
      <w:tr w:rsidR="009D3CB2" w:rsidRPr="00C25669" w14:paraId="178E2707" w14:textId="77777777" w:rsidTr="00FA064B">
        <w:trPr>
          <w:trHeight w:val="71"/>
          <w:jc w:val="center"/>
        </w:trPr>
        <w:tc>
          <w:tcPr>
            <w:tcW w:w="1382" w:type="dxa"/>
            <w:vMerge/>
            <w:tcBorders>
              <w:left w:val="single" w:sz="4" w:space="0" w:color="auto"/>
              <w:right w:val="single" w:sz="4" w:space="0" w:color="auto"/>
            </w:tcBorders>
            <w:vAlign w:val="center"/>
            <w:hideMark/>
          </w:tcPr>
          <w:p w14:paraId="696888D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A56B2BD" w14:textId="77777777" w:rsidR="009D3CB2" w:rsidRPr="00C25669" w:rsidRDefault="009D3CB2" w:rsidP="00EA5BA5">
            <w:pPr>
              <w:pStyle w:val="TAL"/>
            </w:pPr>
            <w:r w:rsidRPr="00C25669">
              <w:t>CDM Type</w:t>
            </w:r>
          </w:p>
        </w:tc>
        <w:tc>
          <w:tcPr>
            <w:tcW w:w="774" w:type="dxa"/>
            <w:tcBorders>
              <w:top w:val="single" w:sz="4" w:space="0" w:color="auto"/>
              <w:left w:val="single" w:sz="4" w:space="0" w:color="auto"/>
              <w:bottom w:val="single" w:sz="4" w:space="0" w:color="auto"/>
              <w:right w:val="single" w:sz="4" w:space="0" w:color="auto"/>
            </w:tcBorders>
            <w:vAlign w:val="center"/>
          </w:tcPr>
          <w:p w14:paraId="1B13E88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CD7F01" w14:textId="77777777" w:rsidR="009D3CB2" w:rsidRPr="00C25669" w:rsidRDefault="009D3CB2" w:rsidP="00EA5BA5">
            <w:pPr>
              <w:pStyle w:val="TAC"/>
              <w:rPr>
                <w:lang w:eastAsia="zh-CN"/>
              </w:rPr>
            </w:pPr>
            <w:r w:rsidRPr="00C25669">
              <w:rPr>
                <w:rFonts w:hint="eastAsia"/>
                <w:lang w:eastAsia="zh-CN"/>
              </w:rPr>
              <w:t>FD-CDM2</w:t>
            </w:r>
          </w:p>
        </w:tc>
      </w:tr>
      <w:tr w:rsidR="009D3CB2" w:rsidRPr="00C25669" w14:paraId="1B841087" w14:textId="77777777" w:rsidTr="00FA064B">
        <w:trPr>
          <w:trHeight w:val="71"/>
          <w:jc w:val="center"/>
        </w:trPr>
        <w:tc>
          <w:tcPr>
            <w:tcW w:w="1382" w:type="dxa"/>
            <w:vMerge/>
            <w:tcBorders>
              <w:left w:val="single" w:sz="4" w:space="0" w:color="auto"/>
              <w:right w:val="single" w:sz="4" w:space="0" w:color="auto"/>
            </w:tcBorders>
            <w:vAlign w:val="center"/>
            <w:hideMark/>
          </w:tcPr>
          <w:p w14:paraId="437BECF8"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43EAD21" w14:textId="77777777" w:rsidR="009D3CB2" w:rsidRPr="00C25669" w:rsidRDefault="009D3CB2" w:rsidP="00EA5BA5">
            <w:pPr>
              <w:pStyle w:val="TAL"/>
            </w:pPr>
            <w:r w:rsidRPr="00C25669">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38485F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13DFF8"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6441584A" w14:textId="77777777" w:rsidTr="00FA064B">
        <w:trPr>
          <w:trHeight w:val="71"/>
          <w:jc w:val="center"/>
        </w:trPr>
        <w:tc>
          <w:tcPr>
            <w:tcW w:w="1382" w:type="dxa"/>
            <w:vMerge/>
            <w:tcBorders>
              <w:left w:val="single" w:sz="4" w:space="0" w:color="auto"/>
              <w:right w:val="single" w:sz="4" w:space="0" w:color="auto"/>
            </w:tcBorders>
            <w:vAlign w:val="center"/>
            <w:hideMark/>
          </w:tcPr>
          <w:p w14:paraId="347ABFF2" w14:textId="77777777" w:rsidR="009D3CB2" w:rsidRPr="00C25669" w:rsidRDefault="009D3CB2" w:rsidP="00EA5BA5">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4226387" w14:textId="77777777" w:rsidR="009D3CB2" w:rsidRPr="00C25669" w:rsidRDefault="009D3CB2" w:rsidP="00EA5BA5">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1651303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B3D00D" w14:textId="77777777" w:rsidR="009D3CB2" w:rsidRPr="00C25669" w:rsidRDefault="009D3CB2" w:rsidP="00EA5BA5">
            <w:pPr>
              <w:pStyle w:val="TAC"/>
              <w:rPr>
                <w:lang w:eastAsia="zh-CN"/>
              </w:rPr>
            </w:pPr>
            <w:r w:rsidRPr="00C25669">
              <w:rPr>
                <w:rFonts w:hint="eastAsia"/>
                <w:lang w:eastAsia="zh-CN"/>
              </w:rPr>
              <w:t>Row 4, (0)</w:t>
            </w:r>
          </w:p>
        </w:tc>
      </w:tr>
      <w:tr w:rsidR="009D3CB2" w:rsidRPr="00C25669" w14:paraId="08F380A7" w14:textId="77777777" w:rsidTr="00FA064B">
        <w:trPr>
          <w:trHeight w:val="71"/>
          <w:jc w:val="center"/>
        </w:trPr>
        <w:tc>
          <w:tcPr>
            <w:tcW w:w="1382" w:type="dxa"/>
            <w:vMerge/>
            <w:tcBorders>
              <w:left w:val="single" w:sz="4" w:space="0" w:color="auto"/>
              <w:right w:val="single" w:sz="4" w:space="0" w:color="auto"/>
            </w:tcBorders>
            <w:vAlign w:val="center"/>
            <w:hideMark/>
          </w:tcPr>
          <w:p w14:paraId="39E4F95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03EF62C" w14:textId="77777777" w:rsidR="009D3CB2" w:rsidRPr="00C25669" w:rsidRDefault="009D3CB2" w:rsidP="00EA5BA5">
            <w:pPr>
              <w:pStyle w:val="TAL"/>
            </w:pPr>
            <w:r w:rsidRPr="00C25669">
              <w:t>First OFDM symbol in the PRB used for CSI-RS (l</w:t>
            </w:r>
            <w:r w:rsidRPr="00C25669">
              <w:rPr>
                <w:vertAlign w:val="subscript"/>
              </w:rPr>
              <w:t>0</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2A76AED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1EDC3B" w14:textId="77777777" w:rsidR="009D3CB2" w:rsidRPr="00C25669" w:rsidRDefault="009D3CB2" w:rsidP="00EA5BA5">
            <w:pPr>
              <w:pStyle w:val="TAC"/>
              <w:rPr>
                <w:lang w:eastAsia="zh-CN"/>
              </w:rPr>
            </w:pPr>
            <w:r w:rsidRPr="00C25669">
              <w:rPr>
                <w:rFonts w:hint="eastAsia"/>
                <w:lang w:eastAsia="zh-CN"/>
              </w:rPr>
              <w:t>(13)</w:t>
            </w:r>
          </w:p>
        </w:tc>
      </w:tr>
      <w:tr w:rsidR="009D3CB2" w:rsidRPr="00C25669" w14:paraId="37E2D26D" w14:textId="77777777" w:rsidTr="00FA064B">
        <w:trPr>
          <w:trHeight w:val="71"/>
          <w:jc w:val="center"/>
        </w:trPr>
        <w:tc>
          <w:tcPr>
            <w:tcW w:w="1382" w:type="dxa"/>
            <w:vMerge/>
            <w:tcBorders>
              <w:left w:val="single" w:sz="4" w:space="0" w:color="auto"/>
              <w:right w:val="single" w:sz="4" w:space="0" w:color="auto"/>
            </w:tcBorders>
            <w:vAlign w:val="center"/>
          </w:tcPr>
          <w:p w14:paraId="009B4982"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05FB49A" w14:textId="77777777" w:rsidR="009D3CB2" w:rsidRPr="00C25669" w:rsidRDefault="009D3CB2" w:rsidP="00EA5BA5">
            <w:pPr>
              <w:pStyle w:val="TAL"/>
            </w:pPr>
            <w:r w:rsidRPr="00C25669">
              <w:t>CSI-RS</w:t>
            </w:r>
          </w:p>
          <w:p w14:paraId="52A05083"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B3D8B5A"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17ECC3"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765A2569"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13AF746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D11F806" w14:textId="77777777" w:rsidR="009D3CB2" w:rsidRPr="00C25669" w:rsidRDefault="009D3CB2" w:rsidP="00EA5BA5">
            <w:pPr>
              <w:pStyle w:val="TAL"/>
            </w:pPr>
            <w:r w:rsidRPr="001F023B">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564DF23"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D11D34" w14:textId="77777777" w:rsidR="009D3CB2" w:rsidRPr="00C25669" w:rsidRDefault="009D3CB2" w:rsidP="00EA5BA5">
            <w:pPr>
              <w:pStyle w:val="TAC"/>
              <w:rPr>
                <w:lang w:eastAsia="zh-CN"/>
              </w:rPr>
            </w:pPr>
            <w:r w:rsidRPr="00C25669">
              <w:rPr>
                <w:lang w:eastAsia="zh-CN"/>
              </w:rPr>
              <w:t>0</w:t>
            </w:r>
          </w:p>
        </w:tc>
      </w:tr>
      <w:tr w:rsidR="009D3CB2" w:rsidRPr="00C25669" w14:paraId="45C3569B" w14:textId="77777777" w:rsidTr="00FA064B">
        <w:trPr>
          <w:trHeight w:val="71"/>
          <w:jc w:val="center"/>
        </w:trPr>
        <w:tc>
          <w:tcPr>
            <w:tcW w:w="1382" w:type="dxa"/>
            <w:vMerge w:val="restart"/>
            <w:tcBorders>
              <w:left w:val="single" w:sz="4" w:space="0" w:color="auto"/>
              <w:right w:val="single" w:sz="4" w:space="0" w:color="auto"/>
            </w:tcBorders>
            <w:vAlign w:val="center"/>
          </w:tcPr>
          <w:p w14:paraId="7B5A1EF5" w14:textId="77777777" w:rsidR="009D3CB2" w:rsidRPr="00C25669" w:rsidRDefault="009D3CB2" w:rsidP="00EA5BA5">
            <w:pPr>
              <w:pStyle w:val="TAL"/>
            </w:pPr>
            <w:r w:rsidRPr="00C25669">
              <w:t>CSI-IM configuration</w:t>
            </w:r>
          </w:p>
        </w:tc>
        <w:tc>
          <w:tcPr>
            <w:tcW w:w="2446" w:type="dxa"/>
            <w:tcBorders>
              <w:top w:val="single" w:sz="4" w:space="0" w:color="auto"/>
              <w:left w:val="single" w:sz="4" w:space="0" w:color="auto"/>
              <w:bottom w:val="single" w:sz="4" w:space="0" w:color="auto"/>
              <w:right w:val="single" w:sz="4" w:space="0" w:color="auto"/>
            </w:tcBorders>
          </w:tcPr>
          <w:p w14:paraId="4B6299E9" w14:textId="77777777" w:rsidR="009D3CB2" w:rsidRPr="00C25669" w:rsidRDefault="009D3CB2" w:rsidP="00EA5BA5">
            <w:pPr>
              <w:pStyle w:val="TAL"/>
            </w:pPr>
            <w:r w:rsidRPr="00C25669">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0B751B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3C5C92B"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2782D257" w14:textId="77777777" w:rsidTr="00FA064B">
        <w:trPr>
          <w:trHeight w:val="221"/>
          <w:jc w:val="center"/>
        </w:trPr>
        <w:tc>
          <w:tcPr>
            <w:tcW w:w="1382" w:type="dxa"/>
            <w:vMerge/>
            <w:tcBorders>
              <w:left w:val="single" w:sz="4" w:space="0" w:color="auto"/>
              <w:right w:val="single" w:sz="4" w:space="0" w:color="auto"/>
            </w:tcBorders>
            <w:vAlign w:val="center"/>
            <w:hideMark/>
          </w:tcPr>
          <w:p w14:paraId="71DE45EE"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772DC28E" w14:textId="77777777" w:rsidR="009D3CB2" w:rsidRPr="00C25669" w:rsidRDefault="009D3CB2" w:rsidP="00EA5BA5">
            <w:pPr>
              <w:pStyle w:val="TAL"/>
            </w:pPr>
            <w:r w:rsidRPr="00C25669">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318DAE9C"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70553D" w14:textId="77777777" w:rsidR="009D3CB2" w:rsidRPr="00C25669" w:rsidRDefault="009D3CB2" w:rsidP="00EA5BA5">
            <w:pPr>
              <w:pStyle w:val="TAC"/>
              <w:rPr>
                <w:lang w:eastAsia="zh-CN"/>
              </w:rPr>
            </w:pPr>
            <w:r w:rsidRPr="00C25669">
              <w:rPr>
                <w:rFonts w:hint="eastAsia"/>
                <w:lang w:eastAsia="zh-CN"/>
              </w:rPr>
              <w:t>Patte</w:t>
            </w:r>
            <w:r w:rsidRPr="005527F0">
              <w:rPr>
                <w:rFonts w:hint="eastAsia"/>
                <w:lang w:eastAsia="ja-JP"/>
              </w:rPr>
              <w:t>r</w:t>
            </w:r>
            <w:r w:rsidRPr="00C25669">
              <w:rPr>
                <w:rFonts w:hint="eastAsia"/>
                <w:lang w:eastAsia="zh-CN"/>
              </w:rPr>
              <w:t>n 0</w:t>
            </w:r>
          </w:p>
        </w:tc>
      </w:tr>
      <w:tr w:rsidR="009D3CB2" w:rsidRPr="00C25669" w14:paraId="771DB4E1" w14:textId="77777777" w:rsidTr="00FA064B">
        <w:trPr>
          <w:trHeight w:val="413"/>
          <w:jc w:val="center"/>
        </w:trPr>
        <w:tc>
          <w:tcPr>
            <w:tcW w:w="1382" w:type="dxa"/>
            <w:vMerge/>
            <w:tcBorders>
              <w:left w:val="single" w:sz="4" w:space="0" w:color="auto"/>
              <w:right w:val="single" w:sz="4" w:space="0" w:color="auto"/>
            </w:tcBorders>
            <w:vAlign w:val="center"/>
            <w:hideMark/>
          </w:tcPr>
          <w:p w14:paraId="60CC0A8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EBCBC5B" w14:textId="77777777" w:rsidR="009D3CB2" w:rsidRPr="00C25669" w:rsidRDefault="009D3CB2" w:rsidP="00EA5BA5">
            <w:pPr>
              <w:pStyle w:val="TAL"/>
            </w:pPr>
            <w:r w:rsidRPr="00C25669">
              <w:t>CSI-IM Resource Mapping</w:t>
            </w:r>
          </w:p>
          <w:p w14:paraId="7992A454" w14:textId="77777777" w:rsidR="009D3CB2" w:rsidRPr="00C25669" w:rsidRDefault="009D3CB2" w:rsidP="00EA5BA5">
            <w:pPr>
              <w:pStyle w:val="TAL"/>
            </w:pPr>
            <w:r w:rsidRPr="00C25669">
              <w:t>(k</w:t>
            </w:r>
            <w:r w:rsidRPr="00C25669">
              <w:rPr>
                <w:vertAlign w:val="subscript"/>
              </w:rPr>
              <w:t>CSI-IM</w:t>
            </w:r>
            <w:r w:rsidRPr="00C25669">
              <w:t>,</w:t>
            </w:r>
            <w:r w:rsidRPr="00C25669">
              <w:rPr>
                <w:rFonts w:hint="eastAsia"/>
              </w:rPr>
              <w:t>l</w:t>
            </w:r>
            <w:r w:rsidRPr="00C25669">
              <w:rPr>
                <w:vertAlign w:val="subscript"/>
              </w:rPr>
              <w:t>CSI-IM</w:t>
            </w:r>
            <w:r w:rsidRPr="00C25669">
              <w:t>)</w:t>
            </w:r>
          </w:p>
        </w:tc>
        <w:tc>
          <w:tcPr>
            <w:tcW w:w="774" w:type="dxa"/>
            <w:tcBorders>
              <w:top w:val="single" w:sz="4" w:space="0" w:color="auto"/>
              <w:left w:val="single" w:sz="4" w:space="0" w:color="auto"/>
              <w:bottom w:val="single" w:sz="4" w:space="0" w:color="auto"/>
              <w:right w:val="single" w:sz="4" w:space="0" w:color="auto"/>
            </w:tcBorders>
            <w:vAlign w:val="center"/>
          </w:tcPr>
          <w:p w14:paraId="09B73057"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3C63CF7" w14:textId="77777777" w:rsidR="009D3CB2" w:rsidRPr="00C25669" w:rsidRDefault="009D3CB2" w:rsidP="00EA5BA5">
            <w:pPr>
              <w:pStyle w:val="TAC"/>
              <w:rPr>
                <w:lang w:eastAsia="zh-CN"/>
              </w:rPr>
            </w:pPr>
            <w:r w:rsidRPr="00C25669">
              <w:rPr>
                <w:rFonts w:hint="eastAsia"/>
                <w:lang w:eastAsia="zh-CN"/>
              </w:rPr>
              <w:t>(4,9)</w:t>
            </w:r>
          </w:p>
        </w:tc>
      </w:tr>
      <w:tr w:rsidR="009D3CB2" w:rsidRPr="00C25669" w14:paraId="7837663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9B1242F"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BC5F013" w14:textId="77777777" w:rsidR="009D3CB2" w:rsidRPr="00C25669" w:rsidRDefault="009D3CB2" w:rsidP="00EA5BA5">
            <w:pPr>
              <w:pStyle w:val="TAL"/>
            </w:pPr>
            <w:r w:rsidRPr="00C25669">
              <w:t>CSI-IM timeConfig</w:t>
            </w:r>
          </w:p>
          <w:p w14:paraId="6397C9F0" w14:textId="77777777" w:rsidR="009D3CB2" w:rsidRPr="00C25669" w:rsidRDefault="009D3CB2" w:rsidP="00EA5BA5">
            <w:pPr>
              <w:pStyle w:val="TAL"/>
            </w:pP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12AEF80"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732F03E"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15AC9BE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866C2" w14:textId="77777777" w:rsidR="009D3CB2" w:rsidRPr="00C25669" w:rsidRDefault="009D3CB2" w:rsidP="00EA5BA5">
            <w:pPr>
              <w:pStyle w:val="TAL"/>
            </w:pPr>
            <w:r w:rsidRPr="00C25669">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5A6AC4D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0D6370" w14:textId="77777777" w:rsidR="009D3CB2" w:rsidRPr="00C25669" w:rsidRDefault="009D3CB2" w:rsidP="00EA5BA5">
            <w:pPr>
              <w:pStyle w:val="TAC"/>
              <w:rPr>
                <w:lang w:eastAsia="zh-CN"/>
              </w:rPr>
            </w:pPr>
            <w:r w:rsidRPr="00C25669">
              <w:rPr>
                <w:rFonts w:hint="eastAsia"/>
                <w:lang w:eastAsia="zh-CN"/>
              </w:rPr>
              <w:t>Aperiodic</w:t>
            </w:r>
          </w:p>
        </w:tc>
      </w:tr>
      <w:tr w:rsidR="009D3CB2" w:rsidRPr="00C25669" w14:paraId="347DE2B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69D94" w14:textId="77777777" w:rsidR="009D3CB2" w:rsidRPr="00C25669" w:rsidRDefault="009D3CB2" w:rsidP="00EA5BA5">
            <w:pPr>
              <w:pStyle w:val="TAL"/>
            </w:pPr>
            <w:r w:rsidRPr="00C25669">
              <w:t>CQI-table</w:t>
            </w:r>
          </w:p>
        </w:tc>
        <w:tc>
          <w:tcPr>
            <w:tcW w:w="774" w:type="dxa"/>
            <w:tcBorders>
              <w:top w:val="single" w:sz="4" w:space="0" w:color="auto"/>
              <w:left w:val="single" w:sz="4" w:space="0" w:color="auto"/>
              <w:bottom w:val="single" w:sz="4" w:space="0" w:color="auto"/>
              <w:right w:val="single" w:sz="4" w:space="0" w:color="auto"/>
            </w:tcBorders>
            <w:vAlign w:val="center"/>
          </w:tcPr>
          <w:p w14:paraId="3F37FF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24CB9B9" w14:textId="77777777" w:rsidR="009D3CB2" w:rsidRPr="00C25669" w:rsidRDefault="009D3CB2" w:rsidP="00EA5BA5">
            <w:pPr>
              <w:pStyle w:val="TAC"/>
              <w:rPr>
                <w:lang w:eastAsia="zh-CN"/>
              </w:rPr>
            </w:pPr>
            <w:r w:rsidRPr="00C25669">
              <w:rPr>
                <w:rFonts w:hint="eastAsia"/>
                <w:lang w:eastAsia="zh-CN"/>
              </w:rPr>
              <w:t>Table 1</w:t>
            </w:r>
          </w:p>
        </w:tc>
      </w:tr>
      <w:tr w:rsidR="009D3CB2" w:rsidRPr="00C25669" w14:paraId="75ACF3D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C6F97FD" w14:textId="77777777" w:rsidR="009D3CB2" w:rsidRPr="00C25669" w:rsidRDefault="009D3CB2" w:rsidP="00EA5BA5">
            <w:pPr>
              <w:pStyle w:val="TAL"/>
            </w:pPr>
            <w:r w:rsidRPr="00C25669">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026BB5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EF0C05" w14:textId="77777777" w:rsidR="009D3CB2" w:rsidRPr="00C25669" w:rsidRDefault="009D3CB2" w:rsidP="00EA5BA5">
            <w:pPr>
              <w:pStyle w:val="TAC"/>
            </w:pPr>
            <w:r w:rsidRPr="00C25669">
              <w:rPr>
                <w:lang w:eastAsia="zh-CN"/>
              </w:rPr>
              <w:t>cri-RI-PMI-CQI</w:t>
            </w:r>
          </w:p>
        </w:tc>
      </w:tr>
      <w:tr w:rsidR="009D3CB2" w:rsidRPr="00C25669" w14:paraId="4FD817C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1402D0" w14:textId="77777777" w:rsidR="009D3CB2" w:rsidRPr="00C25669" w:rsidRDefault="009D3CB2" w:rsidP="00EA5BA5">
            <w:pPr>
              <w:pStyle w:val="TAL"/>
            </w:pPr>
            <w:r w:rsidRPr="00C25669">
              <w:t>timeRestrictionFor</w:t>
            </w:r>
            <w:r w:rsidRPr="00C25669">
              <w:rPr>
                <w:rFonts w:hint="eastAsia"/>
                <w:lang w:eastAsia="zh-CN"/>
              </w:rPr>
              <w:t>Channel</w:t>
            </w:r>
            <w:r w:rsidRPr="00C25669">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25BC888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CF82C2"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4BF2F83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151C30" w14:textId="77777777" w:rsidR="009D3CB2" w:rsidRPr="00C25669" w:rsidRDefault="009D3CB2" w:rsidP="00EA5BA5">
            <w:pPr>
              <w:pStyle w:val="TAL"/>
            </w:pPr>
            <w:r w:rsidRPr="00C25669">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4E730AF"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4437BD9"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14:paraId="3012109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2A3625" w14:textId="77777777" w:rsidR="009D3CB2" w:rsidRPr="00C25669" w:rsidRDefault="009D3CB2" w:rsidP="00EA5BA5">
            <w:pPr>
              <w:pStyle w:val="TAL"/>
            </w:pPr>
            <w:r w:rsidRPr="00C25669">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56BF831"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A1D45F8"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2272C36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132DFF" w14:textId="77777777" w:rsidR="009D3CB2" w:rsidRPr="00C25669" w:rsidRDefault="009D3CB2" w:rsidP="00EA5BA5">
            <w:pPr>
              <w:pStyle w:val="TAL"/>
            </w:pPr>
            <w:r w:rsidRPr="00C25669">
              <w:t>pmi-FormatIndicator</w:t>
            </w:r>
            <w:r w:rsidRPr="00C25669">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3AD871DE"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C953083" w14:textId="77777777" w:rsidR="009D3CB2" w:rsidRPr="00C25669" w:rsidRDefault="009D3CB2" w:rsidP="00EA5BA5">
            <w:pPr>
              <w:pStyle w:val="TAC"/>
              <w:rPr>
                <w:lang w:eastAsia="zh-CN"/>
              </w:rPr>
            </w:pPr>
            <w:r w:rsidRPr="00C25669">
              <w:rPr>
                <w:rFonts w:hint="eastAsia"/>
                <w:lang w:eastAsia="zh-CN"/>
              </w:rPr>
              <w:t>Wideband</w:t>
            </w:r>
          </w:p>
        </w:tc>
      </w:tr>
      <w:tr w:rsidR="009D3CB2" w:rsidRPr="00C25669" w14:paraId="1E1E8676"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BFB1B2" w14:textId="77777777" w:rsidR="009D3CB2" w:rsidRPr="00562E1B" w:rsidRDefault="009D3CB2" w:rsidP="00EA5BA5">
            <w:pPr>
              <w:pStyle w:val="TAL"/>
              <w:rPr>
                <w:rFonts w:cs="Arial"/>
                <w:szCs w:val="18"/>
              </w:rPr>
            </w:pPr>
            <w:r w:rsidRPr="00562E1B">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0010BAA2" w14:textId="77777777" w:rsidR="009D3CB2" w:rsidRPr="00E10B1F" w:rsidRDefault="009D3CB2" w:rsidP="00EA5BA5">
            <w:pPr>
              <w:pStyle w:val="TAC"/>
              <w:rPr>
                <w:rFonts w:cs="Arial"/>
                <w:szCs w:val="18"/>
              </w:rPr>
            </w:pPr>
            <w:r w:rsidRPr="00E10B1F">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1CD47879" w14:textId="77777777" w:rsidR="009D3CB2" w:rsidRPr="00562E1B" w:rsidRDefault="009D3CB2" w:rsidP="00EA5BA5">
            <w:pPr>
              <w:pStyle w:val="TAC"/>
              <w:rPr>
                <w:rFonts w:cs="Arial"/>
                <w:szCs w:val="18"/>
                <w:lang w:eastAsia="zh-CN"/>
              </w:rPr>
            </w:pPr>
            <w:r w:rsidRPr="00562E1B">
              <w:rPr>
                <w:rFonts w:cs="Arial"/>
                <w:szCs w:val="18"/>
              </w:rPr>
              <w:t>8</w:t>
            </w:r>
          </w:p>
        </w:tc>
      </w:tr>
      <w:tr w:rsidR="009D3CB2" w:rsidRPr="00C25669" w14:paraId="40AD517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192F71" w14:textId="77777777" w:rsidR="009D3CB2" w:rsidRPr="00562E1B" w:rsidRDefault="009D3CB2" w:rsidP="00EA5BA5">
            <w:pPr>
              <w:pStyle w:val="TAL"/>
              <w:rPr>
                <w:rFonts w:cs="Arial"/>
                <w:szCs w:val="18"/>
              </w:rPr>
            </w:pPr>
            <w:r w:rsidRPr="00562E1B">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253DBBF9" w14:textId="77777777" w:rsidR="009D3CB2" w:rsidRPr="00E10B1F" w:rsidRDefault="009D3CB2" w:rsidP="00EA5BA5">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C610298" w14:textId="77777777" w:rsidR="009D3CB2" w:rsidRPr="00562E1B" w:rsidRDefault="009D3CB2" w:rsidP="00EA5BA5">
            <w:pPr>
              <w:pStyle w:val="TAC"/>
              <w:rPr>
                <w:rFonts w:cs="Arial"/>
                <w:szCs w:val="18"/>
                <w:lang w:eastAsia="zh-CN"/>
              </w:rPr>
            </w:pPr>
            <w:r w:rsidRPr="00562E1B">
              <w:rPr>
                <w:rFonts w:cs="Arial"/>
                <w:szCs w:val="18"/>
              </w:rPr>
              <w:t>1111111</w:t>
            </w:r>
          </w:p>
        </w:tc>
      </w:tr>
      <w:tr w:rsidR="009D3CB2" w:rsidRPr="00C25669" w14:paraId="2E72FF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1B30AD" w14:textId="77777777" w:rsidR="009D3CB2" w:rsidRPr="00C25669" w:rsidRDefault="009D3CB2" w:rsidP="00EA5BA5">
            <w:pPr>
              <w:pStyle w:val="TAL"/>
            </w:pPr>
            <w:r w:rsidRPr="00C25669">
              <w:t xml:space="preserve">CSI-Report </w:t>
            </w:r>
            <w:r>
              <w:rPr>
                <w:rFonts w:hint="eastAsia"/>
                <w:lang w:eastAsia="zh-CN"/>
              </w:rPr>
              <w:t>periodicity</w:t>
            </w:r>
            <w:r w:rsidRPr="00C25669">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2272CA6" w14:textId="77777777" w:rsidR="009D3CB2" w:rsidRPr="00C25669" w:rsidRDefault="009D3CB2" w:rsidP="00EA5BA5">
            <w:pPr>
              <w:pStyle w:val="TAC"/>
              <w:rPr>
                <w:lang w:eastAsia="zh-CN"/>
              </w:rPr>
            </w:pPr>
            <w:r w:rsidRPr="00C25669">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23E8A0F1" w14:textId="77777777" w:rsidR="009D3CB2" w:rsidRPr="00C25669" w:rsidRDefault="009D3CB2" w:rsidP="00EA5BA5">
            <w:pPr>
              <w:pStyle w:val="TAC"/>
              <w:rPr>
                <w:lang w:eastAsia="zh-CN"/>
              </w:rPr>
            </w:pPr>
            <w:r w:rsidRPr="00C25669">
              <w:rPr>
                <w:rFonts w:hint="eastAsia"/>
                <w:lang w:eastAsia="zh-CN"/>
              </w:rPr>
              <w:t>Not configured</w:t>
            </w:r>
          </w:p>
        </w:tc>
      </w:tr>
      <w:tr w:rsidR="009D3CB2" w:rsidRPr="00C25669" w:rsidDel="001A40AC" w14:paraId="2AA9CAB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8D1DF" w14:textId="77777777" w:rsidR="009D3CB2" w:rsidRPr="00C25669" w:rsidRDefault="009D3CB2" w:rsidP="00EA5BA5">
            <w:pPr>
              <w:pStyle w:val="TAL"/>
            </w:pPr>
            <w:r w:rsidRPr="00C25669">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0F2808F1"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DEBD07C" w14:textId="6656AB29" w:rsidR="009D3CB2" w:rsidRPr="00C25669" w:rsidDel="001A40AC" w:rsidRDefault="00AA6907" w:rsidP="00EA5BA5">
            <w:pPr>
              <w:pStyle w:val="TAC"/>
              <w:rPr>
                <w:lang w:eastAsia="zh-CN"/>
              </w:rPr>
            </w:pPr>
            <w:r>
              <w:rPr>
                <w:lang w:eastAsia="zh-CN"/>
              </w:rPr>
              <w:t>3</w:t>
            </w:r>
          </w:p>
        </w:tc>
      </w:tr>
      <w:tr w:rsidR="009D3CB2" w:rsidRPr="00C25669" w:rsidDel="001A40AC" w14:paraId="6B41323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D37626" w14:textId="77777777" w:rsidR="009D3CB2" w:rsidRPr="00C25669" w:rsidRDefault="009D3CB2" w:rsidP="00EA5BA5">
            <w:pPr>
              <w:pStyle w:val="TAL"/>
            </w:pPr>
            <w:r w:rsidRPr="00C25669">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1686034"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C3F80E9" w14:textId="77777777" w:rsidR="009D3CB2" w:rsidRPr="00C25669" w:rsidDel="001A40AC" w:rsidRDefault="009D3CB2" w:rsidP="00EA5BA5">
            <w:pPr>
              <w:pStyle w:val="TAC"/>
              <w:rPr>
                <w:lang w:eastAsia="zh-CN"/>
              </w:rPr>
            </w:pPr>
            <w:r w:rsidRPr="00C25669">
              <w:rPr>
                <w:lang w:eastAsia="zh-CN"/>
              </w:rPr>
              <w:t>1 in slots i, where mod(i, 5) = 1, otherwise it is equal to 0</w:t>
            </w:r>
          </w:p>
        </w:tc>
      </w:tr>
      <w:tr w:rsidR="009D3CB2" w:rsidRPr="00C25669" w:rsidDel="001A40AC" w14:paraId="6BEAA9A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2FBA46" w14:textId="77777777" w:rsidR="009D3CB2" w:rsidRPr="00C25669" w:rsidRDefault="009D3CB2" w:rsidP="00EA5BA5">
            <w:pPr>
              <w:pStyle w:val="TAL"/>
            </w:pPr>
            <w:r w:rsidRPr="00C25669">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2509F110"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971C04B" w14:textId="77777777" w:rsidR="009D3CB2" w:rsidRPr="00C25669" w:rsidDel="001A40AC" w:rsidRDefault="009D3CB2" w:rsidP="00EA5BA5">
            <w:pPr>
              <w:pStyle w:val="TAC"/>
              <w:rPr>
                <w:lang w:eastAsia="zh-CN"/>
              </w:rPr>
            </w:pPr>
            <w:r w:rsidRPr="00C25669">
              <w:rPr>
                <w:lang w:eastAsia="zh-CN"/>
              </w:rPr>
              <w:t>1</w:t>
            </w:r>
          </w:p>
        </w:tc>
      </w:tr>
      <w:tr w:rsidR="009D3CB2" w:rsidRPr="00C25669" w:rsidDel="001A40AC" w14:paraId="209ADB1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7C470A" w14:textId="77777777" w:rsidR="009D3CB2" w:rsidRPr="00C25669" w:rsidRDefault="009D3CB2" w:rsidP="00EA5BA5">
            <w:pPr>
              <w:pStyle w:val="TAL"/>
            </w:pPr>
            <w:r w:rsidRPr="00C25669">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EBE0168" w14:textId="77777777" w:rsidR="009D3CB2" w:rsidRPr="00C25669" w:rsidRDefault="009D3CB2" w:rsidP="00EA5BA5">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A48C427" w14:textId="77777777" w:rsidR="009D3CB2" w:rsidRPr="00C25669" w:rsidRDefault="009D3CB2" w:rsidP="00EA5BA5">
            <w:pPr>
              <w:pStyle w:val="TAC"/>
              <w:rPr>
                <w:lang w:eastAsia="zh-CN"/>
              </w:rPr>
            </w:pPr>
            <w:r w:rsidRPr="00C25669">
              <w:rPr>
                <w:lang w:eastAsia="zh-CN"/>
              </w:rPr>
              <w:t>One State with one Associated Report Configuration</w:t>
            </w:r>
          </w:p>
          <w:p w14:paraId="0499F00D" w14:textId="77777777" w:rsidR="009D3CB2" w:rsidRPr="00C25669" w:rsidDel="001A40AC" w:rsidRDefault="009D3CB2" w:rsidP="00EA5BA5">
            <w:pPr>
              <w:pStyle w:val="TAC"/>
              <w:rPr>
                <w:lang w:eastAsia="zh-CN"/>
              </w:rPr>
            </w:pPr>
            <w:r w:rsidRPr="00C25669">
              <w:rPr>
                <w:lang w:eastAsia="zh-CN"/>
              </w:rPr>
              <w:t>Associated Report Configuration contains pointers to NZP CSI-RS and CSI-IM</w:t>
            </w:r>
          </w:p>
        </w:tc>
      </w:tr>
      <w:tr w:rsidR="009D3CB2" w:rsidRPr="00C25669" w14:paraId="0A2F86EC"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FD30BCA" w14:textId="77777777" w:rsidR="009D3CB2" w:rsidRPr="00C25669" w:rsidRDefault="009D3CB2" w:rsidP="00EA5BA5">
            <w:pPr>
              <w:pStyle w:val="TAL"/>
            </w:pPr>
            <w:r w:rsidRPr="00C25669">
              <w:t>Codebook configuration</w:t>
            </w:r>
          </w:p>
        </w:tc>
        <w:tc>
          <w:tcPr>
            <w:tcW w:w="2446" w:type="dxa"/>
            <w:tcBorders>
              <w:top w:val="single" w:sz="4" w:space="0" w:color="auto"/>
              <w:left w:val="single" w:sz="4" w:space="0" w:color="auto"/>
              <w:bottom w:val="single" w:sz="4" w:space="0" w:color="auto"/>
              <w:right w:val="single" w:sz="4" w:space="0" w:color="auto"/>
            </w:tcBorders>
          </w:tcPr>
          <w:p w14:paraId="0E7844D0" w14:textId="77777777" w:rsidR="009D3CB2" w:rsidRPr="00C25669" w:rsidRDefault="009D3CB2" w:rsidP="00EA5BA5">
            <w:pPr>
              <w:pStyle w:val="TAL"/>
            </w:pPr>
            <w:r w:rsidRPr="00C25669">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36F49FED"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1A8220F" w14:textId="77777777" w:rsidR="009D3CB2" w:rsidRPr="00C25669" w:rsidRDefault="009D3CB2" w:rsidP="00EA5BA5">
            <w:pPr>
              <w:pStyle w:val="TAC"/>
            </w:pPr>
            <w:r w:rsidRPr="00C25669">
              <w:rPr>
                <w:lang w:eastAsia="zh-CN"/>
              </w:rPr>
              <w:t>typeI-SinglePanel</w:t>
            </w:r>
          </w:p>
        </w:tc>
      </w:tr>
      <w:tr w:rsidR="009D3CB2" w:rsidRPr="00C25669" w14:paraId="62E88213" w14:textId="77777777" w:rsidTr="00FA064B">
        <w:trPr>
          <w:trHeight w:val="71"/>
          <w:jc w:val="center"/>
        </w:trPr>
        <w:tc>
          <w:tcPr>
            <w:tcW w:w="1382" w:type="dxa"/>
            <w:vMerge/>
            <w:tcBorders>
              <w:left w:val="single" w:sz="4" w:space="0" w:color="auto"/>
              <w:right w:val="single" w:sz="4" w:space="0" w:color="auto"/>
            </w:tcBorders>
            <w:hideMark/>
          </w:tcPr>
          <w:p w14:paraId="5C57CDAB"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F7A1355" w14:textId="77777777" w:rsidR="009D3CB2" w:rsidRPr="00C25669" w:rsidRDefault="009D3CB2" w:rsidP="00EA5BA5">
            <w:pPr>
              <w:pStyle w:val="TAL"/>
            </w:pPr>
            <w:r w:rsidRPr="00C25669">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7944612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F509ECA" w14:textId="77777777" w:rsidR="009D3CB2" w:rsidRPr="00C25669" w:rsidRDefault="009D3CB2" w:rsidP="00EA5BA5">
            <w:pPr>
              <w:pStyle w:val="TAC"/>
              <w:rPr>
                <w:lang w:eastAsia="zh-CN"/>
              </w:rPr>
            </w:pPr>
            <w:r w:rsidRPr="00C25669">
              <w:rPr>
                <w:rFonts w:hint="eastAsia"/>
                <w:lang w:eastAsia="zh-CN"/>
              </w:rPr>
              <w:t>1</w:t>
            </w:r>
          </w:p>
        </w:tc>
      </w:tr>
      <w:tr w:rsidR="009D3CB2" w:rsidRPr="00C25669" w14:paraId="556C2CB4" w14:textId="77777777" w:rsidTr="00FA064B">
        <w:trPr>
          <w:trHeight w:val="71"/>
          <w:jc w:val="center"/>
        </w:trPr>
        <w:tc>
          <w:tcPr>
            <w:tcW w:w="1382" w:type="dxa"/>
            <w:vMerge/>
            <w:tcBorders>
              <w:left w:val="single" w:sz="4" w:space="0" w:color="auto"/>
              <w:right w:val="single" w:sz="4" w:space="0" w:color="auto"/>
            </w:tcBorders>
            <w:hideMark/>
          </w:tcPr>
          <w:p w14:paraId="0CD2F2D0"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13B9DC39" w14:textId="77777777" w:rsidR="009D3CB2" w:rsidRPr="00C25669" w:rsidRDefault="009D3CB2" w:rsidP="00EA5BA5">
            <w:pPr>
              <w:pStyle w:val="TAL"/>
            </w:pPr>
            <w:r w:rsidRPr="00C25669">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C423532"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2FFABBB" w14:textId="77777777" w:rsidR="009D3CB2" w:rsidRPr="00C25669" w:rsidRDefault="009D3CB2" w:rsidP="00EA5BA5">
            <w:pPr>
              <w:pStyle w:val="TAC"/>
              <w:rPr>
                <w:lang w:eastAsia="zh-CN"/>
              </w:rPr>
            </w:pPr>
            <w:r w:rsidRPr="00C25669">
              <w:rPr>
                <w:rFonts w:hint="eastAsia"/>
                <w:lang w:eastAsia="zh-CN"/>
              </w:rPr>
              <w:t>(2,1)</w:t>
            </w:r>
          </w:p>
        </w:tc>
      </w:tr>
      <w:tr w:rsidR="009D3CB2" w:rsidRPr="00C25669" w14:paraId="0EE26FF6" w14:textId="77777777" w:rsidTr="00FA064B">
        <w:trPr>
          <w:trHeight w:val="71"/>
          <w:jc w:val="center"/>
        </w:trPr>
        <w:tc>
          <w:tcPr>
            <w:tcW w:w="1382" w:type="dxa"/>
            <w:vMerge/>
            <w:tcBorders>
              <w:left w:val="single" w:sz="4" w:space="0" w:color="auto"/>
              <w:right w:val="single" w:sz="4" w:space="0" w:color="auto"/>
            </w:tcBorders>
          </w:tcPr>
          <w:p w14:paraId="31FBD453"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250D5350" w14:textId="77777777" w:rsidR="009D3CB2" w:rsidRPr="00C25669" w:rsidRDefault="009D3CB2" w:rsidP="00EA5BA5">
            <w:pPr>
              <w:pStyle w:val="TAL"/>
            </w:pPr>
            <w:r w:rsidRPr="00C25669">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B41F1C4"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BE4AD8A" w14:textId="77777777" w:rsidR="009D3CB2" w:rsidRPr="00C25669" w:rsidRDefault="009D3CB2" w:rsidP="00EA5BA5">
            <w:pPr>
              <w:pStyle w:val="TAC"/>
              <w:rPr>
                <w:lang w:eastAsia="zh-CN"/>
              </w:rPr>
            </w:pPr>
            <w:r w:rsidRPr="00C25669">
              <w:rPr>
                <w:rFonts w:hint="eastAsia"/>
                <w:lang w:eastAsia="zh-CN"/>
              </w:rPr>
              <w:t>(</w:t>
            </w:r>
            <w:r w:rsidRPr="00C25669">
              <w:rPr>
                <w:lang w:eastAsia="zh-CN"/>
              </w:rPr>
              <w:t>4,1</w:t>
            </w:r>
            <w:r w:rsidRPr="00C25669">
              <w:rPr>
                <w:rFonts w:hint="eastAsia"/>
                <w:lang w:eastAsia="zh-CN"/>
              </w:rPr>
              <w:t>)</w:t>
            </w:r>
          </w:p>
        </w:tc>
      </w:tr>
      <w:tr w:rsidR="009D3CB2" w:rsidRPr="00C25669" w14:paraId="1CE9B42F" w14:textId="77777777" w:rsidTr="00FA064B">
        <w:trPr>
          <w:trHeight w:val="71"/>
          <w:jc w:val="center"/>
        </w:trPr>
        <w:tc>
          <w:tcPr>
            <w:tcW w:w="1382" w:type="dxa"/>
            <w:vMerge/>
            <w:tcBorders>
              <w:left w:val="single" w:sz="4" w:space="0" w:color="auto"/>
              <w:right w:val="single" w:sz="4" w:space="0" w:color="auto"/>
            </w:tcBorders>
            <w:hideMark/>
          </w:tcPr>
          <w:p w14:paraId="1FEDE857"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04F71F63" w14:textId="77777777" w:rsidR="009D3CB2" w:rsidRPr="00562E1B" w:rsidRDefault="009D3CB2" w:rsidP="00EA5BA5">
            <w:pPr>
              <w:pStyle w:val="TAL"/>
            </w:pPr>
            <w:r w:rsidRPr="00562E1B">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77BBAE9"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BE3AFD" w14:textId="77777777" w:rsidR="009D3CB2" w:rsidRPr="00562E1B" w:rsidRDefault="009D3CB2" w:rsidP="00EA5BA5">
            <w:pPr>
              <w:pStyle w:val="TAC"/>
              <w:rPr>
                <w:lang w:eastAsia="zh-CN"/>
              </w:rPr>
            </w:pPr>
            <w:r w:rsidRPr="00562E1B">
              <w:rPr>
                <w:lang w:eastAsia="zh-CN"/>
              </w:rPr>
              <w:t>11111111</w:t>
            </w:r>
          </w:p>
        </w:tc>
      </w:tr>
      <w:tr w:rsidR="009D3CB2" w:rsidRPr="00C25669" w14:paraId="21C00DD1"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4CB2325C" w14:textId="77777777" w:rsidR="009D3CB2" w:rsidRPr="00C25669" w:rsidRDefault="009D3CB2" w:rsidP="00EA5BA5">
            <w:pPr>
              <w:pStyle w:val="TAL"/>
            </w:pPr>
          </w:p>
        </w:tc>
        <w:tc>
          <w:tcPr>
            <w:tcW w:w="2446" w:type="dxa"/>
            <w:tcBorders>
              <w:top w:val="single" w:sz="4" w:space="0" w:color="auto"/>
              <w:left w:val="single" w:sz="4" w:space="0" w:color="auto"/>
              <w:bottom w:val="single" w:sz="4" w:space="0" w:color="auto"/>
              <w:right w:val="single" w:sz="4" w:space="0" w:color="auto"/>
            </w:tcBorders>
          </w:tcPr>
          <w:p w14:paraId="6B42DD1B" w14:textId="77777777" w:rsidR="009D3CB2" w:rsidRPr="00562E1B" w:rsidRDefault="009D3CB2" w:rsidP="00EA5BA5">
            <w:pPr>
              <w:pStyle w:val="TAL"/>
            </w:pPr>
            <w:r w:rsidRPr="00562E1B">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7F2949B1"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DFD194A" w14:textId="77777777" w:rsidR="009D3CB2" w:rsidRPr="00562E1B" w:rsidRDefault="009D3CB2" w:rsidP="00EA5BA5">
            <w:pPr>
              <w:pStyle w:val="TAC"/>
              <w:rPr>
                <w:lang w:eastAsia="zh-CN"/>
              </w:rPr>
            </w:pPr>
            <w:r w:rsidRPr="00562E1B">
              <w:rPr>
                <w:lang w:eastAsia="zh-CN"/>
              </w:rPr>
              <w:t>00000001</w:t>
            </w:r>
          </w:p>
        </w:tc>
      </w:tr>
      <w:tr w:rsidR="009D3CB2" w:rsidRPr="00C25669" w14:paraId="2B2D95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FDECDFC" w14:textId="77777777" w:rsidR="009D3CB2" w:rsidRPr="00562E1B" w:rsidRDefault="009D3CB2" w:rsidP="00EA5BA5">
            <w:pPr>
              <w:pStyle w:val="TAL"/>
            </w:pPr>
            <w:r w:rsidRPr="00562E1B">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1912C32"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592001" w14:textId="77777777" w:rsidR="009D3CB2" w:rsidRPr="00562E1B" w:rsidRDefault="009D3CB2" w:rsidP="00EA5BA5">
            <w:pPr>
              <w:pStyle w:val="TAC"/>
              <w:rPr>
                <w:lang w:eastAsia="zh-CN"/>
              </w:rPr>
            </w:pPr>
            <w:r w:rsidRPr="00562E1B">
              <w:rPr>
                <w:lang w:eastAsia="zh-CN"/>
              </w:rPr>
              <w:t>PUSCH</w:t>
            </w:r>
          </w:p>
        </w:tc>
      </w:tr>
      <w:tr w:rsidR="009D3CB2" w:rsidRPr="00C25669" w14:paraId="1BD003E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D83A02" w14:textId="77777777" w:rsidR="009D3CB2" w:rsidRPr="00562E1B" w:rsidRDefault="009D3CB2" w:rsidP="00EA5BA5">
            <w:pPr>
              <w:pStyle w:val="TAL"/>
            </w:pPr>
            <w:r w:rsidRPr="00562E1B">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836071E" w14:textId="77777777" w:rsidR="009D3CB2" w:rsidRPr="00E10B1F" w:rsidRDefault="009D3CB2" w:rsidP="00EA5BA5">
            <w:pPr>
              <w:pStyle w:val="TAC"/>
            </w:pPr>
            <w:r w:rsidRPr="00E10B1F">
              <w:t>ms</w:t>
            </w:r>
          </w:p>
        </w:tc>
        <w:tc>
          <w:tcPr>
            <w:tcW w:w="2359" w:type="dxa"/>
            <w:tcBorders>
              <w:top w:val="single" w:sz="4" w:space="0" w:color="auto"/>
              <w:left w:val="single" w:sz="4" w:space="0" w:color="auto"/>
              <w:bottom w:val="single" w:sz="4" w:space="0" w:color="auto"/>
              <w:right w:val="single" w:sz="4" w:space="0" w:color="auto"/>
            </w:tcBorders>
            <w:vAlign w:val="center"/>
          </w:tcPr>
          <w:p w14:paraId="6BBBB9B3" w14:textId="77777777" w:rsidR="009D3CB2" w:rsidRPr="00562E1B" w:rsidRDefault="009D3CB2" w:rsidP="00EA5BA5">
            <w:pPr>
              <w:pStyle w:val="TAC"/>
              <w:rPr>
                <w:lang w:eastAsia="zh-CN"/>
              </w:rPr>
            </w:pPr>
            <w:r w:rsidRPr="00562E1B">
              <w:rPr>
                <w:lang w:eastAsia="zh-CN"/>
              </w:rPr>
              <w:t>6</w:t>
            </w:r>
          </w:p>
        </w:tc>
      </w:tr>
      <w:tr w:rsidR="009D3CB2" w:rsidRPr="00C25669" w14:paraId="383648A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31D8AF" w14:textId="77777777" w:rsidR="009D3CB2" w:rsidRPr="00562E1B" w:rsidRDefault="009D3CB2" w:rsidP="00EA5BA5">
            <w:pPr>
              <w:pStyle w:val="TAL"/>
            </w:pPr>
            <w:r w:rsidRPr="00562E1B">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1152746A"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48BAE3" w14:textId="77777777" w:rsidR="009D3CB2" w:rsidRPr="00562E1B" w:rsidRDefault="009D3CB2" w:rsidP="00EA5BA5">
            <w:pPr>
              <w:pStyle w:val="TAC"/>
              <w:rPr>
                <w:lang w:eastAsia="zh-CN"/>
              </w:rPr>
            </w:pPr>
            <w:r w:rsidRPr="00562E1B">
              <w:rPr>
                <w:lang w:eastAsia="zh-CN"/>
              </w:rPr>
              <w:t>4</w:t>
            </w:r>
          </w:p>
        </w:tc>
      </w:tr>
      <w:tr w:rsidR="009D3CB2" w:rsidRPr="00C25669" w14:paraId="69EEF3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8E966D" w14:textId="18B8FD80" w:rsidR="009D3CB2" w:rsidRPr="00562E1B" w:rsidRDefault="009D3CB2" w:rsidP="00EA5BA5">
            <w:pPr>
              <w:pStyle w:val="TAL"/>
            </w:pPr>
            <w:r w:rsidRPr="00562E1B">
              <w:t>Measurement channel</w:t>
            </w:r>
            <w:r w:rsidR="00CF20CF">
              <w:t xml:space="preserve"> </w:t>
            </w:r>
            <w:r w:rsidR="00490946">
              <w:t>(Note 4)</w:t>
            </w:r>
          </w:p>
        </w:tc>
        <w:tc>
          <w:tcPr>
            <w:tcW w:w="774" w:type="dxa"/>
            <w:tcBorders>
              <w:top w:val="single" w:sz="4" w:space="0" w:color="auto"/>
              <w:left w:val="single" w:sz="4" w:space="0" w:color="auto"/>
              <w:bottom w:val="single" w:sz="4" w:space="0" w:color="auto"/>
              <w:right w:val="single" w:sz="4" w:space="0" w:color="auto"/>
            </w:tcBorders>
            <w:vAlign w:val="center"/>
          </w:tcPr>
          <w:p w14:paraId="1A2D7FF5" w14:textId="77777777" w:rsidR="009D3CB2" w:rsidRPr="00E10B1F"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E92A1DC" w14:textId="77777777" w:rsidR="009D3CB2" w:rsidRDefault="009D3CB2" w:rsidP="00EA5BA5">
            <w:pPr>
              <w:pStyle w:val="TAC"/>
              <w:rPr>
                <w:rFonts w:cs="Arial"/>
                <w:szCs w:val="18"/>
              </w:rPr>
            </w:pPr>
            <w:r w:rsidRPr="00562E1B">
              <w:rPr>
                <w:rFonts w:cs="Arial"/>
                <w:szCs w:val="18"/>
              </w:rPr>
              <w:t>R.PDSCH.1-6.1 FDD</w:t>
            </w:r>
          </w:p>
          <w:p w14:paraId="3A58562E" w14:textId="22A8C584" w:rsidR="009D3CB2" w:rsidRPr="00973834" w:rsidRDefault="009D3CB2" w:rsidP="00EA5BA5">
            <w:pPr>
              <w:pStyle w:val="TAC"/>
              <w:rPr>
                <w:rFonts w:cs="Arial"/>
                <w:szCs w:val="18"/>
              </w:rPr>
            </w:pPr>
            <w:r>
              <w:rPr>
                <w:rFonts w:cs="Arial"/>
                <w:szCs w:val="18"/>
              </w:rPr>
              <w:t>R.PDSCH.</w:t>
            </w:r>
            <w:r w:rsidR="00ED38FE">
              <w:rPr>
                <w:rFonts w:cs="Arial"/>
                <w:szCs w:val="18"/>
              </w:rPr>
              <w:t>1-3.1</w:t>
            </w:r>
            <w:r>
              <w:rPr>
                <w:rFonts w:cs="Arial"/>
                <w:szCs w:val="18"/>
              </w:rPr>
              <w:t xml:space="preserve"> HD-</w:t>
            </w:r>
            <w:r w:rsidRPr="00562E1B">
              <w:rPr>
                <w:rFonts w:cs="Arial"/>
                <w:szCs w:val="18"/>
              </w:rPr>
              <w:t>FDD</w:t>
            </w:r>
          </w:p>
        </w:tc>
      </w:tr>
      <w:tr w:rsidR="009D3CB2" w:rsidRPr="00C25669" w14:paraId="4609F34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F084E29" w14:textId="77777777" w:rsidR="009D3CB2" w:rsidRPr="00C25669" w:rsidRDefault="009D3CB2" w:rsidP="00EA5BA5">
            <w:pPr>
              <w:pStyle w:val="TAL"/>
            </w:pPr>
            <w:r w:rsidRPr="00DB30AC">
              <w:t>PDSCH &amp; PDSCH DMRS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4CAB217B" w14:textId="77777777" w:rsidR="009D3CB2" w:rsidRPr="00C25669" w:rsidRDefault="009D3CB2" w:rsidP="00EA5BA5">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305A6D" w14:textId="77777777" w:rsidR="009D3CB2" w:rsidRPr="00C25669" w:rsidRDefault="009D3CB2" w:rsidP="00EA5BA5">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57A1A4F5" w14:textId="77777777" w:rsidTr="00FA064B">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06C67895" w14:textId="77777777" w:rsidR="009D3CB2" w:rsidRPr="00B320F6" w:rsidRDefault="009D3CB2" w:rsidP="00EA5BA5">
            <w:pPr>
              <w:pStyle w:val="TAN"/>
            </w:pPr>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ms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p>
          <w:p w14:paraId="070CAFCB" w14:textId="77777777" w:rsidR="009D3CB2" w:rsidRPr="00C25669" w:rsidRDefault="009D3CB2" w:rsidP="00EA5BA5">
            <w:pPr>
              <w:pStyle w:val="TAN"/>
            </w:pPr>
            <w:r w:rsidRPr="00C25669">
              <w:t>Note 2:</w:t>
            </w:r>
            <w:r w:rsidRPr="00C25669">
              <w:rPr>
                <w:lang w:eastAsia="zh-CN"/>
              </w:rPr>
              <w:tab/>
            </w:r>
            <w:r w:rsidRPr="00C25669">
              <w:t xml:space="preserve">If the UE reports in an available uplink reporting instance at </w:t>
            </w:r>
            <w:r w:rsidRPr="00C25669">
              <w:rPr>
                <w:rFonts w:hint="eastAsia"/>
                <w:lang w:eastAsia="zh-CN"/>
              </w:rPr>
              <w:t>slot</w:t>
            </w:r>
            <w:r w:rsidRPr="00C25669">
              <w:t xml:space="preserve">#n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r>
              <w:t>g</w:t>
            </w:r>
            <w:r w:rsidRPr="00C25669">
              <w:t xml:space="preserve">NB downlink before </w:t>
            </w:r>
            <w:r w:rsidRPr="00C25669">
              <w:rPr>
                <w:rFonts w:hint="eastAsia"/>
                <w:lang w:eastAsia="zh-CN"/>
              </w:rPr>
              <w:t>slot</w:t>
            </w:r>
            <w:r w:rsidRPr="00C25669">
              <w:t>#(n+</w:t>
            </w:r>
            <w:r w:rsidRPr="00C25669">
              <w:rPr>
                <w:rFonts w:hint="eastAsia"/>
                <w:lang w:eastAsia="zh-CN"/>
              </w:rPr>
              <w:t>3</w:t>
            </w:r>
            <w:r w:rsidRPr="00C25669">
              <w:t>).</w:t>
            </w:r>
          </w:p>
          <w:p w14:paraId="2B4B23AD" w14:textId="77777777" w:rsidR="009D3CB2" w:rsidRDefault="009D3CB2" w:rsidP="00EA5BA5">
            <w:pPr>
              <w:pStyle w:val="TAN"/>
            </w:pPr>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principle beam direction shall be used as specified in </w:t>
            </w:r>
            <w:r w:rsidRPr="00C25669">
              <w:rPr>
                <w:rFonts w:cs="Arial"/>
                <w:noProof/>
                <w:szCs w:val="18"/>
                <w:lang w:eastAsia="zh-CN"/>
              </w:rPr>
              <w:t>Annex B.2.3.2.3</w:t>
            </w:r>
            <w:r w:rsidRPr="00C25669">
              <w:rPr>
                <w:rFonts w:hint="eastAsia"/>
              </w:rPr>
              <w:t>.</w:t>
            </w:r>
          </w:p>
          <w:p w14:paraId="0CC0B30D" w14:textId="7CA47511" w:rsidR="005B3371" w:rsidRPr="00C25669" w:rsidRDefault="005B3371" w:rsidP="00EA5BA5">
            <w:pPr>
              <w:pStyle w:val="TAN"/>
              <w:rPr>
                <w:lang w:eastAsia="zh-CN"/>
              </w:rPr>
            </w:pPr>
            <w:r>
              <w:rPr>
                <w:lang w:eastAsia="zh-CN"/>
              </w:rPr>
              <w:t>Note 4:</w:t>
            </w:r>
            <w:r>
              <w:rPr>
                <w:lang w:eastAsia="zh-CN"/>
              </w:rPr>
              <w:tab/>
            </w:r>
            <w:r w:rsidRPr="006429A1">
              <w:rPr>
                <w:rFonts w:eastAsia="SimSun"/>
              </w:rPr>
              <w:t>Applied reference channel depends on the supported operation mode: FDD or HD-FDD</w:t>
            </w:r>
          </w:p>
        </w:tc>
      </w:tr>
    </w:tbl>
    <w:p w14:paraId="6F421D6C" w14:textId="77777777" w:rsidR="009D3CB2" w:rsidRPr="00C25669" w:rsidRDefault="009D3CB2" w:rsidP="009D3CB2">
      <w:pPr>
        <w:rPr>
          <w:lang w:eastAsia="zh-CN"/>
        </w:rPr>
      </w:pPr>
    </w:p>
    <w:p w14:paraId="566FB0F1" w14:textId="77777777" w:rsidR="009D3CB2" w:rsidRPr="00C25669" w:rsidRDefault="009D3CB2" w:rsidP="00EA5BA5">
      <w:pPr>
        <w:pStyle w:val="TH"/>
        <w:rPr>
          <w:lang w:eastAsia="zh-CN"/>
        </w:rPr>
      </w:pPr>
      <w:r w:rsidRPr="00C25669">
        <w:t xml:space="preserve">Table </w:t>
      </w:r>
      <w:r>
        <w:rPr>
          <w:rFonts w:hint="eastAsia"/>
          <w:lang w:eastAsia="zh-CN"/>
        </w:rPr>
        <w:t>6.3.</w:t>
      </w:r>
      <w:r>
        <w:rPr>
          <w:lang w:eastAsia="zh-CN"/>
        </w:rPr>
        <w:t>1</w:t>
      </w:r>
      <w:r w:rsidRPr="00C25669">
        <w:rPr>
          <w:rFonts w:hint="eastAsia"/>
          <w:lang w:eastAsia="zh-CN"/>
        </w:rPr>
        <w:t>.1.1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373A6B67"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15E3FF5F" w14:textId="77777777" w:rsidR="009D3CB2" w:rsidRPr="00C25669" w:rsidRDefault="009D3CB2" w:rsidP="00EA5BA5">
            <w:pPr>
              <w:pStyle w:val="TAH"/>
            </w:pPr>
            <w:r w:rsidRPr="00C25669">
              <w:t>Parameter</w:t>
            </w:r>
          </w:p>
        </w:tc>
        <w:tc>
          <w:tcPr>
            <w:tcW w:w="1701" w:type="dxa"/>
            <w:tcBorders>
              <w:top w:val="single" w:sz="4" w:space="0" w:color="auto"/>
              <w:left w:val="single" w:sz="4" w:space="0" w:color="auto"/>
              <w:bottom w:val="single" w:sz="4" w:space="0" w:color="auto"/>
              <w:right w:val="single" w:sz="4" w:space="0" w:color="auto"/>
            </w:tcBorders>
            <w:hideMark/>
          </w:tcPr>
          <w:p w14:paraId="66C88F9D" w14:textId="77777777" w:rsidR="009D3CB2" w:rsidRPr="00C25669" w:rsidRDefault="009D3CB2" w:rsidP="00EA5BA5">
            <w:pPr>
              <w:pStyle w:val="TAH"/>
            </w:pPr>
            <w:r w:rsidRPr="00C25669">
              <w:t>Test 1</w:t>
            </w:r>
          </w:p>
        </w:tc>
      </w:tr>
      <w:tr w:rsidR="009D3CB2" w:rsidRPr="00C25669" w14:paraId="29123EA5"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7372170"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90AA96A"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3BFA1296" w14:textId="77777777" w:rsidR="009D3CB2" w:rsidRDefault="009D3CB2" w:rsidP="009D3CB2"/>
    <w:p w14:paraId="03A7EBBF" w14:textId="77777777" w:rsidR="009D3CB2" w:rsidRPr="00C25669" w:rsidRDefault="009D3CB2" w:rsidP="009D3CB2">
      <w:pPr>
        <w:pStyle w:val="Heading4"/>
        <w:rPr>
          <w:lang w:eastAsia="zh-CN"/>
        </w:rPr>
      </w:pPr>
      <w:bookmarkStart w:id="1124" w:name="_Toc114565929"/>
      <w:bookmarkStart w:id="1125" w:name="_Toc123936237"/>
      <w:bookmarkStart w:id="1126" w:name="_Toc124377252"/>
      <w:r w:rsidRPr="00C25669">
        <w:rPr>
          <w:rFonts w:hint="eastAsia"/>
          <w:lang w:eastAsia="zh-CN"/>
        </w:rPr>
        <w:t>6</w:t>
      </w:r>
      <w:r w:rsidRPr="00C25669">
        <w:t>.</w:t>
      </w:r>
      <w:r w:rsidRPr="00C25669">
        <w:rPr>
          <w:rFonts w:hint="eastAsia"/>
          <w:lang w:eastAsia="zh-CN"/>
        </w:rPr>
        <w:t>3</w:t>
      </w:r>
      <w:r w:rsidRPr="00C25669">
        <w:t>.</w:t>
      </w:r>
      <w: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24"/>
      <w:bookmarkEnd w:id="1125"/>
      <w:bookmarkEnd w:id="1126"/>
    </w:p>
    <w:p w14:paraId="5C0BBD66" w14:textId="426A2AD0" w:rsidR="009D3CB2" w:rsidRPr="00C25669" w:rsidRDefault="009D3CB2" w:rsidP="009D3CB2">
      <w:pPr>
        <w:pStyle w:val="Heading5"/>
        <w:rPr>
          <w:lang w:val="en-US" w:eastAsia="zh-CN"/>
        </w:rPr>
      </w:pPr>
      <w:bookmarkStart w:id="1127" w:name="_Toc114565930"/>
      <w:bookmarkStart w:id="1128" w:name="_Toc123936238"/>
      <w:bookmarkStart w:id="1129" w:name="_Toc124377253"/>
      <w:r>
        <w:rPr>
          <w:lang w:eastAsia="zh-CN"/>
        </w:rPr>
        <w:t>6.3.1</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27"/>
      <w:bookmarkEnd w:id="1128"/>
      <w:r w:rsidR="00A12AB9">
        <w:rPr>
          <w:rFonts w:eastAsia="PMingLiU"/>
          <w:lang w:val="en-US" w:eastAsia="zh-CN"/>
        </w:rPr>
        <w:t xml:space="preserve"> </w:t>
      </w:r>
      <w:r w:rsidR="00A12AB9" w:rsidRPr="00373E9E">
        <w:rPr>
          <w:rFonts w:eastAsia="PMingLiU"/>
          <w:lang w:val="en-US" w:eastAsia="zh-CN"/>
        </w:rPr>
        <w:t>for RedCap</w:t>
      </w:r>
      <w:bookmarkEnd w:id="1129"/>
    </w:p>
    <w:p w14:paraId="496DE90A" w14:textId="77777777" w:rsidR="009D3CB2" w:rsidRPr="00C25669" w:rsidRDefault="009D3CB2" w:rsidP="009D3CB2">
      <w:pPr>
        <w:rPr>
          <w:lang w:eastAsia="zh-CN"/>
        </w:rPr>
      </w:pPr>
      <w:r w:rsidRPr="00C25669">
        <w:t xml:space="preserve">For the parameters specified in Table </w:t>
      </w:r>
      <w:r>
        <w:rPr>
          <w:rFonts w:hint="eastAsia"/>
          <w:lang w:eastAsia="zh-CN"/>
        </w:rPr>
        <w:t>6.3.</w:t>
      </w:r>
      <w:r>
        <w:rPr>
          <w:lang w:eastAsia="zh-CN"/>
        </w:rPr>
        <w:t>1</w:t>
      </w:r>
      <w:r w:rsidRPr="00C25669">
        <w:rPr>
          <w:rFonts w:hint="eastAsia"/>
          <w:lang w:eastAsia="zh-CN"/>
        </w:rPr>
        <w:t>.2.1</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.2.1-2</w:t>
      </w:r>
      <w:r w:rsidRPr="00C25669">
        <w:t>.</w:t>
      </w:r>
    </w:p>
    <w:p w14:paraId="18920F8F" w14:textId="15E72179" w:rsidR="009D3CB2" w:rsidRPr="006F752A" w:rsidRDefault="009D3CB2" w:rsidP="009D3CB2">
      <w:pPr>
        <w:pStyle w:val="TH"/>
        <w:rPr>
          <w:rFonts w:eastAsia="MS Mincho"/>
          <w:lang w:eastAsia="ja-JP"/>
        </w:rPr>
      </w:pPr>
      <w:r w:rsidRPr="00C25669">
        <w:lastRenderedPageBreak/>
        <w:t xml:space="preserve">Table </w:t>
      </w:r>
      <w:r>
        <w:rPr>
          <w:rFonts w:hint="eastAsia"/>
          <w:lang w:eastAsia="zh-CN"/>
        </w:rPr>
        <w:t>6.3.</w:t>
      </w:r>
      <w:r>
        <w:rPr>
          <w:lang w:eastAsia="zh-CN"/>
        </w:rPr>
        <w:t>1</w:t>
      </w:r>
      <w:r w:rsidRPr="00C25669">
        <w:rPr>
          <w:rFonts w:hint="eastAsia"/>
          <w:lang w:eastAsia="zh-CN"/>
        </w:rPr>
        <w:t>.2.1-1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9D3CB2" w:rsidRPr="00C25669" w14:paraId="37C78E9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6B9C25"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1FDF3"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882A3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626270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6FDB0"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2F5547" w14:textId="77777777" w:rsidR="009D3CB2" w:rsidRPr="00043164" w:rsidRDefault="009D3CB2"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2E766DF" w14:textId="77777777" w:rsidR="009D3CB2" w:rsidRPr="00043164" w:rsidRDefault="009D3CB2"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9D3CB2" w:rsidRPr="00C25669" w14:paraId="6DBE00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57DD3E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73784F5"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499D3"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30</w:t>
            </w:r>
          </w:p>
        </w:tc>
      </w:tr>
      <w:tr w:rsidR="009D3CB2" w:rsidRPr="00C25669" w14:paraId="222069E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1303BA" w14:textId="77777777" w:rsidR="009D3CB2" w:rsidRPr="00043164" w:rsidRDefault="009D3CB2"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2B6A2"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A54A4E"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w:t>
            </w:r>
          </w:p>
        </w:tc>
      </w:tr>
      <w:tr w:rsidR="009D3CB2" w:rsidRPr="00C25669" w14:paraId="15997D5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8C8FE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794C7D"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7781A66"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9D3CB2" w:rsidRPr="00C25669" w14:paraId="7376D6F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6B4F79" w14:textId="77777777" w:rsidR="009D3CB2" w:rsidRPr="00043164" w:rsidRDefault="009D3CB2"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D4A401"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A4AC68"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TDLA30-5</w:t>
            </w:r>
          </w:p>
        </w:tc>
      </w:tr>
      <w:tr w:rsidR="009D3CB2" w:rsidRPr="00C25669" w14:paraId="14E759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120A821" w14:textId="77777777" w:rsidR="009D3CB2" w:rsidRPr="00043164" w:rsidRDefault="009D3CB2"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DEC60A"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FBC4672" w14:textId="1136220B" w:rsidR="009D3CB2" w:rsidRPr="00043164" w:rsidRDefault="00F3006D" w:rsidP="00FA064B">
            <w:pPr>
              <w:keepNext/>
              <w:keepLines/>
              <w:spacing w:after="0"/>
              <w:jc w:val="center"/>
              <w:rPr>
                <w:rFonts w:ascii="Arial" w:hAnsi="Arial"/>
                <w:sz w:val="18"/>
              </w:rPr>
            </w:pPr>
            <w:r w:rsidRPr="001A2357">
              <w:rPr>
                <w:rFonts w:ascii="Arial" w:hAnsi="Arial"/>
                <w:sz w:val="18"/>
              </w:rPr>
              <w:t>High ULA 4 x 1</w:t>
            </w:r>
          </w:p>
        </w:tc>
      </w:tr>
      <w:tr w:rsidR="009D3CB2" w:rsidRPr="00C25669" w14:paraId="5651B00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EBEE2" w14:textId="77777777" w:rsidR="009D3CB2" w:rsidRPr="00043164" w:rsidRDefault="009D3CB2"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CDA97C" w14:textId="77777777" w:rsidR="009D3CB2" w:rsidRPr="00043164"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EBDB87" w14:textId="77777777" w:rsidR="009D3CB2" w:rsidRPr="00043164" w:rsidRDefault="009D3CB2" w:rsidP="00FA064B">
            <w:pPr>
              <w:keepNext/>
              <w:keepLines/>
              <w:spacing w:after="0"/>
              <w:jc w:val="center"/>
              <w:rPr>
                <w:rFonts w:ascii="Arial" w:hAnsi="Arial"/>
                <w:sz w:val="18"/>
              </w:rPr>
            </w:pPr>
            <w:r w:rsidRPr="00043164">
              <w:rPr>
                <w:rFonts w:ascii="Arial" w:hAnsi="Arial" w:hint="eastAsia"/>
                <w:sz w:val="18"/>
              </w:rPr>
              <w:t>As specified in Annex B.4.1</w:t>
            </w:r>
          </w:p>
        </w:tc>
      </w:tr>
      <w:tr w:rsidR="009D3CB2" w:rsidRPr="00C25669" w14:paraId="0E7F4257"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DA91D3" w14:textId="77777777" w:rsidR="009D3CB2" w:rsidRPr="00C25669" w:rsidRDefault="009D3CB2" w:rsidP="00FA064B">
            <w:pPr>
              <w:keepNext/>
              <w:keepLines/>
              <w:spacing w:after="0"/>
              <w:rPr>
                <w:rFonts w:ascii="Arial" w:hAnsi="Arial"/>
                <w:sz w:val="18"/>
              </w:rPr>
            </w:pPr>
            <w:r w:rsidRPr="00C25669">
              <w:rPr>
                <w:rFonts w:ascii="Arial" w:hAnsi="Arial"/>
                <w:sz w:val="18"/>
              </w:rPr>
              <w:t>ZP CSI-RS configuration</w:t>
            </w:r>
          </w:p>
          <w:p w14:paraId="5A19159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5EBFDE"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0F351FC"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9CFC13" w14:textId="77777777" w:rsidR="009D3CB2" w:rsidRPr="00C25669" w:rsidRDefault="009D3CB2"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9D3CB2" w:rsidRPr="00C25669" w14:paraId="318D1E6A" w14:textId="77777777" w:rsidTr="00FA064B">
        <w:trPr>
          <w:trHeight w:val="71"/>
          <w:jc w:val="center"/>
        </w:trPr>
        <w:tc>
          <w:tcPr>
            <w:tcW w:w="1382" w:type="dxa"/>
            <w:vMerge/>
            <w:tcBorders>
              <w:left w:val="single" w:sz="4" w:space="0" w:color="auto"/>
              <w:right w:val="single" w:sz="4" w:space="0" w:color="auto"/>
            </w:tcBorders>
            <w:vAlign w:val="center"/>
            <w:hideMark/>
          </w:tcPr>
          <w:p w14:paraId="4320CA7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04F0CE"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96EF0B"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D5D5B8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1114BFCD" w14:textId="77777777" w:rsidTr="00FA064B">
        <w:trPr>
          <w:trHeight w:val="71"/>
          <w:jc w:val="center"/>
        </w:trPr>
        <w:tc>
          <w:tcPr>
            <w:tcW w:w="1382" w:type="dxa"/>
            <w:vMerge/>
            <w:tcBorders>
              <w:left w:val="single" w:sz="4" w:space="0" w:color="auto"/>
              <w:right w:val="single" w:sz="4" w:space="0" w:color="auto"/>
            </w:tcBorders>
            <w:vAlign w:val="center"/>
            <w:hideMark/>
          </w:tcPr>
          <w:p w14:paraId="0DD4905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EB3210B"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0773F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F9BEA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1ED9C009" w14:textId="77777777" w:rsidTr="00FA064B">
        <w:trPr>
          <w:trHeight w:val="71"/>
          <w:jc w:val="center"/>
        </w:trPr>
        <w:tc>
          <w:tcPr>
            <w:tcW w:w="1382" w:type="dxa"/>
            <w:vMerge/>
            <w:tcBorders>
              <w:left w:val="single" w:sz="4" w:space="0" w:color="auto"/>
              <w:right w:val="single" w:sz="4" w:space="0" w:color="auto"/>
            </w:tcBorders>
            <w:vAlign w:val="center"/>
            <w:hideMark/>
          </w:tcPr>
          <w:p w14:paraId="640EE3D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480DDE"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48D8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A9986EA"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1E7681F8" w14:textId="77777777" w:rsidTr="00FA064B">
        <w:trPr>
          <w:trHeight w:val="71"/>
          <w:jc w:val="center"/>
        </w:trPr>
        <w:tc>
          <w:tcPr>
            <w:tcW w:w="1382" w:type="dxa"/>
            <w:vMerge/>
            <w:tcBorders>
              <w:left w:val="single" w:sz="4" w:space="0" w:color="auto"/>
              <w:right w:val="single" w:sz="4" w:space="0" w:color="auto"/>
            </w:tcBorders>
            <w:vAlign w:val="center"/>
            <w:hideMark/>
          </w:tcPr>
          <w:p w14:paraId="22A8EADE"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5471912"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9999E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B164D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Row 5,(4)</w:t>
            </w:r>
          </w:p>
        </w:tc>
      </w:tr>
      <w:tr w:rsidR="009D3CB2" w:rsidRPr="00C25669" w14:paraId="05B7CD0E" w14:textId="77777777" w:rsidTr="00FA064B">
        <w:trPr>
          <w:trHeight w:val="71"/>
          <w:jc w:val="center"/>
        </w:trPr>
        <w:tc>
          <w:tcPr>
            <w:tcW w:w="1382" w:type="dxa"/>
            <w:vMerge/>
            <w:tcBorders>
              <w:left w:val="single" w:sz="4" w:space="0" w:color="auto"/>
              <w:right w:val="single" w:sz="4" w:space="0" w:color="auto"/>
            </w:tcBorders>
            <w:vAlign w:val="center"/>
            <w:hideMark/>
          </w:tcPr>
          <w:p w14:paraId="4364D63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7AF4FE"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15752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3C8B4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9D3CB2" w:rsidRPr="00C25669" w14:paraId="4A585277" w14:textId="77777777" w:rsidTr="00FA064B">
        <w:trPr>
          <w:trHeight w:val="71"/>
          <w:jc w:val="center"/>
        </w:trPr>
        <w:tc>
          <w:tcPr>
            <w:tcW w:w="1382" w:type="dxa"/>
            <w:vMerge/>
            <w:tcBorders>
              <w:left w:val="single" w:sz="4" w:space="0" w:color="auto"/>
              <w:right w:val="single" w:sz="4" w:space="0" w:color="auto"/>
            </w:tcBorders>
            <w:vAlign w:val="center"/>
            <w:hideMark/>
          </w:tcPr>
          <w:p w14:paraId="774256A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702D97F"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535ECA28"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E4562"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538AD2C" w14:textId="77777777" w:rsidR="009D3CB2" w:rsidRPr="006F752A" w:rsidRDefault="009D3CB2"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9D3CB2" w:rsidRPr="00C25669" w14:paraId="3921569B"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608522" w14:textId="77777777" w:rsidR="009D3CB2" w:rsidRPr="00C25669" w:rsidRDefault="009D3CB2" w:rsidP="00FA064B">
            <w:pPr>
              <w:keepNext/>
              <w:keepLines/>
              <w:spacing w:after="0"/>
              <w:rPr>
                <w:rFonts w:ascii="Arial" w:hAnsi="Arial"/>
                <w:sz w:val="18"/>
              </w:rPr>
            </w:pPr>
            <w:r w:rsidRPr="00C25669">
              <w:rPr>
                <w:rFonts w:ascii="Arial" w:hAnsi="Arial"/>
                <w:sz w:val="18"/>
              </w:rPr>
              <w:t>NZP CSI-RS for CSI acquisition</w:t>
            </w:r>
          </w:p>
          <w:p w14:paraId="46E04464"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AC7E68" w14:textId="77777777" w:rsidR="009D3CB2" w:rsidRPr="00C25669" w:rsidRDefault="009D3CB2"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87A199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F34D6CD"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601C0335" w14:textId="77777777" w:rsidTr="00FA064B">
        <w:trPr>
          <w:trHeight w:val="71"/>
          <w:jc w:val="center"/>
        </w:trPr>
        <w:tc>
          <w:tcPr>
            <w:tcW w:w="1382" w:type="dxa"/>
            <w:vMerge/>
            <w:tcBorders>
              <w:left w:val="single" w:sz="4" w:space="0" w:color="auto"/>
              <w:right w:val="single" w:sz="4" w:space="0" w:color="auto"/>
            </w:tcBorders>
            <w:vAlign w:val="center"/>
          </w:tcPr>
          <w:p w14:paraId="4F0453D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4126A80" w14:textId="77777777" w:rsidR="009D3CB2" w:rsidRPr="00C25669" w:rsidRDefault="009D3CB2"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8C9E3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9DBB0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61FC8B47" w14:textId="77777777" w:rsidTr="00FA064B">
        <w:trPr>
          <w:trHeight w:val="71"/>
          <w:jc w:val="center"/>
        </w:trPr>
        <w:tc>
          <w:tcPr>
            <w:tcW w:w="1382" w:type="dxa"/>
            <w:vMerge/>
            <w:tcBorders>
              <w:left w:val="single" w:sz="4" w:space="0" w:color="auto"/>
              <w:right w:val="single" w:sz="4" w:space="0" w:color="auto"/>
            </w:tcBorders>
            <w:vAlign w:val="center"/>
            <w:hideMark/>
          </w:tcPr>
          <w:p w14:paraId="2DB3F88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C526DB1" w14:textId="77777777" w:rsidR="009D3CB2" w:rsidRPr="00C25669" w:rsidRDefault="009D3CB2"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1471BE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066FD2"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9D3CB2" w:rsidRPr="00C25669" w14:paraId="2922E5D6" w14:textId="77777777" w:rsidTr="00FA064B">
        <w:trPr>
          <w:trHeight w:val="71"/>
          <w:jc w:val="center"/>
        </w:trPr>
        <w:tc>
          <w:tcPr>
            <w:tcW w:w="1382" w:type="dxa"/>
            <w:vMerge/>
            <w:tcBorders>
              <w:left w:val="single" w:sz="4" w:space="0" w:color="auto"/>
              <w:right w:val="single" w:sz="4" w:space="0" w:color="auto"/>
            </w:tcBorders>
            <w:vAlign w:val="center"/>
            <w:hideMark/>
          </w:tcPr>
          <w:p w14:paraId="30780147"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D5DC82" w14:textId="77777777" w:rsidR="009D3CB2" w:rsidRPr="00C25669" w:rsidRDefault="009D3CB2"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579274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E5275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2C666541" w14:textId="77777777" w:rsidTr="00FA064B">
        <w:trPr>
          <w:trHeight w:val="71"/>
          <w:jc w:val="center"/>
        </w:trPr>
        <w:tc>
          <w:tcPr>
            <w:tcW w:w="1382" w:type="dxa"/>
            <w:vMerge/>
            <w:tcBorders>
              <w:left w:val="single" w:sz="4" w:space="0" w:color="auto"/>
              <w:right w:val="single" w:sz="4" w:space="0" w:color="auto"/>
            </w:tcBorders>
            <w:vAlign w:val="center"/>
            <w:hideMark/>
          </w:tcPr>
          <w:p w14:paraId="3AD8032E" w14:textId="77777777" w:rsidR="009D3CB2" w:rsidRPr="00C25669" w:rsidRDefault="009D3CB2"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FEDDA5" w14:textId="77777777" w:rsidR="009D3CB2" w:rsidRPr="00C25669" w:rsidRDefault="009D3CB2"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89C5E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7AFDC5"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9D3CB2" w:rsidRPr="00C25669" w14:paraId="7240D00B" w14:textId="77777777" w:rsidTr="00FA064B">
        <w:trPr>
          <w:trHeight w:val="71"/>
          <w:jc w:val="center"/>
        </w:trPr>
        <w:tc>
          <w:tcPr>
            <w:tcW w:w="1382" w:type="dxa"/>
            <w:vMerge/>
            <w:tcBorders>
              <w:left w:val="single" w:sz="4" w:space="0" w:color="auto"/>
              <w:right w:val="single" w:sz="4" w:space="0" w:color="auto"/>
            </w:tcBorders>
            <w:vAlign w:val="center"/>
            <w:hideMark/>
          </w:tcPr>
          <w:p w14:paraId="6F473DA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156E70" w14:textId="77777777" w:rsidR="009D3CB2" w:rsidRPr="00C25669" w:rsidRDefault="009D3CB2"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3A83D9"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E0E86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9D3CB2" w:rsidRPr="00C25669" w14:paraId="0E64F38E" w14:textId="77777777" w:rsidTr="00FA064B">
        <w:trPr>
          <w:trHeight w:val="71"/>
          <w:jc w:val="center"/>
        </w:trPr>
        <w:tc>
          <w:tcPr>
            <w:tcW w:w="1382" w:type="dxa"/>
            <w:vMerge/>
            <w:tcBorders>
              <w:left w:val="single" w:sz="4" w:space="0" w:color="auto"/>
              <w:right w:val="single" w:sz="4" w:space="0" w:color="auto"/>
            </w:tcBorders>
            <w:vAlign w:val="center"/>
          </w:tcPr>
          <w:p w14:paraId="3B7A3659"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83D404" w14:textId="77777777" w:rsidR="009D3CB2" w:rsidRPr="00C25669" w:rsidRDefault="009D3CB2" w:rsidP="00FA064B">
            <w:pPr>
              <w:keepNext/>
              <w:keepLines/>
              <w:spacing w:after="0"/>
              <w:rPr>
                <w:rFonts w:ascii="Arial" w:hAnsi="Arial"/>
                <w:sz w:val="18"/>
              </w:rPr>
            </w:pPr>
            <w:r w:rsidRPr="00C25669">
              <w:rPr>
                <w:rFonts w:ascii="Arial" w:hAnsi="Arial"/>
                <w:sz w:val="18"/>
              </w:rPr>
              <w:t>CSI-RS</w:t>
            </w:r>
          </w:p>
          <w:p w14:paraId="0E697592"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D02CE4" w14:textId="77777777" w:rsidR="009D3CB2" w:rsidRPr="00C25669" w:rsidRDefault="009D3CB2"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357124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698CF321"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51E0462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3F14A60" w14:textId="77777777" w:rsidR="009D3CB2" w:rsidRPr="00C25669" w:rsidRDefault="009D3CB2"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ABEFB6B"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BC04111"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0</w:t>
            </w:r>
          </w:p>
        </w:tc>
      </w:tr>
      <w:tr w:rsidR="009D3CB2" w:rsidRPr="00C25669" w14:paraId="3F27478B" w14:textId="77777777" w:rsidTr="00FA064B">
        <w:trPr>
          <w:trHeight w:val="71"/>
          <w:jc w:val="center"/>
        </w:trPr>
        <w:tc>
          <w:tcPr>
            <w:tcW w:w="1382" w:type="dxa"/>
            <w:vMerge w:val="restart"/>
            <w:tcBorders>
              <w:left w:val="single" w:sz="4" w:space="0" w:color="auto"/>
              <w:right w:val="single" w:sz="4" w:space="0" w:color="auto"/>
            </w:tcBorders>
            <w:vAlign w:val="center"/>
          </w:tcPr>
          <w:p w14:paraId="5F581D8A" w14:textId="77777777" w:rsidR="009D3CB2" w:rsidRPr="00C25669" w:rsidRDefault="009D3CB2"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722E31" w14:textId="77777777" w:rsidR="009D3CB2" w:rsidRPr="00C25669" w:rsidRDefault="009D3CB2"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162FFB2"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DF806B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75155A2" w14:textId="77777777" w:rsidTr="00FA064B">
        <w:trPr>
          <w:trHeight w:val="221"/>
          <w:jc w:val="center"/>
        </w:trPr>
        <w:tc>
          <w:tcPr>
            <w:tcW w:w="1382" w:type="dxa"/>
            <w:vMerge/>
            <w:tcBorders>
              <w:left w:val="single" w:sz="4" w:space="0" w:color="auto"/>
              <w:right w:val="single" w:sz="4" w:space="0" w:color="auto"/>
            </w:tcBorders>
            <w:vAlign w:val="center"/>
            <w:hideMark/>
          </w:tcPr>
          <w:p w14:paraId="60F07E5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52C4141" w14:textId="77777777" w:rsidR="009D3CB2" w:rsidRPr="00C25669" w:rsidRDefault="009D3CB2"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D00613"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085C7D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9D3CB2" w:rsidRPr="00C25669" w14:paraId="650947C3" w14:textId="77777777" w:rsidTr="00FA064B">
        <w:trPr>
          <w:trHeight w:val="413"/>
          <w:jc w:val="center"/>
        </w:trPr>
        <w:tc>
          <w:tcPr>
            <w:tcW w:w="1382" w:type="dxa"/>
            <w:vMerge/>
            <w:tcBorders>
              <w:left w:val="single" w:sz="4" w:space="0" w:color="auto"/>
              <w:right w:val="single" w:sz="4" w:space="0" w:color="auto"/>
            </w:tcBorders>
            <w:vAlign w:val="center"/>
            <w:hideMark/>
          </w:tcPr>
          <w:p w14:paraId="764EF45A"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E01177E" w14:textId="77777777" w:rsidR="009D3CB2" w:rsidRPr="00C25669" w:rsidRDefault="009D3CB2" w:rsidP="00FA064B">
            <w:pPr>
              <w:keepNext/>
              <w:keepLines/>
              <w:spacing w:after="0"/>
              <w:rPr>
                <w:rFonts w:ascii="Arial" w:hAnsi="Arial"/>
                <w:sz w:val="18"/>
              </w:rPr>
            </w:pPr>
            <w:r w:rsidRPr="00C25669">
              <w:rPr>
                <w:rFonts w:ascii="Arial" w:hAnsi="Arial"/>
                <w:sz w:val="18"/>
              </w:rPr>
              <w:t>CSI-IM Resource Mapping</w:t>
            </w:r>
          </w:p>
          <w:p w14:paraId="1AEF297F" w14:textId="77777777" w:rsidR="009D3CB2" w:rsidRPr="00C25669" w:rsidRDefault="009D3CB2"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417B61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B2739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9D3CB2" w:rsidRPr="00C25669" w14:paraId="7A25DF23"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012F0DD"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AF0CC6" w14:textId="77777777" w:rsidR="009D3CB2" w:rsidRPr="00C25669" w:rsidRDefault="009D3CB2" w:rsidP="00FA064B">
            <w:pPr>
              <w:keepNext/>
              <w:keepLines/>
              <w:spacing w:after="0"/>
              <w:rPr>
                <w:rFonts w:ascii="Arial" w:hAnsi="Arial"/>
                <w:sz w:val="18"/>
              </w:rPr>
            </w:pPr>
            <w:r w:rsidRPr="00C25669">
              <w:rPr>
                <w:rFonts w:ascii="Arial" w:hAnsi="Arial"/>
                <w:sz w:val="18"/>
              </w:rPr>
              <w:t>CSI-IM timeConfig</w:t>
            </w:r>
          </w:p>
          <w:p w14:paraId="1389F481" w14:textId="77777777" w:rsidR="009D3CB2" w:rsidRPr="00C25669" w:rsidRDefault="009D3CB2"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5B3E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483AA36"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29966A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EE35EE" w14:textId="77777777" w:rsidR="009D3CB2" w:rsidRPr="00C25669" w:rsidRDefault="009D3CB2"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97BAC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E67E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9D3CB2" w:rsidRPr="00C25669" w14:paraId="2DE81758"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0361CB" w14:textId="77777777" w:rsidR="009D3CB2" w:rsidRPr="00C25669" w:rsidRDefault="009D3CB2"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CB75C6"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671FC4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9D3CB2" w:rsidRPr="00C25669" w14:paraId="68DE4E7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D465DB" w14:textId="77777777" w:rsidR="009D3CB2" w:rsidRPr="00C25669" w:rsidRDefault="009D3CB2"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E54690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4F50D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cri-RI-PMI-CQI</w:t>
            </w:r>
          </w:p>
        </w:tc>
      </w:tr>
      <w:tr w:rsidR="009D3CB2" w:rsidRPr="00C25669" w14:paraId="76D3C8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75ABDC"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4EF5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2692A0"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6AE2E9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B863C7" w14:textId="77777777" w:rsidR="009D3CB2" w:rsidRPr="00C25669" w:rsidRDefault="009D3CB2"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D8A47A"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B2ADEB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7DF269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3E9EFD" w14:textId="77777777" w:rsidR="009D3CB2" w:rsidRPr="00C25669" w:rsidRDefault="009D3CB2"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4662FF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4B11A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4279D2B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C80D2E" w14:textId="77777777" w:rsidR="009D3CB2" w:rsidRPr="00C25669" w:rsidRDefault="009D3CB2"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AE7827"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442CD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9D3CB2" w:rsidRPr="00C25669" w14:paraId="7EE6463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6953AFA"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045EC4" w14:textId="77777777" w:rsidR="009D3CB2" w:rsidRPr="00C25669" w:rsidRDefault="009D3CB2"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60B445CA" w14:textId="77777777" w:rsidR="009D3CB2" w:rsidRPr="00C25669" w:rsidRDefault="009D3CB2"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9D3CB2" w:rsidRPr="00C25669" w14:paraId="6FFFF2B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321E65B" w14:textId="77777777" w:rsidR="009D3CB2" w:rsidRPr="00C25669" w:rsidRDefault="009D3CB2"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68F1A7C" w14:textId="77777777" w:rsidR="009D3CB2" w:rsidRPr="00C25669" w:rsidRDefault="009D3CB2"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AF7D053" w14:textId="77777777" w:rsidR="009D3CB2" w:rsidRPr="00C25669" w:rsidRDefault="009D3CB2"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9D3CB2" w:rsidRPr="00C25669" w14:paraId="1B0018F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0F4C44"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EDBB3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D34507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9D3CB2" w:rsidRPr="00C25669" w14:paraId="3E33F50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CB4C04" w14:textId="77777777" w:rsidR="009D3CB2" w:rsidRPr="00C25669" w:rsidRDefault="009D3CB2"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2B3038C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3FFFA58"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8</w:t>
            </w:r>
          </w:p>
        </w:tc>
      </w:tr>
      <w:tr w:rsidR="009D3CB2" w:rsidRPr="00C25669" w14:paraId="49368F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D1A49" w14:textId="77777777" w:rsidR="009D3CB2" w:rsidRPr="00C25669" w:rsidRDefault="009D3CB2"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AF65A8E"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FCD2FA"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9D3CB2" w:rsidRPr="00C25669" w14:paraId="5C602B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1A8B1D" w14:textId="77777777" w:rsidR="009D3CB2" w:rsidRPr="00C25669" w:rsidRDefault="009D3CB2"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57A384"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28B979"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1</w:t>
            </w:r>
          </w:p>
        </w:tc>
      </w:tr>
      <w:tr w:rsidR="009D3CB2" w:rsidRPr="00C25669" w14:paraId="4517374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70BCF6" w14:textId="77777777" w:rsidR="009D3CB2" w:rsidRPr="00C25669" w:rsidRDefault="009D3CB2"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00E1ACF" w14:textId="77777777" w:rsidR="009D3CB2" w:rsidRPr="00C25669" w:rsidRDefault="009D3CB2"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8275157"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7683DCB" w14:textId="77777777" w:rsidR="009D3CB2" w:rsidRPr="00C25669" w:rsidDel="001A40AC" w:rsidRDefault="009D3CB2"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9D3CB2" w:rsidRPr="00C25669" w14:paraId="12705CAA"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6B0E19C" w14:textId="77777777" w:rsidR="009D3CB2" w:rsidRPr="00C25669" w:rsidRDefault="009D3CB2"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6ACBDB56" w14:textId="77777777" w:rsidR="009D3CB2" w:rsidRPr="00C25669" w:rsidRDefault="009D3CB2"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9AA5EE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80712FE" w14:textId="77777777" w:rsidR="009D3CB2" w:rsidRPr="00C25669" w:rsidRDefault="009D3CB2" w:rsidP="00FA064B">
            <w:pPr>
              <w:keepNext/>
              <w:keepLines/>
              <w:spacing w:after="0"/>
              <w:jc w:val="center"/>
              <w:rPr>
                <w:rFonts w:ascii="Arial" w:hAnsi="Arial"/>
                <w:sz w:val="18"/>
              </w:rPr>
            </w:pPr>
            <w:r w:rsidRPr="00C25669">
              <w:rPr>
                <w:rFonts w:ascii="Arial" w:hAnsi="Arial"/>
                <w:sz w:val="18"/>
                <w:lang w:eastAsia="zh-CN"/>
              </w:rPr>
              <w:t>typeI-SinglePanel</w:t>
            </w:r>
          </w:p>
        </w:tc>
      </w:tr>
      <w:tr w:rsidR="009D3CB2" w:rsidRPr="00C25669" w14:paraId="486AF223" w14:textId="77777777" w:rsidTr="00FA064B">
        <w:trPr>
          <w:trHeight w:val="71"/>
          <w:jc w:val="center"/>
        </w:trPr>
        <w:tc>
          <w:tcPr>
            <w:tcW w:w="1382" w:type="dxa"/>
            <w:vMerge/>
            <w:tcBorders>
              <w:left w:val="single" w:sz="4" w:space="0" w:color="auto"/>
              <w:right w:val="single" w:sz="4" w:space="0" w:color="auto"/>
            </w:tcBorders>
            <w:hideMark/>
          </w:tcPr>
          <w:p w14:paraId="7B9F96AF"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464A8DE" w14:textId="77777777" w:rsidR="009D3CB2" w:rsidRPr="00C25669" w:rsidRDefault="009D3CB2"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4AF18B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5372E1"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9D3CB2" w:rsidRPr="00C25669" w14:paraId="69705E8D" w14:textId="77777777" w:rsidTr="00FA064B">
        <w:trPr>
          <w:trHeight w:val="71"/>
          <w:jc w:val="center"/>
        </w:trPr>
        <w:tc>
          <w:tcPr>
            <w:tcW w:w="1382" w:type="dxa"/>
            <w:vMerge/>
            <w:tcBorders>
              <w:left w:val="single" w:sz="4" w:space="0" w:color="auto"/>
              <w:right w:val="single" w:sz="4" w:space="0" w:color="auto"/>
            </w:tcBorders>
            <w:hideMark/>
          </w:tcPr>
          <w:p w14:paraId="49D7FEBB"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E5439DA" w14:textId="77777777" w:rsidR="009D3CB2" w:rsidRPr="00C25669" w:rsidRDefault="009D3CB2"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03C4BF2"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43A3E2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9D3CB2" w:rsidRPr="00C25669" w14:paraId="6CB72EEB" w14:textId="77777777" w:rsidTr="00FA064B">
        <w:trPr>
          <w:trHeight w:val="71"/>
          <w:jc w:val="center"/>
        </w:trPr>
        <w:tc>
          <w:tcPr>
            <w:tcW w:w="1382" w:type="dxa"/>
            <w:vMerge/>
            <w:tcBorders>
              <w:left w:val="single" w:sz="4" w:space="0" w:color="auto"/>
              <w:right w:val="single" w:sz="4" w:space="0" w:color="auto"/>
            </w:tcBorders>
          </w:tcPr>
          <w:p w14:paraId="16E82868"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362E7CF" w14:textId="77777777" w:rsidR="009D3CB2" w:rsidRPr="00C25669" w:rsidRDefault="009D3CB2"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6463DBB8"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F114C8"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9D3CB2" w:rsidRPr="00C25669" w14:paraId="32EC4014" w14:textId="77777777" w:rsidTr="00FA064B">
        <w:trPr>
          <w:trHeight w:val="71"/>
          <w:jc w:val="center"/>
        </w:trPr>
        <w:tc>
          <w:tcPr>
            <w:tcW w:w="1382" w:type="dxa"/>
            <w:vMerge/>
            <w:tcBorders>
              <w:left w:val="single" w:sz="4" w:space="0" w:color="auto"/>
              <w:right w:val="single" w:sz="4" w:space="0" w:color="auto"/>
            </w:tcBorders>
            <w:hideMark/>
          </w:tcPr>
          <w:p w14:paraId="4A8FEDA6"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E9CD1F3" w14:textId="77777777" w:rsidR="009D3CB2" w:rsidRPr="00C25669" w:rsidRDefault="009D3CB2"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2F062F"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40D07AC"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9D3CB2" w:rsidRPr="00C25669" w14:paraId="4DE449CD"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2C631D01" w14:textId="77777777" w:rsidR="009D3CB2" w:rsidRPr="00C25669" w:rsidRDefault="009D3CB2"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15C6BC1" w14:textId="77777777" w:rsidR="009D3CB2" w:rsidRPr="00C25669" w:rsidRDefault="009D3CB2"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9EB464"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07B1BBF"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9D3CB2" w:rsidRPr="00C25669" w14:paraId="28D035D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9F0137D" w14:textId="77777777" w:rsidR="009D3CB2" w:rsidRPr="00C25669" w:rsidRDefault="009D3CB2"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A289055"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35D244"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9D3CB2" w:rsidRPr="00C25669" w14:paraId="05B453E5"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AD9F31" w14:textId="77777777" w:rsidR="009D3CB2" w:rsidRPr="00C25669" w:rsidRDefault="009D3CB2"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C0F5D6" w14:textId="77777777" w:rsidR="009D3CB2" w:rsidRPr="00C25669" w:rsidRDefault="009D3CB2"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EA4072E"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9D3CB2" w:rsidRPr="00C25669" w14:paraId="14F30EA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03260B" w14:textId="77777777" w:rsidR="009D3CB2" w:rsidRPr="00C25669" w:rsidRDefault="009D3CB2"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DD77A7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E830F69" w14:textId="77777777" w:rsidR="009D3CB2" w:rsidRPr="00C25669" w:rsidRDefault="009D3CB2"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9D3CB2" w:rsidRPr="00C25669" w14:paraId="389BF87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6F364" w14:textId="77777777" w:rsidR="009D3CB2" w:rsidRPr="00C25669" w:rsidRDefault="009D3CB2"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334166D" w14:textId="77777777" w:rsidR="009D3CB2" w:rsidRPr="00C25669" w:rsidRDefault="009D3CB2"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04D17EE" w14:textId="77777777" w:rsidR="009D3CB2" w:rsidRPr="00C25669" w:rsidRDefault="009D3CB2" w:rsidP="00FA064B">
            <w:pPr>
              <w:keepNext/>
              <w:keepLines/>
              <w:spacing w:after="0"/>
              <w:jc w:val="center"/>
              <w:rPr>
                <w:rFonts w:ascii="Arial" w:hAnsi="Arial"/>
                <w:sz w:val="18"/>
                <w:lang w:eastAsia="zh-CN"/>
              </w:rPr>
            </w:pPr>
            <w:r w:rsidRPr="003A2713">
              <w:rPr>
                <w:rFonts w:ascii="Arial" w:hAnsi="Arial" w:cs="Arial"/>
                <w:sz w:val="18"/>
                <w:szCs w:val="18"/>
              </w:rPr>
              <w:t>R.PDSCH.2-</w:t>
            </w:r>
            <w:r w:rsidRPr="003A2713">
              <w:rPr>
                <w:rFonts w:ascii="Arial" w:hAnsi="Arial" w:cs="Arial"/>
                <w:sz w:val="18"/>
                <w:szCs w:val="18"/>
                <w:lang w:eastAsia="zh-CN"/>
              </w:rPr>
              <w:t>8</w:t>
            </w:r>
            <w:r w:rsidRPr="003A2713">
              <w:rPr>
                <w:rFonts w:ascii="Arial" w:hAnsi="Arial" w:cs="Arial"/>
                <w:sz w:val="18"/>
                <w:szCs w:val="18"/>
              </w:rPr>
              <w:t>.4 TDD</w:t>
            </w:r>
          </w:p>
        </w:tc>
      </w:tr>
      <w:tr w:rsidR="009D3CB2" w:rsidRPr="00C25669" w14:paraId="09A8438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2983331" w14:textId="77777777" w:rsidR="009D3CB2" w:rsidRPr="00C25669" w:rsidRDefault="009D3CB2"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3F0B498" w14:textId="77777777" w:rsidR="009D3CB2" w:rsidRPr="00C25669" w:rsidRDefault="009D3CB2"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4D043C" w14:textId="77777777" w:rsidR="009D3CB2" w:rsidRPr="00C25669" w:rsidRDefault="009D3CB2"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9D3CB2" w:rsidRPr="00C25669" w14:paraId="7B2DC7E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7340BDB" w14:textId="77777777" w:rsidR="009D3CB2" w:rsidRPr="007428EC" w:rsidRDefault="009D3CB2"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42B79AAA" w14:textId="77777777" w:rsidR="009D3CB2" w:rsidRPr="00C25669" w:rsidRDefault="009D3CB2"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18B537E3" w14:textId="77777777" w:rsidR="009D3CB2" w:rsidRPr="00C25669" w:rsidRDefault="009D3CB2"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65B7503" w14:textId="77777777" w:rsidR="009D3CB2" w:rsidRDefault="009D3CB2" w:rsidP="009D3CB2"/>
    <w:p w14:paraId="1DA4CAA2" w14:textId="77777777" w:rsidR="009D3CB2" w:rsidRPr="00C25669" w:rsidRDefault="009D3CB2" w:rsidP="009D3CB2">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D3CB2" w:rsidRPr="00C25669" w14:paraId="7D536853"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55FE7AD2"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EBABF8E" w14:textId="77777777" w:rsidR="009D3CB2" w:rsidRPr="00C25669" w:rsidRDefault="009D3CB2" w:rsidP="00FA064B">
            <w:pPr>
              <w:keepNext/>
              <w:keepLines/>
              <w:spacing w:after="0"/>
              <w:jc w:val="center"/>
              <w:rPr>
                <w:rFonts w:ascii="Arial" w:hAnsi="Arial"/>
                <w:b/>
                <w:sz w:val="18"/>
              </w:rPr>
            </w:pPr>
            <w:r w:rsidRPr="00C25669">
              <w:rPr>
                <w:rFonts w:ascii="Arial" w:hAnsi="Arial"/>
                <w:b/>
                <w:sz w:val="18"/>
              </w:rPr>
              <w:t>Test 1</w:t>
            </w:r>
          </w:p>
        </w:tc>
      </w:tr>
      <w:tr w:rsidR="009D3CB2" w:rsidRPr="00C25669" w14:paraId="75545D8F"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3D62BC5" w14:textId="77777777" w:rsidR="009D3CB2" w:rsidRPr="00C25669" w:rsidRDefault="009D3CB2"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9E288" w14:textId="77777777" w:rsidR="009D3CB2" w:rsidRPr="00C25669" w:rsidRDefault="009D3CB2" w:rsidP="00FA064B">
            <w:pPr>
              <w:keepNext/>
              <w:keepLines/>
              <w:spacing w:after="0"/>
              <w:jc w:val="center"/>
              <w:rPr>
                <w:rFonts w:ascii="Arial" w:hAnsi="Arial"/>
                <w:sz w:val="18"/>
                <w:lang w:eastAsia="zh-CN"/>
              </w:rPr>
            </w:pPr>
            <w:r>
              <w:rPr>
                <w:rFonts w:ascii="Arial" w:hAnsi="Arial"/>
                <w:sz w:val="18"/>
                <w:lang w:eastAsia="zh-CN"/>
              </w:rPr>
              <w:t>1.3</w:t>
            </w:r>
          </w:p>
        </w:tc>
      </w:tr>
    </w:tbl>
    <w:p w14:paraId="40963534" w14:textId="77777777" w:rsidR="009D3CB2" w:rsidRPr="00C25669" w:rsidRDefault="009D3CB2" w:rsidP="009D3CB2"/>
    <w:p w14:paraId="7C5973C4" w14:textId="77777777" w:rsidR="005B3300" w:rsidRPr="00C25669" w:rsidRDefault="005B3300" w:rsidP="005B3300">
      <w:pPr>
        <w:pStyle w:val="Heading3"/>
        <w:rPr>
          <w:lang w:eastAsia="zh-CN"/>
        </w:rPr>
      </w:pPr>
      <w:bookmarkStart w:id="1130" w:name="_Toc21338241"/>
      <w:bookmarkStart w:id="1131" w:name="_Toc29808349"/>
      <w:bookmarkStart w:id="1132" w:name="_Toc37068268"/>
      <w:bookmarkStart w:id="1133" w:name="_Toc37083813"/>
      <w:bookmarkStart w:id="1134" w:name="_Toc37084155"/>
      <w:bookmarkStart w:id="1135" w:name="_Toc40209517"/>
      <w:bookmarkStart w:id="1136" w:name="_Toc40209859"/>
      <w:bookmarkStart w:id="1137" w:name="_Toc45892818"/>
      <w:bookmarkStart w:id="1138" w:name="_Toc53176675"/>
      <w:bookmarkStart w:id="1139" w:name="_Toc61120988"/>
      <w:bookmarkStart w:id="1140" w:name="_Toc67918166"/>
      <w:bookmarkStart w:id="1141" w:name="_Toc76298210"/>
      <w:bookmarkStart w:id="1142" w:name="_Toc76572222"/>
      <w:bookmarkStart w:id="1143" w:name="_Toc76652089"/>
      <w:bookmarkStart w:id="1144" w:name="_Toc76652927"/>
      <w:bookmarkStart w:id="1145" w:name="_Toc83742199"/>
      <w:bookmarkStart w:id="1146" w:name="_Toc91440689"/>
      <w:bookmarkStart w:id="1147" w:name="_Toc98849479"/>
      <w:bookmarkStart w:id="1148" w:name="_Toc106543332"/>
      <w:bookmarkStart w:id="1149" w:name="_Toc106737430"/>
      <w:bookmarkStart w:id="1150" w:name="_Toc107233197"/>
      <w:bookmarkStart w:id="1151" w:name="_Toc107234812"/>
      <w:bookmarkStart w:id="1152" w:name="_Toc107419782"/>
      <w:bookmarkStart w:id="1153" w:name="_Toc107477078"/>
      <w:bookmarkStart w:id="1154" w:name="_Toc114565931"/>
      <w:bookmarkStart w:id="1155" w:name="_Toc123936239"/>
      <w:bookmarkStart w:id="1156"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EBB115B" w14:textId="77777777" w:rsidR="005B3300" w:rsidRPr="00C25669" w:rsidRDefault="005B3300" w:rsidP="00645B6C">
      <w:pPr>
        <w:pStyle w:val="Heading4"/>
        <w:rPr>
          <w:lang w:eastAsia="zh-CN"/>
        </w:rPr>
      </w:pPr>
      <w:bookmarkStart w:id="1157" w:name="_Toc21338242"/>
      <w:bookmarkStart w:id="1158" w:name="_Toc29808350"/>
      <w:bookmarkStart w:id="1159" w:name="_Toc37068269"/>
      <w:bookmarkStart w:id="1160" w:name="_Toc37083814"/>
      <w:bookmarkStart w:id="1161" w:name="_Toc37084156"/>
      <w:bookmarkStart w:id="1162" w:name="_Toc40209518"/>
      <w:bookmarkStart w:id="1163" w:name="_Toc40209860"/>
      <w:bookmarkStart w:id="1164" w:name="_Toc45892819"/>
      <w:bookmarkStart w:id="1165" w:name="_Toc53176676"/>
      <w:bookmarkStart w:id="1166" w:name="_Toc61120989"/>
      <w:bookmarkStart w:id="1167" w:name="_Toc67918167"/>
      <w:bookmarkStart w:id="1168" w:name="_Toc76298211"/>
      <w:bookmarkStart w:id="1169" w:name="_Toc76572223"/>
      <w:bookmarkStart w:id="1170" w:name="_Toc76652090"/>
      <w:bookmarkStart w:id="1171" w:name="_Toc76652928"/>
      <w:bookmarkStart w:id="1172" w:name="_Toc83742200"/>
      <w:bookmarkStart w:id="1173" w:name="_Toc91440690"/>
      <w:bookmarkStart w:id="1174" w:name="_Toc98849480"/>
      <w:bookmarkStart w:id="1175" w:name="_Toc106543333"/>
      <w:bookmarkStart w:id="1176" w:name="_Toc106737431"/>
      <w:bookmarkStart w:id="1177" w:name="_Toc107233198"/>
      <w:bookmarkStart w:id="1178" w:name="_Toc107234813"/>
      <w:bookmarkStart w:id="1179" w:name="_Toc107419783"/>
      <w:bookmarkStart w:id="1180" w:name="_Toc107477079"/>
      <w:bookmarkStart w:id="1181" w:name="_Toc114565932"/>
      <w:bookmarkStart w:id="1182" w:name="_Toc123936240"/>
      <w:bookmarkStart w:id="1183"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99579F2" w14:textId="77777777" w:rsidR="005B3300" w:rsidRPr="00C25669" w:rsidRDefault="005B3300" w:rsidP="00645B6C">
      <w:pPr>
        <w:pStyle w:val="Heading5"/>
        <w:rPr>
          <w:lang w:eastAsia="zh-CN"/>
        </w:rPr>
      </w:pPr>
      <w:bookmarkStart w:id="1184" w:name="_Toc21338243"/>
      <w:bookmarkStart w:id="1185" w:name="_Toc29808351"/>
      <w:bookmarkStart w:id="1186" w:name="_Toc37068270"/>
      <w:bookmarkStart w:id="1187" w:name="_Toc37083815"/>
      <w:bookmarkStart w:id="1188" w:name="_Toc37084157"/>
      <w:bookmarkStart w:id="1189" w:name="_Toc40209519"/>
      <w:bookmarkStart w:id="1190" w:name="_Toc40209861"/>
      <w:bookmarkStart w:id="1191" w:name="_Toc45892820"/>
      <w:bookmarkStart w:id="1192" w:name="_Toc53176677"/>
      <w:bookmarkStart w:id="1193" w:name="_Toc61120990"/>
      <w:bookmarkStart w:id="1194" w:name="_Toc67918168"/>
      <w:bookmarkStart w:id="1195" w:name="_Toc76298212"/>
      <w:bookmarkStart w:id="1196" w:name="_Toc76572224"/>
      <w:bookmarkStart w:id="1197" w:name="_Toc76652091"/>
      <w:bookmarkStart w:id="1198" w:name="_Toc76652929"/>
      <w:bookmarkStart w:id="1199" w:name="_Toc83742201"/>
      <w:bookmarkStart w:id="1200" w:name="_Toc91440691"/>
      <w:bookmarkStart w:id="1201" w:name="_Toc98849481"/>
      <w:bookmarkStart w:id="1202" w:name="_Toc106543334"/>
      <w:bookmarkStart w:id="1203" w:name="_Toc106737432"/>
      <w:bookmarkStart w:id="1204" w:name="_Toc107233199"/>
      <w:bookmarkStart w:id="1205" w:name="_Toc107234814"/>
      <w:bookmarkStart w:id="1206" w:name="_Toc107419784"/>
      <w:bookmarkStart w:id="1207" w:name="_Toc107477080"/>
      <w:bookmarkStart w:id="1208" w:name="_Toc114565933"/>
      <w:bookmarkStart w:id="1209" w:name="_Toc123936241"/>
      <w:bookmarkStart w:id="1210" w:name="_Toc124377256"/>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67400FF"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14:paraId="1B57067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57678" w:rsidRPr="00C25669" w14:paraId="28CDE05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0A040A1"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0EDC3C0E"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31F89737" w14:textId="77777777" w:rsidR="00257678" w:rsidRPr="00C25669" w:rsidRDefault="00257678" w:rsidP="00257678">
            <w:pPr>
              <w:keepNext/>
              <w:keepLines/>
              <w:spacing w:after="0"/>
              <w:jc w:val="center"/>
              <w:rPr>
                <w:rFonts w:ascii="Arial" w:hAnsi="Arial"/>
                <w:b/>
                <w:sz w:val="18"/>
              </w:rPr>
            </w:pPr>
            <w:r w:rsidRPr="00C25669">
              <w:rPr>
                <w:rFonts w:ascii="Arial" w:eastAsia="SimSun" w:hAnsi="Arial"/>
                <w:b/>
                <w:sz w:val="18"/>
              </w:rPr>
              <w:t>Test 1</w:t>
            </w:r>
          </w:p>
        </w:tc>
      </w:tr>
      <w:tr w:rsidR="00257678" w:rsidRPr="00C25669" w14:paraId="5B3FFDB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2333E7"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4A8B12C3"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545BA7C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257678" w:rsidRPr="00C25669" w14:paraId="449E78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F63F4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41E79902"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6CE5BD5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257678" w:rsidRPr="00C25669" w14:paraId="0185FC6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77CC40"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24E3720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9ACBB7"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257678" w:rsidRPr="00C25669" w14:paraId="3B17C3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30DBD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96F0B4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0299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57678" w:rsidRPr="00C25669" w14:paraId="3FB5EA4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C3EE35"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0C9626F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760D486" w14:textId="77777777" w:rsidR="00257678" w:rsidRPr="00C25669" w:rsidRDefault="00257678" w:rsidP="00257678">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14:paraId="58C604E0"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57678" w:rsidRPr="00C25669" w14:paraId="4FFB2E36"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EA7F8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7F2AA1D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190EDB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57678" w:rsidRPr="00C25669" w14:paraId="27C0E983"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228AD1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ZP CSI-RS configuration</w:t>
            </w:r>
          </w:p>
          <w:p w14:paraId="1D849B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34D6E9E"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4C9947F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6A9AC9" w14:textId="77777777" w:rsidR="00257678" w:rsidRPr="00C25669" w:rsidRDefault="00257678"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57678" w:rsidRPr="00C25669" w14:paraId="3DC63E70" w14:textId="77777777" w:rsidTr="007F1B9E">
        <w:trPr>
          <w:trHeight w:val="71"/>
          <w:jc w:val="center"/>
        </w:trPr>
        <w:tc>
          <w:tcPr>
            <w:tcW w:w="1382" w:type="dxa"/>
            <w:vMerge/>
            <w:tcBorders>
              <w:left w:val="single" w:sz="4" w:space="0" w:color="auto"/>
              <w:right w:val="single" w:sz="4" w:space="0" w:color="auto"/>
            </w:tcBorders>
            <w:vAlign w:val="center"/>
            <w:hideMark/>
          </w:tcPr>
          <w:p w14:paraId="2ECB0DEC"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E1ED94"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7C640E3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5836BAB"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7565BDA0" w14:textId="77777777" w:rsidTr="007F1B9E">
        <w:trPr>
          <w:trHeight w:val="71"/>
          <w:jc w:val="center"/>
        </w:trPr>
        <w:tc>
          <w:tcPr>
            <w:tcW w:w="1382" w:type="dxa"/>
            <w:vMerge/>
            <w:tcBorders>
              <w:left w:val="single" w:sz="4" w:space="0" w:color="auto"/>
              <w:right w:val="single" w:sz="4" w:space="0" w:color="auto"/>
            </w:tcBorders>
            <w:vAlign w:val="center"/>
            <w:hideMark/>
          </w:tcPr>
          <w:p w14:paraId="795614D1"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996B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4BC840B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C66F8D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9EEF2EB" w14:textId="77777777" w:rsidTr="007F1B9E">
        <w:trPr>
          <w:trHeight w:val="71"/>
          <w:jc w:val="center"/>
        </w:trPr>
        <w:tc>
          <w:tcPr>
            <w:tcW w:w="1382" w:type="dxa"/>
            <w:vMerge/>
            <w:tcBorders>
              <w:left w:val="single" w:sz="4" w:space="0" w:color="auto"/>
              <w:right w:val="single" w:sz="4" w:space="0" w:color="auto"/>
            </w:tcBorders>
            <w:vAlign w:val="center"/>
            <w:hideMark/>
          </w:tcPr>
          <w:p w14:paraId="5B289BAF"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E96C7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8F27CD9"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AC817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20BBA4E8" w14:textId="77777777" w:rsidTr="007F1B9E">
        <w:trPr>
          <w:trHeight w:val="71"/>
          <w:jc w:val="center"/>
        </w:trPr>
        <w:tc>
          <w:tcPr>
            <w:tcW w:w="1382" w:type="dxa"/>
            <w:vMerge/>
            <w:tcBorders>
              <w:left w:val="single" w:sz="4" w:space="0" w:color="auto"/>
              <w:right w:val="single" w:sz="4" w:space="0" w:color="auto"/>
            </w:tcBorders>
            <w:vAlign w:val="center"/>
            <w:hideMark/>
          </w:tcPr>
          <w:p w14:paraId="1EE9E88E"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E8B587F" w14:textId="563C16FF"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12CEA980"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D49512B" w14:textId="5A4B1A50" w:rsidR="00257678" w:rsidRPr="00C25669" w:rsidRDefault="00524E5D" w:rsidP="00257678">
            <w:pPr>
              <w:keepNext/>
              <w:keepLines/>
              <w:spacing w:after="0"/>
              <w:jc w:val="center"/>
              <w:rPr>
                <w:rFonts w:ascii="Arial" w:eastAsia="SimSun" w:hAnsi="Arial"/>
                <w:sz w:val="18"/>
                <w:lang w:eastAsia="zh-CN"/>
              </w:rPr>
            </w:pPr>
            <w:r>
              <w:rPr>
                <w:lang w:eastAsia="zh-CN"/>
              </w:rPr>
              <w:t>Row 5,(4)</w:t>
            </w:r>
          </w:p>
        </w:tc>
      </w:tr>
      <w:tr w:rsidR="00257678" w:rsidRPr="00C25669" w14:paraId="0C8E2BAB" w14:textId="77777777" w:rsidTr="007F1B9E">
        <w:trPr>
          <w:trHeight w:val="71"/>
          <w:jc w:val="center"/>
        </w:trPr>
        <w:tc>
          <w:tcPr>
            <w:tcW w:w="1382" w:type="dxa"/>
            <w:vMerge/>
            <w:tcBorders>
              <w:left w:val="single" w:sz="4" w:space="0" w:color="auto"/>
              <w:right w:val="single" w:sz="4" w:space="0" w:color="auto"/>
            </w:tcBorders>
            <w:vAlign w:val="center"/>
            <w:hideMark/>
          </w:tcPr>
          <w:p w14:paraId="59B21A4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0A78A10"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566840F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891CDB9" w14:textId="0E3D5B90"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57678" w:rsidRPr="00C25669" w14:paraId="4E52F981" w14:textId="77777777" w:rsidTr="007F1B9E">
        <w:trPr>
          <w:trHeight w:val="71"/>
          <w:jc w:val="center"/>
        </w:trPr>
        <w:tc>
          <w:tcPr>
            <w:tcW w:w="1382" w:type="dxa"/>
            <w:vMerge/>
            <w:tcBorders>
              <w:left w:val="single" w:sz="4" w:space="0" w:color="auto"/>
              <w:right w:val="single" w:sz="4" w:space="0" w:color="auto"/>
            </w:tcBorders>
            <w:vAlign w:val="center"/>
            <w:hideMark/>
          </w:tcPr>
          <w:p w14:paraId="452E0388"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114A4C0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6A53774A" w14:textId="76C34F7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F144E6A" w14:textId="77777777" w:rsidR="00257678" w:rsidRPr="00C25669" w:rsidRDefault="00257678"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110E00" w14:textId="77777777" w:rsidR="00257678" w:rsidRPr="006F752A" w:rsidRDefault="00257678"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257678" w:rsidRPr="00C25669" w14:paraId="28F2F82B"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03AAC18"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NZP CSI-RS for CSI acquisition</w:t>
            </w:r>
          </w:p>
          <w:p w14:paraId="45E8F3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D54CF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55F624D3"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EF99F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036B3C5B" w14:textId="77777777" w:rsidTr="007F1B9E">
        <w:trPr>
          <w:trHeight w:val="71"/>
          <w:jc w:val="center"/>
        </w:trPr>
        <w:tc>
          <w:tcPr>
            <w:tcW w:w="1382" w:type="dxa"/>
            <w:vMerge/>
            <w:tcBorders>
              <w:left w:val="single" w:sz="4" w:space="0" w:color="auto"/>
              <w:right w:val="single" w:sz="4" w:space="0" w:color="auto"/>
            </w:tcBorders>
            <w:vAlign w:val="center"/>
          </w:tcPr>
          <w:p w14:paraId="0C275620"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C1FCE8F"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4B4421FC"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FD898D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362B887D" w14:textId="77777777" w:rsidTr="007F1B9E">
        <w:trPr>
          <w:trHeight w:val="71"/>
          <w:jc w:val="center"/>
        </w:trPr>
        <w:tc>
          <w:tcPr>
            <w:tcW w:w="1382" w:type="dxa"/>
            <w:vMerge/>
            <w:tcBorders>
              <w:left w:val="single" w:sz="4" w:space="0" w:color="auto"/>
              <w:right w:val="single" w:sz="4" w:space="0" w:color="auto"/>
            </w:tcBorders>
            <w:vAlign w:val="center"/>
            <w:hideMark/>
          </w:tcPr>
          <w:p w14:paraId="43F72B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5C034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0F683C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C2A19C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57678" w:rsidRPr="00C25669" w14:paraId="3ED12436" w14:textId="77777777" w:rsidTr="007F1B9E">
        <w:trPr>
          <w:trHeight w:val="71"/>
          <w:jc w:val="center"/>
        </w:trPr>
        <w:tc>
          <w:tcPr>
            <w:tcW w:w="1382" w:type="dxa"/>
            <w:vMerge/>
            <w:tcBorders>
              <w:left w:val="single" w:sz="4" w:space="0" w:color="auto"/>
              <w:right w:val="single" w:sz="4" w:space="0" w:color="auto"/>
            </w:tcBorders>
            <w:vAlign w:val="center"/>
            <w:hideMark/>
          </w:tcPr>
          <w:p w14:paraId="3F1FE8C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632953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1D93B7F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705A67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5375EF23" w14:textId="77777777" w:rsidTr="007F1B9E">
        <w:trPr>
          <w:trHeight w:val="71"/>
          <w:jc w:val="center"/>
        </w:trPr>
        <w:tc>
          <w:tcPr>
            <w:tcW w:w="1382" w:type="dxa"/>
            <w:vMerge/>
            <w:tcBorders>
              <w:left w:val="single" w:sz="4" w:space="0" w:color="auto"/>
              <w:right w:val="single" w:sz="4" w:space="0" w:color="auto"/>
            </w:tcBorders>
            <w:vAlign w:val="center"/>
            <w:hideMark/>
          </w:tcPr>
          <w:p w14:paraId="78670FCB" w14:textId="77777777" w:rsidR="00257678" w:rsidRPr="00C25669" w:rsidRDefault="00257678" w:rsidP="0025767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4D5D955" w14:textId="6C9B5405" w:rsidR="00257678" w:rsidRPr="00C25669" w:rsidRDefault="00257678"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3AFF4BA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F05FADD" w14:textId="1DF3229A"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57678" w:rsidRPr="00C25669" w14:paraId="5F8D87C7" w14:textId="77777777" w:rsidTr="007F1B9E">
        <w:trPr>
          <w:trHeight w:val="71"/>
          <w:jc w:val="center"/>
        </w:trPr>
        <w:tc>
          <w:tcPr>
            <w:tcW w:w="1382" w:type="dxa"/>
            <w:vMerge/>
            <w:tcBorders>
              <w:left w:val="single" w:sz="4" w:space="0" w:color="auto"/>
              <w:right w:val="single" w:sz="4" w:space="0" w:color="auto"/>
            </w:tcBorders>
            <w:vAlign w:val="center"/>
            <w:hideMark/>
          </w:tcPr>
          <w:p w14:paraId="6E63FF7B"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4D15DC" w14:textId="2D1E0A70" w:rsidR="00257678" w:rsidRPr="00C25669" w:rsidRDefault="00257678"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14C5C4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97D1B4F" w14:textId="7483272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57678" w:rsidRPr="00C25669" w14:paraId="15E12DB7" w14:textId="77777777" w:rsidTr="007F1B9E">
        <w:trPr>
          <w:trHeight w:val="71"/>
          <w:jc w:val="center"/>
        </w:trPr>
        <w:tc>
          <w:tcPr>
            <w:tcW w:w="1382" w:type="dxa"/>
            <w:vMerge/>
            <w:tcBorders>
              <w:left w:val="single" w:sz="4" w:space="0" w:color="auto"/>
              <w:right w:val="single" w:sz="4" w:space="0" w:color="auto"/>
            </w:tcBorders>
            <w:vAlign w:val="center"/>
          </w:tcPr>
          <w:p w14:paraId="539ED49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F4E123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CSI-RS</w:t>
            </w:r>
          </w:p>
          <w:p w14:paraId="411CFF9A" w14:textId="3DCD3F1C" w:rsidR="00257678" w:rsidRPr="00C25669" w:rsidRDefault="00476C22" w:rsidP="00257678">
            <w:pPr>
              <w:keepNext/>
              <w:keepLines/>
              <w:spacing w:after="0"/>
              <w:rPr>
                <w:rFonts w:ascii="Arial" w:eastAsia="SimSun"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10867EF4"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2C11F7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76DE9AF4"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tcPr>
          <w:p w14:paraId="7AA38744"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8927F9" w14:textId="77777777" w:rsidR="00257678" w:rsidRPr="00C25669" w:rsidRDefault="00257678" w:rsidP="00257678">
            <w:pPr>
              <w:keepNext/>
              <w:keepLines/>
              <w:spacing w:after="0"/>
              <w:rPr>
                <w:rFonts w:ascii="Arial" w:eastAsia="SimSun" w:hAnsi="Arial"/>
                <w:sz w:val="18"/>
              </w:rPr>
            </w:pPr>
            <w:r w:rsidRPr="001F023B">
              <w:rPr>
                <w:rFonts w:ascii="Arial" w:hAnsi="Arial"/>
                <w:sz w:val="18"/>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ECF676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5BFB71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0</w:t>
            </w:r>
          </w:p>
        </w:tc>
      </w:tr>
      <w:tr w:rsidR="00257678" w:rsidRPr="00C25669" w14:paraId="21772864" w14:textId="77777777" w:rsidTr="007F1B9E">
        <w:trPr>
          <w:trHeight w:val="71"/>
          <w:jc w:val="center"/>
        </w:trPr>
        <w:tc>
          <w:tcPr>
            <w:tcW w:w="1382" w:type="dxa"/>
            <w:vMerge w:val="restart"/>
            <w:tcBorders>
              <w:left w:val="single" w:sz="4" w:space="0" w:color="auto"/>
              <w:right w:val="single" w:sz="4" w:space="0" w:color="auto"/>
            </w:tcBorders>
            <w:vAlign w:val="center"/>
          </w:tcPr>
          <w:p w14:paraId="54EB810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9C26D51" w14:textId="77777777" w:rsidR="00257678" w:rsidRPr="00C25669" w:rsidRDefault="00257678" w:rsidP="00257678">
            <w:pPr>
              <w:keepNext/>
              <w:keepLines/>
              <w:spacing w:after="0"/>
              <w:rPr>
                <w:rFonts w:ascii="Arial" w:hAnsi="Arial"/>
                <w:sz w:val="18"/>
              </w:rPr>
            </w:pPr>
            <w:r w:rsidRPr="00C25669">
              <w:rPr>
                <w:rFonts w:ascii="Arial" w:eastAsia="SimSun"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62E8B2F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4266ED9" w14:textId="77777777" w:rsidR="00257678" w:rsidRPr="00C25669" w:rsidRDefault="00257678" w:rsidP="00257678">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57678" w:rsidRPr="00C25669" w14:paraId="6C640676" w14:textId="77777777" w:rsidTr="007F1B9E">
        <w:trPr>
          <w:trHeight w:val="221"/>
          <w:jc w:val="center"/>
        </w:trPr>
        <w:tc>
          <w:tcPr>
            <w:tcW w:w="1382" w:type="dxa"/>
            <w:vMerge/>
            <w:tcBorders>
              <w:left w:val="single" w:sz="4" w:space="0" w:color="auto"/>
              <w:right w:val="single" w:sz="4" w:space="0" w:color="auto"/>
            </w:tcBorders>
            <w:vAlign w:val="center"/>
            <w:hideMark/>
          </w:tcPr>
          <w:p w14:paraId="73554896" w14:textId="77777777" w:rsidR="00257678" w:rsidRPr="00C25669" w:rsidRDefault="00257678" w:rsidP="0025767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9CE8E8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743F1B46"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4062FC9"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w:t>
            </w:r>
            <w:r w:rsidRPr="005527F0">
              <w:rPr>
                <w:rFonts w:ascii="Arial" w:hAnsi="Arial" w:hint="eastAsia"/>
                <w:sz w:val="18"/>
                <w:lang w:eastAsia="ja-JP"/>
              </w:rPr>
              <w:t>r</w:t>
            </w:r>
            <w:r w:rsidRPr="00C25669">
              <w:rPr>
                <w:rFonts w:ascii="Arial" w:eastAsia="SimSun" w:hAnsi="Arial" w:hint="eastAsia"/>
                <w:sz w:val="18"/>
                <w:lang w:eastAsia="zh-CN"/>
              </w:rPr>
              <w:t>n 0</w:t>
            </w:r>
          </w:p>
        </w:tc>
      </w:tr>
      <w:tr w:rsidR="00257678" w:rsidRPr="00C25669" w14:paraId="507F6821" w14:textId="77777777" w:rsidTr="007F1B9E">
        <w:trPr>
          <w:trHeight w:val="413"/>
          <w:jc w:val="center"/>
        </w:trPr>
        <w:tc>
          <w:tcPr>
            <w:tcW w:w="1382" w:type="dxa"/>
            <w:vMerge/>
            <w:tcBorders>
              <w:left w:val="single" w:sz="4" w:space="0" w:color="auto"/>
              <w:right w:val="single" w:sz="4" w:space="0" w:color="auto"/>
            </w:tcBorders>
            <w:vAlign w:val="center"/>
            <w:hideMark/>
          </w:tcPr>
          <w:p w14:paraId="5458D1E7"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E7980A1"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CSI-IM Resource Mapping</w:t>
            </w:r>
          </w:p>
          <w:p w14:paraId="4648880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6797C2A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140E8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57678" w:rsidRPr="00C25669" w14:paraId="6C2899F0" w14:textId="77777777" w:rsidTr="007F1B9E">
        <w:trPr>
          <w:trHeight w:val="71"/>
          <w:jc w:val="center"/>
        </w:trPr>
        <w:tc>
          <w:tcPr>
            <w:tcW w:w="1382" w:type="dxa"/>
            <w:vMerge/>
            <w:tcBorders>
              <w:left w:val="single" w:sz="4" w:space="0" w:color="auto"/>
              <w:bottom w:val="single" w:sz="4" w:space="0" w:color="auto"/>
              <w:right w:val="single" w:sz="4" w:space="0" w:color="auto"/>
            </w:tcBorders>
            <w:vAlign w:val="center"/>
            <w:hideMark/>
          </w:tcPr>
          <w:p w14:paraId="42CA8E3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FBE6762"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CSI-IM timeConfig</w:t>
            </w:r>
          </w:p>
          <w:p w14:paraId="76911C86" w14:textId="05FAE0C7" w:rsidR="00257678" w:rsidRPr="00C25669" w:rsidRDefault="003F683B" w:rsidP="00257678">
            <w:pPr>
              <w:keepNext/>
              <w:keepLines/>
              <w:spacing w:after="0"/>
              <w:rPr>
                <w:rFonts w:ascii="Arial" w:hAnsi="Arial"/>
                <w:sz w:val="18"/>
              </w:rPr>
            </w:pPr>
            <w:r>
              <w:rPr>
                <w:rFonts w:ascii="Arial" w:eastAsia="SimSun" w:hAnsi="Arial" w:hint="eastAsia"/>
                <w:sz w:val="18"/>
                <w:lang w:eastAsia="zh-CN"/>
              </w:rPr>
              <w:t>periodicity</w:t>
            </w:r>
            <w:r w:rsidR="00257678"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8003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7C97F1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31F728E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CA676C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4928CF5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DA65AD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57678" w:rsidRPr="00C25669" w14:paraId="30C506D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E9982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7F4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1CAEBC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57678" w:rsidRPr="00C25669" w14:paraId="6E85F3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A3569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23ECB4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E0A5C5A"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257678" w:rsidRPr="00C25669" w14:paraId="1F56B2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EB1E5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DF8C53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BB2398E"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4D465B5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BF7E41F"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4FF75A9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F5B512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14:paraId="671C553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2B7F63"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62C2BDD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3F91EB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2A74D344"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FE90D9"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7507BB8E"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44B337EA"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57678" w:rsidRPr="00C25669" w14:paraId="660DA058"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D9A793"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5EFEA45E" w14:textId="77777777" w:rsidR="00257678" w:rsidRPr="00C25669" w:rsidRDefault="00257678" w:rsidP="00257678">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9F48E8D"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257678" w:rsidRPr="00C25669" w14:paraId="58F0CC0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CD4A1A" w14:textId="77777777" w:rsidR="00257678" w:rsidRPr="00C25669" w:rsidRDefault="00257678" w:rsidP="00257678">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65A0A421" w14:textId="77777777" w:rsidR="00257678" w:rsidRPr="00C25669" w:rsidRDefault="00257678" w:rsidP="00257678">
            <w:pPr>
              <w:keepNext/>
              <w:keepLines/>
              <w:spacing w:after="0"/>
              <w:jc w:val="center"/>
              <w:rPr>
                <w:rFonts w:ascii="Arial" w:hAnsi="Arial" w:cs="Arial"/>
                <w:sz w:val="18"/>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5EC57A47" w14:textId="77777777" w:rsidR="00257678" w:rsidRPr="00C25669" w:rsidRDefault="00257678" w:rsidP="00257678">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57678" w:rsidRPr="00C25669" w14:paraId="578F9E3E"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051BC" w14:textId="048DF056" w:rsidR="00257678" w:rsidRPr="00C25669" w:rsidRDefault="00257678" w:rsidP="00257678">
            <w:pPr>
              <w:keepNext/>
              <w:keepLines/>
              <w:spacing w:after="0"/>
              <w:rPr>
                <w:rFonts w:ascii="Arial" w:eastAsia="SimSun" w:hAnsi="Arial"/>
                <w:sz w:val="18"/>
              </w:rPr>
            </w:pPr>
            <w:r w:rsidRPr="00C25669">
              <w:rPr>
                <w:rFonts w:ascii="Arial" w:eastAsia="SimSun" w:hAnsi="Arial"/>
                <w:sz w:val="18"/>
              </w:rPr>
              <w:t xml:space="preserve">CSI-Report </w:t>
            </w:r>
            <w:r w:rsidR="00A04BCA">
              <w:rPr>
                <w:rFonts w:ascii="Arial" w:eastAsia="SimSun" w:hAnsi="Arial" w:hint="eastAsia"/>
                <w:sz w:val="18"/>
                <w:lang w:eastAsia="zh-CN"/>
              </w:rPr>
              <w:t>periodicity</w:t>
            </w:r>
            <w:r w:rsidRPr="00C25669">
              <w:rPr>
                <w:rFonts w:ascii="Arial" w:eastAsia="SimSun" w:hAnsi="Arial"/>
                <w:sz w:val="18"/>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ADC525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514ED008"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57678" w:rsidRPr="00C25669" w:rsidDel="001A40AC" w14:paraId="4894F303"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B69A79"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6750E7A6"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00C0A0EC" w14:textId="77777777" w:rsidR="00AF069A" w:rsidRDefault="00257678" w:rsidP="00AF069A">
            <w:pPr>
              <w:keepNext/>
              <w:keepLines/>
              <w:spacing w:after="0"/>
              <w:jc w:val="center"/>
              <w:rPr>
                <w:rFonts w:ascii="Arial" w:eastAsia="PMingLiU" w:hAnsi="Arial"/>
                <w:sz w:val="18"/>
                <w:lang w:eastAsia="zh-CN"/>
              </w:rPr>
            </w:pPr>
            <w:r w:rsidRPr="00C25669">
              <w:rPr>
                <w:rFonts w:ascii="Arial" w:hAnsi="Arial"/>
                <w:sz w:val="18"/>
                <w:lang w:eastAsia="zh-CN"/>
              </w:rPr>
              <w:t>4</w:t>
            </w:r>
            <w:r w:rsidR="00AF069A">
              <w:rPr>
                <w:rFonts w:ascii="Arial" w:eastAsia="PMingLiU" w:hAnsi="Arial"/>
                <w:sz w:val="18"/>
                <w:lang w:eastAsia="zh-CN"/>
              </w:rPr>
              <w:t xml:space="preserve"> for FDD</w:t>
            </w:r>
          </w:p>
          <w:p w14:paraId="25D3C763" w14:textId="78EA3DCB" w:rsidR="00257678" w:rsidRPr="00C25669" w:rsidDel="001A40AC" w:rsidRDefault="00AF069A" w:rsidP="00AF069A">
            <w:pPr>
              <w:keepNext/>
              <w:keepLines/>
              <w:spacing w:after="0"/>
              <w:jc w:val="center"/>
              <w:rPr>
                <w:rFonts w:ascii="Arial" w:eastAsia="SimSun" w:hAnsi="Arial"/>
                <w:sz w:val="18"/>
                <w:lang w:eastAsia="zh-CN"/>
              </w:rPr>
            </w:pPr>
            <w:r>
              <w:rPr>
                <w:rFonts w:ascii="Arial" w:eastAsia="PMingLiU" w:hAnsi="Arial" w:hint="eastAsia"/>
                <w:sz w:val="18"/>
                <w:lang w:eastAsia="zh-TW"/>
              </w:rPr>
              <w:t>3</w:t>
            </w:r>
            <w:r>
              <w:rPr>
                <w:rFonts w:ascii="Arial" w:eastAsia="PMingLiU" w:hAnsi="Arial"/>
                <w:sz w:val="18"/>
                <w:lang w:eastAsia="zh-TW"/>
              </w:rPr>
              <w:t xml:space="preserve"> for HD-FDD</w:t>
            </w:r>
          </w:p>
        </w:tc>
      </w:tr>
      <w:tr w:rsidR="00257678" w:rsidRPr="00C25669" w:rsidDel="001A40AC" w14:paraId="32467481"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B8FF6"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290E89F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DD07C8A"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257678" w:rsidRPr="00C25669" w:rsidDel="001A40AC" w14:paraId="053AF50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3F03F7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42BED64D"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E30124E"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257678" w:rsidRPr="00C25669" w:rsidDel="001A40AC" w14:paraId="1547F5AA"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D609D2" w14:textId="77777777" w:rsidR="00257678" w:rsidRPr="00C25669" w:rsidRDefault="00257678" w:rsidP="00257678">
            <w:pPr>
              <w:keepNext/>
              <w:keepLines/>
              <w:spacing w:after="0"/>
              <w:rPr>
                <w:rFonts w:ascii="Arial" w:eastAsia="SimSun" w:hAnsi="Arial"/>
                <w:sz w:val="18"/>
              </w:rPr>
            </w:pPr>
            <w:r w:rsidRPr="00C25669">
              <w:rPr>
                <w:rFonts w:ascii="Arial" w:hAnsi="Arial"/>
                <w:sz w:val="18"/>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B438AB1" w14:textId="77777777" w:rsidR="00257678" w:rsidRPr="00C25669" w:rsidRDefault="00257678" w:rsidP="00257678">
            <w:pPr>
              <w:keepNext/>
              <w:keepLines/>
              <w:spacing w:after="0"/>
              <w:jc w:val="center"/>
              <w:rPr>
                <w:rFonts w:ascii="Arial" w:eastAsia="SimSun"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92C7420" w14:textId="77777777" w:rsidR="00257678" w:rsidRPr="00C25669" w:rsidRDefault="0025767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96FE8EF" w14:textId="77777777" w:rsidR="00257678" w:rsidRPr="00C25669" w:rsidDel="001A40AC" w:rsidRDefault="00257678"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57678" w:rsidRPr="00C25669" w14:paraId="50B2E8B8" w14:textId="77777777" w:rsidTr="007F1B9E">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A83043"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35021FA"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7434510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6157840"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257678" w:rsidRPr="00C25669" w14:paraId="541FC59B" w14:textId="77777777" w:rsidTr="007F1B9E">
        <w:trPr>
          <w:trHeight w:val="71"/>
          <w:jc w:val="center"/>
        </w:trPr>
        <w:tc>
          <w:tcPr>
            <w:tcW w:w="1382" w:type="dxa"/>
            <w:vMerge/>
            <w:tcBorders>
              <w:left w:val="single" w:sz="4" w:space="0" w:color="auto"/>
              <w:right w:val="single" w:sz="4" w:space="0" w:color="auto"/>
            </w:tcBorders>
            <w:hideMark/>
          </w:tcPr>
          <w:p w14:paraId="7A96C0E5"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72FA2B"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9F40987"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21E6BF1"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57678" w:rsidRPr="00C25669" w14:paraId="62C4548A" w14:textId="77777777" w:rsidTr="007F1B9E">
        <w:trPr>
          <w:trHeight w:val="71"/>
          <w:jc w:val="center"/>
        </w:trPr>
        <w:tc>
          <w:tcPr>
            <w:tcW w:w="1382" w:type="dxa"/>
            <w:vMerge/>
            <w:tcBorders>
              <w:left w:val="single" w:sz="4" w:space="0" w:color="auto"/>
              <w:right w:val="single" w:sz="4" w:space="0" w:color="auto"/>
            </w:tcBorders>
            <w:hideMark/>
          </w:tcPr>
          <w:p w14:paraId="61ECA8F8"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F1B0DE1"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5BF05E22"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2F581FAF"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57678" w:rsidRPr="00C25669" w14:paraId="10A5447B" w14:textId="77777777" w:rsidTr="007F1B9E">
        <w:trPr>
          <w:trHeight w:val="71"/>
          <w:jc w:val="center"/>
        </w:trPr>
        <w:tc>
          <w:tcPr>
            <w:tcW w:w="1382" w:type="dxa"/>
            <w:vMerge/>
            <w:tcBorders>
              <w:left w:val="single" w:sz="4" w:space="0" w:color="auto"/>
              <w:right w:val="single" w:sz="4" w:space="0" w:color="auto"/>
            </w:tcBorders>
          </w:tcPr>
          <w:p w14:paraId="20EC156A"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BFE50D6"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066FE69B"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DEE7904"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57678" w:rsidRPr="00C25669" w14:paraId="7E1DA928" w14:textId="77777777" w:rsidTr="007F1B9E">
        <w:trPr>
          <w:trHeight w:val="71"/>
          <w:jc w:val="center"/>
        </w:trPr>
        <w:tc>
          <w:tcPr>
            <w:tcW w:w="1382" w:type="dxa"/>
            <w:vMerge/>
            <w:tcBorders>
              <w:left w:val="single" w:sz="4" w:space="0" w:color="auto"/>
              <w:right w:val="single" w:sz="4" w:space="0" w:color="auto"/>
            </w:tcBorders>
            <w:hideMark/>
          </w:tcPr>
          <w:p w14:paraId="2F40D4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52E1706"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4361C25"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1AE27E8D"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57678" w:rsidRPr="00C25669" w14:paraId="0D6E61DE" w14:textId="77777777" w:rsidTr="007F1B9E">
        <w:trPr>
          <w:trHeight w:val="71"/>
          <w:jc w:val="center"/>
        </w:trPr>
        <w:tc>
          <w:tcPr>
            <w:tcW w:w="1382" w:type="dxa"/>
            <w:vMerge/>
            <w:tcBorders>
              <w:left w:val="single" w:sz="4" w:space="0" w:color="auto"/>
              <w:bottom w:val="single" w:sz="4" w:space="0" w:color="auto"/>
              <w:right w:val="single" w:sz="4" w:space="0" w:color="auto"/>
            </w:tcBorders>
          </w:tcPr>
          <w:p w14:paraId="52EF5DBD" w14:textId="77777777" w:rsidR="00257678" w:rsidRPr="00C25669" w:rsidRDefault="00257678" w:rsidP="0025767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3EBFF64"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4FB1701A"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652667F0"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57678" w:rsidRPr="00C25669" w14:paraId="3122FAC2"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5EAD48E7"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38D2BC28"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7891623"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57678" w:rsidRPr="00C25669" w14:paraId="29B4BCBB"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FAA73D" w14:textId="77777777" w:rsidR="00257678" w:rsidRPr="00C25669" w:rsidRDefault="00257678" w:rsidP="00257678">
            <w:pPr>
              <w:keepNext/>
              <w:keepLines/>
              <w:spacing w:after="0"/>
              <w:rPr>
                <w:rFonts w:ascii="Arial" w:hAnsi="Arial"/>
                <w:sz w:val="18"/>
              </w:rPr>
            </w:pPr>
            <w:r w:rsidRPr="00C25669">
              <w:rPr>
                <w:rFonts w:ascii="Arial" w:eastAsia="SimSun" w:hAnsi="Arial"/>
                <w:sz w:val="18"/>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EEA2EF" w14:textId="77777777" w:rsidR="00257678" w:rsidRPr="00C25669" w:rsidRDefault="00257678" w:rsidP="00257678">
            <w:pPr>
              <w:keepNext/>
              <w:keepLines/>
              <w:spacing w:after="0"/>
              <w:jc w:val="center"/>
              <w:rPr>
                <w:rFonts w:ascii="Arial" w:hAnsi="Arial"/>
                <w:sz w:val="18"/>
              </w:rPr>
            </w:pPr>
            <w:r w:rsidRPr="00C25669">
              <w:rPr>
                <w:rFonts w:ascii="Arial" w:eastAsia="SimSun" w:hAnsi="Arial"/>
                <w:sz w:val="18"/>
              </w:rPr>
              <w:t>ms</w:t>
            </w:r>
          </w:p>
        </w:tc>
        <w:tc>
          <w:tcPr>
            <w:tcW w:w="2359" w:type="dxa"/>
            <w:tcBorders>
              <w:top w:val="single" w:sz="4" w:space="0" w:color="auto"/>
              <w:left w:val="single" w:sz="4" w:space="0" w:color="auto"/>
              <w:bottom w:val="single" w:sz="4" w:space="0" w:color="auto"/>
              <w:right w:val="single" w:sz="4" w:space="0" w:color="auto"/>
            </w:tcBorders>
            <w:vAlign w:val="center"/>
          </w:tcPr>
          <w:p w14:paraId="2CED6126"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257678" w:rsidRPr="00C25669" w14:paraId="2AE0BCD0"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B9282E" w14:textId="77777777" w:rsidR="00257678" w:rsidRPr="00C25669" w:rsidRDefault="00257678"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B4722CE" w14:textId="77777777" w:rsidR="00257678" w:rsidRPr="00C25669" w:rsidRDefault="00257678" w:rsidP="00257678">
            <w:pPr>
              <w:keepNext/>
              <w:keepLines/>
              <w:spacing w:after="0"/>
              <w:jc w:val="center"/>
              <w:rPr>
                <w:rFonts w:ascii="Arial" w:eastAsia="SimSun"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30F3E95" w14:textId="77777777" w:rsidR="00257678" w:rsidRPr="00C25669" w:rsidRDefault="00257678"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57678" w:rsidRPr="00C25669" w14:paraId="569F99E9"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B83395" w14:textId="4F290DE2" w:rsidR="00257678" w:rsidRPr="00C25669" w:rsidRDefault="00257678" w:rsidP="00257678">
            <w:pPr>
              <w:keepNext/>
              <w:keepLines/>
              <w:spacing w:after="0"/>
              <w:rPr>
                <w:rFonts w:ascii="Arial" w:hAnsi="Arial"/>
                <w:sz w:val="18"/>
              </w:rPr>
            </w:pPr>
            <w:r w:rsidRPr="00C25669">
              <w:rPr>
                <w:rFonts w:ascii="Arial" w:eastAsia="SimSun" w:hAnsi="Arial"/>
                <w:sz w:val="18"/>
              </w:rPr>
              <w:t>Measurement channel</w:t>
            </w:r>
            <w:r w:rsidR="00E06335">
              <w:rPr>
                <w:rFonts w:ascii="Arial" w:eastAsia="SimSun" w:hAnsi="Arial"/>
                <w:sz w:val="18"/>
              </w:rPr>
              <w:t xml:space="preserve"> (Note 4)</w:t>
            </w:r>
          </w:p>
        </w:tc>
        <w:tc>
          <w:tcPr>
            <w:tcW w:w="774" w:type="dxa"/>
            <w:tcBorders>
              <w:top w:val="single" w:sz="4" w:space="0" w:color="auto"/>
              <w:left w:val="single" w:sz="4" w:space="0" w:color="auto"/>
              <w:bottom w:val="single" w:sz="4" w:space="0" w:color="auto"/>
              <w:right w:val="single" w:sz="4" w:space="0" w:color="auto"/>
            </w:tcBorders>
            <w:vAlign w:val="center"/>
          </w:tcPr>
          <w:p w14:paraId="579FA18F" w14:textId="77777777" w:rsidR="00257678" w:rsidRPr="00C25669" w:rsidRDefault="00257678" w:rsidP="00257678">
            <w:pPr>
              <w:keepNext/>
              <w:keepLines/>
              <w:spacing w:after="0"/>
              <w:jc w:val="center"/>
              <w:rPr>
                <w:rFonts w:ascii="Arial" w:hAnsi="Arial"/>
                <w:sz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66D9AB0" w14:textId="77777777" w:rsidR="00257678" w:rsidRDefault="00257678" w:rsidP="00257678">
            <w:pPr>
              <w:keepNext/>
              <w:keepLines/>
              <w:spacing w:after="0"/>
              <w:jc w:val="center"/>
              <w:rPr>
                <w:rFonts w:ascii="Arial" w:hAnsi="Arial" w:cs="Arial"/>
                <w:sz w:val="18"/>
                <w:szCs w:val="18"/>
              </w:rPr>
            </w:pPr>
            <w:r w:rsidRPr="00C25669">
              <w:rPr>
                <w:rFonts w:ascii="Arial" w:hAnsi="Arial" w:cs="Arial"/>
                <w:sz w:val="18"/>
                <w:szCs w:val="18"/>
              </w:rPr>
              <w:t>R.PDSCH.1-6.1 FDD</w:t>
            </w:r>
          </w:p>
          <w:p w14:paraId="2205E143" w14:textId="09A0FB0A" w:rsidR="0007678A" w:rsidRPr="00C25669" w:rsidRDefault="0007678A" w:rsidP="00257678">
            <w:pPr>
              <w:keepNext/>
              <w:keepLines/>
              <w:spacing w:after="0"/>
              <w:jc w:val="center"/>
              <w:rPr>
                <w:rFonts w:ascii="Arial" w:eastAsia="SimSun" w:hAnsi="Arial"/>
                <w:sz w:val="18"/>
                <w:lang w:eastAsia="zh-CN"/>
              </w:rPr>
            </w:pPr>
            <w:r w:rsidRPr="00A77EBC">
              <w:rPr>
                <w:rFonts w:ascii="Arial" w:hAnsi="Arial" w:cs="Arial"/>
                <w:sz w:val="18"/>
                <w:szCs w:val="18"/>
                <w:lang w:val="sv-SE"/>
              </w:rPr>
              <w:t>R.PDSCH</w:t>
            </w:r>
            <w:r w:rsidR="00FC6030" w:rsidRPr="00A77EBC">
              <w:rPr>
                <w:rFonts w:ascii="Arial" w:hAnsi="Arial" w:cs="Arial"/>
                <w:sz w:val="18"/>
                <w:szCs w:val="18"/>
                <w:lang w:val="sv-SE"/>
              </w:rPr>
              <w:t>.</w:t>
            </w:r>
            <w:r w:rsidR="004F3058">
              <w:rPr>
                <w:rFonts w:ascii="Arial" w:hAnsi="Arial" w:cs="Arial"/>
                <w:sz w:val="18"/>
                <w:szCs w:val="18"/>
              </w:rPr>
              <w:t>1-3.1</w:t>
            </w:r>
            <w:r w:rsidR="008D53B8">
              <w:rPr>
                <w:rFonts w:ascii="Arial" w:hAnsi="Arial" w:cs="Arial"/>
                <w:sz w:val="18"/>
                <w:szCs w:val="18"/>
              </w:rPr>
              <w:t xml:space="preserve"> HD-FDD</w:t>
            </w:r>
          </w:p>
        </w:tc>
      </w:tr>
      <w:tr w:rsidR="007F1B9E" w:rsidRPr="00C25669" w14:paraId="087F5BEF" w14:textId="77777777" w:rsidTr="007F1B9E">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2E390B" w14:textId="71FAC58E" w:rsidR="007F1B9E" w:rsidRPr="00C25669" w:rsidRDefault="007F1B9E"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614F1A16" w14:textId="77777777" w:rsidR="007F1B9E" w:rsidRPr="00C25669" w:rsidRDefault="007F1B9E" w:rsidP="003A175F">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A89596" w14:textId="3C79DE42" w:rsidR="007F1B9E" w:rsidRPr="00C25669" w:rsidRDefault="007F1B9E"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57678" w:rsidRPr="00C25669" w14:paraId="1C4ECC76" w14:textId="77777777" w:rsidTr="007F1B9E">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43E05FED" w14:textId="77777777" w:rsidR="00257678" w:rsidRPr="00B320F6" w:rsidRDefault="00257678" w:rsidP="00257678">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14:paraId="11CCF09A" w14:textId="77777777" w:rsidR="00257678" w:rsidRPr="00C25669" w:rsidRDefault="00257678"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0AC9DC3E" w14:textId="77777777" w:rsidR="008C5BC5" w:rsidRDefault="00257678" w:rsidP="008C5BC5">
            <w:pPr>
              <w:keepNext/>
              <w:keepLines/>
              <w:spacing w:after="0"/>
              <w:ind w:left="851" w:hanging="851"/>
              <w:rPr>
                <w:rFonts w:ascii="Arial" w:eastAsia="SimSun" w:hAnsi="Arial"/>
                <w:sz w:val="18"/>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p w14:paraId="7E36EDD4" w14:textId="39B7A038" w:rsidR="008C5BC5" w:rsidRPr="00C25669" w:rsidRDefault="008C5BC5" w:rsidP="00257678">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r>
            <w:r w:rsidRPr="006429A1">
              <w:rPr>
                <w:rFonts w:ascii="Arial" w:eastAsia="SimSun" w:hAnsi="Arial"/>
                <w:sz w:val="18"/>
              </w:rPr>
              <w:t>Applied reference channel depends on the supported operation mode: FDD or HD-FDD</w:t>
            </w:r>
            <w:r>
              <w:rPr>
                <w:rFonts w:ascii="Arial" w:eastAsia="SimSun" w:hAnsi="Arial"/>
                <w:sz w:val="18"/>
              </w:rPr>
              <w:t>.</w:t>
            </w:r>
          </w:p>
        </w:tc>
      </w:tr>
    </w:tbl>
    <w:p w14:paraId="04B60A37" w14:textId="77777777" w:rsidR="005B3300" w:rsidRPr="00C25669" w:rsidRDefault="005B3300" w:rsidP="005B3300">
      <w:pPr>
        <w:rPr>
          <w:rFonts w:eastAsia="SimSun"/>
          <w:lang w:eastAsia="zh-CN"/>
        </w:rPr>
      </w:pPr>
    </w:p>
    <w:p w14:paraId="56B2A55D" w14:textId="77777777"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48B655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E7EC245"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FEF909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9814D7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12BBD57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F9BAD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208621D5" w14:textId="77777777" w:rsidR="005B3300" w:rsidRPr="00C25669" w:rsidRDefault="005B3300" w:rsidP="005B3300">
      <w:pPr>
        <w:rPr>
          <w:rFonts w:eastAsia="SimSun"/>
        </w:rPr>
      </w:pPr>
    </w:p>
    <w:p w14:paraId="54CC9A0E" w14:textId="77777777" w:rsidR="005B3300" w:rsidRPr="00C25669" w:rsidRDefault="005B3300" w:rsidP="005B3300">
      <w:pPr>
        <w:pStyle w:val="Heading5"/>
        <w:rPr>
          <w:lang w:eastAsia="zh-CN"/>
        </w:rPr>
      </w:pPr>
      <w:bookmarkStart w:id="1211" w:name="_Toc21338244"/>
      <w:bookmarkStart w:id="1212" w:name="_Toc29808352"/>
      <w:bookmarkStart w:id="1213" w:name="_Toc37068271"/>
      <w:bookmarkStart w:id="1214" w:name="_Toc37083816"/>
      <w:bookmarkStart w:id="1215" w:name="_Toc37084158"/>
      <w:bookmarkStart w:id="1216" w:name="_Toc40209520"/>
      <w:bookmarkStart w:id="1217" w:name="_Toc40209862"/>
      <w:bookmarkStart w:id="1218" w:name="_Toc45892821"/>
      <w:bookmarkStart w:id="1219" w:name="_Toc53176678"/>
      <w:bookmarkStart w:id="1220" w:name="_Toc61120991"/>
      <w:bookmarkStart w:id="1221" w:name="_Toc67918169"/>
      <w:bookmarkStart w:id="1222" w:name="_Toc76298213"/>
      <w:bookmarkStart w:id="1223" w:name="_Toc76572225"/>
      <w:bookmarkStart w:id="1224" w:name="_Toc76652092"/>
      <w:bookmarkStart w:id="1225" w:name="_Toc76652930"/>
      <w:bookmarkStart w:id="1226" w:name="_Toc83742202"/>
      <w:bookmarkStart w:id="1227" w:name="_Toc91440692"/>
      <w:bookmarkStart w:id="1228" w:name="_Toc98849482"/>
      <w:bookmarkStart w:id="1229" w:name="_Toc106543335"/>
      <w:bookmarkStart w:id="1230" w:name="_Toc106737433"/>
      <w:bookmarkStart w:id="1231" w:name="_Toc107233200"/>
      <w:bookmarkStart w:id="1232" w:name="_Toc107234815"/>
      <w:bookmarkStart w:id="1233" w:name="_Toc107419785"/>
      <w:bookmarkStart w:id="1234" w:name="_Toc107477081"/>
      <w:bookmarkStart w:id="1235" w:name="_Toc114565934"/>
      <w:bookmarkStart w:id="1236" w:name="_Toc123936242"/>
      <w:bookmarkStart w:id="1237" w:name="_Toc124377257"/>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83EF55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14:paraId="3256AD73"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57"/>
        <w:gridCol w:w="2263"/>
      </w:tblGrid>
      <w:tr w:rsidR="004B426D" w:rsidRPr="00C25669" w14:paraId="40C7F9B3"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B1C0BE"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lastRenderedPageBreak/>
              <w:t>Parameter</w:t>
            </w:r>
          </w:p>
        </w:tc>
        <w:tc>
          <w:tcPr>
            <w:tcW w:w="757" w:type="dxa"/>
            <w:tcBorders>
              <w:top w:val="single" w:sz="4" w:space="0" w:color="auto"/>
              <w:left w:val="single" w:sz="4" w:space="0" w:color="auto"/>
              <w:bottom w:val="single" w:sz="4" w:space="0" w:color="auto"/>
              <w:right w:val="single" w:sz="4" w:space="0" w:color="auto"/>
            </w:tcBorders>
            <w:vAlign w:val="center"/>
            <w:hideMark/>
          </w:tcPr>
          <w:p w14:paraId="783BE8E6"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Unit</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D62C262" w14:textId="77777777" w:rsidR="004B426D" w:rsidRPr="00C25669" w:rsidRDefault="004B426D" w:rsidP="004B426D">
            <w:pPr>
              <w:keepNext/>
              <w:keepLines/>
              <w:spacing w:after="0"/>
              <w:jc w:val="center"/>
              <w:rPr>
                <w:rFonts w:ascii="Arial" w:hAnsi="Arial"/>
                <w:b/>
                <w:sz w:val="18"/>
              </w:rPr>
            </w:pPr>
            <w:r w:rsidRPr="00C25669">
              <w:rPr>
                <w:rFonts w:ascii="Arial" w:eastAsia="SimSun" w:hAnsi="Arial"/>
                <w:b/>
                <w:sz w:val="18"/>
              </w:rPr>
              <w:t>Test 1</w:t>
            </w:r>
          </w:p>
        </w:tc>
      </w:tr>
      <w:tr w:rsidR="004B426D" w:rsidRPr="00C25669" w14:paraId="5DF436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3288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Bandwidth</w:t>
            </w:r>
          </w:p>
        </w:tc>
        <w:tc>
          <w:tcPr>
            <w:tcW w:w="757" w:type="dxa"/>
            <w:tcBorders>
              <w:top w:val="single" w:sz="4" w:space="0" w:color="auto"/>
              <w:left w:val="single" w:sz="4" w:space="0" w:color="auto"/>
              <w:bottom w:val="single" w:sz="4" w:space="0" w:color="auto"/>
              <w:right w:val="single" w:sz="4" w:space="0" w:color="auto"/>
            </w:tcBorders>
            <w:vAlign w:val="center"/>
            <w:hideMark/>
          </w:tcPr>
          <w:p w14:paraId="23F6E7D0"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MHz</w:t>
            </w:r>
          </w:p>
        </w:tc>
        <w:tc>
          <w:tcPr>
            <w:tcW w:w="2263" w:type="dxa"/>
            <w:tcBorders>
              <w:top w:val="single" w:sz="4" w:space="0" w:color="auto"/>
              <w:left w:val="single" w:sz="4" w:space="0" w:color="auto"/>
              <w:bottom w:val="single" w:sz="4" w:space="0" w:color="auto"/>
              <w:right w:val="single" w:sz="4" w:space="0" w:color="auto"/>
            </w:tcBorders>
            <w:vAlign w:val="center"/>
          </w:tcPr>
          <w:p w14:paraId="5227DA7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4B426D" w:rsidRPr="00C25669" w14:paraId="70DB74A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EE26C7"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Subcarrier spacing</w:t>
            </w:r>
          </w:p>
        </w:tc>
        <w:tc>
          <w:tcPr>
            <w:tcW w:w="757" w:type="dxa"/>
            <w:tcBorders>
              <w:top w:val="single" w:sz="4" w:space="0" w:color="auto"/>
              <w:left w:val="single" w:sz="4" w:space="0" w:color="auto"/>
              <w:bottom w:val="single" w:sz="4" w:space="0" w:color="auto"/>
              <w:right w:val="single" w:sz="4" w:space="0" w:color="auto"/>
            </w:tcBorders>
            <w:vAlign w:val="center"/>
          </w:tcPr>
          <w:p w14:paraId="57529A33"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263" w:type="dxa"/>
            <w:tcBorders>
              <w:top w:val="single" w:sz="4" w:space="0" w:color="auto"/>
              <w:left w:val="single" w:sz="4" w:space="0" w:color="auto"/>
              <w:bottom w:val="single" w:sz="4" w:space="0" w:color="auto"/>
              <w:right w:val="single" w:sz="4" w:space="0" w:color="auto"/>
            </w:tcBorders>
            <w:vAlign w:val="center"/>
          </w:tcPr>
          <w:p w14:paraId="16F284C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4B426D" w:rsidRPr="00C25669" w14:paraId="3F248479"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16AEF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Duplex Mode</w:t>
            </w:r>
          </w:p>
        </w:tc>
        <w:tc>
          <w:tcPr>
            <w:tcW w:w="757" w:type="dxa"/>
            <w:tcBorders>
              <w:top w:val="single" w:sz="4" w:space="0" w:color="auto"/>
              <w:left w:val="single" w:sz="4" w:space="0" w:color="auto"/>
              <w:bottom w:val="single" w:sz="4" w:space="0" w:color="auto"/>
              <w:right w:val="single" w:sz="4" w:space="0" w:color="auto"/>
            </w:tcBorders>
            <w:vAlign w:val="center"/>
          </w:tcPr>
          <w:p w14:paraId="374214A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D1F91A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4B426D" w:rsidRPr="00C25669" w14:paraId="75B113F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FADB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Propagation channel</w:t>
            </w:r>
          </w:p>
        </w:tc>
        <w:tc>
          <w:tcPr>
            <w:tcW w:w="757" w:type="dxa"/>
            <w:tcBorders>
              <w:top w:val="single" w:sz="4" w:space="0" w:color="auto"/>
              <w:left w:val="single" w:sz="4" w:space="0" w:color="auto"/>
              <w:bottom w:val="single" w:sz="4" w:space="0" w:color="auto"/>
              <w:right w:val="single" w:sz="4" w:space="0" w:color="auto"/>
            </w:tcBorders>
            <w:vAlign w:val="center"/>
          </w:tcPr>
          <w:p w14:paraId="10CBD97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761957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4B426D" w:rsidRPr="00C25669" w14:paraId="1392A12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58854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Antenna configuration</w:t>
            </w:r>
          </w:p>
        </w:tc>
        <w:tc>
          <w:tcPr>
            <w:tcW w:w="757" w:type="dxa"/>
            <w:tcBorders>
              <w:top w:val="single" w:sz="4" w:space="0" w:color="auto"/>
              <w:left w:val="single" w:sz="4" w:space="0" w:color="auto"/>
              <w:bottom w:val="single" w:sz="4" w:space="0" w:color="auto"/>
              <w:right w:val="single" w:sz="4" w:space="0" w:color="auto"/>
            </w:tcBorders>
            <w:vAlign w:val="center"/>
          </w:tcPr>
          <w:p w14:paraId="4FFE1A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23E6C29" w14:textId="77777777" w:rsidR="004B426D" w:rsidRPr="00C25669" w:rsidRDefault="004B426D" w:rsidP="004B426D">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14:paraId="0FC855DC"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4B426D" w:rsidRPr="00C25669" w14:paraId="0D44C10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3D32E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Beamforming Model</w:t>
            </w:r>
          </w:p>
        </w:tc>
        <w:tc>
          <w:tcPr>
            <w:tcW w:w="757" w:type="dxa"/>
            <w:tcBorders>
              <w:top w:val="single" w:sz="4" w:space="0" w:color="auto"/>
              <w:left w:val="single" w:sz="4" w:space="0" w:color="auto"/>
              <w:bottom w:val="single" w:sz="4" w:space="0" w:color="auto"/>
              <w:right w:val="single" w:sz="4" w:space="0" w:color="auto"/>
            </w:tcBorders>
            <w:vAlign w:val="center"/>
          </w:tcPr>
          <w:p w14:paraId="75D6AAA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75E71E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4B426D" w:rsidRPr="00C25669" w14:paraId="44C993AC"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1ACF02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ZP CSI-RS configuration</w:t>
            </w:r>
          </w:p>
          <w:p w14:paraId="0286934B"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FCD4669"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011323C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64F8C63" w14:textId="77777777" w:rsidR="004B426D" w:rsidRPr="00C25669" w:rsidRDefault="004B426D" w:rsidP="004B426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B426D" w:rsidRPr="00C25669" w14:paraId="0AB3D35A" w14:textId="77777777" w:rsidTr="00ED7745">
        <w:trPr>
          <w:trHeight w:val="71"/>
          <w:jc w:val="center"/>
        </w:trPr>
        <w:tc>
          <w:tcPr>
            <w:tcW w:w="1382" w:type="dxa"/>
            <w:vMerge/>
            <w:tcBorders>
              <w:left w:val="single" w:sz="4" w:space="0" w:color="auto"/>
              <w:right w:val="single" w:sz="4" w:space="0" w:color="auto"/>
            </w:tcBorders>
            <w:vAlign w:val="center"/>
            <w:hideMark/>
          </w:tcPr>
          <w:p w14:paraId="04330D6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95A25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4882152F"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17398A5"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9C1C295" w14:textId="77777777" w:rsidTr="00ED7745">
        <w:trPr>
          <w:trHeight w:val="71"/>
          <w:jc w:val="center"/>
        </w:trPr>
        <w:tc>
          <w:tcPr>
            <w:tcW w:w="1382" w:type="dxa"/>
            <w:vMerge/>
            <w:tcBorders>
              <w:left w:val="single" w:sz="4" w:space="0" w:color="auto"/>
              <w:right w:val="single" w:sz="4" w:space="0" w:color="auto"/>
            </w:tcBorders>
            <w:vAlign w:val="center"/>
            <w:hideMark/>
          </w:tcPr>
          <w:p w14:paraId="2FBFDC4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1FBDC"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25D81A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E901D5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B426D" w:rsidRPr="00C25669" w14:paraId="53E795A4" w14:textId="77777777" w:rsidTr="00ED7745">
        <w:trPr>
          <w:trHeight w:val="71"/>
          <w:jc w:val="center"/>
        </w:trPr>
        <w:tc>
          <w:tcPr>
            <w:tcW w:w="1382" w:type="dxa"/>
            <w:vMerge/>
            <w:tcBorders>
              <w:left w:val="single" w:sz="4" w:space="0" w:color="auto"/>
              <w:right w:val="single" w:sz="4" w:space="0" w:color="auto"/>
            </w:tcBorders>
            <w:vAlign w:val="center"/>
            <w:hideMark/>
          </w:tcPr>
          <w:p w14:paraId="0952A84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30E2640"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10DE2E2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69D844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36933490" w14:textId="77777777" w:rsidTr="00ED7745">
        <w:trPr>
          <w:trHeight w:val="71"/>
          <w:jc w:val="center"/>
        </w:trPr>
        <w:tc>
          <w:tcPr>
            <w:tcW w:w="1382" w:type="dxa"/>
            <w:vMerge/>
            <w:tcBorders>
              <w:left w:val="single" w:sz="4" w:space="0" w:color="auto"/>
              <w:right w:val="single" w:sz="4" w:space="0" w:color="auto"/>
            </w:tcBorders>
            <w:vAlign w:val="center"/>
            <w:hideMark/>
          </w:tcPr>
          <w:p w14:paraId="7664A13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D89F016" w14:textId="2263E0E2"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FCC3083"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76E1E74" w14:textId="6CB6FA7E" w:rsidR="004B426D" w:rsidRPr="00C25669" w:rsidRDefault="009541C5" w:rsidP="004B426D">
            <w:pPr>
              <w:keepNext/>
              <w:keepLines/>
              <w:spacing w:after="0"/>
              <w:jc w:val="center"/>
              <w:rPr>
                <w:rFonts w:ascii="Arial" w:eastAsia="SimSun" w:hAnsi="Arial"/>
                <w:sz w:val="18"/>
                <w:lang w:eastAsia="zh-CN"/>
              </w:rPr>
            </w:pPr>
            <w:r>
              <w:rPr>
                <w:rFonts w:ascii="Arial" w:hAnsi="Arial"/>
                <w:sz w:val="18"/>
                <w:lang w:eastAsia="zh-CN"/>
              </w:rPr>
              <w:t>Row 5,(4)</w:t>
            </w:r>
          </w:p>
        </w:tc>
      </w:tr>
      <w:tr w:rsidR="004B426D" w:rsidRPr="00C25669" w14:paraId="67318F2C" w14:textId="77777777" w:rsidTr="00ED7745">
        <w:trPr>
          <w:trHeight w:val="71"/>
          <w:jc w:val="center"/>
        </w:trPr>
        <w:tc>
          <w:tcPr>
            <w:tcW w:w="1382" w:type="dxa"/>
            <w:vMerge/>
            <w:tcBorders>
              <w:left w:val="single" w:sz="4" w:space="0" w:color="auto"/>
              <w:right w:val="single" w:sz="4" w:space="0" w:color="auto"/>
            </w:tcBorders>
            <w:vAlign w:val="center"/>
            <w:hideMark/>
          </w:tcPr>
          <w:p w14:paraId="48544BC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EC1ED5" w14:textId="25F9B725" w:rsidR="004B426D" w:rsidRPr="00C25669" w:rsidRDefault="004B426D" w:rsidP="004B426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167AF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1CFAD21" w14:textId="77F3BB7D"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B426D" w:rsidRPr="00C25669" w14:paraId="354F7450" w14:textId="77777777" w:rsidTr="00ED7745">
        <w:trPr>
          <w:trHeight w:val="71"/>
          <w:jc w:val="center"/>
        </w:trPr>
        <w:tc>
          <w:tcPr>
            <w:tcW w:w="1382" w:type="dxa"/>
            <w:vMerge/>
            <w:tcBorders>
              <w:left w:val="single" w:sz="4" w:space="0" w:color="auto"/>
              <w:right w:val="single" w:sz="4" w:space="0" w:color="auto"/>
            </w:tcBorders>
            <w:vAlign w:val="center"/>
            <w:hideMark/>
          </w:tcPr>
          <w:p w14:paraId="734E700F"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32DF0E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34808924" w14:textId="5449D601"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421A0A23"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7C03B54E" w14:textId="77777777" w:rsidR="004B426D" w:rsidRPr="006F752A" w:rsidRDefault="004B426D" w:rsidP="004B426D">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4B426D" w:rsidRPr="00C25669" w14:paraId="2B870483"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42DE80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NZP CSI-RS for CSI acquisition</w:t>
            </w:r>
          </w:p>
          <w:p w14:paraId="302AE22E"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833DAC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57" w:type="dxa"/>
            <w:tcBorders>
              <w:top w:val="single" w:sz="4" w:space="0" w:color="auto"/>
              <w:left w:val="single" w:sz="4" w:space="0" w:color="auto"/>
              <w:bottom w:val="single" w:sz="4" w:space="0" w:color="auto"/>
              <w:right w:val="single" w:sz="4" w:space="0" w:color="auto"/>
            </w:tcBorders>
            <w:vAlign w:val="center"/>
          </w:tcPr>
          <w:p w14:paraId="785DA70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BDD154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32F187D5" w14:textId="77777777" w:rsidTr="00ED7745">
        <w:trPr>
          <w:trHeight w:val="71"/>
          <w:jc w:val="center"/>
        </w:trPr>
        <w:tc>
          <w:tcPr>
            <w:tcW w:w="1382" w:type="dxa"/>
            <w:vMerge/>
            <w:tcBorders>
              <w:left w:val="single" w:sz="4" w:space="0" w:color="auto"/>
              <w:right w:val="single" w:sz="4" w:space="0" w:color="auto"/>
            </w:tcBorders>
            <w:vAlign w:val="center"/>
          </w:tcPr>
          <w:p w14:paraId="75C4F1C0"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F7B3CA0"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55D192E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3FE6E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089E66F1" w14:textId="77777777" w:rsidTr="00ED7745">
        <w:trPr>
          <w:trHeight w:val="71"/>
          <w:jc w:val="center"/>
        </w:trPr>
        <w:tc>
          <w:tcPr>
            <w:tcW w:w="1382" w:type="dxa"/>
            <w:vMerge/>
            <w:tcBorders>
              <w:left w:val="single" w:sz="4" w:space="0" w:color="auto"/>
              <w:right w:val="single" w:sz="4" w:space="0" w:color="auto"/>
            </w:tcBorders>
            <w:vAlign w:val="center"/>
            <w:hideMark/>
          </w:tcPr>
          <w:p w14:paraId="76F4D02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8E1E62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CDM Type</w:t>
            </w:r>
          </w:p>
        </w:tc>
        <w:tc>
          <w:tcPr>
            <w:tcW w:w="757" w:type="dxa"/>
            <w:tcBorders>
              <w:top w:val="single" w:sz="4" w:space="0" w:color="auto"/>
              <w:left w:val="single" w:sz="4" w:space="0" w:color="auto"/>
              <w:bottom w:val="single" w:sz="4" w:space="0" w:color="auto"/>
              <w:right w:val="single" w:sz="4" w:space="0" w:color="auto"/>
            </w:tcBorders>
            <w:vAlign w:val="center"/>
          </w:tcPr>
          <w:p w14:paraId="7D46F70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67F9C5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B426D" w:rsidRPr="00C25669" w14:paraId="5AE52077" w14:textId="77777777" w:rsidTr="00ED7745">
        <w:trPr>
          <w:trHeight w:val="71"/>
          <w:jc w:val="center"/>
        </w:trPr>
        <w:tc>
          <w:tcPr>
            <w:tcW w:w="1382" w:type="dxa"/>
            <w:vMerge/>
            <w:tcBorders>
              <w:left w:val="single" w:sz="4" w:space="0" w:color="auto"/>
              <w:right w:val="single" w:sz="4" w:space="0" w:color="auto"/>
            </w:tcBorders>
            <w:vAlign w:val="center"/>
            <w:hideMark/>
          </w:tcPr>
          <w:p w14:paraId="3FDFE62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B8CF4E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Density (ρ)</w:t>
            </w:r>
          </w:p>
        </w:tc>
        <w:tc>
          <w:tcPr>
            <w:tcW w:w="757" w:type="dxa"/>
            <w:tcBorders>
              <w:top w:val="single" w:sz="4" w:space="0" w:color="auto"/>
              <w:left w:val="single" w:sz="4" w:space="0" w:color="auto"/>
              <w:bottom w:val="single" w:sz="4" w:space="0" w:color="auto"/>
              <w:right w:val="single" w:sz="4" w:space="0" w:color="auto"/>
            </w:tcBorders>
            <w:vAlign w:val="center"/>
          </w:tcPr>
          <w:p w14:paraId="399D1FF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BE0D20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02FB2422" w14:textId="77777777" w:rsidTr="00ED7745">
        <w:trPr>
          <w:trHeight w:val="71"/>
          <w:jc w:val="center"/>
        </w:trPr>
        <w:tc>
          <w:tcPr>
            <w:tcW w:w="1382" w:type="dxa"/>
            <w:vMerge/>
            <w:tcBorders>
              <w:left w:val="single" w:sz="4" w:space="0" w:color="auto"/>
              <w:right w:val="single" w:sz="4" w:space="0" w:color="auto"/>
            </w:tcBorders>
            <w:vAlign w:val="center"/>
            <w:hideMark/>
          </w:tcPr>
          <w:p w14:paraId="231B6699" w14:textId="77777777" w:rsidR="004B426D" w:rsidRPr="00C25669" w:rsidRDefault="004B426D" w:rsidP="004B426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D3BCE9A"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2A71CDA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EC36B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B426D" w:rsidRPr="00C25669" w14:paraId="6F5342F5" w14:textId="77777777" w:rsidTr="00ED7745">
        <w:trPr>
          <w:trHeight w:val="71"/>
          <w:jc w:val="center"/>
        </w:trPr>
        <w:tc>
          <w:tcPr>
            <w:tcW w:w="1382" w:type="dxa"/>
            <w:vMerge/>
            <w:tcBorders>
              <w:left w:val="single" w:sz="4" w:space="0" w:color="auto"/>
              <w:right w:val="single" w:sz="4" w:space="0" w:color="auto"/>
            </w:tcBorders>
            <w:vAlign w:val="center"/>
            <w:hideMark/>
          </w:tcPr>
          <w:p w14:paraId="77A5DB54"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0DC2173" w14:textId="4D8FB52A" w:rsidR="004B426D" w:rsidRPr="00C25669" w:rsidRDefault="004B426D" w:rsidP="004B426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7FC13F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C96C6BD" w14:textId="1D25E952"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B426D" w:rsidRPr="00C25669" w14:paraId="2051E05C" w14:textId="77777777" w:rsidTr="00ED7745">
        <w:trPr>
          <w:trHeight w:val="71"/>
          <w:jc w:val="center"/>
        </w:trPr>
        <w:tc>
          <w:tcPr>
            <w:tcW w:w="1382" w:type="dxa"/>
            <w:vMerge/>
            <w:tcBorders>
              <w:left w:val="single" w:sz="4" w:space="0" w:color="auto"/>
              <w:right w:val="single" w:sz="4" w:space="0" w:color="auto"/>
            </w:tcBorders>
            <w:vAlign w:val="center"/>
          </w:tcPr>
          <w:p w14:paraId="683CAC69"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AAF1846"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CSI-RS</w:t>
            </w:r>
          </w:p>
          <w:p w14:paraId="2A43375B" w14:textId="2FA3B822" w:rsidR="004B426D" w:rsidRPr="00C25669" w:rsidRDefault="0097459B" w:rsidP="004B426D">
            <w:pPr>
              <w:keepNext/>
              <w:keepLines/>
              <w:spacing w:after="0"/>
              <w:rPr>
                <w:rFonts w:ascii="Arial" w:eastAsia="SimSun"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6FAF76B2" w14:textId="77777777" w:rsidR="004B426D" w:rsidRPr="00C25669" w:rsidRDefault="004B426D" w:rsidP="004B426D">
            <w:pPr>
              <w:keepNext/>
              <w:keepLines/>
              <w:spacing w:after="0"/>
              <w:jc w:val="center"/>
              <w:rPr>
                <w:rFonts w:ascii="Arial" w:hAnsi="Arial"/>
                <w:sz w:val="18"/>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3969864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431DCC7"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tcPr>
          <w:p w14:paraId="0018FF9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A121959" w14:textId="77777777" w:rsidR="004B426D" w:rsidRPr="00C25669" w:rsidRDefault="004B426D" w:rsidP="004B426D">
            <w:pPr>
              <w:keepNext/>
              <w:keepLines/>
              <w:spacing w:after="0"/>
              <w:rPr>
                <w:rFonts w:ascii="Arial" w:eastAsia="SimSun" w:hAnsi="Arial"/>
                <w:sz w:val="18"/>
              </w:rPr>
            </w:pPr>
            <w:r w:rsidRPr="001F023B">
              <w:rPr>
                <w:rFonts w:ascii="Arial" w:hAnsi="Arial"/>
                <w:sz w:val="18"/>
              </w:rPr>
              <w:t>aperiodicTriggeringOffset</w:t>
            </w:r>
          </w:p>
        </w:tc>
        <w:tc>
          <w:tcPr>
            <w:tcW w:w="757" w:type="dxa"/>
            <w:tcBorders>
              <w:top w:val="single" w:sz="4" w:space="0" w:color="auto"/>
              <w:left w:val="single" w:sz="4" w:space="0" w:color="auto"/>
              <w:bottom w:val="single" w:sz="4" w:space="0" w:color="auto"/>
              <w:right w:val="single" w:sz="4" w:space="0" w:color="auto"/>
            </w:tcBorders>
            <w:vAlign w:val="center"/>
          </w:tcPr>
          <w:p w14:paraId="03634ED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3D4579D"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0</w:t>
            </w:r>
          </w:p>
        </w:tc>
      </w:tr>
      <w:tr w:rsidR="004B426D" w:rsidRPr="00C25669" w14:paraId="39142D35" w14:textId="77777777" w:rsidTr="00ED7745">
        <w:trPr>
          <w:trHeight w:val="71"/>
          <w:jc w:val="center"/>
        </w:trPr>
        <w:tc>
          <w:tcPr>
            <w:tcW w:w="1382" w:type="dxa"/>
            <w:vMerge w:val="restart"/>
            <w:tcBorders>
              <w:left w:val="single" w:sz="4" w:space="0" w:color="auto"/>
              <w:right w:val="single" w:sz="4" w:space="0" w:color="auto"/>
            </w:tcBorders>
            <w:vAlign w:val="center"/>
          </w:tcPr>
          <w:p w14:paraId="17EFA7B8"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6002071F" w14:textId="77777777" w:rsidR="004B426D" w:rsidRPr="00C25669" w:rsidRDefault="004B426D" w:rsidP="004B426D">
            <w:pPr>
              <w:keepNext/>
              <w:keepLines/>
              <w:spacing w:after="0"/>
              <w:rPr>
                <w:rFonts w:ascii="Arial" w:hAnsi="Arial"/>
                <w:sz w:val="18"/>
              </w:rPr>
            </w:pPr>
            <w:r w:rsidRPr="00C25669">
              <w:rPr>
                <w:rFonts w:ascii="Arial" w:eastAsia="SimSun" w:hAnsi="Arial" w:hint="eastAsia"/>
                <w:sz w:val="18"/>
                <w:lang w:eastAsia="zh-CN"/>
              </w:rPr>
              <w:t>CSI-IM resource Type</w:t>
            </w:r>
          </w:p>
        </w:tc>
        <w:tc>
          <w:tcPr>
            <w:tcW w:w="757" w:type="dxa"/>
            <w:tcBorders>
              <w:top w:val="single" w:sz="4" w:space="0" w:color="auto"/>
              <w:left w:val="single" w:sz="4" w:space="0" w:color="auto"/>
              <w:bottom w:val="single" w:sz="4" w:space="0" w:color="auto"/>
              <w:right w:val="single" w:sz="4" w:space="0" w:color="auto"/>
            </w:tcBorders>
            <w:vAlign w:val="center"/>
          </w:tcPr>
          <w:p w14:paraId="48D822D4"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6BCEE71" w14:textId="77777777" w:rsidR="004B426D" w:rsidRPr="00C25669" w:rsidRDefault="004B426D" w:rsidP="004B426D">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4B426D" w:rsidRPr="00C25669" w14:paraId="77FBF029" w14:textId="77777777" w:rsidTr="00ED7745">
        <w:trPr>
          <w:trHeight w:val="221"/>
          <w:jc w:val="center"/>
        </w:trPr>
        <w:tc>
          <w:tcPr>
            <w:tcW w:w="1382" w:type="dxa"/>
            <w:vMerge/>
            <w:tcBorders>
              <w:left w:val="single" w:sz="4" w:space="0" w:color="auto"/>
              <w:right w:val="single" w:sz="4" w:space="0" w:color="auto"/>
            </w:tcBorders>
            <w:vAlign w:val="center"/>
            <w:hideMark/>
          </w:tcPr>
          <w:p w14:paraId="56172105" w14:textId="77777777" w:rsidR="004B426D" w:rsidRPr="00C25669" w:rsidRDefault="004B426D" w:rsidP="004B426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505AA3B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RE pattern</w:t>
            </w:r>
          </w:p>
        </w:tc>
        <w:tc>
          <w:tcPr>
            <w:tcW w:w="757" w:type="dxa"/>
            <w:tcBorders>
              <w:top w:val="single" w:sz="4" w:space="0" w:color="auto"/>
              <w:left w:val="single" w:sz="4" w:space="0" w:color="auto"/>
              <w:bottom w:val="single" w:sz="4" w:space="0" w:color="auto"/>
              <w:right w:val="single" w:sz="4" w:space="0" w:color="auto"/>
            </w:tcBorders>
            <w:vAlign w:val="center"/>
            <w:hideMark/>
          </w:tcPr>
          <w:p w14:paraId="4046A633"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7162D7C1"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B426D" w:rsidRPr="00C25669" w14:paraId="09D7FC9D" w14:textId="77777777" w:rsidTr="00ED7745">
        <w:trPr>
          <w:trHeight w:val="413"/>
          <w:jc w:val="center"/>
        </w:trPr>
        <w:tc>
          <w:tcPr>
            <w:tcW w:w="1382" w:type="dxa"/>
            <w:vMerge/>
            <w:tcBorders>
              <w:left w:val="single" w:sz="4" w:space="0" w:color="auto"/>
              <w:right w:val="single" w:sz="4" w:space="0" w:color="auto"/>
            </w:tcBorders>
            <w:vAlign w:val="center"/>
            <w:hideMark/>
          </w:tcPr>
          <w:p w14:paraId="17394836"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B94081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CSI-IM Resource Mapping</w:t>
            </w:r>
          </w:p>
          <w:p w14:paraId="49068D2E"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B62F41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E3B73D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B426D" w:rsidRPr="00C25669" w14:paraId="6A7E0145" w14:textId="77777777" w:rsidTr="00ED7745">
        <w:trPr>
          <w:trHeight w:val="71"/>
          <w:jc w:val="center"/>
        </w:trPr>
        <w:tc>
          <w:tcPr>
            <w:tcW w:w="1382" w:type="dxa"/>
            <w:vMerge/>
            <w:tcBorders>
              <w:left w:val="single" w:sz="4" w:space="0" w:color="auto"/>
              <w:bottom w:val="single" w:sz="4" w:space="0" w:color="auto"/>
              <w:right w:val="single" w:sz="4" w:space="0" w:color="auto"/>
            </w:tcBorders>
            <w:vAlign w:val="center"/>
            <w:hideMark/>
          </w:tcPr>
          <w:p w14:paraId="3E02D007"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CF370D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CSI-IM timeConfig</w:t>
            </w:r>
          </w:p>
          <w:p w14:paraId="723CA8D7" w14:textId="36DBCD0A" w:rsidR="004B426D" w:rsidRPr="00C25669" w:rsidRDefault="0097459B" w:rsidP="004B426D">
            <w:pPr>
              <w:keepNext/>
              <w:keepLines/>
              <w:spacing w:after="0"/>
              <w:rPr>
                <w:rFonts w:ascii="Arial" w:hAnsi="Arial"/>
                <w:sz w:val="18"/>
              </w:rPr>
            </w:pPr>
            <w:r>
              <w:rPr>
                <w:rFonts w:ascii="Arial" w:eastAsia="SimSun" w:hAnsi="Arial" w:hint="eastAsia"/>
                <w:sz w:val="18"/>
                <w:lang w:eastAsia="zh-CN"/>
              </w:rPr>
              <w:t>periodicity</w:t>
            </w:r>
            <w:r w:rsidR="004B426D"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1C263DEA"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0221EC9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011C9A3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03988B"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ReportConfigType</w:t>
            </w:r>
          </w:p>
        </w:tc>
        <w:tc>
          <w:tcPr>
            <w:tcW w:w="757" w:type="dxa"/>
            <w:tcBorders>
              <w:top w:val="single" w:sz="4" w:space="0" w:color="auto"/>
              <w:left w:val="single" w:sz="4" w:space="0" w:color="auto"/>
              <w:bottom w:val="single" w:sz="4" w:space="0" w:color="auto"/>
              <w:right w:val="single" w:sz="4" w:space="0" w:color="auto"/>
            </w:tcBorders>
            <w:vAlign w:val="center"/>
          </w:tcPr>
          <w:p w14:paraId="48001397"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5FC74E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B426D" w:rsidRPr="00C25669" w14:paraId="00B7D30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58FA4"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CQI-table</w:t>
            </w:r>
          </w:p>
        </w:tc>
        <w:tc>
          <w:tcPr>
            <w:tcW w:w="757" w:type="dxa"/>
            <w:tcBorders>
              <w:top w:val="single" w:sz="4" w:space="0" w:color="auto"/>
              <w:left w:val="single" w:sz="4" w:space="0" w:color="auto"/>
              <w:bottom w:val="single" w:sz="4" w:space="0" w:color="auto"/>
              <w:right w:val="single" w:sz="4" w:space="0" w:color="auto"/>
            </w:tcBorders>
            <w:vAlign w:val="center"/>
          </w:tcPr>
          <w:p w14:paraId="0A7467FD"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EC618F2"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B426D" w:rsidRPr="00C25669" w14:paraId="71256B1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28A37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reportQuantity</w:t>
            </w:r>
          </w:p>
        </w:tc>
        <w:tc>
          <w:tcPr>
            <w:tcW w:w="757" w:type="dxa"/>
            <w:tcBorders>
              <w:top w:val="single" w:sz="4" w:space="0" w:color="auto"/>
              <w:left w:val="single" w:sz="4" w:space="0" w:color="auto"/>
              <w:bottom w:val="single" w:sz="4" w:space="0" w:color="auto"/>
              <w:right w:val="single" w:sz="4" w:space="0" w:color="auto"/>
            </w:tcBorders>
            <w:vAlign w:val="center"/>
          </w:tcPr>
          <w:p w14:paraId="5D12FA58"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C1AF492"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cri-RI-PMI-CQI</w:t>
            </w:r>
          </w:p>
        </w:tc>
      </w:tr>
      <w:tr w:rsidR="004B426D" w:rsidRPr="00C25669" w14:paraId="1452D66E"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8A3A5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28EC94CA"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1714CEEB"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580D5921"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F8F14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57" w:type="dxa"/>
            <w:tcBorders>
              <w:top w:val="single" w:sz="4" w:space="0" w:color="auto"/>
              <w:left w:val="single" w:sz="4" w:space="0" w:color="auto"/>
              <w:bottom w:val="single" w:sz="4" w:space="0" w:color="auto"/>
              <w:right w:val="single" w:sz="4" w:space="0" w:color="auto"/>
            </w:tcBorders>
            <w:vAlign w:val="center"/>
          </w:tcPr>
          <w:p w14:paraId="114C4CC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729C23C"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B426D" w:rsidRPr="00C25669" w14:paraId="43C0AAA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211EF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cqi-FormatIndicator</w:t>
            </w:r>
          </w:p>
        </w:tc>
        <w:tc>
          <w:tcPr>
            <w:tcW w:w="757" w:type="dxa"/>
            <w:tcBorders>
              <w:top w:val="single" w:sz="4" w:space="0" w:color="auto"/>
              <w:left w:val="single" w:sz="4" w:space="0" w:color="auto"/>
              <w:bottom w:val="single" w:sz="4" w:space="0" w:color="auto"/>
              <w:right w:val="single" w:sz="4" w:space="0" w:color="auto"/>
            </w:tcBorders>
            <w:vAlign w:val="center"/>
          </w:tcPr>
          <w:p w14:paraId="78AD59E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D5F8010"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2E4167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1605F8D"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57" w:type="dxa"/>
            <w:tcBorders>
              <w:top w:val="single" w:sz="4" w:space="0" w:color="auto"/>
              <w:left w:val="single" w:sz="4" w:space="0" w:color="auto"/>
              <w:bottom w:val="single" w:sz="4" w:space="0" w:color="auto"/>
              <w:right w:val="single" w:sz="4" w:space="0" w:color="auto"/>
            </w:tcBorders>
            <w:vAlign w:val="center"/>
          </w:tcPr>
          <w:p w14:paraId="793E809B"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DD8B91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B426D" w:rsidRPr="00C25669" w14:paraId="63B82D56"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34D8E2"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57" w:type="dxa"/>
            <w:tcBorders>
              <w:top w:val="single" w:sz="4" w:space="0" w:color="auto"/>
              <w:left w:val="single" w:sz="4" w:space="0" w:color="auto"/>
              <w:bottom w:val="single" w:sz="4" w:space="0" w:color="auto"/>
              <w:right w:val="single" w:sz="4" w:space="0" w:color="auto"/>
            </w:tcBorders>
            <w:vAlign w:val="center"/>
          </w:tcPr>
          <w:p w14:paraId="6C71242D" w14:textId="77777777" w:rsidR="004B426D" w:rsidRPr="00C25669" w:rsidRDefault="004B426D" w:rsidP="004B426D">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263" w:type="dxa"/>
            <w:tcBorders>
              <w:top w:val="single" w:sz="4" w:space="0" w:color="auto"/>
              <w:left w:val="single" w:sz="4" w:space="0" w:color="auto"/>
              <w:bottom w:val="single" w:sz="4" w:space="0" w:color="auto"/>
              <w:right w:val="single" w:sz="4" w:space="0" w:color="auto"/>
            </w:tcBorders>
            <w:vAlign w:val="center"/>
          </w:tcPr>
          <w:p w14:paraId="4B85B687"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4B426D" w:rsidRPr="00C25669" w14:paraId="38F085E7"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BB02358" w14:textId="77777777" w:rsidR="004B426D" w:rsidRPr="00C25669" w:rsidRDefault="004B426D" w:rsidP="004B426D">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57" w:type="dxa"/>
            <w:tcBorders>
              <w:top w:val="single" w:sz="4" w:space="0" w:color="auto"/>
              <w:left w:val="single" w:sz="4" w:space="0" w:color="auto"/>
              <w:bottom w:val="single" w:sz="4" w:space="0" w:color="auto"/>
              <w:right w:val="single" w:sz="4" w:space="0" w:color="auto"/>
            </w:tcBorders>
            <w:vAlign w:val="center"/>
          </w:tcPr>
          <w:p w14:paraId="1F48BE6A" w14:textId="77777777" w:rsidR="004B426D" w:rsidRPr="00C25669" w:rsidRDefault="004B426D" w:rsidP="004B426D">
            <w:pPr>
              <w:keepNext/>
              <w:keepLines/>
              <w:spacing w:after="0"/>
              <w:jc w:val="center"/>
              <w:rPr>
                <w:rFonts w:ascii="Arial" w:hAnsi="Arial" w:cs="Arial"/>
                <w:sz w:val="18"/>
                <w:szCs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44BD9B02" w14:textId="77777777" w:rsidR="004B426D" w:rsidRPr="00C25669" w:rsidRDefault="004B426D" w:rsidP="004B426D">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4B426D" w:rsidRPr="00C25669" w14:paraId="138BE76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4DB127" w14:textId="2955C68F" w:rsidR="004B426D" w:rsidRPr="00C25669" w:rsidRDefault="004B426D" w:rsidP="004B426D">
            <w:pPr>
              <w:keepNext/>
              <w:keepLines/>
              <w:spacing w:after="0"/>
              <w:rPr>
                <w:rFonts w:ascii="Arial" w:eastAsia="SimSun" w:hAnsi="Arial"/>
                <w:sz w:val="18"/>
              </w:rPr>
            </w:pPr>
            <w:r w:rsidRPr="00C25669">
              <w:rPr>
                <w:rFonts w:ascii="Arial" w:eastAsia="SimSun" w:hAnsi="Arial"/>
                <w:sz w:val="18"/>
              </w:rPr>
              <w:t xml:space="preserve">CSI-Report </w:t>
            </w:r>
            <w:r w:rsidR="0097459B">
              <w:rPr>
                <w:rFonts w:ascii="Arial" w:eastAsia="SimSun" w:hAnsi="Arial" w:hint="eastAsia"/>
                <w:sz w:val="18"/>
                <w:lang w:eastAsia="zh-CN"/>
              </w:rPr>
              <w:t>periodicity</w:t>
            </w:r>
            <w:r w:rsidRPr="00C25669">
              <w:rPr>
                <w:rFonts w:ascii="Arial" w:eastAsia="SimSun" w:hAnsi="Arial"/>
                <w:sz w:val="18"/>
              </w:rPr>
              <w:t xml:space="preserve"> and offset</w:t>
            </w:r>
          </w:p>
        </w:tc>
        <w:tc>
          <w:tcPr>
            <w:tcW w:w="757" w:type="dxa"/>
            <w:tcBorders>
              <w:top w:val="single" w:sz="4" w:space="0" w:color="auto"/>
              <w:left w:val="single" w:sz="4" w:space="0" w:color="auto"/>
              <w:bottom w:val="single" w:sz="4" w:space="0" w:color="auto"/>
              <w:right w:val="single" w:sz="4" w:space="0" w:color="auto"/>
            </w:tcBorders>
            <w:vAlign w:val="center"/>
          </w:tcPr>
          <w:p w14:paraId="059214E4"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263" w:type="dxa"/>
            <w:tcBorders>
              <w:top w:val="single" w:sz="4" w:space="0" w:color="auto"/>
              <w:left w:val="single" w:sz="4" w:space="0" w:color="auto"/>
              <w:bottom w:val="single" w:sz="4" w:space="0" w:color="auto"/>
              <w:right w:val="single" w:sz="4" w:space="0" w:color="auto"/>
            </w:tcBorders>
            <w:vAlign w:val="center"/>
          </w:tcPr>
          <w:p w14:paraId="50381BB6" w14:textId="77777777" w:rsidR="004B426D" w:rsidRPr="00C25669" w:rsidRDefault="004B426D" w:rsidP="004B426D">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426D" w:rsidRPr="00C25669" w:rsidDel="001A40AC" w14:paraId="1661FF7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938ABBC"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Aperiodic Report Slot Offset</w:t>
            </w:r>
          </w:p>
        </w:tc>
        <w:tc>
          <w:tcPr>
            <w:tcW w:w="757" w:type="dxa"/>
            <w:tcBorders>
              <w:top w:val="single" w:sz="4" w:space="0" w:color="auto"/>
              <w:left w:val="single" w:sz="4" w:space="0" w:color="auto"/>
              <w:bottom w:val="single" w:sz="4" w:space="0" w:color="auto"/>
              <w:right w:val="single" w:sz="4" w:space="0" w:color="auto"/>
            </w:tcBorders>
            <w:vAlign w:val="center"/>
          </w:tcPr>
          <w:p w14:paraId="0E214549"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2D6BA9E8"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5</w:t>
            </w:r>
          </w:p>
        </w:tc>
      </w:tr>
      <w:tr w:rsidR="004B426D" w:rsidRPr="00C25669" w:rsidDel="001A40AC" w14:paraId="6C311AEC"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891B445"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 request</w:t>
            </w:r>
          </w:p>
        </w:tc>
        <w:tc>
          <w:tcPr>
            <w:tcW w:w="757" w:type="dxa"/>
            <w:tcBorders>
              <w:top w:val="single" w:sz="4" w:space="0" w:color="auto"/>
              <w:left w:val="single" w:sz="4" w:space="0" w:color="auto"/>
              <w:bottom w:val="single" w:sz="4" w:space="0" w:color="auto"/>
              <w:right w:val="single" w:sz="4" w:space="0" w:color="auto"/>
            </w:tcBorders>
            <w:vAlign w:val="center"/>
          </w:tcPr>
          <w:p w14:paraId="18BD9E93"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3D792945"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4B426D" w:rsidRPr="00C25669" w:rsidDel="001A40AC" w14:paraId="4F9650B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E2CE4A"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reportTriggerSize</w:t>
            </w:r>
          </w:p>
        </w:tc>
        <w:tc>
          <w:tcPr>
            <w:tcW w:w="757" w:type="dxa"/>
            <w:tcBorders>
              <w:top w:val="single" w:sz="4" w:space="0" w:color="auto"/>
              <w:left w:val="single" w:sz="4" w:space="0" w:color="auto"/>
              <w:bottom w:val="single" w:sz="4" w:space="0" w:color="auto"/>
              <w:right w:val="single" w:sz="4" w:space="0" w:color="auto"/>
            </w:tcBorders>
            <w:vAlign w:val="center"/>
          </w:tcPr>
          <w:p w14:paraId="4210BEC8"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1773C697"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B426D" w:rsidRPr="00C25669" w:rsidDel="001A40AC" w14:paraId="5BA5F7BB"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A36FB8" w14:textId="77777777" w:rsidR="004B426D" w:rsidRPr="00C25669" w:rsidRDefault="004B426D" w:rsidP="004B426D">
            <w:pPr>
              <w:keepNext/>
              <w:keepLines/>
              <w:spacing w:after="0"/>
              <w:rPr>
                <w:rFonts w:ascii="Arial" w:eastAsia="SimSun" w:hAnsi="Arial"/>
                <w:sz w:val="18"/>
              </w:rPr>
            </w:pPr>
            <w:r w:rsidRPr="00C25669">
              <w:rPr>
                <w:rFonts w:ascii="Arial" w:hAnsi="Arial"/>
                <w:sz w:val="18"/>
              </w:rPr>
              <w:t>CSI-AperiodicTriggerStateList</w:t>
            </w:r>
          </w:p>
        </w:tc>
        <w:tc>
          <w:tcPr>
            <w:tcW w:w="757" w:type="dxa"/>
            <w:tcBorders>
              <w:top w:val="single" w:sz="4" w:space="0" w:color="auto"/>
              <w:left w:val="single" w:sz="4" w:space="0" w:color="auto"/>
              <w:bottom w:val="single" w:sz="4" w:space="0" w:color="auto"/>
              <w:right w:val="single" w:sz="4" w:space="0" w:color="auto"/>
            </w:tcBorders>
            <w:vAlign w:val="center"/>
          </w:tcPr>
          <w:p w14:paraId="1D01CD9F" w14:textId="77777777" w:rsidR="004B426D" w:rsidRPr="00C25669" w:rsidRDefault="004B426D" w:rsidP="004B426D">
            <w:pPr>
              <w:keepNext/>
              <w:keepLines/>
              <w:spacing w:after="0"/>
              <w:jc w:val="center"/>
              <w:rPr>
                <w:rFonts w:ascii="Arial" w:eastAsia="SimSun" w:hAnsi="Arial"/>
                <w:sz w:val="18"/>
                <w:lang w:eastAsia="zh-CN"/>
              </w:rPr>
            </w:pPr>
          </w:p>
        </w:tc>
        <w:tc>
          <w:tcPr>
            <w:tcW w:w="2263" w:type="dxa"/>
            <w:tcBorders>
              <w:top w:val="single" w:sz="4" w:space="0" w:color="auto"/>
              <w:left w:val="single" w:sz="4" w:space="0" w:color="auto"/>
              <w:bottom w:val="single" w:sz="4" w:space="0" w:color="auto"/>
              <w:right w:val="single" w:sz="4" w:space="0" w:color="auto"/>
            </w:tcBorders>
            <w:vAlign w:val="center"/>
          </w:tcPr>
          <w:p w14:paraId="693A1630" w14:textId="77777777" w:rsidR="004B426D" w:rsidRPr="00C25669" w:rsidRDefault="004B426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722FF0" w14:textId="77777777" w:rsidR="004B426D" w:rsidRPr="00C25669" w:rsidDel="001A40AC" w:rsidRDefault="004B426D" w:rsidP="004B426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B426D" w:rsidRPr="00C25669" w14:paraId="3B779E9E" w14:textId="77777777" w:rsidTr="00ED7745">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91DB0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53034A5B"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Type</w:t>
            </w:r>
          </w:p>
        </w:tc>
        <w:tc>
          <w:tcPr>
            <w:tcW w:w="757" w:type="dxa"/>
            <w:tcBorders>
              <w:top w:val="single" w:sz="4" w:space="0" w:color="auto"/>
              <w:left w:val="single" w:sz="4" w:space="0" w:color="auto"/>
              <w:bottom w:val="single" w:sz="4" w:space="0" w:color="auto"/>
              <w:right w:val="single" w:sz="4" w:space="0" w:color="auto"/>
            </w:tcBorders>
            <w:vAlign w:val="center"/>
          </w:tcPr>
          <w:p w14:paraId="404860D9"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3B82BDD"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lang w:eastAsia="zh-CN"/>
              </w:rPr>
              <w:t>typeI-SinglePanel</w:t>
            </w:r>
          </w:p>
        </w:tc>
      </w:tr>
      <w:tr w:rsidR="004B426D" w:rsidRPr="00C25669" w14:paraId="4C06EA2A" w14:textId="77777777" w:rsidTr="00ED7745">
        <w:trPr>
          <w:trHeight w:val="71"/>
          <w:jc w:val="center"/>
        </w:trPr>
        <w:tc>
          <w:tcPr>
            <w:tcW w:w="1382" w:type="dxa"/>
            <w:vMerge/>
            <w:tcBorders>
              <w:left w:val="single" w:sz="4" w:space="0" w:color="auto"/>
              <w:right w:val="single" w:sz="4" w:space="0" w:color="auto"/>
            </w:tcBorders>
            <w:hideMark/>
          </w:tcPr>
          <w:p w14:paraId="770CEB5C"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5AE321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 Mode</w:t>
            </w:r>
          </w:p>
        </w:tc>
        <w:tc>
          <w:tcPr>
            <w:tcW w:w="757" w:type="dxa"/>
            <w:tcBorders>
              <w:top w:val="single" w:sz="4" w:space="0" w:color="auto"/>
              <w:left w:val="single" w:sz="4" w:space="0" w:color="auto"/>
              <w:bottom w:val="single" w:sz="4" w:space="0" w:color="auto"/>
              <w:right w:val="single" w:sz="4" w:space="0" w:color="auto"/>
            </w:tcBorders>
            <w:vAlign w:val="center"/>
          </w:tcPr>
          <w:p w14:paraId="46C38394"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559B90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B426D" w:rsidRPr="00C25669" w14:paraId="7B421892" w14:textId="77777777" w:rsidTr="00ED7745">
        <w:trPr>
          <w:trHeight w:val="71"/>
          <w:jc w:val="center"/>
        </w:trPr>
        <w:tc>
          <w:tcPr>
            <w:tcW w:w="1382" w:type="dxa"/>
            <w:vMerge/>
            <w:tcBorders>
              <w:left w:val="single" w:sz="4" w:space="0" w:color="auto"/>
              <w:right w:val="single" w:sz="4" w:space="0" w:color="auto"/>
            </w:tcBorders>
            <w:hideMark/>
          </w:tcPr>
          <w:p w14:paraId="40522A05"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B22D6B6"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(CodebookConfig-N1,CodebookConfig-N2)</w:t>
            </w:r>
          </w:p>
        </w:tc>
        <w:tc>
          <w:tcPr>
            <w:tcW w:w="757" w:type="dxa"/>
            <w:tcBorders>
              <w:top w:val="single" w:sz="4" w:space="0" w:color="auto"/>
              <w:left w:val="single" w:sz="4" w:space="0" w:color="auto"/>
              <w:bottom w:val="single" w:sz="4" w:space="0" w:color="auto"/>
              <w:right w:val="single" w:sz="4" w:space="0" w:color="auto"/>
            </w:tcBorders>
            <w:vAlign w:val="center"/>
          </w:tcPr>
          <w:p w14:paraId="7293D63C"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C8EBEFF"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B426D" w:rsidRPr="00C25669" w14:paraId="34C04DD0" w14:textId="77777777" w:rsidTr="00ED7745">
        <w:trPr>
          <w:trHeight w:val="71"/>
          <w:jc w:val="center"/>
        </w:trPr>
        <w:tc>
          <w:tcPr>
            <w:tcW w:w="1382" w:type="dxa"/>
            <w:vMerge/>
            <w:tcBorders>
              <w:left w:val="single" w:sz="4" w:space="0" w:color="auto"/>
              <w:right w:val="single" w:sz="4" w:space="0" w:color="auto"/>
            </w:tcBorders>
          </w:tcPr>
          <w:p w14:paraId="31B5945F"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E09D9C1"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(CodebookConfig-O1,CodebookConfig-O2)</w:t>
            </w:r>
          </w:p>
        </w:tc>
        <w:tc>
          <w:tcPr>
            <w:tcW w:w="757" w:type="dxa"/>
            <w:tcBorders>
              <w:top w:val="single" w:sz="4" w:space="0" w:color="auto"/>
              <w:left w:val="single" w:sz="4" w:space="0" w:color="auto"/>
              <w:bottom w:val="single" w:sz="4" w:space="0" w:color="auto"/>
              <w:right w:val="single" w:sz="4" w:space="0" w:color="auto"/>
            </w:tcBorders>
            <w:vAlign w:val="center"/>
          </w:tcPr>
          <w:p w14:paraId="7AF38166"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6AB82069"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B426D" w:rsidRPr="00C25669" w14:paraId="77421B9F" w14:textId="77777777" w:rsidTr="00ED7745">
        <w:trPr>
          <w:trHeight w:val="71"/>
          <w:jc w:val="center"/>
        </w:trPr>
        <w:tc>
          <w:tcPr>
            <w:tcW w:w="1382" w:type="dxa"/>
            <w:vMerge/>
            <w:tcBorders>
              <w:left w:val="single" w:sz="4" w:space="0" w:color="auto"/>
              <w:right w:val="single" w:sz="4" w:space="0" w:color="auto"/>
            </w:tcBorders>
            <w:hideMark/>
          </w:tcPr>
          <w:p w14:paraId="5075ED1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71584F7"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CodebookSubsetRestriction</w:t>
            </w:r>
          </w:p>
        </w:tc>
        <w:tc>
          <w:tcPr>
            <w:tcW w:w="757" w:type="dxa"/>
            <w:tcBorders>
              <w:top w:val="single" w:sz="4" w:space="0" w:color="auto"/>
              <w:left w:val="single" w:sz="4" w:space="0" w:color="auto"/>
              <w:bottom w:val="single" w:sz="4" w:space="0" w:color="auto"/>
              <w:right w:val="single" w:sz="4" w:space="0" w:color="auto"/>
            </w:tcBorders>
            <w:vAlign w:val="center"/>
          </w:tcPr>
          <w:p w14:paraId="6F9ACA00"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20444CC6"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B426D" w:rsidRPr="00C25669" w14:paraId="1E86760F" w14:textId="77777777" w:rsidTr="00ED7745">
        <w:trPr>
          <w:trHeight w:val="71"/>
          <w:jc w:val="center"/>
        </w:trPr>
        <w:tc>
          <w:tcPr>
            <w:tcW w:w="1382" w:type="dxa"/>
            <w:vMerge/>
            <w:tcBorders>
              <w:left w:val="single" w:sz="4" w:space="0" w:color="auto"/>
              <w:bottom w:val="single" w:sz="4" w:space="0" w:color="auto"/>
              <w:right w:val="single" w:sz="4" w:space="0" w:color="auto"/>
            </w:tcBorders>
          </w:tcPr>
          <w:p w14:paraId="3E2A9ED8" w14:textId="77777777" w:rsidR="004B426D" w:rsidRPr="00C25669" w:rsidRDefault="004B426D" w:rsidP="004B426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41C9685"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RI Restriction</w:t>
            </w:r>
          </w:p>
        </w:tc>
        <w:tc>
          <w:tcPr>
            <w:tcW w:w="757" w:type="dxa"/>
            <w:tcBorders>
              <w:top w:val="single" w:sz="4" w:space="0" w:color="auto"/>
              <w:left w:val="single" w:sz="4" w:space="0" w:color="auto"/>
              <w:bottom w:val="single" w:sz="4" w:space="0" w:color="auto"/>
              <w:right w:val="single" w:sz="4" w:space="0" w:color="auto"/>
            </w:tcBorders>
            <w:vAlign w:val="center"/>
          </w:tcPr>
          <w:p w14:paraId="57C71BD2"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C83274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B426D" w:rsidRPr="00C25669" w14:paraId="55454AF5"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76BD7D2"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Physical channel for CSI report</w:t>
            </w:r>
          </w:p>
        </w:tc>
        <w:tc>
          <w:tcPr>
            <w:tcW w:w="757" w:type="dxa"/>
            <w:tcBorders>
              <w:top w:val="single" w:sz="4" w:space="0" w:color="auto"/>
              <w:left w:val="single" w:sz="4" w:space="0" w:color="auto"/>
              <w:bottom w:val="single" w:sz="4" w:space="0" w:color="auto"/>
              <w:right w:val="single" w:sz="4" w:space="0" w:color="auto"/>
            </w:tcBorders>
            <w:vAlign w:val="center"/>
          </w:tcPr>
          <w:p w14:paraId="6F4359D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5DB9DE7"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B426D" w:rsidRPr="00C25669" w14:paraId="47047024"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598101"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 xml:space="preserve">CQI/RI/PMI delay </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B6E1B3" w14:textId="77777777" w:rsidR="004B426D" w:rsidRPr="00C25669" w:rsidRDefault="004B426D" w:rsidP="004B426D">
            <w:pPr>
              <w:keepNext/>
              <w:keepLines/>
              <w:spacing w:after="0"/>
              <w:jc w:val="center"/>
              <w:rPr>
                <w:rFonts w:ascii="Arial" w:hAnsi="Arial"/>
                <w:sz w:val="18"/>
              </w:rPr>
            </w:pPr>
            <w:r w:rsidRPr="00C25669">
              <w:rPr>
                <w:rFonts w:ascii="Arial" w:eastAsia="SimSun" w:hAnsi="Arial"/>
                <w:sz w:val="18"/>
              </w:rPr>
              <w:t>ms</w:t>
            </w:r>
          </w:p>
        </w:tc>
        <w:tc>
          <w:tcPr>
            <w:tcW w:w="2263" w:type="dxa"/>
            <w:tcBorders>
              <w:top w:val="single" w:sz="4" w:space="0" w:color="auto"/>
              <w:left w:val="single" w:sz="4" w:space="0" w:color="auto"/>
              <w:bottom w:val="single" w:sz="4" w:space="0" w:color="auto"/>
              <w:right w:val="single" w:sz="4" w:space="0" w:color="auto"/>
            </w:tcBorders>
            <w:vAlign w:val="center"/>
          </w:tcPr>
          <w:p w14:paraId="44FD5DCE"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B426D" w:rsidRPr="00C25669" w14:paraId="2049EB98"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4EF9C9" w14:textId="77777777" w:rsidR="004B426D" w:rsidRPr="00C25669" w:rsidRDefault="004B426D" w:rsidP="004B426D">
            <w:pPr>
              <w:keepNext/>
              <w:keepLines/>
              <w:spacing w:after="0"/>
              <w:rPr>
                <w:rFonts w:ascii="Arial" w:eastAsia="SimSun" w:hAnsi="Arial"/>
                <w:sz w:val="18"/>
              </w:rPr>
            </w:pPr>
            <w:r w:rsidRPr="00C25669">
              <w:rPr>
                <w:rFonts w:ascii="Arial" w:eastAsia="SimSun" w:hAnsi="Arial"/>
                <w:sz w:val="18"/>
              </w:rPr>
              <w:t>Maximum number of HARQ transmission</w:t>
            </w:r>
          </w:p>
        </w:tc>
        <w:tc>
          <w:tcPr>
            <w:tcW w:w="757" w:type="dxa"/>
            <w:tcBorders>
              <w:top w:val="single" w:sz="4" w:space="0" w:color="auto"/>
              <w:left w:val="single" w:sz="4" w:space="0" w:color="auto"/>
              <w:bottom w:val="single" w:sz="4" w:space="0" w:color="auto"/>
              <w:right w:val="single" w:sz="4" w:space="0" w:color="auto"/>
            </w:tcBorders>
            <w:vAlign w:val="center"/>
          </w:tcPr>
          <w:p w14:paraId="40D14C4A" w14:textId="77777777" w:rsidR="004B426D" w:rsidRPr="00C25669" w:rsidRDefault="004B426D" w:rsidP="004B426D">
            <w:pPr>
              <w:keepNext/>
              <w:keepLines/>
              <w:spacing w:after="0"/>
              <w:jc w:val="center"/>
              <w:rPr>
                <w:rFonts w:ascii="Arial" w:eastAsia="SimSun"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38689C8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B426D" w:rsidRPr="00C25669" w14:paraId="28853DAF"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DFE60F" w14:textId="77777777" w:rsidR="004B426D" w:rsidRPr="00C25669" w:rsidRDefault="004B426D" w:rsidP="004B426D">
            <w:pPr>
              <w:keepNext/>
              <w:keepLines/>
              <w:spacing w:after="0"/>
              <w:rPr>
                <w:rFonts w:ascii="Arial" w:hAnsi="Arial"/>
                <w:sz w:val="18"/>
              </w:rPr>
            </w:pPr>
            <w:r w:rsidRPr="00C25669">
              <w:rPr>
                <w:rFonts w:ascii="Arial" w:eastAsia="SimSun" w:hAnsi="Arial"/>
                <w:sz w:val="18"/>
              </w:rPr>
              <w:t>Measurement channel</w:t>
            </w:r>
          </w:p>
        </w:tc>
        <w:tc>
          <w:tcPr>
            <w:tcW w:w="757" w:type="dxa"/>
            <w:tcBorders>
              <w:top w:val="single" w:sz="4" w:space="0" w:color="auto"/>
              <w:left w:val="single" w:sz="4" w:space="0" w:color="auto"/>
              <w:bottom w:val="single" w:sz="4" w:space="0" w:color="auto"/>
              <w:right w:val="single" w:sz="4" w:space="0" w:color="auto"/>
            </w:tcBorders>
            <w:vAlign w:val="center"/>
          </w:tcPr>
          <w:p w14:paraId="7E899DFE" w14:textId="77777777" w:rsidR="004B426D" w:rsidRPr="00C25669" w:rsidRDefault="004B426D" w:rsidP="004B426D">
            <w:pPr>
              <w:keepNext/>
              <w:keepLines/>
              <w:spacing w:after="0"/>
              <w:jc w:val="center"/>
              <w:rPr>
                <w:rFonts w:ascii="Arial" w:hAnsi="Arial"/>
                <w:sz w:val="18"/>
              </w:rPr>
            </w:pPr>
          </w:p>
        </w:tc>
        <w:tc>
          <w:tcPr>
            <w:tcW w:w="2263" w:type="dxa"/>
            <w:tcBorders>
              <w:top w:val="single" w:sz="4" w:space="0" w:color="auto"/>
              <w:left w:val="single" w:sz="4" w:space="0" w:color="auto"/>
              <w:bottom w:val="single" w:sz="4" w:space="0" w:color="auto"/>
              <w:right w:val="single" w:sz="4" w:space="0" w:color="auto"/>
            </w:tcBorders>
            <w:vAlign w:val="center"/>
          </w:tcPr>
          <w:p w14:paraId="007F2398" w14:textId="77777777" w:rsidR="004B426D" w:rsidRPr="00C25669" w:rsidRDefault="004B426D" w:rsidP="004B426D">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ED7745" w:rsidRPr="00C25669" w14:paraId="4F623F42" w14:textId="77777777" w:rsidTr="00ED774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BC09934" w14:textId="092D63CC" w:rsidR="00ED7745" w:rsidRPr="00C25669" w:rsidRDefault="00ED7745"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57" w:type="dxa"/>
            <w:tcBorders>
              <w:top w:val="single" w:sz="4" w:space="0" w:color="auto"/>
              <w:left w:val="single" w:sz="4" w:space="0" w:color="auto"/>
              <w:bottom w:val="single" w:sz="4" w:space="0" w:color="auto"/>
              <w:right w:val="single" w:sz="4" w:space="0" w:color="auto"/>
            </w:tcBorders>
            <w:vAlign w:val="center"/>
          </w:tcPr>
          <w:p w14:paraId="56C23F6C" w14:textId="77777777" w:rsidR="00ED7745" w:rsidRPr="00C25669" w:rsidRDefault="00ED7745" w:rsidP="003A175F">
            <w:pPr>
              <w:pStyle w:val="TAC"/>
            </w:pPr>
          </w:p>
        </w:tc>
        <w:tc>
          <w:tcPr>
            <w:tcW w:w="2263" w:type="dxa"/>
            <w:tcBorders>
              <w:top w:val="single" w:sz="4" w:space="0" w:color="auto"/>
              <w:left w:val="single" w:sz="4" w:space="0" w:color="auto"/>
              <w:bottom w:val="single" w:sz="4" w:space="0" w:color="auto"/>
              <w:right w:val="single" w:sz="4" w:space="0" w:color="auto"/>
            </w:tcBorders>
            <w:vAlign w:val="center"/>
          </w:tcPr>
          <w:p w14:paraId="750802D9" w14:textId="2D5A4667" w:rsidR="00ED7745" w:rsidRPr="00C25669" w:rsidRDefault="00ED7745"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B426D" w:rsidRPr="00C25669" w14:paraId="4F0F9850" w14:textId="77777777" w:rsidTr="00ED7745">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1A9C36A6" w14:textId="77777777" w:rsidR="004B426D" w:rsidRPr="007428EC" w:rsidRDefault="004B426D" w:rsidP="004B426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5E935A3" w14:textId="77777777" w:rsidR="004B426D" w:rsidRPr="00C25669" w:rsidRDefault="004B426D" w:rsidP="004B426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0EBBA0AC" w14:textId="77777777" w:rsidR="004B426D" w:rsidRPr="00C25669" w:rsidRDefault="004B426D" w:rsidP="004B426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EF89580" w14:textId="77777777" w:rsidR="005B3300" w:rsidRPr="00C25669" w:rsidRDefault="005B3300" w:rsidP="005B3300">
      <w:pPr>
        <w:rPr>
          <w:rFonts w:eastAsia="SimSun"/>
          <w:lang w:eastAsia="zh-CN"/>
        </w:rPr>
      </w:pPr>
    </w:p>
    <w:p w14:paraId="018C3675" w14:textId="77777777"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615E15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11C9A4"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71A00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0FAAC5E4"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71F575"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EE26E3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0157323" w14:textId="77777777" w:rsidR="004B21C9" w:rsidRDefault="004B21C9" w:rsidP="004B21C9">
      <w:pPr>
        <w:rPr>
          <w:rFonts w:eastAsia="SimSun"/>
          <w:lang w:eastAsia="zh-CN"/>
        </w:rPr>
      </w:pPr>
      <w:bookmarkStart w:id="1238" w:name="_Toc21338245"/>
      <w:bookmarkStart w:id="1239" w:name="_Toc29808353"/>
      <w:bookmarkStart w:id="1240" w:name="_Toc37068272"/>
      <w:bookmarkStart w:id="1241" w:name="_Toc37083817"/>
      <w:bookmarkStart w:id="1242" w:name="_Toc37084159"/>
      <w:bookmarkStart w:id="1243" w:name="_Toc40209521"/>
      <w:bookmarkStart w:id="1244" w:name="_Toc40209863"/>
      <w:bookmarkStart w:id="1245" w:name="_Toc45892822"/>
    </w:p>
    <w:p w14:paraId="11EEEBD8" w14:textId="12D839F1" w:rsidR="004B21C9" w:rsidRDefault="004B21C9" w:rsidP="004B21C9">
      <w:pPr>
        <w:pStyle w:val="Heading5"/>
        <w:rPr>
          <w:rFonts w:eastAsiaTheme="minorEastAsia"/>
          <w:lang w:eastAsia="zh-CN"/>
        </w:rPr>
      </w:pPr>
      <w:bookmarkStart w:id="1246" w:name="_Toc53176679"/>
      <w:bookmarkStart w:id="1247" w:name="_Toc61120992"/>
      <w:bookmarkStart w:id="1248" w:name="_Toc67918170"/>
      <w:bookmarkStart w:id="1249" w:name="_Toc76298214"/>
      <w:bookmarkStart w:id="1250" w:name="_Toc76572226"/>
      <w:bookmarkStart w:id="1251" w:name="_Toc76652093"/>
      <w:bookmarkStart w:id="1252" w:name="_Toc76652931"/>
      <w:bookmarkStart w:id="1253" w:name="_Toc83742203"/>
      <w:bookmarkStart w:id="1254" w:name="_Toc91440693"/>
      <w:bookmarkStart w:id="1255" w:name="_Toc98849483"/>
      <w:bookmarkStart w:id="1256" w:name="_Toc106543336"/>
      <w:bookmarkStart w:id="1257" w:name="_Toc106737434"/>
      <w:bookmarkStart w:id="1258" w:name="_Toc107233201"/>
      <w:bookmarkStart w:id="1259" w:name="_Toc107234816"/>
      <w:bookmarkStart w:id="1260" w:name="_Toc107419786"/>
      <w:bookmarkStart w:id="1261" w:name="_Toc107477082"/>
      <w:bookmarkStart w:id="1262" w:name="_Toc114565935"/>
      <w:bookmarkStart w:id="1263" w:name="_Toc123936243"/>
      <w:bookmarkStart w:id="1264" w:name="_Toc124377258"/>
      <w:r>
        <w:rPr>
          <w:lang w:eastAsia="zh-CN"/>
        </w:rPr>
        <w:t>6.3.2.1.3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5DA870D"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6.3.2.1.3-2</w:t>
      </w:r>
      <w:r>
        <w:rPr>
          <w:rFonts w:eastAsia="SimSun"/>
        </w:rPr>
        <w:t>.</w:t>
      </w:r>
    </w:p>
    <w:p w14:paraId="7B7BBF6E" w14:textId="77777777" w:rsidR="004B21C9" w:rsidRDefault="004B21C9" w:rsidP="004B21C9">
      <w:pPr>
        <w:pStyle w:val="TH"/>
        <w:rPr>
          <w:rFonts w:eastAsiaTheme="minorEastAsia"/>
          <w:lang w:eastAsia="zh-CN"/>
        </w:rPr>
      </w:pPr>
      <w:r>
        <w:t xml:space="preserve">Table </w:t>
      </w:r>
      <w:r>
        <w:rPr>
          <w:lang w:eastAsia="zh-CN"/>
        </w:rPr>
        <w:t>6.3.2.1.3-1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27DB56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6BEAA0"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4EC25"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B4101F"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5105CB1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901D72"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66393"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E6CA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034F6BF8"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4CE4E7"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670E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6E3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4EDED32C"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DAAF7"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0C47D1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00483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5F810A1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58287C"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15ED4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D44B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4B21C9" w14:paraId="6FDD6EC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6D4C14"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00C83C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8C536"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2</w:t>
            </w:r>
          </w:p>
          <w:p w14:paraId="06226084"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(4,2)</w:t>
            </w:r>
          </w:p>
        </w:tc>
      </w:tr>
      <w:tr w:rsidR="004B21C9" w:rsidRPr="00F73B65" w14:paraId="26AE42B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EFB45"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72A440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80C9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D3B5C0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641CFB5"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C9FDD7"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1BE59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3AC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38EE2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46E88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53C81B"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3082B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33DD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7EF7D12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15F2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FAE959"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6D76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306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8C7221D"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1F2B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648D7"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9B535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8F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7321BA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7491C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09073D"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676C60"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5881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325161C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5B3B2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F8C8BE"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39F3B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8AE3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568D7A5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2106A7"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91C12"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D86AB7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6DC928"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AC8F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7BCEAC8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9BFD35"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4D8F4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57F6DE3"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7936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00888D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BCEC1D"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BAFC29"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6892B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2B22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1E7F3E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7736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82846D"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1F262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06CC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22A1F6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3B41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0966B"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76C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383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5350F96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86DE9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15E37A"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C4A7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DB1F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5F42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7D498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B6B3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CD9B7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0EBD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 xml:space="preserve">Row 12, (2, 4, 6, 8) </w:t>
            </w:r>
          </w:p>
        </w:tc>
      </w:tr>
      <w:tr w:rsidR="004B21C9" w14:paraId="457242B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046B2E"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909BD4"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B6DED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0D61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7A03486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75506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9A398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D9F215B"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CF6405"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3CE3F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46F8614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FCD1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0CB5BB"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2A46655"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68279"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5AB23238"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B891D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0C0F0E0"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E5AB8C"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30275"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533E5F4E"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3D87E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928E0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00488"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9A8DC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0EAF028D"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ADB03A9"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283971"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2530961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3FADBB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C539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7AF67AC3"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B018E06"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25BDD"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167B057B"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DEB2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82AB6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428309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07DB4"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5734DC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B16D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67EECE6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DDD047"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8BF41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F9D9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51BADF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721A7E"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76F27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8BD1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A2CFE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2735D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048AE67"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7B9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1A6EB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3EED0D"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18EDF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D88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0F6D4C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54E33"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165C2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E1EAB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FC7C09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4EF0FA"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77F703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221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32CF6E3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340A70"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8163A0"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D7AB3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019BAE9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C4EDB4"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E00089" w14:textId="77777777" w:rsidR="004B21C9" w:rsidRDefault="004B21C9" w:rsidP="004B21C9">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81620E"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73F7401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84D7B4"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3E4D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7FDAB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52CDFF5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621AC0"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A92FB6"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982B9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5A0F70F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C9E6F4"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3ADEE84"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4098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3BD367B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6E8309"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A5C40A"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E905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9F2AEF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3EADB9"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79B6EA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17582"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A35B87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8F6DA4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E2DD5E0"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F72BE0D"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FF1E41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C851CC"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6095B61A"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12171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0BCB2"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C23F3F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456E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4F44F4D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77DE68"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9C2941"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8E7648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949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29CCB4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71592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7736B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79FD3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4FE4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40A3074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338FD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32DA9"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69B897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4D250" w14:textId="77777777" w:rsidR="004C66C1" w:rsidRDefault="004B21C9" w:rsidP="004C66C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0150BB2" w14:textId="77777777" w:rsidR="004C66C1"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7F517E8" w14:textId="5AAF3231" w:rsidR="004B21C9" w:rsidRDefault="004C66C1" w:rsidP="004C66C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08C0C00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5B337E"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D3368C"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E0878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C2AB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0C3A6D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593698A"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44B84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EAA9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AF2FDC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E57315"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CBDC7"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894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1134D833"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FE846C"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2B07DC"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980F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BE444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6E1F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7286900"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50E06B"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4B21C9" w:rsidRPr="00F73B65" w14:paraId="6271AA08"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4E6F13"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2707FB7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8474D69"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3D94DC88" w14:textId="77777777" w:rsidR="004B21C9" w:rsidRDefault="004B21C9" w:rsidP="004B21C9">
      <w:pPr>
        <w:rPr>
          <w:rFonts w:eastAsia="SimSun"/>
          <w:lang w:eastAsia="zh-CN"/>
        </w:rPr>
      </w:pPr>
    </w:p>
    <w:p w14:paraId="12DD2F44" w14:textId="77777777" w:rsidR="004B21C9" w:rsidRDefault="004B21C9" w:rsidP="004B21C9">
      <w:pPr>
        <w:pStyle w:val="TH"/>
        <w:rPr>
          <w:rFonts w:eastAsiaTheme="minorEastAsia"/>
          <w:lang w:eastAsia="zh-CN"/>
        </w:rPr>
      </w:pPr>
      <w:r>
        <w:t xml:space="preserve">Table </w:t>
      </w:r>
      <w:r>
        <w:rPr>
          <w:lang w:eastAsia="zh-CN"/>
        </w:rPr>
        <w:t>6.3.2.1.3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8FABD8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4A6AFFB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E122A5"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3CB65DED"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645B69D"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B7B8552" w14:textId="12DB93D4" w:rsidR="004B21C9" w:rsidRDefault="0014644C" w:rsidP="004B21C9">
            <w:pPr>
              <w:keepNext/>
              <w:keepLines/>
              <w:spacing w:after="0"/>
              <w:jc w:val="center"/>
              <w:rPr>
                <w:rFonts w:ascii="Arial" w:hAnsi="Arial"/>
                <w:sz w:val="18"/>
                <w:lang w:eastAsia="zh-CN"/>
              </w:rPr>
            </w:pPr>
            <w:r>
              <w:rPr>
                <w:rFonts w:ascii="Arial" w:hAnsi="Arial"/>
                <w:sz w:val="18"/>
                <w:lang w:eastAsia="zh-CN"/>
              </w:rPr>
              <w:t>2.5</w:t>
            </w:r>
          </w:p>
        </w:tc>
      </w:tr>
    </w:tbl>
    <w:p w14:paraId="3B3E1D59" w14:textId="77777777" w:rsidR="004B21C9" w:rsidRDefault="004B21C9" w:rsidP="004B21C9">
      <w:pPr>
        <w:rPr>
          <w:rFonts w:eastAsia="SimSun"/>
          <w:lang w:eastAsia="zh-CN"/>
        </w:rPr>
      </w:pPr>
    </w:p>
    <w:p w14:paraId="58F8A769" w14:textId="77777777" w:rsidR="004B21C9" w:rsidRDefault="004B21C9" w:rsidP="004B21C9">
      <w:pPr>
        <w:pStyle w:val="Heading5"/>
        <w:rPr>
          <w:rFonts w:eastAsiaTheme="minorEastAsia"/>
          <w:lang w:eastAsia="zh-CN"/>
        </w:rPr>
      </w:pPr>
      <w:bookmarkStart w:id="1265" w:name="_Toc53176680"/>
      <w:bookmarkStart w:id="1266" w:name="_Toc61120993"/>
      <w:bookmarkStart w:id="1267" w:name="_Toc67918171"/>
      <w:bookmarkStart w:id="1268" w:name="_Toc76298215"/>
      <w:bookmarkStart w:id="1269" w:name="_Toc76572227"/>
      <w:bookmarkStart w:id="1270" w:name="_Toc76652094"/>
      <w:bookmarkStart w:id="1271" w:name="_Toc76652932"/>
      <w:bookmarkStart w:id="1272" w:name="_Toc83742204"/>
      <w:bookmarkStart w:id="1273" w:name="_Toc91440694"/>
      <w:bookmarkStart w:id="1274" w:name="_Toc98849484"/>
      <w:bookmarkStart w:id="1275" w:name="_Toc106543337"/>
      <w:bookmarkStart w:id="1276" w:name="_Toc106737435"/>
      <w:bookmarkStart w:id="1277" w:name="_Toc107233202"/>
      <w:bookmarkStart w:id="1278" w:name="_Toc107234817"/>
      <w:bookmarkStart w:id="1279" w:name="_Toc107419787"/>
      <w:bookmarkStart w:id="1280" w:name="_Toc107477083"/>
      <w:bookmarkStart w:id="1281" w:name="_Toc114565936"/>
      <w:bookmarkStart w:id="1282" w:name="_Toc123936244"/>
      <w:bookmarkStart w:id="1283" w:name="_Toc124377259"/>
      <w:r>
        <w:rPr>
          <w:lang w:eastAsia="zh-CN"/>
        </w:rPr>
        <w:t>6.3.2.1.4</w:t>
      </w:r>
      <w:r>
        <w:rPr>
          <w:lang w:eastAsia="zh-CN"/>
        </w:rPr>
        <w:tab/>
        <w:t xml:space="preserve">Single PMI with 32TX </w:t>
      </w:r>
      <w:r>
        <w:rPr>
          <w:lang w:val="en-US"/>
        </w:rPr>
        <w:t>TypeI-SinglePanel</w:t>
      </w:r>
      <w:r>
        <w:rPr>
          <w:lang w:val="en-US" w:eastAsia="zh-CN"/>
        </w:rPr>
        <w:t xml:space="preserve"> Codebook</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63B5D4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6.3.2.1.4-2</w:t>
      </w:r>
      <w:r>
        <w:rPr>
          <w:rFonts w:eastAsia="SimSun"/>
        </w:rPr>
        <w:t>.</w:t>
      </w:r>
    </w:p>
    <w:p w14:paraId="3E776455" w14:textId="77777777" w:rsidR="004B21C9" w:rsidRDefault="004B21C9" w:rsidP="004B21C9">
      <w:pPr>
        <w:pStyle w:val="TH"/>
        <w:rPr>
          <w:rFonts w:eastAsiaTheme="minorEastAsia"/>
          <w:lang w:eastAsia="zh-CN"/>
        </w:rPr>
      </w:pPr>
      <w:r>
        <w:t xml:space="preserve">Table </w:t>
      </w:r>
      <w:r>
        <w:rPr>
          <w:lang w:eastAsia="zh-CN"/>
        </w:rPr>
        <w:t>6.3.2.1.4-1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4436F8F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50F968"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7CCD2C" w14:textId="77777777" w:rsidR="004B21C9" w:rsidRDefault="004B21C9" w:rsidP="004B21C9">
            <w:pPr>
              <w:keepNext/>
              <w:keepLines/>
              <w:spacing w:after="0"/>
              <w:jc w:val="center"/>
              <w:rPr>
                <w:rFonts w:ascii="Arial"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4D7C1E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E029B6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F8DB3E" w14:textId="77777777" w:rsidR="004B21C9" w:rsidRDefault="004B21C9" w:rsidP="004B21C9">
            <w:pPr>
              <w:keepNext/>
              <w:keepLines/>
              <w:spacing w:after="0"/>
              <w:rPr>
                <w:rFonts w:ascii="Arial"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F9B02" w14:textId="77777777" w:rsidR="004B21C9" w:rsidRDefault="004B21C9" w:rsidP="004B21C9">
            <w:pPr>
              <w:keepNext/>
              <w:keepLines/>
              <w:spacing w:after="0"/>
              <w:jc w:val="center"/>
              <w:rPr>
                <w:rFonts w:ascii="Arial"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CEA927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10</w:t>
            </w:r>
          </w:p>
        </w:tc>
      </w:tr>
      <w:tr w:rsidR="004B21C9" w14:paraId="54802A2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119285" w14:textId="77777777" w:rsidR="004B21C9" w:rsidRDefault="004B21C9" w:rsidP="004B21C9">
            <w:pPr>
              <w:keepNext/>
              <w:keepLines/>
              <w:spacing w:after="0"/>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2EBDB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2305D8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15</w:t>
            </w:r>
          </w:p>
        </w:tc>
      </w:tr>
      <w:tr w:rsidR="004B21C9" w14:paraId="36CD23F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3DD0F06" w14:textId="77777777" w:rsidR="004B21C9" w:rsidRDefault="004B21C9" w:rsidP="004B21C9">
            <w:pPr>
              <w:keepNext/>
              <w:keepLines/>
              <w:spacing w:after="0"/>
              <w:rPr>
                <w:rFonts w:ascii="Arial"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64D9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2C8A9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FDD</w:t>
            </w:r>
          </w:p>
        </w:tc>
      </w:tr>
      <w:tr w:rsidR="004B21C9" w14:paraId="01574A5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4B21C9" w:rsidRDefault="004B21C9" w:rsidP="004B21C9">
            <w:pPr>
              <w:keepNext/>
              <w:keepLines/>
              <w:spacing w:after="0"/>
              <w:rPr>
                <w:rFonts w:ascii="Arial"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7A5A0C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15A49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4B21C9" w14:paraId="55E7342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CA874D" w14:textId="77777777" w:rsidR="004B21C9" w:rsidRDefault="004B21C9" w:rsidP="004B21C9">
            <w:pPr>
              <w:keepNext/>
              <w:keepLines/>
              <w:spacing w:after="0"/>
              <w:rPr>
                <w:rFonts w:ascii="Arial"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B55D3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57D20" w14:textId="77777777" w:rsidR="004B21C9" w:rsidRDefault="004B21C9" w:rsidP="004B21C9">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2</w:t>
            </w:r>
          </w:p>
          <w:p w14:paraId="2B5E2611" w14:textId="77777777" w:rsidR="004B21C9" w:rsidRDefault="004B21C9" w:rsidP="004B21C9">
            <w:pPr>
              <w:keepNext/>
              <w:keepLines/>
              <w:spacing w:after="0"/>
              <w:jc w:val="center"/>
              <w:rPr>
                <w:rFonts w:ascii="Arial" w:hAnsi="Arial"/>
                <w:sz w:val="18"/>
              </w:rPr>
            </w:pPr>
            <w:r>
              <w:rPr>
                <w:rFonts w:ascii="Arial" w:eastAsia="SimSun" w:hAnsi="Arial"/>
                <w:kern w:val="2"/>
                <w:sz w:val="18"/>
                <w:lang w:eastAsia="zh-CN"/>
              </w:rPr>
              <w:t>(N1,N2) = (4,4)</w:t>
            </w:r>
          </w:p>
        </w:tc>
      </w:tr>
      <w:tr w:rsidR="004B21C9" w:rsidRPr="00F73B65" w14:paraId="37C510B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C90EDE" w14:textId="77777777" w:rsidR="004B21C9" w:rsidRDefault="004B21C9" w:rsidP="004B21C9">
            <w:pPr>
              <w:keepNext/>
              <w:keepLines/>
              <w:spacing w:after="0"/>
              <w:rPr>
                <w:rFonts w:ascii="Arial"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4C2BC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39001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4B21C9" w14:paraId="51C8B3A7"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E1E9286"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5E7DCF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14079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A73A68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B73573"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BA0FE5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A4AF075"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F774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B40DEF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320466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8A56C4"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2F7CD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D408B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5EFD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0F1A08D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83AB31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EF55DFD"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23643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C8596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9D6368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25D85"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55ABEB6"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532EA6"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3316AA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6D1340A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F7B8E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5F7D758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55F7"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78DF1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A4EC62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6A45BEE"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676658"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2BCE103E"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51DEEF"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EE24A7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085805C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150F6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FD9E17"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29A6BBF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84A91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9A4C9A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3E2EAD4"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35795B1"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16767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2CCE6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937602B"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D96482"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BF1C2B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C6D6B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272EB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230685C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C7134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E0A2F1D"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7BE52B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B77EE8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24DABA9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C475A9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86A51C0"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1CF343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6A1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AB602FD"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6352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12B612C"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3BC24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9A04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7D4901DF"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9D5C5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EBFA1A"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E68D6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CAF5E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8705E0C"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D9CF7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2F98B1B"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5A7A88"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1B603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146E94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AC88DFE"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D4EBF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86D5B71" w14:textId="77777777" w:rsidR="004B21C9" w:rsidRDefault="004B21C9" w:rsidP="004B21C9">
            <w:pPr>
              <w:keepNext/>
              <w:keepLines/>
              <w:spacing w:after="0"/>
              <w:rPr>
                <w:rFonts w:ascii="Arial" w:eastAsia="SimSun" w:hAnsi="Arial"/>
                <w:sz w:val="18"/>
              </w:rPr>
            </w:pPr>
            <w:r>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659C96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91507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0</w:t>
            </w:r>
          </w:p>
        </w:tc>
      </w:tr>
      <w:tr w:rsidR="004B21C9" w14:paraId="74A9B4BA"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AFC1BEB" w14:textId="77777777" w:rsidR="004B21C9" w:rsidRDefault="004B21C9" w:rsidP="004B21C9">
            <w:pPr>
              <w:keepNext/>
              <w:keepLines/>
              <w:spacing w:after="0"/>
              <w:rPr>
                <w:rFonts w:ascii="Arial" w:hAnsi="Arial"/>
                <w:sz w:val="18"/>
              </w:rPr>
            </w:pPr>
            <w:r>
              <w:rPr>
                <w:rFonts w:ascii="Arial" w:eastAsia="SimSun" w:hAnsi="Arial"/>
                <w:sz w:val="18"/>
              </w:rPr>
              <w:lastRenderedPageBreak/>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64C7ED9F" w14:textId="77777777" w:rsidR="004B21C9" w:rsidRDefault="004B21C9" w:rsidP="004B21C9">
            <w:pPr>
              <w:keepNext/>
              <w:keepLines/>
              <w:spacing w:after="0"/>
              <w:rPr>
                <w:rFonts w:ascii="Arial" w:eastAsiaTheme="minorEastAsia"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4F3D24A"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D73F70" w14:textId="77777777" w:rsidR="004B21C9" w:rsidRDefault="004B21C9" w:rsidP="004B21C9">
            <w:pPr>
              <w:keepNext/>
              <w:keepLines/>
              <w:spacing w:after="0"/>
              <w:jc w:val="center"/>
              <w:rPr>
                <w:rFonts w:ascii="Arial" w:eastAsiaTheme="minorEastAsia" w:hAnsi="Arial"/>
                <w:sz w:val="18"/>
                <w:lang w:eastAsia="zh-CN"/>
              </w:rPr>
            </w:pPr>
            <w:r>
              <w:rPr>
                <w:rFonts w:ascii="Arial" w:eastAsia="SimSun" w:hAnsi="Arial"/>
                <w:sz w:val="18"/>
                <w:lang w:eastAsia="zh-CN"/>
              </w:rPr>
              <w:t>Aperiodic</w:t>
            </w:r>
          </w:p>
        </w:tc>
      </w:tr>
      <w:tr w:rsidR="004B21C9" w14:paraId="1AB385B1" w14:textId="77777777" w:rsidTr="007B1572">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D874C51"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A8785EF"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29F8BD"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1385F7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18D01BB1" w14:textId="77777777" w:rsidTr="007B1572">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41C9DF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8E4A4DC"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46955248"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825D22"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3BDE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49531DB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2C31BF6"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2146ADC"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34544022"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2D2A6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2C060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0BAEF8"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4A7E979"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8B4815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D23A1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740D3B4B"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442A6C"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1C524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8CDD2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603CDC14"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A89E70"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1D301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F2809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144C2DF6"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D3CB5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D2C03B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9892F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8B7BE3E"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8BEA5E"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AAF43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46884B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101BE9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0A03A1"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39E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459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35211D3A"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F95DDB"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92717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1823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C880041"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6AF9AF"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F99094" w14:textId="77777777" w:rsidR="004B21C9" w:rsidRDefault="004B21C9" w:rsidP="004B21C9">
            <w:pPr>
              <w:keepNext/>
              <w:keepLines/>
              <w:spacing w:after="0"/>
              <w:jc w:val="center"/>
              <w:rPr>
                <w:rFonts w:ascii="Arial" w:hAnsi="Arial" w:cs="Arial"/>
                <w:sz w:val="18"/>
                <w:szCs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2C6E15"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8</w:t>
            </w:r>
          </w:p>
        </w:tc>
      </w:tr>
      <w:tr w:rsidR="004B21C9" w14:paraId="311CF6B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7EBBA5" w14:textId="77777777" w:rsidR="004B21C9" w:rsidRDefault="004B21C9" w:rsidP="004B21C9">
            <w:pPr>
              <w:keepNext/>
              <w:keepLines/>
              <w:spacing w:after="0"/>
              <w:rPr>
                <w:rFonts w:ascii="Arial" w:eastAsia="SimSun" w:hAnsi="Arial" w:cs="Arial"/>
                <w:sz w:val="18"/>
                <w:szCs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0F1707F" w14:textId="77777777" w:rsidR="004B21C9" w:rsidRDefault="004B21C9" w:rsidP="004B21C9">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75A3E1" w14:textId="77777777" w:rsidR="004B21C9" w:rsidRDefault="004B21C9" w:rsidP="004B21C9">
            <w:pPr>
              <w:keepNext/>
              <w:keepLines/>
              <w:spacing w:after="0"/>
              <w:jc w:val="center"/>
              <w:rPr>
                <w:rFonts w:ascii="Arial" w:eastAsia="SimSun" w:hAnsi="Arial" w:cs="Arial"/>
                <w:sz w:val="18"/>
                <w:szCs w:val="18"/>
                <w:lang w:eastAsia="zh-CN"/>
              </w:rPr>
            </w:pPr>
            <w:r>
              <w:rPr>
                <w:rFonts w:ascii="Arial" w:eastAsia="SimSun" w:hAnsi="Arial" w:cs="Arial"/>
                <w:sz w:val="18"/>
                <w:szCs w:val="18"/>
              </w:rPr>
              <w:t>1111111</w:t>
            </w:r>
          </w:p>
        </w:tc>
      </w:tr>
      <w:tr w:rsidR="004B21C9" w14:paraId="005A270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3257D9"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0F99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8542D4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E965122"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982BC2"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1D380C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FF34B8"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5</w:t>
            </w:r>
          </w:p>
        </w:tc>
      </w:tr>
      <w:tr w:rsidR="004B21C9" w:rsidRPr="00F73B65" w14:paraId="20A7A2C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B35A78"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6A2949F"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2C683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5) = 1, otherwise it is equal to 0</w:t>
            </w:r>
          </w:p>
        </w:tc>
      </w:tr>
      <w:tr w:rsidR="004B21C9" w14:paraId="61F7DD79"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1CBC87"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B797A23"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E4F4431"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026D812F"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F84458"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B62D88E"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1AB1B3"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D20125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14AC9B20" w14:textId="77777777" w:rsidTr="007B1572">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3E01A43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6006B2E5"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9D9E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0F93D2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2DD49F9"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CC7E1C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E8B1A"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39B5A8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ECF77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D7A7868"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E6B9777"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09EB168"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308C25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1367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6B040D9A"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E69F21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317A358D"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3865351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B2AF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E618914"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58AC50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07B68A86"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ECE16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684318"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04A51A5D" w14:textId="77777777" w:rsidR="001831A9" w:rsidRDefault="004B21C9" w:rsidP="001831A9">
            <w:pPr>
              <w:keepNext/>
              <w:keepLines/>
              <w:spacing w:after="0"/>
              <w:jc w:val="center"/>
              <w:rPr>
                <w:rFonts w:ascii="Arial" w:eastAsia="SimSun" w:hAnsi="Arial"/>
                <w:sz w:val="18"/>
                <w:lang w:eastAsia="zh-CN"/>
              </w:rPr>
            </w:pPr>
            <w:r>
              <w:rPr>
                <w:rFonts w:ascii="Arial" w:eastAsia="SimSun" w:hAnsi="Arial"/>
                <w:sz w:val="18"/>
                <w:lang w:eastAsia="zh-CN"/>
              </w:rPr>
              <w:t>FFFF</w:t>
            </w:r>
            <w:r w:rsidR="001831A9">
              <w:rPr>
                <w:rFonts w:ascii="Arial" w:eastAsia="SimSun" w:hAnsi="Arial"/>
                <w:sz w:val="18"/>
                <w:lang w:eastAsia="zh-CN"/>
              </w:rPr>
              <w:t xml:space="preserve"> FFFF FFFF FFFF</w:t>
            </w:r>
          </w:p>
          <w:p w14:paraId="4CF10AD8"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5639EEFD" w14:textId="77777777" w:rsidR="001831A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A8F8156" w14:textId="079236AE" w:rsidR="004B21C9" w:rsidRDefault="001831A9" w:rsidP="001831A9">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79C5A0E0" w14:textId="77777777" w:rsidTr="007B1572">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D47229"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72C5F54"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52062A"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C33B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3738CCC"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DB9B746"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8C2A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118DA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2D00E810"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ED14DA"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459F26"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F758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8</w:t>
            </w:r>
          </w:p>
        </w:tc>
      </w:tr>
      <w:tr w:rsidR="004B21C9" w14:paraId="3386FA4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D387CE"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0DA315"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362DC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28C630F5"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3BEDC6"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21DB46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9F77DD"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R.PDSCH.1-6.3</w:t>
            </w:r>
            <w:r>
              <w:rPr>
                <w:rFonts w:asciiTheme="minorHAnsi" w:hAnsiTheme="minorHAnsi" w:cstheme="minorHAnsi"/>
                <w:sz w:val="18"/>
                <w:szCs w:val="18"/>
              </w:rPr>
              <w:t xml:space="preserve"> </w:t>
            </w:r>
          </w:p>
        </w:tc>
      </w:tr>
      <w:tr w:rsidR="007B1572" w14:paraId="5AC0A937" w14:textId="77777777" w:rsidTr="007B1572">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F38AB7" w14:textId="73C3F533" w:rsidR="007B1572" w:rsidRDefault="007B1572"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01D53CA" w14:textId="77777777" w:rsidR="007B1572" w:rsidRDefault="007B1572"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02446E6" w14:textId="3FA29B64" w:rsidR="007B1572" w:rsidRDefault="007B1572"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5101B485"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50DF0D"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(1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789CA77"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 xml:space="preserve">#(n-4), this reported PMI cannot be applied at the gNB downlink before </w:t>
            </w:r>
            <w:r>
              <w:rPr>
                <w:rFonts w:ascii="Arial" w:eastAsia="SimSun" w:hAnsi="Arial"/>
                <w:sz w:val="18"/>
                <w:lang w:eastAsia="zh-CN"/>
              </w:rPr>
              <w:t>slot</w:t>
            </w:r>
            <w:r>
              <w:rPr>
                <w:rFonts w:ascii="Arial" w:eastAsia="SimSun" w:hAnsi="Arial"/>
                <w:sz w:val="18"/>
              </w:rPr>
              <w:t>#(n+4).</w:t>
            </w:r>
          </w:p>
          <w:p w14:paraId="7C2921C6"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49773B71" w14:textId="77777777" w:rsidR="004B21C9" w:rsidRDefault="004B21C9" w:rsidP="004B21C9">
      <w:pPr>
        <w:rPr>
          <w:rFonts w:eastAsia="SimSun"/>
          <w:lang w:eastAsia="zh-CN"/>
        </w:rPr>
      </w:pPr>
    </w:p>
    <w:p w14:paraId="7E3031D1" w14:textId="77777777" w:rsidR="004B21C9" w:rsidRDefault="004B21C9" w:rsidP="004B21C9">
      <w:pPr>
        <w:pStyle w:val="TH"/>
        <w:rPr>
          <w:rFonts w:eastAsiaTheme="minorEastAsia"/>
          <w:lang w:eastAsia="zh-CN"/>
        </w:rPr>
      </w:pPr>
      <w:r>
        <w:lastRenderedPageBreak/>
        <w:t xml:space="preserve">Table </w:t>
      </w:r>
      <w:r>
        <w:rPr>
          <w:lang w:eastAsia="zh-CN"/>
        </w:rPr>
        <w:t>6.3.2.1.4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2E91F280"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19F421F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C841D2"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7A75C85E"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0F0D7"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4F447DE" w14:textId="0CC2EA36"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1394AB3F" w14:textId="77777777" w:rsidR="004B21C9" w:rsidRDefault="004B21C9" w:rsidP="004B21C9">
      <w:pPr>
        <w:rPr>
          <w:rFonts w:eastAsia="SimSun"/>
          <w:lang w:eastAsia="zh-CN"/>
        </w:rPr>
      </w:pPr>
    </w:p>
    <w:p w14:paraId="2C60714E" w14:textId="77777777" w:rsidR="00E97AF0" w:rsidRDefault="00E97AF0" w:rsidP="00E97AF0">
      <w:pPr>
        <w:pStyle w:val="Heading5"/>
        <w:rPr>
          <w:lang w:eastAsia="zh-CN"/>
        </w:rPr>
      </w:pPr>
      <w:bookmarkStart w:id="1284" w:name="_Toc67918172"/>
      <w:bookmarkStart w:id="1285" w:name="_Toc76298216"/>
      <w:bookmarkStart w:id="1286" w:name="_Toc76572228"/>
      <w:bookmarkStart w:id="1287" w:name="_Toc76652095"/>
      <w:bookmarkStart w:id="1288" w:name="_Toc76652933"/>
      <w:bookmarkStart w:id="1289" w:name="_Toc83742205"/>
      <w:bookmarkStart w:id="1290" w:name="_Toc91440695"/>
      <w:bookmarkStart w:id="1291" w:name="_Toc98849485"/>
      <w:bookmarkStart w:id="1292" w:name="_Toc106543338"/>
      <w:bookmarkStart w:id="1293" w:name="_Toc106737436"/>
      <w:bookmarkStart w:id="1294" w:name="_Toc107233203"/>
      <w:bookmarkStart w:id="1295" w:name="_Toc107234818"/>
      <w:bookmarkStart w:id="1296" w:name="_Toc107419788"/>
      <w:bookmarkStart w:id="1297" w:name="_Toc107477084"/>
      <w:bookmarkStart w:id="1298" w:name="_Toc114565937"/>
      <w:bookmarkStart w:id="1299" w:name="_Toc123936245"/>
      <w:bookmarkStart w:id="1300" w:name="_Toc124377260"/>
      <w:bookmarkStart w:id="1301" w:name="_Toc53176681"/>
      <w:bookmarkStart w:id="1302" w:name="_Toc61120994"/>
      <w:r>
        <w:rPr>
          <w:lang w:eastAsia="zh-CN"/>
        </w:rPr>
        <w:t>6.3.2.1.</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0AE776F6"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5</w:t>
      </w:r>
      <w:r>
        <w:rPr>
          <w:rFonts w:eastAsia="SimSun"/>
          <w:lang w:eastAsia="zh-CN"/>
        </w:rPr>
        <w:t>-2</w:t>
      </w:r>
      <w:r>
        <w:rPr>
          <w:rFonts w:eastAsia="SimSun"/>
        </w:rPr>
        <w:t>.</w:t>
      </w:r>
    </w:p>
    <w:p w14:paraId="6CCB62A1" w14:textId="77777777" w:rsidR="00E97AF0" w:rsidRDefault="00E97AF0" w:rsidP="00E97AF0">
      <w:pPr>
        <w:pStyle w:val="TH"/>
        <w:rPr>
          <w:lang w:eastAsia="zh-CN"/>
        </w:rPr>
      </w:pPr>
      <w:r>
        <w:lastRenderedPageBreak/>
        <w:t xml:space="preserve">Table </w:t>
      </w:r>
      <w:r>
        <w:rPr>
          <w:lang w:eastAsia="zh-CN"/>
        </w:rPr>
        <w:t>6.3.2.1.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8DFF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939B38"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6A05E"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F4A3" w14:textId="77777777" w:rsidR="00E97AF0" w:rsidRDefault="00E97AF0" w:rsidP="00575C91">
            <w:pPr>
              <w:pStyle w:val="TAH"/>
            </w:pPr>
            <w:r>
              <w:rPr>
                <w:rFonts w:eastAsia="SimSun"/>
              </w:rPr>
              <w:t>Test 1</w:t>
            </w:r>
          </w:p>
        </w:tc>
      </w:tr>
      <w:tr w:rsidR="00E97AF0" w14:paraId="2888298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17E96E"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2D987"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401592" w14:textId="77777777" w:rsidR="00E97AF0" w:rsidRDefault="00E97AF0" w:rsidP="00575C91">
            <w:pPr>
              <w:pStyle w:val="TAC"/>
              <w:rPr>
                <w:rFonts w:eastAsia="SimSun"/>
                <w:lang w:eastAsia="zh-CN"/>
              </w:rPr>
            </w:pPr>
            <w:r>
              <w:rPr>
                <w:rFonts w:eastAsia="SimSun"/>
                <w:lang w:eastAsia="zh-CN"/>
              </w:rPr>
              <w:t>10</w:t>
            </w:r>
          </w:p>
        </w:tc>
      </w:tr>
      <w:tr w:rsidR="00E97AF0" w14:paraId="3309806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ADEF52"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2D702"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BF46BC" w14:textId="77777777" w:rsidR="00E97AF0" w:rsidRDefault="00E97AF0" w:rsidP="00575C91">
            <w:pPr>
              <w:pStyle w:val="TAC"/>
              <w:rPr>
                <w:rFonts w:eastAsia="SimSun"/>
                <w:lang w:eastAsia="zh-CN"/>
              </w:rPr>
            </w:pPr>
            <w:r>
              <w:rPr>
                <w:rFonts w:eastAsia="SimSun"/>
                <w:lang w:eastAsia="zh-CN"/>
              </w:rPr>
              <w:t>15</w:t>
            </w:r>
          </w:p>
        </w:tc>
      </w:tr>
      <w:tr w:rsidR="00E97AF0" w14:paraId="35B02C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909F2E"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3769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4398A" w14:textId="77777777" w:rsidR="00E97AF0" w:rsidRDefault="00E97AF0" w:rsidP="00575C91">
            <w:pPr>
              <w:pStyle w:val="TAC"/>
              <w:rPr>
                <w:rFonts w:eastAsia="SimSun"/>
                <w:lang w:eastAsia="zh-CN"/>
              </w:rPr>
            </w:pPr>
            <w:r>
              <w:rPr>
                <w:rFonts w:eastAsia="SimSun"/>
                <w:lang w:eastAsia="zh-CN"/>
              </w:rPr>
              <w:t>FDD</w:t>
            </w:r>
          </w:p>
        </w:tc>
      </w:tr>
      <w:tr w:rsidR="00E97AF0" w14:paraId="39A88D4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30A10"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95E8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848AB"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125E6B9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0CFBC"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B6E2B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C1D71" w14:textId="1F86C777" w:rsidR="00E97AF0" w:rsidRDefault="00E97AF0" w:rsidP="00575C91">
            <w:pPr>
              <w:pStyle w:val="TAC"/>
              <w:rPr>
                <w:rFonts w:eastAsia="SimSun"/>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2</w:t>
            </w:r>
          </w:p>
          <w:p w14:paraId="308250B1" w14:textId="77777777" w:rsidR="00E97AF0" w:rsidRDefault="00E97AF0" w:rsidP="00575C91">
            <w:pPr>
              <w:pStyle w:val="TAC"/>
            </w:pPr>
            <w:r>
              <w:rPr>
                <w:rFonts w:eastAsia="SimSun"/>
                <w:kern w:val="2"/>
                <w:lang w:eastAsia="zh-CN"/>
              </w:rPr>
              <w:t>(N1,N2) = (4,2)</w:t>
            </w:r>
          </w:p>
        </w:tc>
      </w:tr>
      <w:tr w:rsidR="00E97AF0" w:rsidRPr="00F73B65" w14:paraId="00B906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18EA3"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2D9F1D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1E6FEF" w14:textId="77777777" w:rsidR="00E97AF0" w:rsidRDefault="00E97AF0" w:rsidP="00575C91">
            <w:pPr>
              <w:pStyle w:val="TAC"/>
              <w:rPr>
                <w:rFonts w:eastAsia="SimSun"/>
                <w:lang w:eastAsia="zh-CN"/>
              </w:rPr>
            </w:pPr>
            <w:r>
              <w:rPr>
                <w:rFonts w:eastAsia="SimSun"/>
              </w:rPr>
              <w:t>As specified in Annex B.4.1</w:t>
            </w:r>
          </w:p>
        </w:tc>
      </w:tr>
      <w:tr w:rsidR="00E97AF0" w14:paraId="0612069B"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3E450A"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EB7257"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8E538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6B59D" w14:textId="77777777" w:rsidR="00E97AF0" w:rsidRDefault="00E97AF0" w:rsidP="00575C91">
            <w:pPr>
              <w:pStyle w:val="TAC"/>
              <w:rPr>
                <w:rFonts w:eastAsia="SimSun"/>
                <w:lang w:eastAsia="zh-CN"/>
              </w:rPr>
            </w:pPr>
            <w:r>
              <w:rPr>
                <w:rFonts w:eastAsia="SimSun"/>
                <w:lang w:eastAsia="zh-CN"/>
              </w:rPr>
              <w:t>Aperiodic</w:t>
            </w:r>
          </w:p>
        </w:tc>
      </w:tr>
      <w:tr w:rsidR="00E97AF0" w14:paraId="30251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940F1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14F58C"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1CDB3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3BC22" w14:textId="77777777" w:rsidR="00E97AF0" w:rsidRDefault="00E97AF0" w:rsidP="00575C91">
            <w:pPr>
              <w:pStyle w:val="TAC"/>
              <w:rPr>
                <w:rFonts w:eastAsia="SimSun"/>
                <w:lang w:eastAsia="zh-CN"/>
              </w:rPr>
            </w:pPr>
            <w:r>
              <w:rPr>
                <w:rFonts w:eastAsia="SimSun"/>
                <w:lang w:eastAsia="zh-CN"/>
              </w:rPr>
              <w:t>4</w:t>
            </w:r>
          </w:p>
        </w:tc>
      </w:tr>
      <w:tr w:rsidR="00E97AF0" w14:paraId="5B47EE6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96F1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380C25"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73696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3E228" w14:textId="77777777" w:rsidR="00E97AF0" w:rsidRDefault="00E97AF0" w:rsidP="00575C91">
            <w:pPr>
              <w:pStyle w:val="TAC"/>
              <w:rPr>
                <w:rFonts w:eastAsia="SimSun"/>
                <w:lang w:eastAsia="zh-CN"/>
              </w:rPr>
            </w:pPr>
            <w:r>
              <w:rPr>
                <w:rFonts w:eastAsia="SimSun"/>
                <w:lang w:eastAsia="zh-CN"/>
              </w:rPr>
              <w:t>FD-CDM2</w:t>
            </w:r>
          </w:p>
        </w:tc>
      </w:tr>
      <w:tr w:rsidR="00E97AF0" w14:paraId="135E20C9"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919F0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8F104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6F94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8D0C7" w14:textId="77777777" w:rsidR="00E97AF0" w:rsidRDefault="00E97AF0" w:rsidP="00575C91">
            <w:pPr>
              <w:pStyle w:val="TAC"/>
              <w:rPr>
                <w:rFonts w:eastAsia="SimSun"/>
                <w:lang w:eastAsia="zh-CN"/>
              </w:rPr>
            </w:pPr>
            <w:r>
              <w:rPr>
                <w:rFonts w:eastAsia="SimSun"/>
                <w:lang w:eastAsia="zh-CN"/>
              </w:rPr>
              <w:t>1</w:t>
            </w:r>
          </w:p>
        </w:tc>
      </w:tr>
      <w:tr w:rsidR="00E97AF0" w14:paraId="471133A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D1C853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2FE37A"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369E4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202C6" w14:textId="77777777" w:rsidR="00E97AF0" w:rsidRDefault="00E97AF0" w:rsidP="00575C91">
            <w:pPr>
              <w:pStyle w:val="TAC"/>
              <w:rPr>
                <w:rFonts w:eastAsia="SimSun"/>
                <w:lang w:eastAsia="zh-CN"/>
              </w:rPr>
            </w:pPr>
            <w:r>
              <w:rPr>
                <w:rFonts w:eastAsia="SimSun"/>
                <w:lang w:eastAsia="zh-CN"/>
              </w:rPr>
              <w:t>Row 5, (4,-)</w:t>
            </w:r>
          </w:p>
        </w:tc>
      </w:tr>
      <w:tr w:rsidR="00E97AF0" w14:paraId="4D9ED46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F68F3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E00D44"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69A1A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37A0" w14:textId="77777777" w:rsidR="00E97AF0" w:rsidRDefault="00E97AF0" w:rsidP="00575C91">
            <w:pPr>
              <w:pStyle w:val="TAC"/>
              <w:rPr>
                <w:rFonts w:eastAsia="SimSun"/>
                <w:lang w:eastAsia="zh-CN"/>
              </w:rPr>
            </w:pPr>
            <w:r>
              <w:rPr>
                <w:rFonts w:eastAsia="SimSun"/>
                <w:lang w:eastAsia="zh-CN"/>
              </w:rPr>
              <w:t>(9,-)</w:t>
            </w:r>
          </w:p>
        </w:tc>
      </w:tr>
      <w:tr w:rsidR="00E97AF0" w14:paraId="3BBBB9A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14881F6"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5AE99D4" w14:textId="77777777" w:rsidR="00E97AF0" w:rsidRDefault="00E97AF0" w:rsidP="00575C91">
            <w:pPr>
              <w:pStyle w:val="TAL"/>
              <w:rPr>
                <w:rFonts w:eastAsia="SimSun"/>
              </w:rPr>
            </w:pPr>
            <w:r>
              <w:rPr>
                <w:rFonts w:eastAsia="SimSun"/>
              </w:rPr>
              <w:t>CSI-RS</w:t>
            </w:r>
          </w:p>
          <w:p w14:paraId="06501D3B"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E11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6A07D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60C812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BCDB00E"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E7DD02"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1659FD"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870499"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458F35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6F7708"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D3670CF"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C9275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70CB" w14:textId="77777777" w:rsidR="00E97AF0" w:rsidRDefault="00E97AF0" w:rsidP="00575C91">
            <w:pPr>
              <w:pStyle w:val="TAC"/>
              <w:rPr>
                <w:rFonts w:eastAsia="SimSun"/>
                <w:lang w:eastAsia="zh-CN"/>
              </w:rPr>
            </w:pPr>
            <w:r>
              <w:rPr>
                <w:rFonts w:eastAsia="SimSun"/>
                <w:lang w:eastAsia="zh-CN"/>
              </w:rPr>
              <w:t>Aperiodic</w:t>
            </w:r>
          </w:p>
        </w:tc>
      </w:tr>
      <w:tr w:rsidR="00E97AF0" w14:paraId="2E09A1C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7C110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A6B4ED"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77D17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EB16" w14:textId="77777777" w:rsidR="00E97AF0" w:rsidRDefault="00E97AF0" w:rsidP="00575C91">
            <w:pPr>
              <w:pStyle w:val="TAC"/>
              <w:rPr>
                <w:rFonts w:eastAsia="SimSun"/>
                <w:lang w:eastAsia="zh-CN"/>
              </w:rPr>
            </w:pPr>
            <w:r>
              <w:rPr>
                <w:rFonts w:eastAsia="SimSun"/>
                <w:lang w:eastAsia="zh-CN"/>
              </w:rPr>
              <w:t>16</w:t>
            </w:r>
          </w:p>
        </w:tc>
      </w:tr>
      <w:tr w:rsidR="00E97AF0" w14:paraId="085013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8F3F3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78A2C8"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0993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7C803B" w14:textId="77777777" w:rsidR="00E97AF0" w:rsidRDefault="00E97AF0" w:rsidP="00575C91">
            <w:pPr>
              <w:pStyle w:val="TAC"/>
              <w:rPr>
                <w:rFonts w:eastAsia="SimSun"/>
                <w:lang w:eastAsia="zh-CN"/>
              </w:rPr>
            </w:pPr>
            <w:r>
              <w:rPr>
                <w:rFonts w:eastAsia="SimSun"/>
                <w:lang w:eastAsia="zh-CN"/>
              </w:rPr>
              <w:t>CDM4 (FD2, TD2)</w:t>
            </w:r>
          </w:p>
        </w:tc>
      </w:tr>
      <w:tr w:rsidR="00E97AF0" w14:paraId="2BD36E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070F94"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ED4A5A"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4A314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50F4FD" w14:textId="77777777" w:rsidR="00E97AF0" w:rsidRDefault="00E97AF0" w:rsidP="00575C91">
            <w:pPr>
              <w:pStyle w:val="TAC"/>
              <w:rPr>
                <w:rFonts w:eastAsia="SimSun"/>
                <w:lang w:eastAsia="zh-CN"/>
              </w:rPr>
            </w:pPr>
            <w:r>
              <w:rPr>
                <w:rFonts w:eastAsia="SimSun"/>
                <w:lang w:eastAsia="zh-CN"/>
              </w:rPr>
              <w:t>1</w:t>
            </w:r>
          </w:p>
        </w:tc>
      </w:tr>
      <w:tr w:rsidR="00E97AF0" w14:paraId="57EB019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3CF70A"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DE2900"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D7D43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44AEC"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0C275DE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A9177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AF5CB48"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8452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3FE80" w14:textId="77777777" w:rsidR="00E97AF0" w:rsidRDefault="00E97AF0" w:rsidP="00575C91">
            <w:pPr>
              <w:pStyle w:val="TAC"/>
              <w:rPr>
                <w:rFonts w:eastAsia="SimSun"/>
                <w:lang w:eastAsia="zh-CN"/>
              </w:rPr>
            </w:pPr>
            <w:r>
              <w:rPr>
                <w:rFonts w:eastAsia="SimSun"/>
                <w:lang w:eastAsia="zh-CN"/>
              </w:rPr>
              <w:t>(5, -)</w:t>
            </w:r>
          </w:p>
        </w:tc>
      </w:tr>
      <w:tr w:rsidR="00E97AF0" w14:paraId="1BC5C1C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4B1673"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A93350" w14:textId="77777777" w:rsidR="00E97AF0" w:rsidRDefault="00E97AF0" w:rsidP="00575C91">
            <w:pPr>
              <w:pStyle w:val="TAL"/>
              <w:rPr>
                <w:rFonts w:eastAsia="SimSun"/>
              </w:rPr>
            </w:pPr>
            <w:r>
              <w:rPr>
                <w:rFonts w:eastAsia="SimSun"/>
              </w:rPr>
              <w:t>CSI-RS</w:t>
            </w:r>
          </w:p>
          <w:p w14:paraId="0A224F5E"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91AD"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09375" w14:textId="77777777" w:rsidR="00E97AF0" w:rsidRDefault="00E97AF0" w:rsidP="00575C91">
            <w:pPr>
              <w:pStyle w:val="TAC"/>
              <w:rPr>
                <w:rFonts w:eastAsia="SimSun"/>
                <w:lang w:eastAsia="zh-CN"/>
              </w:rPr>
            </w:pPr>
            <w:r>
              <w:rPr>
                <w:rFonts w:eastAsia="SimSun"/>
                <w:lang w:eastAsia="zh-CN"/>
              </w:rPr>
              <w:t>Not configured</w:t>
            </w:r>
          </w:p>
        </w:tc>
      </w:tr>
      <w:tr w:rsidR="00E97AF0" w14:paraId="74CB95EC"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A7B3B5"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5D403"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CC345D7"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B1F46" w14:textId="77777777" w:rsidR="00E97AF0" w:rsidRDefault="00E97AF0" w:rsidP="00575C91">
            <w:pPr>
              <w:pStyle w:val="TAC"/>
              <w:rPr>
                <w:rFonts w:eastAsia="SimSun"/>
                <w:lang w:eastAsia="zh-CN"/>
              </w:rPr>
            </w:pPr>
            <w:r>
              <w:rPr>
                <w:lang w:eastAsia="zh-CN"/>
              </w:rPr>
              <w:t>0</w:t>
            </w:r>
          </w:p>
        </w:tc>
      </w:tr>
      <w:tr w:rsidR="00E97AF0" w14:paraId="7BDF4A4F"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143623D"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11CA064"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41FB30"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E38A1" w14:textId="77777777" w:rsidR="00E97AF0" w:rsidRDefault="00E97AF0" w:rsidP="00575C91">
            <w:pPr>
              <w:pStyle w:val="TAC"/>
              <w:rPr>
                <w:lang w:eastAsia="zh-CN"/>
              </w:rPr>
            </w:pPr>
            <w:r>
              <w:rPr>
                <w:rFonts w:eastAsia="SimSun"/>
                <w:lang w:eastAsia="zh-CN"/>
              </w:rPr>
              <w:t>Aperiodic</w:t>
            </w:r>
          </w:p>
        </w:tc>
      </w:tr>
      <w:tr w:rsidR="00E97AF0" w14:paraId="153CF5BA"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032A00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131F299"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4D16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B6D6" w14:textId="77777777" w:rsidR="00E97AF0" w:rsidRDefault="00E97AF0" w:rsidP="00575C91">
            <w:pPr>
              <w:pStyle w:val="TAC"/>
              <w:rPr>
                <w:rFonts w:eastAsia="SimSun"/>
                <w:lang w:eastAsia="zh-CN"/>
              </w:rPr>
            </w:pPr>
            <w:r>
              <w:rPr>
                <w:rFonts w:eastAsia="SimSun"/>
                <w:lang w:eastAsia="zh-CN"/>
              </w:rPr>
              <w:t>Pattern 0</w:t>
            </w:r>
          </w:p>
        </w:tc>
      </w:tr>
      <w:tr w:rsidR="00E97AF0" w14:paraId="12C688C2"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ABAD1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B1B76D5" w14:textId="77777777" w:rsidR="00E97AF0" w:rsidRDefault="00E97AF0" w:rsidP="00575C91">
            <w:pPr>
              <w:pStyle w:val="TAL"/>
              <w:rPr>
                <w:rFonts w:eastAsia="SimSun"/>
              </w:rPr>
            </w:pPr>
            <w:r>
              <w:rPr>
                <w:rFonts w:eastAsia="SimSun"/>
              </w:rPr>
              <w:t>CSI-IM Resource Mapping</w:t>
            </w:r>
          </w:p>
          <w:p w14:paraId="67AACDC6"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A523A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4DD9C" w14:textId="77777777" w:rsidR="00E97AF0" w:rsidRDefault="00E97AF0" w:rsidP="00575C91">
            <w:pPr>
              <w:pStyle w:val="TAC"/>
              <w:rPr>
                <w:rFonts w:eastAsia="SimSun"/>
                <w:lang w:eastAsia="zh-CN"/>
              </w:rPr>
            </w:pPr>
            <w:r>
              <w:rPr>
                <w:rFonts w:eastAsia="SimSun"/>
                <w:lang w:eastAsia="zh-CN"/>
              </w:rPr>
              <w:t>(4,9)</w:t>
            </w:r>
          </w:p>
        </w:tc>
      </w:tr>
      <w:tr w:rsidR="00E97AF0" w14:paraId="0758AEA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79413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7C77A13" w14:textId="77777777" w:rsidR="00E97AF0" w:rsidRDefault="00E97AF0" w:rsidP="00575C91">
            <w:pPr>
              <w:pStyle w:val="TAL"/>
            </w:pPr>
            <w:r>
              <w:rPr>
                <w:rFonts w:eastAsia="SimSun"/>
              </w:rPr>
              <w:t>CSI-IM timeConfig</w:t>
            </w:r>
          </w:p>
          <w:p w14:paraId="3AA3135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A45A1"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BDF479" w14:textId="77777777" w:rsidR="00E97AF0" w:rsidRDefault="00E97AF0" w:rsidP="00575C91">
            <w:pPr>
              <w:pStyle w:val="TAC"/>
              <w:rPr>
                <w:rFonts w:eastAsia="SimSun"/>
                <w:lang w:eastAsia="zh-CN"/>
              </w:rPr>
            </w:pPr>
            <w:r>
              <w:rPr>
                <w:rFonts w:eastAsia="SimSun"/>
                <w:lang w:eastAsia="zh-CN"/>
              </w:rPr>
              <w:t>Not configured</w:t>
            </w:r>
          </w:p>
        </w:tc>
      </w:tr>
      <w:tr w:rsidR="00E97AF0" w14:paraId="6B2CBB8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304D3F"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810664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2C9F" w14:textId="77777777" w:rsidR="00E97AF0" w:rsidRDefault="00E97AF0" w:rsidP="00575C91">
            <w:pPr>
              <w:pStyle w:val="TAC"/>
              <w:rPr>
                <w:rFonts w:eastAsia="SimSun"/>
                <w:lang w:eastAsia="zh-CN"/>
              </w:rPr>
            </w:pPr>
            <w:r>
              <w:rPr>
                <w:rFonts w:eastAsia="SimSun"/>
                <w:lang w:eastAsia="zh-CN"/>
              </w:rPr>
              <w:t>Aperiodic</w:t>
            </w:r>
          </w:p>
        </w:tc>
      </w:tr>
      <w:tr w:rsidR="00E97AF0" w14:paraId="2D4FD7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24BD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4C5047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96FB9" w14:textId="77777777" w:rsidR="00E97AF0" w:rsidRDefault="00E97AF0" w:rsidP="00575C91">
            <w:pPr>
              <w:pStyle w:val="TAC"/>
              <w:rPr>
                <w:rFonts w:eastAsia="SimSun"/>
                <w:lang w:eastAsia="zh-CN"/>
              </w:rPr>
            </w:pPr>
            <w:r>
              <w:rPr>
                <w:rFonts w:eastAsia="SimSun"/>
                <w:lang w:eastAsia="zh-CN"/>
              </w:rPr>
              <w:t>Table 1</w:t>
            </w:r>
          </w:p>
        </w:tc>
      </w:tr>
      <w:tr w:rsidR="00E97AF0" w14:paraId="7DF890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FA45E5"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584E2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715B" w14:textId="77777777" w:rsidR="00E97AF0" w:rsidRDefault="00E97AF0" w:rsidP="00575C91">
            <w:pPr>
              <w:pStyle w:val="TAC"/>
            </w:pPr>
            <w:r>
              <w:rPr>
                <w:rFonts w:eastAsia="SimSun"/>
                <w:lang w:eastAsia="zh-CN"/>
              </w:rPr>
              <w:t>cri-RI-PMI-CQI</w:t>
            </w:r>
          </w:p>
        </w:tc>
      </w:tr>
      <w:tr w:rsidR="00E97AF0" w14:paraId="73A9B75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CEE2B7"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DC70C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05F03" w14:textId="77777777" w:rsidR="00E97AF0" w:rsidRDefault="00E97AF0" w:rsidP="00575C91">
            <w:pPr>
              <w:pStyle w:val="TAC"/>
              <w:rPr>
                <w:rFonts w:eastAsia="SimSun"/>
                <w:lang w:eastAsia="zh-CN"/>
              </w:rPr>
            </w:pPr>
            <w:r>
              <w:rPr>
                <w:rFonts w:eastAsia="SimSun"/>
                <w:lang w:eastAsia="zh-CN"/>
              </w:rPr>
              <w:t>Not configured</w:t>
            </w:r>
          </w:p>
        </w:tc>
      </w:tr>
      <w:tr w:rsidR="00E97AF0" w14:paraId="03D8B4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EBD98D"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305D8C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9387C" w14:textId="77777777" w:rsidR="00E97AF0" w:rsidRDefault="00E97AF0" w:rsidP="00575C91">
            <w:pPr>
              <w:pStyle w:val="TAC"/>
              <w:rPr>
                <w:rFonts w:eastAsia="SimSun"/>
                <w:lang w:eastAsia="zh-CN"/>
              </w:rPr>
            </w:pPr>
            <w:r>
              <w:rPr>
                <w:rFonts w:eastAsia="SimSun"/>
                <w:lang w:eastAsia="zh-CN"/>
              </w:rPr>
              <w:t>Not configured</w:t>
            </w:r>
          </w:p>
        </w:tc>
      </w:tr>
      <w:tr w:rsidR="00E97AF0" w14:paraId="42AC9A0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B3A70"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D1DAA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0A165" w14:textId="77777777" w:rsidR="00E97AF0" w:rsidRDefault="00E97AF0" w:rsidP="00575C91">
            <w:pPr>
              <w:pStyle w:val="TAC"/>
              <w:rPr>
                <w:rFonts w:eastAsia="SimSun"/>
                <w:lang w:eastAsia="zh-CN"/>
              </w:rPr>
            </w:pPr>
            <w:r>
              <w:rPr>
                <w:rFonts w:eastAsia="SimSun"/>
                <w:lang w:eastAsia="zh-CN"/>
              </w:rPr>
              <w:t>Wideband</w:t>
            </w:r>
          </w:p>
        </w:tc>
      </w:tr>
      <w:tr w:rsidR="00E97AF0" w14:paraId="6902AD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B006"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D3C51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D25" w14:textId="77777777" w:rsidR="00E97AF0" w:rsidRDefault="00E97AF0" w:rsidP="00575C91">
            <w:pPr>
              <w:pStyle w:val="TAC"/>
              <w:rPr>
                <w:rFonts w:eastAsia="SimSun"/>
                <w:lang w:eastAsia="zh-CN"/>
              </w:rPr>
            </w:pPr>
            <w:r>
              <w:rPr>
                <w:rFonts w:eastAsia="SimSun"/>
                <w:lang w:eastAsia="zh-CN"/>
              </w:rPr>
              <w:t>Subband</w:t>
            </w:r>
          </w:p>
        </w:tc>
      </w:tr>
      <w:tr w:rsidR="00E97AF0" w14:paraId="3A7BD4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B69CD4"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AB2C35"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CBDA20"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2FF48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5A6F2"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7327292"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310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5904FBE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8E80B2"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BE6BC"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FFA25F" w14:textId="77777777" w:rsidR="00E97AF0" w:rsidRDefault="00E97AF0" w:rsidP="00575C91">
            <w:pPr>
              <w:pStyle w:val="TAC"/>
              <w:rPr>
                <w:rFonts w:eastAsia="SimSun"/>
                <w:lang w:eastAsia="zh-CN"/>
              </w:rPr>
            </w:pPr>
            <w:r>
              <w:rPr>
                <w:rFonts w:eastAsia="SimSun"/>
                <w:lang w:eastAsia="zh-CN"/>
              </w:rPr>
              <w:t>Not configured</w:t>
            </w:r>
          </w:p>
        </w:tc>
      </w:tr>
      <w:tr w:rsidR="00E97AF0" w14:paraId="6F124CF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402A7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BA968B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7C96" w14:textId="77777777" w:rsidR="00E97AF0" w:rsidRDefault="00E97AF0" w:rsidP="00575C91">
            <w:pPr>
              <w:pStyle w:val="TAC"/>
              <w:rPr>
                <w:rFonts w:eastAsia="SimSun"/>
                <w:lang w:eastAsia="zh-CN"/>
              </w:rPr>
            </w:pPr>
            <w:r>
              <w:rPr>
                <w:lang w:eastAsia="zh-CN"/>
              </w:rPr>
              <w:t>5</w:t>
            </w:r>
          </w:p>
        </w:tc>
      </w:tr>
      <w:tr w:rsidR="00E97AF0" w:rsidRPr="00F73B65" w14:paraId="321E19E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0CFEB"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1D538D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1B0F2"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7952A84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438D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39550F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105A8" w14:textId="77777777" w:rsidR="00E97AF0" w:rsidRDefault="00E97AF0" w:rsidP="00575C91">
            <w:pPr>
              <w:pStyle w:val="TAC"/>
              <w:rPr>
                <w:rFonts w:eastAsia="SimSun"/>
                <w:lang w:eastAsia="zh-CN"/>
              </w:rPr>
            </w:pPr>
            <w:r>
              <w:rPr>
                <w:lang w:eastAsia="zh-CN"/>
              </w:rPr>
              <w:t>1</w:t>
            </w:r>
          </w:p>
        </w:tc>
      </w:tr>
      <w:tr w:rsidR="00E97AF0" w:rsidRPr="00F73B65" w14:paraId="2B4A350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0F09CE"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2F81C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63293" w14:textId="77777777" w:rsidR="00E97AF0" w:rsidRDefault="00E97AF0" w:rsidP="00575C91">
            <w:pPr>
              <w:pStyle w:val="TAC"/>
              <w:rPr>
                <w:lang w:eastAsia="zh-CN"/>
              </w:rPr>
            </w:pPr>
            <w:r>
              <w:rPr>
                <w:lang w:eastAsia="zh-CN"/>
              </w:rPr>
              <w:t>One State with one Associated Report Configuration</w:t>
            </w:r>
          </w:p>
          <w:p w14:paraId="22AEE9C0"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E07FC43"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8E0416D"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E3AD92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AA60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01238"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7B661F3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654B0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FBA687"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04306D3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AF7ED" w14:textId="77777777" w:rsidR="00E97AF0" w:rsidRDefault="00E97AF0" w:rsidP="00575C91">
            <w:pPr>
              <w:pStyle w:val="TAC"/>
              <w:rPr>
                <w:rFonts w:eastAsia="SimSun"/>
                <w:lang w:eastAsia="zh-CN"/>
              </w:rPr>
            </w:pPr>
            <w:r w:rsidRPr="00AB300A">
              <w:rPr>
                <w:lang w:eastAsia="zh-CN"/>
              </w:rPr>
              <w:t>2</w:t>
            </w:r>
          </w:p>
        </w:tc>
      </w:tr>
      <w:tr w:rsidR="00E97AF0" w14:paraId="4077DFB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7C8F6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3921048"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58749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20AB96A" w14:textId="77777777" w:rsidR="00E97AF0" w:rsidRDefault="00E97AF0" w:rsidP="00575C91">
            <w:pPr>
              <w:pStyle w:val="TAC"/>
              <w:rPr>
                <w:rFonts w:eastAsia="SimSun"/>
                <w:lang w:eastAsia="zh-CN"/>
              </w:rPr>
            </w:pPr>
            <w:r w:rsidRPr="00AB300A">
              <w:rPr>
                <w:lang w:eastAsia="zh-CN"/>
              </w:rPr>
              <w:t>8</w:t>
            </w:r>
          </w:p>
        </w:tc>
      </w:tr>
      <w:tr w:rsidR="00E97AF0" w14:paraId="4F42556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1CF3365"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14F38C7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5E5FDAB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E5573A5" w14:textId="77777777" w:rsidR="00E97AF0" w:rsidRDefault="00E97AF0" w:rsidP="00575C91">
            <w:pPr>
              <w:pStyle w:val="TAC"/>
              <w:rPr>
                <w:rFonts w:eastAsia="SimSun"/>
                <w:lang w:eastAsia="zh-CN"/>
              </w:rPr>
            </w:pPr>
            <w:r>
              <w:rPr>
                <w:rFonts w:hint="eastAsia"/>
                <w:lang w:eastAsia="zh-CN"/>
              </w:rPr>
              <w:t>True</w:t>
            </w:r>
          </w:p>
        </w:tc>
      </w:tr>
      <w:tr w:rsidR="00E97AF0" w14:paraId="17A20EFA"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D285A4"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D5DB3C7"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EC6B2E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A516A" w14:textId="77777777" w:rsidR="00E97AF0" w:rsidRDefault="00E97AF0" w:rsidP="00575C91">
            <w:pPr>
              <w:pStyle w:val="TAC"/>
              <w:rPr>
                <w:rFonts w:eastAsia="SimSun"/>
                <w:lang w:eastAsia="zh-CN"/>
              </w:rPr>
            </w:pPr>
            <w:r>
              <w:rPr>
                <w:rFonts w:eastAsia="SimSun"/>
                <w:lang w:eastAsia="zh-CN"/>
              </w:rPr>
              <w:t>(4,2)</w:t>
            </w:r>
          </w:p>
        </w:tc>
      </w:tr>
      <w:tr w:rsidR="00E97AF0" w14:paraId="7BBB995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253A87"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431F3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4AF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2BD79" w14:textId="77777777" w:rsidR="00E97AF0" w:rsidRDefault="00E97AF0" w:rsidP="00575C91">
            <w:pPr>
              <w:pStyle w:val="TAC"/>
              <w:rPr>
                <w:rFonts w:eastAsia="SimSun"/>
                <w:lang w:eastAsia="zh-CN"/>
              </w:rPr>
            </w:pPr>
            <w:r>
              <w:rPr>
                <w:rFonts w:eastAsia="SimSun"/>
                <w:lang w:eastAsia="zh-CN"/>
              </w:rPr>
              <w:t>(4,4)</w:t>
            </w:r>
          </w:p>
        </w:tc>
      </w:tr>
      <w:tr w:rsidR="00E97AF0" w14:paraId="5C41DFE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F62B91"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CF243DA"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521C46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99FAE"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43EFA962"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5D5BB96"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378F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C94F1CE"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0D647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43A85" w14:textId="77777777" w:rsidR="00E97AF0" w:rsidRDefault="00E97AF0" w:rsidP="00575C91">
            <w:pPr>
              <w:pStyle w:val="TAC"/>
              <w:rPr>
                <w:rFonts w:eastAsia="SimSun"/>
                <w:lang w:eastAsia="zh-CN"/>
              </w:rPr>
            </w:pPr>
            <w:r>
              <w:rPr>
                <w:rFonts w:eastAsia="SimSun"/>
                <w:lang w:eastAsia="zh-CN"/>
              </w:rPr>
              <w:t>10</w:t>
            </w:r>
          </w:p>
        </w:tc>
      </w:tr>
      <w:tr w:rsidR="00E97AF0" w14:paraId="075A42C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38A36F8"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86B9A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1EBA7" w14:textId="77777777" w:rsidR="00E97AF0" w:rsidRDefault="00E97AF0" w:rsidP="00575C91">
            <w:pPr>
              <w:pStyle w:val="TAC"/>
              <w:rPr>
                <w:rFonts w:eastAsia="SimSun"/>
                <w:lang w:eastAsia="zh-CN"/>
              </w:rPr>
            </w:pPr>
            <w:r>
              <w:rPr>
                <w:rFonts w:eastAsia="SimSun"/>
                <w:lang w:eastAsia="zh-CN"/>
              </w:rPr>
              <w:t>PUSCH</w:t>
            </w:r>
          </w:p>
        </w:tc>
      </w:tr>
      <w:tr w:rsidR="00E97AF0" w14:paraId="75747A1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C1AA36"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AB9723"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D1D20F" w14:textId="77777777" w:rsidR="00E97AF0" w:rsidRDefault="00E97AF0" w:rsidP="00575C91">
            <w:pPr>
              <w:pStyle w:val="TAC"/>
              <w:rPr>
                <w:rFonts w:eastAsia="SimSun"/>
                <w:lang w:eastAsia="zh-CN"/>
              </w:rPr>
            </w:pPr>
            <w:r>
              <w:rPr>
                <w:rFonts w:eastAsia="SimSun"/>
                <w:lang w:eastAsia="zh-CN"/>
              </w:rPr>
              <w:t>8</w:t>
            </w:r>
          </w:p>
        </w:tc>
      </w:tr>
      <w:tr w:rsidR="00E97AF0" w14:paraId="271E9E8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7BB85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55AC2A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B8373" w14:textId="77777777" w:rsidR="00E97AF0" w:rsidRDefault="00E97AF0" w:rsidP="00575C91">
            <w:pPr>
              <w:pStyle w:val="TAC"/>
              <w:rPr>
                <w:rFonts w:eastAsia="SimSun"/>
                <w:lang w:eastAsia="zh-CN"/>
              </w:rPr>
            </w:pPr>
            <w:r>
              <w:rPr>
                <w:rFonts w:eastAsia="SimSun"/>
                <w:lang w:eastAsia="zh-CN"/>
              </w:rPr>
              <w:t>4</w:t>
            </w:r>
          </w:p>
        </w:tc>
      </w:tr>
      <w:tr w:rsidR="00E97AF0" w14:paraId="3C74A45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B49362"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86F77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12491" w14:textId="77777777" w:rsidR="00E97AF0" w:rsidRDefault="00E97AF0" w:rsidP="00575C91">
            <w:pPr>
              <w:pStyle w:val="TAC"/>
              <w:rPr>
                <w:rFonts w:eastAsia="SimSun"/>
                <w:lang w:eastAsia="zh-CN"/>
              </w:rPr>
            </w:pPr>
            <w:r>
              <w:rPr>
                <w:rFonts w:cs="Arial"/>
                <w:szCs w:val="18"/>
              </w:rPr>
              <w:t>R.PDSCH.1-6.3</w:t>
            </w:r>
          </w:p>
        </w:tc>
      </w:tr>
      <w:tr w:rsidR="00E97AF0" w:rsidRPr="00F73B65" w14:paraId="2AAFE1C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61D0A8DE"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6.3.2.1</w:t>
            </w:r>
            <w:r w:rsidRPr="00920B3E">
              <w:rPr>
                <w:rFonts w:eastAsia="SimSun"/>
                <w:lang w:eastAsia="zh-CN"/>
              </w:rPr>
              <w:t>.3-1</w:t>
            </w:r>
            <w:r>
              <w:rPr>
                <w:rFonts w:eastAsia="SimSun"/>
                <w:lang w:eastAsia="zh-CN"/>
              </w:rPr>
              <w:t>.</w:t>
            </w:r>
          </w:p>
          <w:p w14:paraId="1CEB26A4"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04361AD4" w14:textId="5E049BEA"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8764473" w14:textId="77777777" w:rsidR="00E97AF0" w:rsidRDefault="00E97AF0" w:rsidP="00E97AF0">
      <w:pPr>
        <w:rPr>
          <w:rFonts w:eastAsia="SimSun"/>
          <w:lang w:eastAsia="zh-CN"/>
        </w:rPr>
      </w:pPr>
    </w:p>
    <w:p w14:paraId="2C2CB47D" w14:textId="77777777" w:rsidR="00E97AF0" w:rsidRDefault="00E97AF0" w:rsidP="00E97AF0">
      <w:pPr>
        <w:pStyle w:val="TH"/>
        <w:rPr>
          <w:lang w:eastAsia="zh-CN"/>
        </w:rPr>
      </w:pPr>
      <w:r>
        <w:t xml:space="preserve">Table </w:t>
      </w:r>
      <w:r>
        <w:rPr>
          <w:lang w:eastAsia="zh-CN"/>
        </w:rPr>
        <w:t>6.3.2.1.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23BA4282"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14E88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29DAC4" w14:textId="77777777" w:rsidR="00E97AF0" w:rsidRDefault="00E97AF0" w:rsidP="00575C91">
            <w:pPr>
              <w:pStyle w:val="TAH"/>
            </w:pPr>
            <w:r>
              <w:rPr>
                <w:rFonts w:eastAsia="SimSun"/>
              </w:rPr>
              <w:t>Test 1</w:t>
            </w:r>
          </w:p>
        </w:tc>
      </w:tr>
      <w:tr w:rsidR="00E97AF0" w14:paraId="723D6D1E"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3B963CA2"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DA0F0AA" w14:textId="4A9E0FB9"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398FFD0D" w14:textId="77777777" w:rsidR="00E97AF0" w:rsidRDefault="00E97AF0" w:rsidP="00E97AF0">
      <w:pPr>
        <w:rPr>
          <w:lang w:eastAsia="zh-CN"/>
        </w:rPr>
      </w:pPr>
    </w:p>
    <w:p w14:paraId="36181D9C" w14:textId="77777777" w:rsidR="001D2244" w:rsidRDefault="001D2244" w:rsidP="001D2244">
      <w:pPr>
        <w:pStyle w:val="Heading5"/>
        <w:rPr>
          <w:lang w:eastAsia="zh-CN"/>
        </w:rPr>
      </w:pPr>
      <w:bookmarkStart w:id="1303" w:name="_Toc67918173"/>
      <w:bookmarkStart w:id="1304" w:name="_Toc76298217"/>
      <w:bookmarkStart w:id="1305" w:name="_Toc76572229"/>
      <w:bookmarkStart w:id="1306" w:name="_Toc76652096"/>
      <w:bookmarkStart w:id="1307" w:name="_Toc76652934"/>
      <w:bookmarkStart w:id="1308" w:name="_Toc83742206"/>
      <w:bookmarkStart w:id="1309" w:name="_Toc91440696"/>
      <w:bookmarkStart w:id="1310" w:name="_Toc98849486"/>
      <w:bookmarkStart w:id="1311" w:name="_Toc106543339"/>
      <w:bookmarkStart w:id="1312" w:name="_Toc106737437"/>
      <w:bookmarkStart w:id="1313" w:name="_Toc107233204"/>
      <w:bookmarkStart w:id="1314" w:name="_Toc107234819"/>
      <w:bookmarkStart w:id="1315" w:name="_Toc107419789"/>
      <w:bookmarkStart w:id="1316" w:name="_Toc107477085"/>
      <w:bookmarkStart w:id="1317" w:name="_Toc114565938"/>
      <w:bookmarkStart w:id="1318" w:name="_Toc123936246"/>
      <w:bookmarkStart w:id="1319" w:name="_Toc124377261"/>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3A4483A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77777777" w:rsidR="001D2244" w:rsidRDefault="001D2244" w:rsidP="00575C91">
            <w:pPr>
              <w:pStyle w:val="TAH"/>
            </w:pPr>
            <w:r>
              <w:rPr>
                <w:rFonts w:eastAsia="SimSun"/>
              </w:rPr>
              <w:t>Test 1</w:t>
            </w:r>
          </w:p>
        </w:tc>
      </w:tr>
      <w:tr w:rsidR="001D2244" w14:paraId="3188A8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77777777" w:rsidR="001D2244" w:rsidRDefault="001D2244" w:rsidP="00575C91">
            <w:pPr>
              <w:pStyle w:val="TAC"/>
              <w:rPr>
                <w:rFonts w:eastAsia="SimSun"/>
                <w:lang w:eastAsia="zh-CN"/>
              </w:rPr>
            </w:pPr>
            <w:r>
              <w:rPr>
                <w:rFonts w:eastAsia="SimSun"/>
                <w:lang w:eastAsia="zh-CN"/>
              </w:rPr>
              <w:t>10</w:t>
            </w:r>
          </w:p>
        </w:tc>
      </w:tr>
      <w:tr w:rsidR="001D2244" w14:paraId="6DB981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77777777" w:rsidR="001D2244" w:rsidRDefault="001D2244" w:rsidP="00575C91">
            <w:pPr>
              <w:pStyle w:val="TAC"/>
              <w:rPr>
                <w:rFonts w:eastAsia="SimSun"/>
                <w:lang w:eastAsia="zh-CN"/>
              </w:rPr>
            </w:pPr>
            <w:r>
              <w:rPr>
                <w:rFonts w:eastAsia="SimSun"/>
                <w:lang w:eastAsia="zh-CN"/>
              </w:rPr>
              <w:t>15</w:t>
            </w:r>
          </w:p>
        </w:tc>
      </w:tr>
      <w:tr w:rsidR="001D2244" w14:paraId="4BE8F18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77777777" w:rsidR="001D2244" w:rsidRDefault="001D2244" w:rsidP="00575C91">
            <w:pPr>
              <w:pStyle w:val="TAC"/>
              <w:rPr>
                <w:rFonts w:eastAsia="SimSun"/>
                <w:lang w:eastAsia="zh-CN"/>
              </w:rPr>
            </w:pPr>
            <w:r>
              <w:rPr>
                <w:rFonts w:eastAsia="SimSun"/>
                <w:lang w:eastAsia="zh-CN"/>
              </w:rPr>
              <w:t>FDD</w:t>
            </w:r>
          </w:p>
        </w:tc>
      </w:tr>
      <w:tr w:rsidR="001D2244" w14:paraId="47C4D3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2F2BA0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77777777" w:rsidR="001D2244" w:rsidRDefault="001D2244" w:rsidP="00575C91">
            <w:pPr>
              <w:pStyle w:val="TAC"/>
              <w:rPr>
                <w:rFonts w:eastAsia="SimSun"/>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2</w:t>
            </w:r>
          </w:p>
          <w:p w14:paraId="3D4585D2" w14:textId="77777777" w:rsidR="001D2244" w:rsidRDefault="001D2244" w:rsidP="00575C91">
            <w:pPr>
              <w:pStyle w:val="TAC"/>
            </w:pPr>
            <w:r>
              <w:rPr>
                <w:rFonts w:eastAsia="SimSun"/>
                <w:kern w:val="2"/>
                <w:lang w:eastAsia="zh-CN"/>
              </w:rPr>
              <w:t>(N1,N2) = (4,2)</w:t>
            </w:r>
          </w:p>
        </w:tc>
      </w:tr>
      <w:tr w:rsidR="001D2244" w:rsidRPr="00F73B65" w14:paraId="4F987A5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77777777" w:rsidR="001D2244" w:rsidRDefault="001D2244" w:rsidP="00575C91">
            <w:pPr>
              <w:pStyle w:val="TAC"/>
              <w:rPr>
                <w:rFonts w:eastAsia="SimSun"/>
                <w:lang w:eastAsia="zh-CN"/>
              </w:rPr>
            </w:pPr>
            <w:r>
              <w:rPr>
                <w:rFonts w:eastAsia="SimSun"/>
              </w:rPr>
              <w:t>As specified in Annex B.4.1</w:t>
            </w:r>
          </w:p>
        </w:tc>
      </w:tr>
      <w:tr w:rsidR="001D2244" w14:paraId="488AD2C0"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77777777" w:rsidR="001D2244" w:rsidRDefault="001D2244" w:rsidP="00575C91">
            <w:pPr>
              <w:pStyle w:val="TAC"/>
              <w:rPr>
                <w:rFonts w:eastAsia="SimSun"/>
                <w:lang w:eastAsia="zh-CN"/>
              </w:rPr>
            </w:pPr>
            <w:r>
              <w:rPr>
                <w:rFonts w:eastAsia="SimSun"/>
                <w:lang w:eastAsia="zh-CN"/>
              </w:rPr>
              <w:t>Aperiodic</w:t>
            </w:r>
          </w:p>
        </w:tc>
      </w:tr>
      <w:tr w:rsidR="001D2244" w14:paraId="2C2CCB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77777777" w:rsidR="001D2244" w:rsidRDefault="001D2244" w:rsidP="00575C91">
            <w:pPr>
              <w:pStyle w:val="TAC"/>
              <w:rPr>
                <w:rFonts w:eastAsia="SimSun"/>
                <w:lang w:eastAsia="zh-CN"/>
              </w:rPr>
            </w:pPr>
            <w:r>
              <w:rPr>
                <w:rFonts w:eastAsia="SimSun"/>
                <w:lang w:eastAsia="zh-CN"/>
              </w:rPr>
              <w:t>4</w:t>
            </w:r>
          </w:p>
        </w:tc>
      </w:tr>
      <w:tr w:rsidR="001D2244" w14:paraId="647E5F6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77777777" w:rsidR="001D2244" w:rsidRDefault="001D2244" w:rsidP="00575C91">
            <w:pPr>
              <w:pStyle w:val="TAC"/>
              <w:rPr>
                <w:rFonts w:eastAsia="SimSun"/>
                <w:lang w:eastAsia="zh-CN"/>
              </w:rPr>
            </w:pPr>
            <w:r>
              <w:rPr>
                <w:rFonts w:eastAsia="SimSun"/>
                <w:lang w:eastAsia="zh-CN"/>
              </w:rPr>
              <w:t>FD-CDM2</w:t>
            </w:r>
          </w:p>
        </w:tc>
      </w:tr>
      <w:tr w:rsidR="001D2244" w14:paraId="7BA1635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77777777" w:rsidR="001D2244" w:rsidRDefault="001D2244" w:rsidP="00575C91">
            <w:pPr>
              <w:pStyle w:val="TAC"/>
              <w:rPr>
                <w:rFonts w:eastAsia="SimSun"/>
                <w:lang w:eastAsia="zh-CN"/>
              </w:rPr>
            </w:pPr>
            <w:r>
              <w:rPr>
                <w:rFonts w:eastAsia="SimSun"/>
                <w:lang w:eastAsia="zh-CN"/>
              </w:rPr>
              <w:t>1</w:t>
            </w:r>
          </w:p>
        </w:tc>
      </w:tr>
      <w:tr w:rsidR="001D2244" w14:paraId="61AEA9E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7777777" w:rsidR="001D2244" w:rsidRDefault="001D2244" w:rsidP="00575C91">
            <w:pPr>
              <w:pStyle w:val="TAC"/>
              <w:rPr>
                <w:rFonts w:eastAsia="SimSun"/>
                <w:lang w:eastAsia="zh-CN"/>
              </w:rPr>
            </w:pPr>
            <w:r>
              <w:rPr>
                <w:rFonts w:eastAsia="SimSun"/>
                <w:lang w:eastAsia="zh-CN"/>
              </w:rPr>
              <w:t>Row 5, (4,-)</w:t>
            </w:r>
          </w:p>
        </w:tc>
      </w:tr>
      <w:tr w:rsidR="001D2244" w14:paraId="59E33AB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77777777" w:rsidR="001D2244" w:rsidRDefault="001D2244" w:rsidP="00575C91">
            <w:pPr>
              <w:pStyle w:val="TAC"/>
              <w:rPr>
                <w:rFonts w:eastAsia="SimSun"/>
                <w:lang w:eastAsia="zh-CN"/>
              </w:rPr>
            </w:pPr>
            <w:r>
              <w:rPr>
                <w:rFonts w:eastAsia="SimSun"/>
                <w:lang w:eastAsia="zh-CN"/>
              </w:rPr>
              <w:t>(9,-)</w:t>
            </w:r>
          </w:p>
        </w:tc>
      </w:tr>
      <w:tr w:rsidR="001D2244" w14:paraId="3C5334F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77777777" w:rsidR="001D2244" w:rsidRDefault="001D2244" w:rsidP="00575C91">
            <w:pPr>
              <w:pStyle w:val="TAL"/>
              <w:rPr>
                <w:rFonts w:eastAsia="SimSun"/>
              </w:rPr>
            </w:pPr>
            <w:r>
              <w:rPr>
                <w:rFonts w:eastAsia="SimSun"/>
              </w:rPr>
              <w:t>CSI-RS</w:t>
            </w:r>
          </w:p>
          <w:p w14:paraId="56D3448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3D702DF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3B66AD04"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77777777" w:rsidR="001D2244" w:rsidRDefault="001D2244" w:rsidP="00575C91">
            <w:pPr>
              <w:pStyle w:val="TAC"/>
              <w:rPr>
                <w:rFonts w:eastAsia="SimSun"/>
                <w:lang w:eastAsia="zh-CN"/>
              </w:rPr>
            </w:pPr>
            <w:r>
              <w:rPr>
                <w:rFonts w:eastAsia="SimSun"/>
                <w:lang w:eastAsia="zh-CN"/>
              </w:rPr>
              <w:t>Aperiodic</w:t>
            </w:r>
          </w:p>
        </w:tc>
      </w:tr>
      <w:tr w:rsidR="001D2244" w14:paraId="6A4D4D5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77777777" w:rsidR="001D2244" w:rsidRDefault="001D2244" w:rsidP="00575C91">
            <w:pPr>
              <w:pStyle w:val="TAC"/>
              <w:rPr>
                <w:rFonts w:eastAsia="SimSun"/>
                <w:lang w:eastAsia="zh-CN"/>
              </w:rPr>
            </w:pPr>
            <w:r>
              <w:rPr>
                <w:rFonts w:eastAsia="SimSun"/>
                <w:lang w:eastAsia="zh-CN"/>
              </w:rPr>
              <w:t>16</w:t>
            </w:r>
          </w:p>
        </w:tc>
      </w:tr>
      <w:tr w:rsidR="001D2244" w14:paraId="1ACD6C7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77777777" w:rsidR="001D2244" w:rsidRDefault="001D2244" w:rsidP="00575C91">
            <w:pPr>
              <w:pStyle w:val="TAC"/>
              <w:rPr>
                <w:rFonts w:eastAsia="SimSun"/>
                <w:lang w:eastAsia="zh-CN"/>
              </w:rPr>
            </w:pPr>
            <w:r>
              <w:rPr>
                <w:rFonts w:eastAsia="SimSun"/>
                <w:lang w:eastAsia="zh-CN"/>
              </w:rPr>
              <w:t>CDM4 (FD2, TD2)</w:t>
            </w:r>
          </w:p>
        </w:tc>
      </w:tr>
      <w:tr w:rsidR="001D2244" w14:paraId="1C79B60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77777777" w:rsidR="001D2244" w:rsidRDefault="001D2244" w:rsidP="00575C91">
            <w:pPr>
              <w:pStyle w:val="TAC"/>
              <w:rPr>
                <w:rFonts w:eastAsia="SimSun"/>
                <w:lang w:eastAsia="zh-CN"/>
              </w:rPr>
            </w:pPr>
            <w:r>
              <w:rPr>
                <w:rFonts w:eastAsia="SimSun"/>
                <w:lang w:eastAsia="zh-CN"/>
              </w:rPr>
              <w:t>1</w:t>
            </w:r>
          </w:p>
        </w:tc>
      </w:tr>
      <w:tr w:rsidR="001D2244" w14:paraId="7773117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AAE53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7777777" w:rsidR="001D2244" w:rsidRDefault="001D2244" w:rsidP="00575C91">
            <w:pPr>
              <w:pStyle w:val="TAC"/>
              <w:rPr>
                <w:rFonts w:eastAsia="SimSun"/>
                <w:lang w:eastAsia="zh-CN"/>
              </w:rPr>
            </w:pPr>
            <w:r>
              <w:rPr>
                <w:rFonts w:eastAsia="SimSun"/>
                <w:lang w:eastAsia="zh-CN"/>
              </w:rPr>
              <w:t>(5, -)</w:t>
            </w:r>
          </w:p>
        </w:tc>
      </w:tr>
      <w:tr w:rsidR="001D2244" w14:paraId="557C7A6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77777777" w:rsidR="001D2244" w:rsidRDefault="001D2244" w:rsidP="00575C91">
            <w:pPr>
              <w:pStyle w:val="TAL"/>
              <w:rPr>
                <w:rFonts w:eastAsia="SimSun"/>
              </w:rPr>
            </w:pPr>
            <w:r>
              <w:rPr>
                <w:rFonts w:eastAsia="SimSun"/>
              </w:rPr>
              <w:t>CSI-RS</w:t>
            </w:r>
          </w:p>
          <w:p w14:paraId="074DEE88"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77777777" w:rsidR="001D2244" w:rsidRDefault="001D2244" w:rsidP="00575C91">
            <w:pPr>
              <w:pStyle w:val="TAC"/>
              <w:rPr>
                <w:rFonts w:eastAsia="SimSun"/>
                <w:lang w:eastAsia="zh-CN"/>
              </w:rPr>
            </w:pPr>
            <w:r>
              <w:rPr>
                <w:rFonts w:eastAsia="SimSun"/>
                <w:lang w:eastAsia="zh-CN"/>
              </w:rPr>
              <w:t>Not configured</w:t>
            </w:r>
          </w:p>
        </w:tc>
      </w:tr>
      <w:tr w:rsidR="001D2244" w14:paraId="006E66B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77777777" w:rsidR="001D2244" w:rsidRDefault="001D2244" w:rsidP="00575C91">
            <w:pPr>
              <w:pStyle w:val="TAC"/>
              <w:rPr>
                <w:rFonts w:eastAsia="SimSun"/>
                <w:lang w:eastAsia="zh-CN"/>
              </w:rPr>
            </w:pPr>
            <w:r>
              <w:rPr>
                <w:lang w:eastAsia="zh-CN"/>
              </w:rPr>
              <w:t>0</w:t>
            </w:r>
          </w:p>
        </w:tc>
      </w:tr>
      <w:tr w:rsidR="001D2244" w14:paraId="5599005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3EA1B3"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77777777" w:rsidR="001D2244" w:rsidRDefault="001D2244" w:rsidP="00575C91">
            <w:pPr>
              <w:pStyle w:val="TAC"/>
              <w:rPr>
                <w:lang w:eastAsia="zh-CN"/>
              </w:rPr>
            </w:pPr>
            <w:r>
              <w:rPr>
                <w:rFonts w:eastAsia="SimSun"/>
                <w:lang w:eastAsia="zh-CN"/>
              </w:rPr>
              <w:t>Aperiodic</w:t>
            </w:r>
          </w:p>
        </w:tc>
      </w:tr>
      <w:tr w:rsidR="001D2244" w14:paraId="6D2FC42F"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3E26AF1"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77777777" w:rsidR="001D2244" w:rsidRDefault="001D2244" w:rsidP="00575C91">
            <w:pPr>
              <w:pStyle w:val="TAC"/>
              <w:rPr>
                <w:rFonts w:eastAsia="SimSun"/>
                <w:lang w:eastAsia="zh-CN"/>
              </w:rPr>
            </w:pPr>
            <w:r>
              <w:rPr>
                <w:rFonts w:eastAsia="SimSun"/>
                <w:lang w:eastAsia="zh-CN"/>
              </w:rPr>
              <w:t>Pattern 0</w:t>
            </w:r>
          </w:p>
        </w:tc>
      </w:tr>
      <w:tr w:rsidR="001D2244" w14:paraId="6439C066"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07F0EDC" w14:textId="77777777" w:rsidR="001D2244" w:rsidRDefault="001D2244" w:rsidP="00575C91">
            <w:pPr>
              <w:pStyle w:val="TAL"/>
              <w:rPr>
                <w:rFonts w:eastAsia="SimSun"/>
              </w:rPr>
            </w:pPr>
            <w:r>
              <w:rPr>
                <w:rFonts w:eastAsia="SimSun"/>
              </w:rPr>
              <w:t>CSI-IM Resource Mapping</w:t>
            </w:r>
          </w:p>
          <w:p w14:paraId="4569CC69"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77777777" w:rsidR="001D2244" w:rsidRDefault="001D2244" w:rsidP="00575C91">
            <w:pPr>
              <w:pStyle w:val="TAC"/>
              <w:rPr>
                <w:rFonts w:eastAsia="SimSun"/>
                <w:lang w:eastAsia="zh-CN"/>
              </w:rPr>
            </w:pPr>
            <w:r>
              <w:rPr>
                <w:rFonts w:eastAsia="SimSun"/>
                <w:lang w:eastAsia="zh-CN"/>
              </w:rPr>
              <w:t>(4,9)</w:t>
            </w:r>
          </w:p>
        </w:tc>
      </w:tr>
      <w:tr w:rsidR="001D2244" w14:paraId="06AEBD5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65753AF" w14:textId="77777777" w:rsidR="001D2244" w:rsidRDefault="001D2244" w:rsidP="00575C91">
            <w:pPr>
              <w:pStyle w:val="TAL"/>
            </w:pPr>
            <w:r>
              <w:rPr>
                <w:rFonts w:eastAsia="SimSun"/>
              </w:rPr>
              <w:t>CSI-IM timeConfig</w:t>
            </w:r>
          </w:p>
          <w:p w14:paraId="4F3221E9"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77777777" w:rsidR="001D2244" w:rsidRDefault="001D2244" w:rsidP="00575C91">
            <w:pPr>
              <w:pStyle w:val="TAC"/>
              <w:rPr>
                <w:rFonts w:eastAsia="SimSun"/>
                <w:lang w:eastAsia="zh-CN"/>
              </w:rPr>
            </w:pPr>
            <w:r>
              <w:rPr>
                <w:rFonts w:eastAsia="SimSun"/>
                <w:lang w:eastAsia="zh-CN"/>
              </w:rPr>
              <w:t>Not configured</w:t>
            </w:r>
          </w:p>
        </w:tc>
      </w:tr>
      <w:tr w:rsidR="001D2244" w14:paraId="2712AC1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77777777" w:rsidR="001D2244" w:rsidRDefault="001D2244" w:rsidP="00575C91">
            <w:pPr>
              <w:pStyle w:val="TAC"/>
              <w:rPr>
                <w:rFonts w:eastAsia="SimSun"/>
                <w:lang w:eastAsia="zh-CN"/>
              </w:rPr>
            </w:pPr>
            <w:r>
              <w:rPr>
                <w:rFonts w:eastAsia="SimSun"/>
                <w:lang w:eastAsia="zh-CN"/>
              </w:rPr>
              <w:t>Aperiodic</w:t>
            </w:r>
          </w:p>
        </w:tc>
      </w:tr>
      <w:tr w:rsidR="001D2244" w14:paraId="0B8226D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77777777" w:rsidR="001D2244" w:rsidRDefault="001D2244" w:rsidP="00575C91">
            <w:pPr>
              <w:pStyle w:val="TAC"/>
              <w:rPr>
                <w:rFonts w:eastAsia="SimSun"/>
                <w:lang w:eastAsia="zh-CN"/>
              </w:rPr>
            </w:pPr>
            <w:r>
              <w:rPr>
                <w:rFonts w:eastAsia="SimSun"/>
                <w:lang w:eastAsia="zh-CN"/>
              </w:rPr>
              <w:t>Table 1</w:t>
            </w:r>
          </w:p>
        </w:tc>
      </w:tr>
      <w:tr w:rsidR="001D2244" w14:paraId="435CB80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77777777" w:rsidR="001D2244" w:rsidRDefault="001D2244" w:rsidP="00575C91">
            <w:pPr>
              <w:pStyle w:val="TAC"/>
            </w:pPr>
            <w:r>
              <w:rPr>
                <w:rFonts w:eastAsia="SimSun"/>
                <w:lang w:eastAsia="zh-CN"/>
              </w:rPr>
              <w:t>cri-RI-PMI-CQI</w:t>
            </w:r>
          </w:p>
        </w:tc>
      </w:tr>
      <w:tr w:rsidR="001D2244" w14:paraId="219BA6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77777777" w:rsidR="001D2244" w:rsidRDefault="001D2244" w:rsidP="00575C91">
            <w:pPr>
              <w:pStyle w:val="TAC"/>
              <w:rPr>
                <w:rFonts w:eastAsia="SimSun"/>
                <w:lang w:eastAsia="zh-CN"/>
              </w:rPr>
            </w:pPr>
            <w:r>
              <w:rPr>
                <w:rFonts w:eastAsia="SimSun"/>
                <w:lang w:eastAsia="zh-CN"/>
              </w:rPr>
              <w:t>Not configured</w:t>
            </w:r>
          </w:p>
        </w:tc>
      </w:tr>
      <w:tr w:rsidR="001D2244" w14:paraId="00FCA98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77777777" w:rsidR="001D2244" w:rsidRDefault="001D2244" w:rsidP="00575C91">
            <w:pPr>
              <w:pStyle w:val="TAC"/>
              <w:rPr>
                <w:rFonts w:eastAsia="SimSun"/>
                <w:lang w:eastAsia="zh-CN"/>
              </w:rPr>
            </w:pPr>
            <w:r>
              <w:rPr>
                <w:rFonts w:eastAsia="SimSun"/>
                <w:lang w:eastAsia="zh-CN"/>
              </w:rPr>
              <w:t>Not configured</w:t>
            </w:r>
          </w:p>
        </w:tc>
      </w:tr>
      <w:tr w:rsidR="001D2244" w14:paraId="780A4B4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77777777" w:rsidR="001D2244" w:rsidRDefault="001D2244" w:rsidP="00575C91">
            <w:pPr>
              <w:pStyle w:val="TAC"/>
              <w:rPr>
                <w:rFonts w:eastAsia="SimSun"/>
                <w:lang w:eastAsia="zh-CN"/>
              </w:rPr>
            </w:pPr>
            <w:r>
              <w:rPr>
                <w:rFonts w:eastAsia="SimSun"/>
                <w:lang w:eastAsia="zh-CN"/>
              </w:rPr>
              <w:t>Wideband</w:t>
            </w:r>
          </w:p>
        </w:tc>
      </w:tr>
      <w:tr w:rsidR="001D2244" w14:paraId="2DF1A6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2CCE0ED0" w:rsidR="001D2244" w:rsidRDefault="008214C0" w:rsidP="00575C91">
            <w:pPr>
              <w:pStyle w:val="TAC"/>
              <w:rPr>
                <w:rFonts w:eastAsia="SimSun"/>
                <w:lang w:eastAsia="zh-CN"/>
              </w:rPr>
            </w:pPr>
            <w:r>
              <w:rPr>
                <w:rFonts w:eastAsia="SimSun"/>
                <w:lang w:eastAsia="zh-CN"/>
              </w:rPr>
              <w:t>Not configured</w:t>
            </w:r>
          </w:p>
        </w:tc>
      </w:tr>
      <w:tr w:rsidR="001D2244" w14:paraId="38CEB12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0899846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6C4D88F9"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2A69DC7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77777777" w:rsidR="001D2244" w:rsidRDefault="001D2244" w:rsidP="00575C91">
            <w:pPr>
              <w:pStyle w:val="TAC"/>
              <w:rPr>
                <w:rFonts w:eastAsia="SimSun"/>
                <w:lang w:eastAsia="zh-CN"/>
              </w:rPr>
            </w:pPr>
            <w:r>
              <w:rPr>
                <w:rFonts w:eastAsia="SimSun"/>
                <w:lang w:eastAsia="zh-CN"/>
              </w:rPr>
              <w:t>Not configured</w:t>
            </w:r>
          </w:p>
        </w:tc>
      </w:tr>
      <w:tr w:rsidR="001D2244" w14:paraId="5F696AA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77777777" w:rsidR="001D2244" w:rsidRDefault="001D2244" w:rsidP="00575C91">
            <w:pPr>
              <w:pStyle w:val="TAC"/>
              <w:rPr>
                <w:rFonts w:eastAsia="SimSun"/>
                <w:lang w:eastAsia="zh-CN"/>
              </w:rPr>
            </w:pPr>
            <w:r>
              <w:rPr>
                <w:lang w:eastAsia="zh-CN"/>
              </w:rPr>
              <w:t>5</w:t>
            </w:r>
          </w:p>
        </w:tc>
      </w:tr>
      <w:tr w:rsidR="001D2244" w:rsidRPr="00F73B65" w14:paraId="79D238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1CF931D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77777777" w:rsidR="001D2244" w:rsidRDefault="001D2244" w:rsidP="00575C91">
            <w:pPr>
              <w:pStyle w:val="TAC"/>
              <w:rPr>
                <w:rFonts w:eastAsia="SimSun"/>
                <w:lang w:eastAsia="zh-CN"/>
              </w:rPr>
            </w:pPr>
            <w:r>
              <w:rPr>
                <w:lang w:eastAsia="zh-CN"/>
              </w:rPr>
              <w:t>1</w:t>
            </w:r>
          </w:p>
        </w:tc>
      </w:tr>
      <w:tr w:rsidR="001D2244" w:rsidRPr="00F73B65" w14:paraId="1F6BE46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77777777" w:rsidR="001D2244" w:rsidRDefault="001D2244" w:rsidP="00575C91">
            <w:pPr>
              <w:pStyle w:val="TAC"/>
              <w:rPr>
                <w:lang w:eastAsia="zh-CN"/>
              </w:rPr>
            </w:pPr>
            <w:r>
              <w:rPr>
                <w:lang w:eastAsia="zh-CN"/>
              </w:rPr>
              <w:t>One State with one Associated Report Configuration</w:t>
            </w:r>
          </w:p>
          <w:p w14:paraId="26B240C7"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35A59D1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7EF72D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77777777" w:rsidR="001D2244" w:rsidRDefault="001D2244" w:rsidP="00575C91">
            <w:pPr>
              <w:pStyle w:val="TAC"/>
            </w:pPr>
            <w:r w:rsidRPr="00A340E6">
              <w:rPr>
                <w:lang w:eastAsia="zh-CN"/>
              </w:rPr>
              <w:t>typeII-r16</w:t>
            </w:r>
          </w:p>
        </w:tc>
      </w:tr>
      <w:tr w:rsidR="001D2244" w14:paraId="2C56E2BD"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77777777" w:rsidR="001D2244" w:rsidRDefault="001D2244" w:rsidP="00575C91">
            <w:pPr>
              <w:pStyle w:val="TAC"/>
              <w:rPr>
                <w:lang w:eastAsia="zh-CN"/>
              </w:rPr>
            </w:pPr>
            <w:r>
              <w:rPr>
                <w:rFonts w:hint="eastAsia"/>
                <w:lang w:eastAsia="zh-CN"/>
              </w:rPr>
              <w:t>6</w:t>
            </w:r>
          </w:p>
          <w:p w14:paraId="6D929B26" w14:textId="77777777" w:rsidR="001D2244" w:rsidRPr="00A340E6" w:rsidRDefault="001D2244" w:rsidP="00575C91">
            <w:pPr>
              <w:pStyle w:val="TAC"/>
              <w:rPr>
                <w:lang w:val="en-US"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45409D0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77777777" w:rsidR="001D2244" w:rsidRDefault="001D2244" w:rsidP="00575C91">
            <w:pPr>
              <w:pStyle w:val="TAC"/>
              <w:rPr>
                <w:rFonts w:eastAsia="SimSun"/>
                <w:lang w:eastAsia="zh-CN"/>
              </w:rPr>
            </w:pPr>
            <w:r>
              <w:rPr>
                <w:rFonts w:hint="eastAsia"/>
                <w:lang w:eastAsia="zh-CN"/>
              </w:rPr>
              <w:t>1</w:t>
            </w:r>
          </w:p>
        </w:tc>
      </w:tr>
      <w:tr w:rsidR="001D2244" w14:paraId="704AF0A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FBABBCB" w14:textId="77777777" w:rsidR="001D2244" w:rsidRDefault="001D2244"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7777777" w:rsidR="001D2244" w:rsidRDefault="001D2244" w:rsidP="00575C91">
            <w:pPr>
              <w:pStyle w:val="TAC"/>
              <w:rPr>
                <w:rFonts w:eastAsia="SimSun"/>
                <w:lang w:eastAsia="zh-CN"/>
              </w:rPr>
            </w:pPr>
            <w:r>
              <w:rPr>
                <w:rFonts w:eastAsia="SimSun"/>
                <w:lang w:eastAsia="zh-CN"/>
              </w:rPr>
              <w:t>(4,2)</w:t>
            </w:r>
          </w:p>
        </w:tc>
      </w:tr>
      <w:tr w:rsidR="001D2244" w14:paraId="286F04D4"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334F37A" w14:textId="77777777" w:rsidR="001D2244" w:rsidRDefault="001D2244"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77777777" w:rsidR="001D2244" w:rsidRDefault="001D2244" w:rsidP="00575C91">
            <w:pPr>
              <w:pStyle w:val="TAC"/>
              <w:rPr>
                <w:rFonts w:eastAsia="SimSun"/>
                <w:lang w:eastAsia="zh-CN"/>
              </w:rPr>
            </w:pPr>
            <w:r>
              <w:rPr>
                <w:rFonts w:eastAsia="SimSun"/>
                <w:lang w:eastAsia="zh-CN"/>
              </w:rPr>
              <w:t>(4,4)</w:t>
            </w:r>
          </w:p>
        </w:tc>
      </w:tr>
      <w:tr w:rsidR="001D2244" w14:paraId="2911C39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AFAECF9" w14:textId="77777777" w:rsidR="001D2244" w:rsidRDefault="001D2244"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4F847F3A"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774379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D6FA837" w14:textId="77777777" w:rsidR="001D2244" w:rsidRPr="00401CAC" w:rsidRDefault="001D2244"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4DF166F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77777777" w:rsidR="001D2244" w:rsidRDefault="001D2244" w:rsidP="00575C91">
            <w:pPr>
              <w:pStyle w:val="TAC"/>
              <w:rPr>
                <w:rFonts w:eastAsia="SimSun"/>
                <w:lang w:eastAsia="zh-CN"/>
              </w:rPr>
            </w:pPr>
            <w:r>
              <w:rPr>
                <w:rFonts w:eastAsia="SimSun"/>
                <w:lang w:eastAsia="zh-CN"/>
              </w:rPr>
              <w:t>PUSCH</w:t>
            </w:r>
          </w:p>
        </w:tc>
      </w:tr>
      <w:tr w:rsidR="001D2244" w14:paraId="70AB1EC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77777777" w:rsidR="001D2244" w:rsidRDefault="001D2244" w:rsidP="00575C91">
            <w:pPr>
              <w:pStyle w:val="TAC"/>
              <w:rPr>
                <w:rFonts w:eastAsia="SimSun"/>
                <w:lang w:eastAsia="zh-CN"/>
              </w:rPr>
            </w:pPr>
            <w:r>
              <w:rPr>
                <w:rFonts w:eastAsia="SimSun"/>
                <w:lang w:eastAsia="zh-CN"/>
              </w:rPr>
              <w:t>8</w:t>
            </w:r>
          </w:p>
        </w:tc>
      </w:tr>
      <w:tr w:rsidR="001D2244" w14:paraId="3AD5DE5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77777777" w:rsidR="001D2244" w:rsidRDefault="001D2244" w:rsidP="00575C91">
            <w:pPr>
              <w:pStyle w:val="TAC"/>
              <w:rPr>
                <w:rFonts w:eastAsia="SimSun"/>
                <w:lang w:eastAsia="zh-CN"/>
              </w:rPr>
            </w:pPr>
            <w:r>
              <w:rPr>
                <w:rFonts w:eastAsia="SimSun"/>
                <w:lang w:eastAsia="zh-CN"/>
              </w:rPr>
              <w:t>4</w:t>
            </w:r>
          </w:p>
        </w:tc>
      </w:tr>
      <w:tr w:rsidR="001D2244" w14:paraId="05F3DB4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1B7BBA36"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p>
          <w:p w14:paraId="04EF27BE"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5D44584" w14:textId="77777777" w:rsidR="001D2244" w:rsidRPr="001B7F9A" w:rsidRDefault="001D2244" w:rsidP="001D2244">
            <w:pPr>
              <w:pStyle w:val="TAN"/>
              <w:rPr>
                <w:rFonts w:cs="Arial"/>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74A37A9D" w14:textId="77777777" w:rsidR="001D2244" w:rsidRPr="001B7F9A" w:rsidRDefault="001D2244"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575C9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43308D81"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722569E9" w14:textId="77777777" w:rsidR="00F66C89" w:rsidRPr="001D269B" w:rsidRDefault="00F66C89" w:rsidP="00F66C89">
      <w:pPr>
        <w:pStyle w:val="Heading5"/>
      </w:pPr>
      <w:bookmarkStart w:id="1320" w:name="_Toc123936247"/>
      <w:bookmarkStart w:id="1321" w:name="_Toc124377262"/>
      <w:bookmarkStart w:id="1322" w:name="_Toc67918174"/>
      <w:bookmarkStart w:id="1323" w:name="_Toc76298218"/>
      <w:bookmarkStart w:id="1324" w:name="_Toc76572230"/>
      <w:bookmarkStart w:id="1325" w:name="_Toc76652097"/>
      <w:bookmarkStart w:id="1326" w:name="_Toc76652935"/>
      <w:bookmarkStart w:id="1327" w:name="_Toc83742207"/>
      <w:bookmarkStart w:id="1328" w:name="_Toc91440697"/>
      <w:bookmarkStart w:id="1329" w:name="_Toc98849487"/>
      <w:bookmarkStart w:id="1330" w:name="_Toc106543340"/>
      <w:bookmarkStart w:id="1331" w:name="_Toc106737438"/>
      <w:bookmarkStart w:id="1332" w:name="_Toc107233205"/>
      <w:bookmarkStart w:id="1333" w:name="_Toc107234820"/>
      <w:bookmarkStart w:id="1334" w:name="_Toc107419790"/>
      <w:bookmarkStart w:id="1335" w:name="_Toc107477086"/>
      <w:bookmarkStart w:id="1336" w:name="_Toc114565939"/>
      <w:r>
        <w:t>6.3.2.1.7</w:t>
      </w:r>
      <w:r>
        <w:tab/>
        <w:t>Single PMI with 8 ports TypeI-SinglePanel Codebook for Single-DCI based transmission scheme</w:t>
      </w:r>
      <w:bookmarkEnd w:id="1320"/>
      <w:bookmarkEnd w:id="1321"/>
    </w:p>
    <w:p w14:paraId="205CFA45"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.1.7</w:t>
      </w:r>
      <w:r w:rsidRPr="00C25669">
        <w:rPr>
          <w:rFonts w:eastAsia="SimSun" w:hint="eastAsia"/>
          <w:lang w:eastAsia="zh-CN"/>
        </w:rPr>
        <w:t>-2</w:t>
      </w:r>
      <w:r w:rsidRPr="00C25669">
        <w:rPr>
          <w:rFonts w:eastAsia="SimSun"/>
        </w:rPr>
        <w:t>.</w:t>
      </w:r>
    </w:p>
    <w:p w14:paraId="29F9EED4" w14:textId="77777777" w:rsidR="00F66C8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1D3D6F16" w14:textId="77777777" w:rsidTr="00294AB6">
        <w:trPr>
          <w:trHeight w:val="75"/>
        </w:trPr>
        <w:tc>
          <w:tcPr>
            <w:tcW w:w="5467" w:type="dxa"/>
            <w:gridSpan w:val="5"/>
            <w:vMerge w:val="restart"/>
            <w:shd w:val="clear" w:color="auto" w:fill="auto"/>
            <w:vAlign w:val="center"/>
          </w:tcPr>
          <w:p w14:paraId="744BF29C"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0A74256"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4BA893DD" w14:textId="77777777" w:rsidR="00F66C89" w:rsidRPr="00C25669" w:rsidRDefault="00F66C89" w:rsidP="00294AB6">
            <w:pPr>
              <w:pStyle w:val="TAH"/>
              <w:rPr>
                <w:rFonts w:eastAsia="SimSun"/>
              </w:rPr>
            </w:pPr>
            <w:r w:rsidRPr="00C25669">
              <w:rPr>
                <w:rFonts w:eastAsia="SimSun"/>
              </w:rPr>
              <w:t>Value</w:t>
            </w:r>
          </w:p>
        </w:tc>
      </w:tr>
      <w:tr w:rsidR="00F66C89" w:rsidRPr="00C25669" w14:paraId="05E11094" w14:textId="77777777" w:rsidTr="00294AB6">
        <w:trPr>
          <w:trHeight w:val="75"/>
        </w:trPr>
        <w:tc>
          <w:tcPr>
            <w:tcW w:w="5467" w:type="dxa"/>
            <w:gridSpan w:val="5"/>
            <w:vMerge/>
            <w:shd w:val="clear" w:color="auto" w:fill="auto"/>
          </w:tcPr>
          <w:p w14:paraId="58DB64C0" w14:textId="77777777" w:rsidR="00F66C89" w:rsidRPr="00C25669" w:rsidRDefault="00F66C89" w:rsidP="00294AB6">
            <w:pPr>
              <w:pStyle w:val="TAH"/>
              <w:rPr>
                <w:rFonts w:eastAsia="SimSun"/>
              </w:rPr>
            </w:pPr>
          </w:p>
        </w:tc>
        <w:tc>
          <w:tcPr>
            <w:tcW w:w="802" w:type="dxa"/>
            <w:vMerge/>
            <w:shd w:val="clear" w:color="auto" w:fill="auto"/>
          </w:tcPr>
          <w:p w14:paraId="73B4F7B5" w14:textId="77777777" w:rsidR="00F66C89" w:rsidRPr="00C25669" w:rsidRDefault="00F66C89" w:rsidP="00294AB6">
            <w:pPr>
              <w:pStyle w:val="TAH"/>
              <w:rPr>
                <w:rFonts w:eastAsia="SimSun"/>
              </w:rPr>
            </w:pPr>
          </w:p>
        </w:tc>
        <w:tc>
          <w:tcPr>
            <w:tcW w:w="1676" w:type="dxa"/>
            <w:gridSpan w:val="2"/>
            <w:shd w:val="clear" w:color="auto" w:fill="auto"/>
          </w:tcPr>
          <w:p w14:paraId="008FD26B"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888097F" w14:textId="77777777" w:rsidR="00F66C89" w:rsidRPr="00C25669" w:rsidRDefault="00F66C89" w:rsidP="00294AB6">
            <w:pPr>
              <w:pStyle w:val="TAH"/>
              <w:rPr>
                <w:rFonts w:eastAsia="SimSun"/>
              </w:rPr>
            </w:pPr>
            <w:r>
              <w:rPr>
                <w:rFonts w:eastAsia="SimSun"/>
              </w:rPr>
              <w:t>TRxP #2(Note 1)</w:t>
            </w:r>
          </w:p>
        </w:tc>
      </w:tr>
      <w:tr w:rsidR="00F66C89" w:rsidRPr="00C25669" w14:paraId="4C7A42A2" w14:textId="77777777" w:rsidTr="00294AB6">
        <w:tc>
          <w:tcPr>
            <w:tcW w:w="5467" w:type="dxa"/>
            <w:gridSpan w:val="5"/>
            <w:shd w:val="clear" w:color="auto" w:fill="auto"/>
            <w:vAlign w:val="center"/>
          </w:tcPr>
          <w:p w14:paraId="2645A8AA"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59644800" w14:textId="77777777" w:rsidR="00F66C89" w:rsidRPr="00C25669" w:rsidRDefault="00F66C89" w:rsidP="00294AB6">
            <w:pPr>
              <w:pStyle w:val="TAC"/>
              <w:rPr>
                <w:rFonts w:eastAsia="SimSun"/>
              </w:rPr>
            </w:pPr>
          </w:p>
        </w:tc>
        <w:tc>
          <w:tcPr>
            <w:tcW w:w="3352" w:type="dxa"/>
            <w:gridSpan w:val="3"/>
            <w:shd w:val="clear" w:color="auto" w:fill="auto"/>
            <w:vAlign w:val="center"/>
          </w:tcPr>
          <w:p w14:paraId="772B2012" w14:textId="77777777" w:rsidR="00F66C89" w:rsidRPr="00C25669" w:rsidRDefault="00F66C89" w:rsidP="00294AB6">
            <w:pPr>
              <w:pStyle w:val="TAC"/>
              <w:rPr>
                <w:rFonts w:eastAsia="SimSun"/>
              </w:rPr>
            </w:pPr>
            <w:r>
              <w:rPr>
                <w:rFonts w:eastAsia="SimSun"/>
              </w:rPr>
              <w:t>TRxP #1</w:t>
            </w:r>
          </w:p>
        </w:tc>
      </w:tr>
      <w:tr w:rsidR="00F66C89" w:rsidRPr="00C25669" w14:paraId="2C9FE605" w14:textId="77777777" w:rsidTr="00294AB6">
        <w:tc>
          <w:tcPr>
            <w:tcW w:w="2733" w:type="dxa"/>
            <w:gridSpan w:val="3"/>
            <w:vMerge w:val="restart"/>
            <w:shd w:val="clear" w:color="auto" w:fill="auto"/>
            <w:vAlign w:val="center"/>
          </w:tcPr>
          <w:p w14:paraId="095B1081"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0594DB91"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3AB7EDB8" w14:textId="77777777" w:rsidR="00F66C89" w:rsidRPr="00C25669" w:rsidRDefault="00F66C89" w:rsidP="00294AB6">
            <w:pPr>
              <w:pStyle w:val="TAC"/>
              <w:rPr>
                <w:rFonts w:eastAsia="SimSun"/>
              </w:rPr>
            </w:pPr>
          </w:p>
        </w:tc>
        <w:tc>
          <w:tcPr>
            <w:tcW w:w="3352" w:type="dxa"/>
            <w:gridSpan w:val="3"/>
            <w:shd w:val="clear" w:color="auto" w:fill="auto"/>
            <w:vAlign w:val="center"/>
          </w:tcPr>
          <w:p w14:paraId="3D276D7B" w14:textId="77777777" w:rsidR="00F66C89" w:rsidRPr="00C25669" w:rsidRDefault="00F66C89" w:rsidP="00294AB6">
            <w:pPr>
              <w:pStyle w:val="TAC"/>
              <w:rPr>
                <w:rFonts w:eastAsia="SimSun"/>
              </w:rPr>
            </w:pPr>
            <w:r>
              <w:rPr>
                <w:rFonts w:eastAsia="SimSun"/>
              </w:rPr>
              <w:t>TCI State #1</w:t>
            </w:r>
          </w:p>
        </w:tc>
      </w:tr>
      <w:tr w:rsidR="00F66C89" w:rsidRPr="00C25669" w14:paraId="5E09D472" w14:textId="77777777" w:rsidTr="00294AB6">
        <w:tc>
          <w:tcPr>
            <w:tcW w:w="2733" w:type="dxa"/>
            <w:gridSpan w:val="3"/>
            <w:vMerge/>
            <w:shd w:val="clear" w:color="auto" w:fill="auto"/>
            <w:vAlign w:val="center"/>
          </w:tcPr>
          <w:p w14:paraId="0D481B98" w14:textId="77777777" w:rsidR="00F66C89" w:rsidRPr="00352C60" w:rsidRDefault="00F66C89" w:rsidP="00294AB6">
            <w:pPr>
              <w:pStyle w:val="TAL"/>
              <w:rPr>
                <w:rFonts w:eastAsia="SimSun"/>
              </w:rPr>
            </w:pPr>
          </w:p>
        </w:tc>
        <w:tc>
          <w:tcPr>
            <w:tcW w:w="2734" w:type="dxa"/>
            <w:gridSpan w:val="2"/>
            <w:shd w:val="clear" w:color="auto" w:fill="auto"/>
            <w:vAlign w:val="center"/>
          </w:tcPr>
          <w:p w14:paraId="22575E87"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0CD21F63" w14:textId="77777777" w:rsidR="00F66C89" w:rsidRPr="00C25669" w:rsidRDefault="00F66C89" w:rsidP="00294AB6">
            <w:pPr>
              <w:pStyle w:val="TAC"/>
              <w:rPr>
                <w:rFonts w:eastAsia="SimSun"/>
              </w:rPr>
            </w:pPr>
          </w:p>
        </w:tc>
        <w:tc>
          <w:tcPr>
            <w:tcW w:w="3352" w:type="dxa"/>
            <w:gridSpan w:val="3"/>
            <w:shd w:val="clear" w:color="auto" w:fill="auto"/>
            <w:vAlign w:val="center"/>
          </w:tcPr>
          <w:p w14:paraId="740AD13C" w14:textId="77777777" w:rsidR="00F66C89" w:rsidRPr="00C25669" w:rsidRDefault="00F66C89" w:rsidP="00294AB6">
            <w:pPr>
              <w:pStyle w:val="TAC"/>
              <w:rPr>
                <w:rFonts w:eastAsia="SimSun"/>
              </w:rPr>
            </w:pPr>
            <w:r>
              <w:rPr>
                <w:rFonts w:eastAsia="SimSun"/>
              </w:rPr>
              <w:t>0</w:t>
            </w:r>
          </w:p>
        </w:tc>
      </w:tr>
      <w:tr w:rsidR="00F66C89" w:rsidRPr="00C25669" w14:paraId="5A2192A4" w14:textId="77777777" w:rsidTr="00294AB6">
        <w:tc>
          <w:tcPr>
            <w:tcW w:w="2733" w:type="dxa"/>
            <w:gridSpan w:val="3"/>
            <w:vMerge w:val="restart"/>
            <w:shd w:val="clear" w:color="auto" w:fill="auto"/>
            <w:vAlign w:val="center"/>
          </w:tcPr>
          <w:p w14:paraId="3A27F7C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2A584E87"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8C9595A" w14:textId="77777777" w:rsidR="00F66C89" w:rsidRPr="00C25669" w:rsidRDefault="00F66C89" w:rsidP="00294AB6">
            <w:pPr>
              <w:pStyle w:val="TAC"/>
              <w:rPr>
                <w:rFonts w:eastAsia="SimSun"/>
              </w:rPr>
            </w:pPr>
          </w:p>
        </w:tc>
        <w:tc>
          <w:tcPr>
            <w:tcW w:w="1676" w:type="dxa"/>
            <w:gridSpan w:val="2"/>
            <w:shd w:val="clear" w:color="auto" w:fill="auto"/>
            <w:vAlign w:val="center"/>
          </w:tcPr>
          <w:p w14:paraId="7F759008"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C2387E7"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78563752" w14:textId="77777777" w:rsidTr="00294AB6">
        <w:tc>
          <w:tcPr>
            <w:tcW w:w="2733" w:type="dxa"/>
            <w:gridSpan w:val="3"/>
            <w:vMerge/>
            <w:shd w:val="clear" w:color="auto" w:fill="auto"/>
            <w:vAlign w:val="center"/>
          </w:tcPr>
          <w:p w14:paraId="550382BB" w14:textId="77777777" w:rsidR="00F66C89" w:rsidRDefault="00F66C89" w:rsidP="00294AB6">
            <w:pPr>
              <w:pStyle w:val="TAL"/>
              <w:rPr>
                <w:rFonts w:eastAsia="SimSun"/>
              </w:rPr>
            </w:pPr>
          </w:p>
        </w:tc>
        <w:tc>
          <w:tcPr>
            <w:tcW w:w="2734" w:type="dxa"/>
            <w:gridSpan w:val="2"/>
            <w:shd w:val="clear" w:color="auto" w:fill="auto"/>
            <w:vAlign w:val="center"/>
          </w:tcPr>
          <w:p w14:paraId="02BB220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6014C460" w14:textId="77777777" w:rsidR="00F66C89" w:rsidRPr="00C25669" w:rsidRDefault="00F66C89" w:rsidP="00294AB6">
            <w:pPr>
              <w:pStyle w:val="TAC"/>
              <w:rPr>
                <w:rFonts w:eastAsia="SimSun"/>
              </w:rPr>
            </w:pPr>
          </w:p>
        </w:tc>
        <w:tc>
          <w:tcPr>
            <w:tcW w:w="1676" w:type="dxa"/>
            <w:gridSpan w:val="2"/>
            <w:shd w:val="clear" w:color="auto" w:fill="auto"/>
            <w:vAlign w:val="center"/>
          </w:tcPr>
          <w:p w14:paraId="17BE775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00F3F9C7"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2AC2063C"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075F573"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0E673A12" w14:textId="77777777" w:rsidTr="00294AB6">
        <w:tc>
          <w:tcPr>
            <w:tcW w:w="2733" w:type="dxa"/>
            <w:gridSpan w:val="3"/>
            <w:vMerge/>
            <w:shd w:val="clear" w:color="auto" w:fill="auto"/>
            <w:vAlign w:val="center"/>
          </w:tcPr>
          <w:p w14:paraId="1E9534A9" w14:textId="77777777" w:rsidR="00F66C89" w:rsidRDefault="00F66C89" w:rsidP="00294AB6">
            <w:pPr>
              <w:pStyle w:val="TAL"/>
              <w:rPr>
                <w:rFonts w:eastAsia="SimSun"/>
              </w:rPr>
            </w:pPr>
          </w:p>
        </w:tc>
        <w:tc>
          <w:tcPr>
            <w:tcW w:w="2734" w:type="dxa"/>
            <w:gridSpan w:val="2"/>
            <w:shd w:val="clear" w:color="auto" w:fill="auto"/>
            <w:vAlign w:val="center"/>
          </w:tcPr>
          <w:p w14:paraId="5D11F236"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1485F203" w14:textId="77777777" w:rsidR="00F66C89" w:rsidRPr="00C25669" w:rsidRDefault="00F66C89" w:rsidP="00294AB6">
            <w:pPr>
              <w:pStyle w:val="TAC"/>
              <w:rPr>
                <w:rFonts w:eastAsia="SimSun"/>
              </w:rPr>
            </w:pPr>
          </w:p>
        </w:tc>
        <w:tc>
          <w:tcPr>
            <w:tcW w:w="1676" w:type="dxa"/>
            <w:gridSpan w:val="2"/>
            <w:shd w:val="clear" w:color="auto" w:fill="auto"/>
            <w:vAlign w:val="center"/>
          </w:tcPr>
          <w:p w14:paraId="71A2223F"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7408BDD3"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7AB90F55" w14:textId="77777777" w:rsidTr="00294AB6">
        <w:tc>
          <w:tcPr>
            <w:tcW w:w="2733" w:type="dxa"/>
            <w:gridSpan w:val="3"/>
            <w:vMerge/>
            <w:shd w:val="clear" w:color="auto" w:fill="auto"/>
            <w:vAlign w:val="center"/>
          </w:tcPr>
          <w:p w14:paraId="292B861A" w14:textId="77777777" w:rsidR="00F66C89" w:rsidRDefault="00F66C89" w:rsidP="00294AB6">
            <w:pPr>
              <w:pStyle w:val="TAL"/>
              <w:rPr>
                <w:rFonts w:eastAsia="SimSun"/>
              </w:rPr>
            </w:pPr>
          </w:p>
        </w:tc>
        <w:tc>
          <w:tcPr>
            <w:tcW w:w="2734" w:type="dxa"/>
            <w:gridSpan w:val="2"/>
            <w:shd w:val="clear" w:color="auto" w:fill="auto"/>
            <w:vAlign w:val="center"/>
          </w:tcPr>
          <w:p w14:paraId="05C46AD1"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5B427F75" w14:textId="77777777" w:rsidR="00F66C89" w:rsidRPr="00C25669" w:rsidRDefault="00F66C89" w:rsidP="00294AB6">
            <w:pPr>
              <w:pStyle w:val="TAC"/>
              <w:rPr>
                <w:rFonts w:eastAsia="SimSun"/>
              </w:rPr>
            </w:pPr>
          </w:p>
        </w:tc>
        <w:tc>
          <w:tcPr>
            <w:tcW w:w="3352" w:type="dxa"/>
            <w:gridSpan w:val="3"/>
            <w:shd w:val="clear" w:color="auto" w:fill="auto"/>
            <w:vAlign w:val="center"/>
          </w:tcPr>
          <w:p w14:paraId="212099CD"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02CED828" w14:textId="77777777" w:rsidTr="00294AB6">
        <w:tc>
          <w:tcPr>
            <w:tcW w:w="2733" w:type="dxa"/>
            <w:gridSpan w:val="3"/>
            <w:vMerge/>
            <w:shd w:val="clear" w:color="auto" w:fill="auto"/>
            <w:vAlign w:val="center"/>
          </w:tcPr>
          <w:p w14:paraId="288E231F" w14:textId="77777777" w:rsidR="00F66C89" w:rsidRDefault="00F66C89" w:rsidP="00294AB6">
            <w:pPr>
              <w:pStyle w:val="TAL"/>
              <w:rPr>
                <w:rFonts w:eastAsia="SimSun"/>
              </w:rPr>
            </w:pPr>
          </w:p>
        </w:tc>
        <w:tc>
          <w:tcPr>
            <w:tcW w:w="2734" w:type="dxa"/>
            <w:gridSpan w:val="2"/>
            <w:shd w:val="clear" w:color="auto" w:fill="auto"/>
            <w:vAlign w:val="center"/>
          </w:tcPr>
          <w:p w14:paraId="6FE61DD2"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6A12FF04" w14:textId="77777777" w:rsidR="00F66C89" w:rsidRPr="00C25669" w:rsidRDefault="00F66C89" w:rsidP="00294AB6">
            <w:pPr>
              <w:pStyle w:val="TAC"/>
              <w:rPr>
                <w:rFonts w:eastAsia="SimSun"/>
              </w:rPr>
            </w:pPr>
          </w:p>
        </w:tc>
        <w:tc>
          <w:tcPr>
            <w:tcW w:w="3352" w:type="dxa"/>
            <w:gridSpan w:val="3"/>
            <w:shd w:val="clear" w:color="auto" w:fill="auto"/>
            <w:vAlign w:val="center"/>
          </w:tcPr>
          <w:p w14:paraId="75CE34DC" w14:textId="77777777" w:rsidR="00F66C89" w:rsidRPr="00C25669" w:rsidRDefault="00F66C89" w:rsidP="00294AB6">
            <w:pPr>
              <w:pStyle w:val="TAC"/>
              <w:rPr>
                <w:rFonts w:eastAsia="SimSun"/>
              </w:rPr>
            </w:pPr>
            <w:r w:rsidRPr="00575612">
              <w:rPr>
                <w:rFonts w:eastAsia="SimSun"/>
              </w:rPr>
              <w:t>3</w:t>
            </w:r>
          </w:p>
        </w:tc>
      </w:tr>
      <w:tr w:rsidR="00F66C89" w:rsidRPr="00C25669" w14:paraId="6CCC0FC2" w14:textId="77777777" w:rsidTr="00294AB6">
        <w:tc>
          <w:tcPr>
            <w:tcW w:w="2733" w:type="dxa"/>
            <w:gridSpan w:val="3"/>
            <w:vMerge/>
            <w:shd w:val="clear" w:color="auto" w:fill="auto"/>
            <w:vAlign w:val="center"/>
          </w:tcPr>
          <w:p w14:paraId="5447304D" w14:textId="77777777" w:rsidR="00F66C89" w:rsidRDefault="00F66C89" w:rsidP="00294AB6">
            <w:pPr>
              <w:pStyle w:val="TAL"/>
              <w:rPr>
                <w:rFonts w:eastAsia="SimSun"/>
              </w:rPr>
            </w:pPr>
          </w:p>
        </w:tc>
        <w:tc>
          <w:tcPr>
            <w:tcW w:w="2734" w:type="dxa"/>
            <w:gridSpan w:val="2"/>
            <w:shd w:val="clear" w:color="auto" w:fill="auto"/>
            <w:vAlign w:val="center"/>
          </w:tcPr>
          <w:p w14:paraId="4A14D589"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1C50D844"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8566F7" w14:textId="77777777" w:rsidR="00F66C89" w:rsidRPr="00C25669" w:rsidRDefault="00F66C89" w:rsidP="00294AB6">
            <w:pPr>
              <w:pStyle w:val="TAC"/>
              <w:rPr>
                <w:rFonts w:eastAsia="SimSun"/>
              </w:rPr>
            </w:pPr>
            <w:r w:rsidRPr="00575612">
              <w:rPr>
                <w:rFonts w:eastAsia="SimSun"/>
              </w:rPr>
              <w:t>20</w:t>
            </w:r>
          </w:p>
        </w:tc>
      </w:tr>
      <w:tr w:rsidR="00F66C89" w:rsidRPr="00C25669" w14:paraId="2645CF4D" w14:textId="77777777" w:rsidTr="00294AB6">
        <w:tc>
          <w:tcPr>
            <w:tcW w:w="2733" w:type="dxa"/>
            <w:gridSpan w:val="3"/>
            <w:vMerge/>
            <w:shd w:val="clear" w:color="auto" w:fill="auto"/>
            <w:vAlign w:val="center"/>
          </w:tcPr>
          <w:p w14:paraId="6B85733F" w14:textId="77777777" w:rsidR="00F66C89" w:rsidRDefault="00F66C89" w:rsidP="00294AB6">
            <w:pPr>
              <w:pStyle w:val="TAL"/>
              <w:rPr>
                <w:rFonts w:eastAsia="SimSun"/>
              </w:rPr>
            </w:pPr>
          </w:p>
        </w:tc>
        <w:tc>
          <w:tcPr>
            <w:tcW w:w="2734" w:type="dxa"/>
            <w:gridSpan w:val="2"/>
            <w:shd w:val="clear" w:color="auto" w:fill="auto"/>
            <w:vAlign w:val="center"/>
          </w:tcPr>
          <w:p w14:paraId="79A315C5"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0087175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5996FFF4" w14:textId="77777777" w:rsidR="00F66C89" w:rsidRDefault="00F66C89" w:rsidP="00294AB6">
            <w:pPr>
              <w:pStyle w:val="TAC"/>
              <w:rPr>
                <w:rFonts w:eastAsia="SimSun"/>
              </w:rPr>
            </w:pPr>
            <w:r w:rsidRPr="003D4A7F">
              <w:rPr>
                <w:rFonts w:eastAsia="SimSun"/>
              </w:rPr>
              <w:t xml:space="preserve">10 for CSI-RS resources </w:t>
            </w:r>
            <w:r>
              <w:rPr>
                <w:rFonts w:eastAsia="SimSun"/>
              </w:rPr>
              <w:t>1 and 2</w:t>
            </w:r>
          </w:p>
          <w:p w14:paraId="10E618F3" w14:textId="77777777" w:rsidR="00F66C89" w:rsidRPr="003D4A7F" w:rsidRDefault="00F66C89"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6657D108" w14:textId="77777777" w:rsidR="00F66C89" w:rsidRDefault="00F66C89" w:rsidP="00294AB6">
            <w:pPr>
              <w:pStyle w:val="TAC"/>
              <w:rPr>
                <w:rFonts w:eastAsia="SimSun"/>
              </w:rPr>
            </w:pPr>
            <w:r w:rsidRPr="003D4A7F">
              <w:rPr>
                <w:rFonts w:eastAsia="SimSun"/>
              </w:rPr>
              <w:t xml:space="preserve">10 for CSI-RS resources </w:t>
            </w:r>
            <w:r>
              <w:rPr>
                <w:rFonts w:eastAsia="SimSun"/>
              </w:rPr>
              <w:t>5 and 6</w:t>
            </w:r>
          </w:p>
          <w:p w14:paraId="51FB06EF" w14:textId="77777777" w:rsidR="00F66C89" w:rsidRPr="00C25669" w:rsidRDefault="00F66C89" w:rsidP="00294AB6">
            <w:pPr>
              <w:pStyle w:val="TAC"/>
              <w:rPr>
                <w:rFonts w:eastAsia="SimSun"/>
              </w:rPr>
            </w:pPr>
            <w:r w:rsidRPr="003D4A7F">
              <w:rPr>
                <w:rFonts w:eastAsia="SimSun"/>
              </w:rPr>
              <w:t xml:space="preserve">11 for CSI-RS resources </w:t>
            </w:r>
            <w:r>
              <w:rPr>
                <w:rFonts w:eastAsia="SimSun"/>
              </w:rPr>
              <w:t>7 and 8</w:t>
            </w:r>
          </w:p>
        </w:tc>
      </w:tr>
      <w:tr w:rsidR="00F66C89" w:rsidRPr="00C25669" w14:paraId="2ABFB715" w14:textId="77777777" w:rsidTr="00294AB6">
        <w:tc>
          <w:tcPr>
            <w:tcW w:w="2733" w:type="dxa"/>
            <w:gridSpan w:val="3"/>
            <w:vMerge/>
            <w:shd w:val="clear" w:color="auto" w:fill="auto"/>
            <w:vAlign w:val="center"/>
          </w:tcPr>
          <w:p w14:paraId="5F2E7398" w14:textId="77777777" w:rsidR="00F66C89" w:rsidRDefault="00F66C89" w:rsidP="00294AB6">
            <w:pPr>
              <w:pStyle w:val="TAL"/>
              <w:rPr>
                <w:rFonts w:eastAsia="SimSun"/>
              </w:rPr>
            </w:pPr>
          </w:p>
        </w:tc>
        <w:tc>
          <w:tcPr>
            <w:tcW w:w="2734" w:type="dxa"/>
            <w:gridSpan w:val="2"/>
            <w:shd w:val="clear" w:color="auto" w:fill="auto"/>
            <w:vAlign w:val="center"/>
          </w:tcPr>
          <w:p w14:paraId="14157805"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16AA1D94" w14:textId="77777777" w:rsidR="00F66C89" w:rsidRPr="00C25669" w:rsidRDefault="00F66C89" w:rsidP="00294AB6">
            <w:pPr>
              <w:pStyle w:val="TAC"/>
              <w:rPr>
                <w:rFonts w:eastAsia="SimSun"/>
              </w:rPr>
            </w:pPr>
          </w:p>
        </w:tc>
        <w:tc>
          <w:tcPr>
            <w:tcW w:w="3352" w:type="dxa"/>
            <w:gridSpan w:val="3"/>
            <w:shd w:val="clear" w:color="auto" w:fill="auto"/>
            <w:vAlign w:val="center"/>
          </w:tcPr>
          <w:p w14:paraId="173D6E5E" w14:textId="77777777" w:rsidR="00F66C89" w:rsidRPr="00C25669" w:rsidRDefault="00F66C89" w:rsidP="00294AB6">
            <w:pPr>
              <w:pStyle w:val="TAC"/>
              <w:rPr>
                <w:rFonts w:eastAsia="SimSun"/>
              </w:rPr>
            </w:pPr>
            <w:r w:rsidRPr="003D4A7F">
              <w:rPr>
                <w:rFonts w:eastAsia="SimSun"/>
              </w:rPr>
              <w:t>TCI state #0</w:t>
            </w:r>
          </w:p>
        </w:tc>
      </w:tr>
      <w:tr w:rsidR="00F66C89" w:rsidRPr="00C25669" w14:paraId="7D593867" w14:textId="77777777" w:rsidTr="00294AB6">
        <w:tc>
          <w:tcPr>
            <w:tcW w:w="5467" w:type="dxa"/>
            <w:gridSpan w:val="5"/>
            <w:shd w:val="clear" w:color="auto" w:fill="auto"/>
            <w:vAlign w:val="center"/>
          </w:tcPr>
          <w:p w14:paraId="17DF7D8B"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73DFF9F6" w14:textId="77777777" w:rsidR="00F66C89" w:rsidRPr="00C25669" w:rsidRDefault="00F66C89" w:rsidP="00294AB6">
            <w:pPr>
              <w:pStyle w:val="TAC"/>
              <w:rPr>
                <w:rFonts w:eastAsia="SimSun"/>
              </w:rPr>
            </w:pPr>
          </w:p>
        </w:tc>
        <w:tc>
          <w:tcPr>
            <w:tcW w:w="3352" w:type="dxa"/>
            <w:gridSpan w:val="3"/>
            <w:shd w:val="clear" w:color="auto" w:fill="auto"/>
            <w:vAlign w:val="center"/>
          </w:tcPr>
          <w:p w14:paraId="7285429B" w14:textId="77777777" w:rsidR="00F66C89" w:rsidRPr="00C25669" w:rsidRDefault="00F66C89" w:rsidP="00294AB6">
            <w:pPr>
              <w:pStyle w:val="TAC"/>
              <w:rPr>
                <w:rFonts w:eastAsia="SimSun"/>
              </w:rPr>
            </w:pPr>
            <w:r w:rsidRPr="00C25669">
              <w:rPr>
                <w:rFonts w:eastAsia="SimSun"/>
              </w:rPr>
              <w:t>FDD</w:t>
            </w:r>
          </w:p>
        </w:tc>
      </w:tr>
      <w:tr w:rsidR="00F66C89" w:rsidRPr="00C25669" w14:paraId="3E675BEE" w14:textId="77777777" w:rsidTr="00294AB6">
        <w:tc>
          <w:tcPr>
            <w:tcW w:w="5467" w:type="dxa"/>
            <w:gridSpan w:val="5"/>
            <w:shd w:val="clear" w:color="auto" w:fill="auto"/>
            <w:vAlign w:val="center"/>
          </w:tcPr>
          <w:p w14:paraId="62D5D09C"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3FB0E0FD"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7FB42E76" w14:textId="77777777" w:rsidR="00F66C89" w:rsidRPr="00C25669" w:rsidRDefault="00F66C89" w:rsidP="00294AB6">
            <w:pPr>
              <w:pStyle w:val="TAC"/>
              <w:rPr>
                <w:rFonts w:eastAsia="SimSun"/>
              </w:rPr>
            </w:pPr>
            <w:r>
              <w:rPr>
                <w:rFonts w:eastAsia="SimSun"/>
                <w:lang w:eastAsia="zh-CN"/>
              </w:rPr>
              <w:t>10</w:t>
            </w:r>
          </w:p>
        </w:tc>
      </w:tr>
      <w:tr w:rsidR="00F66C89" w:rsidRPr="00C25669" w14:paraId="624DBD94" w14:textId="77777777" w:rsidTr="00294AB6">
        <w:tc>
          <w:tcPr>
            <w:tcW w:w="5467" w:type="dxa"/>
            <w:gridSpan w:val="5"/>
            <w:shd w:val="clear" w:color="auto" w:fill="auto"/>
            <w:vAlign w:val="center"/>
          </w:tcPr>
          <w:p w14:paraId="1E3E8511"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5F839B37" w14:textId="77777777" w:rsidR="00F66C89" w:rsidRPr="00C25669" w:rsidRDefault="00F66C89" w:rsidP="00294AB6">
            <w:pPr>
              <w:pStyle w:val="TAC"/>
              <w:rPr>
                <w:rFonts w:eastAsia="SimSun"/>
              </w:rPr>
            </w:pPr>
            <w:r>
              <w:rPr>
                <w:rFonts w:eastAsia="SimSun"/>
                <w:lang w:eastAsia="zh-CN"/>
              </w:rPr>
              <w:t>kHz</w:t>
            </w:r>
          </w:p>
        </w:tc>
        <w:tc>
          <w:tcPr>
            <w:tcW w:w="3352" w:type="dxa"/>
            <w:gridSpan w:val="3"/>
            <w:shd w:val="clear" w:color="auto" w:fill="auto"/>
            <w:vAlign w:val="center"/>
          </w:tcPr>
          <w:p w14:paraId="56E6761B" w14:textId="77777777" w:rsidR="00F66C89" w:rsidRPr="00C25669" w:rsidRDefault="00F66C89" w:rsidP="00294AB6">
            <w:pPr>
              <w:pStyle w:val="TAC"/>
              <w:rPr>
                <w:rFonts w:eastAsia="SimSun"/>
              </w:rPr>
            </w:pPr>
            <w:r>
              <w:rPr>
                <w:rFonts w:eastAsia="SimSun"/>
                <w:lang w:eastAsia="zh-CN"/>
              </w:rPr>
              <w:t>15</w:t>
            </w:r>
          </w:p>
        </w:tc>
      </w:tr>
      <w:tr w:rsidR="00F66C89" w:rsidRPr="00C25669" w14:paraId="6A64AE55" w14:textId="77777777" w:rsidTr="00294AB6">
        <w:tc>
          <w:tcPr>
            <w:tcW w:w="5467" w:type="dxa"/>
            <w:gridSpan w:val="5"/>
            <w:shd w:val="clear" w:color="auto" w:fill="auto"/>
            <w:vAlign w:val="center"/>
          </w:tcPr>
          <w:p w14:paraId="5B6EB373" w14:textId="77777777" w:rsidR="00F66C89" w:rsidRPr="00C25669" w:rsidRDefault="00F66C89" w:rsidP="00294AB6">
            <w:pPr>
              <w:pStyle w:val="TAL"/>
              <w:rPr>
                <w:rFonts w:eastAsia="SimSun"/>
              </w:rPr>
            </w:pPr>
            <w:r w:rsidRPr="00C25669">
              <w:rPr>
                <w:rFonts w:eastAsia="SimSun"/>
              </w:rPr>
              <w:t>Active DL BWP index</w:t>
            </w:r>
          </w:p>
        </w:tc>
        <w:tc>
          <w:tcPr>
            <w:tcW w:w="802" w:type="dxa"/>
            <w:shd w:val="clear" w:color="auto" w:fill="auto"/>
            <w:vAlign w:val="center"/>
          </w:tcPr>
          <w:p w14:paraId="40E73711" w14:textId="77777777" w:rsidR="00F66C89" w:rsidRPr="00C25669" w:rsidRDefault="00F66C89" w:rsidP="00294AB6">
            <w:pPr>
              <w:pStyle w:val="TAC"/>
              <w:rPr>
                <w:rFonts w:eastAsia="SimSun"/>
              </w:rPr>
            </w:pPr>
          </w:p>
        </w:tc>
        <w:tc>
          <w:tcPr>
            <w:tcW w:w="3352" w:type="dxa"/>
            <w:gridSpan w:val="3"/>
            <w:shd w:val="clear" w:color="auto" w:fill="auto"/>
            <w:vAlign w:val="center"/>
          </w:tcPr>
          <w:p w14:paraId="01385D6C" w14:textId="77777777" w:rsidR="00F66C89" w:rsidRPr="00C25669" w:rsidRDefault="00F66C89" w:rsidP="00294AB6">
            <w:pPr>
              <w:pStyle w:val="TAC"/>
              <w:rPr>
                <w:rFonts w:eastAsia="SimSun"/>
              </w:rPr>
            </w:pPr>
            <w:r w:rsidRPr="00C25669">
              <w:rPr>
                <w:rFonts w:eastAsia="SimSun"/>
              </w:rPr>
              <w:t>1</w:t>
            </w:r>
          </w:p>
        </w:tc>
      </w:tr>
      <w:tr w:rsidR="00F66C89" w:rsidRPr="00C25669" w14:paraId="2F6D7379" w14:textId="77777777" w:rsidTr="00294AB6">
        <w:tc>
          <w:tcPr>
            <w:tcW w:w="5467" w:type="dxa"/>
            <w:gridSpan w:val="5"/>
            <w:shd w:val="clear" w:color="auto" w:fill="auto"/>
            <w:vAlign w:val="center"/>
          </w:tcPr>
          <w:p w14:paraId="3380D24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700F4268" w14:textId="77777777" w:rsidR="00F66C89" w:rsidRPr="00294AB6" w:rsidRDefault="00F66C89" w:rsidP="00294AB6">
            <w:pPr>
              <w:pStyle w:val="TAC"/>
              <w:rPr>
                <w:rFonts w:eastAsia="SimSun"/>
              </w:rPr>
            </w:pPr>
          </w:p>
        </w:tc>
        <w:tc>
          <w:tcPr>
            <w:tcW w:w="3352" w:type="dxa"/>
            <w:gridSpan w:val="3"/>
            <w:shd w:val="clear" w:color="auto" w:fill="auto"/>
            <w:vAlign w:val="center"/>
          </w:tcPr>
          <w:p w14:paraId="14738978"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689C9470" w14:textId="77777777" w:rsidTr="00294AB6">
        <w:tc>
          <w:tcPr>
            <w:tcW w:w="5467" w:type="dxa"/>
            <w:gridSpan w:val="5"/>
            <w:shd w:val="clear" w:color="auto" w:fill="auto"/>
            <w:vAlign w:val="center"/>
          </w:tcPr>
          <w:p w14:paraId="14F3A940" w14:textId="77777777" w:rsidR="00F66C89" w:rsidRPr="00294AB6"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62B0A9E1" w14:textId="77777777" w:rsidR="00F66C89" w:rsidRPr="001424CF" w:rsidRDefault="00F66C89" w:rsidP="00294AB6">
            <w:pPr>
              <w:pStyle w:val="TAC"/>
              <w:rPr>
                <w:rFonts w:eastAsia="SimSun"/>
              </w:rPr>
            </w:pPr>
          </w:p>
        </w:tc>
        <w:tc>
          <w:tcPr>
            <w:tcW w:w="3352" w:type="dxa"/>
            <w:gridSpan w:val="3"/>
            <w:shd w:val="clear" w:color="auto" w:fill="auto"/>
            <w:vAlign w:val="center"/>
          </w:tcPr>
          <w:p w14:paraId="2E720E55"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612AC55C" w14:textId="77777777" w:rsidTr="00294AB6">
        <w:tc>
          <w:tcPr>
            <w:tcW w:w="5467" w:type="dxa"/>
            <w:gridSpan w:val="5"/>
            <w:shd w:val="clear" w:color="auto" w:fill="auto"/>
            <w:vAlign w:val="center"/>
          </w:tcPr>
          <w:p w14:paraId="59F78A6A"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0885FCC5" w14:textId="77777777" w:rsidR="00F66C89" w:rsidRPr="00C25669" w:rsidRDefault="00F66C89" w:rsidP="00294AB6">
            <w:pPr>
              <w:pStyle w:val="TAC"/>
              <w:rPr>
                <w:rFonts w:eastAsia="SimSun"/>
              </w:rPr>
            </w:pPr>
          </w:p>
        </w:tc>
        <w:tc>
          <w:tcPr>
            <w:tcW w:w="3352" w:type="dxa"/>
            <w:gridSpan w:val="3"/>
            <w:shd w:val="clear" w:color="auto" w:fill="auto"/>
            <w:vAlign w:val="center"/>
          </w:tcPr>
          <w:p w14:paraId="173ED980"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54E5207C" w14:textId="77777777" w:rsidTr="00294AB6">
        <w:tc>
          <w:tcPr>
            <w:tcW w:w="1813" w:type="dxa"/>
            <w:vMerge w:val="restart"/>
            <w:shd w:val="clear" w:color="auto" w:fill="auto"/>
            <w:vAlign w:val="center"/>
          </w:tcPr>
          <w:p w14:paraId="40E24DA9"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4CA342C"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1C40456B" w14:textId="77777777" w:rsidR="00F66C89" w:rsidRPr="00C25669" w:rsidRDefault="00F66C89" w:rsidP="00294AB6">
            <w:pPr>
              <w:pStyle w:val="TAC"/>
              <w:rPr>
                <w:rFonts w:eastAsia="SimSun"/>
              </w:rPr>
            </w:pPr>
          </w:p>
        </w:tc>
        <w:tc>
          <w:tcPr>
            <w:tcW w:w="3352" w:type="dxa"/>
            <w:gridSpan w:val="3"/>
            <w:shd w:val="clear" w:color="auto" w:fill="auto"/>
            <w:vAlign w:val="center"/>
          </w:tcPr>
          <w:p w14:paraId="68B3CDA5" w14:textId="77777777" w:rsidR="00F66C89" w:rsidRPr="00C25669" w:rsidRDefault="00F66C89" w:rsidP="00294AB6">
            <w:pPr>
              <w:pStyle w:val="TAC"/>
              <w:rPr>
                <w:rFonts w:eastAsia="SimSun"/>
              </w:rPr>
            </w:pPr>
            <w:r w:rsidRPr="00C25669">
              <w:rPr>
                <w:rFonts w:eastAsia="SimSun"/>
              </w:rPr>
              <w:t>Type A</w:t>
            </w:r>
          </w:p>
        </w:tc>
      </w:tr>
      <w:tr w:rsidR="00F66C89" w:rsidRPr="00C25669" w14:paraId="03CA668F" w14:textId="77777777" w:rsidTr="00294AB6">
        <w:tc>
          <w:tcPr>
            <w:tcW w:w="1813" w:type="dxa"/>
            <w:vMerge/>
            <w:shd w:val="clear" w:color="auto" w:fill="auto"/>
            <w:vAlign w:val="center"/>
          </w:tcPr>
          <w:p w14:paraId="751C2450" w14:textId="77777777" w:rsidR="00F66C89" w:rsidRPr="00C25669" w:rsidRDefault="00F66C89" w:rsidP="00294AB6">
            <w:pPr>
              <w:pStyle w:val="TAL"/>
              <w:rPr>
                <w:rFonts w:eastAsia="SimSun"/>
              </w:rPr>
            </w:pPr>
          </w:p>
        </w:tc>
        <w:tc>
          <w:tcPr>
            <w:tcW w:w="3654" w:type="dxa"/>
            <w:gridSpan w:val="4"/>
            <w:shd w:val="clear" w:color="auto" w:fill="auto"/>
            <w:vAlign w:val="center"/>
          </w:tcPr>
          <w:p w14:paraId="53AA0726"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E120D6" w14:textId="77777777" w:rsidR="00F66C89" w:rsidRPr="00C25669" w:rsidRDefault="00F66C89" w:rsidP="00294AB6">
            <w:pPr>
              <w:pStyle w:val="TAC"/>
              <w:rPr>
                <w:rFonts w:eastAsia="SimSun"/>
              </w:rPr>
            </w:pPr>
          </w:p>
        </w:tc>
        <w:tc>
          <w:tcPr>
            <w:tcW w:w="3352" w:type="dxa"/>
            <w:gridSpan w:val="3"/>
            <w:shd w:val="clear" w:color="auto" w:fill="auto"/>
            <w:vAlign w:val="center"/>
          </w:tcPr>
          <w:p w14:paraId="23B57807" w14:textId="77777777" w:rsidR="00F66C89" w:rsidRPr="00C25669" w:rsidRDefault="00F66C89" w:rsidP="00294AB6">
            <w:pPr>
              <w:pStyle w:val="TAC"/>
              <w:rPr>
                <w:rFonts w:eastAsia="SimSun"/>
              </w:rPr>
            </w:pPr>
            <w:r w:rsidRPr="00C25669">
              <w:rPr>
                <w:rFonts w:eastAsia="SimSun"/>
              </w:rPr>
              <w:t>0</w:t>
            </w:r>
          </w:p>
        </w:tc>
      </w:tr>
      <w:tr w:rsidR="00F66C89" w:rsidRPr="00C25669" w14:paraId="6E37D17B" w14:textId="77777777" w:rsidTr="00294AB6">
        <w:tc>
          <w:tcPr>
            <w:tcW w:w="1813" w:type="dxa"/>
            <w:vMerge/>
            <w:shd w:val="clear" w:color="auto" w:fill="auto"/>
            <w:vAlign w:val="center"/>
          </w:tcPr>
          <w:p w14:paraId="06CD3067" w14:textId="77777777" w:rsidR="00F66C89" w:rsidRPr="00C25669" w:rsidRDefault="00F66C89" w:rsidP="00294AB6">
            <w:pPr>
              <w:pStyle w:val="TAL"/>
              <w:rPr>
                <w:rFonts w:eastAsia="SimSun"/>
              </w:rPr>
            </w:pPr>
          </w:p>
        </w:tc>
        <w:tc>
          <w:tcPr>
            <w:tcW w:w="3654" w:type="dxa"/>
            <w:gridSpan w:val="4"/>
            <w:shd w:val="clear" w:color="auto" w:fill="auto"/>
            <w:vAlign w:val="center"/>
          </w:tcPr>
          <w:p w14:paraId="08C69898"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45D8A309" w14:textId="77777777" w:rsidR="00F66C89" w:rsidRPr="00C25669" w:rsidRDefault="00F66C89" w:rsidP="00294AB6">
            <w:pPr>
              <w:pStyle w:val="TAC"/>
              <w:rPr>
                <w:rFonts w:eastAsia="SimSun"/>
              </w:rPr>
            </w:pPr>
          </w:p>
        </w:tc>
        <w:tc>
          <w:tcPr>
            <w:tcW w:w="3352" w:type="dxa"/>
            <w:gridSpan w:val="3"/>
            <w:shd w:val="clear" w:color="auto" w:fill="auto"/>
            <w:vAlign w:val="center"/>
          </w:tcPr>
          <w:p w14:paraId="22F3635E" w14:textId="77777777" w:rsidR="00F66C89" w:rsidRPr="00C25669" w:rsidRDefault="00F66C89" w:rsidP="00294AB6">
            <w:pPr>
              <w:pStyle w:val="TAC"/>
              <w:rPr>
                <w:rFonts w:eastAsia="SimSun"/>
              </w:rPr>
            </w:pPr>
            <w:r w:rsidRPr="00C25669">
              <w:rPr>
                <w:rFonts w:eastAsia="SimSun"/>
              </w:rPr>
              <w:t>2</w:t>
            </w:r>
          </w:p>
        </w:tc>
      </w:tr>
      <w:tr w:rsidR="00F66C89" w:rsidRPr="00C25669" w14:paraId="78A2512B" w14:textId="77777777" w:rsidTr="00294AB6">
        <w:tc>
          <w:tcPr>
            <w:tcW w:w="1813" w:type="dxa"/>
            <w:vMerge/>
            <w:shd w:val="clear" w:color="auto" w:fill="auto"/>
            <w:vAlign w:val="center"/>
          </w:tcPr>
          <w:p w14:paraId="6E6C4EB2" w14:textId="77777777" w:rsidR="00F66C89" w:rsidRPr="00C25669" w:rsidRDefault="00F66C89" w:rsidP="00294AB6">
            <w:pPr>
              <w:pStyle w:val="TAL"/>
              <w:rPr>
                <w:rFonts w:eastAsia="SimSun"/>
              </w:rPr>
            </w:pPr>
          </w:p>
        </w:tc>
        <w:tc>
          <w:tcPr>
            <w:tcW w:w="3654" w:type="dxa"/>
            <w:gridSpan w:val="4"/>
            <w:shd w:val="clear" w:color="auto" w:fill="auto"/>
            <w:vAlign w:val="center"/>
          </w:tcPr>
          <w:p w14:paraId="4C13FBF9"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35B65C4B" w14:textId="77777777" w:rsidR="00F66C89" w:rsidRPr="00C25669" w:rsidRDefault="00F66C89" w:rsidP="00294AB6">
            <w:pPr>
              <w:pStyle w:val="TAC"/>
              <w:rPr>
                <w:rFonts w:eastAsia="SimSun"/>
              </w:rPr>
            </w:pPr>
          </w:p>
        </w:tc>
        <w:tc>
          <w:tcPr>
            <w:tcW w:w="3352" w:type="dxa"/>
            <w:gridSpan w:val="3"/>
            <w:shd w:val="clear" w:color="auto" w:fill="auto"/>
            <w:vAlign w:val="center"/>
          </w:tcPr>
          <w:p w14:paraId="2FFF851C" w14:textId="77777777" w:rsidR="00F66C89" w:rsidRPr="00C25669" w:rsidRDefault="00F66C89" w:rsidP="00294AB6">
            <w:pPr>
              <w:pStyle w:val="TAC"/>
              <w:rPr>
                <w:rFonts w:eastAsia="SimSun"/>
              </w:rPr>
            </w:pPr>
            <w:r w:rsidRPr="00C25669">
              <w:rPr>
                <w:rFonts w:eastAsia="SimSun"/>
              </w:rPr>
              <w:t>12</w:t>
            </w:r>
          </w:p>
        </w:tc>
      </w:tr>
      <w:tr w:rsidR="00F66C89" w:rsidRPr="00C25669" w14:paraId="13E6F991" w14:textId="77777777" w:rsidTr="00294AB6">
        <w:tc>
          <w:tcPr>
            <w:tcW w:w="1813" w:type="dxa"/>
            <w:vMerge/>
            <w:shd w:val="clear" w:color="auto" w:fill="auto"/>
            <w:vAlign w:val="center"/>
          </w:tcPr>
          <w:p w14:paraId="0610E233" w14:textId="77777777" w:rsidR="00F66C89" w:rsidRPr="00C25669" w:rsidRDefault="00F66C89" w:rsidP="00294AB6">
            <w:pPr>
              <w:pStyle w:val="TAL"/>
              <w:rPr>
                <w:rFonts w:eastAsia="SimSun"/>
              </w:rPr>
            </w:pPr>
          </w:p>
        </w:tc>
        <w:tc>
          <w:tcPr>
            <w:tcW w:w="3654" w:type="dxa"/>
            <w:gridSpan w:val="4"/>
            <w:shd w:val="clear" w:color="auto" w:fill="auto"/>
            <w:vAlign w:val="center"/>
          </w:tcPr>
          <w:p w14:paraId="50C27081"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4E62E49F" w14:textId="77777777" w:rsidR="00F66C89" w:rsidRPr="00C25669" w:rsidRDefault="00F66C89" w:rsidP="00294AB6">
            <w:pPr>
              <w:pStyle w:val="TAC"/>
              <w:rPr>
                <w:rFonts w:eastAsia="SimSun"/>
              </w:rPr>
            </w:pPr>
          </w:p>
        </w:tc>
        <w:tc>
          <w:tcPr>
            <w:tcW w:w="3352" w:type="dxa"/>
            <w:gridSpan w:val="3"/>
            <w:shd w:val="clear" w:color="auto" w:fill="auto"/>
            <w:vAlign w:val="center"/>
          </w:tcPr>
          <w:p w14:paraId="42E986D9" w14:textId="77777777" w:rsidR="00F66C89" w:rsidRPr="00C25669" w:rsidRDefault="00F66C89" w:rsidP="00294AB6">
            <w:pPr>
              <w:pStyle w:val="TAC"/>
              <w:rPr>
                <w:rFonts w:eastAsia="SimSun"/>
              </w:rPr>
            </w:pPr>
            <w:r w:rsidRPr="00C25669">
              <w:rPr>
                <w:rFonts w:eastAsia="SimSun"/>
              </w:rPr>
              <w:t>Static</w:t>
            </w:r>
          </w:p>
        </w:tc>
      </w:tr>
      <w:tr w:rsidR="00F66C89" w:rsidRPr="00C25669" w14:paraId="229C722D" w14:textId="77777777" w:rsidTr="00294AB6">
        <w:tc>
          <w:tcPr>
            <w:tcW w:w="1813" w:type="dxa"/>
            <w:vMerge/>
            <w:shd w:val="clear" w:color="auto" w:fill="auto"/>
            <w:vAlign w:val="center"/>
          </w:tcPr>
          <w:p w14:paraId="1F00F523" w14:textId="77777777" w:rsidR="00F66C89" w:rsidRPr="00C25669" w:rsidRDefault="00F66C89" w:rsidP="00294AB6">
            <w:pPr>
              <w:pStyle w:val="TAL"/>
              <w:rPr>
                <w:rFonts w:eastAsia="SimSun"/>
                <w:i/>
              </w:rPr>
            </w:pPr>
          </w:p>
        </w:tc>
        <w:tc>
          <w:tcPr>
            <w:tcW w:w="3654" w:type="dxa"/>
            <w:gridSpan w:val="4"/>
            <w:shd w:val="clear" w:color="auto" w:fill="auto"/>
            <w:vAlign w:val="center"/>
          </w:tcPr>
          <w:p w14:paraId="02C901CE"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7456F740" w14:textId="77777777" w:rsidR="00F66C89" w:rsidRPr="00C25669" w:rsidRDefault="00F66C89" w:rsidP="00294AB6">
            <w:pPr>
              <w:pStyle w:val="TAC"/>
              <w:rPr>
                <w:rFonts w:eastAsia="SimSun"/>
              </w:rPr>
            </w:pPr>
          </w:p>
        </w:tc>
        <w:tc>
          <w:tcPr>
            <w:tcW w:w="3352" w:type="dxa"/>
            <w:gridSpan w:val="3"/>
            <w:shd w:val="clear" w:color="auto" w:fill="auto"/>
            <w:vAlign w:val="center"/>
          </w:tcPr>
          <w:p w14:paraId="47585407" w14:textId="77777777" w:rsidR="00F66C89" w:rsidRPr="004E679B" w:rsidRDefault="00F66C89" w:rsidP="00294AB6">
            <w:pPr>
              <w:pStyle w:val="TAC"/>
              <w:rPr>
                <w:rFonts w:eastAsia="SimSun"/>
              </w:rPr>
            </w:pPr>
            <w:r>
              <w:rPr>
                <w:rFonts w:eastAsia="SimSun"/>
              </w:rPr>
              <w:t>2</w:t>
            </w:r>
          </w:p>
        </w:tc>
      </w:tr>
      <w:tr w:rsidR="00F66C89" w:rsidRPr="00C25669" w14:paraId="60719800" w14:textId="77777777" w:rsidTr="00294AB6">
        <w:tc>
          <w:tcPr>
            <w:tcW w:w="1813" w:type="dxa"/>
            <w:vMerge/>
            <w:shd w:val="clear" w:color="auto" w:fill="auto"/>
            <w:vAlign w:val="center"/>
          </w:tcPr>
          <w:p w14:paraId="66D4F5D2" w14:textId="77777777" w:rsidR="00F66C89" w:rsidRPr="00C25669" w:rsidRDefault="00F66C89" w:rsidP="00294AB6">
            <w:pPr>
              <w:pStyle w:val="TAL"/>
              <w:rPr>
                <w:rFonts w:eastAsia="SimSun"/>
                <w:i/>
              </w:rPr>
            </w:pPr>
          </w:p>
        </w:tc>
        <w:tc>
          <w:tcPr>
            <w:tcW w:w="3654" w:type="dxa"/>
            <w:gridSpan w:val="4"/>
            <w:shd w:val="clear" w:color="auto" w:fill="auto"/>
            <w:vAlign w:val="center"/>
          </w:tcPr>
          <w:p w14:paraId="12E77274"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41E749A" w14:textId="77777777" w:rsidR="00F66C89" w:rsidRPr="00C25669" w:rsidRDefault="00F66C89" w:rsidP="00294AB6">
            <w:pPr>
              <w:pStyle w:val="TAC"/>
              <w:rPr>
                <w:rFonts w:eastAsia="SimSun"/>
              </w:rPr>
            </w:pPr>
          </w:p>
        </w:tc>
        <w:tc>
          <w:tcPr>
            <w:tcW w:w="3352" w:type="dxa"/>
            <w:gridSpan w:val="3"/>
            <w:shd w:val="clear" w:color="auto" w:fill="auto"/>
            <w:vAlign w:val="center"/>
          </w:tcPr>
          <w:p w14:paraId="2F6C1515" w14:textId="77777777" w:rsidR="00F66C89" w:rsidRPr="00C25669" w:rsidRDefault="00F66C89" w:rsidP="00294AB6">
            <w:pPr>
              <w:pStyle w:val="TAC"/>
              <w:rPr>
                <w:rFonts w:eastAsia="SimSun"/>
              </w:rPr>
            </w:pPr>
            <w:r>
              <w:rPr>
                <w:rFonts w:eastAsia="SimSun"/>
              </w:rPr>
              <w:t>Type 1</w:t>
            </w:r>
          </w:p>
        </w:tc>
      </w:tr>
      <w:tr w:rsidR="00F66C89" w:rsidRPr="00C25669" w14:paraId="2E89E7F6" w14:textId="77777777" w:rsidTr="00294AB6">
        <w:tc>
          <w:tcPr>
            <w:tcW w:w="1813" w:type="dxa"/>
            <w:vMerge/>
            <w:shd w:val="clear" w:color="auto" w:fill="auto"/>
            <w:vAlign w:val="center"/>
          </w:tcPr>
          <w:p w14:paraId="00E11BE2" w14:textId="77777777" w:rsidR="00F66C89" w:rsidRPr="00C25669" w:rsidRDefault="00F66C89" w:rsidP="00294AB6">
            <w:pPr>
              <w:pStyle w:val="TAL"/>
              <w:rPr>
                <w:rFonts w:eastAsia="SimSun"/>
                <w:i/>
              </w:rPr>
            </w:pPr>
          </w:p>
        </w:tc>
        <w:tc>
          <w:tcPr>
            <w:tcW w:w="3654" w:type="dxa"/>
            <w:gridSpan w:val="4"/>
            <w:shd w:val="clear" w:color="auto" w:fill="auto"/>
            <w:vAlign w:val="center"/>
          </w:tcPr>
          <w:p w14:paraId="56F76572"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6BFBB708" w14:textId="77777777" w:rsidR="00F66C89" w:rsidRPr="00C25669" w:rsidRDefault="00F66C89" w:rsidP="00294AB6">
            <w:pPr>
              <w:pStyle w:val="TAC"/>
              <w:rPr>
                <w:rFonts w:eastAsia="SimSun"/>
              </w:rPr>
            </w:pPr>
          </w:p>
        </w:tc>
        <w:tc>
          <w:tcPr>
            <w:tcW w:w="3352" w:type="dxa"/>
            <w:gridSpan w:val="3"/>
            <w:shd w:val="clear" w:color="auto" w:fill="auto"/>
            <w:vAlign w:val="center"/>
          </w:tcPr>
          <w:p w14:paraId="32A9936F"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4E393ECA" w14:textId="77777777" w:rsidTr="00294AB6">
        <w:tc>
          <w:tcPr>
            <w:tcW w:w="1813" w:type="dxa"/>
            <w:vMerge/>
            <w:shd w:val="clear" w:color="auto" w:fill="auto"/>
            <w:vAlign w:val="center"/>
          </w:tcPr>
          <w:p w14:paraId="7B948BA6" w14:textId="77777777" w:rsidR="00F66C89" w:rsidRPr="00C25669" w:rsidRDefault="00F66C89" w:rsidP="00294AB6">
            <w:pPr>
              <w:pStyle w:val="TAL"/>
              <w:rPr>
                <w:rFonts w:eastAsia="SimSun"/>
                <w:i/>
              </w:rPr>
            </w:pPr>
          </w:p>
        </w:tc>
        <w:tc>
          <w:tcPr>
            <w:tcW w:w="3654" w:type="dxa"/>
            <w:gridSpan w:val="4"/>
            <w:shd w:val="clear" w:color="auto" w:fill="auto"/>
            <w:vAlign w:val="center"/>
          </w:tcPr>
          <w:p w14:paraId="0CBE63DB"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F098878" w14:textId="77777777" w:rsidR="00F66C89" w:rsidRPr="00C25669" w:rsidRDefault="00F66C89" w:rsidP="00294AB6">
            <w:pPr>
              <w:pStyle w:val="TAC"/>
              <w:rPr>
                <w:rFonts w:eastAsia="SimSun"/>
              </w:rPr>
            </w:pPr>
          </w:p>
        </w:tc>
        <w:tc>
          <w:tcPr>
            <w:tcW w:w="3352" w:type="dxa"/>
            <w:gridSpan w:val="3"/>
            <w:shd w:val="clear" w:color="auto" w:fill="auto"/>
            <w:vAlign w:val="center"/>
          </w:tcPr>
          <w:p w14:paraId="2BC5617A"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54A84274" w14:textId="77777777" w:rsidTr="00294AB6">
        <w:tc>
          <w:tcPr>
            <w:tcW w:w="1813" w:type="dxa"/>
            <w:vMerge/>
            <w:shd w:val="clear" w:color="auto" w:fill="auto"/>
            <w:vAlign w:val="center"/>
          </w:tcPr>
          <w:p w14:paraId="052AB170" w14:textId="77777777" w:rsidR="00F66C89" w:rsidRPr="00C25669" w:rsidRDefault="00F66C89" w:rsidP="00294AB6">
            <w:pPr>
              <w:pStyle w:val="TAL"/>
              <w:rPr>
                <w:rFonts w:eastAsia="SimSun"/>
              </w:rPr>
            </w:pPr>
          </w:p>
        </w:tc>
        <w:tc>
          <w:tcPr>
            <w:tcW w:w="3654" w:type="dxa"/>
            <w:gridSpan w:val="4"/>
            <w:shd w:val="clear" w:color="auto" w:fill="auto"/>
            <w:vAlign w:val="center"/>
          </w:tcPr>
          <w:p w14:paraId="51E5D84C"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9A7C7CD" w14:textId="77777777" w:rsidR="00F66C89" w:rsidRPr="00C25669" w:rsidRDefault="00F66C89" w:rsidP="00294AB6">
            <w:pPr>
              <w:pStyle w:val="TAC"/>
              <w:rPr>
                <w:rFonts w:eastAsia="SimSun"/>
              </w:rPr>
            </w:pPr>
          </w:p>
        </w:tc>
        <w:tc>
          <w:tcPr>
            <w:tcW w:w="3352" w:type="dxa"/>
            <w:gridSpan w:val="3"/>
            <w:shd w:val="clear" w:color="auto" w:fill="auto"/>
            <w:vAlign w:val="center"/>
          </w:tcPr>
          <w:p w14:paraId="34A90EC4" w14:textId="77777777" w:rsidR="00F66C89" w:rsidRPr="00C25669" w:rsidRDefault="00F66C89" w:rsidP="00294AB6">
            <w:pPr>
              <w:pStyle w:val="TAC"/>
              <w:rPr>
                <w:rFonts w:eastAsia="SimSun"/>
              </w:rPr>
            </w:pPr>
            <w:r w:rsidRPr="00C25669">
              <w:rPr>
                <w:rFonts w:eastAsia="SimSun"/>
              </w:rPr>
              <w:t>N/A</w:t>
            </w:r>
          </w:p>
        </w:tc>
      </w:tr>
      <w:tr w:rsidR="00F66C89" w:rsidRPr="00C25669" w14:paraId="3F97763E" w14:textId="77777777" w:rsidTr="00294AB6">
        <w:tc>
          <w:tcPr>
            <w:tcW w:w="1813" w:type="dxa"/>
            <w:vMerge w:val="restart"/>
            <w:shd w:val="clear" w:color="auto" w:fill="auto"/>
            <w:vAlign w:val="center"/>
          </w:tcPr>
          <w:p w14:paraId="560A4065"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2553DE1"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B33BCBF" w14:textId="77777777" w:rsidR="00F66C89" w:rsidRPr="00C25669" w:rsidRDefault="00F66C89" w:rsidP="00294AB6">
            <w:pPr>
              <w:pStyle w:val="TAC"/>
              <w:rPr>
                <w:rFonts w:eastAsia="SimSun"/>
              </w:rPr>
            </w:pPr>
          </w:p>
        </w:tc>
        <w:tc>
          <w:tcPr>
            <w:tcW w:w="1676" w:type="dxa"/>
            <w:gridSpan w:val="2"/>
            <w:shd w:val="clear" w:color="auto" w:fill="auto"/>
            <w:vAlign w:val="center"/>
          </w:tcPr>
          <w:p w14:paraId="0ADCEDB1"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58974DFB" w14:textId="77777777" w:rsidR="00F66C89" w:rsidRPr="00C25669" w:rsidRDefault="00F66C89" w:rsidP="00294AB6">
            <w:pPr>
              <w:pStyle w:val="TAC"/>
              <w:rPr>
                <w:rFonts w:eastAsia="SimSun"/>
              </w:rPr>
            </w:pPr>
            <w:r>
              <w:rPr>
                <w:rFonts w:eastAsia="SimSun"/>
              </w:rPr>
              <w:t>1002</w:t>
            </w:r>
          </w:p>
        </w:tc>
      </w:tr>
      <w:tr w:rsidR="00F66C89" w:rsidRPr="00C25669" w14:paraId="4F7A25A7" w14:textId="77777777" w:rsidTr="00294AB6">
        <w:tc>
          <w:tcPr>
            <w:tcW w:w="1813" w:type="dxa"/>
            <w:vMerge/>
            <w:shd w:val="clear" w:color="auto" w:fill="auto"/>
            <w:vAlign w:val="center"/>
          </w:tcPr>
          <w:p w14:paraId="309FFD1E" w14:textId="77777777" w:rsidR="00F66C89" w:rsidRPr="00C25669" w:rsidRDefault="00F66C89" w:rsidP="00294AB6">
            <w:pPr>
              <w:pStyle w:val="TAL"/>
              <w:rPr>
                <w:rFonts w:eastAsia="SimSun"/>
              </w:rPr>
            </w:pPr>
          </w:p>
        </w:tc>
        <w:tc>
          <w:tcPr>
            <w:tcW w:w="3654" w:type="dxa"/>
            <w:gridSpan w:val="4"/>
            <w:shd w:val="clear" w:color="auto" w:fill="auto"/>
            <w:vAlign w:val="center"/>
          </w:tcPr>
          <w:p w14:paraId="04BE4484"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2571C8D" w14:textId="77777777" w:rsidR="00F66C89" w:rsidRPr="00C25669" w:rsidRDefault="00F66C89" w:rsidP="00294AB6">
            <w:pPr>
              <w:pStyle w:val="TAC"/>
              <w:rPr>
                <w:rFonts w:eastAsia="SimSun"/>
              </w:rPr>
            </w:pPr>
          </w:p>
        </w:tc>
        <w:tc>
          <w:tcPr>
            <w:tcW w:w="1676" w:type="dxa"/>
            <w:gridSpan w:val="2"/>
            <w:shd w:val="clear" w:color="auto" w:fill="auto"/>
            <w:vAlign w:val="center"/>
          </w:tcPr>
          <w:p w14:paraId="32EF0139"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160EC3CC" w14:textId="77777777" w:rsidR="00F66C89" w:rsidRDefault="00F66C89" w:rsidP="00294AB6">
            <w:pPr>
              <w:pStyle w:val="TAC"/>
              <w:rPr>
                <w:rFonts w:eastAsia="SimSun"/>
              </w:rPr>
            </w:pPr>
            <w:r>
              <w:rPr>
                <w:rFonts w:eastAsia="SimSun"/>
              </w:rPr>
              <w:t>TCI State #2</w:t>
            </w:r>
          </w:p>
        </w:tc>
      </w:tr>
      <w:tr w:rsidR="00F66C89" w:rsidRPr="00C25669" w14:paraId="5AB0338D" w14:textId="77777777" w:rsidTr="00294AB6">
        <w:tc>
          <w:tcPr>
            <w:tcW w:w="1813" w:type="dxa"/>
            <w:vMerge/>
            <w:shd w:val="clear" w:color="auto" w:fill="auto"/>
            <w:vAlign w:val="center"/>
          </w:tcPr>
          <w:p w14:paraId="1C034885" w14:textId="77777777" w:rsidR="00F66C89" w:rsidRPr="00C25669" w:rsidRDefault="00F66C89" w:rsidP="00294AB6">
            <w:pPr>
              <w:pStyle w:val="TAL"/>
              <w:rPr>
                <w:rFonts w:eastAsia="SimSun"/>
              </w:rPr>
            </w:pPr>
          </w:p>
        </w:tc>
        <w:tc>
          <w:tcPr>
            <w:tcW w:w="3654" w:type="dxa"/>
            <w:gridSpan w:val="4"/>
            <w:shd w:val="clear" w:color="auto" w:fill="auto"/>
            <w:vAlign w:val="center"/>
          </w:tcPr>
          <w:p w14:paraId="4501C96B"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98E310" w14:textId="77777777" w:rsidR="00F66C89" w:rsidRPr="00C25669" w:rsidRDefault="00F66C89" w:rsidP="00294AB6">
            <w:pPr>
              <w:pStyle w:val="TAC"/>
              <w:rPr>
                <w:rFonts w:eastAsia="SimSun"/>
              </w:rPr>
            </w:pPr>
          </w:p>
        </w:tc>
        <w:tc>
          <w:tcPr>
            <w:tcW w:w="3352" w:type="dxa"/>
            <w:gridSpan w:val="3"/>
            <w:shd w:val="clear" w:color="auto" w:fill="auto"/>
            <w:vAlign w:val="center"/>
          </w:tcPr>
          <w:p w14:paraId="344BCACF" w14:textId="77777777" w:rsidR="00F66C89" w:rsidRPr="00C25669" w:rsidRDefault="00F66C89" w:rsidP="00294AB6">
            <w:pPr>
              <w:pStyle w:val="TAC"/>
              <w:rPr>
                <w:rFonts w:eastAsia="SimSun"/>
              </w:rPr>
            </w:pPr>
            <w:r w:rsidRPr="00C25669">
              <w:rPr>
                <w:rFonts w:eastAsia="SimSun"/>
              </w:rPr>
              <w:t>Type 1</w:t>
            </w:r>
          </w:p>
        </w:tc>
      </w:tr>
      <w:tr w:rsidR="00F66C89" w:rsidRPr="00C25669" w14:paraId="1930781B" w14:textId="77777777" w:rsidTr="00294AB6">
        <w:tc>
          <w:tcPr>
            <w:tcW w:w="1813" w:type="dxa"/>
            <w:vMerge/>
            <w:shd w:val="clear" w:color="auto" w:fill="auto"/>
            <w:vAlign w:val="center"/>
          </w:tcPr>
          <w:p w14:paraId="34B68596" w14:textId="77777777" w:rsidR="00F66C89" w:rsidRPr="00C25669" w:rsidRDefault="00F66C89" w:rsidP="00294AB6">
            <w:pPr>
              <w:pStyle w:val="TAL"/>
              <w:rPr>
                <w:rFonts w:eastAsia="SimSun"/>
              </w:rPr>
            </w:pPr>
          </w:p>
        </w:tc>
        <w:tc>
          <w:tcPr>
            <w:tcW w:w="3654" w:type="dxa"/>
            <w:gridSpan w:val="4"/>
            <w:shd w:val="clear" w:color="auto" w:fill="auto"/>
            <w:vAlign w:val="center"/>
          </w:tcPr>
          <w:p w14:paraId="592F8B68"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1003EC4D" w14:textId="77777777" w:rsidR="00F66C89" w:rsidRPr="00C25669" w:rsidRDefault="00F66C89" w:rsidP="00294AB6">
            <w:pPr>
              <w:pStyle w:val="TAC"/>
              <w:rPr>
                <w:rFonts w:eastAsia="SimSun"/>
              </w:rPr>
            </w:pPr>
          </w:p>
        </w:tc>
        <w:tc>
          <w:tcPr>
            <w:tcW w:w="3352" w:type="dxa"/>
            <w:gridSpan w:val="3"/>
            <w:shd w:val="clear" w:color="auto" w:fill="auto"/>
            <w:vAlign w:val="center"/>
          </w:tcPr>
          <w:p w14:paraId="018CFF72" w14:textId="77777777" w:rsidR="00F66C89" w:rsidRPr="00C25669" w:rsidRDefault="00F66C89" w:rsidP="00294AB6">
            <w:pPr>
              <w:pStyle w:val="TAC"/>
              <w:rPr>
                <w:rFonts w:eastAsia="SimSun"/>
              </w:rPr>
            </w:pPr>
            <w:r>
              <w:rPr>
                <w:rFonts w:eastAsia="SimSun"/>
              </w:rPr>
              <w:t>1</w:t>
            </w:r>
          </w:p>
        </w:tc>
      </w:tr>
      <w:tr w:rsidR="00F66C89" w:rsidRPr="00C25669" w14:paraId="01E52CE8" w14:textId="77777777" w:rsidTr="00294AB6">
        <w:tc>
          <w:tcPr>
            <w:tcW w:w="1813" w:type="dxa"/>
            <w:vMerge/>
            <w:shd w:val="clear" w:color="auto" w:fill="auto"/>
            <w:vAlign w:val="center"/>
          </w:tcPr>
          <w:p w14:paraId="737C666B" w14:textId="77777777" w:rsidR="00F66C89" w:rsidRPr="00C25669" w:rsidRDefault="00F66C89" w:rsidP="00294AB6">
            <w:pPr>
              <w:pStyle w:val="TAL"/>
              <w:rPr>
                <w:rFonts w:eastAsia="SimSun"/>
              </w:rPr>
            </w:pPr>
          </w:p>
        </w:tc>
        <w:tc>
          <w:tcPr>
            <w:tcW w:w="3654" w:type="dxa"/>
            <w:gridSpan w:val="4"/>
            <w:shd w:val="clear" w:color="auto" w:fill="auto"/>
            <w:vAlign w:val="center"/>
          </w:tcPr>
          <w:p w14:paraId="06720E93"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A5C44A" w14:textId="77777777" w:rsidR="00F66C89" w:rsidRPr="00C25669" w:rsidRDefault="00F66C89" w:rsidP="00294AB6">
            <w:pPr>
              <w:pStyle w:val="TAC"/>
              <w:rPr>
                <w:rFonts w:eastAsia="SimSun"/>
              </w:rPr>
            </w:pPr>
          </w:p>
        </w:tc>
        <w:tc>
          <w:tcPr>
            <w:tcW w:w="3352" w:type="dxa"/>
            <w:gridSpan w:val="3"/>
            <w:shd w:val="clear" w:color="auto" w:fill="auto"/>
            <w:vAlign w:val="center"/>
          </w:tcPr>
          <w:p w14:paraId="52682F23"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92A00F3" w14:textId="77777777" w:rsidTr="00294AB6">
        <w:tc>
          <w:tcPr>
            <w:tcW w:w="1813" w:type="dxa"/>
            <w:vMerge w:val="restart"/>
            <w:shd w:val="clear" w:color="auto" w:fill="auto"/>
            <w:vAlign w:val="center"/>
          </w:tcPr>
          <w:p w14:paraId="4FF875EE"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09D10767"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315C00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64749C91" w14:textId="77777777" w:rsidR="00F66C89" w:rsidRPr="00C25669" w:rsidRDefault="00F66C89" w:rsidP="00294AB6">
            <w:pPr>
              <w:pStyle w:val="TAC"/>
              <w:rPr>
                <w:rFonts w:eastAsia="SimSun"/>
              </w:rPr>
            </w:pPr>
          </w:p>
        </w:tc>
        <w:tc>
          <w:tcPr>
            <w:tcW w:w="1676" w:type="dxa"/>
            <w:gridSpan w:val="2"/>
            <w:shd w:val="clear" w:color="auto" w:fill="auto"/>
            <w:vAlign w:val="center"/>
          </w:tcPr>
          <w:p w14:paraId="68A74037"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3575A24"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6CF1D4A" w14:textId="77777777" w:rsidTr="00294AB6">
        <w:tc>
          <w:tcPr>
            <w:tcW w:w="1813" w:type="dxa"/>
            <w:vMerge/>
            <w:shd w:val="clear" w:color="auto" w:fill="auto"/>
            <w:vAlign w:val="center"/>
          </w:tcPr>
          <w:p w14:paraId="5B735D7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3D498EE" w14:textId="77777777" w:rsidR="00F66C89" w:rsidRPr="00C25669" w:rsidRDefault="00F66C89" w:rsidP="00294AB6">
            <w:pPr>
              <w:pStyle w:val="TAL"/>
              <w:rPr>
                <w:rFonts w:eastAsia="SimSun"/>
              </w:rPr>
            </w:pPr>
          </w:p>
        </w:tc>
        <w:tc>
          <w:tcPr>
            <w:tcW w:w="1827" w:type="dxa"/>
            <w:shd w:val="clear" w:color="auto" w:fill="auto"/>
            <w:vAlign w:val="center"/>
          </w:tcPr>
          <w:p w14:paraId="3DFBDD58"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02674E9E" w14:textId="77777777" w:rsidR="00F66C89" w:rsidRPr="00C25669" w:rsidRDefault="00F66C89" w:rsidP="00294AB6">
            <w:pPr>
              <w:pStyle w:val="TAC"/>
              <w:rPr>
                <w:rFonts w:eastAsia="SimSun"/>
              </w:rPr>
            </w:pPr>
          </w:p>
        </w:tc>
        <w:tc>
          <w:tcPr>
            <w:tcW w:w="1676" w:type="dxa"/>
            <w:gridSpan w:val="2"/>
            <w:shd w:val="clear" w:color="auto" w:fill="auto"/>
            <w:vAlign w:val="center"/>
          </w:tcPr>
          <w:p w14:paraId="503FA81D"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35213A87"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117A5DE" w14:textId="77777777" w:rsidTr="00294AB6">
        <w:tc>
          <w:tcPr>
            <w:tcW w:w="1813" w:type="dxa"/>
            <w:vMerge/>
            <w:shd w:val="clear" w:color="auto" w:fill="auto"/>
            <w:vAlign w:val="center"/>
          </w:tcPr>
          <w:p w14:paraId="62A38E53"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97FC5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5CB7740F"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04EC4BFA" w14:textId="77777777" w:rsidR="00F66C89" w:rsidRPr="00C25669" w:rsidRDefault="00F66C89" w:rsidP="00294AB6">
            <w:pPr>
              <w:pStyle w:val="TAC"/>
              <w:rPr>
                <w:rFonts w:eastAsia="SimSun"/>
              </w:rPr>
            </w:pPr>
          </w:p>
        </w:tc>
        <w:tc>
          <w:tcPr>
            <w:tcW w:w="1676" w:type="dxa"/>
            <w:gridSpan w:val="2"/>
            <w:shd w:val="clear" w:color="auto" w:fill="auto"/>
            <w:vAlign w:val="center"/>
          </w:tcPr>
          <w:p w14:paraId="782B783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6AF608C"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E989B4E" w14:textId="77777777" w:rsidTr="00294AB6">
        <w:tc>
          <w:tcPr>
            <w:tcW w:w="1813" w:type="dxa"/>
            <w:vMerge/>
            <w:shd w:val="clear" w:color="auto" w:fill="auto"/>
            <w:vAlign w:val="center"/>
          </w:tcPr>
          <w:p w14:paraId="0342E24F"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37F0AE11" w14:textId="77777777" w:rsidR="00F66C89" w:rsidRPr="00C25669" w:rsidRDefault="00F66C89" w:rsidP="00294AB6">
            <w:pPr>
              <w:pStyle w:val="TAL"/>
              <w:rPr>
                <w:rFonts w:eastAsia="SimSun"/>
              </w:rPr>
            </w:pPr>
          </w:p>
        </w:tc>
        <w:tc>
          <w:tcPr>
            <w:tcW w:w="1827" w:type="dxa"/>
            <w:shd w:val="clear" w:color="auto" w:fill="auto"/>
            <w:vAlign w:val="center"/>
          </w:tcPr>
          <w:p w14:paraId="27529E73"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27956BF5" w14:textId="77777777" w:rsidR="00F66C89" w:rsidRPr="00C25669" w:rsidRDefault="00F66C89" w:rsidP="00294AB6">
            <w:pPr>
              <w:pStyle w:val="TAC"/>
              <w:rPr>
                <w:rFonts w:eastAsia="SimSun"/>
              </w:rPr>
            </w:pPr>
          </w:p>
        </w:tc>
        <w:tc>
          <w:tcPr>
            <w:tcW w:w="1676" w:type="dxa"/>
            <w:gridSpan w:val="2"/>
            <w:shd w:val="clear" w:color="auto" w:fill="auto"/>
            <w:vAlign w:val="center"/>
          </w:tcPr>
          <w:p w14:paraId="2A5B691A"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0FDBCEC8"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4FAD42B" w14:textId="77777777" w:rsidTr="00294AB6">
        <w:tc>
          <w:tcPr>
            <w:tcW w:w="1813" w:type="dxa"/>
            <w:vMerge w:val="restart"/>
            <w:shd w:val="clear" w:color="auto" w:fill="auto"/>
            <w:vAlign w:val="center"/>
          </w:tcPr>
          <w:p w14:paraId="3F8AF892"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516ECEFB"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23075A23"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6C19BA38" w14:textId="77777777" w:rsidR="00F66C89" w:rsidRPr="00C25669" w:rsidRDefault="00F66C89" w:rsidP="00294AB6">
            <w:pPr>
              <w:pStyle w:val="TAC"/>
              <w:rPr>
                <w:rFonts w:eastAsia="SimSun"/>
              </w:rPr>
            </w:pPr>
          </w:p>
        </w:tc>
        <w:tc>
          <w:tcPr>
            <w:tcW w:w="1676" w:type="dxa"/>
            <w:gridSpan w:val="2"/>
            <w:shd w:val="clear" w:color="auto" w:fill="auto"/>
            <w:vAlign w:val="center"/>
          </w:tcPr>
          <w:p w14:paraId="3209D774"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E9B4034"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165EADF2" w14:textId="77777777" w:rsidTr="00294AB6">
        <w:tc>
          <w:tcPr>
            <w:tcW w:w="1813" w:type="dxa"/>
            <w:vMerge/>
            <w:shd w:val="clear" w:color="auto" w:fill="auto"/>
            <w:vAlign w:val="center"/>
          </w:tcPr>
          <w:p w14:paraId="05AA6831"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756BC8DC" w14:textId="77777777" w:rsidR="00F66C89" w:rsidRPr="00C25669" w:rsidRDefault="00F66C89" w:rsidP="00294AB6">
            <w:pPr>
              <w:pStyle w:val="TAL"/>
              <w:rPr>
                <w:rFonts w:eastAsia="SimSun"/>
              </w:rPr>
            </w:pPr>
          </w:p>
        </w:tc>
        <w:tc>
          <w:tcPr>
            <w:tcW w:w="1827" w:type="dxa"/>
            <w:shd w:val="clear" w:color="auto" w:fill="auto"/>
            <w:vAlign w:val="center"/>
          </w:tcPr>
          <w:p w14:paraId="43058E71"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47365BE4" w14:textId="77777777" w:rsidR="00F66C89" w:rsidRPr="00C25669" w:rsidRDefault="00F66C89" w:rsidP="00294AB6">
            <w:pPr>
              <w:pStyle w:val="TAC"/>
              <w:rPr>
                <w:rFonts w:eastAsia="SimSun"/>
              </w:rPr>
            </w:pPr>
          </w:p>
        </w:tc>
        <w:tc>
          <w:tcPr>
            <w:tcW w:w="1676" w:type="dxa"/>
            <w:gridSpan w:val="2"/>
            <w:shd w:val="clear" w:color="auto" w:fill="auto"/>
            <w:vAlign w:val="center"/>
          </w:tcPr>
          <w:p w14:paraId="0B7027A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8AED643"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615CBA1B" w14:textId="77777777" w:rsidTr="00294AB6">
        <w:tc>
          <w:tcPr>
            <w:tcW w:w="1813" w:type="dxa"/>
            <w:vMerge/>
            <w:shd w:val="clear" w:color="auto" w:fill="auto"/>
            <w:vAlign w:val="center"/>
          </w:tcPr>
          <w:p w14:paraId="4943DC1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4B5EC9D3"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0E718656"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343B4D30" w14:textId="77777777" w:rsidR="00F66C89" w:rsidRPr="00C25669" w:rsidRDefault="00F66C89" w:rsidP="00294AB6">
            <w:pPr>
              <w:pStyle w:val="TAC"/>
              <w:rPr>
                <w:rFonts w:eastAsia="SimSun"/>
              </w:rPr>
            </w:pPr>
          </w:p>
        </w:tc>
        <w:tc>
          <w:tcPr>
            <w:tcW w:w="1676" w:type="dxa"/>
            <w:gridSpan w:val="2"/>
            <w:shd w:val="clear" w:color="auto" w:fill="auto"/>
            <w:vAlign w:val="center"/>
          </w:tcPr>
          <w:p w14:paraId="620CE9E6"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47616FD"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E176C00" w14:textId="77777777" w:rsidTr="00294AB6">
        <w:tc>
          <w:tcPr>
            <w:tcW w:w="1813" w:type="dxa"/>
            <w:vMerge/>
            <w:shd w:val="clear" w:color="auto" w:fill="auto"/>
            <w:vAlign w:val="center"/>
          </w:tcPr>
          <w:p w14:paraId="3D5C819D"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0E53BC7" w14:textId="77777777" w:rsidR="00F66C89" w:rsidRPr="00C25669" w:rsidRDefault="00F66C89" w:rsidP="00294AB6">
            <w:pPr>
              <w:pStyle w:val="TAL"/>
              <w:rPr>
                <w:rFonts w:eastAsia="SimSun"/>
              </w:rPr>
            </w:pPr>
          </w:p>
        </w:tc>
        <w:tc>
          <w:tcPr>
            <w:tcW w:w="1827" w:type="dxa"/>
            <w:shd w:val="clear" w:color="auto" w:fill="auto"/>
            <w:vAlign w:val="center"/>
          </w:tcPr>
          <w:p w14:paraId="15330FAC"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62ECECCF" w14:textId="77777777" w:rsidR="00F66C89" w:rsidRPr="00C25669" w:rsidRDefault="00F66C89" w:rsidP="00294AB6">
            <w:pPr>
              <w:pStyle w:val="TAC"/>
              <w:rPr>
                <w:rFonts w:eastAsia="SimSun"/>
              </w:rPr>
            </w:pPr>
          </w:p>
        </w:tc>
        <w:tc>
          <w:tcPr>
            <w:tcW w:w="1676" w:type="dxa"/>
            <w:gridSpan w:val="2"/>
            <w:shd w:val="clear" w:color="auto" w:fill="auto"/>
            <w:vAlign w:val="center"/>
          </w:tcPr>
          <w:p w14:paraId="3645AB4C"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29C9643E"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F602DBD" w14:textId="77777777" w:rsidTr="00294AB6">
        <w:tc>
          <w:tcPr>
            <w:tcW w:w="5467" w:type="dxa"/>
            <w:gridSpan w:val="5"/>
            <w:shd w:val="clear" w:color="auto" w:fill="auto"/>
            <w:vAlign w:val="center"/>
          </w:tcPr>
          <w:p w14:paraId="53970ECB"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51F76EF" w14:textId="77777777" w:rsidR="00F66C89" w:rsidRPr="00C25669" w:rsidRDefault="00F66C89" w:rsidP="00294AB6">
            <w:pPr>
              <w:pStyle w:val="TAC"/>
              <w:rPr>
                <w:rFonts w:eastAsia="SimSun"/>
              </w:rPr>
            </w:pPr>
          </w:p>
        </w:tc>
        <w:tc>
          <w:tcPr>
            <w:tcW w:w="3352" w:type="dxa"/>
            <w:gridSpan w:val="3"/>
            <w:shd w:val="clear" w:color="auto" w:fill="auto"/>
            <w:vAlign w:val="center"/>
          </w:tcPr>
          <w:p w14:paraId="03228BF7"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5E41CEB4" w14:textId="77777777" w:rsidTr="00294AB6">
        <w:tc>
          <w:tcPr>
            <w:tcW w:w="5467" w:type="dxa"/>
            <w:gridSpan w:val="5"/>
            <w:shd w:val="clear" w:color="auto" w:fill="auto"/>
            <w:vAlign w:val="center"/>
          </w:tcPr>
          <w:p w14:paraId="07C78F8C"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DDA96D9"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15D9C406" w14:textId="77777777" w:rsidR="00F66C89" w:rsidRDefault="00F66C89" w:rsidP="00294AB6">
            <w:pPr>
              <w:pStyle w:val="TAC"/>
              <w:rPr>
                <w:rFonts w:eastAsia="SimSun"/>
                <w:lang w:eastAsia="zh-CN"/>
              </w:rPr>
            </w:pPr>
            <w:r>
              <w:rPr>
                <w:rFonts w:eastAsia="SimSun"/>
                <w:lang w:eastAsia="zh-CN"/>
              </w:rPr>
              <w:t>0</w:t>
            </w:r>
          </w:p>
        </w:tc>
      </w:tr>
      <w:tr w:rsidR="00F66C89" w:rsidRPr="00C25669" w14:paraId="33979405" w14:textId="77777777" w:rsidTr="00294AB6">
        <w:tc>
          <w:tcPr>
            <w:tcW w:w="5467" w:type="dxa"/>
            <w:gridSpan w:val="5"/>
            <w:shd w:val="clear" w:color="auto" w:fill="auto"/>
            <w:vAlign w:val="center"/>
          </w:tcPr>
          <w:p w14:paraId="1DA3B5E5"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C85D840"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25C5E2B9" w14:textId="77777777" w:rsidR="00F66C89" w:rsidRDefault="00F66C89" w:rsidP="00294AB6">
            <w:pPr>
              <w:pStyle w:val="TAC"/>
              <w:rPr>
                <w:rFonts w:eastAsia="SimSun"/>
                <w:lang w:eastAsia="zh-CN"/>
              </w:rPr>
            </w:pPr>
            <w:r>
              <w:rPr>
                <w:rFonts w:eastAsia="SimSun"/>
              </w:rPr>
              <w:t>0</w:t>
            </w:r>
          </w:p>
        </w:tc>
      </w:tr>
      <w:tr w:rsidR="00F66C89" w:rsidRPr="00C25669" w14:paraId="676F6C40"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16623A"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C31FD0"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591C" w14:textId="77777777" w:rsidR="00F66C89" w:rsidRPr="007733F2" w:rsidRDefault="00F66C89" w:rsidP="00294AB6">
            <w:pPr>
              <w:pStyle w:val="TAC"/>
              <w:rPr>
                <w:rFonts w:eastAsia="SimSun"/>
              </w:rPr>
            </w:pPr>
            <w:r w:rsidRPr="007733F2">
              <w:rPr>
                <w:rFonts w:eastAsia="SimSun"/>
              </w:rPr>
              <w:t xml:space="preserve">4 </w:t>
            </w:r>
          </w:p>
        </w:tc>
      </w:tr>
      <w:tr w:rsidR="00F66C89" w:rsidRPr="00C25669" w14:paraId="2E68E87F"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8AE5D"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65FAD4"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547712" w14:textId="77777777" w:rsidR="00F66C89" w:rsidRPr="00C25669" w:rsidRDefault="00F66C89" w:rsidP="00294AB6">
            <w:pPr>
              <w:pStyle w:val="TAC"/>
              <w:rPr>
                <w:rFonts w:eastAsia="SimSun"/>
                <w:lang w:eastAsia="zh-CN"/>
              </w:rPr>
            </w:pPr>
            <w:r w:rsidRPr="00C25669">
              <w:rPr>
                <w:rFonts w:eastAsia="SimSun" w:hint="eastAsia"/>
                <w:lang w:eastAsia="zh-CN"/>
              </w:rPr>
              <w:t>2</w:t>
            </w:r>
          </w:p>
        </w:tc>
      </w:tr>
      <w:tr w:rsidR="00F66C89" w:rsidRPr="00C25669" w14:paraId="394614F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09AC2CC0" w14:textId="77777777" w:rsidR="00F66C89" w:rsidRPr="00C25669" w:rsidRDefault="00F66C89" w:rsidP="00294AB6">
            <w:pPr>
              <w:pStyle w:val="TAL"/>
              <w:rPr>
                <w:rFonts w:eastAsia="SimSun"/>
              </w:rPr>
            </w:pPr>
            <w:r w:rsidRPr="00C25669">
              <w:rPr>
                <w:rFonts w:eastAsia="SimSun"/>
              </w:rPr>
              <w:t>ZP CSI-RS configuration</w:t>
            </w:r>
          </w:p>
          <w:p w14:paraId="2D3D88B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2621E"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AF4FC"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54A7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139584FA" w14:textId="77777777" w:rsidTr="00294AB6">
        <w:tc>
          <w:tcPr>
            <w:tcW w:w="2110" w:type="dxa"/>
            <w:gridSpan w:val="2"/>
            <w:vMerge/>
            <w:tcBorders>
              <w:left w:val="single" w:sz="4" w:space="0" w:color="auto"/>
              <w:right w:val="single" w:sz="4" w:space="0" w:color="auto"/>
            </w:tcBorders>
            <w:shd w:val="clear" w:color="auto" w:fill="auto"/>
            <w:vAlign w:val="center"/>
          </w:tcPr>
          <w:p w14:paraId="50A0077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AA2F1"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59BB10"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A218A"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66ACEB86" w14:textId="77777777" w:rsidTr="00294AB6">
        <w:tc>
          <w:tcPr>
            <w:tcW w:w="2110" w:type="dxa"/>
            <w:gridSpan w:val="2"/>
            <w:vMerge/>
            <w:tcBorders>
              <w:left w:val="single" w:sz="4" w:space="0" w:color="auto"/>
              <w:right w:val="single" w:sz="4" w:space="0" w:color="auto"/>
            </w:tcBorders>
            <w:shd w:val="clear" w:color="auto" w:fill="auto"/>
            <w:vAlign w:val="center"/>
          </w:tcPr>
          <w:p w14:paraId="6A1B16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2CC961"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365C77"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0CFC"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450A0FD6" w14:textId="77777777" w:rsidTr="00294AB6">
        <w:tc>
          <w:tcPr>
            <w:tcW w:w="2110" w:type="dxa"/>
            <w:gridSpan w:val="2"/>
            <w:vMerge/>
            <w:tcBorders>
              <w:left w:val="single" w:sz="4" w:space="0" w:color="auto"/>
              <w:right w:val="single" w:sz="4" w:space="0" w:color="auto"/>
            </w:tcBorders>
            <w:shd w:val="clear" w:color="auto" w:fill="auto"/>
            <w:vAlign w:val="center"/>
          </w:tcPr>
          <w:p w14:paraId="12D4549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CECD4"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D67D0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71A55"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2912DB55" w14:textId="77777777" w:rsidTr="00294AB6">
        <w:tc>
          <w:tcPr>
            <w:tcW w:w="2110" w:type="dxa"/>
            <w:gridSpan w:val="2"/>
            <w:vMerge/>
            <w:tcBorders>
              <w:left w:val="single" w:sz="4" w:space="0" w:color="auto"/>
              <w:right w:val="single" w:sz="4" w:space="0" w:color="auto"/>
            </w:tcBorders>
            <w:shd w:val="clear" w:color="auto" w:fill="auto"/>
            <w:vAlign w:val="center"/>
          </w:tcPr>
          <w:p w14:paraId="2E0E603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E88F4"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28EA76"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610C" w14:textId="77777777" w:rsidR="00F66C89" w:rsidRDefault="00F66C89" w:rsidP="00294AB6">
            <w:pPr>
              <w:pStyle w:val="TAC"/>
              <w:rPr>
                <w:rFonts w:eastAsia="SimSun"/>
                <w:lang w:eastAsia="zh-CN"/>
              </w:rPr>
            </w:pPr>
            <w:r>
              <w:rPr>
                <w:lang w:eastAsia="zh-CN"/>
              </w:rPr>
              <w:t>Row 5,(4)</w:t>
            </w:r>
          </w:p>
        </w:tc>
      </w:tr>
      <w:tr w:rsidR="00F66C89" w:rsidRPr="00C25669" w14:paraId="706A4E0A" w14:textId="77777777" w:rsidTr="00294AB6">
        <w:tc>
          <w:tcPr>
            <w:tcW w:w="2110" w:type="dxa"/>
            <w:gridSpan w:val="2"/>
            <w:vMerge/>
            <w:tcBorders>
              <w:left w:val="single" w:sz="4" w:space="0" w:color="auto"/>
              <w:right w:val="single" w:sz="4" w:space="0" w:color="auto"/>
            </w:tcBorders>
            <w:shd w:val="clear" w:color="auto" w:fill="auto"/>
            <w:vAlign w:val="center"/>
          </w:tcPr>
          <w:p w14:paraId="53751AC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1286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C79E4F"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0FA97"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C74A868"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3940D8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ABA0A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5E3F6EBA"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87AEA9"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44621B" w14:textId="77777777" w:rsidR="00F66C89" w:rsidRDefault="00F66C89" w:rsidP="00294AB6">
            <w:pPr>
              <w:pStyle w:val="TAC"/>
              <w:rPr>
                <w:rFonts w:eastAsia="SimSun"/>
                <w:lang w:eastAsia="zh-CN"/>
              </w:rPr>
            </w:pPr>
            <w:r w:rsidRPr="005527F0">
              <w:rPr>
                <w:rFonts w:hint="eastAsia"/>
                <w:lang w:eastAsia="ja-JP"/>
              </w:rPr>
              <w:t>5/1</w:t>
            </w:r>
          </w:p>
        </w:tc>
      </w:tr>
      <w:tr w:rsidR="00F66C89" w:rsidRPr="00C25669" w14:paraId="41B68471"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026D8EA1" w14:textId="77777777" w:rsidR="00F66C89" w:rsidRDefault="00F66C89" w:rsidP="00294AB6">
            <w:pPr>
              <w:pStyle w:val="TAL"/>
              <w:rPr>
                <w:rFonts w:eastAsia="SimSun"/>
              </w:rPr>
            </w:pPr>
            <w:r w:rsidRPr="00C25669">
              <w:rPr>
                <w:rFonts w:eastAsia="SimSun"/>
              </w:rPr>
              <w:t>NZP CSI-RS for CSI acquisition</w:t>
            </w:r>
          </w:p>
          <w:p w14:paraId="400558B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9D82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560EF5"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88AF16"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1AFEA" w14:textId="77777777" w:rsidR="00F66C89" w:rsidRPr="005527F0" w:rsidRDefault="00F66C89" w:rsidP="00294AB6">
            <w:pPr>
              <w:pStyle w:val="TAC"/>
              <w:rPr>
                <w:lang w:eastAsia="ja-JP"/>
              </w:rPr>
            </w:pPr>
            <w:r>
              <w:rPr>
                <w:rFonts w:eastAsia="SimSun"/>
              </w:rPr>
              <w:t>Resource #10</w:t>
            </w:r>
          </w:p>
        </w:tc>
      </w:tr>
      <w:tr w:rsidR="00F66C89" w:rsidRPr="00C25669" w14:paraId="79C4B02D" w14:textId="77777777" w:rsidTr="00294AB6">
        <w:tc>
          <w:tcPr>
            <w:tcW w:w="2110" w:type="dxa"/>
            <w:gridSpan w:val="2"/>
            <w:vMerge/>
            <w:tcBorders>
              <w:left w:val="single" w:sz="4" w:space="0" w:color="auto"/>
              <w:right w:val="single" w:sz="4" w:space="0" w:color="auto"/>
            </w:tcBorders>
            <w:shd w:val="clear" w:color="auto" w:fill="auto"/>
            <w:vAlign w:val="center"/>
          </w:tcPr>
          <w:p w14:paraId="1203B42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1F7A2"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25CAAF"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9DD6454"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D2AB"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2786503" w14:textId="77777777" w:rsidTr="00294AB6">
        <w:tc>
          <w:tcPr>
            <w:tcW w:w="2110" w:type="dxa"/>
            <w:gridSpan w:val="2"/>
            <w:vMerge/>
            <w:tcBorders>
              <w:left w:val="single" w:sz="4" w:space="0" w:color="auto"/>
              <w:right w:val="single" w:sz="4" w:space="0" w:color="auto"/>
            </w:tcBorders>
            <w:shd w:val="clear" w:color="auto" w:fill="auto"/>
            <w:vAlign w:val="center"/>
          </w:tcPr>
          <w:p w14:paraId="09A7A8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BD40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2499E"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3EFF0D"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B6899"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115BF260" w14:textId="77777777" w:rsidTr="00294AB6">
        <w:tc>
          <w:tcPr>
            <w:tcW w:w="2110" w:type="dxa"/>
            <w:gridSpan w:val="2"/>
            <w:vMerge/>
            <w:tcBorders>
              <w:left w:val="single" w:sz="4" w:space="0" w:color="auto"/>
              <w:right w:val="single" w:sz="4" w:space="0" w:color="auto"/>
            </w:tcBorders>
            <w:shd w:val="clear" w:color="auto" w:fill="auto"/>
            <w:vAlign w:val="center"/>
          </w:tcPr>
          <w:p w14:paraId="1FC7FD1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45C68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F15F1"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59AF06"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C1EF2"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27FB0E48" w14:textId="77777777" w:rsidTr="00294AB6">
        <w:tc>
          <w:tcPr>
            <w:tcW w:w="2110" w:type="dxa"/>
            <w:gridSpan w:val="2"/>
            <w:vMerge/>
            <w:tcBorders>
              <w:left w:val="single" w:sz="4" w:space="0" w:color="auto"/>
              <w:right w:val="single" w:sz="4" w:space="0" w:color="auto"/>
            </w:tcBorders>
            <w:shd w:val="clear" w:color="auto" w:fill="auto"/>
            <w:vAlign w:val="center"/>
          </w:tcPr>
          <w:p w14:paraId="0F6E09C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A7E1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54363C2"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55706E8"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ED1"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6A22E52E" w14:textId="77777777" w:rsidTr="00294AB6">
        <w:tc>
          <w:tcPr>
            <w:tcW w:w="2110" w:type="dxa"/>
            <w:gridSpan w:val="2"/>
            <w:vMerge/>
            <w:tcBorders>
              <w:left w:val="single" w:sz="4" w:space="0" w:color="auto"/>
              <w:right w:val="single" w:sz="4" w:space="0" w:color="auto"/>
            </w:tcBorders>
            <w:shd w:val="clear" w:color="auto" w:fill="auto"/>
            <w:vAlign w:val="center"/>
          </w:tcPr>
          <w:p w14:paraId="655F984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61B782"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C9B64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F631A57"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2CD5"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0F35B0DB" w14:textId="77777777" w:rsidTr="00294AB6">
        <w:tc>
          <w:tcPr>
            <w:tcW w:w="2110" w:type="dxa"/>
            <w:gridSpan w:val="2"/>
            <w:vMerge/>
            <w:tcBorders>
              <w:left w:val="single" w:sz="4" w:space="0" w:color="auto"/>
              <w:right w:val="single" w:sz="4" w:space="0" w:color="auto"/>
            </w:tcBorders>
            <w:shd w:val="clear" w:color="auto" w:fill="auto"/>
            <w:vAlign w:val="center"/>
          </w:tcPr>
          <w:p w14:paraId="57BF14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3255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0D2306"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3056689"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68F0" w14:textId="77777777" w:rsidR="00F66C89" w:rsidRPr="005527F0" w:rsidRDefault="00F66C89" w:rsidP="00294AB6">
            <w:pPr>
              <w:pStyle w:val="TAC"/>
              <w:rPr>
                <w:lang w:eastAsia="ja-JP"/>
              </w:rPr>
            </w:pPr>
            <w:r>
              <w:rPr>
                <w:rFonts w:eastAsia="SimSun"/>
                <w:lang w:eastAsia="zh-CN"/>
              </w:rPr>
              <w:t>(9)</w:t>
            </w:r>
          </w:p>
        </w:tc>
      </w:tr>
      <w:tr w:rsidR="00F66C89" w:rsidRPr="00C25669" w14:paraId="5B294576" w14:textId="77777777" w:rsidTr="00294AB6">
        <w:tc>
          <w:tcPr>
            <w:tcW w:w="2110" w:type="dxa"/>
            <w:gridSpan w:val="2"/>
            <w:vMerge/>
            <w:tcBorders>
              <w:left w:val="single" w:sz="4" w:space="0" w:color="auto"/>
              <w:right w:val="single" w:sz="4" w:space="0" w:color="auto"/>
            </w:tcBorders>
            <w:shd w:val="clear" w:color="auto" w:fill="auto"/>
            <w:vAlign w:val="center"/>
          </w:tcPr>
          <w:p w14:paraId="19CE8A2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74779"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7D9DBB1B"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1FE5F5"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DC5B841"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5DB1"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19034A21"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595AAAF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5CA8AF"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BFFFD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C6B2C5"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D57" w14:textId="77777777" w:rsidR="00F66C89" w:rsidRPr="005527F0" w:rsidRDefault="00F66C89" w:rsidP="00294AB6">
            <w:pPr>
              <w:pStyle w:val="TAC"/>
              <w:rPr>
                <w:lang w:eastAsia="ja-JP"/>
              </w:rPr>
            </w:pPr>
            <w:r w:rsidRPr="00C25669">
              <w:rPr>
                <w:lang w:eastAsia="zh-CN"/>
              </w:rPr>
              <w:t>0</w:t>
            </w:r>
          </w:p>
        </w:tc>
      </w:tr>
      <w:tr w:rsidR="00F66C89" w:rsidRPr="00C25669" w14:paraId="29B35F6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E3F9E52"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A96A75"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65ECF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066C6"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1ECDBEC9" w14:textId="77777777" w:rsidTr="00294AB6">
        <w:tc>
          <w:tcPr>
            <w:tcW w:w="2110" w:type="dxa"/>
            <w:gridSpan w:val="2"/>
            <w:vMerge/>
            <w:tcBorders>
              <w:left w:val="single" w:sz="4" w:space="0" w:color="auto"/>
              <w:right w:val="single" w:sz="4" w:space="0" w:color="auto"/>
            </w:tcBorders>
            <w:shd w:val="clear" w:color="auto" w:fill="auto"/>
            <w:vAlign w:val="center"/>
          </w:tcPr>
          <w:p w14:paraId="615F78A3"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6A3E1FA"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2108B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8269B"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4D28B50D" w14:textId="77777777" w:rsidTr="00294AB6">
        <w:tc>
          <w:tcPr>
            <w:tcW w:w="2110" w:type="dxa"/>
            <w:gridSpan w:val="2"/>
            <w:vMerge/>
            <w:tcBorders>
              <w:left w:val="single" w:sz="4" w:space="0" w:color="auto"/>
              <w:right w:val="single" w:sz="4" w:space="0" w:color="auto"/>
            </w:tcBorders>
            <w:shd w:val="clear" w:color="auto" w:fill="auto"/>
            <w:vAlign w:val="center"/>
          </w:tcPr>
          <w:p w14:paraId="561CDA8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BF7EE5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617E76A3"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9A238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2DE57"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E42312D"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DB6A0E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473D9E"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1213BABB"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F53BB"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DE77"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74970A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658328"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658074"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DC3B2"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014FEA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74CE6D"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2018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C0B06"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2CD9331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3298D"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BE014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309BB"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1927ADE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38998E7"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BB9B73"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77A32"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50683FB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2473350"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8846F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7A02A"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10E7ECF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A60AB11"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8F7A5F"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568E7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3A5348A"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53DD77E2" w14:textId="77777777" w:rsidR="00F66C89" w:rsidRPr="00294AB6" w:rsidRDefault="00F66C89" w:rsidP="00294AB6">
            <w:pPr>
              <w:pStyle w:val="TAC"/>
              <w:rPr>
                <w:rFonts w:eastAsia="SimSun"/>
                <w:color w:val="000000"/>
                <w:szCs w:val="18"/>
              </w:rPr>
            </w:pPr>
          </w:p>
          <w:p w14:paraId="724D0C90"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3A6D3C1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C7BAFB4"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01067A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554A6"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63AE36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BA8469C"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A97DE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EE4D8"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5D3ED53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7E9AC9"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04E5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C7484"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01C214A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E86F3DA"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45CD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DA43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4B3E80A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D9ED40A"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392BCD"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0960"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12210EF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7DADCF7"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BB61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65595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DA37F8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946C6CF"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45C0D3"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33F62"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4A7E3EF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3460FBBF"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A698C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06563"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737F617"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414AF6"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E5AE0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5273FA" w14:textId="77777777" w:rsidR="00F66C89" w:rsidRPr="00C25669" w:rsidRDefault="00F66C89" w:rsidP="00294AB6">
            <w:pPr>
              <w:pStyle w:val="TAC"/>
              <w:rPr>
                <w:rFonts w:eastAsia="SimSun"/>
                <w:lang w:eastAsia="zh-CN"/>
              </w:rPr>
            </w:pPr>
            <w:r w:rsidRPr="00C25669">
              <w:rPr>
                <w:lang w:eastAsia="zh-CN"/>
              </w:rPr>
              <w:t>1 in slots i, where mod(i, 5) = 1, otherwise it is equal to 0</w:t>
            </w:r>
          </w:p>
        </w:tc>
      </w:tr>
      <w:tr w:rsidR="00F66C89" w:rsidRPr="00C25669" w14:paraId="7ECBB95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E8BA01"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34968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805F10" w14:textId="77777777" w:rsidR="00F66C89" w:rsidRPr="00C25669" w:rsidRDefault="00F66C89" w:rsidP="00294AB6">
            <w:pPr>
              <w:pStyle w:val="TAC"/>
              <w:rPr>
                <w:lang w:eastAsia="zh-CN"/>
              </w:rPr>
            </w:pPr>
            <w:r w:rsidRPr="00C25669">
              <w:rPr>
                <w:lang w:eastAsia="zh-CN"/>
              </w:rPr>
              <w:t>1</w:t>
            </w:r>
          </w:p>
        </w:tc>
      </w:tr>
      <w:tr w:rsidR="00F66C89" w:rsidRPr="00C25669" w14:paraId="0C8405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92E260"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362B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EE677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1703EC11"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6FFD552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FD8562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96D717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A648D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44D71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7712E58D" w14:textId="77777777" w:rsidTr="00294AB6">
        <w:tc>
          <w:tcPr>
            <w:tcW w:w="2110" w:type="dxa"/>
            <w:gridSpan w:val="2"/>
            <w:vMerge/>
            <w:tcBorders>
              <w:left w:val="single" w:sz="4" w:space="0" w:color="auto"/>
              <w:right w:val="single" w:sz="4" w:space="0" w:color="auto"/>
            </w:tcBorders>
            <w:shd w:val="clear" w:color="auto" w:fill="auto"/>
          </w:tcPr>
          <w:p w14:paraId="64B9201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11320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B9134F"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266C3A"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6DDC6BB9" w14:textId="77777777" w:rsidTr="00294AB6">
        <w:tc>
          <w:tcPr>
            <w:tcW w:w="2110" w:type="dxa"/>
            <w:gridSpan w:val="2"/>
            <w:vMerge/>
            <w:tcBorders>
              <w:left w:val="single" w:sz="4" w:space="0" w:color="auto"/>
              <w:right w:val="single" w:sz="4" w:space="0" w:color="auto"/>
            </w:tcBorders>
            <w:shd w:val="clear" w:color="auto" w:fill="auto"/>
          </w:tcPr>
          <w:p w14:paraId="2AFD556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C2EC2C"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EB28F3"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EF1BC"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14A67B2" w14:textId="77777777" w:rsidTr="00294AB6">
        <w:tc>
          <w:tcPr>
            <w:tcW w:w="2110" w:type="dxa"/>
            <w:gridSpan w:val="2"/>
            <w:vMerge/>
            <w:tcBorders>
              <w:left w:val="single" w:sz="4" w:space="0" w:color="auto"/>
              <w:right w:val="single" w:sz="4" w:space="0" w:color="auto"/>
            </w:tcBorders>
            <w:shd w:val="clear" w:color="auto" w:fill="auto"/>
          </w:tcPr>
          <w:p w14:paraId="3C1D7B6A"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21457D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7BA8A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0FF2E"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6A733EF1" w14:textId="77777777" w:rsidTr="00294AB6">
        <w:tc>
          <w:tcPr>
            <w:tcW w:w="2110" w:type="dxa"/>
            <w:gridSpan w:val="2"/>
            <w:vMerge/>
            <w:tcBorders>
              <w:left w:val="single" w:sz="4" w:space="0" w:color="auto"/>
              <w:right w:val="single" w:sz="4" w:space="0" w:color="auto"/>
            </w:tcBorders>
            <w:shd w:val="clear" w:color="auto" w:fill="auto"/>
          </w:tcPr>
          <w:p w14:paraId="0E78E5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01289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7FFBF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2AA12"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3C4EEA27"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62428B8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DF07E8F"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401B9" w14:textId="77777777" w:rsidR="00F66C89" w:rsidRPr="001424CF"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04E1" w14:textId="77777777" w:rsidR="00F66C89" w:rsidRPr="001424CF"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w:t>
            </w:r>
            <w:r w:rsidRPr="00294AB6">
              <w:rPr>
                <w:rFonts w:eastAsia="SimSun"/>
                <w:lang w:val="en-US"/>
              </w:rPr>
              <w:t>TRxP</w:t>
            </w:r>
            <w:r w:rsidRPr="00294AB6">
              <w:rPr>
                <w:rFonts w:eastAsia="SimSun"/>
                <w:lang w:eastAsia="zh-CN"/>
              </w:rPr>
              <w:t>)</w:t>
            </w:r>
          </w:p>
        </w:tc>
      </w:tr>
      <w:tr w:rsidR="00F66C89" w:rsidRPr="00C25669" w14:paraId="0AA27FA1"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3A79BFC5"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BECE1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54D48"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1D574B3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706E7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8EEF2"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53B518" w14:textId="77777777" w:rsidR="00F66C89" w:rsidRPr="00C25669" w:rsidRDefault="00F66C89" w:rsidP="00294AB6">
            <w:pPr>
              <w:pStyle w:val="TAC"/>
              <w:rPr>
                <w:rFonts w:eastAsia="SimSun"/>
                <w:lang w:eastAsia="zh-CN"/>
              </w:rPr>
            </w:pPr>
            <w:r w:rsidRPr="00C25669">
              <w:rPr>
                <w:rFonts w:eastAsia="SimSun" w:hint="eastAsia"/>
                <w:lang w:eastAsia="zh-CN"/>
              </w:rPr>
              <w:t>8</w:t>
            </w:r>
          </w:p>
        </w:tc>
      </w:tr>
      <w:tr w:rsidR="00F66C89" w:rsidRPr="00C25669" w14:paraId="7A2DC80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8EE1DC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8509A"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8F577"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2252554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9604AD4"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722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DFBC95" w14:textId="77777777" w:rsidR="00F66C89" w:rsidRPr="00C25669" w:rsidRDefault="00F66C89"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F66C89" w:rsidRPr="00C25669" w14:paraId="3F1A5D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B9D7023"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E3C5A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31646"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3445414C"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87FB40"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08BEC4CF"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1990E4BC"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66A3C83A" w14:textId="77777777" w:rsidR="00F66C89" w:rsidRPr="001424CF"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5FE6CD7C" w14:textId="77777777" w:rsidR="00F66C89" w:rsidRPr="00DA59C4" w:rsidRDefault="00F66C89" w:rsidP="00F66C89">
      <w:pPr>
        <w:widowControl w:val="0"/>
        <w:rPr>
          <w:noProof/>
          <w:lang w:eastAsia="zh-CN"/>
        </w:rPr>
      </w:pPr>
    </w:p>
    <w:p w14:paraId="3465F5D3" w14:textId="77777777" w:rsidR="00F66C89" w:rsidRPr="00C25669" w:rsidRDefault="00F66C89" w:rsidP="00F66C89">
      <w:pPr>
        <w:pStyle w:val="TH"/>
        <w:keepNext w:val="0"/>
        <w:keepLines w:val="0"/>
        <w:widowControl w:val="0"/>
        <w:rPr>
          <w:lang w:eastAsia="zh-CN"/>
        </w:rPr>
      </w:pPr>
      <w:r w:rsidRPr="00C25669">
        <w:t xml:space="preserve">Table </w:t>
      </w:r>
      <w:r>
        <w:rPr>
          <w:rFonts w:hint="eastAsia"/>
          <w:lang w:eastAsia="zh-CN"/>
        </w:rPr>
        <w:t>6.3.2.1.7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22DF60C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46946915"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9024C4"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6031BA24"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6E8F6EA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4F2C2" w14:textId="4CD88C28"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r w:rsidDel="001424CF">
              <w:rPr>
                <w:rFonts w:ascii="Arial" w:eastAsia="SimSun" w:hAnsi="Arial"/>
                <w:sz w:val="18"/>
                <w:lang w:eastAsia="zh-CN"/>
              </w:rPr>
              <w:t xml:space="preserve"> </w:t>
            </w:r>
          </w:p>
        </w:tc>
      </w:tr>
    </w:tbl>
    <w:p w14:paraId="09D944D8" w14:textId="77777777" w:rsidR="00F66C89" w:rsidRDefault="00F66C89" w:rsidP="005B3300">
      <w:pPr>
        <w:pStyle w:val="Heading4"/>
        <w:rPr>
          <w:lang w:eastAsia="zh-CN"/>
        </w:rPr>
      </w:pPr>
    </w:p>
    <w:p w14:paraId="4DF759B8" w14:textId="2EB8FD46" w:rsidR="005B3300" w:rsidRPr="00C25669" w:rsidRDefault="005B3300" w:rsidP="005B3300">
      <w:pPr>
        <w:pStyle w:val="Heading4"/>
        <w:rPr>
          <w:lang w:eastAsia="zh-CN"/>
        </w:rPr>
      </w:pPr>
      <w:bookmarkStart w:id="1337" w:name="_Toc123936248"/>
      <w:bookmarkStart w:id="1338" w:name="_Toc1243772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38"/>
      <w:bookmarkEnd w:id="1239"/>
      <w:bookmarkEnd w:id="1240"/>
      <w:bookmarkEnd w:id="1241"/>
      <w:bookmarkEnd w:id="1242"/>
      <w:bookmarkEnd w:id="1243"/>
      <w:bookmarkEnd w:id="1244"/>
      <w:bookmarkEnd w:id="1245"/>
      <w:bookmarkEnd w:id="1301"/>
      <w:bookmarkEnd w:id="1302"/>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2539CE0C" w14:textId="77777777" w:rsidR="005B3300" w:rsidRPr="00C25669" w:rsidRDefault="005B3300" w:rsidP="005B3300">
      <w:pPr>
        <w:pStyle w:val="Heading5"/>
        <w:rPr>
          <w:lang w:val="en-US" w:eastAsia="zh-CN"/>
        </w:rPr>
      </w:pPr>
      <w:bookmarkStart w:id="1339" w:name="_Toc21338246"/>
      <w:bookmarkStart w:id="1340" w:name="_Toc29808354"/>
      <w:bookmarkStart w:id="1341" w:name="_Toc37068273"/>
      <w:bookmarkStart w:id="1342" w:name="_Toc37083818"/>
      <w:bookmarkStart w:id="1343" w:name="_Toc37084160"/>
      <w:bookmarkStart w:id="1344" w:name="_Toc40209522"/>
      <w:bookmarkStart w:id="1345" w:name="_Toc40209864"/>
      <w:bookmarkStart w:id="1346" w:name="_Toc45892823"/>
      <w:bookmarkStart w:id="1347" w:name="_Toc53176682"/>
      <w:bookmarkStart w:id="1348" w:name="_Toc61120995"/>
      <w:bookmarkStart w:id="1349" w:name="_Toc67918175"/>
      <w:bookmarkStart w:id="1350" w:name="_Toc76298219"/>
      <w:bookmarkStart w:id="1351" w:name="_Toc76572231"/>
      <w:bookmarkStart w:id="1352" w:name="_Toc76652098"/>
      <w:bookmarkStart w:id="1353" w:name="_Toc76652936"/>
      <w:bookmarkStart w:id="1354" w:name="_Toc83742208"/>
      <w:bookmarkStart w:id="1355" w:name="_Toc91440698"/>
      <w:bookmarkStart w:id="1356" w:name="_Toc98849488"/>
      <w:bookmarkStart w:id="1357" w:name="_Toc106543341"/>
      <w:bookmarkStart w:id="1358" w:name="_Toc106737439"/>
      <w:bookmarkStart w:id="1359" w:name="_Toc107233206"/>
      <w:bookmarkStart w:id="1360" w:name="_Toc107234821"/>
      <w:bookmarkStart w:id="1361" w:name="_Toc107419791"/>
      <w:bookmarkStart w:id="1362" w:name="_Toc107477087"/>
      <w:bookmarkStart w:id="1363" w:name="_Toc114565940"/>
      <w:bookmarkStart w:id="1364" w:name="_Toc123936249"/>
      <w:bookmarkStart w:id="1365" w:name="_Toc1243772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A272E9"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14:paraId="1D38E0BA" w14:textId="505B9CD1" w:rsidR="00240194" w:rsidRPr="006F752A" w:rsidRDefault="005B3300" w:rsidP="006F752A">
      <w:pPr>
        <w:pStyle w:val="TH"/>
        <w:rPr>
          <w:rFonts w:eastAsia="MS Mincho"/>
          <w:lang w:eastAsia="ja-JP"/>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240194"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0194" w:rsidRPr="00C25669" w14:paraId="32477CDD"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A11F3CC"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C2A3BE"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F106033" w14:textId="77777777" w:rsidR="00240194" w:rsidRPr="00C25669" w:rsidRDefault="00240194" w:rsidP="000E392F">
            <w:pPr>
              <w:keepNext/>
              <w:keepLines/>
              <w:spacing w:after="0"/>
              <w:jc w:val="center"/>
              <w:rPr>
                <w:rFonts w:ascii="Arial" w:eastAsia="SimSun" w:hAnsi="Arial"/>
                <w:b/>
                <w:sz w:val="18"/>
              </w:rPr>
            </w:pPr>
            <w:r w:rsidRPr="00C25669">
              <w:rPr>
                <w:rFonts w:ascii="Arial" w:eastAsia="SimSun" w:hAnsi="Arial"/>
                <w:b/>
                <w:sz w:val="18"/>
              </w:rPr>
              <w:t>Test 1</w:t>
            </w:r>
          </w:p>
        </w:tc>
      </w:tr>
      <w:tr w:rsidR="00240194" w:rsidRPr="00C25669" w14:paraId="3EA4F2C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B8DF955"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A323E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DA5D9E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40</w:t>
            </w:r>
          </w:p>
        </w:tc>
      </w:tr>
      <w:tr w:rsidR="00240194" w:rsidRPr="00C25669" w14:paraId="57D7A4EA"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023B78"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B04482"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64107D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30</w:t>
            </w:r>
          </w:p>
        </w:tc>
      </w:tr>
      <w:tr w:rsidR="00240194" w:rsidRPr="00C25669" w14:paraId="2E63A73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DE99F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C5ADB1"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EA516A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w:t>
            </w:r>
          </w:p>
        </w:tc>
      </w:tr>
      <w:tr w:rsidR="00240194" w:rsidRPr="00C25669" w14:paraId="6500125E"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13B86F"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975C08"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CB2735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240194" w:rsidRPr="00C25669" w14:paraId="19E9D0F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D95DC"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B0079"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4DFCD9"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TDLA30-5</w:t>
            </w:r>
          </w:p>
        </w:tc>
      </w:tr>
      <w:tr w:rsidR="00240194" w:rsidRPr="00C25669" w14:paraId="4F24E154"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A02A684"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BAE96D"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799BB6A"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14:paraId="4FB7898E"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(N1,N2) = (2,1)</w:t>
            </w:r>
          </w:p>
        </w:tc>
      </w:tr>
      <w:tr w:rsidR="00240194" w:rsidRPr="00C25669" w14:paraId="0F91139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E53E10"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98AD0E3" w14:textId="77777777" w:rsidR="00240194" w:rsidRPr="00043164"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7C95F1" w14:textId="77777777" w:rsidR="00240194" w:rsidRPr="00043164" w:rsidRDefault="00240194" w:rsidP="000E392F">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240194" w:rsidRPr="00C25669" w14:paraId="2B968000"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BA98E4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ZP CSI-RS configuration</w:t>
            </w:r>
          </w:p>
          <w:p w14:paraId="42C40E63"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668C893"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CE39CB9"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003FA6" w14:textId="77777777" w:rsidR="00240194" w:rsidRPr="00C25669" w:rsidRDefault="00240194" w:rsidP="000E392F">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40194" w:rsidRPr="00C25669" w14:paraId="03F4F1A8" w14:textId="77777777" w:rsidTr="001F32E4">
        <w:trPr>
          <w:trHeight w:val="71"/>
          <w:jc w:val="center"/>
        </w:trPr>
        <w:tc>
          <w:tcPr>
            <w:tcW w:w="1382" w:type="dxa"/>
            <w:vMerge/>
            <w:tcBorders>
              <w:left w:val="single" w:sz="4" w:space="0" w:color="auto"/>
              <w:right w:val="single" w:sz="4" w:space="0" w:color="auto"/>
            </w:tcBorders>
            <w:vAlign w:val="center"/>
            <w:hideMark/>
          </w:tcPr>
          <w:p w14:paraId="47B938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B6587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6C567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3D3A5D"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6B267624" w14:textId="77777777" w:rsidTr="001F32E4">
        <w:trPr>
          <w:trHeight w:val="71"/>
          <w:jc w:val="center"/>
        </w:trPr>
        <w:tc>
          <w:tcPr>
            <w:tcW w:w="1382" w:type="dxa"/>
            <w:vMerge/>
            <w:tcBorders>
              <w:left w:val="single" w:sz="4" w:space="0" w:color="auto"/>
              <w:right w:val="single" w:sz="4" w:space="0" w:color="auto"/>
            </w:tcBorders>
            <w:vAlign w:val="center"/>
            <w:hideMark/>
          </w:tcPr>
          <w:p w14:paraId="66E774D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7A9939"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2550B3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9CA30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6FC369F5" w14:textId="77777777" w:rsidTr="001F32E4">
        <w:trPr>
          <w:trHeight w:val="71"/>
          <w:jc w:val="center"/>
        </w:trPr>
        <w:tc>
          <w:tcPr>
            <w:tcW w:w="1382" w:type="dxa"/>
            <w:vMerge/>
            <w:tcBorders>
              <w:left w:val="single" w:sz="4" w:space="0" w:color="auto"/>
              <w:right w:val="single" w:sz="4" w:space="0" w:color="auto"/>
            </w:tcBorders>
            <w:vAlign w:val="center"/>
            <w:hideMark/>
          </w:tcPr>
          <w:p w14:paraId="3D8F2AE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86EBD0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B55D9AF"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8CCDE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D187432" w14:textId="77777777" w:rsidTr="001F32E4">
        <w:trPr>
          <w:trHeight w:val="71"/>
          <w:jc w:val="center"/>
        </w:trPr>
        <w:tc>
          <w:tcPr>
            <w:tcW w:w="1382" w:type="dxa"/>
            <w:vMerge/>
            <w:tcBorders>
              <w:left w:val="single" w:sz="4" w:space="0" w:color="auto"/>
              <w:right w:val="single" w:sz="4" w:space="0" w:color="auto"/>
            </w:tcBorders>
            <w:vAlign w:val="center"/>
            <w:hideMark/>
          </w:tcPr>
          <w:p w14:paraId="36C4DCCE"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957ADF8" w14:textId="62F174CD"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B9C27B"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66DC26" w14:textId="641ABACE" w:rsidR="00240194" w:rsidRPr="00C25669" w:rsidRDefault="008314C1" w:rsidP="000E392F">
            <w:pPr>
              <w:keepNext/>
              <w:keepLines/>
              <w:spacing w:after="0"/>
              <w:jc w:val="center"/>
              <w:rPr>
                <w:rFonts w:ascii="Arial" w:eastAsia="SimSun" w:hAnsi="Arial"/>
                <w:sz w:val="18"/>
                <w:lang w:eastAsia="zh-CN"/>
              </w:rPr>
            </w:pPr>
            <w:r>
              <w:rPr>
                <w:rFonts w:ascii="Arial" w:hAnsi="Arial"/>
                <w:sz w:val="18"/>
                <w:lang w:eastAsia="zh-CN"/>
              </w:rPr>
              <w:t>Row 5,(4)</w:t>
            </w:r>
          </w:p>
        </w:tc>
      </w:tr>
      <w:tr w:rsidR="00240194" w:rsidRPr="00C25669" w14:paraId="39A5DF10" w14:textId="77777777" w:rsidTr="001F32E4">
        <w:trPr>
          <w:trHeight w:val="71"/>
          <w:jc w:val="center"/>
        </w:trPr>
        <w:tc>
          <w:tcPr>
            <w:tcW w:w="1382" w:type="dxa"/>
            <w:vMerge/>
            <w:tcBorders>
              <w:left w:val="single" w:sz="4" w:space="0" w:color="auto"/>
              <w:right w:val="single" w:sz="4" w:space="0" w:color="auto"/>
            </w:tcBorders>
            <w:vAlign w:val="center"/>
            <w:hideMark/>
          </w:tcPr>
          <w:p w14:paraId="0E2E8C9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D34775" w14:textId="15979321" w:rsidR="00240194" w:rsidRPr="00C25669" w:rsidRDefault="00240194" w:rsidP="000E392F">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6691080"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AAAC6F" w14:textId="72F4176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40194" w:rsidRPr="00C25669" w14:paraId="7C54F09A" w14:textId="77777777" w:rsidTr="001F32E4">
        <w:trPr>
          <w:trHeight w:val="71"/>
          <w:jc w:val="center"/>
        </w:trPr>
        <w:tc>
          <w:tcPr>
            <w:tcW w:w="1382" w:type="dxa"/>
            <w:vMerge/>
            <w:tcBorders>
              <w:left w:val="single" w:sz="4" w:space="0" w:color="auto"/>
              <w:right w:val="single" w:sz="4" w:space="0" w:color="auto"/>
            </w:tcBorders>
            <w:vAlign w:val="center"/>
            <w:hideMark/>
          </w:tcPr>
          <w:p w14:paraId="2B6B4041"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C8CD67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520CF07E" w14:textId="38B161B5"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572FA5F"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FBFE3B" w14:textId="77777777" w:rsidR="00240194" w:rsidRPr="006F752A" w:rsidRDefault="00240194" w:rsidP="000E392F">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40194" w:rsidRPr="00C25669" w14:paraId="54D017B4"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19F359C"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NZP CSI-RS for CSI acquisition</w:t>
            </w:r>
          </w:p>
          <w:p w14:paraId="33D890A4"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631BDC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D4AE2E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F56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2428A9B5" w14:textId="77777777" w:rsidTr="001F32E4">
        <w:trPr>
          <w:trHeight w:val="71"/>
          <w:jc w:val="center"/>
        </w:trPr>
        <w:tc>
          <w:tcPr>
            <w:tcW w:w="1382" w:type="dxa"/>
            <w:vMerge/>
            <w:tcBorders>
              <w:left w:val="single" w:sz="4" w:space="0" w:color="auto"/>
              <w:right w:val="single" w:sz="4" w:space="0" w:color="auto"/>
            </w:tcBorders>
            <w:vAlign w:val="center"/>
          </w:tcPr>
          <w:p w14:paraId="4E2A34E6"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3C339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9438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471CC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275D05CC" w14:textId="77777777" w:rsidTr="001F32E4">
        <w:trPr>
          <w:trHeight w:val="71"/>
          <w:jc w:val="center"/>
        </w:trPr>
        <w:tc>
          <w:tcPr>
            <w:tcW w:w="1382" w:type="dxa"/>
            <w:vMerge/>
            <w:tcBorders>
              <w:left w:val="single" w:sz="4" w:space="0" w:color="auto"/>
              <w:right w:val="single" w:sz="4" w:space="0" w:color="auto"/>
            </w:tcBorders>
            <w:vAlign w:val="center"/>
            <w:hideMark/>
          </w:tcPr>
          <w:p w14:paraId="4703584D"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65F49C0"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09D4B6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D628389"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40194" w:rsidRPr="00C25669" w14:paraId="7156ACF5" w14:textId="77777777" w:rsidTr="001F32E4">
        <w:trPr>
          <w:trHeight w:val="71"/>
          <w:jc w:val="center"/>
        </w:trPr>
        <w:tc>
          <w:tcPr>
            <w:tcW w:w="1382" w:type="dxa"/>
            <w:vMerge/>
            <w:tcBorders>
              <w:left w:val="single" w:sz="4" w:space="0" w:color="auto"/>
              <w:right w:val="single" w:sz="4" w:space="0" w:color="auto"/>
            </w:tcBorders>
            <w:vAlign w:val="center"/>
            <w:hideMark/>
          </w:tcPr>
          <w:p w14:paraId="36B4339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A2BB81E"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431A56"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B561B00"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58FAD81A" w14:textId="77777777" w:rsidTr="001F32E4">
        <w:trPr>
          <w:trHeight w:val="71"/>
          <w:jc w:val="center"/>
        </w:trPr>
        <w:tc>
          <w:tcPr>
            <w:tcW w:w="1382" w:type="dxa"/>
            <w:vMerge/>
            <w:tcBorders>
              <w:left w:val="single" w:sz="4" w:space="0" w:color="auto"/>
              <w:right w:val="single" w:sz="4" w:space="0" w:color="auto"/>
            </w:tcBorders>
            <w:vAlign w:val="center"/>
            <w:hideMark/>
          </w:tcPr>
          <w:p w14:paraId="25362AAB" w14:textId="77777777" w:rsidR="00240194" w:rsidRPr="00C25669" w:rsidRDefault="00240194" w:rsidP="000E392F">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A0F98BF" w14:textId="48979558" w:rsidR="00240194" w:rsidRPr="00C25669" w:rsidRDefault="00240194" w:rsidP="000E392F">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639AD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37566A" w14:textId="7A492F86"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40194" w:rsidRPr="00C25669" w14:paraId="107FA529" w14:textId="77777777" w:rsidTr="001F32E4">
        <w:trPr>
          <w:trHeight w:val="71"/>
          <w:jc w:val="center"/>
        </w:trPr>
        <w:tc>
          <w:tcPr>
            <w:tcW w:w="1382" w:type="dxa"/>
            <w:vMerge/>
            <w:tcBorders>
              <w:left w:val="single" w:sz="4" w:space="0" w:color="auto"/>
              <w:right w:val="single" w:sz="4" w:space="0" w:color="auto"/>
            </w:tcBorders>
            <w:vAlign w:val="center"/>
            <w:hideMark/>
          </w:tcPr>
          <w:p w14:paraId="2A41551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6AC9B9" w14:textId="7CA70B96" w:rsidR="00240194" w:rsidRPr="00C25669" w:rsidRDefault="00240194" w:rsidP="000E392F">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C97AAD"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7408BA" w14:textId="2F74664A"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40194" w:rsidRPr="00C25669" w14:paraId="0D0C832C" w14:textId="77777777" w:rsidTr="001F32E4">
        <w:trPr>
          <w:trHeight w:val="71"/>
          <w:jc w:val="center"/>
        </w:trPr>
        <w:tc>
          <w:tcPr>
            <w:tcW w:w="1382" w:type="dxa"/>
            <w:vMerge/>
            <w:tcBorders>
              <w:left w:val="single" w:sz="4" w:space="0" w:color="auto"/>
              <w:right w:val="single" w:sz="4" w:space="0" w:color="auto"/>
            </w:tcBorders>
            <w:vAlign w:val="center"/>
          </w:tcPr>
          <w:p w14:paraId="0BEFC45B"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84C7BDA"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CSI-RS</w:t>
            </w:r>
          </w:p>
          <w:p w14:paraId="793814C9" w14:textId="07FE406A" w:rsidR="00240194" w:rsidRPr="00C25669" w:rsidRDefault="00B053B7" w:rsidP="000E392F">
            <w:pPr>
              <w:keepNext/>
              <w:keepLines/>
              <w:spacing w:after="0"/>
              <w:rPr>
                <w:rFonts w:ascii="Arial" w:eastAsia="SimSun"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78264DE" w14:textId="77777777" w:rsidR="00240194" w:rsidRPr="00C25669" w:rsidRDefault="00240194" w:rsidP="000E392F">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64909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894C786"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tcPr>
          <w:p w14:paraId="3410E1F0"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6B87B7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E649449"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399A67D"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0</w:t>
            </w:r>
          </w:p>
        </w:tc>
      </w:tr>
      <w:tr w:rsidR="00240194" w:rsidRPr="00C25669" w14:paraId="47C8A3F2" w14:textId="77777777" w:rsidTr="001F32E4">
        <w:trPr>
          <w:trHeight w:val="71"/>
          <w:jc w:val="center"/>
        </w:trPr>
        <w:tc>
          <w:tcPr>
            <w:tcW w:w="1382" w:type="dxa"/>
            <w:vMerge w:val="restart"/>
            <w:tcBorders>
              <w:left w:val="single" w:sz="4" w:space="0" w:color="auto"/>
              <w:right w:val="single" w:sz="4" w:space="0" w:color="auto"/>
            </w:tcBorders>
            <w:vAlign w:val="center"/>
          </w:tcPr>
          <w:p w14:paraId="5EB74FC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397C2E94" w14:textId="77777777" w:rsidR="00240194" w:rsidRPr="00C25669" w:rsidRDefault="00240194" w:rsidP="000E392F">
            <w:pPr>
              <w:keepNext/>
              <w:keepLines/>
              <w:spacing w:after="0"/>
              <w:rPr>
                <w:rFonts w:ascii="Arial"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13C0D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CD94F6B" w14:textId="77777777" w:rsidR="00240194" w:rsidRPr="00C25669" w:rsidRDefault="00240194" w:rsidP="000E392F">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240194" w:rsidRPr="00C25669" w14:paraId="41E0489D" w14:textId="77777777" w:rsidTr="001F32E4">
        <w:trPr>
          <w:trHeight w:val="221"/>
          <w:jc w:val="center"/>
        </w:trPr>
        <w:tc>
          <w:tcPr>
            <w:tcW w:w="1382" w:type="dxa"/>
            <w:vMerge/>
            <w:tcBorders>
              <w:left w:val="single" w:sz="4" w:space="0" w:color="auto"/>
              <w:right w:val="single" w:sz="4" w:space="0" w:color="auto"/>
            </w:tcBorders>
            <w:vAlign w:val="center"/>
            <w:hideMark/>
          </w:tcPr>
          <w:p w14:paraId="77466037" w14:textId="77777777" w:rsidR="00240194" w:rsidRPr="00C25669" w:rsidRDefault="00240194" w:rsidP="000E392F">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61E60DFF"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B3DEC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757A4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40194" w:rsidRPr="00C25669" w14:paraId="22FA9BA5" w14:textId="77777777" w:rsidTr="001F32E4">
        <w:trPr>
          <w:trHeight w:val="413"/>
          <w:jc w:val="center"/>
        </w:trPr>
        <w:tc>
          <w:tcPr>
            <w:tcW w:w="1382" w:type="dxa"/>
            <w:vMerge/>
            <w:tcBorders>
              <w:left w:val="single" w:sz="4" w:space="0" w:color="auto"/>
              <w:right w:val="single" w:sz="4" w:space="0" w:color="auto"/>
            </w:tcBorders>
            <w:vAlign w:val="center"/>
            <w:hideMark/>
          </w:tcPr>
          <w:p w14:paraId="544E74A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0DDADF7"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CSI-IM Resource Mapping</w:t>
            </w:r>
          </w:p>
          <w:p w14:paraId="3367B64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C8513B"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E107F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40194" w:rsidRPr="00C25669" w14:paraId="52F0F47F" w14:textId="77777777" w:rsidTr="001F32E4">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331BC6C"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16268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CSI-IM timeConfig</w:t>
            </w:r>
          </w:p>
          <w:p w14:paraId="3AD17BE3" w14:textId="3FF9C5F3" w:rsidR="00240194" w:rsidRPr="00C25669" w:rsidRDefault="00B053B7" w:rsidP="000E392F">
            <w:pPr>
              <w:keepNext/>
              <w:keepLines/>
              <w:spacing w:after="0"/>
              <w:rPr>
                <w:rFonts w:ascii="Arial" w:hAnsi="Arial"/>
                <w:sz w:val="18"/>
              </w:rPr>
            </w:pPr>
            <w:r>
              <w:rPr>
                <w:rFonts w:ascii="Arial" w:eastAsia="SimSun" w:hAnsi="Arial" w:hint="eastAsia"/>
                <w:sz w:val="18"/>
              </w:rPr>
              <w:t>periodicity</w:t>
            </w:r>
            <w:r w:rsidR="00240194"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18A98B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D10A75B"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1B0257C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E08CF3"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18BED7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21C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40194" w:rsidRPr="00C25669" w14:paraId="7785DA3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EF4F54"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C32D0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0A2FB0C"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40194" w:rsidRPr="00C25669" w14:paraId="3F9DA9F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116E8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8CA4FA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45F1B0E"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cri-RI-PMI-CQI</w:t>
            </w:r>
          </w:p>
        </w:tc>
      </w:tr>
      <w:tr w:rsidR="00240194" w:rsidRPr="00C25669" w14:paraId="2C38C61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8D9C28"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9AC6BF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B5EC5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3627732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914E75B"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FC56F7"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8A1117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5C106AC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7A2545"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2F48A1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61FC14"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30786B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CDE04A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654DC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5651C9E"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40194" w:rsidRPr="00C25669" w14:paraId="1FA7755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889A7"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2559DB8" w14:textId="77777777" w:rsidR="00240194" w:rsidRPr="00C25669" w:rsidRDefault="00240194" w:rsidP="000E392F">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29904B5A"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240194" w:rsidRPr="00C25669" w14:paraId="054FAFF2"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4C890D" w14:textId="77777777" w:rsidR="00240194" w:rsidRPr="00C25669" w:rsidRDefault="00240194" w:rsidP="000E392F">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32B5C0" w14:textId="77777777" w:rsidR="00240194" w:rsidRPr="00C25669" w:rsidRDefault="00240194" w:rsidP="000E392F">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7374AC" w14:textId="77777777" w:rsidR="00240194" w:rsidRPr="00C25669" w:rsidRDefault="00240194" w:rsidP="000E392F">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240194" w:rsidRPr="00C25669" w14:paraId="7F6C2717"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D1D9900" w14:textId="6C2BD1E4" w:rsidR="00240194" w:rsidRPr="00C25669" w:rsidRDefault="00240194" w:rsidP="000E392F">
            <w:pPr>
              <w:keepNext/>
              <w:keepLines/>
              <w:spacing w:after="0"/>
              <w:rPr>
                <w:rFonts w:ascii="Arial" w:eastAsia="SimSun" w:hAnsi="Arial"/>
                <w:sz w:val="18"/>
              </w:rPr>
            </w:pPr>
            <w:r w:rsidRPr="00C25669">
              <w:rPr>
                <w:rFonts w:ascii="Arial" w:eastAsia="SimSun" w:hAnsi="Arial"/>
                <w:sz w:val="18"/>
              </w:rPr>
              <w:t xml:space="preserve">CSI-Report </w:t>
            </w:r>
            <w:r w:rsidR="00B053B7">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38376C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570B21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40194" w:rsidRPr="00C25669" w14:paraId="6F97B59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24935D"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D365A48"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3273F8"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8</w:t>
            </w:r>
          </w:p>
        </w:tc>
      </w:tr>
      <w:tr w:rsidR="00240194" w:rsidRPr="00C25669" w14:paraId="187DCA8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DC95B"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3C272C3"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5B98059"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40194" w:rsidRPr="00C25669" w14:paraId="097AF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D02C23"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4939F4EF"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7653D5"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1</w:t>
            </w:r>
          </w:p>
        </w:tc>
      </w:tr>
      <w:tr w:rsidR="00240194" w:rsidRPr="00C25669" w14:paraId="1134B883"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9C5CCE" w14:textId="77777777" w:rsidR="00240194" w:rsidRPr="00C25669" w:rsidRDefault="00240194" w:rsidP="000E392F">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2A132EA" w14:textId="77777777" w:rsidR="00240194" w:rsidRPr="00C25669" w:rsidRDefault="00240194" w:rsidP="000E392F">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2AF9F2" w14:textId="77777777" w:rsidR="00240194" w:rsidRPr="00C25669" w:rsidRDefault="0024019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4C3A8EE" w14:textId="77777777" w:rsidR="00240194" w:rsidRPr="00C25669" w:rsidDel="001A40AC" w:rsidRDefault="00240194" w:rsidP="000E392F">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40194" w:rsidRPr="00C25669" w14:paraId="2DB24E55" w14:textId="77777777" w:rsidTr="001F32E4">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2E972B6B"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786979B1"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16E62A2"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CA808D"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lang w:eastAsia="zh-CN"/>
              </w:rPr>
              <w:t>typeI-SinglePanel</w:t>
            </w:r>
          </w:p>
        </w:tc>
      </w:tr>
      <w:tr w:rsidR="00240194" w:rsidRPr="00C25669" w14:paraId="214C0080" w14:textId="77777777" w:rsidTr="001F32E4">
        <w:trPr>
          <w:trHeight w:val="71"/>
          <w:jc w:val="center"/>
        </w:trPr>
        <w:tc>
          <w:tcPr>
            <w:tcW w:w="1382" w:type="dxa"/>
            <w:vMerge/>
            <w:tcBorders>
              <w:left w:val="single" w:sz="4" w:space="0" w:color="auto"/>
              <w:right w:val="single" w:sz="4" w:space="0" w:color="auto"/>
            </w:tcBorders>
            <w:hideMark/>
          </w:tcPr>
          <w:p w14:paraId="2C73DF31"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44630DA"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CD1FC8"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49123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40194" w:rsidRPr="00C25669" w14:paraId="62DA2AB8" w14:textId="77777777" w:rsidTr="001F32E4">
        <w:trPr>
          <w:trHeight w:val="71"/>
          <w:jc w:val="center"/>
        </w:trPr>
        <w:tc>
          <w:tcPr>
            <w:tcW w:w="1382" w:type="dxa"/>
            <w:vMerge/>
            <w:tcBorders>
              <w:left w:val="single" w:sz="4" w:space="0" w:color="auto"/>
              <w:right w:val="single" w:sz="4" w:space="0" w:color="auto"/>
            </w:tcBorders>
            <w:hideMark/>
          </w:tcPr>
          <w:p w14:paraId="7BBBFD65"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5F51628"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65FF025"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98C9FC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40194" w:rsidRPr="00C25669" w14:paraId="419948E7" w14:textId="77777777" w:rsidTr="001F32E4">
        <w:trPr>
          <w:trHeight w:val="71"/>
          <w:jc w:val="center"/>
        </w:trPr>
        <w:tc>
          <w:tcPr>
            <w:tcW w:w="1382" w:type="dxa"/>
            <w:vMerge/>
            <w:tcBorders>
              <w:left w:val="single" w:sz="4" w:space="0" w:color="auto"/>
              <w:right w:val="single" w:sz="4" w:space="0" w:color="auto"/>
            </w:tcBorders>
          </w:tcPr>
          <w:p w14:paraId="66A5D319"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2A04266"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91FEE2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8FF9F91"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240194" w:rsidRPr="00C25669" w14:paraId="0E6CD353" w14:textId="77777777" w:rsidTr="001F32E4">
        <w:trPr>
          <w:trHeight w:val="71"/>
          <w:jc w:val="center"/>
        </w:trPr>
        <w:tc>
          <w:tcPr>
            <w:tcW w:w="1382" w:type="dxa"/>
            <w:vMerge/>
            <w:tcBorders>
              <w:left w:val="single" w:sz="4" w:space="0" w:color="auto"/>
              <w:right w:val="single" w:sz="4" w:space="0" w:color="auto"/>
            </w:tcBorders>
            <w:hideMark/>
          </w:tcPr>
          <w:p w14:paraId="308EADD8"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CB00ED5"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935F9A4"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B6D09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40194" w:rsidRPr="00C25669" w14:paraId="207F43DE" w14:textId="77777777" w:rsidTr="001F32E4">
        <w:trPr>
          <w:trHeight w:val="71"/>
          <w:jc w:val="center"/>
        </w:trPr>
        <w:tc>
          <w:tcPr>
            <w:tcW w:w="1382" w:type="dxa"/>
            <w:vMerge/>
            <w:tcBorders>
              <w:left w:val="single" w:sz="4" w:space="0" w:color="auto"/>
              <w:bottom w:val="single" w:sz="4" w:space="0" w:color="auto"/>
              <w:right w:val="single" w:sz="4" w:space="0" w:color="auto"/>
            </w:tcBorders>
          </w:tcPr>
          <w:p w14:paraId="7FF3DFE7" w14:textId="77777777" w:rsidR="00240194" w:rsidRPr="00C25669" w:rsidRDefault="00240194" w:rsidP="000E392F">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49E1AF6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213FB61"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9FB213"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40194" w:rsidRPr="00C25669" w14:paraId="14C82950"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4D5B61A2"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5BD505A"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077FF"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40194" w:rsidRPr="00C25669" w14:paraId="7BF86309"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DE593F7"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6A4385" w14:textId="77777777" w:rsidR="00240194" w:rsidRPr="00C25669" w:rsidRDefault="00240194" w:rsidP="000E392F">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46AD2885"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40194" w:rsidRPr="00C25669" w14:paraId="7A2EC31F"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2FC3F9E" w14:textId="77777777" w:rsidR="00240194" w:rsidRPr="00C25669" w:rsidRDefault="00240194" w:rsidP="000E392F">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22140E1" w14:textId="77777777" w:rsidR="00240194" w:rsidRPr="00C25669" w:rsidRDefault="00240194" w:rsidP="000E392F">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C2BF38"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40194" w:rsidRPr="00C25669" w14:paraId="718632FC"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F007F29" w14:textId="77777777" w:rsidR="00240194" w:rsidRPr="00C25669" w:rsidRDefault="00240194" w:rsidP="000E392F">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1B2E53" w14:textId="77777777" w:rsidR="00240194" w:rsidRPr="00C25669" w:rsidRDefault="00240194" w:rsidP="000E392F">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ACCE552" w14:textId="77777777" w:rsidR="00240194" w:rsidRPr="00C25669" w:rsidRDefault="00240194" w:rsidP="000E392F">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1F32E4" w:rsidRPr="00C25669" w14:paraId="55150D55" w14:textId="77777777" w:rsidTr="001F32E4">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258A90A" w14:textId="6F7ECCDA" w:rsidR="001F32E4" w:rsidRPr="00C25669" w:rsidRDefault="001F32E4"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6E59AF2F" w14:textId="77777777" w:rsidR="001F32E4" w:rsidRPr="00C25669" w:rsidRDefault="001F32E4"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A29404" w14:textId="6E85BF87" w:rsidR="001F32E4" w:rsidRPr="00C25669" w:rsidRDefault="001F32E4"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40194" w:rsidRPr="00C25669" w14:paraId="173E266C" w14:textId="77777777" w:rsidTr="000E392F">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45EDBBB" w14:textId="77777777" w:rsidR="00240194" w:rsidRPr="007428EC" w:rsidRDefault="00240194" w:rsidP="000E392F">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6205FA4" w14:textId="77777777" w:rsidR="00240194" w:rsidRPr="00C25669" w:rsidRDefault="00240194" w:rsidP="000E392F">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2301CDBA" w14:textId="77777777" w:rsidR="00240194" w:rsidRPr="00C25669" w:rsidRDefault="00240194" w:rsidP="000E392F">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59E25C52" w14:textId="77777777" w:rsidR="002C1413" w:rsidRDefault="002C1413" w:rsidP="006F752A"/>
    <w:p w14:paraId="4A0DC64C" w14:textId="205E39F6"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D8DC33E"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D7D207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4521F7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E97373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3287DF0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846158"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A2E5FC6" w14:textId="77777777" w:rsidR="005B3300" w:rsidRPr="00C25669" w:rsidRDefault="005B3300" w:rsidP="005B3300">
      <w:pPr>
        <w:rPr>
          <w:rFonts w:eastAsia="SimSun"/>
          <w:lang w:eastAsia="zh-CN"/>
        </w:rPr>
      </w:pPr>
    </w:p>
    <w:p w14:paraId="201CEF4C" w14:textId="77777777" w:rsidR="005B3300" w:rsidRPr="00C25669" w:rsidRDefault="005B3300" w:rsidP="005B3300">
      <w:pPr>
        <w:pStyle w:val="Heading5"/>
        <w:rPr>
          <w:lang w:eastAsia="zh-CN"/>
        </w:rPr>
      </w:pPr>
      <w:bookmarkStart w:id="1366" w:name="_Toc21338247"/>
      <w:bookmarkStart w:id="1367" w:name="_Toc29808355"/>
      <w:bookmarkStart w:id="1368" w:name="_Toc37068274"/>
      <w:bookmarkStart w:id="1369" w:name="_Toc37083819"/>
      <w:bookmarkStart w:id="1370" w:name="_Toc37084161"/>
      <w:bookmarkStart w:id="1371" w:name="_Toc40209523"/>
      <w:bookmarkStart w:id="1372" w:name="_Toc40209865"/>
      <w:bookmarkStart w:id="1373" w:name="_Toc45892824"/>
      <w:bookmarkStart w:id="1374" w:name="_Toc53176683"/>
      <w:bookmarkStart w:id="1375" w:name="_Toc61120996"/>
      <w:bookmarkStart w:id="1376" w:name="_Toc67918176"/>
      <w:bookmarkStart w:id="1377" w:name="_Toc76298220"/>
      <w:bookmarkStart w:id="1378" w:name="_Toc76572232"/>
      <w:bookmarkStart w:id="1379" w:name="_Toc76652099"/>
      <w:bookmarkStart w:id="1380" w:name="_Toc76652937"/>
      <w:bookmarkStart w:id="1381" w:name="_Toc83742209"/>
      <w:bookmarkStart w:id="1382" w:name="_Toc91440699"/>
      <w:bookmarkStart w:id="1383" w:name="_Toc98849489"/>
      <w:bookmarkStart w:id="1384" w:name="_Toc106543342"/>
      <w:bookmarkStart w:id="1385" w:name="_Toc106737440"/>
      <w:bookmarkStart w:id="1386" w:name="_Toc107233207"/>
      <w:bookmarkStart w:id="1387" w:name="_Toc107234822"/>
      <w:bookmarkStart w:id="1388" w:name="_Toc107419792"/>
      <w:bookmarkStart w:id="1389" w:name="_Toc107477088"/>
      <w:bookmarkStart w:id="1390" w:name="_Toc114565941"/>
      <w:bookmarkStart w:id="1391" w:name="_Toc123936250"/>
      <w:bookmarkStart w:id="1392" w:name="_Toc1243772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1114EB36"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14:paraId="224069BB" w14:textId="77777777" w:rsidR="0041141D" w:rsidRPr="00C25669" w:rsidRDefault="0041141D" w:rsidP="0041141D">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1141D" w:rsidRPr="00C25669" w14:paraId="7F659BB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C24F617"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018AF3"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33C67C4" w14:textId="77777777" w:rsidR="0041141D" w:rsidRPr="00C25669" w:rsidRDefault="0041141D" w:rsidP="0041141D">
            <w:pPr>
              <w:keepNext/>
              <w:keepLines/>
              <w:spacing w:after="0"/>
              <w:jc w:val="center"/>
              <w:rPr>
                <w:rFonts w:ascii="Arial" w:eastAsia="SimSun" w:hAnsi="Arial"/>
                <w:b/>
                <w:sz w:val="18"/>
              </w:rPr>
            </w:pPr>
            <w:r w:rsidRPr="00C25669">
              <w:rPr>
                <w:rFonts w:ascii="Arial" w:eastAsia="SimSun" w:hAnsi="Arial"/>
                <w:b/>
                <w:sz w:val="18"/>
              </w:rPr>
              <w:t>Test 1</w:t>
            </w:r>
          </w:p>
        </w:tc>
      </w:tr>
      <w:tr w:rsidR="0041141D" w:rsidRPr="00C25669" w14:paraId="24BB907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13FA0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B8EB9"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64F2142"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40</w:t>
            </w:r>
          </w:p>
        </w:tc>
      </w:tr>
      <w:tr w:rsidR="0041141D" w:rsidRPr="00C25669" w14:paraId="5F6696D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AA29EAB"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DD3B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6A127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30</w:t>
            </w:r>
          </w:p>
        </w:tc>
      </w:tr>
      <w:tr w:rsidR="0041141D" w:rsidRPr="00C25669" w14:paraId="6A5D6E1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5BA5A"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BAFF63"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E45A00"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w:t>
            </w:r>
          </w:p>
        </w:tc>
      </w:tr>
      <w:tr w:rsidR="0041141D" w:rsidRPr="00C25669" w14:paraId="60E8FCC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D555C1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BBDD16"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1D8E4D"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41141D" w:rsidRPr="00C25669" w14:paraId="262C98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376D0F"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5FCCD1"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4124C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TDLA30-5</w:t>
            </w:r>
          </w:p>
        </w:tc>
      </w:tr>
      <w:tr w:rsidR="0041141D" w:rsidRPr="00C25669" w14:paraId="567BC24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7DA6ED4"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DA73BD"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496E0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14:paraId="4B2B4826"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(N1,N2) = (4,1)</w:t>
            </w:r>
          </w:p>
        </w:tc>
      </w:tr>
      <w:tr w:rsidR="0041141D" w:rsidRPr="00C25669" w14:paraId="4C3D68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D81965"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5153131A" w14:textId="77777777" w:rsidR="0041141D" w:rsidRPr="00E30C05"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B10BD5C" w14:textId="77777777" w:rsidR="0041141D" w:rsidRPr="00E30C05" w:rsidRDefault="0041141D" w:rsidP="0041141D">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41141D" w:rsidRPr="00C25669" w14:paraId="515F8AED"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AD967A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ZP CSI-RS configuration</w:t>
            </w:r>
          </w:p>
          <w:p w14:paraId="316AC13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8360E0"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2861E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414777" w14:textId="77777777" w:rsidR="0041141D" w:rsidRPr="00C25669" w:rsidRDefault="0041141D" w:rsidP="0041141D">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41141D" w:rsidRPr="00C25669" w14:paraId="7C81FD9D" w14:textId="77777777" w:rsidTr="00C564DC">
        <w:trPr>
          <w:trHeight w:val="71"/>
          <w:jc w:val="center"/>
        </w:trPr>
        <w:tc>
          <w:tcPr>
            <w:tcW w:w="1382" w:type="dxa"/>
            <w:vMerge/>
            <w:tcBorders>
              <w:left w:val="single" w:sz="4" w:space="0" w:color="auto"/>
              <w:right w:val="single" w:sz="4" w:space="0" w:color="auto"/>
            </w:tcBorders>
            <w:vAlign w:val="center"/>
            <w:hideMark/>
          </w:tcPr>
          <w:p w14:paraId="5961991D"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3BC06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F512B93"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017F6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31154D02" w14:textId="77777777" w:rsidTr="00C564DC">
        <w:trPr>
          <w:trHeight w:val="71"/>
          <w:jc w:val="center"/>
        </w:trPr>
        <w:tc>
          <w:tcPr>
            <w:tcW w:w="1382" w:type="dxa"/>
            <w:vMerge/>
            <w:tcBorders>
              <w:left w:val="single" w:sz="4" w:space="0" w:color="auto"/>
              <w:right w:val="single" w:sz="4" w:space="0" w:color="auto"/>
            </w:tcBorders>
            <w:vAlign w:val="center"/>
            <w:hideMark/>
          </w:tcPr>
          <w:p w14:paraId="21EB76C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137BAB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203720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9392A3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41141D" w:rsidRPr="00C25669" w14:paraId="7E83A36A" w14:textId="77777777" w:rsidTr="00C564DC">
        <w:trPr>
          <w:trHeight w:val="71"/>
          <w:jc w:val="center"/>
        </w:trPr>
        <w:tc>
          <w:tcPr>
            <w:tcW w:w="1382" w:type="dxa"/>
            <w:vMerge/>
            <w:tcBorders>
              <w:left w:val="single" w:sz="4" w:space="0" w:color="auto"/>
              <w:right w:val="single" w:sz="4" w:space="0" w:color="auto"/>
            </w:tcBorders>
            <w:vAlign w:val="center"/>
            <w:hideMark/>
          </w:tcPr>
          <w:p w14:paraId="19381514"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78D617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5E07A0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B6450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0CA3A454" w14:textId="77777777" w:rsidTr="00C564DC">
        <w:trPr>
          <w:trHeight w:val="71"/>
          <w:jc w:val="center"/>
        </w:trPr>
        <w:tc>
          <w:tcPr>
            <w:tcW w:w="1382" w:type="dxa"/>
            <w:vMerge/>
            <w:tcBorders>
              <w:left w:val="single" w:sz="4" w:space="0" w:color="auto"/>
              <w:right w:val="single" w:sz="4" w:space="0" w:color="auto"/>
            </w:tcBorders>
            <w:vAlign w:val="center"/>
            <w:hideMark/>
          </w:tcPr>
          <w:p w14:paraId="1B211358"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EEFD7EE" w14:textId="4AB161F3"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3BB1CF"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7211EB4" w14:textId="12078790" w:rsidR="0041141D" w:rsidRPr="00C25669" w:rsidRDefault="008C682C" w:rsidP="0041141D">
            <w:pPr>
              <w:keepNext/>
              <w:keepLines/>
              <w:spacing w:after="0"/>
              <w:jc w:val="center"/>
              <w:rPr>
                <w:rFonts w:ascii="Arial" w:eastAsia="SimSun" w:hAnsi="Arial"/>
                <w:sz w:val="18"/>
                <w:lang w:eastAsia="zh-CN"/>
              </w:rPr>
            </w:pPr>
            <w:r>
              <w:rPr>
                <w:rFonts w:ascii="Arial" w:hAnsi="Arial"/>
                <w:sz w:val="18"/>
                <w:lang w:eastAsia="zh-CN"/>
              </w:rPr>
              <w:t>Row 5,(4)</w:t>
            </w:r>
          </w:p>
        </w:tc>
      </w:tr>
      <w:tr w:rsidR="0041141D" w:rsidRPr="00C25669" w14:paraId="2329AD83" w14:textId="77777777" w:rsidTr="00C564DC">
        <w:trPr>
          <w:trHeight w:val="71"/>
          <w:jc w:val="center"/>
        </w:trPr>
        <w:tc>
          <w:tcPr>
            <w:tcW w:w="1382" w:type="dxa"/>
            <w:vMerge/>
            <w:tcBorders>
              <w:left w:val="single" w:sz="4" w:space="0" w:color="auto"/>
              <w:right w:val="single" w:sz="4" w:space="0" w:color="auto"/>
            </w:tcBorders>
            <w:vAlign w:val="center"/>
            <w:hideMark/>
          </w:tcPr>
          <w:p w14:paraId="7CE3E22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D6923B4" w14:textId="7F15A606" w:rsidR="0041141D" w:rsidRPr="00C25669" w:rsidRDefault="0041141D" w:rsidP="0041141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58B895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5204CA8" w14:textId="7C8F229F"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41141D" w:rsidRPr="00C25669" w14:paraId="0696B5F6" w14:textId="77777777" w:rsidTr="00C564DC">
        <w:trPr>
          <w:trHeight w:val="71"/>
          <w:jc w:val="center"/>
        </w:trPr>
        <w:tc>
          <w:tcPr>
            <w:tcW w:w="1382" w:type="dxa"/>
            <w:vMerge/>
            <w:tcBorders>
              <w:left w:val="single" w:sz="4" w:space="0" w:color="auto"/>
              <w:right w:val="single" w:sz="4" w:space="0" w:color="auto"/>
            </w:tcBorders>
            <w:vAlign w:val="center"/>
            <w:hideMark/>
          </w:tcPr>
          <w:p w14:paraId="10F24453"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3933CD7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135D1EC0" w14:textId="68201721"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717627" w14:textId="77777777" w:rsidR="0041141D" w:rsidRPr="00C25669" w:rsidRDefault="0041141D" w:rsidP="0041141D">
            <w:pPr>
              <w:keepNext/>
              <w:keepLines/>
              <w:spacing w:after="0"/>
              <w:jc w:val="center"/>
              <w:rPr>
                <w:rFonts w:ascii="Arial" w:eastAsia="SimSun" w:hAnsi="Arial"/>
                <w:sz w:val="18"/>
              </w:rPr>
            </w:pPr>
            <w:r w:rsidRPr="00C25669">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9CE9E2A" w14:textId="77777777" w:rsidR="0041141D" w:rsidRPr="006F752A" w:rsidRDefault="0041141D" w:rsidP="0041141D">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41141D" w:rsidRPr="00C25669" w14:paraId="1C4B88F2"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ECF45DA"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NZP CSI-RS for CSI acquisition</w:t>
            </w:r>
          </w:p>
          <w:p w14:paraId="50B7B1D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22E18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D8074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FD6D0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A844374" w14:textId="77777777" w:rsidTr="00C564DC">
        <w:trPr>
          <w:trHeight w:val="71"/>
          <w:jc w:val="center"/>
        </w:trPr>
        <w:tc>
          <w:tcPr>
            <w:tcW w:w="1382" w:type="dxa"/>
            <w:vMerge/>
            <w:tcBorders>
              <w:left w:val="single" w:sz="4" w:space="0" w:color="auto"/>
              <w:right w:val="single" w:sz="4" w:space="0" w:color="auto"/>
            </w:tcBorders>
            <w:vAlign w:val="center"/>
          </w:tcPr>
          <w:p w14:paraId="18D16DA1"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567786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D83DD9D"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D9BF1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41141D" w:rsidRPr="00C25669" w14:paraId="226B0AE9" w14:textId="77777777" w:rsidTr="00C564DC">
        <w:trPr>
          <w:trHeight w:val="71"/>
          <w:jc w:val="center"/>
        </w:trPr>
        <w:tc>
          <w:tcPr>
            <w:tcW w:w="1382" w:type="dxa"/>
            <w:vMerge/>
            <w:tcBorders>
              <w:left w:val="single" w:sz="4" w:space="0" w:color="auto"/>
              <w:right w:val="single" w:sz="4" w:space="0" w:color="auto"/>
            </w:tcBorders>
            <w:vAlign w:val="center"/>
            <w:hideMark/>
          </w:tcPr>
          <w:p w14:paraId="0F1C5CC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E21365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B2F33F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CEAAFE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41141D" w:rsidRPr="00C25669" w14:paraId="674A524F" w14:textId="77777777" w:rsidTr="00C564DC">
        <w:trPr>
          <w:trHeight w:val="71"/>
          <w:jc w:val="center"/>
        </w:trPr>
        <w:tc>
          <w:tcPr>
            <w:tcW w:w="1382" w:type="dxa"/>
            <w:vMerge/>
            <w:tcBorders>
              <w:left w:val="single" w:sz="4" w:space="0" w:color="auto"/>
              <w:right w:val="single" w:sz="4" w:space="0" w:color="auto"/>
            </w:tcBorders>
            <w:vAlign w:val="center"/>
            <w:hideMark/>
          </w:tcPr>
          <w:p w14:paraId="7F8E45E3"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01C0CFB"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2AA1DF"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90B3B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40673958" w14:textId="77777777" w:rsidTr="00C564DC">
        <w:trPr>
          <w:trHeight w:val="71"/>
          <w:jc w:val="center"/>
        </w:trPr>
        <w:tc>
          <w:tcPr>
            <w:tcW w:w="1382" w:type="dxa"/>
            <w:vMerge/>
            <w:tcBorders>
              <w:left w:val="single" w:sz="4" w:space="0" w:color="auto"/>
              <w:right w:val="single" w:sz="4" w:space="0" w:color="auto"/>
            </w:tcBorders>
            <w:vAlign w:val="center"/>
            <w:hideMark/>
          </w:tcPr>
          <w:p w14:paraId="294485B4" w14:textId="77777777" w:rsidR="0041141D" w:rsidRPr="00C25669" w:rsidRDefault="0041141D" w:rsidP="0041141D">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4CA1E89" w14:textId="4920486A" w:rsidR="0041141D" w:rsidRPr="00C25669" w:rsidRDefault="0041141D" w:rsidP="0041141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0246F0"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7681E83"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41141D" w:rsidRPr="00C25669" w14:paraId="41AC1CE5" w14:textId="77777777" w:rsidTr="00C564DC">
        <w:trPr>
          <w:trHeight w:val="71"/>
          <w:jc w:val="center"/>
        </w:trPr>
        <w:tc>
          <w:tcPr>
            <w:tcW w:w="1382" w:type="dxa"/>
            <w:vMerge/>
            <w:tcBorders>
              <w:left w:val="single" w:sz="4" w:space="0" w:color="auto"/>
              <w:right w:val="single" w:sz="4" w:space="0" w:color="auto"/>
            </w:tcBorders>
            <w:vAlign w:val="center"/>
            <w:hideMark/>
          </w:tcPr>
          <w:p w14:paraId="530FAFD2"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BD8F6BD" w14:textId="43E4BF8C" w:rsidR="0041141D" w:rsidRPr="00C25669" w:rsidRDefault="0041141D" w:rsidP="0041141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7E7644"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8C0517" w14:textId="3995451C"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41141D" w:rsidRPr="00C25669" w14:paraId="39D8A102" w14:textId="77777777" w:rsidTr="00C564DC">
        <w:trPr>
          <w:trHeight w:val="71"/>
          <w:jc w:val="center"/>
        </w:trPr>
        <w:tc>
          <w:tcPr>
            <w:tcW w:w="1382" w:type="dxa"/>
            <w:vMerge/>
            <w:tcBorders>
              <w:left w:val="single" w:sz="4" w:space="0" w:color="auto"/>
              <w:right w:val="single" w:sz="4" w:space="0" w:color="auto"/>
            </w:tcBorders>
            <w:vAlign w:val="center"/>
          </w:tcPr>
          <w:p w14:paraId="02DD595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00B9BB9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CSI-RS</w:t>
            </w:r>
          </w:p>
          <w:p w14:paraId="705D9CC4" w14:textId="32243E35" w:rsidR="0041141D" w:rsidRPr="00C25669" w:rsidRDefault="0043125D" w:rsidP="0041141D">
            <w:pPr>
              <w:keepNext/>
              <w:keepLines/>
              <w:spacing w:after="0"/>
              <w:rPr>
                <w:rFonts w:ascii="Arial" w:eastAsia="SimSun"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53FC0A" w14:textId="77777777" w:rsidR="0041141D" w:rsidRPr="00C25669" w:rsidRDefault="0041141D" w:rsidP="0041141D">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AF8E79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FF77421"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tcPr>
          <w:p w14:paraId="46A5A2F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9C46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39FB79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15333D0" w14:textId="77777777" w:rsidR="0041141D" w:rsidRPr="00C25669" w:rsidDel="001A40AC"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41141D" w:rsidRPr="00C25669" w14:paraId="6439E6BF" w14:textId="77777777" w:rsidTr="00C564DC">
        <w:trPr>
          <w:trHeight w:val="71"/>
          <w:jc w:val="center"/>
        </w:trPr>
        <w:tc>
          <w:tcPr>
            <w:tcW w:w="1382" w:type="dxa"/>
            <w:vMerge w:val="restart"/>
            <w:tcBorders>
              <w:left w:val="single" w:sz="4" w:space="0" w:color="auto"/>
              <w:right w:val="single" w:sz="4" w:space="0" w:color="auto"/>
            </w:tcBorders>
            <w:vAlign w:val="center"/>
          </w:tcPr>
          <w:p w14:paraId="232EC6F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494D02B" w14:textId="77777777" w:rsidR="0041141D" w:rsidRPr="00C25669" w:rsidRDefault="0041141D" w:rsidP="0041141D">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C02EFEA"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7BAC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0D034301" w14:textId="77777777" w:rsidTr="00C564DC">
        <w:trPr>
          <w:trHeight w:val="221"/>
          <w:jc w:val="center"/>
        </w:trPr>
        <w:tc>
          <w:tcPr>
            <w:tcW w:w="1382" w:type="dxa"/>
            <w:vMerge/>
            <w:tcBorders>
              <w:left w:val="single" w:sz="4" w:space="0" w:color="auto"/>
              <w:right w:val="single" w:sz="4" w:space="0" w:color="auto"/>
            </w:tcBorders>
            <w:vAlign w:val="center"/>
            <w:hideMark/>
          </w:tcPr>
          <w:p w14:paraId="1C561C22" w14:textId="77777777" w:rsidR="0041141D" w:rsidRPr="00C25669" w:rsidRDefault="0041141D" w:rsidP="0041141D">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8209A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B972E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7A184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41141D" w:rsidRPr="00C25669" w14:paraId="0C779A2E" w14:textId="77777777" w:rsidTr="00C564DC">
        <w:trPr>
          <w:trHeight w:val="413"/>
          <w:jc w:val="center"/>
        </w:trPr>
        <w:tc>
          <w:tcPr>
            <w:tcW w:w="1382" w:type="dxa"/>
            <w:vMerge/>
            <w:tcBorders>
              <w:left w:val="single" w:sz="4" w:space="0" w:color="auto"/>
              <w:right w:val="single" w:sz="4" w:space="0" w:color="auto"/>
            </w:tcBorders>
            <w:vAlign w:val="center"/>
            <w:hideMark/>
          </w:tcPr>
          <w:p w14:paraId="512E2899"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2D8480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CSI-IM Resource Mapping</w:t>
            </w:r>
          </w:p>
          <w:p w14:paraId="6E4F20B5"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A6B19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F7049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41141D" w:rsidRPr="00C25669" w14:paraId="5C854966" w14:textId="77777777" w:rsidTr="00C564DC">
        <w:trPr>
          <w:trHeight w:val="71"/>
          <w:jc w:val="center"/>
        </w:trPr>
        <w:tc>
          <w:tcPr>
            <w:tcW w:w="1382" w:type="dxa"/>
            <w:vMerge/>
            <w:tcBorders>
              <w:left w:val="single" w:sz="4" w:space="0" w:color="auto"/>
              <w:bottom w:val="single" w:sz="4" w:space="0" w:color="auto"/>
              <w:right w:val="single" w:sz="4" w:space="0" w:color="auto"/>
            </w:tcBorders>
            <w:vAlign w:val="center"/>
            <w:hideMark/>
          </w:tcPr>
          <w:p w14:paraId="6362863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C3CBF6"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CSI-IM timeConfig</w:t>
            </w:r>
          </w:p>
          <w:p w14:paraId="5374905B" w14:textId="33733C57" w:rsidR="0041141D" w:rsidRPr="00C25669" w:rsidRDefault="0043125D" w:rsidP="0041141D">
            <w:pPr>
              <w:keepNext/>
              <w:keepLines/>
              <w:spacing w:after="0"/>
              <w:rPr>
                <w:rFonts w:ascii="Arial" w:hAnsi="Arial"/>
                <w:sz w:val="18"/>
              </w:rPr>
            </w:pPr>
            <w:r>
              <w:rPr>
                <w:rFonts w:ascii="Arial" w:eastAsia="SimSun" w:hAnsi="Arial" w:hint="eastAsia"/>
                <w:sz w:val="18"/>
              </w:rPr>
              <w:t>periodicity</w:t>
            </w:r>
            <w:r w:rsidR="0041141D"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D2D3C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813D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0ED7074E"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05DBEC0"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6B866C"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109954"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41141D" w:rsidRPr="00C25669" w14:paraId="4E3D2A9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A40025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A7B17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5093A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41141D" w:rsidRPr="00C25669" w14:paraId="0ADC416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9789D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F8F022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C5242DF"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cri-RI-PMI-CQI</w:t>
            </w:r>
          </w:p>
        </w:tc>
      </w:tr>
      <w:tr w:rsidR="0041141D" w:rsidRPr="00C25669" w14:paraId="3509EF3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C5BE7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328E85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656CC1"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13B6C0A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92B1FA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69D0C9"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B92A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2A17756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099D48"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CE3D276"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0DC3A6"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13A06A61"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10079F6"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53C861"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3B0E4D"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41141D" w:rsidRPr="00C25669" w14:paraId="03ED23A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1DCCE1"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E498BB5" w14:textId="77777777" w:rsidR="0041141D" w:rsidRPr="00C25669" w:rsidRDefault="0041141D" w:rsidP="0041141D">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168192E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41141D" w:rsidRPr="00C25669" w14:paraId="288FA4A0"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7D6395" w14:textId="77777777" w:rsidR="0041141D" w:rsidRPr="00C25669" w:rsidRDefault="0041141D" w:rsidP="0041141D">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462218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ACD5B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41141D" w:rsidRPr="00C25669" w14:paraId="5E8F9D5C"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AB4B1E" w14:textId="66DE9B36" w:rsidR="0041141D" w:rsidRPr="00C25669" w:rsidRDefault="0041141D" w:rsidP="0041141D">
            <w:pPr>
              <w:keepNext/>
              <w:keepLines/>
              <w:spacing w:after="0"/>
              <w:rPr>
                <w:rFonts w:ascii="Arial" w:eastAsia="SimSun" w:hAnsi="Arial"/>
                <w:sz w:val="18"/>
              </w:rPr>
            </w:pPr>
            <w:r w:rsidRPr="00C25669">
              <w:rPr>
                <w:rFonts w:ascii="Arial" w:eastAsia="SimSun" w:hAnsi="Arial"/>
                <w:sz w:val="18"/>
              </w:rPr>
              <w:t xml:space="preserve">CSI-Report </w:t>
            </w:r>
            <w:r w:rsidR="0043125D">
              <w:rPr>
                <w:rFonts w:ascii="Arial" w:eastAsia="SimSun" w:hAnsi="Arial" w:hint="eastAsia"/>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6D9232"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258E48E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41141D" w:rsidRPr="00C25669" w14:paraId="5201DE4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694AB49"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507BF9B1"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F26E3E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8</w:t>
            </w:r>
          </w:p>
        </w:tc>
      </w:tr>
      <w:tr w:rsidR="0041141D" w:rsidRPr="00C25669" w14:paraId="11FF33E8"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B8F69A"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ED93D3F"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F0F88C7"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41141D" w:rsidRPr="00C25669" w14:paraId="359E711D"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76F745"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1CF8B715"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C947022"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1</w:t>
            </w:r>
          </w:p>
        </w:tc>
      </w:tr>
      <w:tr w:rsidR="0041141D" w:rsidRPr="00C25669" w14:paraId="70FCE8A6"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66382F" w14:textId="77777777" w:rsidR="0041141D" w:rsidRPr="00C25669" w:rsidRDefault="0041141D" w:rsidP="0041141D">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5E8623F6" w14:textId="77777777" w:rsidR="0041141D" w:rsidRPr="00C25669" w:rsidRDefault="0041141D" w:rsidP="0041141D">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B1E79BE" w14:textId="77777777" w:rsidR="0041141D" w:rsidRPr="00C25669" w:rsidRDefault="0041141D"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B316503" w14:textId="77777777" w:rsidR="0041141D" w:rsidRPr="00C25669" w:rsidDel="00DE394B" w:rsidRDefault="0041141D" w:rsidP="0041141D">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41141D" w:rsidRPr="00C25669" w14:paraId="7CF83963" w14:textId="77777777" w:rsidTr="00C564DC">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17609DD"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186529F2"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C06E76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E846FE"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lang w:eastAsia="zh-CN"/>
              </w:rPr>
              <w:t>typeI-SinglePanel</w:t>
            </w:r>
          </w:p>
        </w:tc>
      </w:tr>
      <w:tr w:rsidR="0041141D" w:rsidRPr="00C25669" w14:paraId="3CEF6C07" w14:textId="77777777" w:rsidTr="00C564DC">
        <w:trPr>
          <w:trHeight w:val="71"/>
          <w:jc w:val="center"/>
        </w:trPr>
        <w:tc>
          <w:tcPr>
            <w:tcW w:w="1382" w:type="dxa"/>
            <w:vMerge/>
            <w:tcBorders>
              <w:left w:val="single" w:sz="4" w:space="0" w:color="auto"/>
              <w:right w:val="single" w:sz="4" w:space="0" w:color="auto"/>
            </w:tcBorders>
            <w:hideMark/>
          </w:tcPr>
          <w:p w14:paraId="59BE973B"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FBC8D78"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F8C2907"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F0EFC3C"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41141D" w:rsidRPr="00C25669" w14:paraId="5CAE2C6D" w14:textId="77777777" w:rsidTr="00C564DC">
        <w:trPr>
          <w:trHeight w:val="71"/>
          <w:jc w:val="center"/>
        </w:trPr>
        <w:tc>
          <w:tcPr>
            <w:tcW w:w="1382" w:type="dxa"/>
            <w:vMerge/>
            <w:tcBorders>
              <w:left w:val="single" w:sz="4" w:space="0" w:color="auto"/>
              <w:right w:val="single" w:sz="4" w:space="0" w:color="auto"/>
            </w:tcBorders>
            <w:hideMark/>
          </w:tcPr>
          <w:p w14:paraId="4810276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EC4729C"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16D9C7E"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519751A"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41141D" w:rsidRPr="00C25669" w14:paraId="6AA8B240" w14:textId="77777777" w:rsidTr="00C564DC">
        <w:trPr>
          <w:trHeight w:val="71"/>
          <w:jc w:val="center"/>
        </w:trPr>
        <w:tc>
          <w:tcPr>
            <w:tcW w:w="1382" w:type="dxa"/>
            <w:vMerge/>
            <w:tcBorders>
              <w:left w:val="single" w:sz="4" w:space="0" w:color="auto"/>
              <w:right w:val="single" w:sz="4" w:space="0" w:color="auto"/>
            </w:tcBorders>
          </w:tcPr>
          <w:p w14:paraId="20EB4477"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7CAE4E29"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45F97F4B"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F953897"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41141D" w:rsidRPr="00C25669" w14:paraId="0866914F" w14:textId="77777777" w:rsidTr="00C564DC">
        <w:trPr>
          <w:trHeight w:val="71"/>
          <w:jc w:val="center"/>
        </w:trPr>
        <w:tc>
          <w:tcPr>
            <w:tcW w:w="1382" w:type="dxa"/>
            <w:vMerge/>
            <w:tcBorders>
              <w:left w:val="single" w:sz="4" w:space="0" w:color="auto"/>
              <w:right w:val="single" w:sz="4" w:space="0" w:color="auto"/>
            </w:tcBorders>
            <w:hideMark/>
          </w:tcPr>
          <w:p w14:paraId="64CB2055"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A449F9"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CB6C148"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A21A93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41141D" w:rsidRPr="00C25669" w14:paraId="65B7202F" w14:textId="77777777" w:rsidTr="00C564DC">
        <w:trPr>
          <w:trHeight w:val="71"/>
          <w:jc w:val="center"/>
        </w:trPr>
        <w:tc>
          <w:tcPr>
            <w:tcW w:w="1382" w:type="dxa"/>
            <w:vMerge/>
            <w:tcBorders>
              <w:left w:val="single" w:sz="4" w:space="0" w:color="auto"/>
              <w:bottom w:val="single" w:sz="4" w:space="0" w:color="auto"/>
              <w:right w:val="single" w:sz="4" w:space="0" w:color="auto"/>
            </w:tcBorders>
          </w:tcPr>
          <w:p w14:paraId="61E138BF" w14:textId="77777777" w:rsidR="0041141D" w:rsidRPr="00C25669" w:rsidRDefault="0041141D" w:rsidP="0041141D">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84AE84E"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CBEC7EA"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E080BBE"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41141D" w:rsidRPr="00C25669" w14:paraId="2480497B"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D5A92B3"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6BABEE2"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539C67B"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41141D" w:rsidRPr="00C25669" w14:paraId="33A59487"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8FC3A1"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50F06C" w14:textId="77777777" w:rsidR="0041141D" w:rsidRPr="00C25669" w:rsidRDefault="0041141D" w:rsidP="0041141D">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2243F85"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41141D" w:rsidRPr="00C25669" w14:paraId="59B6F0C9"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3FD642" w14:textId="77777777" w:rsidR="0041141D" w:rsidRPr="00C25669" w:rsidRDefault="0041141D" w:rsidP="0041141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60B8C4D" w14:textId="77777777" w:rsidR="0041141D" w:rsidRPr="00C25669" w:rsidRDefault="0041141D" w:rsidP="0041141D">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412363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41141D" w:rsidRPr="00C25669" w14:paraId="155C54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52E" w14:textId="77777777" w:rsidR="0041141D" w:rsidRPr="00C25669" w:rsidRDefault="0041141D" w:rsidP="0041141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EAAE0B5" w14:textId="77777777" w:rsidR="0041141D" w:rsidRPr="00C25669" w:rsidRDefault="0041141D" w:rsidP="0041141D">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C7B6848" w14:textId="77777777" w:rsidR="0041141D" w:rsidRPr="00C25669" w:rsidRDefault="0041141D" w:rsidP="0041141D">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C564DC" w:rsidRPr="00C25669" w14:paraId="3026BF9F" w14:textId="77777777" w:rsidTr="00C564DC">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A3B1DE" w14:textId="03061F48" w:rsidR="00C564DC" w:rsidRPr="00C25669" w:rsidRDefault="00C564D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9EB7B85" w14:textId="77777777" w:rsidR="00C564DC" w:rsidRPr="00C25669" w:rsidRDefault="00C564DC"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9EE9068" w14:textId="1CEACEA5" w:rsidR="00C564DC" w:rsidRPr="00C25669" w:rsidRDefault="00C564D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41141D" w:rsidRPr="00C25669" w14:paraId="139597C2" w14:textId="77777777" w:rsidTr="0041141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2270FA9" w14:textId="77777777" w:rsidR="0041141D" w:rsidRPr="007428EC" w:rsidRDefault="0041141D" w:rsidP="0041141D">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F908D33" w14:textId="77777777" w:rsidR="0041141D" w:rsidRPr="00C25669" w:rsidRDefault="0041141D" w:rsidP="0041141D">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6785D051" w14:textId="77777777" w:rsidR="0041141D" w:rsidRPr="00C25669" w:rsidRDefault="0041141D" w:rsidP="0041141D">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5AF1AC5" w14:textId="77777777" w:rsidR="005B3300" w:rsidRPr="00C25669" w:rsidRDefault="005B3300" w:rsidP="005B3300">
      <w:pPr>
        <w:rPr>
          <w:rFonts w:eastAsia="SimSun"/>
          <w:lang w:eastAsia="zh-CN"/>
        </w:rPr>
      </w:pPr>
    </w:p>
    <w:p w14:paraId="79A2A784" w14:textId="77777777"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2F0C513B"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0017CBE"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41B86B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9838CA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6951F1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1D6D3A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46FE45DA" w14:textId="77777777" w:rsidR="004B21C9" w:rsidRDefault="004B21C9" w:rsidP="004B21C9">
      <w:pPr>
        <w:rPr>
          <w:rFonts w:eastAsia="SimSun"/>
          <w:lang w:eastAsia="zh-CN"/>
        </w:rPr>
      </w:pPr>
      <w:bookmarkStart w:id="1393" w:name="_Toc21338248"/>
      <w:bookmarkStart w:id="1394" w:name="_Toc29808356"/>
      <w:bookmarkStart w:id="1395" w:name="_Toc37068275"/>
      <w:bookmarkStart w:id="1396" w:name="_Toc37083820"/>
      <w:bookmarkStart w:id="1397" w:name="_Toc37084162"/>
      <w:bookmarkStart w:id="1398" w:name="_Toc40209524"/>
      <w:bookmarkStart w:id="1399" w:name="_Toc40209866"/>
      <w:bookmarkStart w:id="1400" w:name="_Toc45892825"/>
    </w:p>
    <w:p w14:paraId="23CA9DD4" w14:textId="0C338821" w:rsidR="004B21C9" w:rsidRDefault="004B21C9" w:rsidP="004B21C9">
      <w:pPr>
        <w:pStyle w:val="Heading5"/>
        <w:rPr>
          <w:rFonts w:eastAsiaTheme="minorEastAsia"/>
          <w:lang w:eastAsia="zh-CN"/>
        </w:rPr>
      </w:pPr>
      <w:bookmarkStart w:id="1401" w:name="_Toc53176684"/>
      <w:bookmarkStart w:id="1402" w:name="_Toc61120997"/>
      <w:bookmarkStart w:id="1403" w:name="_Toc67918177"/>
      <w:bookmarkStart w:id="1404" w:name="_Toc76298221"/>
      <w:bookmarkStart w:id="1405" w:name="_Toc76572233"/>
      <w:bookmarkStart w:id="1406" w:name="_Toc76652100"/>
      <w:bookmarkStart w:id="1407" w:name="_Toc76652938"/>
      <w:bookmarkStart w:id="1408" w:name="_Toc83742210"/>
      <w:bookmarkStart w:id="1409" w:name="_Toc91440700"/>
      <w:bookmarkStart w:id="1410" w:name="_Toc98849490"/>
      <w:bookmarkStart w:id="1411" w:name="_Toc106543343"/>
      <w:bookmarkStart w:id="1412" w:name="_Toc106737441"/>
      <w:bookmarkStart w:id="1413" w:name="_Toc107233208"/>
      <w:bookmarkStart w:id="1414" w:name="_Toc107234823"/>
      <w:bookmarkStart w:id="1415" w:name="_Toc107419793"/>
      <w:bookmarkStart w:id="1416" w:name="_Toc107477089"/>
      <w:bookmarkStart w:id="1417" w:name="_Toc114565942"/>
      <w:bookmarkStart w:id="1418" w:name="_Toc123936251"/>
      <w:bookmarkStart w:id="1419" w:name="_Toc124377266"/>
      <w:r>
        <w:rPr>
          <w:lang w:eastAsia="zh-CN"/>
        </w:rPr>
        <w:t>6.3.2.2.3</w:t>
      </w:r>
      <w:r>
        <w:rPr>
          <w:lang w:eastAsia="zh-CN"/>
        </w:rPr>
        <w:tab/>
      </w:r>
      <w:r w:rsidR="00DC2A18">
        <w:rPr>
          <w:lang w:eastAsia="zh-CN"/>
        </w:rPr>
        <w:t>Multiple</w:t>
      </w:r>
      <w:r>
        <w:rPr>
          <w:lang w:eastAsia="zh-CN"/>
        </w:rPr>
        <w:t xml:space="preserve"> PMI with 16TX </w:t>
      </w:r>
      <w:r>
        <w:rPr>
          <w:lang w:val="en-US"/>
        </w:rPr>
        <w:t>TypeI-SinglePanel</w:t>
      </w:r>
      <w:r>
        <w:rPr>
          <w:lang w:val="en-US" w:eastAsia="zh-CN"/>
        </w:rPr>
        <w:t xml:space="preserve"> Codebook</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F159B7E"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6.3.2.2.3-2</w:t>
      </w:r>
      <w:r>
        <w:rPr>
          <w:rFonts w:eastAsia="SimSun"/>
        </w:rPr>
        <w:t>.</w:t>
      </w:r>
    </w:p>
    <w:p w14:paraId="6AFB0391" w14:textId="77777777" w:rsidR="004B21C9" w:rsidRDefault="004B21C9" w:rsidP="004B21C9">
      <w:pPr>
        <w:pStyle w:val="TH"/>
        <w:rPr>
          <w:rFonts w:eastAsiaTheme="minorEastAsia"/>
          <w:lang w:eastAsia="zh-CN"/>
        </w:rPr>
      </w:pPr>
      <w:r>
        <w:t xml:space="preserve">Table </w:t>
      </w:r>
      <w:r>
        <w:rPr>
          <w:lang w:eastAsia="zh-CN"/>
        </w:rPr>
        <w:t>6.3.2.2.3-1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4B21C9" w14:paraId="639E0F3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C4C6DD"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0DE96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C0A59B"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4BA5D85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98339"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BF2EF"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D36A67"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5F42A7A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6A7E2B"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7004C"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36B28"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510290C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25E458"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5CC6D"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03DE0"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668ABDA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89999"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98017"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3AF5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5D28F82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98A39"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58AA82"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23C88"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TDLC300-5</w:t>
            </w:r>
          </w:p>
        </w:tc>
      </w:tr>
      <w:tr w:rsidR="004B21C9" w14:paraId="5131662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6078F"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9C51"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59F14"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16 x 2</w:t>
            </w:r>
          </w:p>
          <w:p w14:paraId="6BD478F6"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(4,2)</w:t>
            </w:r>
          </w:p>
        </w:tc>
      </w:tr>
      <w:tr w:rsidR="004B21C9" w:rsidRPr="00F73B65" w14:paraId="29220B2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280E6D"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E50E6" w14:textId="77777777" w:rsidR="004B21C9" w:rsidRDefault="004B21C9" w:rsidP="004B21C9">
            <w:pP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327793"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73BE0BBB"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A12E5AF"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02307B"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0ACA96"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A7F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5A18338C"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D5073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35DD6"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B3E12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1DD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5580622F"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7E66EF"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FE04D"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8CBF0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8DC8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4003F22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381B0"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D303E4"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49428E"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B1D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19EA4AD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6CCAF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2F33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9797F"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26C1E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030512A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45ADF6"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2F9561"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4826A0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971F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3F06EB8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A8696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16A9D"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1C40F16"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370D2"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8BFA1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52B2BCF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785537D"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E0888D"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0E34E28"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A3292"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4213C82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074258"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88E6CF"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0B7FE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3749B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C954538"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BF31FF9"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1E3AB9"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BF859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4455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16</w:t>
            </w:r>
          </w:p>
        </w:tc>
      </w:tr>
      <w:tr w:rsidR="004B21C9" w14:paraId="4CDFB7B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8D3FAC"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D08A84"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5ECC6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4A58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4DAC90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96ADE2"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9993DD"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CA5A2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268D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6507F141"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02569EA"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5D3156"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3AAFD9"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8D8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4B21C9" w14:paraId="2BFCD74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BF3C34"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757ED1"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8EEF5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1C2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w:t>
            </w:r>
          </w:p>
        </w:tc>
      </w:tr>
      <w:tr w:rsidR="004B21C9" w14:paraId="07024AF2"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DB0DF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29FE7"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AAD5A74"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3DF99"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5A0B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FE7E0A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E01D291" w14:textId="77777777" w:rsidR="004B21C9" w:rsidRDefault="004B21C9" w:rsidP="004B21C9">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F80EC5"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55B6C6B"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AF7F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06F3AF8A"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DA22E60"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1D9EC32"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47136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03D1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8953FF4" w14:textId="77777777" w:rsidTr="004B21C9">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A1F46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2936BB"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589B0" w14:textId="77777777" w:rsidR="004B21C9" w:rsidRDefault="004B21C9" w:rsidP="004B21C9">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FF20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3A46A7CE" w14:textId="77777777" w:rsidTr="004B21C9">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C330B5"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306B04"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1B865B70"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6E8925"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8FFF6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590FE756"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A04DF2"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DB1B05"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2BA8946A"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27B4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04F30C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725852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2AB74A"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BC6850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AFE2B"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2E3C918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72C2C0"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EA60A7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BE1A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7E5A953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76A97"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5B11A7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036F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7BF63D1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1B9BB9"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231F753"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EA136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0C49B415"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3695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3BEB9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8FAC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6FE1756"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8E52FD"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91260B8"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153E2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65BA0972"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D22EC9"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59A81D"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934B3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4B21C9" w14:paraId="6BA84DD4"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953A6"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ADD19"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60E11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2386604D"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E9E60"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CE9321"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F33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50B8CC3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293712"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2AA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B909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11D7189E"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E56C8"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5D40E7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0D4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4C5B67D9"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D8307B"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C89250"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1C05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06A11E90"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ABBECE"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C3CFE8"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E6C5"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5C993C0F"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1E2BB0"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7EF3AE" w14:textId="77777777" w:rsidR="004B21C9" w:rsidRDefault="004B21C9" w:rsidP="004B21C9">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70DB0"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9B4EA9B"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3F9406BC" w14:textId="77777777" w:rsidTr="004B21C9">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DA20009"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AE84B63"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CA0E104"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E53E4E"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3E910C7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D33051"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F15AFC"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23C3AEF"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D9DF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762AD584"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97992D"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DC47CA"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BACE3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54EB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(4,2)</w:t>
            </w:r>
          </w:p>
        </w:tc>
      </w:tr>
      <w:tr w:rsidR="004B21C9" w14:paraId="0EBEFA40"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4E2AE0"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CFD261"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0C6A882"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3B51D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04E957BE"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93209F"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575684"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39EEF3A"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FE7D7" w14:textId="77777777" w:rsidR="00620531" w:rsidRDefault="004B21C9" w:rsidP="00620531">
            <w:pPr>
              <w:keepNext/>
              <w:keepLines/>
              <w:spacing w:after="0"/>
              <w:jc w:val="center"/>
              <w:rPr>
                <w:rFonts w:ascii="Arial" w:eastAsia="SimSun" w:hAnsi="Arial"/>
                <w:sz w:val="18"/>
                <w:lang w:eastAsia="zh-CN"/>
              </w:rPr>
            </w:pPr>
            <w:r>
              <w:rPr>
                <w:rFonts w:ascii="Arial" w:eastAsia="SimSun" w:hAnsi="Arial"/>
                <w:sz w:val="18"/>
                <w:lang w:eastAsia="zh-CN"/>
              </w:rPr>
              <w:t xml:space="preserve">0x </w:t>
            </w:r>
          </w:p>
          <w:p w14:paraId="4DFDDCA6" w14:textId="77777777" w:rsidR="00620531"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34C65C6" w14:textId="04F55D02" w:rsidR="004B21C9" w:rsidRDefault="00620531" w:rsidP="00620531">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C255437" w14:textId="77777777" w:rsidTr="004B21C9">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D7BC57" w14:textId="77777777" w:rsidR="004B21C9" w:rsidRDefault="004B21C9" w:rsidP="004B21C9">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D60FE72"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D0E0EAB"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5572E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79817C0B"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F1CB573" w14:textId="77777777" w:rsidR="004B21C9" w:rsidRDefault="004B21C9" w:rsidP="004B21C9">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B69ACB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4655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7B991117"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80BB56"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D080"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0E748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1A365E2A"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1AC72"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EB16C74" w14:textId="77777777" w:rsidR="004B21C9" w:rsidRDefault="004B21C9" w:rsidP="004B21C9">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9A6C3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085C5411" w14:textId="77777777" w:rsidTr="004B21C9">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71F1D"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C017BAC" w14:textId="77777777" w:rsidR="004B21C9" w:rsidRDefault="004B21C9" w:rsidP="004B21C9">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22AAE"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B21C9" w:rsidRPr="00F73B65" w14:paraId="7850DBCB"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911D795"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1C884CF1"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33FC7CE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510D0331" w14:textId="77777777" w:rsidR="004B21C9" w:rsidRDefault="004B21C9" w:rsidP="004B21C9">
      <w:pPr>
        <w:rPr>
          <w:rFonts w:eastAsia="SimSun"/>
          <w:lang w:eastAsia="zh-CN"/>
        </w:rPr>
      </w:pPr>
    </w:p>
    <w:p w14:paraId="7B403FCC" w14:textId="77777777" w:rsidR="004B21C9" w:rsidRDefault="004B21C9" w:rsidP="004B21C9">
      <w:pPr>
        <w:pStyle w:val="TH"/>
        <w:rPr>
          <w:rFonts w:eastAsiaTheme="minorEastAsia"/>
          <w:lang w:eastAsia="zh-CN"/>
        </w:rPr>
      </w:pPr>
      <w:r>
        <w:t xml:space="preserve">Table </w:t>
      </w:r>
      <w:r>
        <w:rPr>
          <w:lang w:eastAsia="zh-CN"/>
        </w:rPr>
        <w:t>6.3.2.2.3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012DCEF5"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6ADC5C82"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2D5DA8B"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250F29B4"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56932EB"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FD337C4" w14:textId="2C9FC3F4" w:rsidR="004B21C9" w:rsidRDefault="0014644C" w:rsidP="004B21C9">
            <w:pPr>
              <w:keepNext/>
              <w:keepLines/>
              <w:spacing w:after="0"/>
              <w:jc w:val="center"/>
              <w:rPr>
                <w:rFonts w:ascii="Arial" w:hAnsi="Arial"/>
                <w:sz w:val="18"/>
                <w:lang w:eastAsia="zh-CN"/>
              </w:rPr>
            </w:pPr>
            <w:r>
              <w:rPr>
                <w:rFonts w:ascii="Arial" w:eastAsia="SimSun" w:hAnsi="Arial"/>
                <w:sz w:val="18"/>
                <w:lang w:eastAsia="zh-CN"/>
              </w:rPr>
              <w:t>2.5</w:t>
            </w:r>
          </w:p>
        </w:tc>
      </w:tr>
    </w:tbl>
    <w:p w14:paraId="41707399" w14:textId="77777777" w:rsidR="004B21C9" w:rsidRDefault="004B21C9" w:rsidP="004B21C9">
      <w:pPr>
        <w:rPr>
          <w:rFonts w:eastAsia="SimSun"/>
          <w:lang w:eastAsia="zh-CN"/>
        </w:rPr>
      </w:pPr>
    </w:p>
    <w:p w14:paraId="120F9BD6" w14:textId="77777777" w:rsidR="004B21C9" w:rsidRDefault="004B21C9" w:rsidP="004B21C9">
      <w:pPr>
        <w:pStyle w:val="Heading5"/>
        <w:rPr>
          <w:rFonts w:eastAsiaTheme="minorEastAsia"/>
          <w:lang w:eastAsia="zh-CN"/>
        </w:rPr>
      </w:pPr>
      <w:bookmarkStart w:id="1420" w:name="_Toc53176685"/>
      <w:bookmarkStart w:id="1421" w:name="_Toc61120998"/>
      <w:bookmarkStart w:id="1422" w:name="_Toc67918178"/>
      <w:bookmarkStart w:id="1423" w:name="_Toc76298222"/>
      <w:bookmarkStart w:id="1424" w:name="_Toc76572234"/>
      <w:bookmarkStart w:id="1425" w:name="_Toc76652101"/>
      <w:bookmarkStart w:id="1426" w:name="_Toc76652939"/>
      <w:bookmarkStart w:id="1427" w:name="_Toc83742211"/>
      <w:bookmarkStart w:id="1428" w:name="_Toc91440701"/>
      <w:bookmarkStart w:id="1429" w:name="_Toc98849491"/>
      <w:bookmarkStart w:id="1430" w:name="_Toc106543344"/>
      <w:bookmarkStart w:id="1431" w:name="_Toc106737442"/>
      <w:bookmarkStart w:id="1432" w:name="_Toc107233209"/>
      <w:bookmarkStart w:id="1433" w:name="_Toc107234824"/>
      <w:bookmarkStart w:id="1434" w:name="_Toc107419794"/>
      <w:bookmarkStart w:id="1435" w:name="_Toc107477090"/>
      <w:bookmarkStart w:id="1436" w:name="_Toc114565943"/>
      <w:bookmarkStart w:id="1437" w:name="_Toc123936252"/>
      <w:bookmarkStart w:id="1438" w:name="_Toc124377267"/>
      <w:r>
        <w:rPr>
          <w:lang w:eastAsia="zh-CN"/>
        </w:rPr>
        <w:t>6.3.2.2.4</w:t>
      </w:r>
      <w:r>
        <w:rPr>
          <w:lang w:eastAsia="zh-CN"/>
        </w:rPr>
        <w:tab/>
        <w:t xml:space="preserve">Single PMI with 32TX </w:t>
      </w:r>
      <w:r>
        <w:rPr>
          <w:lang w:val="en-US"/>
        </w:rPr>
        <w:t>TypeI-SinglePanel</w:t>
      </w:r>
      <w:r>
        <w:rPr>
          <w:lang w:val="en-US" w:eastAsia="zh-CN"/>
        </w:rPr>
        <w:t xml:space="preserve"> Codebook</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BDA1FC1" w14:textId="77777777" w:rsidR="004B21C9" w:rsidRDefault="004B21C9" w:rsidP="004B21C9">
      <w:pPr>
        <w:rPr>
          <w:rFonts w:eastAsia="SimSun"/>
          <w:lang w:eastAsia="zh-CN"/>
        </w:rPr>
      </w:pPr>
      <w:r>
        <w:rPr>
          <w:rFonts w:eastAsia="SimSun"/>
        </w:rPr>
        <w:t xml:space="preserve">For the parameters specified in Table </w:t>
      </w:r>
      <w:r>
        <w:rPr>
          <w:rFonts w:eastAsia="SimSun"/>
          <w:lang w:eastAsia="zh-CN"/>
        </w:rPr>
        <w:t>6.3.2.2.4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6.3.2.2.4-2</w:t>
      </w:r>
      <w:r>
        <w:rPr>
          <w:rFonts w:eastAsia="SimSun"/>
        </w:rPr>
        <w:t>.</w:t>
      </w:r>
    </w:p>
    <w:p w14:paraId="7A012619" w14:textId="77777777" w:rsidR="004B21C9" w:rsidRDefault="004B21C9" w:rsidP="004B21C9">
      <w:pPr>
        <w:pStyle w:val="TH"/>
        <w:rPr>
          <w:rFonts w:eastAsiaTheme="minorEastAsia"/>
          <w:lang w:eastAsia="zh-CN"/>
        </w:rPr>
      </w:pPr>
      <w:r>
        <w:t xml:space="preserve">Table </w:t>
      </w:r>
      <w:r>
        <w:rPr>
          <w:lang w:eastAsia="zh-CN"/>
        </w:rPr>
        <w:t>6.3.2.2.4-1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4B21C9" w14:paraId="1EF47655"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91F7802"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4B9FFE"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B45C71C" w14:textId="77777777" w:rsidR="004B21C9" w:rsidRDefault="004B21C9" w:rsidP="004B21C9">
            <w:pPr>
              <w:keepNext/>
              <w:keepLines/>
              <w:spacing w:after="0"/>
              <w:jc w:val="center"/>
              <w:rPr>
                <w:rFonts w:ascii="Arial" w:eastAsia="SimSun" w:hAnsi="Arial"/>
                <w:b/>
                <w:sz w:val="18"/>
              </w:rPr>
            </w:pPr>
            <w:r>
              <w:rPr>
                <w:rFonts w:ascii="Arial" w:eastAsia="SimSun" w:hAnsi="Arial"/>
                <w:b/>
                <w:sz w:val="18"/>
              </w:rPr>
              <w:t>Test 1</w:t>
            </w:r>
          </w:p>
        </w:tc>
      </w:tr>
      <w:tr w:rsidR="004B21C9" w14:paraId="31513563"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36C69B5" w14:textId="77777777" w:rsidR="004B21C9" w:rsidRDefault="004B21C9" w:rsidP="004B21C9">
            <w:pPr>
              <w:keepNext/>
              <w:keepLines/>
              <w:spacing w:after="0"/>
              <w:jc w:val="center"/>
              <w:rPr>
                <w:rFonts w:ascii="Arial" w:eastAsia="SimSun" w:hAnsi="Arial"/>
                <w:sz w:val="18"/>
              </w:rPr>
            </w:pPr>
            <w:r>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1FFB88" w14:textId="77777777" w:rsidR="004B21C9" w:rsidRDefault="004B21C9" w:rsidP="004B21C9">
            <w:pPr>
              <w:keepNext/>
              <w:keepLines/>
              <w:spacing w:after="0"/>
              <w:jc w:val="center"/>
              <w:rPr>
                <w:rFonts w:ascii="Arial" w:eastAsia="SimSun" w:hAnsi="Arial"/>
                <w:sz w:val="18"/>
              </w:rPr>
            </w:pPr>
            <w:r>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013B6B" w14:textId="77777777" w:rsidR="004B21C9" w:rsidRDefault="004B21C9" w:rsidP="004B21C9">
            <w:pPr>
              <w:keepNext/>
              <w:keepLines/>
              <w:spacing w:after="0"/>
              <w:jc w:val="center"/>
              <w:rPr>
                <w:rFonts w:ascii="Arial" w:eastAsia="SimSun" w:hAnsi="Arial"/>
                <w:sz w:val="18"/>
              </w:rPr>
            </w:pPr>
            <w:r>
              <w:rPr>
                <w:rFonts w:ascii="Arial" w:eastAsia="SimSun" w:hAnsi="Arial"/>
                <w:sz w:val="18"/>
              </w:rPr>
              <w:t>40</w:t>
            </w:r>
          </w:p>
        </w:tc>
      </w:tr>
      <w:tr w:rsidR="004B21C9" w14:paraId="73DA3CC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79F5AD" w14:textId="77777777" w:rsidR="004B21C9" w:rsidRDefault="004B21C9" w:rsidP="004B21C9">
            <w:pPr>
              <w:keepNext/>
              <w:keepLines/>
              <w:spacing w:after="0"/>
              <w:jc w:val="center"/>
              <w:rPr>
                <w:rFonts w:ascii="Arial" w:eastAsia="SimSun" w:hAnsi="Arial"/>
                <w:sz w:val="18"/>
              </w:rPr>
            </w:pPr>
            <w:r>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D2B81A" w14:textId="77777777" w:rsidR="004B21C9" w:rsidRDefault="004B21C9" w:rsidP="004B21C9">
            <w:pPr>
              <w:keepNext/>
              <w:keepLines/>
              <w:spacing w:after="0"/>
              <w:jc w:val="center"/>
              <w:rPr>
                <w:rFonts w:ascii="Arial" w:eastAsia="SimSun" w:hAnsi="Arial"/>
                <w:sz w:val="18"/>
              </w:rPr>
            </w:pPr>
            <w:r>
              <w:rPr>
                <w:rFonts w:ascii="Arial" w:eastAsia="SimSun" w:hAnsi="Arial"/>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6ED9782" w14:textId="77777777" w:rsidR="004B21C9" w:rsidRDefault="004B21C9" w:rsidP="004B21C9">
            <w:pPr>
              <w:keepNext/>
              <w:keepLines/>
              <w:spacing w:after="0"/>
              <w:jc w:val="center"/>
              <w:rPr>
                <w:rFonts w:ascii="Arial" w:eastAsia="SimSun" w:hAnsi="Arial"/>
                <w:sz w:val="18"/>
              </w:rPr>
            </w:pPr>
            <w:r>
              <w:rPr>
                <w:rFonts w:ascii="Arial" w:eastAsia="SimSun" w:hAnsi="Arial"/>
                <w:sz w:val="18"/>
              </w:rPr>
              <w:t>30</w:t>
            </w:r>
          </w:p>
        </w:tc>
      </w:tr>
      <w:tr w:rsidR="004B21C9" w14:paraId="083B684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65B77DD" w14:textId="77777777" w:rsidR="004B21C9" w:rsidRDefault="004B21C9" w:rsidP="004B21C9">
            <w:pPr>
              <w:keepNext/>
              <w:keepLines/>
              <w:spacing w:after="0"/>
              <w:jc w:val="center"/>
              <w:rPr>
                <w:rFonts w:ascii="Arial" w:eastAsia="SimSun" w:hAnsi="Arial"/>
                <w:sz w:val="18"/>
              </w:rPr>
            </w:pPr>
            <w:r>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1228A2"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ADB667"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w:t>
            </w:r>
          </w:p>
        </w:tc>
      </w:tr>
      <w:tr w:rsidR="004B21C9" w:rsidRPr="00F73B65" w14:paraId="556AF0BF"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A1D5ED6" w14:textId="77777777" w:rsidR="004B21C9" w:rsidRDefault="004B21C9" w:rsidP="004B21C9">
            <w:pPr>
              <w:keepNext/>
              <w:keepLines/>
              <w:spacing w:after="0"/>
              <w:jc w:val="center"/>
              <w:rPr>
                <w:rFonts w:ascii="Arial" w:eastAsia="SimSun" w:hAnsi="Arial"/>
                <w:sz w:val="18"/>
              </w:rPr>
            </w:pPr>
            <w:r>
              <w:rPr>
                <w:rFonts w:ascii="Arial" w:eastAsia="SimSun" w:hAnsi="Arial"/>
                <w:sz w:val="18"/>
              </w:rPr>
              <w:t>TDD DL-UL configurations</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C242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9432BA" w14:textId="77777777" w:rsidR="004B21C9" w:rsidRDefault="004B21C9" w:rsidP="004B21C9">
            <w:pPr>
              <w:keepNext/>
              <w:keepLines/>
              <w:spacing w:after="0"/>
              <w:jc w:val="center"/>
              <w:rPr>
                <w:rFonts w:ascii="Arial" w:eastAsia="SimSun" w:hAnsi="Arial"/>
                <w:sz w:val="18"/>
              </w:rPr>
            </w:pPr>
            <w:r>
              <w:rPr>
                <w:rFonts w:ascii="Arial" w:eastAsia="SimSun" w:hAnsi="Arial"/>
                <w:sz w:val="18"/>
              </w:rPr>
              <w:t>FR1.30-1 as specified in Annex A</w:t>
            </w:r>
          </w:p>
        </w:tc>
      </w:tr>
      <w:tr w:rsidR="004B21C9" w14:paraId="738D0D1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A2ADCD" w14:textId="77777777" w:rsidR="004B21C9" w:rsidRDefault="004B21C9" w:rsidP="004B21C9">
            <w:pPr>
              <w:keepNext/>
              <w:keepLines/>
              <w:spacing w:after="0"/>
              <w:jc w:val="center"/>
              <w:rPr>
                <w:rFonts w:ascii="Arial" w:eastAsia="SimSun" w:hAnsi="Arial"/>
                <w:sz w:val="18"/>
              </w:rPr>
            </w:pPr>
            <w:r>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FDB"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8878BF" w14:textId="77777777" w:rsidR="004B21C9" w:rsidRDefault="004B21C9" w:rsidP="004B21C9">
            <w:pPr>
              <w:keepNext/>
              <w:keepLines/>
              <w:spacing w:after="0"/>
              <w:jc w:val="center"/>
              <w:rPr>
                <w:rFonts w:ascii="Arial" w:eastAsia="SimSun" w:hAnsi="Arial"/>
                <w:sz w:val="18"/>
              </w:rPr>
            </w:pPr>
            <w:r>
              <w:rPr>
                <w:rFonts w:ascii="Arial" w:eastAsia="SimSun" w:hAnsi="Arial"/>
                <w:sz w:val="18"/>
              </w:rPr>
              <w:t>TDLA30-5</w:t>
            </w:r>
          </w:p>
        </w:tc>
      </w:tr>
      <w:tr w:rsidR="004B21C9" w14:paraId="545B7B8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53C96DC" w14:textId="77777777" w:rsidR="004B21C9" w:rsidRDefault="004B21C9" w:rsidP="004B21C9">
            <w:pPr>
              <w:keepNext/>
              <w:keepLines/>
              <w:spacing w:after="0"/>
              <w:jc w:val="center"/>
              <w:rPr>
                <w:rFonts w:ascii="Arial" w:eastAsia="SimSun" w:hAnsi="Arial"/>
                <w:sz w:val="18"/>
              </w:rPr>
            </w:pPr>
            <w:r>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42581"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2CF8675" w14:textId="77777777" w:rsidR="004B21C9" w:rsidRDefault="004B21C9" w:rsidP="004B21C9">
            <w:pPr>
              <w:keepNext/>
              <w:keepLines/>
              <w:spacing w:after="0"/>
              <w:jc w:val="center"/>
              <w:rPr>
                <w:rFonts w:ascii="Arial" w:eastAsia="SimSun" w:hAnsi="Arial"/>
                <w:sz w:val="18"/>
              </w:rPr>
            </w:pPr>
            <w:r>
              <w:rPr>
                <w:rFonts w:ascii="Arial" w:eastAsia="SimSun" w:hAnsi="Arial"/>
                <w:sz w:val="18"/>
              </w:rPr>
              <w:t>High XP 32 x 2</w:t>
            </w:r>
          </w:p>
          <w:p w14:paraId="6E65D9A5" w14:textId="77777777" w:rsidR="004B21C9" w:rsidRDefault="004B21C9" w:rsidP="004B21C9">
            <w:pPr>
              <w:keepNext/>
              <w:keepLines/>
              <w:spacing w:after="0"/>
              <w:jc w:val="center"/>
              <w:rPr>
                <w:rFonts w:ascii="Arial" w:eastAsia="SimSun" w:hAnsi="Arial"/>
                <w:sz w:val="18"/>
              </w:rPr>
            </w:pPr>
            <w:r>
              <w:rPr>
                <w:rFonts w:ascii="Arial" w:eastAsia="SimSun" w:hAnsi="Arial"/>
                <w:sz w:val="18"/>
              </w:rPr>
              <w:t>(N1,N2) = (4,4)</w:t>
            </w:r>
          </w:p>
        </w:tc>
      </w:tr>
      <w:tr w:rsidR="004B21C9" w:rsidRPr="00F73B65" w14:paraId="4FEE59F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9F8B0A" w14:textId="77777777" w:rsidR="004B21C9" w:rsidRDefault="004B21C9" w:rsidP="004B21C9">
            <w:pPr>
              <w:keepNext/>
              <w:keepLines/>
              <w:spacing w:after="0"/>
              <w:jc w:val="center"/>
              <w:rPr>
                <w:rFonts w:ascii="Arial" w:eastAsia="SimSun" w:hAnsi="Arial"/>
                <w:sz w:val="18"/>
              </w:rPr>
            </w:pPr>
            <w:r>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5EF07" w14:textId="77777777" w:rsidR="004B21C9" w:rsidRDefault="004B21C9" w:rsidP="004B21C9">
            <w:pP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CFA4B5" w14:textId="77777777" w:rsidR="004B21C9" w:rsidRDefault="004B21C9" w:rsidP="004B21C9">
            <w:pPr>
              <w:keepNext/>
              <w:keepLines/>
              <w:spacing w:after="0"/>
              <w:jc w:val="center"/>
              <w:rPr>
                <w:rFonts w:ascii="Arial" w:eastAsia="SimSun" w:hAnsi="Arial"/>
                <w:sz w:val="18"/>
              </w:rPr>
            </w:pPr>
            <w:r>
              <w:rPr>
                <w:rFonts w:ascii="Arial" w:eastAsia="SimSun" w:hAnsi="Arial"/>
                <w:sz w:val="18"/>
              </w:rPr>
              <w:t>As specified in Annex B.4.1</w:t>
            </w:r>
          </w:p>
        </w:tc>
      </w:tr>
      <w:tr w:rsidR="004B21C9" w14:paraId="07469831"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5FE4B00" w14:textId="77777777" w:rsidR="004B21C9" w:rsidRDefault="004B21C9" w:rsidP="004B21C9">
            <w:pPr>
              <w:keepNext/>
              <w:keepLines/>
              <w:spacing w:after="0"/>
              <w:rPr>
                <w:rFonts w:ascii="Arial" w:eastAsia="SimSun" w:hAnsi="Arial"/>
                <w:sz w:val="18"/>
              </w:rPr>
            </w:pPr>
            <w:r>
              <w:rPr>
                <w:rFonts w:ascii="Arial" w:eastAsia="SimSun" w:hAnsi="Arial"/>
                <w:sz w:val="18"/>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078FF28E"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858E3D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2A6A8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4EF018F3"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4931A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5034ADC"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A5B965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A2645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3DEE5646"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BF9F6B8"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F7AE5E1" w14:textId="77777777" w:rsidR="004B21C9" w:rsidRDefault="004B21C9" w:rsidP="004B21C9">
            <w:pPr>
              <w:keepNext/>
              <w:keepLines/>
              <w:spacing w:after="0"/>
              <w:rPr>
                <w:rFonts w:ascii="Arial" w:eastAsia="SimSun"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D1DE7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64FC9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4B21C9" w14:paraId="6A0CD71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709DC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2A62FAFF" w14:textId="77777777" w:rsidR="004B21C9" w:rsidRDefault="004B21C9" w:rsidP="004B21C9">
            <w:pPr>
              <w:keepNext/>
              <w:keepLines/>
              <w:spacing w:after="0"/>
              <w:rPr>
                <w:rFonts w:ascii="Arial" w:eastAsia="SimSun"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243D89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FD8C51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05F114F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9A49D4C"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B331D77" w14:textId="77777777" w:rsidR="004B21C9" w:rsidRDefault="004B21C9" w:rsidP="004B21C9">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2FE2231"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7281F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4B21C9" w14:paraId="1937175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CBCE8BF"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4639ABA5" w14:textId="77777777" w:rsidR="004B21C9" w:rsidRDefault="004B21C9" w:rsidP="004B21C9">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D7AC4F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9E3F4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(9,-)</w:t>
            </w:r>
          </w:p>
        </w:tc>
      </w:tr>
      <w:tr w:rsidR="004B21C9" w14:paraId="155CB57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1871AC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1B2AA5"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183FDA94" w14:textId="77777777" w:rsidR="004B21C9" w:rsidRDefault="004B21C9" w:rsidP="004B21C9">
            <w:pPr>
              <w:keepNext/>
              <w:keepLines/>
              <w:spacing w:after="0"/>
              <w:rPr>
                <w:rFonts w:ascii="Arial" w:eastAsia="SimSun" w:hAnsi="Arial"/>
                <w:sz w:val="18"/>
              </w:rPr>
            </w:pPr>
            <w:r>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B1230D" w14:textId="77777777" w:rsidR="004B21C9" w:rsidRDefault="004B21C9" w:rsidP="004B21C9">
            <w:pPr>
              <w:keepNext/>
              <w:keepLines/>
              <w:spacing w:after="0"/>
              <w:jc w:val="center"/>
              <w:rPr>
                <w:rFonts w:ascii="Arial" w:eastAsia="SimSun" w:hAnsi="Arial"/>
                <w:sz w:val="18"/>
              </w:rPr>
            </w:pPr>
            <w:r>
              <w:rPr>
                <w:rFonts w:ascii="Arial" w:eastAsia="SimSun" w:hAnsi="Arial"/>
                <w:sz w:val="18"/>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A9A87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rsidRPr="00F73B65" w14:paraId="2C526A4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20AB2699"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60F4792C" w14:textId="77777777" w:rsidR="004B21C9" w:rsidRDefault="004B21C9" w:rsidP="004B21C9">
            <w:pPr>
              <w:keepNext/>
              <w:keepLines/>
              <w:spacing w:after="0"/>
              <w:rPr>
                <w:rFonts w:ascii="Arial" w:eastAsia="SimSun" w:hAnsi="Arial"/>
                <w:sz w:val="18"/>
              </w:rPr>
            </w:pPr>
            <w:r>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14:paraId="1DD972AA"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10A9E4" w14:textId="77777777" w:rsidR="004B21C9" w:rsidRDefault="004B21C9" w:rsidP="004B21C9">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4B21C9" w14:paraId="59F3DD74"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70C395C1" w14:textId="77777777" w:rsidR="004B21C9" w:rsidRDefault="004B21C9" w:rsidP="004B21C9">
            <w:pPr>
              <w:keepNext/>
              <w:keepLines/>
              <w:spacing w:after="0"/>
              <w:rPr>
                <w:rFonts w:ascii="Arial" w:eastAsia="SimSun" w:hAnsi="Arial"/>
                <w:sz w:val="18"/>
              </w:rPr>
            </w:pPr>
            <w:r>
              <w:rPr>
                <w:rFonts w:ascii="Arial" w:eastAsia="SimSun" w:hAnsi="Arial"/>
                <w:sz w:val="18"/>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1A551243" w14:textId="77777777" w:rsidR="004B21C9" w:rsidRDefault="004B21C9" w:rsidP="004B21C9">
            <w:pPr>
              <w:keepNext/>
              <w:keepLines/>
              <w:spacing w:after="0"/>
              <w:rPr>
                <w:rFonts w:ascii="Arial" w:hAnsi="Arial"/>
                <w:sz w:val="18"/>
              </w:rPr>
            </w:pPr>
            <w:r>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CAA65A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09FB2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236E8D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B839B61"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2ECDC31" w14:textId="77777777" w:rsidR="004B21C9" w:rsidRDefault="004B21C9" w:rsidP="004B21C9">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C7F25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A8790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32</w:t>
            </w:r>
          </w:p>
        </w:tc>
      </w:tr>
      <w:tr w:rsidR="004B21C9" w14:paraId="69BE069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7F8F52E6"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C36BE" w14:textId="77777777" w:rsidR="004B21C9" w:rsidRDefault="004B21C9" w:rsidP="004B21C9">
            <w:pPr>
              <w:keepNext/>
              <w:keepLines/>
              <w:spacing w:after="0"/>
              <w:rPr>
                <w:rFonts w:ascii="Arial" w:hAnsi="Arial"/>
                <w:sz w:val="18"/>
              </w:rPr>
            </w:pPr>
            <w:r>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7CF42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AF9A4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4B21C9" w14:paraId="1EBB9AE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A0F60D7"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B02E25B" w14:textId="77777777" w:rsidR="004B21C9" w:rsidRDefault="004B21C9" w:rsidP="004B21C9">
            <w:pPr>
              <w:keepNext/>
              <w:keepLines/>
              <w:spacing w:after="0"/>
              <w:rPr>
                <w:rFonts w:ascii="Arial" w:hAnsi="Arial"/>
                <w:sz w:val="18"/>
              </w:rPr>
            </w:pPr>
            <w:r>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8B2BD7D"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C1C24C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5CD9F37B"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1E320A4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00C1EDEA" w14:textId="77777777" w:rsidR="004B21C9" w:rsidRDefault="004B21C9" w:rsidP="004B21C9">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D0D77E"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E7BA1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4B21C9" w14:paraId="1E3088C5"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05E9AF3"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86B3598" w14:textId="77777777" w:rsidR="004B21C9" w:rsidRDefault="004B21C9" w:rsidP="004B21C9">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F3CF7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6B4B32"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4B21C9" w14:paraId="7F63D9D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6FBAB9B"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3FF3426F" w14:textId="77777777" w:rsidR="004B21C9" w:rsidRDefault="004B21C9" w:rsidP="004B21C9">
            <w:pPr>
              <w:keepNext/>
              <w:keepLines/>
              <w:spacing w:after="0"/>
              <w:rPr>
                <w:rFonts w:ascii="Arial" w:eastAsia="SimSun" w:hAnsi="Arial"/>
                <w:sz w:val="18"/>
              </w:rPr>
            </w:pPr>
            <w:r>
              <w:rPr>
                <w:rFonts w:ascii="Arial" w:eastAsia="SimSun" w:hAnsi="Arial"/>
                <w:sz w:val="18"/>
              </w:rPr>
              <w:t>CSI-RS</w:t>
            </w:r>
          </w:p>
          <w:p w14:paraId="72487017"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012567"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04D4C9"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64EC9F50"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4A9F1FD" w14:textId="77777777" w:rsidR="004B21C9" w:rsidRDefault="004B21C9" w:rsidP="004B21C9">
            <w:pPr>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hideMark/>
          </w:tcPr>
          <w:p w14:paraId="76B556BE" w14:textId="77777777" w:rsidR="004B21C9" w:rsidRDefault="004B21C9" w:rsidP="004B21C9">
            <w:pPr>
              <w:keepNext/>
              <w:keepLines/>
              <w:spacing w:after="0"/>
              <w:rPr>
                <w:rFonts w:ascii="Arial" w:eastAsia="SimSun" w:hAnsi="Arial"/>
                <w:sz w:val="18"/>
              </w:rPr>
            </w:pPr>
            <w:r>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CD9D14"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C0FCB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w:t>
            </w:r>
          </w:p>
        </w:tc>
      </w:tr>
      <w:tr w:rsidR="004B21C9" w14:paraId="7825DD4E"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4A89CBF" w14:textId="77777777" w:rsidR="004B21C9" w:rsidRDefault="004B21C9" w:rsidP="004B21C9">
            <w:pPr>
              <w:keepNext/>
              <w:keepLines/>
              <w:spacing w:after="0"/>
              <w:rPr>
                <w:rFonts w:ascii="Arial" w:hAnsi="Arial"/>
                <w:sz w:val="18"/>
              </w:rPr>
            </w:pPr>
            <w:r>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33923FAD" w14:textId="77777777" w:rsidR="004B21C9" w:rsidRDefault="004B21C9" w:rsidP="004B21C9">
            <w:pPr>
              <w:keepNext/>
              <w:keepLines/>
              <w:spacing w:after="0"/>
              <w:rPr>
                <w:rFonts w:ascii="Arial" w:eastAsia="SimSun" w:hAnsi="Arial"/>
                <w:sz w:val="18"/>
              </w:rPr>
            </w:pPr>
            <w:r>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CA1A618"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6D9CD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3B9FFC89" w14:textId="77777777" w:rsidTr="007F7771">
        <w:trPr>
          <w:trHeight w:val="22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5FA8024E"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B6D45AC" w14:textId="77777777" w:rsidR="004B21C9" w:rsidRDefault="004B21C9" w:rsidP="004B21C9">
            <w:pPr>
              <w:keepNext/>
              <w:keepLines/>
              <w:spacing w:after="0"/>
              <w:rPr>
                <w:rFonts w:ascii="Arial" w:hAnsi="Arial"/>
                <w:sz w:val="18"/>
              </w:rPr>
            </w:pPr>
            <w:r>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16C16F" w14:textId="77777777" w:rsidR="004B21C9" w:rsidRDefault="004B21C9" w:rsidP="004B21C9">
            <w:pP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6079306"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4B21C9" w14:paraId="44CE5028" w14:textId="77777777" w:rsidTr="007F7771">
        <w:trPr>
          <w:trHeight w:val="413"/>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03A7E5D2"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5B2858CB" w14:textId="77777777" w:rsidR="004B21C9" w:rsidRDefault="004B21C9" w:rsidP="004B21C9">
            <w:pPr>
              <w:keepNext/>
              <w:keepLines/>
              <w:spacing w:after="0"/>
              <w:rPr>
                <w:rFonts w:ascii="Arial" w:eastAsia="SimSun" w:hAnsi="Arial"/>
                <w:sz w:val="18"/>
              </w:rPr>
            </w:pPr>
            <w:r>
              <w:rPr>
                <w:rFonts w:ascii="Arial" w:eastAsia="SimSun" w:hAnsi="Arial"/>
                <w:sz w:val="18"/>
              </w:rPr>
              <w:t>CSI-IM Resource Mapping</w:t>
            </w:r>
          </w:p>
          <w:p w14:paraId="35E343BB" w14:textId="77777777" w:rsidR="004B21C9" w:rsidRDefault="004B21C9" w:rsidP="004B21C9">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AA2A8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D2F90A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(4,9)</w:t>
            </w:r>
          </w:p>
        </w:tc>
      </w:tr>
      <w:tr w:rsidR="004B21C9" w14:paraId="22FDF5E7"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9E5EC6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44AB8F33" w14:textId="77777777" w:rsidR="004B21C9" w:rsidRDefault="004B21C9" w:rsidP="004B21C9">
            <w:pPr>
              <w:keepNext/>
              <w:keepLines/>
              <w:spacing w:after="0"/>
              <w:rPr>
                <w:rFonts w:ascii="Arial" w:hAnsi="Arial"/>
                <w:sz w:val="18"/>
              </w:rPr>
            </w:pPr>
            <w:r>
              <w:rPr>
                <w:rFonts w:ascii="Arial" w:eastAsia="SimSun" w:hAnsi="Arial"/>
                <w:sz w:val="18"/>
              </w:rPr>
              <w:t>CSI-IM timeConfig</w:t>
            </w:r>
          </w:p>
          <w:p w14:paraId="04A17890" w14:textId="77777777" w:rsidR="004B21C9" w:rsidRDefault="004B21C9" w:rsidP="004B21C9">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9AE86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D2AB2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700B54BB"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CF71DE" w14:textId="77777777" w:rsidR="004B21C9" w:rsidRDefault="004B21C9" w:rsidP="004B21C9">
            <w:pPr>
              <w:keepNext/>
              <w:keepLines/>
              <w:spacing w:after="0"/>
              <w:rPr>
                <w:rFonts w:ascii="Arial" w:eastAsia="SimSun" w:hAnsi="Arial"/>
                <w:sz w:val="18"/>
              </w:rPr>
            </w:pPr>
            <w:r>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50080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51894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4B21C9" w14:paraId="17E01829"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BE8D21" w14:textId="77777777" w:rsidR="004B21C9" w:rsidRDefault="004B21C9" w:rsidP="004B21C9">
            <w:pPr>
              <w:keepNext/>
              <w:keepLines/>
              <w:spacing w:after="0"/>
              <w:rPr>
                <w:rFonts w:ascii="Arial" w:eastAsia="SimSun" w:hAnsi="Arial"/>
                <w:sz w:val="18"/>
              </w:rPr>
            </w:pPr>
            <w:r>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2392D4B"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8B44E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4B21C9" w14:paraId="21A05744"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0B8B21" w14:textId="77777777" w:rsidR="004B21C9" w:rsidRDefault="004B21C9" w:rsidP="004B21C9">
            <w:pPr>
              <w:keepNext/>
              <w:keepLines/>
              <w:spacing w:after="0"/>
              <w:rPr>
                <w:rFonts w:ascii="Arial" w:eastAsia="SimSun" w:hAnsi="Arial"/>
                <w:sz w:val="18"/>
              </w:rPr>
            </w:pPr>
            <w:r>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4E5273C"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61F161D"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cri-RI-PMI-CQI</w:t>
            </w:r>
          </w:p>
        </w:tc>
      </w:tr>
      <w:tr w:rsidR="004B21C9" w14:paraId="3A3FADFD"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F408194"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7D540"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7C9A7F"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86F6BB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029110" w14:textId="77777777" w:rsidR="004B21C9" w:rsidRDefault="004B21C9" w:rsidP="004B21C9">
            <w:pPr>
              <w:keepNext/>
              <w:keepLines/>
              <w:spacing w:after="0"/>
              <w:rPr>
                <w:rFonts w:ascii="Arial" w:eastAsia="SimSun" w:hAnsi="Arial"/>
                <w:sz w:val="18"/>
              </w:rPr>
            </w:pPr>
            <w:r>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83D79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F2D8AE"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2F8E92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8449E2" w14:textId="77777777" w:rsidR="004B21C9" w:rsidRDefault="004B21C9" w:rsidP="004B21C9">
            <w:pPr>
              <w:keepNext/>
              <w:keepLines/>
              <w:spacing w:after="0"/>
              <w:rPr>
                <w:rFonts w:ascii="Arial" w:eastAsia="SimSun" w:hAnsi="Arial"/>
                <w:sz w:val="18"/>
              </w:rPr>
            </w:pPr>
            <w:r>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F134D59"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28B3EE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62D2D9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21550B7" w14:textId="77777777" w:rsidR="004B21C9" w:rsidRDefault="004B21C9" w:rsidP="004B21C9">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64443"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F3598A1"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4B21C9" w14:paraId="0D653108"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3B7A57"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D105B8" w14:textId="77777777" w:rsidR="004B21C9" w:rsidRDefault="004B21C9" w:rsidP="004B21C9">
            <w:pPr>
              <w:keepNext/>
              <w:keepLines/>
              <w:spacing w:after="0"/>
              <w:jc w:val="center"/>
              <w:rPr>
                <w:rFonts w:ascii="Arial" w:hAnsi="Arial"/>
                <w:sz w:val="18"/>
              </w:rPr>
            </w:pPr>
            <w:r>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FD51A77"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4B21C9" w14:paraId="1F4B7DB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16C5A9" w14:textId="77777777" w:rsidR="004B21C9" w:rsidRDefault="004B21C9" w:rsidP="004B21C9">
            <w:pPr>
              <w:keepNext/>
              <w:keepLines/>
              <w:spacing w:after="0"/>
              <w:rPr>
                <w:rFonts w:ascii="Arial" w:eastAsia="SimSun" w:hAnsi="Arial"/>
                <w:sz w:val="18"/>
              </w:rPr>
            </w:pPr>
            <w:r>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AA9E8B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351AC4A"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4B21C9" w14:paraId="387E19E7"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2349AC" w14:textId="77777777" w:rsidR="004B21C9" w:rsidRDefault="004B21C9" w:rsidP="004B21C9">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CE240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149D505"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4B21C9" w14:paraId="24065ABA"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8B47AC6" w14:textId="77777777" w:rsidR="004B21C9" w:rsidRDefault="004B21C9" w:rsidP="004B21C9">
            <w:pPr>
              <w:keepNext/>
              <w:keepLines/>
              <w:spacing w:after="0"/>
              <w:rPr>
                <w:rFonts w:ascii="Arial" w:eastAsia="SimSun" w:hAnsi="Arial"/>
                <w:sz w:val="18"/>
              </w:rPr>
            </w:pPr>
            <w:r>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ED6DF3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43D0570"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8</w:t>
            </w:r>
          </w:p>
        </w:tc>
      </w:tr>
      <w:tr w:rsidR="004B21C9" w:rsidRPr="00F73B65" w14:paraId="6C7D79C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D35E86" w14:textId="77777777" w:rsidR="004B21C9" w:rsidRDefault="004B21C9" w:rsidP="004B21C9">
            <w:pPr>
              <w:keepNext/>
              <w:keepLines/>
              <w:spacing w:after="0"/>
              <w:rPr>
                <w:rFonts w:ascii="Arial" w:eastAsia="SimSun" w:hAnsi="Arial"/>
                <w:sz w:val="18"/>
              </w:rPr>
            </w:pPr>
            <w:r>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1DE031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D28421F"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4B21C9" w14:paraId="78AB9F2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4B58AF5" w14:textId="77777777" w:rsidR="004B21C9" w:rsidRDefault="004B21C9" w:rsidP="004B21C9">
            <w:pPr>
              <w:keepNext/>
              <w:keepLines/>
              <w:spacing w:after="0"/>
              <w:rPr>
                <w:rFonts w:ascii="Arial" w:eastAsia="SimSun" w:hAnsi="Arial"/>
                <w:sz w:val="18"/>
              </w:rPr>
            </w:pPr>
            <w:r>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3A08D60"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5C9ACE"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1</w:t>
            </w:r>
          </w:p>
        </w:tc>
      </w:tr>
      <w:tr w:rsidR="004B21C9" w:rsidRPr="00F73B65" w14:paraId="74F82D7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04D46F" w14:textId="77777777" w:rsidR="004B21C9" w:rsidRDefault="004B21C9" w:rsidP="004B21C9">
            <w:pPr>
              <w:keepNext/>
              <w:keepLines/>
              <w:spacing w:after="0"/>
              <w:rPr>
                <w:rFonts w:ascii="Arial" w:eastAsia="SimSun" w:hAnsi="Arial"/>
                <w:sz w:val="18"/>
              </w:rPr>
            </w:pPr>
            <w:r>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356948B" w14:textId="77777777" w:rsidR="004B21C9" w:rsidRDefault="004B21C9" w:rsidP="004B21C9">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B8D79D5" w14:textId="77777777" w:rsidR="004B21C9" w:rsidRDefault="004B21C9" w:rsidP="004B21C9">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1D8791FC" w14:textId="77777777" w:rsidR="004B21C9" w:rsidRDefault="004B21C9" w:rsidP="004B21C9">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4B21C9" w14:paraId="74390EA9" w14:textId="77777777" w:rsidTr="007F7771">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FF4FB8E" w14:textId="77777777" w:rsidR="004B21C9" w:rsidRDefault="004B21C9" w:rsidP="004B21C9">
            <w:pPr>
              <w:keepNext/>
              <w:keepLines/>
              <w:spacing w:after="0"/>
              <w:rPr>
                <w:rFonts w:ascii="Arial" w:hAnsi="Arial"/>
                <w:sz w:val="18"/>
              </w:rPr>
            </w:pPr>
            <w:r>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246361CF" w14:textId="77777777" w:rsidR="004B21C9" w:rsidRDefault="004B21C9" w:rsidP="004B21C9">
            <w:pPr>
              <w:keepNext/>
              <w:keepLines/>
              <w:spacing w:after="0"/>
              <w:rPr>
                <w:rFonts w:ascii="Arial" w:hAnsi="Arial"/>
                <w:sz w:val="18"/>
              </w:rPr>
            </w:pPr>
            <w:r>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3AC195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C5501F6" w14:textId="77777777" w:rsidR="004B21C9" w:rsidRDefault="004B21C9" w:rsidP="004B21C9">
            <w:pPr>
              <w:keepNext/>
              <w:keepLines/>
              <w:spacing w:after="0"/>
              <w:jc w:val="center"/>
              <w:rPr>
                <w:rFonts w:ascii="Arial" w:hAnsi="Arial"/>
                <w:sz w:val="18"/>
              </w:rPr>
            </w:pPr>
            <w:r>
              <w:rPr>
                <w:rFonts w:ascii="Arial" w:eastAsia="SimSun" w:hAnsi="Arial"/>
                <w:sz w:val="18"/>
                <w:lang w:eastAsia="zh-CN"/>
              </w:rPr>
              <w:t>typeI-SinglePanel</w:t>
            </w:r>
          </w:p>
        </w:tc>
      </w:tr>
      <w:tr w:rsidR="004B21C9" w14:paraId="2486FEB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BF4507F"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76C0EF93" w14:textId="77777777" w:rsidR="004B21C9" w:rsidRDefault="004B21C9" w:rsidP="004B21C9">
            <w:pPr>
              <w:keepNext/>
              <w:keepLines/>
              <w:spacing w:after="0"/>
              <w:rPr>
                <w:rFonts w:ascii="Arial" w:hAnsi="Arial"/>
                <w:sz w:val="18"/>
              </w:rPr>
            </w:pPr>
            <w:r>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B3D9A1"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8B0DFD0"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1</w:t>
            </w:r>
          </w:p>
        </w:tc>
      </w:tr>
      <w:tr w:rsidR="004B21C9" w14:paraId="3A07894D"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69E759C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B6BD4D9" w14:textId="77777777" w:rsidR="004B21C9" w:rsidRDefault="004B21C9" w:rsidP="004B21C9">
            <w:pPr>
              <w:keepNext/>
              <w:keepLines/>
              <w:spacing w:after="0"/>
              <w:rPr>
                <w:rFonts w:ascii="Arial" w:hAnsi="Arial"/>
                <w:sz w:val="18"/>
              </w:rPr>
            </w:pPr>
            <w:r>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D1737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8471543"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5D5C6898"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E2B2045"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781D3FA" w14:textId="77777777" w:rsidR="004B21C9" w:rsidRDefault="004B21C9" w:rsidP="004B21C9">
            <w:pPr>
              <w:keepNext/>
              <w:keepLines/>
              <w:spacing w:after="0"/>
              <w:rPr>
                <w:rFonts w:ascii="Arial" w:eastAsia="SimSun" w:hAnsi="Arial"/>
                <w:sz w:val="18"/>
              </w:rPr>
            </w:pPr>
            <w:r>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7AAE00A6"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05BD08D"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(4,4)</w:t>
            </w:r>
          </w:p>
        </w:tc>
      </w:tr>
      <w:tr w:rsidR="004B21C9" w14:paraId="388460C9"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3D2571FA"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6092551E" w14:textId="77777777" w:rsidR="004B21C9" w:rsidRDefault="004B21C9" w:rsidP="004B21C9">
            <w:pPr>
              <w:keepNext/>
              <w:keepLines/>
              <w:spacing w:after="0"/>
              <w:rPr>
                <w:rFonts w:ascii="Arial" w:hAnsi="Arial"/>
                <w:sz w:val="18"/>
              </w:rPr>
            </w:pPr>
            <w:r>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D83CCF"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B68499C" w14:textId="77777777" w:rsidR="00E86A66" w:rsidRDefault="004B21C9" w:rsidP="00E86A66">
            <w:pPr>
              <w:keepNext/>
              <w:keepLines/>
              <w:spacing w:after="0"/>
              <w:jc w:val="center"/>
              <w:rPr>
                <w:rFonts w:ascii="Arial" w:eastAsia="SimSun" w:hAnsi="Arial"/>
                <w:sz w:val="18"/>
                <w:lang w:eastAsia="zh-CN"/>
              </w:rPr>
            </w:pPr>
            <w:r>
              <w:rPr>
                <w:rFonts w:ascii="Arial" w:eastAsia="SimSun" w:hAnsi="Arial"/>
                <w:sz w:val="18"/>
                <w:lang w:eastAsia="zh-CN"/>
              </w:rPr>
              <w:t>0x</w:t>
            </w:r>
          </w:p>
          <w:p w14:paraId="3ADC8C1C"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9F7EEF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7797E0BB" w14:textId="77777777" w:rsidR="00E86A66"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w:t>
            </w:r>
            <w:r>
              <w:rPr>
                <w:rFonts w:ascii="Arial" w:eastAsia="SimSun" w:hAnsi="Arial" w:hint="eastAsia"/>
                <w:sz w:val="18"/>
                <w:lang w:eastAsia="zh-CN"/>
              </w:rPr>
              <w:t xml:space="preserve"> </w:t>
            </w:r>
            <w:r>
              <w:rPr>
                <w:rFonts w:ascii="Arial" w:eastAsia="SimSun" w:hAnsi="Arial"/>
                <w:sz w:val="18"/>
                <w:lang w:eastAsia="zh-CN"/>
              </w:rPr>
              <w:t>FFFF FFFF</w:t>
            </w:r>
          </w:p>
          <w:p w14:paraId="4AA1B408" w14:textId="53FDC8E7" w:rsidR="004B21C9" w:rsidRDefault="00E86A66" w:rsidP="00E86A66">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4B21C9" w14:paraId="5680EEC2" w14:textId="77777777" w:rsidTr="007F7771">
        <w:trPr>
          <w:trHeight w:val="71"/>
          <w:jc w:val="center"/>
        </w:trPr>
        <w:tc>
          <w:tcPr>
            <w:tcW w:w="1382" w:type="dxa"/>
            <w:vMerge/>
            <w:tcBorders>
              <w:top w:val="single" w:sz="4" w:space="0" w:color="auto"/>
              <w:left w:val="single" w:sz="4" w:space="0" w:color="auto"/>
              <w:bottom w:val="single" w:sz="4" w:space="0" w:color="auto"/>
              <w:right w:val="single" w:sz="4" w:space="0" w:color="auto"/>
            </w:tcBorders>
            <w:vAlign w:val="center"/>
            <w:hideMark/>
          </w:tcPr>
          <w:p w14:paraId="4981DC9B" w14:textId="77777777" w:rsidR="004B21C9" w:rsidRDefault="004B21C9" w:rsidP="004B21C9">
            <w:pPr>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hideMark/>
          </w:tcPr>
          <w:p w14:paraId="15F8FB21" w14:textId="77777777" w:rsidR="004B21C9" w:rsidRDefault="004B21C9" w:rsidP="004B21C9">
            <w:pPr>
              <w:keepNext/>
              <w:keepLines/>
              <w:spacing w:after="0"/>
              <w:rPr>
                <w:rFonts w:ascii="Arial" w:eastAsia="SimSun" w:hAnsi="Arial"/>
                <w:sz w:val="18"/>
              </w:rPr>
            </w:pPr>
            <w:r>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BC6EC25"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95E0208"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4B21C9" w14:paraId="024EA8AE"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B545A00" w14:textId="77777777" w:rsidR="004B21C9" w:rsidRDefault="004B21C9" w:rsidP="004B21C9">
            <w:pPr>
              <w:keepNext/>
              <w:keepLines/>
              <w:spacing w:after="0"/>
              <w:rPr>
                <w:rFonts w:ascii="Arial" w:eastAsia="SimSun" w:hAnsi="Arial"/>
                <w:sz w:val="18"/>
              </w:rPr>
            </w:pPr>
            <w:r>
              <w:rPr>
                <w:rFonts w:ascii="Arial" w:eastAsia="SimSun"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E0D7D74"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92A19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4B21C9" w14:paraId="0B59BAF6"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EA9C7DF" w14:textId="77777777" w:rsidR="004B21C9" w:rsidRDefault="004B21C9" w:rsidP="004B21C9">
            <w:pPr>
              <w:keepNext/>
              <w:keepLines/>
              <w:spacing w:after="0"/>
              <w:rPr>
                <w:rFonts w:ascii="Arial" w:hAnsi="Arial"/>
                <w:sz w:val="18"/>
              </w:rPr>
            </w:pPr>
            <w:r>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657361" w14:textId="77777777" w:rsidR="004B21C9" w:rsidRDefault="004B21C9" w:rsidP="004B21C9">
            <w:pPr>
              <w:keepNext/>
              <w:keepLines/>
              <w:spacing w:after="0"/>
              <w:jc w:val="center"/>
              <w:rPr>
                <w:rFonts w:ascii="Arial" w:hAnsi="Arial"/>
                <w:sz w:val="18"/>
              </w:rPr>
            </w:pPr>
            <w:r>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9083804"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6.5</w:t>
            </w:r>
          </w:p>
        </w:tc>
      </w:tr>
      <w:tr w:rsidR="004B21C9" w14:paraId="77570D7C"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C662A1D" w14:textId="77777777" w:rsidR="004B21C9" w:rsidRDefault="004B21C9" w:rsidP="004B21C9">
            <w:pPr>
              <w:keepNext/>
              <w:keepLines/>
              <w:spacing w:after="0"/>
              <w:rPr>
                <w:rFonts w:ascii="Arial" w:eastAsia="SimSun" w:hAnsi="Arial"/>
                <w:sz w:val="18"/>
              </w:rPr>
            </w:pPr>
            <w:r>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6A5D99" w14:textId="77777777" w:rsidR="004B21C9" w:rsidRDefault="004B21C9" w:rsidP="004B21C9">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9957FDC" w14:textId="77777777" w:rsidR="004B21C9" w:rsidRDefault="004B21C9" w:rsidP="004B21C9">
            <w:pPr>
              <w:keepNext/>
              <w:keepLines/>
              <w:spacing w:after="0"/>
              <w:jc w:val="center"/>
              <w:rPr>
                <w:rFonts w:ascii="Arial" w:eastAsia="SimSun" w:hAnsi="Arial"/>
                <w:sz w:val="18"/>
                <w:lang w:eastAsia="zh-CN"/>
              </w:rPr>
            </w:pPr>
            <w:r>
              <w:rPr>
                <w:rFonts w:ascii="Arial" w:eastAsia="SimSun" w:hAnsi="Arial"/>
                <w:sz w:val="18"/>
                <w:lang w:eastAsia="zh-CN"/>
              </w:rPr>
              <w:t>4</w:t>
            </w:r>
          </w:p>
        </w:tc>
      </w:tr>
      <w:tr w:rsidR="004B21C9" w14:paraId="4994F0C2"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AD43E8" w14:textId="77777777" w:rsidR="004B21C9" w:rsidRDefault="004B21C9" w:rsidP="004B21C9">
            <w:pPr>
              <w:keepNext/>
              <w:keepLines/>
              <w:spacing w:after="0"/>
              <w:rPr>
                <w:rFonts w:ascii="Arial" w:hAnsi="Arial"/>
                <w:sz w:val="18"/>
              </w:rPr>
            </w:pPr>
            <w:r>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F1310D8" w14:textId="77777777" w:rsidR="004B21C9" w:rsidRDefault="004B21C9" w:rsidP="004B21C9">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7A0816" w14:textId="77777777" w:rsidR="004B21C9" w:rsidRDefault="004B21C9" w:rsidP="004B21C9">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.3 TDD</w:t>
            </w:r>
          </w:p>
        </w:tc>
      </w:tr>
      <w:tr w:rsidR="007F7771" w14:paraId="537B1991" w14:textId="77777777" w:rsidTr="007F7771">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531430" w14:textId="0031E44E" w:rsidR="007F7771" w:rsidRDefault="007F7771"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73A43AB" w14:textId="77777777" w:rsidR="007F7771" w:rsidRDefault="007F7771"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1429C82" w14:textId="1510253B" w:rsidR="007F7771" w:rsidRDefault="007F7771"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4B21C9" w:rsidRPr="00F73B65" w14:paraId="3CF1C15E" w14:textId="77777777" w:rsidTr="004B21C9">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1E5283A"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7F452C88" w14:textId="77777777" w:rsidR="004B21C9" w:rsidRDefault="004B21C9" w:rsidP="004B21C9">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1BCA5A2A" w14:textId="77777777" w:rsidR="004B21C9" w:rsidRDefault="004B21C9" w:rsidP="004B21C9">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1941143" w14:textId="77777777" w:rsidR="004B21C9" w:rsidRDefault="004B21C9" w:rsidP="004B21C9">
      <w:pPr>
        <w:rPr>
          <w:rFonts w:eastAsia="SimSun"/>
          <w:lang w:eastAsia="zh-CN"/>
        </w:rPr>
      </w:pPr>
    </w:p>
    <w:p w14:paraId="4866F036" w14:textId="77777777" w:rsidR="004B21C9" w:rsidRDefault="004B21C9" w:rsidP="004B21C9">
      <w:pPr>
        <w:pStyle w:val="TH"/>
        <w:rPr>
          <w:rFonts w:eastAsiaTheme="minorEastAsia"/>
          <w:lang w:eastAsia="zh-CN"/>
        </w:rPr>
      </w:pPr>
      <w:r>
        <w:t xml:space="preserve">Table </w:t>
      </w:r>
      <w:r>
        <w:rPr>
          <w:lang w:eastAsia="zh-CN"/>
        </w:rPr>
        <w:t>6.3.2.2.4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B21C9" w14:paraId="6B5CA84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301A1C4A" w14:textId="77777777" w:rsidR="004B21C9" w:rsidRDefault="004B21C9" w:rsidP="004B21C9">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4BC0019" w14:textId="77777777" w:rsidR="004B21C9" w:rsidRDefault="004B21C9" w:rsidP="004B21C9">
            <w:pPr>
              <w:keepNext/>
              <w:keepLines/>
              <w:spacing w:after="0"/>
              <w:jc w:val="center"/>
              <w:rPr>
                <w:rFonts w:ascii="Arial" w:hAnsi="Arial"/>
                <w:b/>
                <w:sz w:val="18"/>
              </w:rPr>
            </w:pPr>
            <w:r>
              <w:rPr>
                <w:rFonts w:ascii="Arial" w:eastAsia="SimSun" w:hAnsi="Arial"/>
                <w:b/>
                <w:sz w:val="18"/>
              </w:rPr>
              <w:t>Test 1</w:t>
            </w:r>
          </w:p>
        </w:tc>
      </w:tr>
      <w:tr w:rsidR="004B21C9" w14:paraId="0517B1A7" w14:textId="77777777" w:rsidTr="004B21C9">
        <w:trPr>
          <w:jc w:val="center"/>
        </w:trPr>
        <w:tc>
          <w:tcPr>
            <w:tcW w:w="2126" w:type="dxa"/>
            <w:tcBorders>
              <w:top w:val="single" w:sz="4" w:space="0" w:color="auto"/>
              <w:left w:val="single" w:sz="4" w:space="0" w:color="auto"/>
              <w:bottom w:val="single" w:sz="4" w:space="0" w:color="auto"/>
              <w:right w:val="single" w:sz="4" w:space="0" w:color="auto"/>
            </w:tcBorders>
            <w:hideMark/>
          </w:tcPr>
          <w:p w14:paraId="5CB0ACE5" w14:textId="77777777" w:rsidR="004B21C9" w:rsidRDefault="004B21C9" w:rsidP="004B21C9">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E5A5D6" w14:textId="082D332C" w:rsidR="004B21C9" w:rsidRDefault="0014644C" w:rsidP="004B21C9">
            <w:pPr>
              <w:keepNext/>
              <w:keepLines/>
              <w:spacing w:after="0"/>
              <w:jc w:val="center"/>
              <w:rPr>
                <w:rFonts w:ascii="Arial" w:hAnsi="Arial"/>
                <w:sz w:val="18"/>
                <w:lang w:eastAsia="zh-CN"/>
              </w:rPr>
            </w:pPr>
            <w:r>
              <w:rPr>
                <w:rFonts w:ascii="Arial" w:hAnsi="Arial"/>
                <w:sz w:val="18"/>
                <w:lang w:eastAsia="zh-CN"/>
              </w:rPr>
              <w:t>5.0</w:t>
            </w:r>
          </w:p>
        </w:tc>
      </w:tr>
    </w:tbl>
    <w:p w14:paraId="7906FBE7" w14:textId="77777777" w:rsidR="004B21C9" w:rsidRDefault="004B21C9" w:rsidP="004B21C9">
      <w:pPr>
        <w:rPr>
          <w:rFonts w:eastAsia="SimSun"/>
          <w:lang w:eastAsia="zh-CN"/>
        </w:rPr>
      </w:pPr>
    </w:p>
    <w:p w14:paraId="79CC6DD3" w14:textId="77777777" w:rsidR="00CB77E1" w:rsidRPr="00CB77E1" w:rsidRDefault="00CB77E1" w:rsidP="003C54C3">
      <w:pPr>
        <w:pStyle w:val="Heading5"/>
        <w:rPr>
          <w:rFonts w:eastAsia="SimSun"/>
          <w:lang w:eastAsia="zh-CN"/>
        </w:rPr>
      </w:pPr>
      <w:bookmarkStart w:id="1439" w:name="_Toc76298223"/>
      <w:bookmarkStart w:id="1440" w:name="_Toc76572235"/>
      <w:bookmarkStart w:id="1441" w:name="_Toc76652102"/>
      <w:bookmarkStart w:id="1442" w:name="_Toc76652940"/>
      <w:bookmarkStart w:id="1443" w:name="_Toc83742212"/>
      <w:bookmarkStart w:id="1444" w:name="_Toc91440702"/>
      <w:bookmarkStart w:id="1445" w:name="_Toc98849492"/>
      <w:bookmarkStart w:id="1446" w:name="_Toc106543345"/>
      <w:bookmarkStart w:id="1447" w:name="_Toc106737443"/>
      <w:bookmarkStart w:id="1448" w:name="_Toc107233210"/>
      <w:bookmarkStart w:id="1449" w:name="_Toc107234825"/>
      <w:bookmarkStart w:id="1450" w:name="_Toc107419795"/>
      <w:bookmarkStart w:id="1451" w:name="_Toc107477091"/>
      <w:bookmarkStart w:id="1452" w:name="_Toc114565944"/>
      <w:bookmarkStart w:id="1453" w:name="_Toc123936253"/>
      <w:bookmarkStart w:id="1454" w:name="_Toc124377268"/>
      <w:bookmarkStart w:id="1455" w:name="_Toc53176686"/>
      <w:bookmarkStart w:id="1456" w:name="_Toc61120999"/>
      <w:r w:rsidRPr="00CB77E1">
        <w:rPr>
          <w:rFonts w:eastAsia="SimSun"/>
          <w:lang w:eastAsia="zh-CN"/>
        </w:rPr>
        <w:t>6.3.2.2.</w:t>
      </w:r>
      <w:r w:rsidRPr="00CB77E1">
        <w:rPr>
          <w:rFonts w:eastAsia="SimSun" w:hint="eastAsia"/>
          <w:lang w:eastAsia="zh-CN"/>
        </w:rPr>
        <w:t>5</w:t>
      </w:r>
      <w:r w:rsidRPr="00CB77E1">
        <w:rPr>
          <w:rFonts w:eastAsia="SimSun"/>
          <w:lang w:eastAsia="zh-CN"/>
        </w:rPr>
        <w:tab/>
      </w:r>
      <w:r w:rsidRPr="00CB77E1">
        <w:rPr>
          <w:rFonts w:eastAsia="SimSun" w:hint="eastAsia"/>
          <w:lang w:eastAsia="zh-CN"/>
        </w:rPr>
        <w:t>Multiple</w:t>
      </w:r>
      <w:r w:rsidRPr="00CB77E1">
        <w:rPr>
          <w:rFonts w:eastAsia="SimSun"/>
          <w:lang w:eastAsia="zh-CN"/>
        </w:rPr>
        <w:t xml:space="preserve"> PMI with 16TX </w:t>
      </w:r>
      <w:r w:rsidRPr="00CB77E1">
        <w:rPr>
          <w:rFonts w:eastAsia="SimSun" w:hint="eastAsia"/>
          <w:color w:val="000000"/>
          <w:lang w:val="en-US" w:eastAsia="zh-CN"/>
        </w:rPr>
        <w:t>T</w:t>
      </w:r>
      <w:r w:rsidRPr="00CB77E1">
        <w:rPr>
          <w:rFonts w:eastAsia="SimSun"/>
          <w:color w:val="000000"/>
          <w:lang w:val="en-US"/>
        </w:rPr>
        <w:t>ypeII</w:t>
      </w:r>
      <w:r w:rsidRPr="00CB77E1">
        <w:rPr>
          <w:rFonts w:eastAsia="SimSun"/>
          <w:lang w:val="en-US" w:eastAsia="zh-CN"/>
        </w:rPr>
        <w:t xml:space="preserve"> Codebook</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29E237A" w14:textId="77777777" w:rsidR="00CB77E1" w:rsidRPr="00CB77E1" w:rsidRDefault="00CB77E1" w:rsidP="00CB77E1">
      <w:pPr>
        <w:rPr>
          <w:rFonts w:eastAsia="SimSun"/>
          <w:lang w:eastAsia="zh-CN"/>
        </w:rPr>
      </w:pPr>
      <w:r w:rsidRPr="00CB77E1">
        <w:rPr>
          <w:rFonts w:eastAsia="SimSun"/>
        </w:rPr>
        <w:t xml:space="preserve">For the parameters specified in Table </w:t>
      </w:r>
      <w:r w:rsidRPr="00CB77E1">
        <w:rPr>
          <w:rFonts w:eastAsia="SimSun"/>
          <w:lang w:eastAsia="zh-CN"/>
        </w:rPr>
        <w:t>6.3.2.2.</w:t>
      </w:r>
      <w:r w:rsidRPr="00CB77E1">
        <w:rPr>
          <w:rFonts w:eastAsia="SimSun" w:hint="eastAsia"/>
          <w:lang w:eastAsia="zh-CN"/>
        </w:rPr>
        <w:t>5</w:t>
      </w:r>
      <w:r w:rsidRPr="00CB77E1">
        <w:rPr>
          <w:rFonts w:eastAsia="SimSun"/>
        </w:rPr>
        <w:t xml:space="preserve">-1, and using the downlink physical channels specified in Annex </w:t>
      </w:r>
      <w:r w:rsidRPr="00CB77E1">
        <w:rPr>
          <w:rFonts w:eastAsia="SimSun"/>
          <w:lang w:eastAsia="zh-CN"/>
        </w:rPr>
        <w:t>C.3.1</w:t>
      </w:r>
      <w:r w:rsidRPr="00CB77E1">
        <w:rPr>
          <w:rFonts w:eastAsia="SimSun"/>
        </w:rPr>
        <w:t xml:space="preserve">, the minimum requirements are specified in Table </w:t>
      </w:r>
      <w:r w:rsidRPr="00CB77E1">
        <w:rPr>
          <w:rFonts w:eastAsia="SimSun"/>
          <w:lang w:eastAsia="zh-CN"/>
        </w:rPr>
        <w:t>6.3.2.2.</w:t>
      </w:r>
      <w:r w:rsidRPr="00CB77E1">
        <w:rPr>
          <w:rFonts w:eastAsia="SimSun" w:hint="eastAsia"/>
          <w:lang w:eastAsia="zh-CN"/>
        </w:rPr>
        <w:t>5</w:t>
      </w:r>
      <w:r w:rsidRPr="00CB77E1">
        <w:rPr>
          <w:rFonts w:eastAsia="SimSun"/>
          <w:lang w:eastAsia="zh-CN"/>
        </w:rPr>
        <w:t>-2</w:t>
      </w:r>
      <w:r w:rsidRPr="00CB77E1">
        <w:rPr>
          <w:rFonts w:eastAsia="SimSun"/>
        </w:rPr>
        <w:t>.</w:t>
      </w:r>
    </w:p>
    <w:p w14:paraId="77C3C17B" w14:textId="77777777" w:rsidR="00CB77E1" w:rsidRPr="00CB77E1" w:rsidRDefault="00CB77E1" w:rsidP="003C54C3">
      <w:pPr>
        <w:pStyle w:val="TH"/>
        <w:rPr>
          <w:rFonts w:eastAsia="SimSun"/>
          <w:lang w:eastAsia="zh-CN"/>
        </w:rPr>
      </w:pPr>
      <w:r w:rsidRPr="00CB77E1">
        <w:rPr>
          <w:rFonts w:eastAsia="SimSun"/>
        </w:rPr>
        <w:lastRenderedPageBreak/>
        <w:t xml:space="preserve">Table </w:t>
      </w:r>
      <w:r w:rsidRPr="00CB77E1">
        <w:rPr>
          <w:rFonts w:eastAsia="SimSun"/>
          <w:lang w:eastAsia="zh-CN"/>
        </w:rPr>
        <w:t>6.3.2.2.</w:t>
      </w:r>
      <w:r w:rsidRPr="00CB77E1">
        <w:rPr>
          <w:rFonts w:eastAsia="SimSun" w:hint="eastAsia"/>
          <w:lang w:eastAsia="zh-CN"/>
        </w:rPr>
        <w:t>5</w:t>
      </w:r>
      <w:r w:rsidRPr="00CB77E1">
        <w:rPr>
          <w:rFonts w:eastAsia="SimSun"/>
          <w:lang w:eastAsia="zh-CN"/>
        </w:rPr>
        <w:t>-1</w:t>
      </w:r>
      <w:r w:rsidRPr="00CB77E1">
        <w:rPr>
          <w:rFonts w:eastAsia="SimSun"/>
        </w:rPr>
        <w:t xml:space="preserve">: </w:t>
      </w:r>
      <w:r w:rsidRPr="00CB77E1">
        <w:rPr>
          <w:rFonts w:eastAsia="SimSun"/>
          <w:lang w:eastAsia="zh-CN"/>
        </w:rPr>
        <w:t>T</w:t>
      </w:r>
      <w:r w:rsidRPr="00CB77E1">
        <w:rPr>
          <w:rFonts w:eastAsia="SimSun"/>
        </w:rPr>
        <w:t xml:space="preserve">est parameters </w:t>
      </w:r>
      <w:r w:rsidRPr="00CB77E1">
        <w:rPr>
          <w:rFonts w:eastAsia="SimSun"/>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B77E1" w:rsidRPr="00CB77E1" w14:paraId="733B135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2746F" w14:textId="77777777" w:rsidR="00CB77E1" w:rsidRPr="00CB77E1" w:rsidRDefault="00CB77E1" w:rsidP="003C54C3">
            <w:pPr>
              <w:pStyle w:val="TAH"/>
              <w:rPr>
                <w:rFonts w:eastAsia="SimSun"/>
              </w:rPr>
            </w:pPr>
            <w:r w:rsidRPr="00CB77E1">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99DC4" w14:textId="77777777" w:rsidR="00CB77E1" w:rsidRPr="00CB77E1" w:rsidRDefault="00CB77E1" w:rsidP="003C54C3">
            <w:pPr>
              <w:pStyle w:val="TAH"/>
              <w:rPr>
                <w:rFonts w:eastAsia="SimSun"/>
              </w:rPr>
            </w:pPr>
            <w:r w:rsidRPr="00CB77E1">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464112" w14:textId="77777777" w:rsidR="00CB77E1" w:rsidRPr="00CB77E1" w:rsidRDefault="00CB77E1" w:rsidP="003C54C3">
            <w:pPr>
              <w:pStyle w:val="TAH"/>
              <w:rPr>
                <w:rFonts w:eastAsia="SimSun"/>
              </w:rPr>
            </w:pPr>
            <w:r w:rsidRPr="00CB77E1">
              <w:rPr>
                <w:rFonts w:eastAsia="SimSun"/>
              </w:rPr>
              <w:t>Test 1</w:t>
            </w:r>
          </w:p>
        </w:tc>
      </w:tr>
      <w:tr w:rsidR="00CB77E1" w:rsidRPr="00CB77E1" w14:paraId="592FC76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6225EF" w14:textId="77777777" w:rsidR="00CB77E1" w:rsidRPr="00CB77E1" w:rsidRDefault="00CB77E1" w:rsidP="003C54C3">
            <w:pPr>
              <w:pStyle w:val="TAL"/>
              <w:rPr>
                <w:rFonts w:eastAsia="SimSun"/>
              </w:rPr>
            </w:pPr>
            <w:r w:rsidRPr="00CB77E1">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60B2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F7B6E2"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40</w:t>
            </w:r>
          </w:p>
        </w:tc>
      </w:tr>
      <w:tr w:rsidR="00CB77E1" w:rsidRPr="00CB77E1" w14:paraId="7832BA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01A951" w14:textId="77777777" w:rsidR="00CB77E1" w:rsidRPr="00CB77E1" w:rsidRDefault="00CB77E1" w:rsidP="003C54C3">
            <w:pPr>
              <w:pStyle w:val="TAL"/>
              <w:rPr>
                <w:rFonts w:eastAsia="SimSun"/>
              </w:rPr>
            </w:pPr>
            <w:r w:rsidRPr="00CB77E1">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9354E"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0EE9F9" w14:textId="77777777" w:rsidR="00CB77E1" w:rsidRPr="00CB77E1" w:rsidRDefault="00CB77E1" w:rsidP="00CB77E1">
            <w:pPr>
              <w:keepNext/>
              <w:keepLines/>
              <w:spacing w:after="0"/>
              <w:jc w:val="center"/>
              <w:rPr>
                <w:rFonts w:ascii="Arial" w:eastAsia="SimSun" w:hAnsi="Arial"/>
                <w:sz w:val="18"/>
              </w:rPr>
            </w:pPr>
            <w:r w:rsidRPr="00CB77E1">
              <w:rPr>
                <w:rFonts w:ascii="Arial" w:eastAsia="SimSun" w:hAnsi="Arial"/>
                <w:sz w:val="18"/>
              </w:rPr>
              <w:t>30</w:t>
            </w:r>
          </w:p>
        </w:tc>
      </w:tr>
      <w:tr w:rsidR="00CB77E1" w:rsidRPr="00CB77E1" w14:paraId="64D506B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170D02" w14:textId="77777777" w:rsidR="00CB77E1" w:rsidRPr="00CB77E1" w:rsidRDefault="00CB77E1" w:rsidP="003C54C3">
            <w:pPr>
              <w:pStyle w:val="TAL"/>
              <w:rPr>
                <w:rFonts w:eastAsia="SimSun"/>
              </w:rPr>
            </w:pPr>
            <w:r w:rsidRPr="00CB77E1">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5AF2C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F6E3E" w14:textId="77777777" w:rsidR="00CB77E1" w:rsidRPr="00CB77E1" w:rsidRDefault="00CB77E1" w:rsidP="003C54C3">
            <w:pPr>
              <w:pStyle w:val="TAC"/>
              <w:rPr>
                <w:rFonts w:eastAsia="SimSun"/>
              </w:rPr>
            </w:pPr>
            <w:r w:rsidRPr="00CB77E1">
              <w:rPr>
                <w:rFonts w:eastAsia="SimSun"/>
              </w:rPr>
              <w:t>TDD</w:t>
            </w:r>
          </w:p>
        </w:tc>
      </w:tr>
      <w:tr w:rsidR="00CB77E1" w:rsidRPr="00CB77E1" w14:paraId="196DD51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701557" w14:textId="77777777" w:rsidR="00CB77E1" w:rsidRPr="00CB77E1" w:rsidRDefault="00CB77E1" w:rsidP="003C54C3">
            <w:pPr>
              <w:pStyle w:val="TAL"/>
              <w:rPr>
                <w:rFonts w:eastAsia="SimSun"/>
              </w:rPr>
            </w:pPr>
            <w:r w:rsidRPr="00CB77E1">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EF8989"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7C524C" w14:textId="77777777" w:rsidR="00CB77E1" w:rsidRPr="00CB77E1" w:rsidRDefault="00CB77E1" w:rsidP="003C54C3">
            <w:pPr>
              <w:pStyle w:val="TAC"/>
              <w:rPr>
                <w:rFonts w:eastAsia="SimSun"/>
              </w:rPr>
            </w:pPr>
            <w:r w:rsidRPr="00CB77E1">
              <w:rPr>
                <w:rFonts w:eastAsia="SimSun"/>
              </w:rPr>
              <w:t>FR1.30-1 as specified in Annex A</w:t>
            </w:r>
          </w:p>
        </w:tc>
      </w:tr>
      <w:tr w:rsidR="00CB77E1" w:rsidRPr="00CB77E1" w14:paraId="510ACEC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94EF5C" w14:textId="77777777" w:rsidR="00CB77E1" w:rsidRPr="00CB77E1" w:rsidRDefault="00CB77E1" w:rsidP="003C54C3">
            <w:pPr>
              <w:pStyle w:val="TAL"/>
              <w:rPr>
                <w:rFonts w:eastAsia="SimSun"/>
              </w:rPr>
            </w:pPr>
            <w:r w:rsidRPr="00CB77E1">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F622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4ECBD" w14:textId="77777777" w:rsidR="00CB77E1" w:rsidRPr="00CB77E1" w:rsidRDefault="00CB77E1" w:rsidP="003C54C3">
            <w:pPr>
              <w:pStyle w:val="TAC"/>
              <w:rPr>
                <w:rFonts w:eastAsia="SimSun"/>
                <w:lang w:eastAsia="zh-CN"/>
              </w:rPr>
            </w:pPr>
            <w:r w:rsidRPr="00CB77E1">
              <w:rPr>
                <w:rFonts w:eastAsia="SimSun"/>
              </w:rPr>
              <w:t>TDL</w:t>
            </w:r>
            <w:r w:rsidRPr="00CB77E1">
              <w:rPr>
                <w:rFonts w:eastAsia="SimSun" w:hint="eastAsia"/>
                <w:lang w:eastAsia="zh-CN"/>
              </w:rPr>
              <w:t>A30</w:t>
            </w:r>
            <w:r w:rsidRPr="00CB77E1">
              <w:rPr>
                <w:rFonts w:eastAsia="SimSun"/>
              </w:rPr>
              <w:t>-5</w:t>
            </w:r>
          </w:p>
        </w:tc>
      </w:tr>
      <w:tr w:rsidR="00CB77E1" w:rsidRPr="00CB77E1" w14:paraId="6D2F8E9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C5488" w14:textId="77777777" w:rsidR="00CB77E1" w:rsidRPr="00CB77E1" w:rsidRDefault="00CB77E1" w:rsidP="003C54C3">
            <w:pPr>
              <w:pStyle w:val="TAL"/>
              <w:rPr>
                <w:rFonts w:eastAsia="SimSun"/>
              </w:rPr>
            </w:pPr>
            <w:r w:rsidRPr="00CB77E1">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3B8E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8508E" w14:textId="2628884F" w:rsidR="00CB77E1" w:rsidRPr="00CB77E1" w:rsidRDefault="00CB77E1" w:rsidP="003C54C3">
            <w:pPr>
              <w:pStyle w:val="TAC"/>
              <w:rPr>
                <w:rFonts w:eastAsia="SimSun"/>
              </w:rPr>
            </w:pPr>
            <w:r w:rsidRPr="00CB77E1">
              <w:rPr>
                <w:rFonts w:eastAsia="SimSun"/>
                <w:lang w:eastAsia="zh-CN"/>
              </w:rPr>
              <w:t>XP</w:t>
            </w:r>
            <w:r w:rsidRPr="00CB77E1">
              <w:rPr>
                <w:rFonts w:eastAsia="SimSun"/>
              </w:rPr>
              <w:t xml:space="preserve"> </w:t>
            </w:r>
            <w:r w:rsidRPr="00CB77E1">
              <w:rPr>
                <w:rFonts w:eastAsia="SimSun"/>
                <w:lang w:eastAsia="zh-CN"/>
              </w:rPr>
              <w:t>Medium</w:t>
            </w:r>
            <w:r w:rsidRPr="00CB77E1">
              <w:rPr>
                <w:rFonts w:eastAsia="SimSun"/>
              </w:rPr>
              <w:t xml:space="preserve"> 16 x 2</w:t>
            </w:r>
          </w:p>
          <w:p w14:paraId="1C470FA3" w14:textId="77777777" w:rsidR="00CB77E1" w:rsidRPr="00CB77E1" w:rsidRDefault="00CB77E1" w:rsidP="003C54C3">
            <w:pPr>
              <w:pStyle w:val="TAC"/>
              <w:rPr>
                <w:rFonts w:eastAsia="SimSun"/>
              </w:rPr>
            </w:pPr>
            <w:r w:rsidRPr="00CB77E1">
              <w:rPr>
                <w:rFonts w:eastAsia="SimSun"/>
              </w:rPr>
              <w:t>(N1,N2) = (4,2)</w:t>
            </w:r>
          </w:p>
        </w:tc>
      </w:tr>
      <w:tr w:rsidR="00CB77E1" w:rsidRPr="00CB77E1" w14:paraId="690BB7E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E47C4" w14:textId="77777777" w:rsidR="00CB77E1" w:rsidRPr="00CB77E1" w:rsidRDefault="00CB77E1" w:rsidP="003C54C3">
            <w:pPr>
              <w:pStyle w:val="TAL"/>
              <w:rPr>
                <w:rFonts w:eastAsia="SimSun"/>
              </w:rPr>
            </w:pPr>
            <w:r w:rsidRPr="00CB77E1">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940F6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0D803" w14:textId="77777777" w:rsidR="00CB77E1" w:rsidRPr="00CB77E1" w:rsidRDefault="00CB77E1" w:rsidP="003C54C3">
            <w:pPr>
              <w:pStyle w:val="TAC"/>
              <w:rPr>
                <w:rFonts w:eastAsia="SimSun"/>
              </w:rPr>
            </w:pPr>
            <w:r w:rsidRPr="00CB77E1">
              <w:rPr>
                <w:rFonts w:eastAsia="SimSun"/>
              </w:rPr>
              <w:t>As specified in Annex B.4.1</w:t>
            </w:r>
          </w:p>
        </w:tc>
      </w:tr>
      <w:tr w:rsidR="00CB77E1" w:rsidRPr="00CB77E1" w14:paraId="55DBCFCE"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19A86A4" w14:textId="77777777" w:rsidR="00CB77E1" w:rsidRPr="00CB77E1" w:rsidRDefault="00CB77E1" w:rsidP="003C54C3">
            <w:pPr>
              <w:pStyle w:val="TAL"/>
              <w:rPr>
                <w:rFonts w:eastAsia="SimSun"/>
              </w:rPr>
            </w:pPr>
            <w:r w:rsidRPr="00CB77E1">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2BE8C5"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8D80F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9804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5CBD6CB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FF6C4"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6AA163"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BE00E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5384A"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607B97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FF74CD"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30C6A6"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41908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2EDDA" w14:textId="77777777" w:rsidR="00CB77E1" w:rsidRPr="00CB77E1" w:rsidRDefault="00CB77E1" w:rsidP="003C54C3">
            <w:pPr>
              <w:pStyle w:val="TAC"/>
              <w:rPr>
                <w:rFonts w:eastAsia="SimSun"/>
                <w:lang w:eastAsia="zh-CN"/>
              </w:rPr>
            </w:pPr>
            <w:r w:rsidRPr="00CB77E1">
              <w:rPr>
                <w:rFonts w:eastAsia="SimSun"/>
                <w:lang w:eastAsia="zh-CN"/>
              </w:rPr>
              <w:t>FD-CDM2</w:t>
            </w:r>
          </w:p>
        </w:tc>
      </w:tr>
      <w:tr w:rsidR="00CB77E1" w:rsidRPr="00CB77E1" w14:paraId="0125D8C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ABC75"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9CC76AD"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3F177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8B1EB4"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1CFBA6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3FA07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04AF2B"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0E29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2AF65" w14:textId="77777777" w:rsidR="00CB77E1" w:rsidRPr="00CB77E1" w:rsidRDefault="00CB77E1" w:rsidP="003C54C3">
            <w:pPr>
              <w:pStyle w:val="TAC"/>
              <w:rPr>
                <w:rFonts w:eastAsia="SimSun"/>
                <w:lang w:eastAsia="zh-CN"/>
              </w:rPr>
            </w:pPr>
            <w:r w:rsidRPr="00CB77E1">
              <w:rPr>
                <w:rFonts w:eastAsia="SimSun"/>
                <w:lang w:eastAsia="zh-CN"/>
              </w:rPr>
              <w:t>Row 5, (4,-)</w:t>
            </w:r>
          </w:p>
        </w:tc>
      </w:tr>
      <w:tr w:rsidR="00CB77E1" w:rsidRPr="00CB77E1" w14:paraId="497A0BC4"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92E5C2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931FFC"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3EE7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5BC00" w14:textId="77777777" w:rsidR="00CB77E1" w:rsidRPr="00CB77E1" w:rsidRDefault="00CB77E1" w:rsidP="003C54C3">
            <w:pPr>
              <w:pStyle w:val="TAC"/>
              <w:rPr>
                <w:rFonts w:eastAsia="SimSun"/>
                <w:lang w:eastAsia="zh-CN"/>
              </w:rPr>
            </w:pPr>
            <w:r w:rsidRPr="00CB77E1">
              <w:rPr>
                <w:rFonts w:eastAsia="SimSun"/>
                <w:lang w:eastAsia="zh-CN"/>
              </w:rPr>
              <w:t>(9,-)</w:t>
            </w:r>
          </w:p>
        </w:tc>
      </w:tr>
      <w:tr w:rsidR="00CB77E1" w:rsidRPr="00CB77E1" w14:paraId="440014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2227C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B5D0BBB" w14:textId="77777777" w:rsidR="00CB77E1" w:rsidRPr="00CB77E1" w:rsidRDefault="00CB77E1" w:rsidP="003C54C3">
            <w:pPr>
              <w:pStyle w:val="TAL"/>
              <w:rPr>
                <w:rFonts w:eastAsia="SimSun"/>
              </w:rPr>
            </w:pPr>
            <w:r w:rsidRPr="00CB77E1">
              <w:rPr>
                <w:rFonts w:eastAsia="SimSun"/>
              </w:rPr>
              <w:t>CSI-RS</w:t>
            </w:r>
          </w:p>
          <w:p w14:paraId="7B97EA3C" w14:textId="77777777" w:rsidR="00CB77E1" w:rsidRPr="00CB77E1" w:rsidRDefault="00CB77E1" w:rsidP="003C54C3">
            <w:pPr>
              <w:pStyle w:val="TAL"/>
              <w:rPr>
                <w:rFonts w:eastAsia="SimSun"/>
              </w:rPr>
            </w:pPr>
            <w:r w:rsidRPr="00CB77E1">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1EFD1" w14:textId="77777777" w:rsidR="00CB77E1" w:rsidRPr="00CB77E1" w:rsidRDefault="00CB77E1" w:rsidP="003C54C3">
            <w:pPr>
              <w:pStyle w:val="TAC"/>
              <w:rPr>
                <w:rFonts w:eastAsia="SimSun"/>
              </w:rPr>
            </w:pPr>
            <w:r w:rsidRPr="00CB77E1">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59EDAE"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136B4E8"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19F9D8"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92A6F0" w14:textId="77777777" w:rsidR="00CB77E1" w:rsidRPr="00CB77E1" w:rsidRDefault="00CB77E1" w:rsidP="003C54C3">
            <w:pPr>
              <w:pStyle w:val="TAL"/>
              <w:rPr>
                <w:rFonts w:eastAsia="SimSun"/>
              </w:rPr>
            </w:pPr>
            <w:r w:rsidRPr="00CB77E1">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B2C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81CA32" w14:textId="77777777" w:rsidR="00CB77E1" w:rsidRPr="00CB77E1" w:rsidRDefault="00CB77E1" w:rsidP="003C54C3">
            <w:pPr>
              <w:pStyle w:val="TAC"/>
              <w:rPr>
                <w:rFonts w:eastAsia="SimSun"/>
              </w:rPr>
            </w:pPr>
            <w:r w:rsidRPr="00CB77E1">
              <w:rPr>
                <w:rFonts w:eastAsia="SimSun"/>
                <w:lang w:eastAsia="zh-CN"/>
              </w:rPr>
              <w:t>1 in slots i, where mod(i, 10) = 1, otherwise it is equal to 0</w:t>
            </w:r>
          </w:p>
        </w:tc>
      </w:tr>
      <w:tr w:rsidR="00CB77E1" w:rsidRPr="00CB77E1" w14:paraId="3023354C"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C712D4" w14:textId="77777777" w:rsidR="00CB77E1" w:rsidRPr="00CB77E1" w:rsidRDefault="00CB77E1" w:rsidP="003C54C3">
            <w:pPr>
              <w:pStyle w:val="TAL"/>
              <w:rPr>
                <w:rFonts w:eastAsia="SimSun"/>
              </w:rPr>
            </w:pPr>
            <w:r w:rsidRPr="00CB77E1">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22A3419" w14:textId="77777777" w:rsidR="00CB77E1" w:rsidRPr="00CB77E1" w:rsidRDefault="00CB77E1" w:rsidP="003C54C3">
            <w:pPr>
              <w:pStyle w:val="TAL"/>
              <w:rPr>
                <w:rFonts w:eastAsia="SimSun"/>
              </w:rPr>
            </w:pPr>
            <w:r w:rsidRPr="00CB77E1">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1D57D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F5B6E"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2F3B202F"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C0702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9ACC26" w14:textId="77777777" w:rsidR="00CB77E1" w:rsidRPr="00CB77E1" w:rsidRDefault="00CB77E1" w:rsidP="003C54C3">
            <w:pPr>
              <w:pStyle w:val="TAL"/>
              <w:rPr>
                <w:rFonts w:eastAsia="SimSun"/>
              </w:rPr>
            </w:pPr>
            <w:r w:rsidRPr="00CB77E1">
              <w:rPr>
                <w:rFonts w:eastAsia="SimSun"/>
              </w:rPr>
              <w:t>Number of CSI-RS ports (</w:t>
            </w:r>
            <w:r w:rsidRPr="00CB77E1">
              <w:rPr>
                <w:rFonts w:eastAsia="SimSun"/>
                <w:i/>
              </w:rPr>
              <w:t>X</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96BB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92B51D" w14:textId="77777777" w:rsidR="00CB77E1" w:rsidRPr="00CB77E1" w:rsidRDefault="00CB77E1" w:rsidP="003C54C3">
            <w:pPr>
              <w:pStyle w:val="TAC"/>
              <w:rPr>
                <w:rFonts w:eastAsia="SimSun"/>
                <w:lang w:eastAsia="zh-CN"/>
              </w:rPr>
            </w:pPr>
            <w:r w:rsidRPr="00CB77E1">
              <w:rPr>
                <w:rFonts w:eastAsia="SimSun"/>
                <w:lang w:eastAsia="zh-CN"/>
              </w:rPr>
              <w:t>16</w:t>
            </w:r>
          </w:p>
        </w:tc>
      </w:tr>
      <w:tr w:rsidR="00CB77E1" w:rsidRPr="00CB77E1" w14:paraId="526DC6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4E6E4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E9BDBC" w14:textId="77777777" w:rsidR="00CB77E1" w:rsidRPr="00CB77E1" w:rsidRDefault="00CB77E1" w:rsidP="003C54C3">
            <w:pPr>
              <w:pStyle w:val="TAL"/>
              <w:rPr>
                <w:rFonts w:eastAsia="SimSun"/>
              </w:rPr>
            </w:pPr>
            <w:r w:rsidRPr="00CB77E1">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B20BFA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40704" w14:textId="77777777" w:rsidR="00CB77E1" w:rsidRPr="00CB77E1" w:rsidRDefault="00CB77E1" w:rsidP="003C54C3">
            <w:pPr>
              <w:pStyle w:val="TAC"/>
              <w:rPr>
                <w:rFonts w:eastAsia="SimSun"/>
                <w:lang w:eastAsia="zh-CN"/>
              </w:rPr>
            </w:pPr>
            <w:r w:rsidRPr="00CB77E1">
              <w:rPr>
                <w:rFonts w:eastAsia="SimSun"/>
                <w:lang w:eastAsia="zh-CN"/>
              </w:rPr>
              <w:t>CDM4 (FD2, TD2)</w:t>
            </w:r>
          </w:p>
        </w:tc>
      </w:tr>
      <w:tr w:rsidR="00CB77E1" w:rsidRPr="00CB77E1" w14:paraId="773BE1C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5855C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FDFDBA8" w14:textId="77777777" w:rsidR="00CB77E1" w:rsidRPr="00CB77E1" w:rsidRDefault="00CB77E1" w:rsidP="003C54C3">
            <w:pPr>
              <w:pStyle w:val="TAL"/>
              <w:rPr>
                <w:rFonts w:eastAsia="SimSun"/>
              </w:rPr>
            </w:pPr>
            <w:r w:rsidRPr="00CB77E1">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FA9B7D"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BF3FB"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372802E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0E02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B47B81" w14:textId="77777777" w:rsidR="00CB77E1" w:rsidRPr="00CB77E1" w:rsidRDefault="00CB77E1" w:rsidP="003C54C3">
            <w:pPr>
              <w:pStyle w:val="TAL"/>
              <w:rPr>
                <w:rFonts w:eastAsia="SimSun"/>
              </w:rPr>
            </w:pPr>
            <w:r w:rsidRPr="00CB77E1">
              <w:rPr>
                <w:rFonts w:eastAsia="SimSun"/>
              </w:rPr>
              <w:t>First subcarrier index in the PRB used for CSI-RS (k</w:t>
            </w:r>
            <w:r w:rsidRPr="00CB77E1">
              <w:rPr>
                <w:rFonts w:eastAsia="SimSun"/>
                <w:vertAlign w:val="subscript"/>
              </w:rPr>
              <w:t>0</w:t>
            </w:r>
            <w:r w:rsidRPr="00CB77E1">
              <w:rPr>
                <w:rFonts w:eastAsia="SimSun"/>
              </w:rPr>
              <w:t>, k</w:t>
            </w:r>
            <w:r w:rsidRPr="00CB77E1">
              <w:rPr>
                <w:rFonts w:eastAsia="SimSun"/>
                <w:vertAlign w:val="subscript"/>
              </w:rPr>
              <w:t>1,</w:t>
            </w:r>
            <w:r w:rsidRPr="00CB77E1">
              <w:rPr>
                <w:rFonts w:eastAsia="SimSun"/>
              </w:rPr>
              <w:t xml:space="preserve"> k</w:t>
            </w:r>
            <w:r w:rsidRPr="00CB77E1">
              <w:rPr>
                <w:rFonts w:eastAsia="SimSun"/>
                <w:vertAlign w:val="subscript"/>
              </w:rPr>
              <w:t>2</w:t>
            </w:r>
            <w:r w:rsidRPr="00CB77E1">
              <w:rPr>
                <w:rFonts w:eastAsia="SimSun"/>
              </w:rPr>
              <w:t>, k</w:t>
            </w:r>
            <w:r w:rsidRPr="00CB77E1">
              <w:rPr>
                <w:rFonts w:eastAsia="SimSun"/>
                <w:vertAlign w:val="subscript"/>
              </w:rPr>
              <w:t>3</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F2F24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4690A6" w14:textId="77777777" w:rsidR="00CB77E1" w:rsidRPr="00CB77E1" w:rsidRDefault="00CB77E1" w:rsidP="003C54C3">
            <w:pPr>
              <w:pStyle w:val="TAC"/>
              <w:rPr>
                <w:rFonts w:eastAsia="SimSun"/>
                <w:lang w:eastAsia="zh-CN"/>
              </w:rPr>
            </w:pPr>
            <w:r w:rsidRPr="00CB77E1">
              <w:rPr>
                <w:rFonts w:eastAsia="SimSun"/>
                <w:lang w:eastAsia="zh-CN"/>
              </w:rPr>
              <w:t>Row 12, (2, 4, 6, 8)</w:t>
            </w:r>
          </w:p>
        </w:tc>
      </w:tr>
      <w:tr w:rsidR="00CB77E1" w:rsidRPr="00CB77E1" w14:paraId="30472B56"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5032BA9"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AEB588" w14:textId="77777777" w:rsidR="00CB77E1" w:rsidRPr="00CB77E1" w:rsidRDefault="00CB77E1" w:rsidP="003C54C3">
            <w:pPr>
              <w:pStyle w:val="TAL"/>
              <w:rPr>
                <w:rFonts w:eastAsia="SimSun"/>
              </w:rPr>
            </w:pPr>
            <w:r w:rsidRPr="00CB77E1">
              <w:rPr>
                <w:rFonts w:eastAsia="SimSun"/>
              </w:rPr>
              <w:t>First OFDM symbol in the PRB used for CSI-RS (l</w:t>
            </w:r>
            <w:r w:rsidRPr="00CB77E1">
              <w:rPr>
                <w:rFonts w:eastAsia="SimSun"/>
                <w:vertAlign w:val="subscript"/>
              </w:rPr>
              <w:t>0</w:t>
            </w:r>
            <w:r w:rsidRPr="00CB77E1">
              <w:rPr>
                <w:rFonts w:eastAsia="SimSun"/>
              </w:rPr>
              <w:t>, l</w:t>
            </w:r>
            <w:r w:rsidRPr="00CB77E1">
              <w:rPr>
                <w:rFonts w:eastAsia="SimSun"/>
                <w:vertAlign w:val="subscript"/>
              </w:rPr>
              <w:t>1</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76F2A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7DF1E" w14:textId="77777777" w:rsidR="00CB77E1" w:rsidRPr="00CB77E1" w:rsidRDefault="00CB77E1" w:rsidP="003C54C3">
            <w:pPr>
              <w:pStyle w:val="TAC"/>
              <w:rPr>
                <w:rFonts w:eastAsia="SimSun"/>
                <w:lang w:eastAsia="zh-CN"/>
              </w:rPr>
            </w:pPr>
            <w:r w:rsidRPr="00CB77E1">
              <w:rPr>
                <w:rFonts w:eastAsia="SimSun"/>
                <w:lang w:eastAsia="zh-CN"/>
              </w:rPr>
              <w:t>(5, -)</w:t>
            </w:r>
          </w:p>
        </w:tc>
      </w:tr>
      <w:tr w:rsidR="00CB77E1" w:rsidRPr="00CB77E1" w14:paraId="0C28A9E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5646E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E9E7E6" w14:textId="77777777" w:rsidR="00CB77E1" w:rsidRPr="00CB77E1" w:rsidRDefault="00CB77E1" w:rsidP="003C54C3">
            <w:pPr>
              <w:pStyle w:val="TAL"/>
              <w:rPr>
                <w:rFonts w:eastAsia="SimSun"/>
              </w:rPr>
            </w:pPr>
            <w:r w:rsidRPr="00CB77E1">
              <w:rPr>
                <w:rFonts w:eastAsia="SimSun"/>
              </w:rPr>
              <w:t>CSI-RS</w:t>
            </w:r>
          </w:p>
          <w:p w14:paraId="2D724B4E"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FC6A1" w14:textId="77777777" w:rsidR="00CB77E1" w:rsidRPr="00CB77E1" w:rsidRDefault="00CB77E1" w:rsidP="003C54C3">
            <w:pPr>
              <w:pStyle w:val="TAC"/>
              <w:rPr>
                <w:rFonts w:eastAsia="SimSu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3D96B"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102B99CA"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BAA97"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9C0CE4" w14:textId="77777777" w:rsidR="00CB77E1" w:rsidRPr="00CB77E1" w:rsidRDefault="00CB77E1" w:rsidP="003C54C3">
            <w:pPr>
              <w:pStyle w:val="TAL"/>
              <w:rPr>
                <w:rFonts w:eastAsia="SimSun"/>
              </w:rPr>
            </w:pPr>
            <w:r w:rsidRPr="00CB77E1">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6A75CD8"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A1B864" w14:textId="77777777" w:rsidR="00CB77E1" w:rsidRPr="00CB77E1" w:rsidRDefault="00CB77E1" w:rsidP="003C54C3">
            <w:pPr>
              <w:pStyle w:val="TAC"/>
              <w:rPr>
                <w:rFonts w:eastAsia="SimSun"/>
                <w:lang w:eastAsia="zh-CN"/>
              </w:rPr>
            </w:pPr>
            <w:r w:rsidRPr="00CB77E1">
              <w:rPr>
                <w:rFonts w:eastAsia="SimSun"/>
                <w:lang w:eastAsia="zh-CN"/>
              </w:rPr>
              <w:t>0</w:t>
            </w:r>
          </w:p>
        </w:tc>
      </w:tr>
      <w:tr w:rsidR="00CB77E1" w:rsidRPr="00CB77E1" w14:paraId="378D1A27"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B79C77" w14:textId="77777777" w:rsidR="00CB77E1" w:rsidRPr="00CB77E1" w:rsidRDefault="00CB77E1" w:rsidP="003C54C3">
            <w:pPr>
              <w:pStyle w:val="TAL"/>
              <w:rPr>
                <w:rFonts w:eastAsia="SimSun"/>
              </w:rPr>
            </w:pPr>
            <w:r w:rsidRPr="00CB77E1">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65FA8960" w14:textId="77777777" w:rsidR="00CB77E1" w:rsidRPr="00CB77E1" w:rsidRDefault="00CB77E1" w:rsidP="003C54C3">
            <w:pPr>
              <w:pStyle w:val="TAL"/>
              <w:rPr>
                <w:rFonts w:eastAsia="SimSun"/>
              </w:rPr>
            </w:pPr>
            <w:r w:rsidRPr="00CB77E1">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775035D"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ED84F"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3FE9A6BA" w14:textId="77777777" w:rsidTr="00CB77E1">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3120A3"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66BDD837" w14:textId="77777777" w:rsidR="00CB77E1" w:rsidRPr="00CB77E1" w:rsidRDefault="00CB77E1" w:rsidP="003C54C3">
            <w:pPr>
              <w:pStyle w:val="TAL"/>
              <w:rPr>
                <w:rFonts w:eastAsia="SimSun"/>
              </w:rPr>
            </w:pPr>
            <w:r w:rsidRPr="00CB77E1">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1CAF5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06685" w14:textId="77777777" w:rsidR="00CB77E1" w:rsidRPr="00CB77E1" w:rsidRDefault="00CB77E1" w:rsidP="003C54C3">
            <w:pPr>
              <w:pStyle w:val="TAC"/>
              <w:rPr>
                <w:rFonts w:eastAsia="SimSun"/>
                <w:lang w:eastAsia="zh-CN"/>
              </w:rPr>
            </w:pPr>
            <w:r w:rsidRPr="00CB77E1">
              <w:rPr>
                <w:rFonts w:eastAsia="SimSun"/>
                <w:lang w:eastAsia="zh-CN"/>
              </w:rPr>
              <w:t>Pattern 0</w:t>
            </w:r>
          </w:p>
        </w:tc>
      </w:tr>
      <w:tr w:rsidR="00CB77E1" w:rsidRPr="00CB77E1" w14:paraId="64CA8DF4" w14:textId="77777777" w:rsidTr="00CB77E1">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AE0012"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B45657E" w14:textId="77777777" w:rsidR="00CB77E1" w:rsidRPr="00CB77E1" w:rsidRDefault="00CB77E1" w:rsidP="003C54C3">
            <w:pPr>
              <w:pStyle w:val="TAL"/>
              <w:rPr>
                <w:rFonts w:eastAsia="SimSun"/>
              </w:rPr>
            </w:pPr>
            <w:r w:rsidRPr="00CB77E1">
              <w:rPr>
                <w:rFonts w:eastAsia="SimSun"/>
              </w:rPr>
              <w:t>CSI-IM Resource Mapping</w:t>
            </w:r>
          </w:p>
          <w:p w14:paraId="00535A09" w14:textId="77777777" w:rsidR="00CB77E1" w:rsidRPr="00CB77E1" w:rsidRDefault="00CB77E1" w:rsidP="003C54C3">
            <w:pPr>
              <w:pStyle w:val="TAL"/>
              <w:rPr>
                <w:rFonts w:eastAsia="SimSun"/>
              </w:rPr>
            </w:pPr>
            <w:r w:rsidRPr="00CB77E1">
              <w:rPr>
                <w:rFonts w:eastAsia="SimSun"/>
              </w:rPr>
              <w:t>(k</w:t>
            </w:r>
            <w:r w:rsidRPr="00CB77E1">
              <w:rPr>
                <w:rFonts w:eastAsia="SimSun"/>
                <w:vertAlign w:val="subscript"/>
              </w:rPr>
              <w:t>CSI-IM</w:t>
            </w:r>
            <w:r w:rsidRPr="00CB77E1">
              <w:rPr>
                <w:rFonts w:eastAsia="SimSun"/>
              </w:rPr>
              <w:t>,l</w:t>
            </w:r>
            <w:r w:rsidRPr="00CB77E1">
              <w:rPr>
                <w:rFonts w:eastAsia="SimSun"/>
                <w:vertAlign w:val="subscript"/>
              </w:rPr>
              <w:t>CSI-IM</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B1CBC7"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34492" w14:textId="77777777" w:rsidR="00CB77E1" w:rsidRPr="00CB77E1" w:rsidRDefault="00CB77E1" w:rsidP="003C54C3">
            <w:pPr>
              <w:pStyle w:val="TAC"/>
              <w:rPr>
                <w:rFonts w:eastAsia="SimSun"/>
                <w:lang w:eastAsia="zh-CN"/>
              </w:rPr>
            </w:pPr>
            <w:r w:rsidRPr="00CB77E1">
              <w:rPr>
                <w:rFonts w:eastAsia="SimSun"/>
                <w:lang w:eastAsia="zh-CN"/>
              </w:rPr>
              <w:t>(4,9)</w:t>
            </w:r>
          </w:p>
        </w:tc>
      </w:tr>
      <w:tr w:rsidR="00CB77E1" w:rsidRPr="00CB77E1" w14:paraId="66F1CFE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B4B1DE"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4185E87" w14:textId="77777777" w:rsidR="00CB77E1" w:rsidRPr="00CB77E1" w:rsidRDefault="00CB77E1" w:rsidP="003C54C3">
            <w:pPr>
              <w:pStyle w:val="TAL"/>
              <w:rPr>
                <w:rFonts w:eastAsia="SimSun"/>
              </w:rPr>
            </w:pPr>
            <w:r w:rsidRPr="00CB77E1">
              <w:rPr>
                <w:rFonts w:eastAsia="SimSun"/>
              </w:rPr>
              <w:t>CSI-IM timeConfig</w:t>
            </w:r>
          </w:p>
          <w:p w14:paraId="25EF2275" w14:textId="77777777" w:rsidR="00CB77E1" w:rsidRPr="00CB77E1" w:rsidRDefault="00CB77E1" w:rsidP="003C54C3">
            <w:pPr>
              <w:pStyle w:val="TAL"/>
              <w:rPr>
                <w:rFonts w:eastAsia="SimSun"/>
              </w:rPr>
            </w:pP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9ABEF"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5C9F7"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56C58B03"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C20CE9" w14:textId="77777777" w:rsidR="00CB77E1" w:rsidRPr="00CB77E1" w:rsidRDefault="00CB77E1" w:rsidP="003C54C3">
            <w:pPr>
              <w:pStyle w:val="TAL"/>
              <w:rPr>
                <w:rFonts w:eastAsia="SimSun"/>
              </w:rPr>
            </w:pPr>
            <w:r w:rsidRPr="00CB77E1">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763CB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4B5F7" w14:textId="77777777" w:rsidR="00CB77E1" w:rsidRPr="00CB77E1" w:rsidRDefault="00CB77E1" w:rsidP="003C54C3">
            <w:pPr>
              <w:pStyle w:val="TAC"/>
              <w:rPr>
                <w:rFonts w:eastAsia="SimSun"/>
                <w:lang w:eastAsia="zh-CN"/>
              </w:rPr>
            </w:pPr>
            <w:r w:rsidRPr="00CB77E1">
              <w:rPr>
                <w:rFonts w:eastAsia="SimSun"/>
                <w:lang w:eastAsia="zh-CN"/>
              </w:rPr>
              <w:t>Aperiodic</w:t>
            </w:r>
          </w:p>
        </w:tc>
      </w:tr>
      <w:tr w:rsidR="00CB77E1" w:rsidRPr="00CB77E1" w14:paraId="03BBEE9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72DA76" w14:textId="77777777" w:rsidR="00CB77E1" w:rsidRPr="00CB77E1" w:rsidRDefault="00CB77E1" w:rsidP="003C54C3">
            <w:pPr>
              <w:pStyle w:val="TAL"/>
              <w:rPr>
                <w:rFonts w:eastAsia="SimSun"/>
              </w:rPr>
            </w:pPr>
            <w:r w:rsidRPr="00CB77E1">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33E20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739F88" w14:textId="77777777" w:rsidR="00CB77E1" w:rsidRPr="00CB77E1" w:rsidRDefault="00CB77E1" w:rsidP="003C54C3">
            <w:pPr>
              <w:pStyle w:val="TAC"/>
              <w:rPr>
                <w:rFonts w:eastAsia="SimSun"/>
                <w:lang w:eastAsia="zh-CN"/>
              </w:rPr>
            </w:pPr>
            <w:r w:rsidRPr="00CB77E1">
              <w:rPr>
                <w:rFonts w:eastAsia="SimSun"/>
                <w:lang w:eastAsia="zh-CN"/>
              </w:rPr>
              <w:t>Table 1</w:t>
            </w:r>
          </w:p>
        </w:tc>
      </w:tr>
      <w:tr w:rsidR="00CB77E1" w:rsidRPr="00CB77E1" w14:paraId="362A6516"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BCC396" w14:textId="77777777" w:rsidR="00CB77E1" w:rsidRPr="00CB77E1" w:rsidRDefault="00CB77E1" w:rsidP="003C54C3">
            <w:pPr>
              <w:pStyle w:val="TAL"/>
              <w:rPr>
                <w:rFonts w:eastAsia="SimSun"/>
              </w:rPr>
            </w:pPr>
            <w:r w:rsidRPr="00CB77E1">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A83C3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9F075" w14:textId="77777777" w:rsidR="00CB77E1" w:rsidRPr="00CB77E1" w:rsidRDefault="00CB77E1" w:rsidP="003C54C3">
            <w:pPr>
              <w:pStyle w:val="TAC"/>
              <w:rPr>
                <w:rFonts w:eastAsia="SimSun"/>
              </w:rPr>
            </w:pPr>
            <w:r w:rsidRPr="00CB77E1">
              <w:rPr>
                <w:rFonts w:eastAsia="SimSun"/>
                <w:lang w:eastAsia="zh-CN"/>
              </w:rPr>
              <w:t>cri-RI-PMI-CQI</w:t>
            </w:r>
          </w:p>
        </w:tc>
      </w:tr>
      <w:tr w:rsidR="00CB77E1" w:rsidRPr="00CB77E1" w14:paraId="0D7B0DAC"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4D9C2" w14:textId="77777777" w:rsidR="00CB77E1" w:rsidRPr="00CB77E1" w:rsidRDefault="00CB77E1" w:rsidP="003C54C3">
            <w:pPr>
              <w:pStyle w:val="TAL"/>
              <w:rPr>
                <w:rFonts w:eastAsia="SimSun"/>
              </w:rPr>
            </w:pPr>
            <w:r w:rsidRPr="00CB77E1">
              <w:rPr>
                <w:rFonts w:eastAsia="SimSun"/>
              </w:rPr>
              <w:t>timeRestrictionForI</w:t>
            </w:r>
            <w:r w:rsidRPr="00CB77E1">
              <w:rPr>
                <w:rFonts w:eastAsia="SimSun"/>
                <w:lang w:eastAsia="zh-CN"/>
              </w:rPr>
              <w:t>Channel</w:t>
            </w:r>
            <w:r w:rsidRPr="00CB77E1">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D2960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19CDA"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77B4DFE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834FC" w14:textId="77777777" w:rsidR="00CB77E1" w:rsidRPr="00CB77E1" w:rsidRDefault="00CB77E1" w:rsidP="003C54C3">
            <w:pPr>
              <w:pStyle w:val="TAL"/>
              <w:rPr>
                <w:rFonts w:eastAsia="SimSun"/>
              </w:rPr>
            </w:pPr>
            <w:r w:rsidRPr="00CB77E1">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FA5758C"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B5913"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6E4D362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FD9A7E" w14:textId="77777777" w:rsidR="00CB77E1" w:rsidRPr="00CB77E1" w:rsidRDefault="00CB77E1" w:rsidP="003C54C3">
            <w:pPr>
              <w:pStyle w:val="TAL"/>
              <w:rPr>
                <w:rFonts w:eastAsia="SimSun"/>
              </w:rPr>
            </w:pPr>
            <w:r w:rsidRPr="00CB77E1">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C1CD95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BE642" w14:textId="77777777" w:rsidR="00CB77E1" w:rsidRPr="00CB77E1" w:rsidRDefault="00CB77E1" w:rsidP="003C54C3">
            <w:pPr>
              <w:pStyle w:val="TAC"/>
              <w:rPr>
                <w:rFonts w:eastAsia="SimSun"/>
                <w:lang w:eastAsia="zh-CN"/>
              </w:rPr>
            </w:pPr>
            <w:r w:rsidRPr="00CB77E1">
              <w:rPr>
                <w:rFonts w:eastAsia="SimSun"/>
                <w:lang w:eastAsia="zh-CN"/>
              </w:rPr>
              <w:t>Wideband</w:t>
            </w:r>
          </w:p>
        </w:tc>
      </w:tr>
      <w:tr w:rsidR="00CB77E1" w:rsidRPr="00CB77E1" w14:paraId="3443939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3A7FA" w14:textId="77777777" w:rsidR="00CB77E1" w:rsidRPr="00CB77E1" w:rsidRDefault="00CB77E1" w:rsidP="003C54C3">
            <w:pPr>
              <w:pStyle w:val="TAL"/>
              <w:rPr>
                <w:rFonts w:eastAsia="SimSun"/>
              </w:rPr>
            </w:pPr>
            <w:r w:rsidRPr="00CB77E1">
              <w:rPr>
                <w:rFonts w:eastAsia="SimSun"/>
              </w:rPr>
              <w:t>pmi-FormatIndicator</w:t>
            </w:r>
            <w:r w:rsidRPr="00CB77E1">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EFD6A5"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A53F3" w14:textId="77777777" w:rsidR="00CB77E1" w:rsidRPr="00CB77E1" w:rsidRDefault="00CB77E1" w:rsidP="003C54C3">
            <w:pPr>
              <w:pStyle w:val="TAC"/>
              <w:rPr>
                <w:rFonts w:eastAsia="SimSun"/>
                <w:lang w:eastAsia="zh-CN"/>
              </w:rPr>
            </w:pPr>
            <w:r w:rsidRPr="00CB77E1">
              <w:rPr>
                <w:rFonts w:eastAsia="SimSun"/>
                <w:lang w:eastAsia="zh-CN"/>
              </w:rPr>
              <w:t>Subband</w:t>
            </w:r>
          </w:p>
        </w:tc>
      </w:tr>
      <w:tr w:rsidR="00CB77E1" w:rsidRPr="00CB77E1" w14:paraId="2CCA6FA7"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169D0" w14:textId="77777777" w:rsidR="00CB77E1" w:rsidRPr="00CB77E1" w:rsidRDefault="00CB77E1" w:rsidP="003C54C3">
            <w:pPr>
              <w:pStyle w:val="TAL"/>
              <w:rPr>
                <w:rFonts w:eastAsia="SimSun"/>
              </w:rPr>
            </w:pPr>
            <w:r w:rsidRPr="00CB77E1">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50A42" w14:textId="77777777" w:rsidR="00CB77E1" w:rsidRPr="00CB77E1" w:rsidRDefault="00CB77E1" w:rsidP="003C54C3">
            <w:pPr>
              <w:pStyle w:val="TAC"/>
              <w:rPr>
                <w:rFonts w:eastAsia="SimSun"/>
              </w:rPr>
            </w:pPr>
            <w:r w:rsidRPr="00CB77E1">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75A93" w14:textId="77777777" w:rsidR="00CB77E1" w:rsidRPr="00CB77E1" w:rsidRDefault="00CB77E1" w:rsidP="003C54C3">
            <w:pPr>
              <w:pStyle w:val="TAC"/>
              <w:rPr>
                <w:rFonts w:eastAsia="SimSun"/>
                <w:lang w:eastAsia="zh-CN"/>
              </w:rPr>
            </w:pPr>
            <w:r w:rsidRPr="00CB77E1">
              <w:rPr>
                <w:rFonts w:eastAsia="SimSun" w:cs="Arial"/>
                <w:szCs w:val="18"/>
              </w:rPr>
              <w:t>16</w:t>
            </w:r>
          </w:p>
        </w:tc>
      </w:tr>
      <w:tr w:rsidR="00CB77E1" w:rsidRPr="00CB77E1" w14:paraId="3D4A99C9"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2A209F" w14:textId="77777777" w:rsidR="00CB77E1" w:rsidRPr="00CB77E1" w:rsidRDefault="00CB77E1" w:rsidP="003C54C3">
            <w:pPr>
              <w:pStyle w:val="TAL"/>
              <w:rPr>
                <w:rFonts w:eastAsia="SimSun"/>
              </w:rPr>
            </w:pPr>
            <w:r w:rsidRPr="00CB77E1">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432747E"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BBBA6" w14:textId="77777777" w:rsidR="00CB77E1" w:rsidRPr="00CB77E1" w:rsidRDefault="00CB77E1" w:rsidP="003C54C3">
            <w:pPr>
              <w:pStyle w:val="TAC"/>
              <w:rPr>
                <w:rFonts w:eastAsia="SimSun"/>
                <w:lang w:eastAsia="zh-CN"/>
              </w:rPr>
            </w:pPr>
            <w:r w:rsidRPr="00CB77E1">
              <w:rPr>
                <w:rFonts w:eastAsia="SimSun" w:cs="Arial"/>
                <w:szCs w:val="18"/>
              </w:rPr>
              <w:t>1111111</w:t>
            </w:r>
          </w:p>
        </w:tc>
      </w:tr>
      <w:tr w:rsidR="00CB77E1" w:rsidRPr="00CB77E1" w14:paraId="14A9D24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A7C9F" w14:textId="77777777" w:rsidR="00CB77E1" w:rsidRPr="00CB77E1" w:rsidRDefault="00CB77E1" w:rsidP="003C54C3">
            <w:pPr>
              <w:pStyle w:val="TAL"/>
              <w:rPr>
                <w:rFonts w:eastAsia="SimSun"/>
              </w:rPr>
            </w:pPr>
            <w:r w:rsidRPr="00CB77E1">
              <w:rPr>
                <w:rFonts w:eastAsia="SimSun"/>
              </w:rPr>
              <w:t xml:space="preserve">CSI-Report </w:t>
            </w:r>
            <w:r w:rsidRPr="00CB77E1">
              <w:rPr>
                <w:rFonts w:eastAsia="SimSun"/>
                <w:lang w:eastAsia="zh-CN"/>
              </w:rPr>
              <w:t>interval</w:t>
            </w:r>
            <w:r w:rsidRPr="00CB77E1">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BE057" w14:textId="77777777" w:rsidR="00CB77E1" w:rsidRPr="00CB77E1" w:rsidRDefault="00CB77E1" w:rsidP="003C54C3">
            <w:pPr>
              <w:pStyle w:val="TAC"/>
              <w:rPr>
                <w:rFonts w:eastAsia="SimSun"/>
                <w:lang w:eastAsia="zh-CN"/>
              </w:rPr>
            </w:pPr>
            <w:r w:rsidRPr="00CB77E1">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2A37C1" w14:textId="77777777" w:rsidR="00CB77E1" w:rsidRPr="00CB77E1" w:rsidRDefault="00CB77E1" w:rsidP="003C54C3">
            <w:pPr>
              <w:pStyle w:val="TAC"/>
              <w:rPr>
                <w:rFonts w:eastAsia="SimSun"/>
                <w:lang w:eastAsia="zh-CN"/>
              </w:rPr>
            </w:pPr>
            <w:r w:rsidRPr="00CB77E1">
              <w:rPr>
                <w:rFonts w:eastAsia="SimSun"/>
                <w:lang w:eastAsia="zh-CN"/>
              </w:rPr>
              <w:t>Not configured</w:t>
            </w:r>
          </w:p>
        </w:tc>
      </w:tr>
      <w:tr w:rsidR="00CB77E1" w:rsidRPr="00CB77E1" w14:paraId="3F2F5824"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42470" w14:textId="77777777" w:rsidR="00CB77E1" w:rsidRPr="00CB77E1" w:rsidRDefault="00CB77E1" w:rsidP="003C54C3">
            <w:pPr>
              <w:pStyle w:val="TAL"/>
              <w:rPr>
                <w:rFonts w:eastAsia="SimSun"/>
              </w:rPr>
            </w:pPr>
            <w:r w:rsidRPr="00CB77E1">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E26BD33"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34FF3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442592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52649" w14:textId="77777777" w:rsidR="00CB77E1" w:rsidRPr="00CB77E1" w:rsidRDefault="00CB77E1" w:rsidP="003C54C3">
            <w:pPr>
              <w:pStyle w:val="TAL"/>
              <w:rPr>
                <w:rFonts w:eastAsia="SimSun"/>
              </w:rPr>
            </w:pPr>
            <w:r w:rsidRPr="00CB77E1">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AA83C0"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8D56A9" w14:textId="77777777" w:rsidR="00CB77E1" w:rsidRPr="00CB77E1" w:rsidRDefault="00CB77E1" w:rsidP="003C54C3">
            <w:pPr>
              <w:pStyle w:val="TAC"/>
              <w:rPr>
                <w:rFonts w:eastAsia="SimSun"/>
                <w:lang w:eastAsia="zh-CN"/>
              </w:rPr>
            </w:pPr>
            <w:r w:rsidRPr="00CB77E1">
              <w:rPr>
                <w:rFonts w:eastAsia="SimSun"/>
                <w:lang w:eastAsia="zh-CN"/>
              </w:rPr>
              <w:t>1 in slots i, where mod(i, 10) = 1, otherwise it is equal to 0</w:t>
            </w:r>
          </w:p>
        </w:tc>
      </w:tr>
      <w:tr w:rsidR="00CB77E1" w:rsidRPr="00CB77E1" w14:paraId="7BC83EC0"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63EDA3" w14:textId="77777777" w:rsidR="00CB77E1" w:rsidRPr="00CB77E1" w:rsidRDefault="00CB77E1" w:rsidP="003C54C3">
            <w:pPr>
              <w:pStyle w:val="TAL"/>
              <w:rPr>
                <w:rFonts w:eastAsia="SimSun"/>
              </w:rPr>
            </w:pPr>
            <w:r w:rsidRPr="00CB77E1">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4A05B55"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CB2E8" w14:textId="77777777" w:rsidR="00CB77E1" w:rsidRPr="00CB77E1" w:rsidRDefault="00CB77E1" w:rsidP="003C54C3">
            <w:pPr>
              <w:pStyle w:val="TAC"/>
              <w:rPr>
                <w:rFonts w:eastAsia="SimSun"/>
                <w:lang w:eastAsia="zh-CN"/>
              </w:rPr>
            </w:pPr>
            <w:r w:rsidRPr="00CB77E1">
              <w:rPr>
                <w:rFonts w:eastAsia="SimSun"/>
                <w:lang w:eastAsia="zh-CN"/>
              </w:rPr>
              <w:t>1</w:t>
            </w:r>
          </w:p>
        </w:tc>
      </w:tr>
      <w:tr w:rsidR="00CB77E1" w:rsidRPr="00CB77E1" w14:paraId="182D229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1C4F19" w14:textId="77777777" w:rsidR="00CB77E1" w:rsidRPr="00CB77E1" w:rsidRDefault="00CB77E1" w:rsidP="003C54C3">
            <w:pPr>
              <w:pStyle w:val="TAL"/>
              <w:rPr>
                <w:rFonts w:eastAsia="SimSun"/>
              </w:rPr>
            </w:pPr>
            <w:r w:rsidRPr="00CB77E1">
              <w:rPr>
                <w:rFonts w:eastAsia="SimSun"/>
              </w:rP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5135BF4" w14:textId="77777777" w:rsidR="00CB77E1" w:rsidRPr="00CB77E1" w:rsidRDefault="00CB77E1" w:rsidP="003C54C3">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BB92BC" w14:textId="77777777" w:rsidR="00CB77E1" w:rsidRPr="00CB77E1" w:rsidRDefault="00CB77E1" w:rsidP="003C54C3">
            <w:pPr>
              <w:pStyle w:val="TAC"/>
              <w:rPr>
                <w:rFonts w:eastAsia="SimSun"/>
                <w:lang w:eastAsia="zh-CN"/>
              </w:rPr>
            </w:pPr>
            <w:r w:rsidRPr="00CB77E1">
              <w:rPr>
                <w:rFonts w:eastAsia="SimSun"/>
                <w:lang w:eastAsia="zh-CN"/>
              </w:rPr>
              <w:t>One State with one Associated Report Configuration</w:t>
            </w:r>
          </w:p>
          <w:p w14:paraId="70F8E9C5" w14:textId="77777777" w:rsidR="00CB77E1" w:rsidRPr="00CB77E1" w:rsidRDefault="00CB77E1" w:rsidP="003C54C3">
            <w:pPr>
              <w:pStyle w:val="TAC"/>
              <w:rPr>
                <w:rFonts w:eastAsia="SimSun"/>
                <w:lang w:eastAsia="zh-CN"/>
              </w:rPr>
            </w:pPr>
            <w:r w:rsidRPr="00CB77E1">
              <w:rPr>
                <w:rFonts w:eastAsia="SimSun"/>
                <w:lang w:eastAsia="zh-CN"/>
              </w:rPr>
              <w:t>Associated Report Configuration contains pointers to NZP CSI-RS and CSI-IM</w:t>
            </w:r>
          </w:p>
        </w:tc>
      </w:tr>
      <w:tr w:rsidR="00CB77E1" w:rsidRPr="00CB77E1" w14:paraId="2776BA1B" w14:textId="77777777" w:rsidTr="00CB77E1">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955E6A" w14:textId="77777777" w:rsidR="00CB77E1" w:rsidRPr="00CB77E1" w:rsidRDefault="00CB77E1" w:rsidP="003C54C3">
            <w:pPr>
              <w:pStyle w:val="TAL"/>
              <w:rPr>
                <w:rFonts w:eastAsia="SimSun"/>
              </w:rPr>
            </w:pPr>
            <w:r w:rsidRPr="00CB77E1">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53D4A2" w14:textId="77777777" w:rsidR="00CB77E1" w:rsidRPr="00CB77E1" w:rsidRDefault="00CB77E1" w:rsidP="003C54C3">
            <w:pPr>
              <w:pStyle w:val="TAL"/>
              <w:rPr>
                <w:rFonts w:eastAsia="SimSun"/>
              </w:rPr>
            </w:pPr>
            <w:r w:rsidRPr="00CB77E1">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1139A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DE47D6" w14:textId="77777777" w:rsidR="00CB77E1" w:rsidRPr="00CB77E1" w:rsidRDefault="00CB77E1" w:rsidP="003C54C3">
            <w:pPr>
              <w:pStyle w:val="TAC"/>
              <w:rPr>
                <w:rFonts w:eastAsia="SimSun"/>
              </w:rPr>
            </w:pPr>
            <w:r w:rsidRPr="00CB77E1">
              <w:rPr>
                <w:rFonts w:eastAsia="SimSun" w:hint="eastAsia"/>
                <w:lang w:eastAsia="zh-CN"/>
              </w:rPr>
              <w:t>t</w:t>
            </w:r>
            <w:r w:rsidRPr="00CB77E1">
              <w:rPr>
                <w:rFonts w:eastAsia="SimSun"/>
              </w:rPr>
              <w:t>ypeII</w:t>
            </w:r>
          </w:p>
        </w:tc>
      </w:tr>
      <w:tr w:rsidR="00CB77E1" w:rsidRPr="00CB77E1" w14:paraId="4D64B1B3"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CE5DB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EE59B9" w14:textId="77777777" w:rsidR="00CB77E1" w:rsidRPr="00CB77E1" w:rsidRDefault="00CB77E1" w:rsidP="003C54C3">
            <w:pPr>
              <w:pStyle w:val="TAL"/>
              <w:rPr>
                <w:rFonts w:eastAsia="SimSun"/>
              </w:rPr>
            </w:pPr>
            <w:r w:rsidRPr="00CB77E1">
              <w:rPr>
                <w:rFonts w:eastAsia="SimSun"/>
              </w:rPr>
              <w:t>L (</w:t>
            </w:r>
            <w:r w:rsidRPr="00CB77E1">
              <w:rPr>
                <w:rFonts w:eastAsia="SimSun"/>
                <w:i/>
                <w:iCs/>
              </w:rPr>
              <w:t>numberOfBeams</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F4EE0A"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CDBAF" w14:textId="77777777" w:rsidR="00CB77E1" w:rsidRPr="00CB77E1" w:rsidRDefault="00CB77E1" w:rsidP="003C54C3">
            <w:pPr>
              <w:pStyle w:val="TAC"/>
              <w:rPr>
                <w:rFonts w:eastAsia="SimSun"/>
                <w:lang w:eastAsia="zh-CN"/>
              </w:rPr>
            </w:pPr>
            <w:r w:rsidRPr="00CB77E1">
              <w:rPr>
                <w:rFonts w:eastAsia="SimSun"/>
                <w:lang w:eastAsia="zh-CN"/>
              </w:rPr>
              <w:t>2</w:t>
            </w:r>
          </w:p>
        </w:tc>
      </w:tr>
      <w:tr w:rsidR="00CB77E1" w:rsidRPr="00CB77E1" w14:paraId="6A557A20"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B01F3CC"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04F2B5CD" w14:textId="77777777" w:rsidR="00CB77E1" w:rsidRPr="00CB77E1" w:rsidRDefault="00CB77E1" w:rsidP="003C54C3">
            <w:pPr>
              <w:pStyle w:val="TAL"/>
              <w:rPr>
                <w:rFonts w:eastAsia="SimSun"/>
              </w:rPr>
            </w:pPr>
            <w:r w:rsidRPr="00CB77E1">
              <w:rPr>
                <w:rFonts w:eastAsia="SimSun"/>
              </w:rPr>
              <w:t>N</w:t>
            </w:r>
            <w:r w:rsidRPr="00CB77E1">
              <w:rPr>
                <w:rFonts w:eastAsia="SimSun"/>
                <w:vertAlign w:val="subscript"/>
              </w:rPr>
              <w:t>PSK</w:t>
            </w:r>
            <w:r w:rsidRPr="00CB77E1">
              <w:rPr>
                <w:rFonts w:eastAsia="SimSun"/>
              </w:rPr>
              <w:t xml:space="preserve"> (</w:t>
            </w:r>
            <w:r w:rsidRPr="00CB77E1">
              <w:rPr>
                <w:rFonts w:eastAsia="SimSun"/>
                <w:i/>
                <w:iCs/>
              </w:rPr>
              <w:t>phaseAlphabetSize</w:t>
            </w:r>
            <w:r w:rsidRPr="00CB77E1">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E352108"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07412C84" w14:textId="77777777" w:rsidR="00CB77E1" w:rsidRPr="00CB77E1" w:rsidRDefault="00CB77E1" w:rsidP="003C54C3">
            <w:pPr>
              <w:pStyle w:val="TAC"/>
              <w:rPr>
                <w:rFonts w:eastAsia="SimSun"/>
                <w:lang w:eastAsia="zh-CN"/>
              </w:rPr>
            </w:pPr>
            <w:r w:rsidRPr="00CB77E1">
              <w:rPr>
                <w:rFonts w:eastAsia="SimSun"/>
                <w:lang w:eastAsia="zh-CN"/>
              </w:rPr>
              <w:t>8</w:t>
            </w:r>
          </w:p>
        </w:tc>
      </w:tr>
      <w:tr w:rsidR="00CB77E1" w:rsidRPr="00CB77E1" w14:paraId="499C205D"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C3B03FA"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tcPr>
          <w:p w14:paraId="2F146C4E" w14:textId="77777777" w:rsidR="00CB77E1" w:rsidRPr="00CB77E1" w:rsidRDefault="00CB77E1" w:rsidP="003C54C3">
            <w:pPr>
              <w:pStyle w:val="TAL"/>
              <w:rPr>
                <w:rFonts w:eastAsia="SimSun"/>
              </w:rPr>
            </w:pPr>
            <w:r w:rsidRPr="00CB77E1">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D8BC820"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tcPr>
          <w:p w14:paraId="36893AA8" w14:textId="77777777" w:rsidR="00CB77E1" w:rsidRPr="00CB77E1" w:rsidRDefault="00CB77E1" w:rsidP="003C54C3">
            <w:pPr>
              <w:pStyle w:val="TAC"/>
              <w:rPr>
                <w:rFonts w:eastAsia="SimSun"/>
                <w:lang w:eastAsia="zh-CN"/>
              </w:rPr>
            </w:pPr>
            <w:r w:rsidRPr="00CB77E1">
              <w:rPr>
                <w:rFonts w:eastAsia="SimSun" w:hint="eastAsia"/>
                <w:lang w:eastAsia="zh-CN"/>
              </w:rPr>
              <w:t>True</w:t>
            </w:r>
          </w:p>
        </w:tc>
      </w:tr>
      <w:tr w:rsidR="00CB77E1" w:rsidRPr="00CB77E1" w14:paraId="73A6E22C"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9267C1"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CA31407" w14:textId="77777777" w:rsidR="00CB77E1" w:rsidRPr="00CB77E1" w:rsidRDefault="00CB77E1" w:rsidP="003C54C3">
            <w:pPr>
              <w:pStyle w:val="TAL"/>
              <w:rPr>
                <w:rFonts w:eastAsia="SimSun"/>
              </w:rPr>
            </w:pPr>
            <w:r w:rsidRPr="00CB77E1">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744443B"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A76A9" w14:textId="77777777" w:rsidR="00CB77E1" w:rsidRPr="00CB77E1" w:rsidRDefault="00CB77E1" w:rsidP="003C54C3">
            <w:pPr>
              <w:pStyle w:val="TAC"/>
              <w:rPr>
                <w:rFonts w:eastAsia="SimSun"/>
                <w:lang w:eastAsia="zh-CN"/>
              </w:rPr>
            </w:pPr>
            <w:r w:rsidRPr="00CB77E1">
              <w:rPr>
                <w:rFonts w:eastAsia="SimSun"/>
                <w:lang w:eastAsia="zh-CN"/>
              </w:rPr>
              <w:t>(4,2)</w:t>
            </w:r>
          </w:p>
        </w:tc>
      </w:tr>
      <w:tr w:rsidR="00CB77E1" w:rsidRPr="00CB77E1" w14:paraId="05C092F9"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3F9556"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650FF0C" w14:textId="77777777" w:rsidR="00CB77E1" w:rsidRPr="00CB77E1" w:rsidRDefault="00CB77E1" w:rsidP="003C54C3">
            <w:pPr>
              <w:pStyle w:val="TAL"/>
              <w:rPr>
                <w:rFonts w:eastAsia="SimSun"/>
              </w:rPr>
            </w:pPr>
            <w:r w:rsidRPr="00CB77E1">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C556466"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F96C68" w14:textId="77777777" w:rsidR="00CB77E1" w:rsidRPr="00CB77E1" w:rsidRDefault="00CB77E1" w:rsidP="003C54C3">
            <w:pPr>
              <w:pStyle w:val="TAC"/>
              <w:rPr>
                <w:rFonts w:eastAsia="SimSun"/>
                <w:lang w:eastAsia="zh-CN"/>
              </w:rPr>
            </w:pPr>
            <w:r w:rsidRPr="00CB77E1">
              <w:rPr>
                <w:rFonts w:eastAsia="SimSun"/>
                <w:lang w:eastAsia="zh-CN"/>
              </w:rPr>
              <w:t>(4,4)</w:t>
            </w:r>
          </w:p>
        </w:tc>
      </w:tr>
      <w:tr w:rsidR="00CB77E1" w:rsidRPr="00CB77E1" w14:paraId="77050807"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D30EFB"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06F299B0" w14:textId="77777777" w:rsidR="00CB77E1" w:rsidRPr="00CB77E1" w:rsidRDefault="00CB77E1" w:rsidP="003C54C3">
            <w:pPr>
              <w:pStyle w:val="TAL"/>
              <w:rPr>
                <w:rFonts w:eastAsia="SimSun"/>
              </w:rPr>
            </w:pPr>
            <w:r w:rsidRPr="00CB77E1">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EBAFF"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89C1A" w14:textId="77777777" w:rsidR="00CB77E1" w:rsidRPr="00CB77E1" w:rsidRDefault="00CB77E1" w:rsidP="003C54C3">
            <w:pPr>
              <w:pStyle w:val="TAC"/>
              <w:rPr>
                <w:rFonts w:eastAsia="SimSun"/>
                <w:lang w:eastAsia="zh-CN"/>
              </w:rPr>
            </w:pPr>
            <w:r w:rsidRPr="00CB77E1">
              <w:rPr>
                <w:rFonts w:eastAsia="SimSun"/>
                <w:lang w:eastAsia="zh-CN"/>
              </w:rPr>
              <w:t xml:space="preserve">0x </w:t>
            </w:r>
            <w:r w:rsidRPr="00CB77E1">
              <w:rPr>
                <w:rFonts w:eastAsia="SimSun" w:hint="eastAsia"/>
                <w:lang w:eastAsia="zh-CN"/>
              </w:rPr>
              <w:t>7FF</w:t>
            </w:r>
          </w:p>
          <w:p w14:paraId="28699EFD" w14:textId="77777777" w:rsidR="00CB77E1" w:rsidRPr="00CB77E1" w:rsidRDefault="00CB77E1" w:rsidP="003C54C3">
            <w:pPr>
              <w:pStyle w:val="TAC"/>
              <w:rPr>
                <w:rFonts w:eastAsia="SimSun"/>
                <w:lang w:eastAsia="zh-CN"/>
              </w:rPr>
            </w:pPr>
            <w:r w:rsidRPr="00CB77E1">
              <w:rPr>
                <w:rFonts w:eastAsia="SimSun"/>
                <w:lang w:eastAsia="zh-CN"/>
              </w:rPr>
              <w:t>FFFF</w:t>
            </w:r>
            <w:r w:rsidRPr="00CB77E1">
              <w:rPr>
                <w:rFonts w:eastAsia="SimSun" w:hint="eastAsia"/>
                <w:lang w:eastAsia="zh-CN"/>
              </w:rPr>
              <w:t xml:space="preserve"> FFFF FFFF FFFF</w:t>
            </w:r>
          </w:p>
        </w:tc>
      </w:tr>
      <w:tr w:rsidR="00CB77E1" w:rsidRPr="00CB77E1" w14:paraId="348AFFDB" w14:textId="77777777" w:rsidTr="00CB77E1">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11F69F" w14:textId="77777777" w:rsidR="00CB77E1" w:rsidRPr="00CB77E1" w:rsidRDefault="00CB77E1" w:rsidP="003C54C3">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272EF1D4" w14:textId="77777777" w:rsidR="00CB77E1" w:rsidRPr="00401CAC" w:rsidRDefault="00CB77E1" w:rsidP="003C54C3">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rFonts w:eastAsia="SimSun"/>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F00111B" w14:textId="77777777" w:rsidR="00CB77E1" w:rsidRPr="00401CAC" w:rsidRDefault="00CB77E1" w:rsidP="003C54C3">
            <w:pPr>
              <w:pStyle w:val="TAC"/>
              <w:rPr>
                <w:rFonts w:eastAsia="SimSun"/>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D1066" w14:textId="77777777" w:rsidR="00CB77E1" w:rsidRPr="00CB77E1" w:rsidRDefault="00CB77E1" w:rsidP="003C54C3">
            <w:pPr>
              <w:pStyle w:val="TAC"/>
              <w:rPr>
                <w:rFonts w:eastAsia="SimSun"/>
                <w:lang w:eastAsia="zh-CN"/>
              </w:rPr>
            </w:pPr>
            <w:r w:rsidRPr="00CB77E1">
              <w:rPr>
                <w:rFonts w:eastAsia="SimSun"/>
                <w:lang w:eastAsia="zh-CN"/>
              </w:rPr>
              <w:t>10</w:t>
            </w:r>
          </w:p>
        </w:tc>
      </w:tr>
      <w:tr w:rsidR="00CB77E1" w:rsidRPr="00CB77E1" w14:paraId="2F50497E"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386567D" w14:textId="77777777" w:rsidR="00CB77E1" w:rsidRPr="00CB77E1" w:rsidRDefault="00CB77E1" w:rsidP="003C54C3">
            <w:pPr>
              <w:pStyle w:val="TAL"/>
              <w:rPr>
                <w:rFonts w:eastAsia="SimSun"/>
              </w:rPr>
            </w:pPr>
            <w:r w:rsidRPr="00CB77E1">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B0E2C2"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81528" w14:textId="77777777" w:rsidR="00CB77E1" w:rsidRPr="00CB77E1" w:rsidRDefault="00CB77E1" w:rsidP="003C54C3">
            <w:pPr>
              <w:pStyle w:val="TAC"/>
              <w:rPr>
                <w:rFonts w:eastAsia="SimSun"/>
                <w:lang w:eastAsia="zh-CN"/>
              </w:rPr>
            </w:pPr>
            <w:r w:rsidRPr="00CB77E1">
              <w:rPr>
                <w:rFonts w:eastAsia="SimSun"/>
                <w:lang w:eastAsia="zh-CN"/>
              </w:rPr>
              <w:t>PUSCH</w:t>
            </w:r>
          </w:p>
        </w:tc>
      </w:tr>
      <w:tr w:rsidR="00CB77E1" w:rsidRPr="00CB77E1" w14:paraId="59C30978"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035D3" w14:textId="77777777" w:rsidR="00CB77E1" w:rsidRPr="00CB77E1" w:rsidRDefault="00CB77E1" w:rsidP="003C54C3">
            <w:pPr>
              <w:pStyle w:val="TAL"/>
              <w:rPr>
                <w:rFonts w:eastAsia="SimSun"/>
              </w:rPr>
            </w:pPr>
            <w:r w:rsidRPr="00CB77E1">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DAB55" w14:textId="77777777" w:rsidR="00CB77E1" w:rsidRPr="00CB77E1" w:rsidRDefault="00CB77E1" w:rsidP="003C54C3">
            <w:pPr>
              <w:pStyle w:val="TAC"/>
              <w:rPr>
                <w:rFonts w:eastAsia="SimSun"/>
              </w:rPr>
            </w:pPr>
            <w:r w:rsidRPr="00CB77E1">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62A0E3" w14:textId="77777777" w:rsidR="00CB77E1" w:rsidRPr="00CB77E1" w:rsidRDefault="00CB77E1" w:rsidP="003C54C3">
            <w:pPr>
              <w:pStyle w:val="TAC"/>
              <w:rPr>
                <w:rFonts w:eastAsia="SimSun"/>
                <w:lang w:eastAsia="zh-CN"/>
              </w:rPr>
            </w:pPr>
            <w:r w:rsidRPr="00CB77E1">
              <w:rPr>
                <w:rFonts w:eastAsia="SimSun"/>
                <w:lang w:eastAsia="zh-CN"/>
              </w:rPr>
              <w:t>6.5</w:t>
            </w:r>
          </w:p>
        </w:tc>
      </w:tr>
      <w:tr w:rsidR="00CB77E1" w:rsidRPr="00CB77E1" w14:paraId="7934A85B"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F14BD" w14:textId="77777777" w:rsidR="00CB77E1" w:rsidRPr="00CB77E1" w:rsidRDefault="00CB77E1" w:rsidP="003C54C3">
            <w:pPr>
              <w:pStyle w:val="TAL"/>
              <w:rPr>
                <w:rFonts w:eastAsia="SimSun"/>
              </w:rPr>
            </w:pPr>
            <w:r w:rsidRPr="00CB77E1">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DB6FD3"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DD157" w14:textId="77777777" w:rsidR="00CB77E1" w:rsidRPr="00CB77E1" w:rsidRDefault="00CB77E1" w:rsidP="003C54C3">
            <w:pPr>
              <w:pStyle w:val="TAC"/>
              <w:rPr>
                <w:rFonts w:eastAsia="SimSun"/>
                <w:lang w:eastAsia="zh-CN"/>
              </w:rPr>
            </w:pPr>
            <w:r w:rsidRPr="00CB77E1">
              <w:rPr>
                <w:rFonts w:eastAsia="SimSun"/>
                <w:lang w:eastAsia="zh-CN"/>
              </w:rPr>
              <w:t>4</w:t>
            </w:r>
          </w:p>
        </w:tc>
      </w:tr>
      <w:tr w:rsidR="00CB77E1" w:rsidRPr="00CB77E1" w14:paraId="5FB78D1D" w14:textId="77777777" w:rsidTr="00CB77E1">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B9C46" w14:textId="77777777" w:rsidR="00CB77E1" w:rsidRPr="00CB77E1" w:rsidRDefault="00CB77E1" w:rsidP="003C54C3">
            <w:pPr>
              <w:pStyle w:val="TAL"/>
              <w:rPr>
                <w:rFonts w:eastAsia="SimSun"/>
              </w:rPr>
            </w:pPr>
            <w:r w:rsidRPr="00CB77E1">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1714F4" w14:textId="77777777" w:rsidR="00CB77E1" w:rsidRPr="00CB77E1" w:rsidRDefault="00CB77E1" w:rsidP="003C54C3">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8BA14B" w14:textId="77777777" w:rsidR="00CB77E1" w:rsidRPr="00CB77E1" w:rsidRDefault="00CB77E1" w:rsidP="003C54C3">
            <w:pPr>
              <w:pStyle w:val="TAC"/>
              <w:rPr>
                <w:rFonts w:eastAsia="SimSun"/>
                <w:lang w:eastAsia="zh-CN"/>
              </w:rPr>
            </w:pPr>
            <w:r w:rsidRPr="00CB77E1">
              <w:rPr>
                <w:rFonts w:eastAsia="SimSun" w:cs="Arial"/>
                <w:szCs w:val="18"/>
              </w:rPr>
              <w:t>R.PDSCH.2-</w:t>
            </w:r>
            <w:r w:rsidRPr="00CB77E1">
              <w:rPr>
                <w:rFonts w:eastAsia="SimSun" w:cs="Arial"/>
                <w:szCs w:val="18"/>
                <w:lang w:eastAsia="zh-CN"/>
              </w:rPr>
              <w:t>8</w:t>
            </w:r>
            <w:r w:rsidRPr="00CB77E1">
              <w:rPr>
                <w:rFonts w:eastAsia="SimSun" w:cs="Arial"/>
                <w:szCs w:val="18"/>
              </w:rPr>
              <w:t>.</w:t>
            </w:r>
            <w:r w:rsidRPr="00CB77E1">
              <w:rPr>
                <w:rFonts w:eastAsia="SimSun" w:cs="Arial"/>
                <w:szCs w:val="18"/>
                <w:lang w:eastAsia="zh-CN"/>
              </w:rPr>
              <w:t>3</w:t>
            </w:r>
            <w:r w:rsidRPr="00CB77E1">
              <w:rPr>
                <w:rFonts w:eastAsia="SimSun" w:cs="Arial"/>
                <w:szCs w:val="18"/>
              </w:rPr>
              <w:t xml:space="preserve"> TDD</w:t>
            </w:r>
          </w:p>
        </w:tc>
      </w:tr>
      <w:tr w:rsidR="00CB77E1" w:rsidRPr="00CB77E1" w14:paraId="571AD157" w14:textId="77777777" w:rsidTr="00CB77E1">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FAD8DB2" w14:textId="77777777" w:rsidR="00CB77E1" w:rsidRPr="00CB77E1" w:rsidRDefault="00CB77E1" w:rsidP="003C54C3">
            <w:pPr>
              <w:pStyle w:val="TAN"/>
              <w:rPr>
                <w:rFonts w:eastAsia="SimSun"/>
              </w:rPr>
            </w:pPr>
            <w:r w:rsidRPr="00CB77E1">
              <w:rPr>
                <w:rFonts w:eastAsia="SimSun"/>
              </w:rPr>
              <w:t>Note 1:</w:t>
            </w:r>
            <w:r w:rsidRPr="00CB77E1">
              <w:rPr>
                <w:rFonts w:eastAsia="SimSun"/>
                <w:lang w:eastAsia="zh-CN"/>
              </w:rPr>
              <w:tab/>
              <w:t>When Throughput is measured using</w:t>
            </w:r>
            <w:r w:rsidRPr="00CB77E1">
              <w:rPr>
                <w:rFonts w:eastAsia="SimSun"/>
              </w:rPr>
              <w:t xml:space="preserve"> random precoder selection, the precoder shall be updated in each slot (</w:t>
            </w:r>
            <w:r w:rsidRPr="00CB77E1">
              <w:rPr>
                <w:rFonts w:eastAsia="SimSun"/>
                <w:lang w:eastAsia="zh-CN"/>
              </w:rPr>
              <w:t>0.5</w:t>
            </w:r>
            <w:r w:rsidRPr="00CB77E1">
              <w:rPr>
                <w:rFonts w:eastAsia="SimSun"/>
              </w:rPr>
              <w:t xml:space="preserve"> ms granularity) with equal probability of each applicable i</w:t>
            </w:r>
            <w:r w:rsidRPr="00CB77E1">
              <w:rPr>
                <w:rFonts w:eastAsia="SimSun"/>
                <w:vertAlign w:val="subscript"/>
              </w:rPr>
              <w:t>1</w:t>
            </w:r>
            <w:r w:rsidRPr="00CB77E1">
              <w:rPr>
                <w:rFonts w:eastAsia="SimSun"/>
              </w:rPr>
              <w:t>, i</w:t>
            </w:r>
            <w:r w:rsidRPr="00CB77E1">
              <w:rPr>
                <w:rFonts w:eastAsia="SimSun"/>
                <w:vertAlign w:val="subscript"/>
              </w:rPr>
              <w:t>2</w:t>
            </w:r>
            <w:r w:rsidRPr="00CB77E1">
              <w:rPr>
                <w:rFonts w:eastAsia="SimSun"/>
              </w:rPr>
              <w:t xml:space="preserve"> combination. </w:t>
            </w:r>
            <w:r w:rsidRPr="00CB77E1">
              <w:rPr>
                <w:rFonts w:eastAsia="SimSun" w:hint="eastAsia"/>
                <w:lang w:eastAsia="zh-CN"/>
              </w:rPr>
              <w:t>The</w:t>
            </w:r>
            <w:r w:rsidRPr="00CB77E1">
              <w:rPr>
                <w:rFonts w:eastAsia="SimSun"/>
              </w:rPr>
              <w:t xml:space="preserve"> </w:t>
            </w:r>
            <w:r w:rsidRPr="00CB77E1">
              <w:rPr>
                <w:rFonts w:eastAsia="SimSun" w:hint="eastAsia"/>
                <w:lang w:eastAsia="zh-CN"/>
              </w:rPr>
              <w:t>random</w:t>
            </w:r>
            <w:r w:rsidRPr="00CB77E1">
              <w:rPr>
                <w:rFonts w:eastAsia="SimSun"/>
              </w:rPr>
              <w:t xml:space="preserve"> </w:t>
            </w:r>
            <w:r w:rsidRPr="00CB77E1">
              <w:rPr>
                <w:rFonts w:eastAsia="SimSun" w:hint="eastAsia"/>
                <w:lang w:eastAsia="zh-CN"/>
              </w:rPr>
              <w:t>precoder</w:t>
            </w:r>
            <w:r w:rsidRPr="00CB77E1">
              <w:rPr>
                <w:rFonts w:eastAsia="SimSun"/>
              </w:rPr>
              <w:t xml:space="preserve"> </w:t>
            </w:r>
            <w:r w:rsidRPr="00CB77E1">
              <w:rPr>
                <w:rFonts w:eastAsia="SimSun" w:hint="eastAsia"/>
                <w:lang w:eastAsia="zh-CN"/>
              </w:rPr>
              <w:t>generation</w:t>
            </w:r>
            <w:r w:rsidRPr="00CB77E1">
              <w:rPr>
                <w:rFonts w:eastAsia="SimSun"/>
                <w:lang w:eastAsia="zh-CN"/>
              </w:rPr>
              <w:t xml:space="preserve"> shall</w:t>
            </w:r>
            <w:r w:rsidRPr="00CB77E1">
              <w:rPr>
                <w:rFonts w:eastAsia="SimSun"/>
              </w:rPr>
              <w:t xml:space="preserve"> </w:t>
            </w:r>
            <w:r w:rsidRPr="00CB77E1">
              <w:rPr>
                <w:rFonts w:eastAsia="SimSun" w:hint="eastAsia"/>
                <w:lang w:eastAsia="zh-CN"/>
              </w:rPr>
              <w:t>follow</w:t>
            </w:r>
            <w:r w:rsidRPr="00CB77E1">
              <w:rPr>
                <w:rFonts w:eastAsia="SimSun"/>
                <w:lang w:eastAsia="zh-CN"/>
              </w:rPr>
              <w:t xml:space="preserve"> </w:t>
            </w:r>
            <w:r w:rsidRPr="00CB77E1">
              <w:rPr>
                <w:rFonts w:eastAsia="SimSun"/>
              </w:rPr>
              <w:t>'typeI-SinglePanel'</w:t>
            </w:r>
            <w:r w:rsidRPr="00CB77E1">
              <w:rPr>
                <w:rFonts w:eastAsia="SimSun"/>
                <w:lang w:eastAsia="zh-CN"/>
              </w:rPr>
              <w:t xml:space="preserve"> codebook configuration as specified in table 6.3.2.2.3-1.</w:t>
            </w:r>
          </w:p>
          <w:p w14:paraId="60219850" w14:textId="77777777" w:rsidR="00CB77E1" w:rsidRPr="00CB77E1" w:rsidRDefault="00CB77E1" w:rsidP="003C54C3">
            <w:pPr>
              <w:pStyle w:val="TAN"/>
              <w:rPr>
                <w:rFonts w:eastAsia="SimSun"/>
              </w:rPr>
            </w:pPr>
            <w:r w:rsidRPr="00CB77E1">
              <w:rPr>
                <w:rFonts w:eastAsia="SimSun"/>
              </w:rPr>
              <w:t>Note 2:</w:t>
            </w:r>
            <w:r w:rsidRPr="00CB77E1">
              <w:rPr>
                <w:rFonts w:eastAsia="SimSun"/>
                <w:lang w:eastAsia="zh-CN"/>
              </w:rPr>
              <w:tab/>
            </w:r>
            <w:r w:rsidRPr="00CB77E1">
              <w:rPr>
                <w:rFonts w:eastAsia="SimSun"/>
              </w:rPr>
              <w:t xml:space="preserve">If the UE reports in an available uplink reporting instance at </w:t>
            </w:r>
            <w:r w:rsidRPr="00CB77E1">
              <w:rPr>
                <w:rFonts w:eastAsia="SimSun"/>
                <w:lang w:eastAsia="zh-CN"/>
              </w:rPr>
              <w:t>slot</w:t>
            </w:r>
            <w:r w:rsidRPr="00CB77E1">
              <w:rPr>
                <w:rFonts w:eastAsia="SimSun"/>
              </w:rPr>
              <w:t xml:space="preserve">#n based on PMI estimation at a downlink </w:t>
            </w:r>
            <w:r w:rsidRPr="00CB77E1">
              <w:rPr>
                <w:rFonts w:eastAsia="SimSun"/>
                <w:lang w:eastAsia="zh-CN"/>
              </w:rPr>
              <w:t xml:space="preserve">slot </w:t>
            </w:r>
            <w:r w:rsidRPr="00CB77E1">
              <w:rPr>
                <w:rFonts w:eastAsia="SimSun"/>
              </w:rPr>
              <w:t xml:space="preserve">not later than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 xml:space="preserve">), this reported PMI cannot be applied at the gNB downlink before </w:t>
            </w:r>
            <w:r w:rsidRPr="00CB77E1">
              <w:rPr>
                <w:rFonts w:eastAsia="SimSun"/>
                <w:lang w:eastAsia="zh-CN"/>
              </w:rPr>
              <w:t>slot</w:t>
            </w:r>
            <w:r w:rsidRPr="00CB77E1">
              <w:rPr>
                <w:rFonts w:eastAsia="SimSun"/>
              </w:rPr>
              <w:t>#(n+</w:t>
            </w:r>
            <w:r w:rsidRPr="00CB77E1">
              <w:rPr>
                <w:rFonts w:eastAsia="SimSun"/>
                <w:lang w:eastAsia="zh-CN"/>
              </w:rPr>
              <w:t>6</w:t>
            </w:r>
            <w:r w:rsidRPr="00CB77E1">
              <w:rPr>
                <w:rFonts w:eastAsia="SimSun"/>
              </w:rPr>
              <w:t>).</w:t>
            </w:r>
          </w:p>
          <w:p w14:paraId="03DD2D2D" w14:textId="4A6D7EF1" w:rsidR="00CB77E1" w:rsidRPr="00CB77E1" w:rsidRDefault="00CB77E1" w:rsidP="003C54C3">
            <w:pPr>
              <w:pStyle w:val="TAN"/>
              <w:rPr>
                <w:rFonts w:eastAsia="SimSun"/>
                <w:lang w:eastAsia="zh-CN"/>
              </w:rPr>
            </w:pPr>
            <w:r w:rsidRPr="00CB77E1">
              <w:rPr>
                <w:rFonts w:eastAsia="SimSun"/>
              </w:rPr>
              <w:t xml:space="preserve">Note </w:t>
            </w:r>
            <w:r w:rsidRPr="00CB77E1">
              <w:rPr>
                <w:rFonts w:eastAsia="SimSun"/>
                <w:lang w:eastAsia="zh-CN"/>
              </w:rPr>
              <w:t>3</w:t>
            </w:r>
            <w:r w:rsidRPr="00CB77E1">
              <w:rPr>
                <w:rFonts w:eastAsia="SimSun"/>
              </w:rPr>
              <w:t>:</w:t>
            </w:r>
            <w:r w:rsidRPr="00CB77E1">
              <w:rPr>
                <w:rFonts w:eastAsia="SimSun"/>
                <w:lang w:eastAsia="zh-CN"/>
              </w:rPr>
              <w:tab/>
            </w:r>
            <w:r w:rsidRPr="00CB77E1">
              <w:rPr>
                <w:rFonts w:eastAsia="SimSun"/>
              </w:rPr>
              <w:t xml:space="preserve">Randomization of the </w:t>
            </w:r>
            <w:r w:rsidRPr="00CB77E1">
              <w:rPr>
                <w:rFonts w:eastAsia="SimSun"/>
                <w:lang w:val="en-US"/>
              </w:rPr>
              <w:t>dual-cluster</w:t>
            </w:r>
            <w:r w:rsidRPr="00CB77E1">
              <w:rPr>
                <w:rFonts w:eastAsia="SimSun"/>
              </w:rPr>
              <w:t xml:space="preserve"> beam directions shall be used as specified in Annex B.2.3.2.3A. </w:t>
            </w:r>
            <w:r w:rsidRPr="00CB77E1">
              <w:rPr>
                <w:rFonts w:eastAsia="SimSun" w:hint="eastAsia"/>
              </w:rPr>
              <w:t xml:space="preserve">The value of relative </w:t>
            </w:r>
            <w:r w:rsidRPr="00CB77E1">
              <w:rPr>
                <w:rFonts w:eastAsia="SimSun"/>
              </w:rPr>
              <w:t>powe</w:t>
            </w:r>
            <w:r w:rsidRPr="00CB77E1">
              <w:rPr>
                <w:rFonts w:eastAsia="SimSun" w:hint="eastAsia"/>
              </w:rPr>
              <w:t>r ratio (p) shall be fixed as 1 during the test.</w:t>
            </w:r>
          </w:p>
        </w:tc>
      </w:tr>
    </w:tbl>
    <w:p w14:paraId="3ADDE713" w14:textId="77777777" w:rsidR="00CB77E1" w:rsidRPr="00CB77E1" w:rsidRDefault="00CB77E1" w:rsidP="00CB77E1">
      <w:pPr>
        <w:rPr>
          <w:rFonts w:eastAsia="SimSun"/>
          <w:lang w:eastAsia="zh-CN"/>
        </w:rPr>
      </w:pPr>
    </w:p>
    <w:p w14:paraId="6DF69007" w14:textId="77777777" w:rsidR="00CB77E1" w:rsidRPr="00CB77E1" w:rsidRDefault="00CB77E1" w:rsidP="003C54C3">
      <w:pPr>
        <w:pStyle w:val="TH"/>
        <w:rPr>
          <w:rFonts w:eastAsia="SimSun"/>
          <w:lang w:eastAsia="zh-CN"/>
        </w:rPr>
      </w:pPr>
      <w:r w:rsidRPr="00CB77E1">
        <w:rPr>
          <w:rFonts w:eastAsia="SimSun"/>
        </w:rPr>
        <w:t xml:space="preserve">Table </w:t>
      </w:r>
      <w:r w:rsidRPr="00CB77E1">
        <w:rPr>
          <w:rFonts w:eastAsia="SimSun"/>
          <w:lang w:eastAsia="zh-CN"/>
        </w:rPr>
        <w:t>6.3.2.2.</w:t>
      </w:r>
      <w:r w:rsidRPr="00CB77E1">
        <w:rPr>
          <w:rFonts w:eastAsia="SimSun" w:hint="eastAsia"/>
          <w:lang w:eastAsia="zh-CN"/>
        </w:rPr>
        <w:t>5</w:t>
      </w:r>
      <w:r w:rsidRPr="00CB77E1">
        <w:rPr>
          <w:rFonts w:eastAsia="SimSun"/>
        </w:rPr>
        <w:t>-2</w:t>
      </w:r>
      <w:r w:rsidRPr="00CB77E1">
        <w:rPr>
          <w:rFonts w:eastAsia="SimSun"/>
          <w:lang w:eastAsia="zh-CN"/>
        </w:rPr>
        <w:t>:</w:t>
      </w:r>
      <w:r w:rsidRPr="00CB77E1">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B77E1" w:rsidRPr="00CB77E1" w14:paraId="374A4B14"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27004B5D" w14:textId="77777777" w:rsidR="00CB77E1" w:rsidRPr="00CB77E1" w:rsidRDefault="00CB77E1" w:rsidP="003C54C3">
            <w:pPr>
              <w:pStyle w:val="TAH"/>
              <w:rPr>
                <w:rFonts w:eastAsia="SimSun"/>
              </w:rPr>
            </w:pPr>
            <w:r w:rsidRPr="00CB77E1">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157FB23" w14:textId="77777777" w:rsidR="00CB77E1" w:rsidRPr="00CB77E1" w:rsidRDefault="00CB77E1" w:rsidP="003C54C3">
            <w:pPr>
              <w:pStyle w:val="TAH"/>
              <w:rPr>
                <w:rFonts w:eastAsia="SimSun"/>
              </w:rPr>
            </w:pPr>
            <w:r w:rsidRPr="00CB77E1">
              <w:rPr>
                <w:rFonts w:eastAsia="SimSun"/>
              </w:rPr>
              <w:t>Test 1</w:t>
            </w:r>
          </w:p>
        </w:tc>
      </w:tr>
      <w:tr w:rsidR="00CB77E1" w:rsidRPr="00CB77E1" w14:paraId="2F944AE8" w14:textId="77777777" w:rsidTr="00CB77E1">
        <w:trPr>
          <w:jc w:val="center"/>
        </w:trPr>
        <w:tc>
          <w:tcPr>
            <w:tcW w:w="2126" w:type="dxa"/>
            <w:tcBorders>
              <w:top w:val="single" w:sz="4" w:space="0" w:color="auto"/>
              <w:left w:val="single" w:sz="4" w:space="0" w:color="auto"/>
              <w:bottom w:val="single" w:sz="4" w:space="0" w:color="auto"/>
              <w:right w:val="single" w:sz="4" w:space="0" w:color="auto"/>
            </w:tcBorders>
            <w:hideMark/>
          </w:tcPr>
          <w:p w14:paraId="382EFE2E" w14:textId="77777777" w:rsidR="00CB77E1" w:rsidRPr="00CB77E1" w:rsidRDefault="00CB77E1" w:rsidP="003C54C3">
            <w:pPr>
              <w:pStyle w:val="TAC"/>
              <w:rPr>
                <w:rFonts w:eastAsia="SimSun"/>
              </w:rPr>
            </w:pPr>
            <w:r w:rsidRPr="00CB77E1">
              <w:rPr>
                <w:rFonts w:eastAsia="?? ??"/>
              </w:rPr>
              <w:t></w:t>
            </w:r>
          </w:p>
        </w:tc>
        <w:tc>
          <w:tcPr>
            <w:tcW w:w="1701" w:type="dxa"/>
            <w:tcBorders>
              <w:top w:val="single" w:sz="4" w:space="0" w:color="auto"/>
              <w:left w:val="single" w:sz="4" w:space="0" w:color="auto"/>
              <w:bottom w:val="single" w:sz="4" w:space="0" w:color="auto"/>
              <w:right w:val="single" w:sz="4" w:space="0" w:color="auto"/>
            </w:tcBorders>
            <w:hideMark/>
          </w:tcPr>
          <w:p w14:paraId="7DDA0239" w14:textId="0E554325" w:rsidR="00CB77E1" w:rsidRPr="00CB77E1" w:rsidRDefault="00CB77E1" w:rsidP="003C54C3">
            <w:pPr>
              <w:pStyle w:val="TAC"/>
              <w:rPr>
                <w:rFonts w:eastAsia="SimSun"/>
                <w:lang w:eastAsia="zh-CN"/>
              </w:rPr>
            </w:pPr>
            <w:r w:rsidRPr="00CB77E1">
              <w:rPr>
                <w:rFonts w:eastAsia="SimSun"/>
                <w:lang w:eastAsia="zh-CN"/>
              </w:rPr>
              <w:t>1.9</w:t>
            </w:r>
          </w:p>
        </w:tc>
      </w:tr>
    </w:tbl>
    <w:p w14:paraId="670A660B" w14:textId="77777777" w:rsidR="00CB77E1" w:rsidRPr="00CB77E1" w:rsidRDefault="00CB77E1" w:rsidP="00CB77E1">
      <w:pPr>
        <w:rPr>
          <w:rFonts w:eastAsia="SimSun"/>
          <w:lang w:eastAsia="zh-CN"/>
        </w:rPr>
      </w:pPr>
    </w:p>
    <w:p w14:paraId="7D8C6523" w14:textId="77FD88CD" w:rsidR="001D2244" w:rsidRDefault="001D2244" w:rsidP="001D2244">
      <w:pPr>
        <w:pStyle w:val="Heading5"/>
        <w:rPr>
          <w:lang w:eastAsia="zh-CN"/>
        </w:rPr>
      </w:pPr>
      <w:bookmarkStart w:id="1457" w:name="_Toc67918180"/>
      <w:bookmarkStart w:id="1458" w:name="_Toc76298224"/>
      <w:bookmarkStart w:id="1459" w:name="_Toc76572236"/>
      <w:bookmarkStart w:id="1460" w:name="_Toc76652103"/>
      <w:bookmarkStart w:id="1461" w:name="_Toc76652941"/>
      <w:bookmarkStart w:id="1462" w:name="_Toc83742213"/>
      <w:bookmarkStart w:id="1463" w:name="_Toc91440703"/>
      <w:bookmarkStart w:id="1464" w:name="_Toc98849493"/>
      <w:bookmarkStart w:id="1465" w:name="_Toc106543346"/>
      <w:bookmarkStart w:id="1466" w:name="_Toc106737444"/>
      <w:bookmarkStart w:id="1467" w:name="_Toc107233211"/>
      <w:bookmarkStart w:id="1468" w:name="_Toc107234826"/>
      <w:bookmarkStart w:id="1469" w:name="_Toc107419796"/>
      <w:bookmarkStart w:id="1470" w:name="_Toc107477092"/>
      <w:bookmarkStart w:id="1471" w:name="_Toc114565945"/>
      <w:bookmarkStart w:id="1472" w:name="_Toc123936254"/>
      <w:bookmarkStart w:id="1473" w:name="_Toc124377269"/>
      <w:r>
        <w:rPr>
          <w:lang w:eastAsia="zh-CN"/>
        </w:rPr>
        <w:t>6.3.2.2.</w:t>
      </w:r>
      <w:r>
        <w:rPr>
          <w:rFonts w:hint="eastAsia"/>
          <w:lang w:eastAsia="zh-CN"/>
        </w:rPr>
        <w:t>6</w:t>
      </w:r>
      <w:r>
        <w:rPr>
          <w:lang w:eastAsia="zh-CN"/>
        </w:rPr>
        <w:tab/>
      </w:r>
      <w:r w:rsidR="00D25199">
        <w:rPr>
          <w:lang w:eastAsia="zh-CN"/>
        </w:rPr>
        <w:t>Single</w:t>
      </w:r>
      <w:r>
        <w:rPr>
          <w:lang w:eastAsia="zh-CN"/>
        </w:rPr>
        <w:t xml:space="preserve"> PMI with </w:t>
      </w:r>
      <w:r>
        <w:rPr>
          <w:rFonts w:hint="eastAsia"/>
          <w:lang w:eastAsia="zh-CN"/>
        </w:rPr>
        <w:t xml:space="preserve">16Tx </w:t>
      </w:r>
      <w:r>
        <w:t>Enhanced Type II Codebook</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18F582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77777777" w:rsidR="001D2244" w:rsidRDefault="001D2244" w:rsidP="00575C91">
            <w:pPr>
              <w:pStyle w:val="TAH"/>
              <w:rPr>
                <w:rFonts w:eastAsia="SimSun"/>
              </w:rPr>
            </w:pPr>
            <w:r>
              <w:rPr>
                <w:rFonts w:eastAsia="SimSun"/>
              </w:rPr>
              <w:t>Test 1</w:t>
            </w:r>
          </w:p>
        </w:tc>
      </w:tr>
      <w:tr w:rsidR="001D2244" w14:paraId="370BA61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77777777" w:rsidR="001D2244" w:rsidRDefault="001D2244" w:rsidP="00575C91">
            <w:pPr>
              <w:pStyle w:val="TAC"/>
              <w:rPr>
                <w:rFonts w:eastAsia="SimSun"/>
              </w:rPr>
            </w:pPr>
            <w:r>
              <w:rPr>
                <w:rFonts w:eastAsia="SimSun"/>
              </w:rPr>
              <w:t>40</w:t>
            </w:r>
          </w:p>
        </w:tc>
      </w:tr>
      <w:tr w:rsidR="001D2244" w14:paraId="04F13D8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77777777" w:rsidR="001D2244" w:rsidRDefault="001D2244" w:rsidP="00575C91">
            <w:pPr>
              <w:pStyle w:val="TAC"/>
              <w:rPr>
                <w:rFonts w:eastAsia="SimSun"/>
              </w:rPr>
            </w:pPr>
            <w:r>
              <w:rPr>
                <w:rFonts w:eastAsia="SimSun"/>
              </w:rPr>
              <w:t>30</w:t>
            </w:r>
          </w:p>
        </w:tc>
      </w:tr>
      <w:tr w:rsidR="001D2244" w14:paraId="1232270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77777777" w:rsidR="001D2244" w:rsidRDefault="001D2244" w:rsidP="00575C91">
            <w:pPr>
              <w:pStyle w:val="TAC"/>
              <w:rPr>
                <w:rFonts w:eastAsia="SimSun"/>
              </w:rPr>
            </w:pPr>
            <w:r>
              <w:rPr>
                <w:rFonts w:eastAsia="SimSun"/>
              </w:rPr>
              <w:t>TDD</w:t>
            </w:r>
          </w:p>
        </w:tc>
      </w:tr>
      <w:tr w:rsidR="001D2244" w:rsidRPr="00F73B65" w14:paraId="169B2C0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7777777" w:rsidR="001D2244" w:rsidRDefault="001D2244" w:rsidP="00575C91">
            <w:pPr>
              <w:pStyle w:val="TAC"/>
              <w:rPr>
                <w:rFonts w:eastAsia="SimSun"/>
              </w:rPr>
            </w:pPr>
            <w:r>
              <w:rPr>
                <w:rFonts w:eastAsia="SimSun"/>
              </w:rPr>
              <w:t>FR1.30-1 as specified in Annex A</w:t>
            </w:r>
          </w:p>
        </w:tc>
      </w:tr>
      <w:tr w:rsidR="001D2244" w14:paraId="4A20E94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25FBACE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77777777" w:rsidR="001D2244" w:rsidRDefault="001D2244" w:rsidP="00575C91">
            <w:pPr>
              <w:pStyle w:val="TAC"/>
              <w:rPr>
                <w:rFonts w:eastAsia="SimSu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2</w:t>
            </w:r>
          </w:p>
          <w:p w14:paraId="53A61836" w14:textId="77777777" w:rsidR="001D2244" w:rsidRDefault="001D2244" w:rsidP="00575C91">
            <w:pPr>
              <w:pStyle w:val="TAC"/>
              <w:rPr>
                <w:rFonts w:eastAsia="SimSun"/>
              </w:rPr>
            </w:pPr>
            <w:r>
              <w:rPr>
                <w:rFonts w:eastAsia="SimSun"/>
              </w:rPr>
              <w:t>(N1,N2) = (4,2)</w:t>
            </w:r>
          </w:p>
        </w:tc>
      </w:tr>
      <w:tr w:rsidR="001D2244" w:rsidRPr="00F73B65" w14:paraId="75FE6D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77777777" w:rsidR="001D2244" w:rsidRDefault="001D2244" w:rsidP="00575C91">
            <w:pPr>
              <w:pStyle w:val="TAC"/>
              <w:rPr>
                <w:rFonts w:eastAsia="SimSun"/>
              </w:rPr>
            </w:pPr>
            <w:r>
              <w:rPr>
                <w:rFonts w:eastAsia="SimSun"/>
              </w:rPr>
              <w:t>As specified in Annex B.4.1</w:t>
            </w:r>
          </w:p>
        </w:tc>
      </w:tr>
      <w:tr w:rsidR="001D2244" w14:paraId="1F9CF60F"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77777777" w:rsidR="001D2244" w:rsidRDefault="001D2244" w:rsidP="00575C91">
            <w:pPr>
              <w:pStyle w:val="TAC"/>
              <w:rPr>
                <w:rFonts w:eastAsia="SimSun"/>
                <w:lang w:eastAsia="zh-CN"/>
              </w:rPr>
            </w:pPr>
            <w:r>
              <w:rPr>
                <w:rFonts w:eastAsia="SimSun"/>
                <w:lang w:eastAsia="zh-CN"/>
              </w:rPr>
              <w:t>Aperiodic</w:t>
            </w:r>
          </w:p>
        </w:tc>
      </w:tr>
      <w:tr w:rsidR="001D2244" w14:paraId="07E4166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77777777" w:rsidR="001D2244" w:rsidRDefault="001D2244" w:rsidP="00575C91">
            <w:pPr>
              <w:pStyle w:val="TAC"/>
              <w:rPr>
                <w:rFonts w:eastAsia="SimSun"/>
                <w:lang w:eastAsia="zh-CN"/>
              </w:rPr>
            </w:pPr>
            <w:r>
              <w:rPr>
                <w:rFonts w:eastAsia="SimSun"/>
                <w:lang w:eastAsia="zh-CN"/>
              </w:rPr>
              <w:t>4</w:t>
            </w:r>
          </w:p>
        </w:tc>
      </w:tr>
      <w:tr w:rsidR="001D2244" w14:paraId="2EDC2D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77777777" w:rsidR="001D2244" w:rsidRDefault="001D2244" w:rsidP="00575C91">
            <w:pPr>
              <w:pStyle w:val="TAC"/>
              <w:rPr>
                <w:rFonts w:eastAsia="SimSun"/>
                <w:lang w:eastAsia="zh-CN"/>
              </w:rPr>
            </w:pPr>
            <w:r>
              <w:rPr>
                <w:rFonts w:eastAsia="SimSun"/>
                <w:lang w:eastAsia="zh-CN"/>
              </w:rPr>
              <w:t>FD-CDM2</w:t>
            </w:r>
          </w:p>
        </w:tc>
      </w:tr>
      <w:tr w:rsidR="001D2244" w14:paraId="7B9859A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77777777" w:rsidR="001D2244" w:rsidRDefault="001D2244" w:rsidP="00575C91">
            <w:pPr>
              <w:pStyle w:val="TAC"/>
              <w:rPr>
                <w:rFonts w:eastAsia="SimSun"/>
                <w:lang w:eastAsia="zh-CN"/>
              </w:rPr>
            </w:pPr>
            <w:r>
              <w:rPr>
                <w:rFonts w:eastAsia="SimSun"/>
                <w:lang w:eastAsia="zh-CN"/>
              </w:rPr>
              <w:t>1</w:t>
            </w:r>
          </w:p>
        </w:tc>
      </w:tr>
      <w:tr w:rsidR="001D2244" w14:paraId="5C0DB0BA"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77777777" w:rsidR="001D2244" w:rsidRDefault="001D2244" w:rsidP="00575C91">
            <w:pPr>
              <w:pStyle w:val="TAC"/>
              <w:rPr>
                <w:rFonts w:eastAsia="SimSun"/>
                <w:lang w:eastAsia="zh-CN"/>
              </w:rPr>
            </w:pPr>
            <w:r>
              <w:rPr>
                <w:rFonts w:eastAsia="SimSun"/>
                <w:lang w:eastAsia="zh-CN"/>
              </w:rPr>
              <w:t>Row 5, (4,-)</w:t>
            </w:r>
          </w:p>
        </w:tc>
      </w:tr>
      <w:tr w:rsidR="001D2244" w14:paraId="32E4100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7777777" w:rsidR="001D2244" w:rsidRDefault="001D2244" w:rsidP="00575C91">
            <w:pPr>
              <w:pStyle w:val="TAC"/>
              <w:rPr>
                <w:rFonts w:eastAsia="SimSun"/>
                <w:lang w:eastAsia="zh-CN"/>
              </w:rPr>
            </w:pPr>
            <w:r>
              <w:rPr>
                <w:rFonts w:eastAsia="SimSun"/>
                <w:lang w:eastAsia="zh-CN"/>
              </w:rPr>
              <w:t>(9,-)</w:t>
            </w:r>
          </w:p>
        </w:tc>
      </w:tr>
      <w:tr w:rsidR="001D2244" w14:paraId="7D50FF3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77777777" w:rsidR="001D2244" w:rsidRDefault="001D2244" w:rsidP="00575C91">
            <w:pPr>
              <w:pStyle w:val="TAL"/>
              <w:rPr>
                <w:rFonts w:eastAsia="SimSun"/>
              </w:rPr>
            </w:pPr>
            <w:r>
              <w:rPr>
                <w:rFonts w:eastAsia="SimSun"/>
              </w:rPr>
              <w:t>CSI-RS</w:t>
            </w:r>
          </w:p>
          <w:p w14:paraId="3E062B91"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11ABB4A6"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77777777" w:rsidR="001D2244" w:rsidRDefault="001D2244" w:rsidP="00575C91">
            <w:pPr>
              <w:pStyle w:val="TAC"/>
              <w:rPr>
                <w:rFonts w:eastAsia="SimSun"/>
              </w:rPr>
            </w:pPr>
            <w:r>
              <w:rPr>
                <w:lang w:eastAsia="zh-CN"/>
              </w:rPr>
              <w:t>1 in slots i, where mod(i, 10) = 1, otherwise it is equal to 0</w:t>
            </w:r>
          </w:p>
        </w:tc>
      </w:tr>
      <w:tr w:rsidR="001D2244" w14:paraId="156BE400"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7777777" w:rsidR="001D2244" w:rsidRDefault="001D2244" w:rsidP="00575C91">
            <w:pPr>
              <w:pStyle w:val="TAC"/>
              <w:rPr>
                <w:rFonts w:eastAsia="SimSun"/>
                <w:lang w:eastAsia="zh-CN"/>
              </w:rPr>
            </w:pPr>
            <w:r>
              <w:rPr>
                <w:rFonts w:eastAsia="SimSun"/>
                <w:lang w:eastAsia="zh-CN"/>
              </w:rPr>
              <w:t>Aperiodic</w:t>
            </w:r>
          </w:p>
        </w:tc>
      </w:tr>
      <w:tr w:rsidR="001D2244" w14:paraId="7A4E30E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77777777" w:rsidR="001D2244" w:rsidRDefault="001D2244" w:rsidP="00575C91">
            <w:pPr>
              <w:pStyle w:val="TAC"/>
              <w:rPr>
                <w:rFonts w:eastAsia="SimSun"/>
                <w:lang w:eastAsia="zh-CN"/>
              </w:rPr>
            </w:pPr>
            <w:r>
              <w:rPr>
                <w:rFonts w:eastAsia="SimSun"/>
                <w:lang w:eastAsia="zh-CN"/>
              </w:rPr>
              <w:t>16</w:t>
            </w:r>
          </w:p>
        </w:tc>
      </w:tr>
      <w:tr w:rsidR="001D2244" w14:paraId="557A5CC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77777777" w:rsidR="001D2244" w:rsidRDefault="001D2244" w:rsidP="00575C91">
            <w:pPr>
              <w:pStyle w:val="TAC"/>
              <w:rPr>
                <w:rFonts w:eastAsia="SimSun"/>
                <w:lang w:eastAsia="zh-CN"/>
              </w:rPr>
            </w:pPr>
            <w:r>
              <w:rPr>
                <w:rFonts w:eastAsia="SimSun"/>
                <w:lang w:eastAsia="zh-CN"/>
              </w:rPr>
              <w:t>CDM4 (FD2, TD2)</w:t>
            </w:r>
          </w:p>
        </w:tc>
      </w:tr>
      <w:tr w:rsidR="001D2244" w14:paraId="6E7D8913"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7777777" w:rsidR="001D2244" w:rsidRDefault="001D2244" w:rsidP="00575C91">
            <w:pPr>
              <w:pStyle w:val="TAC"/>
              <w:rPr>
                <w:rFonts w:eastAsia="SimSun"/>
                <w:lang w:eastAsia="zh-CN"/>
              </w:rPr>
            </w:pPr>
            <w:r>
              <w:rPr>
                <w:rFonts w:eastAsia="SimSun"/>
                <w:lang w:eastAsia="zh-CN"/>
              </w:rPr>
              <w:t>1</w:t>
            </w:r>
          </w:p>
        </w:tc>
      </w:tr>
      <w:tr w:rsidR="001D2244" w14:paraId="5659A3A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77777777" w:rsidR="001D2244" w:rsidRDefault="001D2244" w:rsidP="00575C91">
            <w:pPr>
              <w:pStyle w:val="TAC"/>
              <w:rPr>
                <w:rFonts w:eastAsia="SimSun"/>
                <w:lang w:eastAsia="zh-CN"/>
              </w:rPr>
            </w:pPr>
            <w:r>
              <w:rPr>
                <w:rFonts w:eastAsia="SimSun"/>
                <w:lang w:eastAsia="zh-CN"/>
              </w:rPr>
              <w:t>Row 12, (2, 4, 6, 8)</w:t>
            </w:r>
          </w:p>
        </w:tc>
      </w:tr>
      <w:tr w:rsidR="001D2244" w14:paraId="4269428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77777777" w:rsidR="001D2244" w:rsidRDefault="001D2244" w:rsidP="00575C91">
            <w:pPr>
              <w:pStyle w:val="TAC"/>
              <w:rPr>
                <w:rFonts w:eastAsia="SimSun"/>
                <w:lang w:eastAsia="zh-CN"/>
              </w:rPr>
            </w:pPr>
            <w:r>
              <w:rPr>
                <w:rFonts w:eastAsia="SimSun"/>
                <w:lang w:eastAsia="zh-CN"/>
              </w:rPr>
              <w:t>(5, -)</w:t>
            </w:r>
          </w:p>
        </w:tc>
      </w:tr>
      <w:tr w:rsidR="001D2244" w14:paraId="48C491E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77777777" w:rsidR="001D2244" w:rsidRDefault="001D2244" w:rsidP="00575C91">
            <w:pPr>
              <w:pStyle w:val="TAL"/>
              <w:rPr>
                <w:rFonts w:eastAsia="SimSun"/>
              </w:rPr>
            </w:pPr>
            <w:r>
              <w:rPr>
                <w:rFonts w:eastAsia="SimSun"/>
              </w:rPr>
              <w:t>CSI-RS</w:t>
            </w:r>
          </w:p>
          <w:p w14:paraId="154FF2EE"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77777777" w:rsidR="001D2244" w:rsidRDefault="001D2244" w:rsidP="00575C91">
            <w:pPr>
              <w:pStyle w:val="TAC"/>
              <w:rPr>
                <w:rFonts w:eastAsia="SimSun"/>
                <w:lang w:eastAsia="zh-CN"/>
              </w:rPr>
            </w:pPr>
            <w:r>
              <w:rPr>
                <w:rFonts w:eastAsia="SimSun"/>
                <w:lang w:eastAsia="zh-CN"/>
              </w:rPr>
              <w:t>Not configured</w:t>
            </w:r>
          </w:p>
        </w:tc>
      </w:tr>
      <w:tr w:rsidR="001D2244" w14:paraId="3A56D9A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77777777" w:rsidR="001D2244" w:rsidRDefault="001D2244" w:rsidP="00575C91">
            <w:pPr>
              <w:pStyle w:val="TAC"/>
              <w:rPr>
                <w:rFonts w:eastAsia="SimSun"/>
                <w:lang w:eastAsia="zh-CN"/>
              </w:rPr>
            </w:pPr>
            <w:r>
              <w:rPr>
                <w:rFonts w:eastAsia="SimSun"/>
                <w:lang w:eastAsia="zh-CN"/>
              </w:rPr>
              <w:t>0</w:t>
            </w:r>
          </w:p>
        </w:tc>
      </w:tr>
      <w:tr w:rsidR="001D2244" w14:paraId="15BCA06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AFD992D"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77777777" w:rsidR="001D2244" w:rsidRDefault="001D2244" w:rsidP="00575C91">
            <w:pPr>
              <w:pStyle w:val="TAC"/>
              <w:rPr>
                <w:rFonts w:eastAsia="SimSun"/>
                <w:lang w:eastAsia="zh-CN"/>
              </w:rPr>
            </w:pPr>
            <w:r>
              <w:rPr>
                <w:rFonts w:eastAsia="SimSun"/>
                <w:lang w:eastAsia="zh-CN"/>
              </w:rPr>
              <w:t>Aperiodic</w:t>
            </w:r>
          </w:p>
        </w:tc>
      </w:tr>
      <w:tr w:rsidR="001D2244" w14:paraId="6F61ABCC"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22659F6"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7777777" w:rsidR="001D2244" w:rsidRDefault="001D2244" w:rsidP="00575C91">
            <w:pPr>
              <w:pStyle w:val="TAC"/>
              <w:rPr>
                <w:rFonts w:eastAsia="SimSun"/>
                <w:lang w:eastAsia="zh-CN"/>
              </w:rPr>
            </w:pPr>
            <w:r>
              <w:rPr>
                <w:rFonts w:eastAsia="SimSun"/>
                <w:lang w:eastAsia="zh-CN"/>
              </w:rPr>
              <w:t>Pattern 0</w:t>
            </w:r>
          </w:p>
        </w:tc>
      </w:tr>
      <w:tr w:rsidR="001D2244" w14:paraId="13A967FD"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4BDE4DD" w14:textId="77777777" w:rsidR="001D2244" w:rsidRDefault="001D2244" w:rsidP="00575C91">
            <w:pPr>
              <w:pStyle w:val="TAL"/>
              <w:rPr>
                <w:rFonts w:eastAsia="SimSun"/>
              </w:rPr>
            </w:pPr>
            <w:r>
              <w:rPr>
                <w:rFonts w:eastAsia="SimSun"/>
              </w:rPr>
              <w:t>CSI-IM Resource Mapping</w:t>
            </w:r>
          </w:p>
          <w:p w14:paraId="5401C036"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7777777" w:rsidR="001D2244" w:rsidRDefault="001D2244" w:rsidP="00575C91">
            <w:pPr>
              <w:pStyle w:val="TAC"/>
              <w:rPr>
                <w:rFonts w:eastAsia="SimSun"/>
                <w:lang w:eastAsia="zh-CN"/>
              </w:rPr>
            </w:pPr>
            <w:r>
              <w:rPr>
                <w:rFonts w:eastAsia="SimSun"/>
                <w:lang w:eastAsia="zh-CN"/>
              </w:rPr>
              <w:t>(4,9)</w:t>
            </w:r>
          </w:p>
        </w:tc>
      </w:tr>
      <w:tr w:rsidR="001D2244" w14:paraId="7C10E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B29E081" w14:textId="77777777" w:rsidR="001D2244" w:rsidRDefault="001D2244" w:rsidP="00575C91">
            <w:pPr>
              <w:pStyle w:val="TAL"/>
            </w:pPr>
            <w:r>
              <w:rPr>
                <w:rFonts w:eastAsia="SimSun"/>
              </w:rPr>
              <w:t>CSI-IM timeConfig</w:t>
            </w:r>
          </w:p>
          <w:p w14:paraId="70969ECF"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77777777" w:rsidR="001D2244" w:rsidRDefault="001D2244" w:rsidP="00575C91">
            <w:pPr>
              <w:pStyle w:val="TAC"/>
              <w:rPr>
                <w:rFonts w:eastAsia="SimSun"/>
                <w:lang w:eastAsia="zh-CN"/>
              </w:rPr>
            </w:pPr>
            <w:r>
              <w:rPr>
                <w:rFonts w:eastAsia="SimSun"/>
                <w:lang w:eastAsia="zh-CN"/>
              </w:rPr>
              <w:t>Not configured</w:t>
            </w:r>
          </w:p>
        </w:tc>
      </w:tr>
      <w:tr w:rsidR="001D2244" w14:paraId="7B2A556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77777777" w:rsidR="001D2244" w:rsidRDefault="001D2244" w:rsidP="00575C91">
            <w:pPr>
              <w:pStyle w:val="TAC"/>
              <w:rPr>
                <w:rFonts w:eastAsia="SimSun"/>
                <w:lang w:eastAsia="zh-CN"/>
              </w:rPr>
            </w:pPr>
            <w:r>
              <w:rPr>
                <w:rFonts w:eastAsia="SimSun"/>
                <w:lang w:eastAsia="zh-CN"/>
              </w:rPr>
              <w:t>Aperiodic</w:t>
            </w:r>
          </w:p>
        </w:tc>
      </w:tr>
      <w:tr w:rsidR="001D2244" w14:paraId="08A9E1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77777777" w:rsidR="001D2244" w:rsidRDefault="001D2244" w:rsidP="00575C91">
            <w:pPr>
              <w:pStyle w:val="TAC"/>
              <w:rPr>
                <w:rFonts w:eastAsia="SimSun"/>
                <w:lang w:eastAsia="zh-CN"/>
              </w:rPr>
            </w:pPr>
            <w:r>
              <w:rPr>
                <w:rFonts w:eastAsia="SimSun"/>
                <w:lang w:eastAsia="zh-CN"/>
              </w:rPr>
              <w:t>Table 1</w:t>
            </w:r>
          </w:p>
        </w:tc>
      </w:tr>
      <w:tr w:rsidR="001D2244" w14:paraId="0C9E97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77777777" w:rsidR="001D2244" w:rsidRDefault="001D2244" w:rsidP="00575C91">
            <w:pPr>
              <w:pStyle w:val="TAC"/>
            </w:pPr>
            <w:r>
              <w:rPr>
                <w:rFonts w:eastAsia="SimSun"/>
                <w:lang w:eastAsia="zh-CN"/>
              </w:rPr>
              <w:t>cri-RI-PMI-CQI</w:t>
            </w:r>
          </w:p>
        </w:tc>
      </w:tr>
      <w:tr w:rsidR="001D2244" w14:paraId="7501BD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77777777" w:rsidR="001D2244" w:rsidRDefault="001D2244" w:rsidP="00575C91">
            <w:pPr>
              <w:pStyle w:val="TAC"/>
              <w:rPr>
                <w:rFonts w:eastAsia="SimSun"/>
                <w:lang w:eastAsia="zh-CN"/>
              </w:rPr>
            </w:pPr>
            <w:r>
              <w:rPr>
                <w:rFonts w:eastAsia="SimSun"/>
                <w:lang w:eastAsia="zh-CN"/>
              </w:rPr>
              <w:t>Not configured</w:t>
            </w:r>
          </w:p>
        </w:tc>
      </w:tr>
      <w:tr w:rsidR="001D2244" w14:paraId="71892E1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777777" w:rsidR="001D2244" w:rsidRDefault="001D2244" w:rsidP="00575C91">
            <w:pPr>
              <w:pStyle w:val="TAC"/>
              <w:rPr>
                <w:rFonts w:eastAsia="SimSun"/>
                <w:lang w:eastAsia="zh-CN"/>
              </w:rPr>
            </w:pPr>
            <w:r>
              <w:rPr>
                <w:rFonts w:eastAsia="SimSun"/>
                <w:lang w:eastAsia="zh-CN"/>
              </w:rPr>
              <w:t>Not configured</w:t>
            </w:r>
          </w:p>
        </w:tc>
      </w:tr>
      <w:tr w:rsidR="001D2244" w14:paraId="27A613E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77777777" w:rsidR="001D2244" w:rsidRDefault="001D2244" w:rsidP="00575C91">
            <w:pPr>
              <w:pStyle w:val="TAC"/>
              <w:rPr>
                <w:rFonts w:eastAsia="SimSun"/>
                <w:lang w:eastAsia="zh-CN"/>
              </w:rPr>
            </w:pPr>
            <w:r>
              <w:rPr>
                <w:rFonts w:eastAsia="SimSun"/>
                <w:lang w:eastAsia="zh-CN"/>
              </w:rPr>
              <w:t>Wideband</w:t>
            </w:r>
          </w:p>
        </w:tc>
      </w:tr>
      <w:tr w:rsidR="001D2244" w14:paraId="5205DC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47620AD" w:rsidR="001D2244" w:rsidRDefault="0080417C" w:rsidP="00575C91">
            <w:pPr>
              <w:pStyle w:val="TAC"/>
              <w:rPr>
                <w:rFonts w:eastAsia="SimSun"/>
                <w:lang w:eastAsia="zh-CN"/>
              </w:rPr>
            </w:pPr>
            <w:r>
              <w:rPr>
                <w:rFonts w:eastAsia="SimSun"/>
                <w:lang w:eastAsia="zh-CN"/>
              </w:rPr>
              <w:t>Not configured</w:t>
            </w:r>
          </w:p>
        </w:tc>
      </w:tr>
      <w:tr w:rsidR="001D2244" w14:paraId="37814F9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3151B9A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353C3CDF"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1F9264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77777777" w:rsidR="001D2244" w:rsidRDefault="001D2244" w:rsidP="00575C91">
            <w:pPr>
              <w:pStyle w:val="TAC"/>
              <w:rPr>
                <w:rFonts w:eastAsia="SimSun"/>
                <w:lang w:eastAsia="zh-CN"/>
              </w:rPr>
            </w:pPr>
            <w:r>
              <w:rPr>
                <w:rFonts w:eastAsia="SimSun"/>
                <w:lang w:eastAsia="zh-CN"/>
              </w:rPr>
              <w:t>Not configured</w:t>
            </w:r>
          </w:p>
        </w:tc>
      </w:tr>
      <w:tr w:rsidR="001D2244" w14:paraId="49C5F3E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77777777" w:rsidR="001D2244" w:rsidRDefault="001D2244" w:rsidP="00575C91">
            <w:pPr>
              <w:pStyle w:val="TAC"/>
              <w:rPr>
                <w:rFonts w:eastAsia="SimSun"/>
                <w:lang w:eastAsia="zh-CN"/>
              </w:rPr>
            </w:pPr>
            <w:r>
              <w:rPr>
                <w:lang w:eastAsia="zh-CN"/>
              </w:rPr>
              <w:t>8</w:t>
            </w:r>
          </w:p>
        </w:tc>
      </w:tr>
      <w:tr w:rsidR="001D2244" w:rsidRPr="00F73B65" w14:paraId="1F66A98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7976ADA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77777777" w:rsidR="001D2244" w:rsidRDefault="001D2244" w:rsidP="00575C91">
            <w:pPr>
              <w:pStyle w:val="TAC"/>
              <w:rPr>
                <w:rFonts w:eastAsia="SimSun"/>
                <w:lang w:eastAsia="zh-CN"/>
              </w:rPr>
            </w:pPr>
            <w:r>
              <w:rPr>
                <w:lang w:eastAsia="zh-CN"/>
              </w:rPr>
              <w:t>1</w:t>
            </w:r>
          </w:p>
        </w:tc>
      </w:tr>
      <w:tr w:rsidR="001D2244" w:rsidRPr="00F73B65" w14:paraId="0BF3789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77777777" w:rsidR="001D2244" w:rsidRDefault="001D2244" w:rsidP="00575C91">
            <w:pPr>
              <w:pStyle w:val="TAC"/>
              <w:rPr>
                <w:lang w:eastAsia="zh-CN"/>
              </w:rPr>
            </w:pPr>
            <w:r>
              <w:rPr>
                <w:lang w:eastAsia="zh-CN"/>
              </w:rPr>
              <w:t>One State with one Associated Report Configuration</w:t>
            </w:r>
          </w:p>
          <w:p w14:paraId="3EF65A5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53485D41"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3806915"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7777777" w:rsidR="001D2244" w:rsidRDefault="001D2244" w:rsidP="00575C91">
            <w:pPr>
              <w:pStyle w:val="TAC"/>
            </w:pPr>
            <w:r w:rsidRPr="00A340E6">
              <w:rPr>
                <w:lang w:eastAsia="zh-CN"/>
              </w:rPr>
              <w:t>typeII-r16</w:t>
            </w:r>
          </w:p>
        </w:tc>
      </w:tr>
      <w:tr w:rsidR="001D2244" w14:paraId="3DAB0AD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77777777" w:rsidR="001D2244" w:rsidRDefault="001D2244" w:rsidP="00575C91">
            <w:pPr>
              <w:pStyle w:val="TAC"/>
              <w:rPr>
                <w:lang w:eastAsia="zh-CN"/>
              </w:rPr>
            </w:pPr>
            <w:r>
              <w:rPr>
                <w:rFonts w:hint="eastAsia"/>
                <w:lang w:eastAsia="zh-CN"/>
              </w:rPr>
              <w:t>6</w:t>
            </w:r>
          </w:p>
          <w:p w14:paraId="76E8023E"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33F912C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77777777" w:rsidR="001D2244" w:rsidRDefault="001D2244" w:rsidP="00575C91">
            <w:pPr>
              <w:pStyle w:val="TAC"/>
              <w:rPr>
                <w:rFonts w:eastAsia="SimSun"/>
                <w:lang w:eastAsia="zh-CN"/>
              </w:rPr>
            </w:pPr>
            <w:r>
              <w:rPr>
                <w:rFonts w:hint="eastAsia"/>
                <w:lang w:eastAsia="zh-CN"/>
              </w:rPr>
              <w:t>1</w:t>
            </w:r>
          </w:p>
        </w:tc>
      </w:tr>
      <w:tr w:rsidR="001D2244" w14:paraId="6F17D842"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5FD36AB7"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77777777" w:rsidR="001D2244" w:rsidRDefault="001D2244" w:rsidP="00575C91">
            <w:pPr>
              <w:pStyle w:val="TAC"/>
              <w:rPr>
                <w:rFonts w:eastAsia="SimSun"/>
                <w:lang w:eastAsia="zh-CN"/>
              </w:rPr>
            </w:pPr>
            <w:r>
              <w:rPr>
                <w:rFonts w:eastAsia="SimSun"/>
                <w:lang w:eastAsia="zh-CN"/>
              </w:rPr>
              <w:t>(4,2)</w:t>
            </w:r>
          </w:p>
        </w:tc>
      </w:tr>
      <w:tr w:rsidR="001D2244" w14:paraId="11F9F16E"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087AF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77777777" w:rsidR="001D2244" w:rsidRDefault="001D2244" w:rsidP="00575C91">
            <w:pPr>
              <w:pStyle w:val="TAC"/>
              <w:rPr>
                <w:rFonts w:eastAsia="SimSun"/>
                <w:lang w:eastAsia="zh-CN"/>
              </w:rPr>
            </w:pPr>
            <w:r>
              <w:rPr>
                <w:rFonts w:eastAsia="SimSun"/>
                <w:lang w:eastAsia="zh-CN"/>
              </w:rPr>
              <w:t>(4,4)</w:t>
            </w:r>
          </w:p>
        </w:tc>
      </w:tr>
      <w:tr w:rsidR="001D2244" w14:paraId="1D5FA5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C9AC956"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0E2ADCA7"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6BC22F6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918A95C"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6F21A7C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77777777" w:rsidR="001D2244" w:rsidRDefault="001D2244" w:rsidP="00575C91">
            <w:pPr>
              <w:pStyle w:val="TAC"/>
              <w:rPr>
                <w:rFonts w:eastAsia="SimSun"/>
                <w:lang w:eastAsia="zh-CN"/>
              </w:rPr>
            </w:pPr>
            <w:r>
              <w:rPr>
                <w:rFonts w:eastAsia="SimSun"/>
                <w:lang w:eastAsia="zh-CN"/>
              </w:rPr>
              <w:t>PUSCH</w:t>
            </w:r>
          </w:p>
        </w:tc>
      </w:tr>
      <w:tr w:rsidR="001D2244" w14:paraId="459B37E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77777777" w:rsidR="001D2244" w:rsidRDefault="001D2244" w:rsidP="00575C91">
            <w:pPr>
              <w:pStyle w:val="TAC"/>
              <w:rPr>
                <w:rFonts w:eastAsia="SimSun"/>
                <w:lang w:eastAsia="zh-CN"/>
              </w:rPr>
            </w:pPr>
            <w:r>
              <w:rPr>
                <w:rFonts w:eastAsia="SimSun"/>
                <w:lang w:eastAsia="zh-CN"/>
              </w:rPr>
              <w:t>6.5</w:t>
            </w:r>
          </w:p>
        </w:tc>
      </w:tr>
      <w:tr w:rsidR="001D2244" w14:paraId="54A27C2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77777777" w:rsidR="001D2244" w:rsidRDefault="001D2244" w:rsidP="00575C91">
            <w:pPr>
              <w:pStyle w:val="TAC"/>
              <w:rPr>
                <w:rFonts w:eastAsia="SimSun"/>
                <w:lang w:eastAsia="zh-CN"/>
              </w:rPr>
            </w:pPr>
            <w:r>
              <w:rPr>
                <w:rFonts w:eastAsia="SimSun"/>
                <w:lang w:eastAsia="zh-CN"/>
              </w:rPr>
              <w:t>4</w:t>
            </w:r>
          </w:p>
        </w:tc>
      </w:tr>
      <w:tr w:rsidR="001D2244" w14:paraId="7C2B254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4E97F413"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77777777" w:rsidR="001D2244" w:rsidRPr="00920B3E"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p>
          <w:p w14:paraId="738F093F"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51629917"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67B6C3F" w14:textId="77777777" w:rsidR="001D2244" w:rsidRDefault="001D2244"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575C9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1EC9CD94"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278A1C4B" w:rsidR="001D2244" w:rsidRDefault="001D2244" w:rsidP="001D2244">
      <w:pPr>
        <w:rPr>
          <w:rFonts w:eastAsia="SimSun"/>
          <w:lang w:eastAsia="zh-CN"/>
        </w:rPr>
      </w:pPr>
    </w:p>
    <w:p w14:paraId="44A5F5B9" w14:textId="6E8DEDFC" w:rsidR="00227F7A" w:rsidRPr="00C25669" w:rsidRDefault="00227F7A" w:rsidP="00227F7A">
      <w:pPr>
        <w:pStyle w:val="Heading5"/>
        <w:rPr>
          <w:lang w:val="en-US" w:eastAsia="zh-CN"/>
        </w:rPr>
      </w:pPr>
      <w:bookmarkStart w:id="1474" w:name="_Toc114565946"/>
      <w:bookmarkStart w:id="1475" w:name="_Toc123936255"/>
      <w:bookmarkStart w:id="1476" w:name="_Toc124377270"/>
      <w:r w:rsidRPr="00C25669">
        <w:rPr>
          <w:lang w:eastAsia="zh-CN"/>
        </w:rPr>
        <w:t>6.3.2.</w:t>
      </w:r>
      <w:r w:rsidRPr="00C25669">
        <w:rPr>
          <w:rFonts w:hint="eastAsia"/>
          <w:lang w:eastAsia="zh-CN"/>
        </w:rPr>
        <w:t>2</w:t>
      </w:r>
      <w:r>
        <w:rPr>
          <w:lang w:eastAsia="zh-CN"/>
        </w:rPr>
        <w:t>.7</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474"/>
      <w:bookmarkEnd w:id="1475"/>
      <w:r w:rsidR="00F01095">
        <w:rPr>
          <w:rFonts w:eastAsia="PMingLiU"/>
          <w:lang w:val="en-US" w:eastAsia="zh-CN"/>
        </w:rPr>
        <w:t xml:space="preserve"> </w:t>
      </w:r>
      <w:r w:rsidR="00F01095" w:rsidRPr="00373E9E">
        <w:rPr>
          <w:rFonts w:eastAsia="PMingLiU"/>
          <w:lang w:val="en-US" w:eastAsia="zh-CN"/>
        </w:rPr>
        <w:t>for RedCap</w:t>
      </w:r>
      <w:bookmarkEnd w:id="1476"/>
    </w:p>
    <w:p w14:paraId="2DD08B35" w14:textId="77777777" w:rsidR="00227F7A" w:rsidRPr="00C25669" w:rsidRDefault="00227F7A" w:rsidP="00227F7A">
      <w:pPr>
        <w:rPr>
          <w:lang w:eastAsia="zh-CN"/>
        </w:rPr>
      </w:pPr>
      <w:r w:rsidRPr="00C25669">
        <w:t xml:space="preserve">For the parameters specified in Table </w:t>
      </w:r>
      <w:r>
        <w:rPr>
          <w:rFonts w:hint="eastAsia"/>
          <w:lang w:eastAsia="zh-CN"/>
        </w:rPr>
        <w:t>6.3.2.2.</w:t>
      </w:r>
      <w:r>
        <w:rPr>
          <w:lang w:eastAsia="zh-CN"/>
        </w:rPr>
        <w:t>7</w:t>
      </w:r>
      <w:r w:rsidRPr="00C25669">
        <w:t xml:space="preserve">-1,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6.3.2.2.</w:t>
      </w:r>
      <w:r>
        <w:rPr>
          <w:lang w:eastAsia="zh-CN"/>
        </w:rPr>
        <w:t>7</w:t>
      </w:r>
      <w:r w:rsidRPr="00C25669">
        <w:rPr>
          <w:rFonts w:hint="eastAsia"/>
          <w:lang w:eastAsia="zh-CN"/>
        </w:rPr>
        <w:t>-2</w:t>
      </w:r>
      <w:r w:rsidRPr="00C25669">
        <w:t>.</w:t>
      </w:r>
    </w:p>
    <w:p w14:paraId="3479314B" w14:textId="77777777" w:rsidR="00227F7A" w:rsidRPr="006F752A" w:rsidRDefault="00227F7A" w:rsidP="00227F7A">
      <w:pPr>
        <w:pStyle w:val="TH"/>
        <w:rPr>
          <w:rFonts w:eastAsia="MS Mincho"/>
          <w:lang w:eastAsia="ja-JP"/>
        </w:rPr>
      </w:pPr>
      <w:r w:rsidRPr="00C25669">
        <w:lastRenderedPageBreak/>
        <w:t xml:space="preserve">Table </w:t>
      </w:r>
      <w:r>
        <w:rPr>
          <w:rFonts w:hint="eastAsia"/>
          <w:lang w:eastAsia="zh-CN"/>
        </w:rPr>
        <w:t>6.3.2.2.</w:t>
      </w:r>
      <w:r>
        <w:rPr>
          <w:lang w:eastAsia="zh-CN"/>
        </w:rPr>
        <w:t>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Pr="00240194"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27F7A" w:rsidRPr="00C25669" w14:paraId="4132FD2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64D733"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A087E9"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C8ABAF5"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6F117E6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C26AB31"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82517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C7C13D3" w14:textId="77777777" w:rsidR="00227F7A" w:rsidRPr="00043164" w:rsidRDefault="00227F7A" w:rsidP="00FA064B">
            <w:pPr>
              <w:keepNext/>
              <w:keepLines/>
              <w:spacing w:after="0"/>
              <w:jc w:val="center"/>
              <w:rPr>
                <w:rFonts w:ascii="Arial" w:hAnsi="Arial"/>
                <w:sz w:val="18"/>
              </w:rPr>
            </w:pPr>
            <w:r>
              <w:rPr>
                <w:rFonts w:ascii="Arial" w:hAnsi="Arial"/>
                <w:sz w:val="18"/>
              </w:rPr>
              <w:t>2</w:t>
            </w:r>
            <w:r w:rsidRPr="00043164">
              <w:rPr>
                <w:rFonts w:ascii="Arial" w:hAnsi="Arial" w:hint="eastAsia"/>
                <w:sz w:val="18"/>
              </w:rPr>
              <w:t>0</w:t>
            </w:r>
          </w:p>
        </w:tc>
      </w:tr>
      <w:tr w:rsidR="00227F7A" w:rsidRPr="00C25669" w14:paraId="6970D40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2C610A" w14:textId="77777777" w:rsidR="00227F7A" w:rsidRPr="00043164" w:rsidRDefault="00227F7A" w:rsidP="00FA064B">
            <w:pPr>
              <w:keepNext/>
              <w:keepLines/>
              <w:spacing w:after="0"/>
              <w:jc w:val="center"/>
              <w:rPr>
                <w:rFonts w:ascii="Arial" w:hAnsi="Arial"/>
                <w:sz w:val="18"/>
              </w:rPr>
            </w:pPr>
            <w:r w:rsidRPr="00043164">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61B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318CCAE"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30</w:t>
            </w:r>
          </w:p>
        </w:tc>
      </w:tr>
      <w:tr w:rsidR="00227F7A" w:rsidRPr="00C25669" w14:paraId="79FE487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81E4F6" w14:textId="77777777" w:rsidR="00227F7A" w:rsidRPr="00043164" w:rsidRDefault="00227F7A" w:rsidP="00FA064B">
            <w:pPr>
              <w:keepNext/>
              <w:keepLines/>
              <w:spacing w:after="0"/>
              <w:jc w:val="center"/>
              <w:rPr>
                <w:rFonts w:ascii="Arial" w:hAnsi="Arial"/>
                <w:sz w:val="18"/>
              </w:rPr>
            </w:pPr>
            <w:r w:rsidRPr="00043164">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397D7F"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A90399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w:t>
            </w:r>
          </w:p>
        </w:tc>
      </w:tr>
      <w:tr w:rsidR="00227F7A" w:rsidRPr="00C25669" w14:paraId="7D86BE0B"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30068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75384"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8CBCD10"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FR1.30-1 as specified in Annex A</w:t>
            </w:r>
          </w:p>
        </w:tc>
      </w:tr>
      <w:tr w:rsidR="00227F7A" w:rsidRPr="00C25669" w14:paraId="19C5A664"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535A708" w14:textId="77777777" w:rsidR="00227F7A" w:rsidRPr="00043164" w:rsidRDefault="00227F7A" w:rsidP="00FA064B">
            <w:pPr>
              <w:keepNext/>
              <w:keepLines/>
              <w:spacing w:after="0"/>
              <w:jc w:val="center"/>
              <w:rPr>
                <w:rFonts w:ascii="Arial" w:hAnsi="Arial"/>
                <w:sz w:val="18"/>
              </w:rPr>
            </w:pPr>
            <w:r w:rsidRPr="00043164">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59B45"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D329D3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TDLA30-5</w:t>
            </w:r>
          </w:p>
        </w:tc>
      </w:tr>
      <w:tr w:rsidR="00227F7A" w:rsidRPr="00C25669" w14:paraId="448859A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8CFD5B" w14:textId="77777777" w:rsidR="00227F7A" w:rsidRPr="00043164" w:rsidRDefault="00227F7A" w:rsidP="00FA064B">
            <w:pPr>
              <w:keepNext/>
              <w:keepLines/>
              <w:spacing w:after="0"/>
              <w:jc w:val="center"/>
              <w:rPr>
                <w:rFonts w:ascii="Arial" w:hAnsi="Arial"/>
                <w:sz w:val="18"/>
              </w:rPr>
            </w:pPr>
            <w:r w:rsidRPr="00043164">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E05A49"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46E45" w14:textId="77777777" w:rsidR="00227F7A" w:rsidRPr="00043164" w:rsidRDefault="00227F7A" w:rsidP="00FA064B">
            <w:pPr>
              <w:keepNext/>
              <w:keepLines/>
              <w:spacing w:after="0"/>
              <w:jc w:val="center"/>
              <w:rPr>
                <w:rFonts w:ascii="Arial" w:hAnsi="Arial"/>
                <w:sz w:val="18"/>
              </w:rPr>
            </w:pPr>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p>
          <w:p w14:paraId="4A373F68"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(N1,N2) = (2,1)</w:t>
            </w:r>
          </w:p>
        </w:tc>
      </w:tr>
      <w:tr w:rsidR="00227F7A" w:rsidRPr="00C25669" w14:paraId="674CD03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E4A347" w14:textId="77777777" w:rsidR="00227F7A" w:rsidRPr="00043164" w:rsidRDefault="00227F7A" w:rsidP="00FA064B">
            <w:pPr>
              <w:keepNext/>
              <w:keepLines/>
              <w:spacing w:after="0"/>
              <w:jc w:val="center"/>
              <w:rPr>
                <w:rFonts w:ascii="Arial" w:hAnsi="Arial"/>
                <w:sz w:val="18"/>
              </w:rPr>
            </w:pPr>
            <w:r w:rsidRPr="00043164">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58B071" w14:textId="77777777" w:rsidR="00227F7A" w:rsidRPr="00043164"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07583C3" w14:textId="77777777" w:rsidR="00227F7A" w:rsidRPr="00043164" w:rsidRDefault="00227F7A" w:rsidP="00FA064B">
            <w:pPr>
              <w:keepNext/>
              <w:keepLines/>
              <w:spacing w:after="0"/>
              <w:jc w:val="center"/>
              <w:rPr>
                <w:rFonts w:ascii="Arial" w:hAnsi="Arial"/>
                <w:sz w:val="18"/>
              </w:rPr>
            </w:pPr>
            <w:r w:rsidRPr="00043164">
              <w:rPr>
                <w:rFonts w:ascii="Arial" w:hAnsi="Arial" w:hint="eastAsia"/>
                <w:sz w:val="18"/>
              </w:rPr>
              <w:t>As specified in Annex B.4.1</w:t>
            </w:r>
          </w:p>
        </w:tc>
      </w:tr>
      <w:tr w:rsidR="00227F7A" w:rsidRPr="00C25669" w14:paraId="31E97694"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8DBC77D" w14:textId="77777777" w:rsidR="00227F7A" w:rsidRPr="00C25669" w:rsidRDefault="00227F7A" w:rsidP="00FA064B">
            <w:pPr>
              <w:keepNext/>
              <w:keepLines/>
              <w:spacing w:after="0"/>
              <w:rPr>
                <w:rFonts w:ascii="Arial" w:hAnsi="Arial"/>
                <w:sz w:val="18"/>
              </w:rPr>
            </w:pPr>
            <w:r w:rsidRPr="00C25669">
              <w:rPr>
                <w:rFonts w:ascii="Arial" w:hAnsi="Arial"/>
                <w:sz w:val="18"/>
              </w:rPr>
              <w:t>ZP CSI-RS configuration</w:t>
            </w:r>
          </w:p>
          <w:p w14:paraId="7280B82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F25EE1C"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D2C93B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22AE03E" w14:textId="77777777" w:rsidR="00227F7A" w:rsidRPr="00C25669" w:rsidRDefault="00227F7A" w:rsidP="00FA064B">
            <w:pPr>
              <w:keepNext/>
              <w:keepLines/>
              <w:spacing w:after="0"/>
              <w:jc w:val="center"/>
              <w:rPr>
                <w:rFonts w:ascii="Arial" w:hAnsi="Arial"/>
                <w:sz w:val="18"/>
                <w:lang w:eastAsia="zh-CN"/>
              </w:rPr>
            </w:pPr>
            <w:r w:rsidRPr="005527F0">
              <w:rPr>
                <w:rFonts w:ascii="Arial" w:hAnsi="Arial" w:hint="eastAsia"/>
                <w:sz w:val="18"/>
                <w:lang w:eastAsia="ja-JP"/>
              </w:rPr>
              <w:t>P</w:t>
            </w:r>
            <w:r w:rsidRPr="00C25669">
              <w:rPr>
                <w:rFonts w:ascii="Arial" w:hAnsi="Arial" w:hint="eastAsia"/>
                <w:sz w:val="18"/>
                <w:lang w:eastAsia="zh-CN"/>
              </w:rPr>
              <w:t>eriodic</w:t>
            </w:r>
          </w:p>
        </w:tc>
      </w:tr>
      <w:tr w:rsidR="00227F7A" w:rsidRPr="00C25669" w14:paraId="1A75B452" w14:textId="77777777" w:rsidTr="00FA064B">
        <w:trPr>
          <w:trHeight w:val="71"/>
          <w:jc w:val="center"/>
        </w:trPr>
        <w:tc>
          <w:tcPr>
            <w:tcW w:w="1382" w:type="dxa"/>
            <w:vMerge/>
            <w:tcBorders>
              <w:left w:val="single" w:sz="4" w:space="0" w:color="auto"/>
              <w:right w:val="single" w:sz="4" w:space="0" w:color="auto"/>
            </w:tcBorders>
            <w:vAlign w:val="center"/>
            <w:hideMark/>
          </w:tcPr>
          <w:p w14:paraId="6476CD4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CAD0703"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F2D41B"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BFFDB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57E31119" w14:textId="77777777" w:rsidTr="00FA064B">
        <w:trPr>
          <w:trHeight w:val="71"/>
          <w:jc w:val="center"/>
        </w:trPr>
        <w:tc>
          <w:tcPr>
            <w:tcW w:w="1382" w:type="dxa"/>
            <w:vMerge/>
            <w:tcBorders>
              <w:left w:val="single" w:sz="4" w:space="0" w:color="auto"/>
              <w:right w:val="single" w:sz="4" w:space="0" w:color="auto"/>
            </w:tcBorders>
            <w:vAlign w:val="center"/>
            <w:hideMark/>
          </w:tcPr>
          <w:p w14:paraId="309368E9"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22C8930"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7C86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6F0330B"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2DBC3F4E" w14:textId="77777777" w:rsidTr="00FA064B">
        <w:trPr>
          <w:trHeight w:val="71"/>
          <w:jc w:val="center"/>
        </w:trPr>
        <w:tc>
          <w:tcPr>
            <w:tcW w:w="1382" w:type="dxa"/>
            <w:vMerge/>
            <w:tcBorders>
              <w:left w:val="single" w:sz="4" w:space="0" w:color="auto"/>
              <w:right w:val="single" w:sz="4" w:space="0" w:color="auto"/>
            </w:tcBorders>
            <w:vAlign w:val="center"/>
            <w:hideMark/>
          </w:tcPr>
          <w:p w14:paraId="3D13DFB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E7993EB"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92C798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A403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6BC8DC73" w14:textId="77777777" w:rsidTr="00FA064B">
        <w:trPr>
          <w:trHeight w:val="71"/>
          <w:jc w:val="center"/>
        </w:trPr>
        <w:tc>
          <w:tcPr>
            <w:tcW w:w="1382" w:type="dxa"/>
            <w:vMerge/>
            <w:tcBorders>
              <w:left w:val="single" w:sz="4" w:space="0" w:color="auto"/>
              <w:right w:val="single" w:sz="4" w:space="0" w:color="auto"/>
            </w:tcBorders>
            <w:vAlign w:val="center"/>
            <w:hideMark/>
          </w:tcPr>
          <w:p w14:paraId="29D5684E"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0F516C"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5B39B5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65A284D"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Row 5,(4)</w:t>
            </w:r>
          </w:p>
        </w:tc>
      </w:tr>
      <w:tr w:rsidR="00227F7A" w:rsidRPr="00C25669" w14:paraId="5453C0F3" w14:textId="77777777" w:rsidTr="00FA064B">
        <w:trPr>
          <w:trHeight w:val="71"/>
          <w:jc w:val="center"/>
        </w:trPr>
        <w:tc>
          <w:tcPr>
            <w:tcW w:w="1382" w:type="dxa"/>
            <w:vMerge/>
            <w:tcBorders>
              <w:left w:val="single" w:sz="4" w:space="0" w:color="auto"/>
              <w:right w:val="single" w:sz="4" w:space="0" w:color="auto"/>
            </w:tcBorders>
            <w:vAlign w:val="center"/>
            <w:hideMark/>
          </w:tcPr>
          <w:p w14:paraId="13BE16C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E7B77AC"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AAFCF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7B776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(9)</w:t>
            </w:r>
          </w:p>
        </w:tc>
      </w:tr>
      <w:tr w:rsidR="00227F7A" w:rsidRPr="00C25669" w14:paraId="1C234CAA" w14:textId="77777777" w:rsidTr="00FA064B">
        <w:trPr>
          <w:trHeight w:val="71"/>
          <w:jc w:val="center"/>
        </w:trPr>
        <w:tc>
          <w:tcPr>
            <w:tcW w:w="1382" w:type="dxa"/>
            <w:vMerge/>
            <w:tcBorders>
              <w:left w:val="single" w:sz="4" w:space="0" w:color="auto"/>
              <w:right w:val="single" w:sz="4" w:space="0" w:color="auto"/>
            </w:tcBorders>
            <w:vAlign w:val="center"/>
            <w:hideMark/>
          </w:tcPr>
          <w:p w14:paraId="2C1E076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70F3EE2"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3EEC219E"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3D2891D"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E2C16D" w14:textId="77777777" w:rsidR="00227F7A" w:rsidRPr="006F752A" w:rsidRDefault="00227F7A" w:rsidP="00FA064B">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27F7A" w:rsidRPr="00C25669" w14:paraId="6F152989"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140D5F9" w14:textId="77777777" w:rsidR="00227F7A" w:rsidRPr="00C25669" w:rsidRDefault="00227F7A" w:rsidP="00FA064B">
            <w:pPr>
              <w:keepNext/>
              <w:keepLines/>
              <w:spacing w:after="0"/>
              <w:rPr>
                <w:rFonts w:ascii="Arial" w:hAnsi="Arial"/>
                <w:sz w:val="18"/>
              </w:rPr>
            </w:pPr>
            <w:r w:rsidRPr="00C25669">
              <w:rPr>
                <w:rFonts w:ascii="Arial" w:hAnsi="Arial"/>
                <w:sz w:val="18"/>
              </w:rPr>
              <w:t>NZP CSI-RS for CSI acquisition</w:t>
            </w:r>
          </w:p>
          <w:p w14:paraId="7F5D7E7B"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40CA2A65" w14:textId="77777777" w:rsidR="00227F7A" w:rsidRPr="00C25669" w:rsidRDefault="00227F7A" w:rsidP="00FA064B">
            <w:pPr>
              <w:keepNext/>
              <w:keepLines/>
              <w:spacing w:after="0"/>
              <w:rPr>
                <w:rFonts w:ascii="Arial" w:hAnsi="Arial"/>
                <w:sz w:val="18"/>
              </w:rPr>
            </w:pPr>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C94C5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381A149"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2202906A" w14:textId="77777777" w:rsidTr="00FA064B">
        <w:trPr>
          <w:trHeight w:val="71"/>
          <w:jc w:val="center"/>
        </w:trPr>
        <w:tc>
          <w:tcPr>
            <w:tcW w:w="1382" w:type="dxa"/>
            <w:vMerge/>
            <w:tcBorders>
              <w:left w:val="single" w:sz="4" w:space="0" w:color="auto"/>
              <w:right w:val="single" w:sz="4" w:space="0" w:color="auto"/>
            </w:tcBorders>
            <w:vAlign w:val="center"/>
          </w:tcPr>
          <w:p w14:paraId="19E7599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B63DF9F" w14:textId="77777777" w:rsidR="00227F7A" w:rsidRPr="00C25669" w:rsidRDefault="00227F7A" w:rsidP="00FA064B">
            <w:pPr>
              <w:keepNext/>
              <w:keepLines/>
              <w:spacing w:after="0"/>
              <w:rPr>
                <w:rFonts w:ascii="Arial" w:hAnsi="Arial"/>
                <w:sz w:val="18"/>
              </w:rPr>
            </w:pPr>
            <w:r w:rsidRPr="00C25669">
              <w:rPr>
                <w:rFonts w:ascii="Arial" w:hAnsi="Arial"/>
                <w:sz w:val="18"/>
              </w:rPr>
              <w:t>Number of CSI-RS ports (</w:t>
            </w:r>
            <w:r w:rsidRPr="00C25669">
              <w:rPr>
                <w:rFonts w:ascii="Arial" w:hAnsi="Arial"/>
                <w:i/>
                <w:sz w:val="18"/>
              </w:rPr>
              <w:t>X</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6CFB3"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BDABFF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4FE58320" w14:textId="77777777" w:rsidTr="00FA064B">
        <w:trPr>
          <w:trHeight w:val="71"/>
          <w:jc w:val="center"/>
        </w:trPr>
        <w:tc>
          <w:tcPr>
            <w:tcW w:w="1382" w:type="dxa"/>
            <w:vMerge/>
            <w:tcBorders>
              <w:left w:val="single" w:sz="4" w:space="0" w:color="auto"/>
              <w:right w:val="single" w:sz="4" w:space="0" w:color="auto"/>
            </w:tcBorders>
            <w:vAlign w:val="center"/>
            <w:hideMark/>
          </w:tcPr>
          <w:p w14:paraId="576B02C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55948F" w14:textId="77777777" w:rsidR="00227F7A" w:rsidRPr="00C25669" w:rsidRDefault="00227F7A" w:rsidP="00FA064B">
            <w:pPr>
              <w:keepNext/>
              <w:keepLines/>
              <w:spacing w:after="0"/>
              <w:rPr>
                <w:rFonts w:ascii="Arial" w:hAnsi="Arial"/>
                <w:sz w:val="18"/>
              </w:rPr>
            </w:pPr>
            <w:r w:rsidRPr="00C25669">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13101B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01CE76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FD-CDM2</w:t>
            </w:r>
          </w:p>
        </w:tc>
      </w:tr>
      <w:tr w:rsidR="00227F7A" w:rsidRPr="00C25669" w14:paraId="1A64F75C" w14:textId="77777777" w:rsidTr="00FA064B">
        <w:trPr>
          <w:trHeight w:val="71"/>
          <w:jc w:val="center"/>
        </w:trPr>
        <w:tc>
          <w:tcPr>
            <w:tcW w:w="1382" w:type="dxa"/>
            <w:vMerge/>
            <w:tcBorders>
              <w:left w:val="single" w:sz="4" w:space="0" w:color="auto"/>
              <w:right w:val="single" w:sz="4" w:space="0" w:color="auto"/>
            </w:tcBorders>
            <w:vAlign w:val="center"/>
            <w:hideMark/>
          </w:tcPr>
          <w:p w14:paraId="32E44B6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B2C792A" w14:textId="77777777" w:rsidR="00227F7A" w:rsidRPr="00C25669" w:rsidRDefault="00227F7A" w:rsidP="00FA064B">
            <w:pPr>
              <w:keepNext/>
              <w:keepLines/>
              <w:spacing w:after="0"/>
              <w:rPr>
                <w:rFonts w:ascii="Arial" w:hAnsi="Arial"/>
                <w:sz w:val="18"/>
              </w:rPr>
            </w:pPr>
            <w:r w:rsidRPr="00C25669">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431318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46BA4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2515B84C" w14:textId="77777777" w:rsidTr="00FA064B">
        <w:trPr>
          <w:trHeight w:val="71"/>
          <w:jc w:val="center"/>
        </w:trPr>
        <w:tc>
          <w:tcPr>
            <w:tcW w:w="1382" w:type="dxa"/>
            <w:vMerge/>
            <w:tcBorders>
              <w:left w:val="single" w:sz="4" w:space="0" w:color="auto"/>
              <w:right w:val="single" w:sz="4" w:space="0" w:color="auto"/>
            </w:tcBorders>
            <w:vAlign w:val="center"/>
            <w:hideMark/>
          </w:tcPr>
          <w:p w14:paraId="2E72356D" w14:textId="77777777" w:rsidR="00227F7A" w:rsidRPr="00C25669" w:rsidRDefault="00227F7A" w:rsidP="00FA064B">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E78687E" w14:textId="77777777" w:rsidR="00227F7A" w:rsidRPr="00C25669" w:rsidRDefault="00227F7A" w:rsidP="00FA064B">
            <w:pPr>
              <w:keepNext/>
              <w:keepLines/>
              <w:spacing w:after="0"/>
              <w:rPr>
                <w:rFonts w:ascii="Arial" w:hAnsi="Arial"/>
                <w:sz w:val="18"/>
              </w:rPr>
            </w:pPr>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4D981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7CFAC6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Row 4, (0)</w:t>
            </w:r>
          </w:p>
        </w:tc>
      </w:tr>
      <w:tr w:rsidR="00227F7A" w:rsidRPr="00C25669" w14:paraId="1723B42A" w14:textId="77777777" w:rsidTr="00FA064B">
        <w:trPr>
          <w:trHeight w:val="71"/>
          <w:jc w:val="center"/>
        </w:trPr>
        <w:tc>
          <w:tcPr>
            <w:tcW w:w="1382" w:type="dxa"/>
            <w:vMerge/>
            <w:tcBorders>
              <w:left w:val="single" w:sz="4" w:space="0" w:color="auto"/>
              <w:right w:val="single" w:sz="4" w:space="0" w:color="auto"/>
            </w:tcBorders>
            <w:vAlign w:val="center"/>
            <w:hideMark/>
          </w:tcPr>
          <w:p w14:paraId="4D4BFD05"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736989B" w14:textId="77777777" w:rsidR="00227F7A" w:rsidRPr="00C25669" w:rsidRDefault="00227F7A" w:rsidP="00FA064B">
            <w:pPr>
              <w:keepNext/>
              <w:keepLines/>
              <w:spacing w:after="0"/>
              <w:rPr>
                <w:rFonts w:ascii="Arial" w:hAnsi="Arial"/>
                <w:sz w:val="18"/>
              </w:rPr>
            </w:pPr>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8972D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8065CD2"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(13)</w:t>
            </w:r>
          </w:p>
        </w:tc>
      </w:tr>
      <w:tr w:rsidR="00227F7A" w:rsidRPr="00C25669" w14:paraId="1A2894EE" w14:textId="77777777" w:rsidTr="00FA064B">
        <w:trPr>
          <w:trHeight w:val="71"/>
          <w:jc w:val="center"/>
        </w:trPr>
        <w:tc>
          <w:tcPr>
            <w:tcW w:w="1382" w:type="dxa"/>
            <w:vMerge/>
            <w:tcBorders>
              <w:left w:val="single" w:sz="4" w:space="0" w:color="auto"/>
              <w:right w:val="single" w:sz="4" w:space="0" w:color="auto"/>
            </w:tcBorders>
            <w:vAlign w:val="center"/>
          </w:tcPr>
          <w:p w14:paraId="4FC37ADC"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94D2E54" w14:textId="77777777" w:rsidR="00227F7A" w:rsidRPr="00C25669" w:rsidRDefault="00227F7A" w:rsidP="00FA064B">
            <w:pPr>
              <w:keepNext/>
              <w:keepLines/>
              <w:spacing w:after="0"/>
              <w:rPr>
                <w:rFonts w:ascii="Arial" w:hAnsi="Arial"/>
                <w:sz w:val="18"/>
              </w:rPr>
            </w:pPr>
            <w:r w:rsidRPr="00C25669">
              <w:rPr>
                <w:rFonts w:ascii="Arial" w:hAnsi="Arial"/>
                <w:sz w:val="18"/>
              </w:rPr>
              <w:t>CSI-RS</w:t>
            </w:r>
          </w:p>
          <w:p w14:paraId="40F70F47"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11EA90" w14:textId="77777777" w:rsidR="00227F7A" w:rsidRPr="00C25669" w:rsidRDefault="00227F7A" w:rsidP="00FA064B">
            <w:pPr>
              <w:keepNext/>
              <w:keepLines/>
              <w:spacing w:after="0"/>
              <w:jc w:val="center"/>
              <w:rPr>
                <w:rFonts w:ascii="Arial" w:hAnsi="Arial"/>
                <w:sz w:val="18"/>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0760730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5CB531EC"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tcPr>
          <w:p w14:paraId="21E61E58"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426CC12" w14:textId="77777777" w:rsidR="00227F7A" w:rsidRPr="00C25669" w:rsidRDefault="00227F7A" w:rsidP="00FA064B">
            <w:pPr>
              <w:keepNext/>
              <w:keepLines/>
              <w:spacing w:after="0"/>
              <w:rPr>
                <w:rFonts w:ascii="Arial" w:hAnsi="Arial"/>
                <w:sz w:val="18"/>
              </w:rPr>
            </w:pPr>
            <w:r w:rsidRPr="00C25669">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F6F879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4B05B8E"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0</w:t>
            </w:r>
          </w:p>
        </w:tc>
      </w:tr>
      <w:tr w:rsidR="00227F7A" w:rsidRPr="00C25669" w14:paraId="7FBD101D" w14:textId="77777777" w:rsidTr="00FA064B">
        <w:trPr>
          <w:trHeight w:val="71"/>
          <w:jc w:val="center"/>
        </w:trPr>
        <w:tc>
          <w:tcPr>
            <w:tcW w:w="1382" w:type="dxa"/>
            <w:vMerge w:val="restart"/>
            <w:tcBorders>
              <w:left w:val="single" w:sz="4" w:space="0" w:color="auto"/>
              <w:right w:val="single" w:sz="4" w:space="0" w:color="auto"/>
            </w:tcBorders>
            <w:vAlign w:val="center"/>
          </w:tcPr>
          <w:p w14:paraId="2E4914AF" w14:textId="77777777" w:rsidR="00227F7A" w:rsidRPr="00C25669" w:rsidRDefault="00227F7A" w:rsidP="00FA064B">
            <w:pPr>
              <w:keepNext/>
              <w:keepLines/>
              <w:spacing w:after="0"/>
              <w:rPr>
                <w:rFonts w:ascii="Arial" w:hAnsi="Arial"/>
                <w:sz w:val="18"/>
              </w:rPr>
            </w:pPr>
            <w:r w:rsidRPr="00C25669">
              <w:rPr>
                <w:rFonts w:ascii="Arial"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44AB5145" w14:textId="77777777" w:rsidR="00227F7A" w:rsidRPr="00C25669" w:rsidRDefault="00227F7A" w:rsidP="00FA064B">
            <w:pPr>
              <w:keepNext/>
              <w:keepLines/>
              <w:spacing w:after="0"/>
              <w:rPr>
                <w:rFonts w:ascii="Arial" w:hAnsi="Arial"/>
                <w:sz w:val="18"/>
              </w:rPr>
            </w:pPr>
            <w:r w:rsidRPr="00C25669">
              <w:rPr>
                <w:rFonts w:ascii="Arial"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B5999C8"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6D861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6AA575FA" w14:textId="77777777" w:rsidTr="00FA064B">
        <w:trPr>
          <w:trHeight w:val="221"/>
          <w:jc w:val="center"/>
        </w:trPr>
        <w:tc>
          <w:tcPr>
            <w:tcW w:w="1382" w:type="dxa"/>
            <w:vMerge/>
            <w:tcBorders>
              <w:left w:val="single" w:sz="4" w:space="0" w:color="auto"/>
              <w:right w:val="single" w:sz="4" w:space="0" w:color="auto"/>
            </w:tcBorders>
            <w:vAlign w:val="center"/>
            <w:hideMark/>
          </w:tcPr>
          <w:p w14:paraId="132035DA"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5BEB5D9" w14:textId="77777777" w:rsidR="00227F7A" w:rsidRPr="00C25669" w:rsidRDefault="00227F7A" w:rsidP="00FA064B">
            <w:pPr>
              <w:keepNext/>
              <w:keepLines/>
              <w:spacing w:after="0"/>
              <w:rPr>
                <w:rFonts w:ascii="Arial" w:hAnsi="Arial"/>
                <w:sz w:val="18"/>
              </w:rPr>
            </w:pPr>
            <w:r w:rsidRPr="00C25669">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5334E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20568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Pattern 0</w:t>
            </w:r>
          </w:p>
        </w:tc>
      </w:tr>
      <w:tr w:rsidR="00227F7A" w:rsidRPr="00C25669" w14:paraId="1A88D862" w14:textId="77777777" w:rsidTr="00FA064B">
        <w:trPr>
          <w:trHeight w:val="413"/>
          <w:jc w:val="center"/>
        </w:trPr>
        <w:tc>
          <w:tcPr>
            <w:tcW w:w="1382" w:type="dxa"/>
            <w:vMerge/>
            <w:tcBorders>
              <w:left w:val="single" w:sz="4" w:space="0" w:color="auto"/>
              <w:right w:val="single" w:sz="4" w:space="0" w:color="auto"/>
            </w:tcBorders>
            <w:vAlign w:val="center"/>
            <w:hideMark/>
          </w:tcPr>
          <w:p w14:paraId="68ABE357"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53D738C" w14:textId="77777777" w:rsidR="00227F7A" w:rsidRPr="00C25669" w:rsidRDefault="00227F7A" w:rsidP="00FA064B">
            <w:pPr>
              <w:keepNext/>
              <w:keepLines/>
              <w:spacing w:after="0"/>
              <w:rPr>
                <w:rFonts w:ascii="Arial" w:hAnsi="Arial"/>
                <w:sz w:val="18"/>
              </w:rPr>
            </w:pPr>
            <w:r w:rsidRPr="00C25669">
              <w:rPr>
                <w:rFonts w:ascii="Arial" w:hAnsi="Arial"/>
                <w:sz w:val="18"/>
              </w:rPr>
              <w:t>CSI-IM Resource Mapping</w:t>
            </w:r>
          </w:p>
          <w:p w14:paraId="41868DC3" w14:textId="77777777" w:rsidR="00227F7A" w:rsidRPr="00C25669" w:rsidRDefault="00227F7A" w:rsidP="00FA064B">
            <w:pPr>
              <w:keepNext/>
              <w:keepLines/>
              <w:spacing w:after="0"/>
              <w:rPr>
                <w:rFonts w:ascii="Arial" w:hAnsi="Arial"/>
                <w:sz w:val="18"/>
              </w:rPr>
            </w:pPr>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F94BC1"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3DC03C1"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(4,9)</w:t>
            </w:r>
          </w:p>
        </w:tc>
      </w:tr>
      <w:tr w:rsidR="00227F7A" w:rsidRPr="00C25669" w14:paraId="5D8912A6" w14:textId="77777777" w:rsidTr="00FA064B">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EE1F634"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AEF120" w14:textId="77777777" w:rsidR="00227F7A" w:rsidRPr="00C25669" w:rsidRDefault="00227F7A" w:rsidP="00FA064B">
            <w:pPr>
              <w:keepNext/>
              <w:keepLines/>
              <w:spacing w:after="0"/>
              <w:rPr>
                <w:rFonts w:ascii="Arial" w:hAnsi="Arial"/>
                <w:sz w:val="18"/>
              </w:rPr>
            </w:pPr>
            <w:r w:rsidRPr="00C25669">
              <w:rPr>
                <w:rFonts w:ascii="Arial" w:hAnsi="Arial"/>
                <w:sz w:val="18"/>
              </w:rPr>
              <w:t>CSI-IM timeConfig</w:t>
            </w:r>
          </w:p>
          <w:p w14:paraId="0B651000" w14:textId="77777777" w:rsidR="00227F7A" w:rsidRPr="00C25669" w:rsidRDefault="00227F7A" w:rsidP="00FA064B">
            <w:pPr>
              <w:keepNext/>
              <w:keepLines/>
              <w:spacing w:after="0"/>
              <w:rPr>
                <w:rFonts w:ascii="Arial" w:hAnsi="Arial"/>
                <w:sz w:val="18"/>
              </w:rPr>
            </w:pP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238C6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1CDC19A"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E2B114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9D651C" w14:textId="77777777" w:rsidR="00227F7A" w:rsidRPr="00C25669" w:rsidRDefault="00227F7A" w:rsidP="00FA064B">
            <w:pPr>
              <w:keepNext/>
              <w:keepLines/>
              <w:spacing w:after="0"/>
              <w:rPr>
                <w:rFonts w:ascii="Arial" w:hAnsi="Arial"/>
                <w:sz w:val="18"/>
              </w:rPr>
            </w:pPr>
            <w:r w:rsidRPr="00C25669">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73CD836"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43F5EF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Aperiodic</w:t>
            </w:r>
          </w:p>
        </w:tc>
      </w:tr>
      <w:tr w:rsidR="00227F7A" w:rsidRPr="00C25669" w14:paraId="7662554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42D20C" w14:textId="77777777" w:rsidR="00227F7A" w:rsidRPr="00C25669" w:rsidRDefault="00227F7A" w:rsidP="00FA064B">
            <w:pPr>
              <w:keepNext/>
              <w:keepLines/>
              <w:spacing w:after="0"/>
              <w:rPr>
                <w:rFonts w:ascii="Arial" w:hAnsi="Arial"/>
                <w:sz w:val="18"/>
              </w:rPr>
            </w:pPr>
            <w:r w:rsidRPr="00C25669">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F80D69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CB4926E"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Table 1</w:t>
            </w:r>
          </w:p>
        </w:tc>
      </w:tr>
      <w:tr w:rsidR="00227F7A" w:rsidRPr="00C25669" w14:paraId="2FE70C2F"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F9F40" w14:textId="77777777" w:rsidR="00227F7A" w:rsidRPr="00C25669" w:rsidRDefault="00227F7A" w:rsidP="00FA064B">
            <w:pPr>
              <w:keepNext/>
              <w:keepLines/>
              <w:spacing w:after="0"/>
              <w:rPr>
                <w:rFonts w:ascii="Arial" w:hAnsi="Arial"/>
                <w:sz w:val="18"/>
              </w:rPr>
            </w:pPr>
            <w:r w:rsidRPr="00C25669">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63D354A"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53225F5"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cri-RI-PMI-CQI</w:t>
            </w:r>
          </w:p>
        </w:tc>
      </w:tr>
      <w:tr w:rsidR="00227F7A" w:rsidRPr="00C25669" w14:paraId="275ED0F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CB3B4B"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AE8C6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4C40C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660FED50"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835B0F" w14:textId="77777777" w:rsidR="00227F7A" w:rsidRPr="00C25669" w:rsidRDefault="00227F7A" w:rsidP="00FA064B">
            <w:pPr>
              <w:keepNext/>
              <w:keepLines/>
              <w:spacing w:after="0"/>
              <w:rPr>
                <w:rFonts w:ascii="Arial" w:hAnsi="Arial"/>
                <w:sz w:val="18"/>
              </w:rPr>
            </w:pPr>
            <w:r w:rsidRPr="00C25669">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9494BA7"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BE8339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186F7AA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0FFE84" w14:textId="77777777" w:rsidR="00227F7A" w:rsidRPr="00C25669" w:rsidRDefault="00227F7A" w:rsidP="00FA064B">
            <w:pPr>
              <w:keepNext/>
              <w:keepLines/>
              <w:spacing w:after="0"/>
              <w:rPr>
                <w:rFonts w:ascii="Arial" w:hAnsi="Arial"/>
                <w:sz w:val="18"/>
              </w:rPr>
            </w:pPr>
            <w:r w:rsidRPr="00C25669">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CA3C95F"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711CE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61B7DC5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1283F" w14:textId="77777777" w:rsidR="00227F7A" w:rsidRPr="00C25669" w:rsidRDefault="00227F7A" w:rsidP="00FA064B">
            <w:pPr>
              <w:keepNext/>
              <w:keepLines/>
              <w:spacing w:after="0"/>
              <w:rPr>
                <w:rFonts w:ascii="Arial" w:hAnsi="Arial"/>
                <w:sz w:val="18"/>
              </w:rPr>
            </w:pPr>
            <w:r w:rsidRPr="00C25669">
              <w:rPr>
                <w:rFonts w:ascii="Arial" w:hAnsi="Arial"/>
                <w:sz w:val="18"/>
              </w:rPr>
              <w:t>pmi-FormatIndicator</w:t>
            </w:r>
            <w:r w:rsidRPr="00C25669">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831A89E"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41E83E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Wideband</w:t>
            </w:r>
          </w:p>
        </w:tc>
      </w:tr>
      <w:tr w:rsidR="00227F7A" w:rsidRPr="00C25669" w14:paraId="02FBE59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58D9747"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F1612E" w14:textId="77777777" w:rsidR="00227F7A" w:rsidRPr="00C25669" w:rsidRDefault="00227F7A" w:rsidP="00FA064B">
            <w:pPr>
              <w:keepNext/>
              <w:keepLines/>
              <w:spacing w:after="0"/>
              <w:jc w:val="center"/>
              <w:rPr>
                <w:rFonts w:ascii="Arial" w:hAnsi="Arial" w:cs="Arial"/>
                <w:sz w:val="18"/>
                <w:szCs w:val="18"/>
              </w:rPr>
            </w:pPr>
            <w:r w:rsidRPr="00C25669">
              <w:rPr>
                <w:rFonts w:ascii="Arial"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E29C1C7" w14:textId="77777777" w:rsidR="00227F7A" w:rsidRPr="00C25669" w:rsidRDefault="00227F7A" w:rsidP="00FA064B">
            <w:pPr>
              <w:keepNext/>
              <w:keepLines/>
              <w:spacing w:after="0"/>
              <w:jc w:val="center"/>
              <w:rPr>
                <w:rFonts w:ascii="Arial" w:hAnsi="Arial" w:cs="Arial"/>
                <w:sz w:val="18"/>
                <w:szCs w:val="18"/>
                <w:lang w:eastAsia="zh-CN"/>
              </w:rPr>
            </w:pPr>
            <w:r>
              <w:rPr>
                <w:rFonts w:ascii="Arial" w:hAnsi="Arial" w:cs="Arial"/>
                <w:sz w:val="18"/>
                <w:szCs w:val="18"/>
              </w:rPr>
              <w:t>8</w:t>
            </w:r>
          </w:p>
        </w:tc>
      </w:tr>
      <w:tr w:rsidR="00227F7A" w:rsidRPr="00C25669" w14:paraId="1D425A0C"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4A43DE2" w14:textId="77777777" w:rsidR="00227F7A" w:rsidRPr="00C25669" w:rsidRDefault="00227F7A" w:rsidP="00FA064B">
            <w:pPr>
              <w:keepNext/>
              <w:keepLines/>
              <w:spacing w:after="0"/>
              <w:rPr>
                <w:rFonts w:ascii="Arial" w:hAnsi="Arial" w:cs="Arial"/>
                <w:sz w:val="18"/>
                <w:szCs w:val="18"/>
              </w:rPr>
            </w:pPr>
            <w:r w:rsidRPr="00C25669">
              <w:rPr>
                <w:rFonts w:ascii="Arial"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BE6C105" w14:textId="77777777" w:rsidR="00227F7A" w:rsidRPr="00C25669" w:rsidRDefault="00227F7A" w:rsidP="00FA064B">
            <w:pPr>
              <w:keepNext/>
              <w:keepLines/>
              <w:spacing w:after="0"/>
              <w:jc w:val="center"/>
              <w:rPr>
                <w:rFonts w:ascii="Arial" w:hAnsi="Arial" w:cs="Arial"/>
                <w:sz w:val="18"/>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E87DD51" w14:textId="77777777" w:rsidR="00227F7A" w:rsidRPr="00C25669" w:rsidRDefault="00227F7A" w:rsidP="00FA064B">
            <w:pPr>
              <w:keepNext/>
              <w:keepLines/>
              <w:spacing w:after="0"/>
              <w:jc w:val="center"/>
              <w:rPr>
                <w:rFonts w:ascii="Arial" w:hAnsi="Arial" w:cs="Arial"/>
                <w:sz w:val="18"/>
                <w:szCs w:val="18"/>
                <w:lang w:eastAsia="zh-CN"/>
              </w:rPr>
            </w:pPr>
            <w:r w:rsidRPr="00C25669">
              <w:rPr>
                <w:rFonts w:ascii="Arial" w:hAnsi="Arial" w:cs="Arial"/>
                <w:sz w:val="18"/>
                <w:szCs w:val="18"/>
              </w:rPr>
              <w:t>1111111</w:t>
            </w:r>
          </w:p>
        </w:tc>
      </w:tr>
      <w:tr w:rsidR="00227F7A" w:rsidRPr="00C25669" w14:paraId="4E1321A1"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854E3C"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6171F67"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01C7076"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227F7A" w:rsidRPr="00C25669" w14:paraId="09734FD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FDF142" w14:textId="77777777" w:rsidR="00227F7A" w:rsidRPr="00C25669" w:rsidRDefault="00227F7A" w:rsidP="00FA064B">
            <w:pPr>
              <w:keepNext/>
              <w:keepLines/>
              <w:spacing w:after="0"/>
              <w:rPr>
                <w:rFonts w:ascii="Arial"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F1D4DA9"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23940AF"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8</w:t>
            </w:r>
          </w:p>
        </w:tc>
      </w:tr>
      <w:tr w:rsidR="00227F7A" w:rsidRPr="00C25669" w14:paraId="1222AC87"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C9E164" w14:textId="77777777" w:rsidR="00227F7A" w:rsidRPr="00C25669" w:rsidRDefault="00227F7A" w:rsidP="00FA064B">
            <w:pPr>
              <w:keepNext/>
              <w:keepLines/>
              <w:spacing w:after="0"/>
              <w:rPr>
                <w:rFonts w:ascii="Arial"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6D8725A"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A7A2F0"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 in slots i, where mod(i, 10) = 1, otherwise it is equal to 0</w:t>
            </w:r>
          </w:p>
        </w:tc>
      </w:tr>
      <w:tr w:rsidR="00227F7A" w:rsidRPr="00C25669" w14:paraId="726293C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417AA1" w14:textId="77777777" w:rsidR="00227F7A" w:rsidRPr="00C25669" w:rsidRDefault="00227F7A" w:rsidP="00FA064B">
            <w:pPr>
              <w:keepNext/>
              <w:keepLines/>
              <w:spacing w:after="0"/>
              <w:rPr>
                <w:rFonts w:ascii="Arial"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60A4630"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3334ECB"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1</w:t>
            </w:r>
          </w:p>
        </w:tc>
      </w:tr>
      <w:tr w:rsidR="00227F7A" w:rsidRPr="00C25669" w14:paraId="1FE99903"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ACCA89D" w14:textId="77777777" w:rsidR="00227F7A" w:rsidRPr="00C25669" w:rsidRDefault="00227F7A" w:rsidP="00FA064B">
            <w:pPr>
              <w:keepNext/>
              <w:keepLines/>
              <w:spacing w:after="0"/>
              <w:rPr>
                <w:rFonts w:ascii="Arial"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86D6F2B" w14:textId="77777777" w:rsidR="00227F7A" w:rsidRPr="00C25669" w:rsidRDefault="00227F7A" w:rsidP="00FA064B">
            <w:pPr>
              <w:keepNext/>
              <w:keepLines/>
              <w:spacing w:after="0"/>
              <w:jc w:val="center"/>
              <w:rPr>
                <w:rFonts w:ascii="Arial"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4EA03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8640391" w14:textId="77777777" w:rsidR="00227F7A" w:rsidRPr="00C25669" w:rsidDel="001A40AC" w:rsidRDefault="00227F7A" w:rsidP="00FA064B">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227F7A" w:rsidRPr="00C25669" w14:paraId="3FB22051" w14:textId="77777777" w:rsidTr="00FA064B">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9FB891" w14:textId="77777777" w:rsidR="00227F7A" w:rsidRPr="00C25669" w:rsidRDefault="00227F7A" w:rsidP="00FA064B">
            <w:pPr>
              <w:keepNext/>
              <w:keepLines/>
              <w:spacing w:after="0"/>
              <w:rPr>
                <w:rFonts w:ascii="Arial" w:hAnsi="Arial"/>
                <w:sz w:val="18"/>
              </w:rPr>
            </w:pPr>
            <w:r w:rsidRPr="00C25669">
              <w:rPr>
                <w:rFonts w:ascii="Arial"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D788086" w14:textId="77777777" w:rsidR="00227F7A" w:rsidRPr="00C25669" w:rsidRDefault="00227F7A" w:rsidP="00FA064B">
            <w:pPr>
              <w:keepNext/>
              <w:keepLines/>
              <w:spacing w:after="0"/>
              <w:rPr>
                <w:rFonts w:ascii="Arial" w:hAnsi="Arial"/>
                <w:sz w:val="18"/>
              </w:rPr>
            </w:pPr>
            <w:r w:rsidRPr="00C25669">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2E7531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F6BA552" w14:textId="77777777" w:rsidR="00227F7A" w:rsidRPr="00C25669" w:rsidRDefault="00227F7A" w:rsidP="00FA064B">
            <w:pPr>
              <w:keepNext/>
              <w:keepLines/>
              <w:spacing w:after="0"/>
              <w:jc w:val="center"/>
              <w:rPr>
                <w:rFonts w:ascii="Arial" w:hAnsi="Arial"/>
                <w:sz w:val="18"/>
              </w:rPr>
            </w:pPr>
            <w:r w:rsidRPr="00C25669">
              <w:rPr>
                <w:rFonts w:ascii="Arial" w:hAnsi="Arial"/>
                <w:sz w:val="18"/>
                <w:lang w:eastAsia="zh-CN"/>
              </w:rPr>
              <w:t>typeI-SinglePanel</w:t>
            </w:r>
          </w:p>
        </w:tc>
      </w:tr>
      <w:tr w:rsidR="00227F7A" w:rsidRPr="00C25669" w14:paraId="211E0F76" w14:textId="77777777" w:rsidTr="00FA064B">
        <w:trPr>
          <w:trHeight w:val="71"/>
          <w:jc w:val="center"/>
        </w:trPr>
        <w:tc>
          <w:tcPr>
            <w:tcW w:w="1382" w:type="dxa"/>
            <w:vMerge/>
            <w:tcBorders>
              <w:left w:val="single" w:sz="4" w:space="0" w:color="auto"/>
              <w:right w:val="single" w:sz="4" w:space="0" w:color="auto"/>
            </w:tcBorders>
            <w:hideMark/>
          </w:tcPr>
          <w:p w14:paraId="2F8EA1F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DE9233B" w14:textId="77777777" w:rsidR="00227F7A" w:rsidRPr="00C25669" w:rsidRDefault="00227F7A" w:rsidP="00FA064B">
            <w:pPr>
              <w:keepNext/>
              <w:keepLines/>
              <w:spacing w:after="0"/>
              <w:rPr>
                <w:rFonts w:ascii="Arial" w:hAnsi="Arial"/>
                <w:sz w:val="18"/>
              </w:rPr>
            </w:pPr>
            <w:r w:rsidRPr="00C25669">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F94A60"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DA72AB4"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w:t>
            </w:r>
          </w:p>
        </w:tc>
      </w:tr>
      <w:tr w:rsidR="00227F7A" w:rsidRPr="00C25669" w14:paraId="4024D0D5" w14:textId="77777777" w:rsidTr="00FA064B">
        <w:trPr>
          <w:trHeight w:val="71"/>
          <w:jc w:val="center"/>
        </w:trPr>
        <w:tc>
          <w:tcPr>
            <w:tcW w:w="1382" w:type="dxa"/>
            <w:vMerge/>
            <w:tcBorders>
              <w:left w:val="single" w:sz="4" w:space="0" w:color="auto"/>
              <w:right w:val="single" w:sz="4" w:space="0" w:color="auto"/>
            </w:tcBorders>
            <w:hideMark/>
          </w:tcPr>
          <w:p w14:paraId="1943F411"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EF6ED9E" w14:textId="77777777" w:rsidR="00227F7A" w:rsidRPr="00C25669" w:rsidRDefault="00227F7A" w:rsidP="00FA064B">
            <w:pPr>
              <w:keepNext/>
              <w:keepLines/>
              <w:spacing w:after="0"/>
              <w:rPr>
                <w:rFonts w:ascii="Arial" w:hAnsi="Arial"/>
                <w:sz w:val="18"/>
              </w:rPr>
            </w:pPr>
            <w:r w:rsidRPr="00C25669">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2069E24"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2ED9975"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(2,1)</w:t>
            </w:r>
          </w:p>
        </w:tc>
      </w:tr>
      <w:tr w:rsidR="00227F7A" w:rsidRPr="00C25669" w14:paraId="7DB73B8F" w14:textId="77777777" w:rsidTr="00FA064B">
        <w:trPr>
          <w:trHeight w:val="71"/>
          <w:jc w:val="center"/>
        </w:trPr>
        <w:tc>
          <w:tcPr>
            <w:tcW w:w="1382" w:type="dxa"/>
            <w:vMerge/>
            <w:tcBorders>
              <w:left w:val="single" w:sz="4" w:space="0" w:color="auto"/>
              <w:right w:val="single" w:sz="4" w:space="0" w:color="auto"/>
            </w:tcBorders>
          </w:tcPr>
          <w:p w14:paraId="5F6C3F1D"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6BE1D2A" w14:textId="77777777" w:rsidR="00227F7A" w:rsidRPr="00C25669" w:rsidRDefault="00227F7A" w:rsidP="00FA064B">
            <w:pPr>
              <w:keepNext/>
              <w:keepLines/>
              <w:spacing w:after="0"/>
              <w:rPr>
                <w:rFonts w:ascii="Arial" w:hAnsi="Arial"/>
                <w:sz w:val="18"/>
              </w:rPr>
            </w:pPr>
            <w:r w:rsidRPr="00C25669">
              <w:rPr>
                <w:rFonts w:ascii="Arial"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5671C819"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61639E0"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(4,1)</w:t>
            </w:r>
          </w:p>
        </w:tc>
      </w:tr>
      <w:tr w:rsidR="00227F7A" w:rsidRPr="00C25669" w14:paraId="434F4ADE" w14:textId="77777777" w:rsidTr="00FA064B">
        <w:trPr>
          <w:trHeight w:val="71"/>
          <w:jc w:val="center"/>
        </w:trPr>
        <w:tc>
          <w:tcPr>
            <w:tcW w:w="1382" w:type="dxa"/>
            <w:vMerge/>
            <w:tcBorders>
              <w:left w:val="single" w:sz="4" w:space="0" w:color="auto"/>
              <w:right w:val="single" w:sz="4" w:space="0" w:color="auto"/>
            </w:tcBorders>
            <w:hideMark/>
          </w:tcPr>
          <w:p w14:paraId="7974E072"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13D36D3A" w14:textId="77777777" w:rsidR="00227F7A" w:rsidRPr="00C25669" w:rsidRDefault="00227F7A" w:rsidP="00FA064B">
            <w:pPr>
              <w:keepNext/>
              <w:keepLines/>
              <w:spacing w:after="0"/>
              <w:rPr>
                <w:rFonts w:ascii="Arial" w:hAnsi="Arial"/>
                <w:sz w:val="18"/>
              </w:rPr>
            </w:pPr>
            <w:r w:rsidRPr="00C25669">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1120EA2"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CC8180C"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11111111</w:t>
            </w:r>
          </w:p>
        </w:tc>
      </w:tr>
      <w:tr w:rsidR="00227F7A" w:rsidRPr="00C25669" w14:paraId="79A3F019" w14:textId="77777777" w:rsidTr="00FA064B">
        <w:trPr>
          <w:trHeight w:val="71"/>
          <w:jc w:val="center"/>
        </w:trPr>
        <w:tc>
          <w:tcPr>
            <w:tcW w:w="1382" w:type="dxa"/>
            <w:vMerge/>
            <w:tcBorders>
              <w:left w:val="single" w:sz="4" w:space="0" w:color="auto"/>
              <w:bottom w:val="single" w:sz="4" w:space="0" w:color="auto"/>
              <w:right w:val="single" w:sz="4" w:space="0" w:color="auto"/>
            </w:tcBorders>
          </w:tcPr>
          <w:p w14:paraId="53F7FD90" w14:textId="77777777" w:rsidR="00227F7A" w:rsidRPr="00C25669" w:rsidRDefault="00227F7A" w:rsidP="00FA064B">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BC77220" w14:textId="77777777" w:rsidR="00227F7A" w:rsidRPr="00C25669" w:rsidRDefault="00227F7A" w:rsidP="00FA064B">
            <w:pPr>
              <w:keepNext/>
              <w:keepLines/>
              <w:spacing w:after="0"/>
              <w:rPr>
                <w:rFonts w:ascii="Arial" w:hAnsi="Arial"/>
                <w:sz w:val="18"/>
              </w:rPr>
            </w:pPr>
            <w:r w:rsidRPr="00C25669">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2164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CCDAE48"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00000001</w:t>
            </w:r>
          </w:p>
        </w:tc>
      </w:tr>
      <w:tr w:rsidR="00227F7A" w:rsidRPr="00C25669" w14:paraId="1B661909"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13ED74F" w14:textId="77777777" w:rsidR="00227F7A" w:rsidRPr="00C25669" w:rsidRDefault="00227F7A" w:rsidP="00FA064B">
            <w:pPr>
              <w:keepNext/>
              <w:keepLines/>
              <w:spacing w:after="0"/>
              <w:rPr>
                <w:rFonts w:ascii="Arial" w:hAnsi="Arial"/>
                <w:sz w:val="18"/>
              </w:rPr>
            </w:pPr>
            <w:r w:rsidRPr="00C25669">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2D6BEA8"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35CD50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PUSCH</w:t>
            </w:r>
          </w:p>
        </w:tc>
      </w:tr>
      <w:tr w:rsidR="00227F7A" w:rsidRPr="00C25669" w14:paraId="2ED2CF8D"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DB396A" w14:textId="77777777" w:rsidR="00227F7A" w:rsidRPr="00C25669" w:rsidRDefault="00227F7A" w:rsidP="00FA064B">
            <w:pPr>
              <w:keepNext/>
              <w:keepLines/>
              <w:spacing w:after="0"/>
              <w:rPr>
                <w:rFonts w:ascii="Arial" w:hAnsi="Arial"/>
                <w:sz w:val="18"/>
              </w:rPr>
            </w:pPr>
            <w:r w:rsidRPr="00C25669">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366938" w14:textId="77777777" w:rsidR="00227F7A" w:rsidRPr="00C25669" w:rsidRDefault="00227F7A" w:rsidP="00FA064B">
            <w:pPr>
              <w:keepNext/>
              <w:keepLines/>
              <w:spacing w:after="0"/>
              <w:jc w:val="center"/>
              <w:rPr>
                <w:rFonts w:ascii="Arial" w:hAnsi="Arial"/>
                <w:sz w:val="18"/>
              </w:rPr>
            </w:pPr>
            <w:r w:rsidRPr="00C25669">
              <w:rPr>
                <w:rFonts w:ascii="Arial"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296F5313"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5.5</w:t>
            </w:r>
          </w:p>
        </w:tc>
      </w:tr>
      <w:tr w:rsidR="00227F7A" w:rsidRPr="00C25669" w14:paraId="11611AA2"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713148" w14:textId="77777777" w:rsidR="00227F7A" w:rsidRPr="00C25669" w:rsidRDefault="00227F7A" w:rsidP="00FA064B">
            <w:pPr>
              <w:keepNext/>
              <w:keepLines/>
              <w:spacing w:after="0"/>
              <w:rPr>
                <w:rFonts w:ascii="Arial" w:hAnsi="Arial"/>
                <w:sz w:val="18"/>
              </w:rPr>
            </w:pPr>
            <w:r w:rsidRPr="00C25669">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97C87E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7750BD" w14:textId="77777777" w:rsidR="00227F7A" w:rsidRPr="00C25669" w:rsidRDefault="00227F7A" w:rsidP="00FA064B">
            <w:pPr>
              <w:keepNext/>
              <w:keepLines/>
              <w:spacing w:after="0"/>
              <w:jc w:val="center"/>
              <w:rPr>
                <w:rFonts w:ascii="Arial" w:hAnsi="Arial"/>
                <w:sz w:val="18"/>
                <w:lang w:eastAsia="zh-CN"/>
              </w:rPr>
            </w:pPr>
            <w:r w:rsidRPr="00C25669">
              <w:rPr>
                <w:rFonts w:ascii="Arial" w:hAnsi="Arial" w:hint="eastAsia"/>
                <w:sz w:val="18"/>
                <w:lang w:eastAsia="zh-CN"/>
              </w:rPr>
              <w:t>4</w:t>
            </w:r>
          </w:p>
        </w:tc>
      </w:tr>
      <w:tr w:rsidR="00227F7A" w:rsidRPr="00C25669" w14:paraId="0C11F06A"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54786A0" w14:textId="77777777" w:rsidR="00227F7A" w:rsidRPr="00C25669" w:rsidRDefault="00227F7A" w:rsidP="00FA064B">
            <w:pPr>
              <w:keepNext/>
              <w:keepLines/>
              <w:spacing w:after="0"/>
              <w:rPr>
                <w:rFonts w:ascii="Arial" w:hAnsi="Arial"/>
                <w:sz w:val="18"/>
              </w:rPr>
            </w:pPr>
            <w:r w:rsidRPr="00C25669">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40496CC" w14:textId="77777777" w:rsidR="00227F7A" w:rsidRPr="00C25669" w:rsidRDefault="00227F7A" w:rsidP="00FA064B">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F19CE73" w14:textId="77777777" w:rsidR="00227F7A" w:rsidRPr="00C25669" w:rsidRDefault="00227F7A" w:rsidP="00FA064B">
            <w:pPr>
              <w:keepNext/>
              <w:keepLines/>
              <w:spacing w:after="0"/>
              <w:jc w:val="center"/>
              <w:rPr>
                <w:rFonts w:ascii="Arial" w:hAnsi="Arial"/>
                <w:sz w:val="18"/>
                <w:lang w:eastAsia="zh-CN"/>
              </w:rPr>
            </w:pPr>
            <w:r w:rsidRPr="001F544E">
              <w:rPr>
                <w:rFonts w:ascii="Arial" w:hAnsi="Arial" w:cs="Arial"/>
                <w:sz w:val="18"/>
                <w:szCs w:val="18"/>
              </w:rPr>
              <w:t>R.PDSCH.2-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p>
        </w:tc>
      </w:tr>
      <w:tr w:rsidR="00227F7A" w:rsidRPr="00C25669" w14:paraId="6BB8144E" w14:textId="77777777" w:rsidTr="00FA064B">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40D5CC" w14:textId="77777777" w:rsidR="00227F7A" w:rsidRPr="00C25669" w:rsidRDefault="00227F7A" w:rsidP="00FA064B">
            <w:pPr>
              <w:pStyle w:val="TAL"/>
            </w:pPr>
            <w:r w:rsidRPr="00DB30AC">
              <w:t>PDSCH &amp; PDSCH DMRS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D56AAED" w14:textId="77777777" w:rsidR="00227F7A" w:rsidRPr="00C25669" w:rsidRDefault="00227F7A" w:rsidP="00FA064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0E852AB" w14:textId="77777777" w:rsidR="00227F7A" w:rsidRPr="00C25669" w:rsidRDefault="00227F7A" w:rsidP="00FA064B">
            <w:pPr>
              <w:pStyle w:val="TAC"/>
              <w:rPr>
                <w:rFonts w:cs="Arial"/>
                <w:szCs w:val="18"/>
              </w:rPr>
            </w:pPr>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p>
        </w:tc>
      </w:tr>
      <w:tr w:rsidR="00227F7A" w:rsidRPr="00C25669" w14:paraId="1DA0692B" w14:textId="77777777" w:rsidTr="00FA064B">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FEFD84B" w14:textId="77777777" w:rsidR="00227F7A" w:rsidRPr="007428EC" w:rsidRDefault="00227F7A" w:rsidP="00FA064B">
            <w:pPr>
              <w:keepNext/>
              <w:keepLines/>
              <w:spacing w:after="0"/>
              <w:ind w:left="851" w:hanging="851"/>
              <w:rPr>
                <w:rFonts w:ascii="Arial" w:hAnsi="Arial"/>
                <w:sz w:val="18"/>
              </w:rPr>
            </w:pPr>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ms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p>
          <w:p w14:paraId="7F498019" w14:textId="77777777" w:rsidR="00227F7A" w:rsidRPr="00C25669" w:rsidRDefault="00227F7A" w:rsidP="00FA064B">
            <w:pPr>
              <w:keepNext/>
              <w:keepLines/>
              <w:spacing w:after="0"/>
              <w:ind w:left="851" w:hanging="851"/>
              <w:rPr>
                <w:rFonts w:ascii="Arial" w:hAnsi="Arial"/>
                <w:sz w:val="18"/>
              </w:rPr>
            </w:pPr>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r>
              <w:rPr>
                <w:rFonts w:ascii="Arial" w:hAnsi="Arial"/>
                <w:sz w:val="18"/>
              </w:rPr>
              <w:t>gNB</w:t>
            </w:r>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p>
          <w:p w14:paraId="41C42A88" w14:textId="77777777" w:rsidR="00227F7A" w:rsidRPr="00C25669" w:rsidRDefault="00227F7A" w:rsidP="00FA064B">
            <w:pPr>
              <w:keepNext/>
              <w:keepLines/>
              <w:spacing w:after="0"/>
              <w:ind w:left="851" w:hanging="851"/>
              <w:rPr>
                <w:rFonts w:ascii="Arial" w:hAnsi="Arial"/>
                <w:sz w:val="18"/>
                <w:lang w:eastAsia="zh-CN"/>
              </w:rPr>
            </w:pPr>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hAnsi="Arial" w:hint="eastAsia"/>
                <w:sz w:val="18"/>
              </w:rPr>
              <w:t>.</w:t>
            </w:r>
          </w:p>
        </w:tc>
      </w:tr>
    </w:tbl>
    <w:p w14:paraId="2DEF4E38" w14:textId="77777777" w:rsidR="00227F7A" w:rsidRDefault="00227F7A" w:rsidP="00227F7A"/>
    <w:p w14:paraId="50988BA4" w14:textId="77777777" w:rsidR="00227F7A" w:rsidRPr="00C25669" w:rsidRDefault="00227F7A" w:rsidP="00227F7A">
      <w:pPr>
        <w:pStyle w:val="TH"/>
        <w:rPr>
          <w:lang w:eastAsia="zh-CN"/>
        </w:rPr>
      </w:pPr>
      <w:r w:rsidRPr="00C25669">
        <w:t xml:space="preserve">Table </w:t>
      </w:r>
      <w:r>
        <w:rPr>
          <w:rFonts w:hint="eastAsia"/>
          <w:lang w:eastAsia="zh-CN"/>
        </w:rPr>
        <w:t>6.3.2.2.</w:t>
      </w:r>
      <w:r>
        <w:rPr>
          <w:lang w:eastAsia="zh-CN"/>
        </w:rPr>
        <w:t>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27F7A" w:rsidRPr="00C25669" w14:paraId="7BAE2166"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0731EF7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D713E" w14:textId="77777777" w:rsidR="00227F7A" w:rsidRPr="00C25669" w:rsidRDefault="00227F7A" w:rsidP="00FA064B">
            <w:pPr>
              <w:keepNext/>
              <w:keepLines/>
              <w:spacing w:after="0"/>
              <w:jc w:val="center"/>
              <w:rPr>
                <w:rFonts w:ascii="Arial" w:hAnsi="Arial"/>
                <w:b/>
                <w:sz w:val="18"/>
              </w:rPr>
            </w:pPr>
            <w:r w:rsidRPr="00C25669">
              <w:rPr>
                <w:rFonts w:ascii="Arial" w:hAnsi="Arial"/>
                <w:b/>
                <w:sz w:val="18"/>
              </w:rPr>
              <w:t>Test 1</w:t>
            </w:r>
          </w:p>
        </w:tc>
      </w:tr>
      <w:tr w:rsidR="00227F7A" w:rsidRPr="00C25669" w14:paraId="244FFF1A" w14:textId="77777777" w:rsidTr="00FA064B">
        <w:trPr>
          <w:jc w:val="center"/>
        </w:trPr>
        <w:tc>
          <w:tcPr>
            <w:tcW w:w="2126" w:type="dxa"/>
            <w:tcBorders>
              <w:top w:val="single" w:sz="4" w:space="0" w:color="auto"/>
              <w:left w:val="single" w:sz="4" w:space="0" w:color="auto"/>
              <w:bottom w:val="single" w:sz="4" w:space="0" w:color="auto"/>
              <w:right w:val="single" w:sz="4" w:space="0" w:color="auto"/>
            </w:tcBorders>
            <w:hideMark/>
          </w:tcPr>
          <w:p w14:paraId="62444A00" w14:textId="77777777" w:rsidR="00227F7A" w:rsidRPr="00C25669" w:rsidRDefault="00227F7A" w:rsidP="00FA064B">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D7DD41" w14:textId="77777777" w:rsidR="00227F7A" w:rsidRPr="00C25669" w:rsidRDefault="00227F7A" w:rsidP="00FA064B">
            <w:pPr>
              <w:keepNext/>
              <w:keepLines/>
              <w:spacing w:after="0"/>
              <w:jc w:val="center"/>
              <w:rPr>
                <w:rFonts w:ascii="Arial" w:hAnsi="Arial"/>
                <w:sz w:val="18"/>
                <w:lang w:eastAsia="zh-CN"/>
              </w:rPr>
            </w:pPr>
            <w:r>
              <w:rPr>
                <w:rFonts w:ascii="Arial" w:hAnsi="Arial"/>
                <w:sz w:val="18"/>
                <w:lang w:eastAsia="zh-CN"/>
              </w:rPr>
              <w:t>1.3</w:t>
            </w:r>
          </w:p>
        </w:tc>
      </w:tr>
    </w:tbl>
    <w:p w14:paraId="786C1E5E" w14:textId="77777777" w:rsidR="00227F7A" w:rsidRDefault="00227F7A" w:rsidP="001D2244">
      <w:pPr>
        <w:rPr>
          <w:rFonts w:eastAsia="SimSun"/>
          <w:lang w:eastAsia="zh-CN"/>
        </w:rPr>
      </w:pPr>
    </w:p>
    <w:p w14:paraId="0A488D9E" w14:textId="77777777" w:rsidR="00F66C89" w:rsidRDefault="00F66C89" w:rsidP="00F66C89">
      <w:pPr>
        <w:pStyle w:val="Heading5"/>
        <w:keepNext w:val="0"/>
        <w:keepLines w:val="0"/>
        <w:widowControl w:val="0"/>
      </w:pPr>
      <w:bookmarkStart w:id="1477" w:name="_Toc123936256"/>
      <w:bookmarkStart w:id="1478" w:name="_Toc124377271"/>
      <w:bookmarkStart w:id="1479" w:name="_Toc67918181"/>
      <w:bookmarkStart w:id="1480" w:name="_Toc76298225"/>
      <w:bookmarkStart w:id="1481" w:name="_Toc76572237"/>
      <w:bookmarkStart w:id="1482" w:name="_Toc76652104"/>
      <w:bookmarkStart w:id="1483" w:name="_Toc76652942"/>
      <w:bookmarkStart w:id="1484" w:name="_Toc83742214"/>
      <w:bookmarkStart w:id="1485" w:name="_Toc91440704"/>
      <w:bookmarkStart w:id="1486" w:name="_Toc98849494"/>
      <w:bookmarkStart w:id="1487" w:name="_Toc106543347"/>
      <w:bookmarkStart w:id="1488" w:name="_Toc106737445"/>
      <w:bookmarkStart w:id="1489" w:name="_Toc107233212"/>
      <w:bookmarkStart w:id="1490" w:name="_Toc107234827"/>
      <w:bookmarkStart w:id="1491" w:name="_Toc107419797"/>
      <w:bookmarkStart w:id="1492" w:name="_Toc107477093"/>
      <w:bookmarkStart w:id="1493" w:name="_Toc114565947"/>
      <w:r>
        <w:rPr>
          <w:lang w:eastAsia="zh-CN"/>
        </w:rPr>
        <w:t>6.3.2.2.8</w:t>
      </w:r>
      <w:r>
        <w:rPr>
          <w:lang w:eastAsia="zh-CN"/>
        </w:rPr>
        <w:tab/>
        <w:t xml:space="preserve">Single PMI with 8 ports </w:t>
      </w:r>
      <w:r>
        <w:t>TypeI-SinglePanel Codebook for Single-DCI based transmission scheme</w:t>
      </w:r>
      <w:bookmarkEnd w:id="1477"/>
      <w:bookmarkEnd w:id="1478"/>
    </w:p>
    <w:p w14:paraId="1C6D8FE9" w14:textId="77777777" w:rsidR="00F66C89" w:rsidRPr="00C25669" w:rsidRDefault="00F66C89" w:rsidP="00F66C89">
      <w:pPr>
        <w:widowControl w:val="0"/>
        <w:rPr>
          <w:rFonts w:eastAsia="SimSun"/>
          <w:lang w:eastAsia="zh-CN"/>
        </w:rPr>
      </w:pPr>
      <w:r>
        <w:rPr>
          <w:rFonts w:hint="eastAsia"/>
          <w:noProof/>
          <w:lang w:eastAsia="zh-CN"/>
        </w:rPr>
        <w:t>F</w:t>
      </w:r>
      <w:r>
        <w:rPr>
          <w:noProof/>
          <w:lang w:eastAsia="zh-CN"/>
        </w:rPr>
        <w:t xml:space="preserve">or the parameters specified in Table 6.3.2.2.8-1,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w:t>
      </w:r>
      <w:r>
        <w:rPr>
          <w:rFonts w:eastAsia="SimSun" w:hint="eastAsia"/>
          <w:lang w:eastAsia="zh-CN"/>
        </w:rPr>
        <w:t>.2.8</w:t>
      </w:r>
      <w:r w:rsidRPr="00C25669">
        <w:rPr>
          <w:rFonts w:eastAsia="SimSun" w:hint="eastAsia"/>
          <w:lang w:eastAsia="zh-CN"/>
        </w:rPr>
        <w:t>-2</w:t>
      </w:r>
      <w:r w:rsidRPr="00C25669">
        <w:rPr>
          <w:rFonts w:eastAsia="SimSun"/>
        </w:rPr>
        <w:t>.</w:t>
      </w:r>
    </w:p>
    <w:p w14:paraId="3236A940" w14:textId="77777777" w:rsidR="00F66C89" w:rsidRDefault="00F66C89" w:rsidP="00F66C89">
      <w:pPr>
        <w:pStyle w:val="TH"/>
        <w:keepNext w:val="0"/>
        <w:keepLines w:val="0"/>
        <w:widowControl w:val="0"/>
        <w:rPr>
          <w:rFonts w:eastAsia="SimSun"/>
          <w:lang w:eastAsia="zh-CN"/>
        </w:rPr>
      </w:pPr>
      <w:r w:rsidRPr="00C25669">
        <w:t xml:space="preserve">Table </w:t>
      </w:r>
      <w:r w:rsidRPr="00C25669">
        <w:rPr>
          <w:rFonts w:hint="eastAsia"/>
        </w:rPr>
        <w:t>6.3.2</w:t>
      </w:r>
      <w:r>
        <w:rPr>
          <w:rFonts w:hint="eastAsia"/>
        </w:rPr>
        <w:t>.2.8</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66C89" w:rsidRPr="00C25669" w14:paraId="04F606B3" w14:textId="77777777" w:rsidTr="00294AB6">
        <w:trPr>
          <w:trHeight w:val="75"/>
        </w:trPr>
        <w:tc>
          <w:tcPr>
            <w:tcW w:w="5467" w:type="dxa"/>
            <w:gridSpan w:val="5"/>
            <w:vMerge w:val="restart"/>
            <w:shd w:val="clear" w:color="auto" w:fill="auto"/>
            <w:vAlign w:val="center"/>
          </w:tcPr>
          <w:p w14:paraId="7607BA4A" w14:textId="77777777" w:rsidR="00F66C89" w:rsidRPr="00C25669" w:rsidRDefault="00F66C89"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21829202" w14:textId="77777777" w:rsidR="00F66C89" w:rsidRPr="00C25669" w:rsidRDefault="00F66C89" w:rsidP="00294AB6">
            <w:pPr>
              <w:pStyle w:val="TAH"/>
              <w:rPr>
                <w:rFonts w:eastAsia="SimSun"/>
              </w:rPr>
            </w:pPr>
            <w:r w:rsidRPr="00C25669">
              <w:rPr>
                <w:rFonts w:eastAsia="SimSun"/>
              </w:rPr>
              <w:t>Unit</w:t>
            </w:r>
          </w:p>
        </w:tc>
        <w:tc>
          <w:tcPr>
            <w:tcW w:w="3352" w:type="dxa"/>
            <w:gridSpan w:val="3"/>
            <w:shd w:val="clear" w:color="auto" w:fill="auto"/>
          </w:tcPr>
          <w:p w14:paraId="29282A93" w14:textId="77777777" w:rsidR="00F66C89" w:rsidRPr="00C25669" w:rsidRDefault="00F66C89" w:rsidP="00294AB6">
            <w:pPr>
              <w:pStyle w:val="TAH"/>
              <w:rPr>
                <w:rFonts w:eastAsia="SimSun"/>
              </w:rPr>
            </w:pPr>
            <w:r w:rsidRPr="00C25669">
              <w:rPr>
                <w:rFonts w:eastAsia="SimSun"/>
              </w:rPr>
              <w:t>Value</w:t>
            </w:r>
          </w:p>
        </w:tc>
      </w:tr>
      <w:tr w:rsidR="00F66C89" w:rsidRPr="00C25669" w14:paraId="290E8A0D" w14:textId="77777777" w:rsidTr="00294AB6">
        <w:trPr>
          <w:trHeight w:val="75"/>
        </w:trPr>
        <w:tc>
          <w:tcPr>
            <w:tcW w:w="5467" w:type="dxa"/>
            <w:gridSpan w:val="5"/>
            <w:vMerge/>
            <w:shd w:val="clear" w:color="auto" w:fill="auto"/>
          </w:tcPr>
          <w:p w14:paraId="6D6BA477" w14:textId="77777777" w:rsidR="00F66C89" w:rsidRPr="00C25669" w:rsidRDefault="00F66C89" w:rsidP="00294AB6">
            <w:pPr>
              <w:pStyle w:val="TAH"/>
              <w:rPr>
                <w:rFonts w:eastAsia="SimSun"/>
              </w:rPr>
            </w:pPr>
          </w:p>
        </w:tc>
        <w:tc>
          <w:tcPr>
            <w:tcW w:w="802" w:type="dxa"/>
            <w:vMerge/>
            <w:shd w:val="clear" w:color="auto" w:fill="auto"/>
          </w:tcPr>
          <w:p w14:paraId="55916636" w14:textId="77777777" w:rsidR="00F66C89" w:rsidRPr="00C25669" w:rsidRDefault="00F66C89" w:rsidP="00294AB6">
            <w:pPr>
              <w:pStyle w:val="TAH"/>
              <w:rPr>
                <w:rFonts w:eastAsia="SimSun"/>
              </w:rPr>
            </w:pPr>
          </w:p>
        </w:tc>
        <w:tc>
          <w:tcPr>
            <w:tcW w:w="1676" w:type="dxa"/>
            <w:gridSpan w:val="2"/>
            <w:shd w:val="clear" w:color="auto" w:fill="auto"/>
          </w:tcPr>
          <w:p w14:paraId="460AFE8F" w14:textId="77777777" w:rsidR="00F66C89" w:rsidRPr="00C25669" w:rsidRDefault="00F66C89" w:rsidP="00294AB6">
            <w:pPr>
              <w:pStyle w:val="TAH"/>
              <w:rPr>
                <w:rFonts w:eastAsia="SimSun"/>
              </w:rPr>
            </w:pPr>
            <w:r>
              <w:rPr>
                <w:rFonts w:eastAsia="SimSun"/>
              </w:rPr>
              <w:t>TRxP #1(Note 1)</w:t>
            </w:r>
          </w:p>
        </w:tc>
        <w:tc>
          <w:tcPr>
            <w:tcW w:w="1676" w:type="dxa"/>
            <w:shd w:val="clear" w:color="auto" w:fill="auto"/>
          </w:tcPr>
          <w:p w14:paraId="2ED47EBB" w14:textId="77777777" w:rsidR="00F66C89" w:rsidRPr="00C25669" w:rsidRDefault="00F66C89" w:rsidP="00294AB6">
            <w:pPr>
              <w:pStyle w:val="TAH"/>
              <w:rPr>
                <w:rFonts w:eastAsia="SimSun"/>
              </w:rPr>
            </w:pPr>
            <w:r>
              <w:rPr>
                <w:rFonts w:eastAsia="SimSun"/>
              </w:rPr>
              <w:t>TRxP #2(Note 1)</w:t>
            </w:r>
          </w:p>
        </w:tc>
      </w:tr>
      <w:tr w:rsidR="00F66C89" w:rsidRPr="00C25669" w14:paraId="214508D2" w14:textId="77777777" w:rsidTr="00294AB6">
        <w:tc>
          <w:tcPr>
            <w:tcW w:w="5467" w:type="dxa"/>
            <w:gridSpan w:val="5"/>
            <w:shd w:val="clear" w:color="auto" w:fill="auto"/>
            <w:vAlign w:val="center"/>
          </w:tcPr>
          <w:p w14:paraId="2DD2DE74" w14:textId="77777777" w:rsidR="00F66C89" w:rsidRPr="00C25669" w:rsidRDefault="00F66C89" w:rsidP="00294AB6">
            <w:pPr>
              <w:pStyle w:val="TAL"/>
              <w:rPr>
                <w:rFonts w:eastAsia="SimSun"/>
              </w:rPr>
            </w:pPr>
            <w:r>
              <w:rPr>
                <w:rFonts w:eastAsia="SimSun"/>
              </w:rPr>
              <w:t>Transmit TRxP of SSB</w:t>
            </w:r>
          </w:p>
        </w:tc>
        <w:tc>
          <w:tcPr>
            <w:tcW w:w="802" w:type="dxa"/>
            <w:shd w:val="clear" w:color="auto" w:fill="auto"/>
            <w:vAlign w:val="center"/>
          </w:tcPr>
          <w:p w14:paraId="0DACD7CB" w14:textId="77777777" w:rsidR="00F66C89" w:rsidRPr="00C25669" w:rsidRDefault="00F66C89" w:rsidP="00294AB6">
            <w:pPr>
              <w:pStyle w:val="TAC"/>
              <w:rPr>
                <w:rFonts w:eastAsia="SimSun"/>
              </w:rPr>
            </w:pPr>
          </w:p>
        </w:tc>
        <w:tc>
          <w:tcPr>
            <w:tcW w:w="3352" w:type="dxa"/>
            <w:gridSpan w:val="3"/>
            <w:shd w:val="clear" w:color="auto" w:fill="auto"/>
            <w:vAlign w:val="center"/>
          </w:tcPr>
          <w:p w14:paraId="3ADF3D72" w14:textId="77777777" w:rsidR="00F66C89" w:rsidRPr="00C25669" w:rsidRDefault="00F66C89" w:rsidP="00294AB6">
            <w:pPr>
              <w:pStyle w:val="TAC"/>
              <w:rPr>
                <w:rFonts w:eastAsia="SimSun"/>
              </w:rPr>
            </w:pPr>
            <w:r>
              <w:rPr>
                <w:rFonts w:eastAsia="SimSun"/>
              </w:rPr>
              <w:t>TRxP #1</w:t>
            </w:r>
          </w:p>
        </w:tc>
      </w:tr>
      <w:tr w:rsidR="00F66C89" w:rsidRPr="00C25669" w14:paraId="114DB859" w14:textId="77777777" w:rsidTr="00294AB6">
        <w:tc>
          <w:tcPr>
            <w:tcW w:w="2733" w:type="dxa"/>
            <w:gridSpan w:val="3"/>
            <w:vMerge w:val="restart"/>
            <w:shd w:val="clear" w:color="auto" w:fill="auto"/>
            <w:vAlign w:val="center"/>
          </w:tcPr>
          <w:p w14:paraId="707021EC" w14:textId="77777777" w:rsidR="00F66C89" w:rsidRPr="00352C60" w:rsidRDefault="00F66C89" w:rsidP="00294AB6">
            <w:pPr>
              <w:pStyle w:val="TAL"/>
              <w:rPr>
                <w:rFonts w:eastAsia="SimSun"/>
              </w:rPr>
            </w:pPr>
            <w:r>
              <w:rPr>
                <w:rFonts w:eastAsia="SimSun"/>
              </w:rPr>
              <w:t>PDCCH configuration</w:t>
            </w:r>
          </w:p>
        </w:tc>
        <w:tc>
          <w:tcPr>
            <w:tcW w:w="2734" w:type="dxa"/>
            <w:gridSpan w:val="2"/>
            <w:shd w:val="clear" w:color="auto" w:fill="auto"/>
            <w:vAlign w:val="center"/>
          </w:tcPr>
          <w:p w14:paraId="18D25F6F" w14:textId="77777777" w:rsidR="00F66C89" w:rsidRDefault="00F66C89" w:rsidP="00294AB6">
            <w:pPr>
              <w:pStyle w:val="TAL"/>
              <w:rPr>
                <w:rFonts w:eastAsia="SimSun"/>
              </w:rPr>
            </w:pPr>
            <w:r>
              <w:rPr>
                <w:rFonts w:eastAsia="SimSun"/>
              </w:rPr>
              <w:t>TCI state</w:t>
            </w:r>
          </w:p>
        </w:tc>
        <w:tc>
          <w:tcPr>
            <w:tcW w:w="802" w:type="dxa"/>
            <w:shd w:val="clear" w:color="auto" w:fill="auto"/>
            <w:vAlign w:val="center"/>
          </w:tcPr>
          <w:p w14:paraId="59A3F32C" w14:textId="77777777" w:rsidR="00F66C89" w:rsidRPr="00C25669" w:rsidRDefault="00F66C89" w:rsidP="00294AB6">
            <w:pPr>
              <w:pStyle w:val="TAC"/>
              <w:rPr>
                <w:rFonts w:eastAsia="SimSun"/>
              </w:rPr>
            </w:pPr>
          </w:p>
        </w:tc>
        <w:tc>
          <w:tcPr>
            <w:tcW w:w="3352" w:type="dxa"/>
            <w:gridSpan w:val="3"/>
            <w:shd w:val="clear" w:color="auto" w:fill="auto"/>
            <w:vAlign w:val="center"/>
          </w:tcPr>
          <w:p w14:paraId="01B4D4A0" w14:textId="77777777" w:rsidR="00F66C89" w:rsidRPr="00C25669" w:rsidRDefault="00F66C89" w:rsidP="00294AB6">
            <w:pPr>
              <w:pStyle w:val="TAC"/>
              <w:rPr>
                <w:rFonts w:eastAsia="SimSun"/>
              </w:rPr>
            </w:pPr>
            <w:r>
              <w:rPr>
                <w:rFonts w:eastAsia="SimSun"/>
              </w:rPr>
              <w:t>TCI State #1</w:t>
            </w:r>
          </w:p>
        </w:tc>
      </w:tr>
      <w:tr w:rsidR="00F66C89" w:rsidRPr="00C25669" w14:paraId="06670030" w14:textId="77777777" w:rsidTr="00294AB6">
        <w:tc>
          <w:tcPr>
            <w:tcW w:w="2733" w:type="dxa"/>
            <w:gridSpan w:val="3"/>
            <w:vMerge/>
            <w:shd w:val="clear" w:color="auto" w:fill="auto"/>
            <w:vAlign w:val="center"/>
          </w:tcPr>
          <w:p w14:paraId="6DA5E6FA" w14:textId="77777777" w:rsidR="00F66C89" w:rsidRPr="00352C60" w:rsidRDefault="00F66C89" w:rsidP="00294AB6">
            <w:pPr>
              <w:pStyle w:val="TAL"/>
              <w:rPr>
                <w:rFonts w:eastAsia="SimSun"/>
              </w:rPr>
            </w:pPr>
          </w:p>
        </w:tc>
        <w:tc>
          <w:tcPr>
            <w:tcW w:w="2734" w:type="dxa"/>
            <w:gridSpan w:val="2"/>
            <w:shd w:val="clear" w:color="auto" w:fill="auto"/>
            <w:vAlign w:val="center"/>
          </w:tcPr>
          <w:p w14:paraId="109B01F4" w14:textId="77777777" w:rsidR="00F66C89" w:rsidRDefault="00F66C89" w:rsidP="00294AB6">
            <w:pPr>
              <w:pStyle w:val="TAL"/>
              <w:rPr>
                <w:rFonts w:eastAsia="SimSun"/>
              </w:rPr>
            </w:pPr>
            <w:r w:rsidRPr="00352C60">
              <w:rPr>
                <w:rFonts w:eastAsia="SimSun"/>
              </w:rPr>
              <w:t>CORESETPoolIndex</w:t>
            </w:r>
          </w:p>
        </w:tc>
        <w:tc>
          <w:tcPr>
            <w:tcW w:w="802" w:type="dxa"/>
            <w:shd w:val="clear" w:color="auto" w:fill="auto"/>
            <w:vAlign w:val="center"/>
          </w:tcPr>
          <w:p w14:paraId="25A6AE4E" w14:textId="77777777" w:rsidR="00F66C89" w:rsidRPr="00C25669" w:rsidRDefault="00F66C89" w:rsidP="00294AB6">
            <w:pPr>
              <w:pStyle w:val="TAC"/>
              <w:rPr>
                <w:rFonts w:eastAsia="SimSun"/>
              </w:rPr>
            </w:pPr>
          </w:p>
        </w:tc>
        <w:tc>
          <w:tcPr>
            <w:tcW w:w="3352" w:type="dxa"/>
            <w:gridSpan w:val="3"/>
            <w:shd w:val="clear" w:color="auto" w:fill="auto"/>
            <w:vAlign w:val="center"/>
          </w:tcPr>
          <w:p w14:paraId="0679B6D0" w14:textId="77777777" w:rsidR="00F66C89" w:rsidRPr="00C25669" w:rsidRDefault="00F66C89" w:rsidP="00294AB6">
            <w:pPr>
              <w:pStyle w:val="TAC"/>
              <w:rPr>
                <w:rFonts w:eastAsia="SimSun"/>
              </w:rPr>
            </w:pPr>
            <w:r>
              <w:rPr>
                <w:rFonts w:eastAsia="SimSun"/>
              </w:rPr>
              <w:t>0</w:t>
            </w:r>
          </w:p>
        </w:tc>
      </w:tr>
      <w:tr w:rsidR="00F66C89" w:rsidRPr="00C25669" w14:paraId="75A3186F" w14:textId="77777777" w:rsidTr="00294AB6">
        <w:tc>
          <w:tcPr>
            <w:tcW w:w="2733" w:type="dxa"/>
            <w:gridSpan w:val="3"/>
            <w:vMerge w:val="restart"/>
            <w:shd w:val="clear" w:color="auto" w:fill="auto"/>
            <w:vAlign w:val="center"/>
          </w:tcPr>
          <w:p w14:paraId="387EF4E0" w14:textId="77777777" w:rsidR="00F66C89" w:rsidRPr="00C25669" w:rsidRDefault="00F66C89" w:rsidP="00294AB6">
            <w:pPr>
              <w:pStyle w:val="TAL"/>
              <w:rPr>
                <w:rFonts w:eastAsia="SimSun"/>
              </w:rPr>
            </w:pPr>
            <w:r>
              <w:rPr>
                <w:rFonts w:eastAsia="SimSun"/>
              </w:rPr>
              <w:t>CSI-RS for tracking</w:t>
            </w:r>
          </w:p>
        </w:tc>
        <w:tc>
          <w:tcPr>
            <w:tcW w:w="2734" w:type="dxa"/>
            <w:gridSpan w:val="2"/>
            <w:shd w:val="clear" w:color="auto" w:fill="auto"/>
            <w:vAlign w:val="center"/>
          </w:tcPr>
          <w:p w14:paraId="7984FB21" w14:textId="77777777" w:rsidR="00F66C89" w:rsidRPr="00575612" w:rsidRDefault="00F66C89"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DA3254F" w14:textId="77777777" w:rsidR="00F66C89" w:rsidRPr="00C25669" w:rsidRDefault="00F66C89" w:rsidP="00294AB6">
            <w:pPr>
              <w:pStyle w:val="TAC"/>
              <w:rPr>
                <w:rFonts w:eastAsia="SimSun"/>
              </w:rPr>
            </w:pPr>
          </w:p>
        </w:tc>
        <w:tc>
          <w:tcPr>
            <w:tcW w:w="1676" w:type="dxa"/>
            <w:gridSpan w:val="2"/>
            <w:shd w:val="clear" w:color="auto" w:fill="auto"/>
            <w:vAlign w:val="center"/>
          </w:tcPr>
          <w:p w14:paraId="76DB3F82" w14:textId="77777777" w:rsidR="00F66C89" w:rsidRPr="00C25669" w:rsidRDefault="00F66C89"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54204926" w14:textId="77777777" w:rsidR="00F66C89" w:rsidRPr="00C25669" w:rsidRDefault="00F66C89"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F66C89" w:rsidRPr="00C25669" w14:paraId="1FE74F7B" w14:textId="77777777" w:rsidTr="00294AB6">
        <w:tc>
          <w:tcPr>
            <w:tcW w:w="2733" w:type="dxa"/>
            <w:gridSpan w:val="3"/>
            <w:vMerge/>
            <w:shd w:val="clear" w:color="auto" w:fill="auto"/>
            <w:vAlign w:val="center"/>
          </w:tcPr>
          <w:p w14:paraId="0CED4E2B" w14:textId="77777777" w:rsidR="00F66C89" w:rsidRDefault="00F66C89" w:rsidP="00294AB6">
            <w:pPr>
              <w:pStyle w:val="TAL"/>
              <w:rPr>
                <w:rFonts w:eastAsia="SimSun"/>
              </w:rPr>
            </w:pPr>
          </w:p>
        </w:tc>
        <w:tc>
          <w:tcPr>
            <w:tcW w:w="2734" w:type="dxa"/>
            <w:gridSpan w:val="2"/>
            <w:shd w:val="clear" w:color="auto" w:fill="auto"/>
            <w:vAlign w:val="center"/>
          </w:tcPr>
          <w:p w14:paraId="06DC7435" w14:textId="77777777" w:rsidR="00F66C89" w:rsidRPr="003D4A7F" w:rsidRDefault="00F66C89"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5262CBA7" w14:textId="77777777" w:rsidR="00F66C89" w:rsidRPr="00C25669" w:rsidRDefault="00F66C89" w:rsidP="00294AB6">
            <w:pPr>
              <w:pStyle w:val="TAC"/>
              <w:rPr>
                <w:rFonts w:eastAsia="SimSun"/>
              </w:rPr>
            </w:pPr>
          </w:p>
        </w:tc>
        <w:tc>
          <w:tcPr>
            <w:tcW w:w="1676" w:type="dxa"/>
            <w:gridSpan w:val="2"/>
            <w:shd w:val="clear" w:color="auto" w:fill="auto"/>
            <w:vAlign w:val="center"/>
          </w:tcPr>
          <w:p w14:paraId="332B9A90" w14:textId="77777777" w:rsidR="00F66C89" w:rsidRDefault="00F66C89" w:rsidP="00294AB6">
            <w:pPr>
              <w:pStyle w:val="TAC"/>
              <w:rPr>
                <w:rFonts w:eastAsia="SimSun"/>
              </w:rPr>
            </w:pPr>
            <w:r w:rsidRPr="003D4A7F">
              <w:rPr>
                <w:rFonts w:eastAsia="SimSun"/>
              </w:rPr>
              <w:t xml:space="preserve">l0 = 6 for CSI-RS resources 1 and </w:t>
            </w:r>
            <w:r>
              <w:rPr>
                <w:rFonts w:eastAsia="SimSun"/>
              </w:rPr>
              <w:t>3</w:t>
            </w:r>
          </w:p>
          <w:p w14:paraId="2AD5586F" w14:textId="77777777" w:rsidR="00F66C89" w:rsidRPr="003D4A7F" w:rsidRDefault="00F66C89"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55AE7729" w14:textId="77777777" w:rsidR="00F66C89" w:rsidRDefault="00F66C89"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11E3BC2" w14:textId="77777777" w:rsidR="00F66C89" w:rsidRPr="00C25669" w:rsidRDefault="00F66C89"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F66C89" w:rsidRPr="00C25669" w14:paraId="49E32AC0" w14:textId="77777777" w:rsidTr="00294AB6">
        <w:tc>
          <w:tcPr>
            <w:tcW w:w="2733" w:type="dxa"/>
            <w:gridSpan w:val="3"/>
            <w:vMerge/>
            <w:shd w:val="clear" w:color="auto" w:fill="auto"/>
            <w:vAlign w:val="center"/>
          </w:tcPr>
          <w:p w14:paraId="07E0D889" w14:textId="77777777" w:rsidR="00F66C89" w:rsidRDefault="00F66C89" w:rsidP="00294AB6">
            <w:pPr>
              <w:pStyle w:val="TAL"/>
              <w:rPr>
                <w:rFonts w:eastAsia="SimSun"/>
              </w:rPr>
            </w:pPr>
          </w:p>
        </w:tc>
        <w:tc>
          <w:tcPr>
            <w:tcW w:w="2734" w:type="dxa"/>
            <w:gridSpan w:val="2"/>
            <w:shd w:val="clear" w:color="auto" w:fill="auto"/>
            <w:vAlign w:val="center"/>
          </w:tcPr>
          <w:p w14:paraId="57DFB1BF" w14:textId="77777777" w:rsidR="00F66C89" w:rsidRPr="003D4A7F" w:rsidRDefault="00F66C89" w:rsidP="00294AB6">
            <w:pPr>
              <w:pStyle w:val="TAL"/>
              <w:rPr>
                <w:rFonts w:eastAsia="SimSun"/>
              </w:rPr>
            </w:pPr>
            <w:r w:rsidRPr="003D4A7F">
              <w:rPr>
                <w:rFonts w:eastAsia="SimSun"/>
              </w:rPr>
              <w:t>Number of CSI-RS ports (X)</w:t>
            </w:r>
          </w:p>
        </w:tc>
        <w:tc>
          <w:tcPr>
            <w:tcW w:w="802" w:type="dxa"/>
            <w:shd w:val="clear" w:color="auto" w:fill="auto"/>
            <w:vAlign w:val="center"/>
          </w:tcPr>
          <w:p w14:paraId="3BB2CC25" w14:textId="77777777" w:rsidR="00F66C89" w:rsidRPr="00C25669" w:rsidRDefault="00F66C89" w:rsidP="00294AB6">
            <w:pPr>
              <w:pStyle w:val="TAC"/>
              <w:rPr>
                <w:rFonts w:eastAsia="SimSun"/>
              </w:rPr>
            </w:pPr>
          </w:p>
        </w:tc>
        <w:tc>
          <w:tcPr>
            <w:tcW w:w="1676" w:type="dxa"/>
            <w:gridSpan w:val="2"/>
            <w:shd w:val="clear" w:color="auto" w:fill="auto"/>
            <w:vAlign w:val="center"/>
          </w:tcPr>
          <w:p w14:paraId="554E8686" w14:textId="77777777" w:rsidR="00F66C89" w:rsidRPr="00C25669" w:rsidRDefault="00F66C89" w:rsidP="00294AB6">
            <w:pPr>
              <w:pStyle w:val="TAC"/>
              <w:rPr>
                <w:rFonts w:eastAsia="SimSun"/>
              </w:rPr>
            </w:pPr>
            <w:r w:rsidRPr="00575612">
              <w:rPr>
                <w:rFonts w:eastAsia="SimSun"/>
              </w:rPr>
              <w:t>1 for CSI-RS resource 1,2,3,4</w:t>
            </w:r>
          </w:p>
        </w:tc>
        <w:tc>
          <w:tcPr>
            <w:tcW w:w="1676" w:type="dxa"/>
            <w:shd w:val="clear" w:color="auto" w:fill="auto"/>
            <w:vAlign w:val="center"/>
          </w:tcPr>
          <w:p w14:paraId="408BAFC7" w14:textId="77777777" w:rsidR="00F66C89" w:rsidRPr="00C25669" w:rsidRDefault="00F66C89" w:rsidP="00294AB6">
            <w:pPr>
              <w:pStyle w:val="TAC"/>
              <w:rPr>
                <w:rFonts w:eastAsia="SimSun"/>
              </w:rPr>
            </w:pPr>
            <w:r w:rsidRPr="00575612">
              <w:rPr>
                <w:rFonts w:eastAsia="SimSun"/>
              </w:rPr>
              <w:t xml:space="preserve">1 for CSI-RS resource </w:t>
            </w:r>
            <w:r>
              <w:rPr>
                <w:rFonts w:eastAsia="SimSun"/>
              </w:rPr>
              <w:t>5,6,7,8</w:t>
            </w:r>
          </w:p>
        </w:tc>
      </w:tr>
      <w:tr w:rsidR="00F66C89" w:rsidRPr="00C25669" w14:paraId="458F4901" w14:textId="77777777" w:rsidTr="00294AB6">
        <w:tc>
          <w:tcPr>
            <w:tcW w:w="2733" w:type="dxa"/>
            <w:gridSpan w:val="3"/>
            <w:vMerge/>
            <w:shd w:val="clear" w:color="auto" w:fill="auto"/>
            <w:vAlign w:val="center"/>
          </w:tcPr>
          <w:p w14:paraId="2AEBF034" w14:textId="77777777" w:rsidR="00F66C89" w:rsidRDefault="00F66C89" w:rsidP="00294AB6">
            <w:pPr>
              <w:pStyle w:val="TAL"/>
              <w:rPr>
                <w:rFonts w:eastAsia="SimSun"/>
              </w:rPr>
            </w:pPr>
          </w:p>
        </w:tc>
        <w:tc>
          <w:tcPr>
            <w:tcW w:w="2734" w:type="dxa"/>
            <w:gridSpan w:val="2"/>
            <w:shd w:val="clear" w:color="auto" w:fill="auto"/>
            <w:vAlign w:val="center"/>
          </w:tcPr>
          <w:p w14:paraId="386AB64F" w14:textId="77777777" w:rsidR="00F66C89" w:rsidRPr="003D4A7F" w:rsidRDefault="00F66C89"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0E0D01C" w14:textId="77777777" w:rsidR="00F66C89" w:rsidRPr="00C25669" w:rsidRDefault="00F66C89" w:rsidP="00294AB6">
            <w:pPr>
              <w:pStyle w:val="TAC"/>
              <w:rPr>
                <w:rFonts w:eastAsia="SimSun"/>
              </w:rPr>
            </w:pPr>
          </w:p>
        </w:tc>
        <w:tc>
          <w:tcPr>
            <w:tcW w:w="3352" w:type="dxa"/>
            <w:gridSpan w:val="3"/>
            <w:shd w:val="clear" w:color="auto" w:fill="auto"/>
            <w:vAlign w:val="center"/>
          </w:tcPr>
          <w:p w14:paraId="7B9CB316" w14:textId="77777777" w:rsidR="00F66C89" w:rsidRPr="00575612" w:rsidRDefault="00F66C89"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F66C89" w:rsidRPr="00C25669" w14:paraId="526DFE63" w14:textId="77777777" w:rsidTr="00294AB6">
        <w:tc>
          <w:tcPr>
            <w:tcW w:w="2733" w:type="dxa"/>
            <w:gridSpan w:val="3"/>
            <w:vMerge/>
            <w:shd w:val="clear" w:color="auto" w:fill="auto"/>
            <w:vAlign w:val="center"/>
          </w:tcPr>
          <w:p w14:paraId="24F08880" w14:textId="77777777" w:rsidR="00F66C89" w:rsidRDefault="00F66C89" w:rsidP="00294AB6">
            <w:pPr>
              <w:pStyle w:val="TAL"/>
              <w:rPr>
                <w:rFonts w:eastAsia="SimSun"/>
              </w:rPr>
            </w:pPr>
          </w:p>
        </w:tc>
        <w:tc>
          <w:tcPr>
            <w:tcW w:w="2734" w:type="dxa"/>
            <w:gridSpan w:val="2"/>
            <w:shd w:val="clear" w:color="auto" w:fill="auto"/>
            <w:vAlign w:val="center"/>
          </w:tcPr>
          <w:p w14:paraId="3AB167DF" w14:textId="77777777" w:rsidR="00F66C89" w:rsidRPr="003D4A7F" w:rsidRDefault="00F66C89" w:rsidP="00294AB6">
            <w:pPr>
              <w:pStyle w:val="TAL"/>
              <w:rPr>
                <w:rFonts w:eastAsia="SimSun"/>
              </w:rPr>
            </w:pPr>
            <w:r w:rsidRPr="003D4A7F">
              <w:rPr>
                <w:rFonts w:eastAsia="SimSun"/>
              </w:rPr>
              <w:t>Density</w:t>
            </w:r>
          </w:p>
        </w:tc>
        <w:tc>
          <w:tcPr>
            <w:tcW w:w="802" w:type="dxa"/>
            <w:shd w:val="clear" w:color="auto" w:fill="auto"/>
            <w:vAlign w:val="center"/>
          </w:tcPr>
          <w:p w14:paraId="42EAB9E4" w14:textId="77777777" w:rsidR="00F66C89" w:rsidRPr="00C25669" w:rsidRDefault="00F66C89" w:rsidP="00294AB6">
            <w:pPr>
              <w:pStyle w:val="TAC"/>
              <w:rPr>
                <w:rFonts w:eastAsia="SimSun"/>
              </w:rPr>
            </w:pPr>
          </w:p>
        </w:tc>
        <w:tc>
          <w:tcPr>
            <w:tcW w:w="3352" w:type="dxa"/>
            <w:gridSpan w:val="3"/>
            <w:shd w:val="clear" w:color="auto" w:fill="auto"/>
            <w:vAlign w:val="center"/>
          </w:tcPr>
          <w:p w14:paraId="41EA3E8A" w14:textId="77777777" w:rsidR="00F66C89" w:rsidRPr="00C25669" w:rsidRDefault="00F66C89" w:rsidP="00294AB6">
            <w:pPr>
              <w:pStyle w:val="TAC"/>
              <w:rPr>
                <w:rFonts w:eastAsia="SimSun"/>
              </w:rPr>
            </w:pPr>
            <w:r w:rsidRPr="00575612">
              <w:rPr>
                <w:rFonts w:eastAsia="SimSun"/>
              </w:rPr>
              <w:t>3</w:t>
            </w:r>
          </w:p>
        </w:tc>
      </w:tr>
      <w:tr w:rsidR="00F66C89" w:rsidRPr="00C25669" w14:paraId="64A9640F" w14:textId="77777777" w:rsidTr="00294AB6">
        <w:tc>
          <w:tcPr>
            <w:tcW w:w="2733" w:type="dxa"/>
            <w:gridSpan w:val="3"/>
            <w:vMerge/>
            <w:shd w:val="clear" w:color="auto" w:fill="auto"/>
            <w:vAlign w:val="center"/>
          </w:tcPr>
          <w:p w14:paraId="60C4F607" w14:textId="77777777" w:rsidR="00F66C89" w:rsidRDefault="00F66C89" w:rsidP="00294AB6">
            <w:pPr>
              <w:pStyle w:val="TAL"/>
              <w:rPr>
                <w:rFonts w:eastAsia="SimSun"/>
              </w:rPr>
            </w:pPr>
          </w:p>
        </w:tc>
        <w:tc>
          <w:tcPr>
            <w:tcW w:w="2734" w:type="dxa"/>
            <w:gridSpan w:val="2"/>
            <w:shd w:val="clear" w:color="auto" w:fill="auto"/>
            <w:vAlign w:val="center"/>
          </w:tcPr>
          <w:p w14:paraId="7F1F511E" w14:textId="77777777" w:rsidR="00F66C89" w:rsidRPr="003D4A7F" w:rsidRDefault="00F66C89" w:rsidP="00294AB6">
            <w:pPr>
              <w:pStyle w:val="TAL"/>
              <w:rPr>
                <w:rFonts w:eastAsia="SimSun"/>
              </w:rPr>
            </w:pPr>
            <w:r w:rsidRPr="003D4A7F">
              <w:rPr>
                <w:rFonts w:eastAsia="SimSun"/>
              </w:rPr>
              <w:t>CSI-RS periodicity</w:t>
            </w:r>
          </w:p>
        </w:tc>
        <w:tc>
          <w:tcPr>
            <w:tcW w:w="802" w:type="dxa"/>
            <w:shd w:val="clear" w:color="auto" w:fill="auto"/>
            <w:vAlign w:val="center"/>
          </w:tcPr>
          <w:p w14:paraId="6F77DF49" w14:textId="77777777" w:rsidR="00F66C89" w:rsidRPr="00C25669" w:rsidRDefault="00F66C89" w:rsidP="00294AB6">
            <w:pPr>
              <w:pStyle w:val="TAC"/>
              <w:rPr>
                <w:rFonts w:eastAsia="SimSun"/>
              </w:rPr>
            </w:pPr>
            <w:r>
              <w:rPr>
                <w:rFonts w:eastAsia="SimSun"/>
              </w:rPr>
              <w:t>Slots</w:t>
            </w:r>
          </w:p>
        </w:tc>
        <w:tc>
          <w:tcPr>
            <w:tcW w:w="3352" w:type="dxa"/>
            <w:gridSpan w:val="3"/>
            <w:shd w:val="clear" w:color="auto" w:fill="auto"/>
            <w:vAlign w:val="center"/>
          </w:tcPr>
          <w:p w14:paraId="64BDE93B" w14:textId="77777777" w:rsidR="00F66C89" w:rsidRPr="00C25669" w:rsidRDefault="00F66C89" w:rsidP="00294AB6">
            <w:pPr>
              <w:pStyle w:val="TAC"/>
              <w:rPr>
                <w:rFonts w:eastAsia="SimSun"/>
              </w:rPr>
            </w:pPr>
            <w:r>
              <w:rPr>
                <w:rFonts w:eastAsia="SimSun"/>
              </w:rPr>
              <w:t>4</w:t>
            </w:r>
            <w:r w:rsidRPr="00575612">
              <w:rPr>
                <w:rFonts w:eastAsia="SimSun"/>
              </w:rPr>
              <w:t>0</w:t>
            </w:r>
          </w:p>
        </w:tc>
      </w:tr>
      <w:tr w:rsidR="00F66C89" w:rsidRPr="00C25669" w14:paraId="18704140" w14:textId="77777777" w:rsidTr="00294AB6">
        <w:tc>
          <w:tcPr>
            <w:tcW w:w="2733" w:type="dxa"/>
            <w:gridSpan w:val="3"/>
            <w:vMerge/>
            <w:shd w:val="clear" w:color="auto" w:fill="auto"/>
            <w:vAlign w:val="center"/>
          </w:tcPr>
          <w:p w14:paraId="5170754E" w14:textId="77777777" w:rsidR="00F66C89" w:rsidRDefault="00F66C89" w:rsidP="00294AB6">
            <w:pPr>
              <w:pStyle w:val="TAL"/>
              <w:rPr>
                <w:rFonts w:eastAsia="SimSun"/>
              </w:rPr>
            </w:pPr>
          </w:p>
        </w:tc>
        <w:tc>
          <w:tcPr>
            <w:tcW w:w="2734" w:type="dxa"/>
            <w:gridSpan w:val="2"/>
            <w:shd w:val="clear" w:color="auto" w:fill="auto"/>
            <w:vAlign w:val="center"/>
          </w:tcPr>
          <w:p w14:paraId="625113B7" w14:textId="77777777" w:rsidR="00F66C89" w:rsidRPr="003D4A7F" w:rsidRDefault="00F66C89" w:rsidP="00294AB6">
            <w:pPr>
              <w:pStyle w:val="TAL"/>
              <w:rPr>
                <w:rFonts w:eastAsia="SimSun"/>
              </w:rPr>
            </w:pPr>
            <w:r w:rsidRPr="003D4A7F">
              <w:rPr>
                <w:rFonts w:eastAsia="SimSun"/>
              </w:rPr>
              <w:t>CSI-RS offset</w:t>
            </w:r>
          </w:p>
        </w:tc>
        <w:tc>
          <w:tcPr>
            <w:tcW w:w="802" w:type="dxa"/>
            <w:shd w:val="clear" w:color="auto" w:fill="auto"/>
            <w:vAlign w:val="center"/>
          </w:tcPr>
          <w:p w14:paraId="5B6E4046" w14:textId="77777777" w:rsidR="00F66C89" w:rsidRPr="00C25669" w:rsidRDefault="00F66C89" w:rsidP="00294AB6">
            <w:pPr>
              <w:pStyle w:val="TAC"/>
              <w:rPr>
                <w:rFonts w:eastAsia="SimSun"/>
              </w:rPr>
            </w:pPr>
            <w:r>
              <w:rPr>
                <w:rFonts w:eastAsia="SimSun"/>
              </w:rPr>
              <w:t>Slots</w:t>
            </w:r>
          </w:p>
        </w:tc>
        <w:tc>
          <w:tcPr>
            <w:tcW w:w="1676" w:type="dxa"/>
            <w:gridSpan w:val="2"/>
            <w:shd w:val="clear" w:color="auto" w:fill="auto"/>
            <w:vAlign w:val="center"/>
          </w:tcPr>
          <w:p w14:paraId="2FA4B3BE"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5C905298" w14:textId="77777777" w:rsidR="00F66C89" w:rsidRPr="003D4A7F" w:rsidRDefault="00F66C89"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7BD7181" w14:textId="77777777" w:rsidR="00F66C89" w:rsidRDefault="00F66C89"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29B82500" w14:textId="77777777" w:rsidR="00F66C89" w:rsidRPr="00C25669" w:rsidRDefault="00F66C89"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F66C89" w:rsidRPr="00C25669" w14:paraId="3647AE06" w14:textId="77777777" w:rsidTr="00294AB6">
        <w:tc>
          <w:tcPr>
            <w:tcW w:w="2733" w:type="dxa"/>
            <w:gridSpan w:val="3"/>
            <w:vMerge/>
            <w:shd w:val="clear" w:color="auto" w:fill="auto"/>
            <w:vAlign w:val="center"/>
          </w:tcPr>
          <w:p w14:paraId="2583FC55" w14:textId="77777777" w:rsidR="00F66C89" w:rsidRDefault="00F66C89" w:rsidP="00294AB6">
            <w:pPr>
              <w:pStyle w:val="TAL"/>
              <w:rPr>
                <w:rFonts w:eastAsia="SimSun"/>
              </w:rPr>
            </w:pPr>
          </w:p>
        </w:tc>
        <w:tc>
          <w:tcPr>
            <w:tcW w:w="2734" w:type="dxa"/>
            <w:gridSpan w:val="2"/>
            <w:shd w:val="clear" w:color="auto" w:fill="auto"/>
            <w:vAlign w:val="center"/>
          </w:tcPr>
          <w:p w14:paraId="537418AD" w14:textId="77777777" w:rsidR="00F66C89" w:rsidRPr="003D4A7F" w:rsidRDefault="00F66C89" w:rsidP="00294AB6">
            <w:pPr>
              <w:pStyle w:val="TAL"/>
              <w:rPr>
                <w:rFonts w:eastAsia="SimSun"/>
              </w:rPr>
            </w:pPr>
            <w:r w:rsidRPr="003D4A7F">
              <w:rPr>
                <w:rFonts w:eastAsia="SimSun"/>
              </w:rPr>
              <w:t>QCL info</w:t>
            </w:r>
          </w:p>
        </w:tc>
        <w:tc>
          <w:tcPr>
            <w:tcW w:w="802" w:type="dxa"/>
            <w:shd w:val="clear" w:color="auto" w:fill="auto"/>
            <w:vAlign w:val="center"/>
          </w:tcPr>
          <w:p w14:paraId="27E38FD9" w14:textId="77777777" w:rsidR="00F66C89" w:rsidRPr="00C25669" w:rsidRDefault="00F66C89" w:rsidP="00294AB6">
            <w:pPr>
              <w:pStyle w:val="TAC"/>
              <w:rPr>
                <w:rFonts w:eastAsia="SimSun"/>
              </w:rPr>
            </w:pPr>
          </w:p>
        </w:tc>
        <w:tc>
          <w:tcPr>
            <w:tcW w:w="3352" w:type="dxa"/>
            <w:gridSpan w:val="3"/>
            <w:shd w:val="clear" w:color="auto" w:fill="auto"/>
            <w:vAlign w:val="center"/>
          </w:tcPr>
          <w:p w14:paraId="601239FE" w14:textId="77777777" w:rsidR="00F66C89" w:rsidRPr="00C25669" w:rsidRDefault="00F66C89" w:rsidP="00294AB6">
            <w:pPr>
              <w:pStyle w:val="TAC"/>
              <w:rPr>
                <w:rFonts w:eastAsia="SimSun"/>
              </w:rPr>
            </w:pPr>
            <w:r w:rsidRPr="003D4A7F">
              <w:rPr>
                <w:rFonts w:eastAsia="SimSun"/>
              </w:rPr>
              <w:t>TCI state #0</w:t>
            </w:r>
          </w:p>
        </w:tc>
      </w:tr>
      <w:tr w:rsidR="00F66C89" w:rsidRPr="00C25669" w14:paraId="12F94ACF" w14:textId="77777777" w:rsidTr="00294AB6">
        <w:tc>
          <w:tcPr>
            <w:tcW w:w="5467" w:type="dxa"/>
            <w:gridSpan w:val="5"/>
            <w:shd w:val="clear" w:color="auto" w:fill="auto"/>
            <w:vAlign w:val="center"/>
          </w:tcPr>
          <w:p w14:paraId="76EBF378" w14:textId="77777777" w:rsidR="00F66C89" w:rsidRPr="00C25669" w:rsidRDefault="00F66C89" w:rsidP="00294AB6">
            <w:pPr>
              <w:pStyle w:val="TAL"/>
              <w:rPr>
                <w:rFonts w:eastAsia="SimSun"/>
              </w:rPr>
            </w:pPr>
            <w:r w:rsidRPr="00C25669">
              <w:rPr>
                <w:rFonts w:eastAsia="SimSun"/>
              </w:rPr>
              <w:t>Duplex mode</w:t>
            </w:r>
          </w:p>
        </w:tc>
        <w:tc>
          <w:tcPr>
            <w:tcW w:w="802" w:type="dxa"/>
            <w:shd w:val="clear" w:color="auto" w:fill="auto"/>
            <w:vAlign w:val="center"/>
          </w:tcPr>
          <w:p w14:paraId="54E833E2" w14:textId="77777777" w:rsidR="00F66C89" w:rsidRPr="00C25669" w:rsidRDefault="00F66C89" w:rsidP="00294AB6">
            <w:pPr>
              <w:pStyle w:val="TAC"/>
              <w:rPr>
                <w:rFonts w:eastAsia="SimSun"/>
              </w:rPr>
            </w:pPr>
          </w:p>
        </w:tc>
        <w:tc>
          <w:tcPr>
            <w:tcW w:w="3352" w:type="dxa"/>
            <w:gridSpan w:val="3"/>
            <w:shd w:val="clear" w:color="auto" w:fill="auto"/>
            <w:vAlign w:val="center"/>
          </w:tcPr>
          <w:p w14:paraId="6B1B5784" w14:textId="77777777" w:rsidR="00F66C89" w:rsidRPr="00C25669" w:rsidRDefault="00F66C89" w:rsidP="00294AB6">
            <w:pPr>
              <w:pStyle w:val="TAC"/>
              <w:rPr>
                <w:rFonts w:eastAsia="SimSun"/>
              </w:rPr>
            </w:pPr>
            <w:r>
              <w:rPr>
                <w:rFonts w:eastAsia="SimSun" w:hint="eastAsia"/>
                <w:lang w:eastAsia="zh-CN"/>
              </w:rPr>
              <w:t>T</w:t>
            </w:r>
            <w:r w:rsidRPr="00C25669">
              <w:rPr>
                <w:rFonts w:eastAsia="SimSun"/>
              </w:rPr>
              <w:t>DD</w:t>
            </w:r>
          </w:p>
        </w:tc>
      </w:tr>
      <w:tr w:rsidR="00F66C89" w:rsidRPr="00C25669" w14:paraId="4A3A9B56" w14:textId="77777777" w:rsidTr="00294AB6">
        <w:tc>
          <w:tcPr>
            <w:tcW w:w="5467" w:type="dxa"/>
            <w:gridSpan w:val="5"/>
            <w:shd w:val="clear" w:color="auto" w:fill="auto"/>
            <w:vAlign w:val="center"/>
          </w:tcPr>
          <w:p w14:paraId="00B79163" w14:textId="77777777" w:rsidR="00F66C89" w:rsidRPr="00C25669" w:rsidRDefault="00F66C89" w:rsidP="00294AB6">
            <w:pPr>
              <w:pStyle w:val="TAL"/>
              <w:rPr>
                <w:rFonts w:eastAsia="SimSun"/>
              </w:rPr>
            </w:pPr>
            <w:r>
              <w:rPr>
                <w:rFonts w:eastAsia="SimSun"/>
              </w:rPr>
              <w:t>Bandwidth</w:t>
            </w:r>
          </w:p>
        </w:tc>
        <w:tc>
          <w:tcPr>
            <w:tcW w:w="802" w:type="dxa"/>
            <w:shd w:val="clear" w:color="auto" w:fill="auto"/>
            <w:vAlign w:val="center"/>
          </w:tcPr>
          <w:p w14:paraId="1D51408F" w14:textId="77777777" w:rsidR="00F66C89" w:rsidRPr="00C25669" w:rsidRDefault="00F66C89" w:rsidP="00294AB6">
            <w:pPr>
              <w:pStyle w:val="TAC"/>
              <w:rPr>
                <w:rFonts w:eastAsia="SimSun"/>
              </w:rPr>
            </w:pPr>
            <w:r>
              <w:rPr>
                <w:rFonts w:eastAsia="SimSun"/>
              </w:rPr>
              <w:t>MHz</w:t>
            </w:r>
          </w:p>
        </w:tc>
        <w:tc>
          <w:tcPr>
            <w:tcW w:w="3352" w:type="dxa"/>
            <w:gridSpan w:val="3"/>
            <w:shd w:val="clear" w:color="auto" w:fill="auto"/>
            <w:vAlign w:val="center"/>
          </w:tcPr>
          <w:p w14:paraId="51266D44" w14:textId="77777777" w:rsidR="00F66C89" w:rsidRDefault="00F66C89" w:rsidP="00294AB6">
            <w:pPr>
              <w:pStyle w:val="TAC"/>
              <w:rPr>
                <w:rFonts w:eastAsia="SimSun"/>
                <w:lang w:eastAsia="zh-CN"/>
              </w:rPr>
            </w:pPr>
            <w:r>
              <w:rPr>
                <w:rFonts w:eastAsia="SimSun"/>
              </w:rPr>
              <w:t>40</w:t>
            </w:r>
          </w:p>
        </w:tc>
      </w:tr>
      <w:tr w:rsidR="00F66C89" w:rsidRPr="00C25669" w14:paraId="796E792B" w14:textId="77777777" w:rsidTr="00294AB6">
        <w:tc>
          <w:tcPr>
            <w:tcW w:w="5467" w:type="dxa"/>
            <w:gridSpan w:val="5"/>
            <w:shd w:val="clear" w:color="auto" w:fill="auto"/>
            <w:vAlign w:val="center"/>
          </w:tcPr>
          <w:p w14:paraId="45661B4B" w14:textId="77777777" w:rsidR="00F66C89" w:rsidRPr="00C25669" w:rsidRDefault="00F66C89" w:rsidP="00294AB6">
            <w:pPr>
              <w:pStyle w:val="TAL"/>
              <w:rPr>
                <w:rFonts w:eastAsia="SimSun"/>
              </w:rPr>
            </w:pPr>
            <w:r>
              <w:rPr>
                <w:rFonts w:eastAsia="SimSun"/>
              </w:rPr>
              <w:t>Subcarrier spacing</w:t>
            </w:r>
          </w:p>
        </w:tc>
        <w:tc>
          <w:tcPr>
            <w:tcW w:w="802" w:type="dxa"/>
            <w:shd w:val="clear" w:color="auto" w:fill="auto"/>
            <w:vAlign w:val="center"/>
          </w:tcPr>
          <w:p w14:paraId="7931D90B" w14:textId="77777777" w:rsidR="00F66C89" w:rsidRPr="00C25669" w:rsidRDefault="00F66C89" w:rsidP="00294AB6">
            <w:pPr>
              <w:pStyle w:val="TAC"/>
              <w:rPr>
                <w:rFonts w:eastAsia="SimSun"/>
              </w:rPr>
            </w:pPr>
            <w:r>
              <w:rPr>
                <w:rFonts w:eastAsia="SimSun"/>
              </w:rPr>
              <w:t>kHz</w:t>
            </w:r>
          </w:p>
        </w:tc>
        <w:tc>
          <w:tcPr>
            <w:tcW w:w="3352" w:type="dxa"/>
            <w:gridSpan w:val="3"/>
            <w:shd w:val="clear" w:color="auto" w:fill="auto"/>
            <w:vAlign w:val="center"/>
          </w:tcPr>
          <w:p w14:paraId="0860822C" w14:textId="77777777" w:rsidR="00F66C89" w:rsidRDefault="00F66C89" w:rsidP="00294AB6">
            <w:pPr>
              <w:pStyle w:val="TAC"/>
              <w:rPr>
                <w:rFonts w:eastAsia="SimSun"/>
                <w:lang w:eastAsia="zh-CN"/>
              </w:rPr>
            </w:pPr>
            <w:r>
              <w:rPr>
                <w:rFonts w:eastAsia="SimSun"/>
              </w:rPr>
              <w:t>30</w:t>
            </w:r>
          </w:p>
        </w:tc>
      </w:tr>
      <w:tr w:rsidR="00F66C89" w:rsidRPr="00C25669" w14:paraId="5284994D" w14:textId="77777777" w:rsidTr="00294AB6">
        <w:tc>
          <w:tcPr>
            <w:tcW w:w="5467" w:type="dxa"/>
            <w:gridSpan w:val="5"/>
            <w:shd w:val="clear" w:color="auto" w:fill="auto"/>
            <w:vAlign w:val="center"/>
          </w:tcPr>
          <w:p w14:paraId="1E2B66C0" w14:textId="77777777" w:rsidR="00F66C89" w:rsidRPr="00C25669" w:rsidRDefault="00F66C89"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2119E9C" w14:textId="77777777" w:rsidR="00F66C89" w:rsidRPr="00C25669" w:rsidRDefault="00F66C89" w:rsidP="00294AB6">
            <w:pPr>
              <w:pStyle w:val="TAC"/>
              <w:rPr>
                <w:rFonts w:eastAsia="SimSun"/>
              </w:rPr>
            </w:pPr>
          </w:p>
        </w:tc>
        <w:tc>
          <w:tcPr>
            <w:tcW w:w="3352" w:type="dxa"/>
            <w:gridSpan w:val="3"/>
            <w:shd w:val="clear" w:color="auto" w:fill="auto"/>
            <w:vAlign w:val="center"/>
          </w:tcPr>
          <w:p w14:paraId="78FE6564" w14:textId="77777777" w:rsidR="00F66C89" w:rsidRDefault="00F66C89" w:rsidP="00294AB6">
            <w:pPr>
              <w:pStyle w:val="TAC"/>
              <w:rPr>
                <w:rFonts w:eastAsia="SimSun"/>
                <w:lang w:eastAsia="zh-CN"/>
              </w:rPr>
            </w:pPr>
            <w:r w:rsidRPr="00E30C05">
              <w:rPr>
                <w:rFonts w:eastAsia="SimSun" w:hint="eastAsia"/>
              </w:rPr>
              <w:t>FR1.30-1 as specified in Annex A</w:t>
            </w:r>
          </w:p>
        </w:tc>
      </w:tr>
      <w:tr w:rsidR="00F66C89" w:rsidRPr="00C25669" w14:paraId="0C58BB5A" w14:textId="77777777" w:rsidTr="00294AB6">
        <w:tc>
          <w:tcPr>
            <w:tcW w:w="5467" w:type="dxa"/>
            <w:gridSpan w:val="5"/>
            <w:shd w:val="clear" w:color="auto" w:fill="auto"/>
            <w:vAlign w:val="center"/>
          </w:tcPr>
          <w:p w14:paraId="43FA0600" w14:textId="77777777" w:rsidR="00F66C89" w:rsidRPr="001424CF" w:rsidRDefault="00F66C89" w:rsidP="00294AB6">
            <w:pPr>
              <w:pStyle w:val="TAL"/>
              <w:rPr>
                <w:rFonts w:eastAsia="SimSun"/>
              </w:rPr>
            </w:pPr>
            <w:r w:rsidRPr="001424CF">
              <w:rPr>
                <w:rFonts w:eastAsia="SimSun"/>
              </w:rPr>
              <w:t>Active DL BWP index</w:t>
            </w:r>
          </w:p>
        </w:tc>
        <w:tc>
          <w:tcPr>
            <w:tcW w:w="802" w:type="dxa"/>
            <w:shd w:val="clear" w:color="auto" w:fill="auto"/>
            <w:vAlign w:val="center"/>
          </w:tcPr>
          <w:p w14:paraId="69C4FE79" w14:textId="77777777" w:rsidR="00F66C89" w:rsidRPr="001424CF" w:rsidRDefault="00F66C89" w:rsidP="00294AB6">
            <w:pPr>
              <w:pStyle w:val="TAC"/>
              <w:rPr>
                <w:rFonts w:eastAsia="SimSun"/>
              </w:rPr>
            </w:pPr>
          </w:p>
        </w:tc>
        <w:tc>
          <w:tcPr>
            <w:tcW w:w="3352" w:type="dxa"/>
            <w:gridSpan w:val="3"/>
            <w:shd w:val="clear" w:color="auto" w:fill="auto"/>
            <w:vAlign w:val="center"/>
          </w:tcPr>
          <w:p w14:paraId="456344F1" w14:textId="77777777" w:rsidR="00F66C89" w:rsidRPr="001424CF" w:rsidRDefault="00F66C89" w:rsidP="00294AB6">
            <w:pPr>
              <w:pStyle w:val="TAC"/>
              <w:rPr>
                <w:rFonts w:eastAsia="SimSun"/>
              </w:rPr>
            </w:pPr>
            <w:r w:rsidRPr="001424CF">
              <w:rPr>
                <w:rFonts w:eastAsia="SimSun"/>
              </w:rPr>
              <w:t>1</w:t>
            </w:r>
          </w:p>
        </w:tc>
      </w:tr>
      <w:tr w:rsidR="00F66C89" w:rsidRPr="00C25669" w14:paraId="6400A8EF" w14:textId="77777777" w:rsidTr="00294AB6">
        <w:tc>
          <w:tcPr>
            <w:tcW w:w="5467" w:type="dxa"/>
            <w:gridSpan w:val="5"/>
            <w:shd w:val="clear" w:color="auto" w:fill="auto"/>
            <w:vAlign w:val="center"/>
          </w:tcPr>
          <w:p w14:paraId="43183174" w14:textId="77777777" w:rsidR="00F66C89" w:rsidRPr="00294AB6" w:rsidRDefault="00F66C89" w:rsidP="00294AB6">
            <w:pPr>
              <w:pStyle w:val="TAL"/>
              <w:rPr>
                <w:rFonts w:eastAsia="SimSun"/>
              </w:rPr>
            </w:pPr>
            <w:r w:rsidRPr="00294AB6">
              <w:rPr>
                <w:rFonts w:eastAsia="SimSun"/>
              </w:rPr>
              <w:t>Propagation channel</w:t>
            </w:r>
          </w:p>
        </w:tc>
        <w:tc>
          <w:tcPr>
            <w:tcW w:w="802" w:type="dxa"/>
            <w:shd w:val="clear" w:color="auto" w:fill="auto"/>
            <w:vAlign w:val="center"/>
          </w:tcPr>
          <w:p w14:paraId="122E0D1B" w14:textId="77777777" w:rsidR="00F66C89" w:rsidRPr="00294AB6" w:rsidRDefault="00F66C89" w:rsidP="00294AB6">
            <w:pPr>
              <w:pStyle w:val="TAC"/>
              <w:rPr>
                <w:rFonts w:eastAsia="SimSun"/>
              </w:rPr>
            </w:pPr>
          </w:p>
        </w:tc>
        <w:tc>
          <w:tcPr>
            <w:tcW w:w="3352" w:type="dxa"/>
            <w:gridSpan w:val="3"/>
            <w:shd w:val="clear" w:color="auto" w:fill="auto"/>
            <w:vAlign w:val="center"/>
          </w:tcPr>
          <w:p w14:paraId="0BB96FBF" w14:textId="77777777" w:rsidR="00F66C89" w:rsidRPr="00294AB6" w:rsidRDefault="00F66C89" w:rsidP="00294AB6">
            <w:pPr>
              <w:pStyle w:val="TAC"/>
              <w:rPr>
                <w:rFonts w:eastAsia="SimSun"/>
              </w:rPr>
            </w:pPr>
            <w:r w:rsidRPr="00294AB6">
              <w:rPr>
                <w:rFonts w:eastAsia="SimSun"/>
                <w:kern w:val="2"/>
                <w:lang w:eastAsia="zh-CN"/>
              </w:rPr>
              <w:t>TDLA30-10</w:t>
            </w:r>
          </w:p>
        </w:tc>
      </w:tr>
      <w:tr w:rsidR="00F66C89" w:rsidRPr="00C25669" w14:paraId="797A2140" w14:textId="77777777" w:rsidTr="00294AB6">
        <w:tc>
          <w:tcPr>
            <w:tcW w:w="5467" w:type="dxa"/>
            <w:gridSpan w:val="5"/>
            <w:shd w:val="clear" w:color="auto" w:fill="auto"/>
            <w:vAlign w:val="center"/>
          </w:tcPr>
          <w:p w14:paraId="085DBBA9" w14:textId="77777777" w:rsidR="00F66C89" w:rsidRPr="001424CF" w:rsidRDefault="00F66C89" w:rsidP="00294AB6">
            <w:pPr>
              <w:pStyle w:val="TAL"/>
              <w:rPr>
                <w:rFonts w:eastAsia="SimSun"/>
              </w:rPr>
            </w:pPr>
            <w:r w:rsidRPr="00294AB6">
              <w:rPr>
                <w:rFonts w:eastAsia="SimSun"/>
              </w:rPr>
              <w:t xml:space="preserve">Antenna configuration per </w:t>
            </w:r>
            <w:r w:rsidRPr="00294AB6">
              <w:rPr>
                <w:rFonts w:eastAsia="SimSun"/>
                <w:lang w:val="en-US"/>
              </w:rPr>
              <w:t>TRxP</w:t>
            </w:r>
          </w:p>
        </w:tc>
        <w:tc>
          <w:tcPr>
            <w:tcW w:w="802" w:type="dxa"/>
            <w:shd w:val="clear" w:color="auto" w:fill="auto"/>
            <w:vAlign w:val="center"/>
          </w:tcPr>
          <w:p w14:paraId="0EF4E5EA" w14:textId="77777777" w:rsidR="00F66C89" w:rsidRPr="001424CF" w:rsidRDefault="00F66C89" w:rsidP="00294AB6">
            <w:pPr>
              <w:pStyle w:val="TAC"/>
              <w:rPr>
                <w:rFonts w:eastAsia="SimSun"/>
              </w:rPr>
            </w:pPr>
          </w:p>
        </w:tc>
        <w:tc>
          <w:tcPr>
            <w:tcW w:w="3352" w:type="dxa"/>
            <w:gridSpan w:val="3"/>
            <w:shd w:val="clear" w:color="auto" w:fill="auto"/>
            <w:vAlign w:val="center"/>
          </w:tcPr>
          <w:p w14:paraId="6424F93A" w14:textId="77777777" w:rsidR="00F66C89" w:rsidRPr="001424CF" w:rsidRDefault="00F66C89"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2         </w:t>
            </w:r>
            <w:r w:rsidRPr="00294AB6">
              <w:rPr>
                <w:rFonts w:eastAsia="SimSun"/>
                <w:kern w:val="2"/>
                <w:lang w:eastAsia="zh-CN"/>
              </w:rPr>
              <w:t>(N1,N2) = (4,1)</w:t>
            </w:r>
          </w:p>
        </w:tc>
      </w:tr>
      <w:tr w:rsidR="00F66C89" w:rsidRPr="00C25669" w14:paraId="2061C42B" w14:textId="77777777" w:rsidTr="00294AB6">
        <w:tc>
          <w:tcPr>
            <w:tcW w:w="5467" w:type="dxa"/>
            <w:gridSpan w:val="5"/>
            <w:shd w:val="clear" w:color="auto" w:fill="auto"/>
            <w:vAlign w:val="center"/>
          </w:tcPr>
          <w:p w14:paraId="5D5A85C4" w14:textId="77777777" w:rsidR="00F66C89" w:rsidRPr="00C25669" w:rsidRDefault="00F66C89" w:rsidP="00294AB6">
            <w:pPr>
              <w:pStyle w:val="TAL"/>
              <w:rPr>
                <w:rFonts w:eastAsia="SimSun"/>
              </w:rPr>
            </w:pPr>
            <w:r w:rsidRPr="00C25669">
              <w:rPr>
                <w:rFonts w:eastAsia="SimSun"/>
              </w:rPr>
              <w:t>Beamforming Model</w:t>
            </w:r>
          </w:p>
        </w:tc>
        <w:tc>
          <w:tcPr>
            <w:tcW w:w="802" w:type="dxa"/>
            <w:shd w:val="clear" w:color="auto" w:fill="auto"/>
            <w:vAlign w:val="center"/>
          </w:tcPr>
          <w:p w14:paraId="74CA913B" w14:textId="77777777" w:rsidR="00F66C89" w:rsidRPr="00C25669" w:rsidRDefault="00F66C89" w:rsidP="00294AB6">
            <w:pPr>
              <w:pStyle w:val="TAC"/>
              <w:rPr>
                <w:rFonts w:eastAsia="SimSun"/>
              </w:rPr>
            </w:pPr>
          </w:p>
        </w:tc>
        <w:tc>
          <w:tcPr>
            <w:tcW w:w="3352" w:type="dxa"/>
            <w:gridSpan w:val="3"/>
            <w:shd w:val="clear" w:color="auto" w:fill="auto"/>
            <w:vAlign w:val="center"/>
          </w:tcPr>
          <w:p w14:paraId="1A328D41" w14:textId="77777777" w:rsidR="00F66C89" w:rsidRPr="00C25669" w:rsidRDefault="00F66C89"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F66C89" w:rsidRPr="00C25669" w14:paraId="6E5443BD" w14:textId="77777777" w:rsidTr="00294AB6">
        <w:tc>
          <w:tcPr>
            <w:tcW w:w="1813" w:type="dxa"/>
            <w:vMerge w:val="restart"/>
            <w:shd w:val="clear" w:color="auto" w:fill="auto"/>
            <w:vAlign w:val="center"/>
          </w:tcPr>
          <w:p w14:paraId="61AF5905" w14:textId="77777777" w:rsidR="00F66C89" w:rsidRPr="00C25669" w:rsidRDefault="00F66C89"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1EF705E3" w14:textId="77777777" w:rsidR="00F66C89" w:rsidRPr="00C25669" w:rsidRDefault="00F66C89" w:rsidP="00294AB6">
            <w:pPr>
              <w:pStyle w:val="TAL"/>
              <w:rPr>
                <w:rFonts w:eastAsia="SimSun"/>
              </w:rPr>
            </w:pPr>
            <w:r w:rsidRPr="00C25669">
              <w:rPr>
                <w:rFonts w:eastAsia="SimSun"/>
              </w:rPr>
              <w:t>Mapping type</w:t>
            </w:r>
          </w:p>
        </w:tc>
        <w:tc>
          <w:tcPr>
            <w:tcW w:w="802" w:type="dxa"/>
            <w:shd w:val="clear" w:color="auto" w:fill="auto"/>
            <w:vAlign w:val="center"/>
          </w:tcPr>
          <w:p w14:paraId="05A98C9E" w14:textId="77777777" w:rsidR="00F66C89" w:rsidRPr="00C25669" w:rsidRDefault="00F66C89" w:rsidP="00294AB6">
            <w:pPr>
              <w:pStyle w:val="TAC"/>
              <w:rPr>
                <w:rFonts w:eastAsia="SimSun"/>
              </w:rPr>
            </w:pPr>
          </w:p>
        </w:tc>
        <w:tc>
          <w:tcPr>
            <w:tcW w:w="3352" w:type="dxa"/>
            <w:gridSpan w:val="3"/>
            <w:shd w:val="clear" w:color="auto" w:fill="auto"/>
            <w:vAlign w:val="center"/>
          </w:tcPr>
          <w:p w14:paraId="548430E2" w14:textId="77777777" w:rsidR="00F66C89" w:rsidRPr="00C25669" w:rsidRDefault="00F66C89" w:rsidP="00294AB6">
            <w:pPr>
              <w:pStyle w:val="TAC"/>
              <w:rPr>
                <w:rFonts w:eastAsia="SimSun"/>
              </w:rPr>
            </w:pPr>
            <w:r w:rsidRPr="00C25669">
              <w:rPr>
                <w:rFonts w:eastAsia="SimSun"/>
              </w:rPr>
              <w:t>Type A</w:t>
            </w:r>
          </w:p>
        </w:tc>
      </w:tr>
      <w:tr w:rsidR="00F66C89" w:rsidRPr="00C25669" w14:paraId="14E7319D" w14:textId="77777777" w:rsidTr="00294AB6">
        <w:tc>
          <w:tcPr>
            <w:tcW w:w="1813" w:type="dxa"/>
            <w:vMerge/>
            <w:shd w:val="clear" w:color="auto" w:fill="auto"/>
            <w:vAlign w:val="center"/>
          </w:tcPr>
          <w:p w14:paraId="31B78A3E" w14:textId="77777777" w:rsidR="00F66C89" w:rsidRPr="00C25669" w:rsidRDefault="00F66C89" w:rsidP="00294AB6">
            <w:pPr>
              <w:pStyle w:val="TAL"/>
              <w:rPr>
                <w:rFonts w:eastAsia="SimSun"/>
              </w:rPr>
            </w:pPr>
          </w:p>
        </w:tc>
        <w:tc>
          <w:tcPr>
            <w:tcW w:w="3654" w:type="dxa"/>
            <w:gridSpan w:val="4"/>
            <w:shd w:val="clear" w:color="auto" w:fill="auto"/>
            <w:vAlign w:val="center"/>
          </w:tcPr>
          <w:p w14:paraId="693F4B9B" w14:textId="77777777" w:rsidR="00F66C89" w:rsidRPr="00C25669" w:rsidRDefault="00F66C89" w:rsidP="00294AB6">
            <w:pPr>
              <w:pStyle w:val="TAL"/>
              <w:rPr>
                <w:rFonts w:eastAsia="SimSun"/>
              </w:rPr>
            </w:pPr>
            <w:r w:rsidRPr="00C25669">
              <w:rPr>
                <w:rFonts w:eastAsia="SimSun"/>
              </w:rPr>
              <w:t>k0</w:t>
            </w:r>
          </w:p>
        </w:tc>
        <w:tc>
          <w:tcPr>
            <w:tcW w:w="802" w:type="dxa"/>
            <w:shd w:val="clear" w:color="auto" w:fill="auto"/>
            <w:vAlign w:val="center"/>
          </w:tcPr>
          <w:p w14:paraId="3C446668" w14:textId="77777777" w:rsidR="00F66C89" w:rsidRPr="00C25669" w:rsidRDefault="00F66C89" w:rsidP="00294AB6">
            <w:pPr>
              <w:pStyle w:val="TAC"/>
              <w:rPr>
                <w:rFonts w:eastAsia="SimSun"/>
              </w:rPr>
            </w:pPr>
          </w:p>
        </w:tc>
        <w:tc>
          <w:tcPr>
            <w:tcW w:w="3352" w:type="dxa"/>
            <w:gridSpan w:val="3"/>
            <w:shd w:val="clear" w:color="auto" w:fill="auto"/>
            <w:vAlign w:val="center"/>
          </w:tcPr>
          <w:p w14:paraId="2719693E" w14:textId="77777777" w:rsidR="00F66C89" w:rsidRPr="00C25669" w:rsidRDefault="00F66C89" w:rsidP="00294AB6">
            <w:pPr>
              <w:pStyle w:val="TAC"/>
              <w:rPr>
                <w:rFonts w:eastAsia="SimSun"/>
              </w:rPr>
            </w:pPr>
            <w:r w:rsidRPr="00C25669">
              <w:rPr>
                <w:rFonts w:eastAsia="SimSun"/>
              </w:rPr>
              <w:t>0</w:t>
            </w:r>
          </w:p>
        </w:tc>
      </w:tr>
      <w:tr w:rsidR="00F66C89" w:rsidRPr="00C25669" w14:paraId="64F05E43" w14:textId="77777777" w:rsidTr="00294AB6">
        <w:tc>
          <w:tcPr>
            <w:tcW w:w="1813" w:type="dxa"/>
            <w:vMerge/>
            <w:shd w:val="clear" w:color="auto" w:fill="auto"/>
            <w:vAlign w:val="center"/>
          </w:tcPr>
          <w:p w14:paraId="04670F75" w14:textId="77777777" w:rsidR="00F66C89" w:rsidRPr="00C25669" w:rsidRDefault="00F66C89" w:rsidP="00294AB6">
            <w:pPr>
              <w:pStyle w:val="TAL"/>
              <w:rPr>
                <w:rFonts w:eastAsia="SimSun"/>
              </w:rPr>
            </w:pPr>
          </w:p>
        </w:tc>
        <w:tc>
          <w:tcPr>
            <w:tcW w:w="3654" w:type="dxa"/>
            <w:gridSpan w:val="4"/>
            <w:shd w:val="clear" w:color="auto" w:fill="auto"/>
            <w:vAlign w:val="center"/>
          </w:tcPr>
          <w:p w14:paraId="00C8B08F" w14:textId="77777777" w:rsidR="00F66C89" w:rsidRPr="00C25669" w:rsidRDefault="00F66C89"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2E2A0224" w14:textId="77777777" w:rsidR="00F66C89" w:rsidRPr="00C25669" w:rsidRDefault="00F66C89" w:rsidP="00294AB6">
            <w:pPr>
              <w:pStyle w:val="TAC"/>
              <w:rPr>
                <w:rFonts w:eastAsia="SimSun"/>
              </w:rPr>
            </w:pPr>
          </w:p>
        </w:tc>
        <w:tc>
          <w:tcPr>
            <w:tcW w:w="3352" w:type="dxa"/>
            <w:gridSpan w:val="3"/>
            <w:shd w:val="clear" w:color="auto" w:fill="auto"/>
            <w:vAlign w:val="center"/>
          </w:tcPr>
          <w:p w14:paraId="1CA0EEA8" w14:textId="77777777" w:rsidR="00F66C89" w:rsidRPr="00C25669" w:rsidRDefault="00F66C89" w:rsidP="00294AB6">
            <w:pPr>
              <w:pStyle w:val="TAC"/>
              <w:rPr>
                <w:rFonts w:eastAsia="SimSun"/>
              </w:rPr>
            </w:pPr>
            <w:r w:rsidRPr="00C25669">
              <w:rPr>
                <w:rFonts w:eastAsia="SimSun"/>
              </w:rPr>
              <w:t>2</w:t>
            </w:r>
          </w:p>
        </w:tc>
      </w:tr>
      <w:tr w:rsidR="00F66C89" w:rsidRPr="00C25669" w14:paraId="21716813" w14:textId="77777777" w:rsidTr="00294AB6">
        <w:tc>
          <w:tcPr>
            <w:tcW w:w="1813" w:type="dxa"/>
            <w:vMerge/>
            <w:shd w:val="clear" w:color="auto" w:fill="auto"/>
            <w:vAlign w:val="center"/>
          </w:tcPr>
          <w:p w14:paraId="745D0D83" w14:textId="77777777" w:rsidR="00F66C89" w:rsidRPr="00C25669" w:rsidRDefault="00F66C89" w:rsidP="00294AB6">
            <w:pPr>
              <w:pStyle w:val="TAL"/>
              <w:rPr>
                <w:rFonts w:eastAsia="SimSun"/>
              </w:rPr>
            </w:pPr>
          </w:p>
        </w:tc>
        <w:tc>
          <w:tcPr>
            <w:tcW w:w="3654" w:type="dxa"/>
            <w:gridSpan w:val="4"/>
            <w:shd w:val="clear" w:color="auto" w:fill="auto"/>
            <w:vAlign w:val="center"/>
          </w:tcPr>
          <w:p w14:paraId="30DC4297" w14:textId="77777777" w:rsidR="00F66C89" w:rsidRPr="00C25669" w:rsidRDefault="00F66C89" w:rsidP="00294AB6">
            <w:pPr>
              <w:pStyle w:val="TAL"/>
              <w:rPr>
                <w:rFonts w:eastAsia="SimSun"/>
              </w:rPr>
            </w:pPr>
            <w:r w:rsidRPr="00C25669">
              <w:rPr>
                <w:rFonts w:eastAsia="SimSun"/>
              </w:rPr>
              <w:t>Length (L)</w:t>
            </w:r>
          </w:p>
        </w:tc>
        <w:tc>
          <w:tcPr>
            <w:tcW w:w="802" w:type="dxa"/>
            <w:shd w:val="clear" w:color="auto" w:fill="auto"/>
            <w:vAlign w:val="center"/>
          </w:tcPr>
          <w:p w14:paraId="0CF37932" w14:textId="77777777" w:rsidR="00F66C89" w:rsidRPr="00C25669" w:rsidRDefault="00F66C89" w:rsidP="00294AB6">
            <w:pPr>
              <w:pStyle w:val="TAC"/>
              <w:rPr>
                <w:rFonts w:eastAsia="SimSun"/>
              </w:rPr>
            </w:pPr>
          </w:p>
        </w:tc>
        <w:tc>
          <w:tcPr>
            <w:tcW w:w="3352" w:type="dxa"/>
            <w:gridSpan w:val="3"/>
            <w:shd w:val="clear" w:color="auto" w:fill="auto"/>
            <w:vAlign w:val="center"/>
          </w:tcPr>
          <w:p w14:paraId="737D1A93" w14:textId="77777777" w:rsidR="00F66C89" w:rsidRPr="00C25669" w:rsidRDefault="00F66C89" w:rsidP="00294AB6">
            <w:pPr>
              <w:pStyle w:val="TAC"/>
              <w:rPr>
                <w:rFonts w:eastAsia="SimSun"/>
              </w:rPr>
            </w:pPr>
            <w:r w:rsidRPr="00C25669">
              <w:rPr>
                <w:rFonts w:eastAsia="SimSun"/>
              </w:rPr>
              <w:t>12</w:t>
            </w:r>
          </w:p>
        </w:tc>
      </w:tr>
      <w:tr w:rsidR="00F66C89" w:rsidRPr="00C25669" w14:paraId="04390CC4" w14:textId="77777777" w:rsidTr="00294AB6">
        <w:tc>
          <w:tcPr>
            <w:tcW w:w="1813" w:type="dxa"/>
            <w:vMerge/>
            <w:shd w:val="clear" w:color="auto" w:fill="auto"/>
            <w:vAlign w:val="center"/>
          </w:tcPr>
          <w:p w14:paraId="16B25F52" w14:textId="77777777" w:rsidR="00F66C89" w:rsidRPr="00C25669" w:rsidRDefault="00F66C89" w:rsidP="00294AB6">
            <w:pPr>
              <w:pStyle w:val="TAL"/>
              <w:rPr>
                <w:rFonts w:eastAsia="SimSun"/>
              </w:rPr>
            </w:pPr>
          </w:p>
        </w:tc>
        <w:tc>
          <w:tcPr>
            <w:tcW w:w="3654" w:type="dxa"/>
            <w:gridSpan w:val="4"/>
            <w:shd w:val="clear" w:color="auto" w:fill="auto"/>
            <w:vAlign w:val="center"/>
          </w:tcPr>
          <w:p w14:paraId="53FF8C07" w14:textId="77777777" w:rsidR="00F66C89" w:rsidRPr="00C25669" w:rsidRDefault="00F66C89" w:rsidP="00294AB6">
            <w:pPr>
              <w:pStyle w:val="TAL"/>
              <w:rPr>
                <w:rFonts w:eastAsia="SimSun"/>
              </w:rPr>
            </w:pPr>
            <w:r w:rsidRPr="00C25669">
              <w:rPr>
                <w:rFonts w:eastAsia="SimSun"/>
              </w:rPr>
              <w:t>PRB bundling type</w:t>
            </w:r>
          </w:p>
        </w:tc>
        <w:tc>
          <w:tcPr>
            <w:tcW w:w="802" w:type="dxa"/>
            <w:shd w:val="clear" w:color="auto" w:fill="auto"/>
            <w:vAlign w:val="center"/>
          </w:tcPr>
          <w:p w14:paraId="0DABCE13" w14:textId="77777777" w:rsidR="00F66C89" w:rsidRPr="00C25669" w:rsidRDefault="00F66C89" w:rsidP="00294AB6">
            <w:pPr>
              <w:pStyle w:val="TAC"/>
              <w:rPr>
                <w:rFonts w:eastAsia="SimSun"/>
              </w:rPr>
            </w:pPr>
          </w:p>
        </w:tc>
        <w:tc>
          <w:tcPr>
            <w:tcW w:w="3352" w:type="dxa"/>
            <w:gridSpan w:val="3"/>
            <w:shd w:val="clear" w:color="auto" w:fill="auto"/>
            <w:vAlign w:val="center"/>
          </w:tcPr>
          <w:p w14:paraId="130D671A" w14:textId="77777777" w:rsidR="00F66C89" w:rsidRPr="00C25669" w:rsidRDefault="00F66C89" w:rsidP="00294AB6">
            <w:pPr>
              <w:pStyle w:val="TAC"/>
              <w:rPr>
                <w:rFonts w:eastAsia="SimSun"/>
              </w:rPr>
            </w:pPr>
            <w:r w:rsidRPr="00C25669">
              <w:rPr>
                <w:rFonts w:eastAsia="SimSun"/>
              </w:rPr>
              <w:t>Static</w:t>
            </w:r>
          </w:p>
        </w:tc>
      </w:tr>
      <w:tr w:rsidR="00F66C89" w:rsidRPr="00C25669" w14:paraId="1A90BD74" w14:textId="77777777" w:rsidTr="00294AB6">
        <w:tc>
          <w:tcPr>
            <w:tcW w:w="1813" w:type="dxa"/>
            <w:vMerge/>
            <w:shd w:val="clear" w:color="auto" w:fill="auto"/>
            <w:vAlign w:val="center"/>
          </w:tcPr>
          <w:p w14:paraId="1BAB7726" w14:textId="77777777" w:rsidR="00F66C89" w:rsidRPr="00C25669" w:rsidRDefault="00F66C89" w:rsidP="00294AB6">
            <w:pPr>
              <w:pStyle w:val="TAL"/>
              <w:rPr>
                <w:rFonts w:eastAsia="SimSun"/>
                <w:i/>
              </w:rPr>
            </w:pPr>
          </w:p>
        </w:tc>
        <w:tc>
          <w:tcPr>
            <w:tcW w:w="3654" w:type="dxa"/>
            <w:gridSpan w:val="4"/>
            <w:shd w:val="clear" w:color="auto" w:fill="auto"/>
            <w:vAlign w:val="center"/>
          </w:tcPr>
          <w:p w14:paraId="1C06AC45" w14:textId="77777777" w:rsidR="00F66C89" w:rsidRPr="00C25669" w:rsidRDefault="00F66C89" w:rsidP="00294AB6">
            <w:pPr>
              <w:pStyle w:val="TAL"/>
              <w:rPr>
                <w:rFonts w:eastAsia="SimSun"/>
              </w:rPr>
            </w:pPr>
            <w:r w:rsidRPr="00C25669">
              <w:rPr>
                <w:rFonts w:eastAsia="SimSun"/>
              </w:rPr>
              <w:t>PRB bundling size</w:t>
            </w:r>
          </w:p>
        </w:tc>
        <w:tc>
          <w:tcPr>
            <w:tcW w:w="802" w:type="dxa"/>
            <w:shd w:val="clear" w:color="auto" w:fill="auto"/>
            <w:vAlign w:val="center"/>
          </w:tcPr>
          <w:p w14:paraId="470BA723" w14:textId="77777777" w:rsidR="00F66C89" w:rsidRPr="00C25669" w:rsidRDefault="00F66C89" w:rsidP="00294AB6">
            <w:pPr>
              <w:pStyle w:val="TAC"/>
              <w:rPr>
                <w:rFonts w:eastAsia="SimSun"/>
              </w:rPr>
            </w:pPr>
          </w:p>
        </w:tc>
        <w:tc>
          <w:tcPr>
            <w:tcW w:w="3352" w:type="dxa"/>
            <w:gridSpan w:val="3"/>
            <w:shd w:val="clear" w:color="auto" w:fill="auto"/>
            <w:vAlign w:val="center"/>
          </w:tcPr>
          <w:p w14:paraId="2517BBEA" w14:textId="77777777" w:rsidR="00F66C89" w:rsidRPr="004E679B" w:rsidRDefault="00F66C89" w:rsidP="00294AB6">
            <w:pPr>
              <w:pStyle w:val="TAC"/>
              <w:rPr>
                <w:rFonts w:eastAsia="SimSun"/>
              </w:rPr>
            </w:pPr>
            <w:r>
              <w:rPr>
                <w:rFonts w:eastAsia="SimSun"/>
              </w:rPr>
              <w:t>2</w:t>
            </w:r>
          </w:p>
        </w:tc>
      </w:tr>
      <w:tr w:rsidR="00F66C89" w:rsidRPr="00C25669" w14:paraId="5089F15C" w14:textId="77777777" w:rsidTr="00294AB6">
        <w:tc>
          <w:tcPr>
            <w:tcW w:w="1813" w:type="dxa"/>
            <w:vMerge/>
            <w:shd w:val="clear" w:color="auto" w:fill="auto"/>
            <w:vAlign w:val="center"/>
          </w:tcPr>
          <w:p w14:paraId="3DC0BC85" w14:textId="77777777" w:rsidR="00F66C89" w:rsidRPr="00C25669" w:rsidRDefault="00F66C89" w:rsidP="00294AB6">
            <w:pPr>
              <w:pStyle w:val="TAL"/>
              <w:rPr>
                <w:rFonts w:eastAsia="SimSun"/>
                <w:i/>
              </w:rPr>
            </w:pPr>
          </w:p>
        </w:tc>
        <w:tc>
          <w:tcPr>
            <w:tcW w:w="3654" w:type="dxa"/>
            <w:gridSpan w:val="4"/>
            <w:shd w:val="clear" w:color="auto" w:fill="auto"/>
            <w:vAlign w:val="center"/>
          </w:tcPr>
          <w:p w14:paraId="260D08B1" w14:textId="77777777" w:rsidR="00F66C89" w:rsidRPr="00C25669" w:rsidRDefault="00F66C89" w:rsidP="00294AB6">
            <w:pPr>
              <w:pStyle w:val="TAL"/>
              <w:rPr>
                <w:rFonts w:eastAsia="SimSun"/>
              </w:rPr>
            </w:pPr>
            <w:r w:rsidRPr="00C25669">
              <w:rPr>
                <w:rFonts w:eastAsia="SimSun"/>
              </w:rPr>
              <w:t>Resource allocation type</w:t>
            </w:r>
          </w:p>
        </w:tc>
        <w:tc>
          <w:tcPr>
            <w:tcW w:w="802" w:type="dxa"/>
            <w:shd w:val="clear" w:color="auto" w:fill="auto"/>
            <w:vAlign w:val="center"/>
          </w:tcPr>
          <w:p w14:paraId="5D1347FD" w14:textId="77777777" w:rsidR="00F66C89" w:rsidRPr="00C25669" w:rsidRDefault="00F66C89" w:rsidP="00294AB6">
            <w:pPr>
              <w:pStyle w:val="TAC"/>
              <w:rPr>
                <w:rFonts w:eastAsia="SimSun"/>
              </w:rPr>
            </w:pPr>
          </w:p>
        </w:tc>
        <w:tc>
          <w:tcPr>
            <w:tcW w:w="3352" w:type="dxa"/>
            <w:gridSpan w:val="3"/>
            <w:shd w:val="clear" w:color="auto" w:fill="auto"/>
            <w:vAlign w:val="center"/>
          </w:tcPr>
          <w:p w14:paraId="47BD9F02" w14:textId="77777777" w:rsidR="00F66C89" w:rsidRPr="00C25669" w:rsidRDefault="00F66C89" w:rsidP="00294AB6">
            <w:pPr>
              <w:pStyle w:val="TAC"/>
              <w:rPr>
                <w:rFonts w:eastAsia="SimSun"/>
              </w:rPr>
            </w:pPr>
            <w:r>
              <w:rPr>
                <w:rFonts w:eastAsia="SimSun"/>
              </w:rPr>
              <w:t>Type 1</w:t>
            </w:r>
          </w:p>
        </w:tc>
      </w:tr>
      <w:tr w:rsidR="00F66C89" w:rsidRPr="00C25669" w14:paraId="2FA8DA84" w14:textId="77777777" w:rsidTr="00294AB6">
        <w:tc>
          <w:tcPr>
            <w:tcW w:w="1813" w:type="dxa"/>
            <w:vMerge/>
            <w:shd w:val="clear" w:color="auto" w:fill="auto"/>
            <w:vAlign w:val="center"/>
          </w:tcPr>
          <w:p w14:paraId="56FD23E6" w14:textId="77777777" w:rsidR="00F66C89" w:rsidRPr="00C25669" w:rsidRDefault="00F66C89" w:rsidP="00294AB6">
            <w:pPr>
              <w:pStyle w:val="TAL"/>
              <w:rPr>
                <w:rFonts w:eastAsia="SimSun"/>
                <w:i/>
              </w:rPr>
            </w:pPr>
          </w:p>
        </w:tc>
        <w:tc>
          <w:tcPr>
            <w:tcW w:w="3654" w:type="dxa"/>
            <w:gridSpan w:val="4"/>
            <w:shd w:val="clear" w:color="auto" w:fill="auto"/>
            <w:vAlign w:val="center"/>
          </w:tcPr>
          <w:p w14:paraId="4857015A" w14:textId="77777777" w:rsidR="00F66C89" w:rsidRPr="00C25669" w:rsidRDefault="00F66C89" w:rsidP="00294AB6">
            <w:pPr>
              <w:pStyle w:val="TAL"/>
              <w:rPr>
                <w:rFonts w:eastAsia="SimSun"/>
              </w:rPr>
            </w:pPr>
            <w:r w:rsidRPr="00C25669">
              <w:rPr>
                <w:rFonts w:eastAsia="SimSun"/>
              </w:rPr>
              <w:t>RBG size</w:t>
            </w:r>
          </w:p>
        </w:tc>
        <w:tc>
          <w:tcPr>
            <w:tcW w:w="802" w:type="dxa"/>
            <w:shd w:val="clear" w:color="auto" w:fill="auto"/>
            <w:vAlign w:val="center"/>
          </w:tcPr>
          <w:p w14:paraId="4CDBA885" w14:textId="77777777" w:rsidR="00F66C89" w:rsidRPr="00C25669" w:rsidRDefault="00F66C89" w:rsidP="00294AB6">
            <w:pPr>
              <w:pStyle w:val="TAC"/>
              <w:rPr>
                <w:rFonts w:eastAsia="SimSun"/>
              </w:rPr>
            </w:pPr>
          </w:p>
        </w:tc>
        <w:tc>
          <w:tcPr>
            <w:tcW w:w="3352" w:type="dxa"/>
            <w:gridSpan w:val="3"/>
            <w:shd w:val="clear" w:color="auto" w:fill="auto"/>
            <w:vAlign w:val="center"/>
          </w:tcPr>
          <w:p w14:paraId="21DCD374" w14:textId="77777777" w:rsidR="00F66C89" w:rsidRPr="00C25669" w:rsidRDefault="00F66C89"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F66C89" w:rsidRPr="00C25669" w14:paraId="0FDCE2F4" w14:textId="77777777" w:rsidTr="00294AB6">
        <w:tc>
          <w:tcPr>
            <w:tcW w:w="1813" w:type="dxa"/>
            <w:vMerge/>
            <w:shd w:val="clear" w:color="auto" w:fill="auto"/>
            <w:vAlign w:val="center"/>
          </w:tcPr>
          <w:p w14:paraId="7BD3B777" w14:textId="77777777" w:rsidR="00F66C89" w:rsidRPr="00C25669" w:rsidRDefault="00F66C89" w:rsidP="00294AB6">
            <w:pPr>
              <w:pStyle w:val="TAL"/>
              <w:rPr>
                <w:rFonts w:eastAsia="SimSun"/>
                <w:i/>
              </w:rPr>
            </w:pPr>
          </w:p>
        </w:tc>
        <w:tc>
          <w:tcPr>
            <w:tcW w:w="3654" w:type="dxa"/>
            <w:gridSpan w:val="4"/>
            <w:shd w:val="clear" w:color="auto" w:fill="auto"/>
            <w:vAlign w:val="center"/>
          </w:tcPr>
          <w:p w14:paraId="0432554F" w14:textId="77777777" w:rsidR="00F66C89" w:rsidRPr="00C25669" w:rsidRDefault="00F66C89"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9FF5B98" w14:textId="77777777" w:rsidR="00F66C89" w:rsidRPr="00C25669" w:rsidRDefault="00F66C89" w:rsidP="00294AB6">
            <w:pPr>
              <w:pStyle w:val="TAC"/>
              <w:rPr>
                <w:rFonts w:eastAsia="SimSun"/>
              </w:rPr>
            </w:pPr>
          </w:p>
        </w:tc>
        <w:tc>
          <w:tcPr>
            <w:tcW w:w="3352" w:type="dxa"/>
            <w:gridSpan w:val="3"/>
            <w:shd w:val="clear" w:color="auto" w:fill="auto"/>
            <w:vAlign w:val="center"/>
          </w:tcPr>
          <w:p w14:paraId="746989EB" w14:textId="77777777" w:rsidR="00F66C89" w:rsidRPr="00C25669" w:rsidRDefault="00F66C89" w:rsidP="00294AB6">
            <w:pPr>
              <w:pStyle w:val="TAC"/>
              <w:rPr>
                <w:rFonts w:eastAsia="SimSun"/>
              </w:rPr>
            </w:pPr>
            <w:r w:rsidRPr="00C25669">
              <w:rPr>
                <w:rFonts w:eastAsia="SimSun"/>
              </w:rPr>
              <w:t>Non-interleaved</w:t>
            </w:r>
          </w:p>
        </w:tc>
      </w:tr>
      <w:tr w:rsidR="00F66C89" w:rsidRPr="00C25669" w14:paraId="235E1255" w14:textId="77777777" w:rsidTr="00294AB6">
        <w:tc>
          <w:tcPr>
            <w:tcW w:w="1813" w:type="dxa"/>
            <w:vMerge/>
            <w:shd w:val="clear" w:color="auto" w:fill="auto"/>
            <w:vAlign w:val="center"/>
          </w:tcPr>
          <w:p w14:paraId="27FB5161" w14:textId="77777777" w:rsidR="00F66C89" w:rsidRPr="00C25669" w:rsidRDefault="00F66C89" w:rsidP="00294AB6">
            <w:pPr>
              <w:pStyle w:val="TAL"/>
              <w:rPr>
                <w:rFonts w:eastAsia="SimSun"/>
              </w:rPr>
            </w:pPr>
          </w:p>
        </w:tc>
        <w:tc>
          <w:tcPr>
            <w:tcW w:w="3654" w:type="dxa"/>
            <w:gridSpan w:val="4"/>
            <w:shd w:val="clear" w:color="auto" w:fill="auto"/>
            <w:vAlign w:val="center"/>
          </w:tcPr>
          <w:p w14:paraId="6F6DCC8E" w14:textId="77777777" w:rsidR="00F66C89" w:rsidRPr="00C25669" w:rsidRDefault="00F66C89"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4704" w14:textId="77777777" w:rsidR="00F66C89" w:rsidRPr="00C25669" w:rsidRDefault="00F66C89" w:rsidP="00294AB6">
            <w:pPr>
              <w:pStyle w:val="TAC"/>
              <w:rPr>
                <w:rFonts w:eastAsia="SimSun"/>
              </w:rPr>
            </w:pPr>
          </w:p>
        </w:tc>
        <w:tc>
          <w:tcPr>
            <w:tcW w:w="3352" w:type="dxa"/>
            <w:gridSpan w:val="3"/>
            <w:shd w:val="clear" w:color="auto" w:fill="auto"/>
            <w:vAlign w:val="center"/>
          </w:tcPr>
          <w:p w14:paraId="49AA3FCA" w14:textId="77777777" w:rsidR="00F66C89" w:rsidRPr="00C25669" w:rsidRDefault="00F66C89" w:rsidP="00294AB6">
            <w:pPr>
              <w:pStyle w:val="TAC"/>
              <w:rPr>
                <w:rFonts w:eastAsia="SimSun"/>
              </w:rPr>
            </w:pPr>
            <w:r w:rsidRPr="00C25669">
              <w:rPr>
                <w:rFonts w:eastAsia="SimSun"/>
              </w:rPr>
              <w:t>N/A</w:t>
            </w:r>
          </w:p>
        </w:tc>
      </w:tr>
      <w:tr w:rsidR="00F66C89" w:rsidRPr="00C25669" w14:paraId="73D9F104" w14:textId="77777777" w:rsidTr="00294AB6">
        <w:tc>
          <w:tcPr>
            <w:tcW w:w="1813" w:type="dxa"/>
            <w:vMerge w:val="restart"/>
            <w:shd w:val="clear" w:color="auto" w:fill="auto"/>
            <w:vAlign w:val="center"/>
          </w:tcPr>
          <w:p w14:paraId="6AF21A92" w14:textId="77777777" w:rsidR="00F66C89" w:rsidRPr="00C25669" w:rsidRDefault="00F66C89"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64F24F1E" w14:textId="77777777" w:rsidR="00F66C89" w:rsidRPr="00C25669" w:rsidRDefault="00F66C89"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ED22A4F" w14:textId="77777777" w:rsidR="00F66C89" w:rsidRPr="00C25669" w:rsidRDefault="00F66C89" w:rsidP="00294AB6">
            <w:pPr>
              <w:pStyle w:val="TAC"/>
              <w:rPr>
                <w:rFonts w:eastAsia="SimSun"/>
              </w:rPr>
            </w:pPr>
          </w:p>
        </w:tc>
        <w:tc>
          <w:tcPr>
            <w:tcW w:w="1676" w:type="dxa"/>
            <w:gridSpan w:val="2"/>
            <w:shd w:val="clear" w:color="auto" w:fill="auto"/>
            <w:vAlign w:val="center"/>
          </w:tcPr>
          <w:p w14:paraId="1FADEE92" w14:textId="77777777" w:rsidR="00F66C89" w:rsidRPr="00C25669" w:rsidRDefault="00F66C89" w:rsidP="00294AB6">
            <w:pPr>
              <w:pStyle w:val="TAC"/>
              <w:rPr>
                <w:rFonts w:eastAsia="SimSun"/>
              </w:rPr>
            </w:pPr>
            <w:r>
              <w:rPr>
                <w:rFonts w:eastAsia="SimSun"/>
              </w:rPr>
              <w:t xml:space="preserve">1000 </w:t>
            </w:r>
          </w:p>
        </w:tc>
        <w:tc>
          <w:tcPr>
            <w:tcW w:w="1676" w:type="dxa"/>
            <w:shd w:val="clear" w:color="auto" w:fill="auto"/>
            <w:vAlign w:val="center"/>
          </w:tcPr>
          <w:p w14:paraId="6EA610A8" w14:textId="77777777" w:rsidR="00F66C89" w:rsidRPr="00C25669" w:rsidRDefault="00F66C89" w:rsidP="00294AB6">
            <w:pPr>
              <w:pStyle w:val="TAC"/>
              <w:rPr>
                <w:rFonts w:eastAsia="SimSun"/>
              </w:rPr>
            </w:pPr>
            <w:r>
              <w:rPr>
                <w:rFonts w:eastAsia="SimSun"/>
              </w:rPr>
              <w:t>1002</w:t>
            </w:r>
          </w:p>
        </w:tc>
      </w:tr>
      <w:tr w:rsidR="00F66C89" w:rsidRPr="00C25669" w14:paraId="2274014D" w14:textId="77777777" w:rsidTr="00294AB6">
        <w:tc>
          <w:tcPr>
            <w:tcW w:w="1813" w:type="dxa"/>
            <w:vMerge/>
            <w:shd w:val="clear" w:color="auto" w:fill="auto"/>
            <w:vAlign w:val="center"/>
          </w:tcPr>
          <w:p w14:paraId="0B002D8D" w14:textId="77777777" w:rsidR="00F66C89" w:rsidRPr="00C25669" w:rsidRDefault="00F66C89" w:rsidP="00294AB6">
            <w:pPr>
              <w:pStyle w:val="TAL"/>
              <w:rPr>
                <w:rFonts w:eastAsia="SimSun"/>
              </w:rPr>
            </w:pPr>
          </w:p>
        </w:tc>
        <w:tc>
          <w:tcPr>
            <w:tcW w:w="3654" w:type="dxa"/>
            <w:gridSpan w:val="4"/>
            <w:shd w:val="clear" w:color="auto" w:fill="auto"/>
            <w:vAlign w:val="center"/>
          </w:tcPr>
          <w:p w14:paraId="20E040E2" w14:textId="77777777" w:rsidR="00F66C89" w:rsidRDefault="00F66C89"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5625DC97" w14:textId="77777777" w:rsidR="00F66C89" w:rsidRPr="00C25669" w:rsidRDefault="00F66C89" w:rsidP="00294AB6">
            <w:pPr>
              <w:pStyle w:val="TAC"/>
              <w:rPr>
                <w:rFonts w:eastAsia="SimSun"/>
              </w:rPr>
            </w:pPr>
          </w:p>
        </w:tc>
        <w:tc>
          <w:tcPr>
            <w:tcW w:w="1676" w:type="dxa"/>
            <w:gridSpan w:val="2"/>
            <w:shd w:val="clear" w:color="auto" w:fill="auto"/>
            <w:vAlign w:val="center"/>
          </w:tcPr>
          <w:p w14:paraId="058C796E" w14:textId="77777777" w:rsidR="00F66C89" w:rsidRDefault="00F66C89" w:rsidP="00294AB6">
            <w:pPr>
              <w:pStyle w:val="TAC"/>
              <w:rPr>
                <w:rFonts w:eastAsia="SimSun"/>
              </w:rPr>
            </w:pPr>
            <w:r>
              <w:rPr>
                <w:rFonts w:eastAsia="SimSun"/>
              </w:rPr>
              <w:t>TCI State #1</w:t>
            </w:r>
          </w:p>
        </w:tc>
        <w:tc>
          <w:tcPr>
            <w:tcW w:w="1676" w:type="dxa"/>
            <w:shd w:val="clear" w:color="auto" w:fill="auto"/>
            <w:vAlign w:val="center"/>
          </w:tcPr>
          <w:p w14:paraId="791B2C00" w14:textId="77777777" w:rsidR="00F66C89" w:rsidRDefault="00F66C89" w:rsidP="00294AB6">
            <w:pPr>
              <w:pStyle w:val="TAC"/>
              <w:rPr>
                <w:rFonts w:eastAsia="SimSun"/>
              </w:rPr>
            </w:pPr>
            <w:r>
              <w:rPr>
                <w:rFonts w:eastAsia="SimSun"/>
              </w:rPr>
              <w:t>TCI State #2</w:t>
            </w:r>
          </w:p>
        </w:tc>
      </w:tr>
      <w:tr w:rsidR="00F66C89" w:rsidRPr="00C25669" w14:paraId="51181E06" w14:textId="77777777" w:rsidTr="00294AB6">
        <w:tc>
          <w:tcPr>
            <w:tcW w:w="1813" w:type="dxa"/>
            <w:vMerge/>
            <w:shd w:val="clear" w:color="auto" w:fill="auto"/>
            <w:vAlign w:val="center"/>
          </w:tcPr>
          <w:p w14:paraId="57629FD8" w14:textId="77777777" w:rsidR="00F66C89" w:rsidRPr="00C25669" w:rsidRDefault="00F66C89" w:rsidP="00294AB6">
            <w:pPr>
              <w:pStyle w:val="TAL"/>
              <w:rPr>
                <w:rFonts w:eastAsia="SimSun"/>
              </w:rPr>
            </w:pPr>
          </w:p>
        </w:tc>
        <w:tc>
          <w:tcPr>
            <w:tcW w:w="3654" w:type="dxa"/>
            <w:gridSpan w:val="4"/>
            <w:shd w:val="clear" w:color="auto" w:fill="auto"/>
            <w:vAlign w:val="center"/>
          </w:tcPr>
          <w:p w14:paraId="7D9AF622" w14:textId="77777777" w:rsidR="00F66C89" w:rsidRPr="00C25669" w:rsidRDefault="00F66C89"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CE1804C" w14:textId="77777777" w:rsidR="00F66C89" w:rsidRPr="00C25669" w:rsidRDefault="00F66C89" w:rsidP="00294AB6">
            <w:pPr>
              <w:pStyle w:val="TAC"/>
              <w:rPr>
                <w:rFonts w:eastAsia="SimSun"/>
              </w:rPr>
            </w:pPr>
          </w:p>
        </w:tc>
        <w:tc>
          <w:tcPr>
            <w:tcW w:w="3352" w:type="dxa"/>
            <w:gridSpan w:val="3"/>
            <w:shd w:val="clear" w:color="auto" w:fill="auto"/>
            <w:vAlign w:val="center"/>
          </w:tcPr>
          <w:p w14:paraId="3203A686" w14:textId="77777777" w:rsidR="00F66C89" w:rsidRPr="00C25669" w:rsidRDefault="00F66C89" w:rsidP="00294AB6">
            <w:pPr>
              <w:pStyle w:val="TAC"/>
              <w:rPr>
                <w:rFonts w:eastAsia="SimSun"/>
              </w:rPr>
            </w:pPr>
            <w:r w:rsidRPr="00C25669">
              <w:rPr>
                <w:rFonts w:eastAsia="SimSun"/>
              </w:rPr>
              <w:t>Type 1</w:t>
            </w:r>
          </w:p>
        </w:tc>
      </w:tr>
      <w:tr w:rsidR="00F66C89" w:rsidRPr="00C25669" w14:paraId="0A0F4937" w14:textId="77777777" w:rsidTr="00294AB6">
        <w:tc>
          <w:tcPr>
            <w:tcW w:w="1813" w:type="dxa"/>
            <w:vMerge/>
            <w:shd w:val="clear" w:color="auto" w:fill="auto"/>
            <w:vAlign w:val="center"/>
          </w:tcPr>
          <w:p w14:paraId="2544A0A0" w14:textId="77777777" w:rsidR="00F66C89" w:rsidRPr="00C25669" w:rsidRDefault="00F66C89" w:rsidP="00294AB6">
            <w:pPr>
              <w:pStyle w:val="TAL"/>
              <w:rPr>
                <w:rFonts w:eastAsia="SimSun"/>
              </w:rPr>
            </w:pPr>
          </w:p>
        </w:tc>
        <w:tc>
          <w:tcPr>
            <w:tcW w:w="3654" w:type="dxa"/>
            <w:gridSpan w:val="4"/>
            <w:shd w:val="clear" w:color="auto" w:fill="auto"/>
            <w:vAlign w:val="center"/>
          </w:tcPr>
          <w:p w14:paraId="54D2E8CC" w14:textId="77777777" w:rsidR="00F66C89" w:rsidRPr="00C25669" w:rsidRDefault="00F66C89" w:rsidP="00294AB6">
            <w:pPr>
              <w:pStyle w:val="TAL"/>
              <w:rPr>
                <w:rFonts w:eastAsia="SimSun"/>
              </w:rPr>
            </w:pPr>
            <w:r w:rsidRPr="00C25669">
              <w:rPr>
                <w:rFonts w:eastAsia="SimSun"/>
              </w:rPr>
              <w:t>Number of additional DMRS</w:t>
            </w:r>
          </w:p>
        </w:tc>
        <w:tc>
          <w:tcPr>
            <w:tcW w:w="802" w:type="dxa"/>
            <w:shd w:val="clear" w:color="auto" w:fill="auto"/>
            <w:vAlign w:val="center"/>
          </w:tcPr>
          <w:p w14:paraId="3A39CFAC" w14:textId="77777777" w:rsidR="00F66C89" w:rsidRPr="00C25669" w:rsidRDefault="00F66C89" w:rsidP="00294AB6">
            <w:pPr>
              <w:pStyle w:val="TAC"/>
              <w:rPr>
                <w:rFonts w:eastAsia="SimSun"/>
              </w:rPr>
            </w:pPr>
          </w:p>
        </w:tc>
        <w:tc>
          <w:tcPr>
            <w:tcW w:w="3352" w:type="dxa"/>
            <w:gridSpan w:val="3"/>
            <w:shd w:val="clear" w:color="auto" w:fill="auto"/>
            <w:vAlign w:val="center"/>
          </w:tcPr>
          <w:p w14:paraId="56E0D319" w14:textId="77777777" w:rsidR="00F66C89" w:rsidRPr="00C25669" w:rsidRDefault="00F66C89" w:rsidP="00294AB6">
            <w:pPr>
              <w:pStyle w:val="TAC"/>
              <w:rPr>
                <w:rFonts w:eastAsia="SimSun"/>
              </w:rPr>
            </w:pPr>
            <w:r>
              <w:rPr>
                <w:rFonts w:eastAsia="SimSun"/>
              </w:rPr>
              <w:t>1</w:t>
            </w:r>
          </w:p>
        </w:tc>
      </w:tr>
      <w:tr w:rsidR="00F66C89" w:rsidRPr="00C25669" w14:paraId="505BDAE3" w14:textId="77777777" w:rsidTr="00294AB6">
        <w:tc>
          <w:tcPr>
            <w:tcW w:w="1813" w:type="dxa"/>
            <w:vMerge/>
            <w:shd w:val="clear" w:color="auto" w:fill="auto"/>
            <w:vAlign w:val="center"/>
          </w:tcPr>
          <w:p w14:paraId="07788260" w14:textId="77777777" w:rsidR="00F66C89" w:rsidRPr="00C25669" w:rsidRDefault="00F66C89" w:rsidP="00294AB6">
            <w:pPr>
              <w:pStyle w:val="TAL"/>
              <w:rPr>
                <w:rFonts w:eastAsia="SimSun"/>
              </w:rPr>
            </w:pPr>
          </w:p>
        </w:tc>
        <w:tc>
          <w:tcPr>
            <w:tcW w:w="3654" w:type="dxa"/>
            <w:gridSpan w:val="4"/>
            <w:shd w:val="clear" w:color="auto" w:fill="auto"/>
            <w:vAlign w:val="center"/>
          </w:tcPr>
          <w:p w14:paraId="352E439D" w14:textId="77777777" w:rsidR="00F66C89" w:rsidRPr="00C25669" w:rsidRDefault="00F66C89"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E4B45A" w14:textId="77777777" w:rsidR="00F66C89" w:rsidRPr="00C25669" w:rsidRDefault="00F66C89" w:rsidP="00294AB6">
            <w:pPr>
              <w:pStyle w:val="TAC"/>
              <w:rPr>
                <w:rFonts w:eastAsia="SimSun"/>
              </w:rPr>
            </w:pPr>
          </w:p>
        </w:tc>
        <w:tc>
          <w:tcPr>
            <w:tcW w:w="3352" w:type="dxa"/>
            <w:gridSpan w:val="3"/>
            <w:shd w:val="clear" w:color="auto" w:fill="auto"/>
            <w:vAlign w:val="center"/>
          </w:tcPr>
          <w:p w14:paraId="42E7C420"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298AE2E9" w14:textId="77777777" w:rsidTr="00294AB6">
        <w:tc>
          <w:tcPr>
            <w:tcW w:w="1813" w:type="dxa"/>
            <w:vMerge w:val="restart"/>
            <w:shd w:val="clear" w:color="auto" w:fill="auto"/>
            <w:vAlign w:val="center"/>
          </w:tcPr>
          <w:p w14:paraId="6EE91971" w14:textId="77777777" w:rsidR="00F66C89" w:rsidRPr="00C25669" w:rsidRDefault="00F66C89" w:rsidP="00294AB6">
            <w:pPr>
              <w:pStyle w:val="TAL"/>
              <w:rPr>
                <w:rFonts w:eastAsia="SimSun"/>
              </w:rPr>
            </w:pPr>
            <w:r>
              <w:rPr>
                <w:rFonts w:eastAsia="SimSun"/>
              </w:rPr>
              <w:t>TCI State #1</w:t>
            </w:r>
          </w:p>
        </w:tc>
        <w:tc>
          <w:tcPr>
            <w:tcW w:w="1827" w:type="dxa"/>
            <w:gridSpan w:val="3"/>
            <w:vMerge w:val="restart"/>
            <w:shd w:val="clear" w:color="auto" w:fill="auto"/>
            <w:vAlign w:val="center"/>
          </w:tcPr>
          <w:p w14:paraId="7F82023A"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399C66C7"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401FB5F0" w14:textId="77777777" w:rsidR="00F66C89" w:rsidRPr="00C25669" w:rsidRDefault="00F66C89" w:rsidP="00294AB6">
            <w:pPr>
              <w:pStyle w:val="TAC"/>
              <w:rPr>
                <w:rFonts w:eastAsia="SimSun"/>
              </w:rPr>
            </w:pPr>
          </w:p>
        </w:tc>
        <w:tc>
          <w:tcPr>
            <w:tcW w:w="1676" w:type="dxa"/>
            <w:gridSpan w:val="2"/>
            <w:shd w:val="clear" w:color="auto" w:fill="auto"/>
            <w:vAlign w:val="center"/>
          </w:tcPr>
          <w:p w14:paraId="1B938345" w14:textId="77777777" w:rsidR="00F66C89" w:rsidRPr="00C25669" w:rsidRDefault="00F66C89"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51FA1B2"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064C5050" w14:textId="77777777" w:rsidTr="00294AB6">
        <w:tc>
          <w:tcPr>
            <w:tcW w:w="1813" w:type="dxa"/>
            <w:vMerge/>
            <w:shd w:val="clear" w:color="auto" w:fill="auto"/>
            <w:vAlign w:val="center"/>
          </w:tcPr>
          <w:p w14:paraId="502FD5CB"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56299BB8" w14:textId="77777777" w:rsidR="00F66C89" w:rsidRPr="00C25669" w:rsidRDefault="00F66C89" w:rsidP="00294AB6">
            <w:pPr>
              <w:pStyle w:val="TAL"/>
              <w:rPr>
                <w:rFonts w:eastAsia="SimSun"/>
              </w:rPr>
            </w:pPr>
          </w:p>
        </w:tc>
        <w:tc>
          <w:tcPr>
            <w:tcW w:w="1827" w:type="dxa"/>
            <w:shd w:val="clear" w:color="auto" w:fill="auto"/>
            <w:vAlign w:val="center"/>
          </w:tcPr>
          <w:p w14:paraId="1547CCE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7E8D1C7F" w14:textId="77777777" w:rsidR="00F66C89" w:rsidRPr="00C25669" w:rsidRDefault="00F66C89" w:rsidP="00294AB6">
            <w:pPr>
              <w:pStyle w:val="TAC"/>
              <w:rPr>
                <w:rFonts w:eastAsia="SimSun"/>
              </w:rPr>
            </w:pPr>
          </w:p>
        </w:tc>
        <w:tc>
          <w:tcPr>
            <w:tcW w:w="1676" w:type="dxa"/>
            <w:gridSpan w:val="2"/>
            <w:shd w:val="clear" w:color="auto" w:fill="auto"/>
            <w:vAlign w:val="center"/>
          </w:tcPr>
          <w:p w14:paraId="068B3F22" w14:textId="77777777" w:rsidR="00F66C89" w:rsidRPr="00C25669" w:rsidRDefault="00F66C89" w:rsidP="00294AB6">
            <w:pPr>
              <w:pStyle w:val="TAC"/>
              <w:rPr>
                <w:rFonts w:eastAsia="SimSun"/>
                <w:lang w:eastAsia="zh-CN"/>
              </w:rPr>
            </w:pPr>
            <w:r>
              <w:rPr>
                <w:rFonts w:eastAsia="SimSun"/>
                <w:lang w:eastAsia="zh-CN"/>
              </w:rPr>
              <w:t>Type A</w:t>
            </w:r>
          </w:p>
        </w:tc>
        <w:tc>
          <w:tcPr>
            <w:tcW w:w="1676" w:type="dxa"/>
            <w:shd w:val="clear" w:color="auto" w:fill="auto"/>
            <w:vAlign w:val="center"/>
          </w:tcPr>
          <w:p w14:paraId="2701ACBB"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2B2A5549" w14:textId="77777777" w:rsidTr="00294AB6">
        <w:tc>
          <w:tcPr>
            <w:tcW w:w="1813" w:type="dxa"/>
            <w:vMerge/>
            <w:shd w:val="clear" w:color="auto" w:fill="auto"/>
            <w:vAlign w:val="center"/>
          </w:tcPr>
          <w:p w14:paraId="38B1C064"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162E8011"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0F3C772" w14:textId="77777777" w:rsidR="00F66C89" w:rsidRPr="00C25669" w:rsidRDefault="00F66C89" w:rsidP="00294AB6">
            <w:pPr>
              <w:pStyle w:val="TAL"/>
              <w:rPr>
                <w:rFonts w:eastAsia="SimSun"/>
              </w:rPr>
            </w:pPr>
            <w:r>
              <w:rPr>
                <w:rFonts w:eastAsia="SimSun"/>
              </w:rPr>
              <w:t>CSI-RS resource</w:t>
            </w:r>
          </w:p>
        </w:tc>
        <w:tc>
          <w:tcPr>
            <w:tcW w:w="802" w:type="dxa"/>
            <w:shd w:val="clear" w:color="auto" w:fill="auto"/>
            <w:vAlign w:val="center"/>
          </w:tcPr>
          <w:p w14:paraId="73372DE3" w14:textId="77777777" w:rsidR="00F66C89" w:rsidRPr="00C25669" w:rsidRDefault="00F66C89" w:rsidP="00294AB6">
            <w:pPr>
              <w:pStyle w:val="TAC"/>
              <w:rPr>
                <w:rFonts w:eastAsia="SimSun"/>
              </w:rPr>
            </w:pPr>
          </w:p>
        </w:tc>
        <w:tc>
          <w:tcPr>
            <w:tcW w:w="1676" w:type="dxa"/>
            <w:gridSpan w:val="2"/>
            <w:shd w:val="clear" w:color="auto" w:fill="auto"/>
            <w:vAlign w:val="center"/>
          </w:tcPr>
          <w:p w14:paraId="26E856A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3A50070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6C726A47" w14:textId="77777777" w:rsidTr="00294AB6">
        <w:tc>
          <w:tcPr>
            <w:tcW w:w="1813" w:type="dxa"/>
            <w:vMerge/>
            <w:shd w:val="clear" w:color="auto" w:fill="auto"/>
            <w:vAlign w:val="center"/>
          </w:tcPr>
          <w:p w14:paraId="12169EC6"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08D5CFD3" w14:textId="77777777" w:rsidR="00F66C89" w:rsidRPr="00C25669" w:rsidRDefault="00F66C89" w:rsidP="00294AB6">
            <w:pPr>
              <w:pStyle w:val="TAL"/>
              <w:rPr>
                <w:rFonts w:eastAsia="SimSun"/>
              </w:rPr>
            </w:pPr>
          </w:p>
        </w:tc>
        <w:tc>
          <w:tcPr>
            <w:tcW w:w="1827" w:type="dxa"/>
            <w:shd w:val="clear" w:color="auto" w:fill="auto"/>
            <w:vAlign w:val="center"/>
          </w:tcPr>
          <w:p w14:paraId="0D92867B" w14:textId="77777777" w:rsidR="00F66C89" w:rsidRPr="00C25669" w:rsidRDefault="00F66C89" w:rsidP="00294AB6">
            <w:pPr>
              <w:pStyle w:val="TAL"/>
              <w:rPr>
                <w:rFonts w:eastAsia="SimSun"/>
              </w:rPr>
            </w:pPr>
            <w:r>
              <w:rPr>
                <w:rFonts w:eastAsia="SimSun"/>
              </w:rPr>
              <w:t>QCL Type</w:t>
            </w:r>
          </w:p>
        </w:tc>
        <w:tc>
          <w:tcPr>
            <w:tcW w:w="802" w:type="dxa"/>
            <w:shd w:val="clear" w:color="auto" w:fill="auto"/>
            <w:vAlign w:val="center"/>
          </w:tcPr>
          <w:p w14:paraId="493DD255" w14:textId="77777777" w:rsidR="00F66C89" w:rsidRPr="00C25669" w:rsidRDefault="00F66C89" w:rsidP="00294AB6">
            <w:pPr>
              <w:pStyle w:val="TAC"/>
              <w:rPr>
                <w:rFonts w:eastAsia="SimSun"/>
              </w:rPr>
            </w:pPr>
          </w:p>
        </w:tc>
        <w:tc>
          <w:tcPr>
            <w:tcW w:w="1676" w:type="dxa"/>
            <w:gridSpan w:val="2"/>
            <w:shd w:val="clear" w:color="auto" w:fill="auto"/>
            <w:vAlign w:val="center"/>
          </w:tcPr>
          <w:p w14:paraId="63BAE2D0"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9C40E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25E8333" w14:textId="77777777" w:rsidTr="00294AB6">
        <w:tc>
          <w:tcPr>
            <w:tcW w:w="1813" w:type="dxa"/>
            <w:vMerge w:val="restart"/>
            <w:shd w:val="clear" w:color="auto" w:fill="auto"/>
            <w:vAlign w:val="center"/>
          </w:tcPr>
          <w:p w14:paraId="7C6424DE" w14:textId="77777777" w:rsidR="00F66C89" w:rsidRPr="00C25669" w:rsidRDefault="00F66C89" w:rsidP="00294AB6">
            <w:pPr>
              <w:pStyle w:val="TAL"/>
              <w:rPr>
                <w:rFonts w:eastAsia="SimSun"/>
              </w:rPr>
            </w:pPr>
            <w:r>
              <w:rPr>
                <w:rFonts w:eastAsia="SimSun"/>
              </w:rPr>
              <w:t>TCI State #2</w:t>
            </w:r>
          </w:p>
        </w:tc>
        <w:tc>
          <w:tcPr>
            <w:tcW w:w="1827" w:type="dxa"/>
            <w:gridSpan w:val="3"/>
            <w:vMerge w:val="restart"/>
            <w:shd w:val="clear" w:color="auto" w:fill="auto"/>
            <w:vAlign w:val="center"/>
          </w:tcPr>
          <w:p w14:paraId="28E75B40" w14:textId="77777777" w:rsidR="00F66C89" w:rsidRPr="00C25669" w:rsidRDefault="00F66C89" w:rsidP="00294AB6">
            <w:pPr>
              <w:pStyle w:val="TAL"/>
              <w:rPr>
                <w:rFonts w:eastAsia="SimSun"/>
              </w:rPr>
            </w:pPr>
            <w:r>
              <w:rPr>
                <w:rFonts w:eastAsia="SimSun"/>
              </w:rPr>
              <w:t>Type 1 QCL information</w:t>
            </w:r>
          </w:p>
        </w:tc>
        <w:tc>
          <w:tcPr>
            <w:tcW w:w="1827" w:type="dxa"/>
            <w:shd w:val="clear" w:color="auto" w:fill="auto"/>
            <w:vAlign w:val="center"/>
          </w:tcPr>
          <w:p w14:paraId="4EA470CE"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15885E6A" w14:textId="77777777" w:rsidR="00F66C89" w:rsidRPr="00C25669" w:rsidRDefault="00F66C89" w:rsidP="00294AB6">
            <w:pPr>
              <w:pStyle w:val="TAC"/>
              <w:rPr>
                <w:rFonts w:eastAsia="SimSun"/>
              </w:rPr>
            </w:pPr>
          </w:p>
        </w:tc>
        <w:tc>
          <w:tcPr>
            <w:tcW w:w="1676" w:type="dxa"/>
            <w:gridSpan w:val="2"/>
            <w:shd w:val="clear" w:color="auto" w:fill="auto"/>
            <w:vAlign w:val="center"/>
          </w:tcPr>
          <w:p w14:paraId="2B9AB83D"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699ACAAF" w14:textId="77777777" w:rsidR="00F66C89" w:rsidRPr="00C25669" w:rsidRDefault="00F66C89"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F66C89" w:rsidRPr="00C25669" w14:paraId="03459E88" w14:textId="77777777" w:rsidTr="00294AB6">
        <w:tc>
          <w:tcPr>
            <w:tcW w:w="1813" w:type="dxa"/>
            <w:vMerge/>
            <w:shd w:val="clear" w:color="auto" w:fill="auto"/>
            <w:vAlign w:val="center"/>
          </w:tcPr>
          <w:p w14:paraId="2EDC1D63"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4D601B22" w14:textId="77777777" w:rsidR="00F66C89" w:rsidRPr="00C25669" w:rsidRDefault="00F66C89" w:rsidP="00294AB6">
            <w:pPr>
              <w:pStyle w:val="TAL"/>
              <w:rPr>
                <w:rFonts w:eastAsia="SimSun"/>
              </w:rPr>
            </w:pPr>
          </w:p>
        </w:tc>
        <w:tc>
          <w:tcPr>
            <w:tcW w:w="1827" w:type="dxa"/>
            <w:shd w:val="clear" w:color="auto" w:fill="auto"/>
            <w:vAlign w:val="center"/>
          </w:tcPr>
          <w:p w14:paraId="7AFDBB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73176FE9" w14:textId="77777777" w:rsidR="00F66C89" w:rsidRPr="00C25669" w:rsidRDefault="00F66C89" w:rsidP="00294AB6">
            <w:pPr>
              <w:pStyle w:val="TAC"/>
              <w:rPr>
                <w:rFonts w:eastAsia="SimSun"/>
              </w:rPr>
            </w:pPr>
          </w:p>
        </w:tc>
        <w:tc>
          <w:tcPr>
            <w:tcW w:w="1676" w:type="dxa"/>
            <w:gridSpan w:val="2"/>
            <w:shd w:val="clear" w:color="auto" w:fill="auto"/>
            <w:vAlign w:val="center"/>
          </w:tcPr>
          <w:p w14:paraId="652D3767"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2B34AB4" w14:textId="77777777" w:rsidR="00F66C89" w:rsidRPr="00C25669" w:rsidRDefault="00F66C89" w:rsidP="00294AB6">
            <w:pPr>
              <w:pStyle w:val="TAC"/>
              <w:rPr>
                <w:rFonts w:eastAsia="SimSun"/>
                <w:lang w:eastAsia="zh-CN"/>
              </w:rPr>
            </w:pPr>
            <w:r>
              <w:rPr>
                <w:rFonts w:eastAsia="SimSun"/>
                <w:lang w:eastAsia="zh-CN"/>
              </w:rPr>
              <w:t>Type A</w:t>
            </w:r>
          </w:p>
        </w:tc>
      </w:tr>
      <w:tr w:rsidR="00F66C89" w:rsidRPr="00C25669" w14:paraId="4D69DAD4" w14:textId="77777777" w:rsidTr="00294AB6">
        <w:tc>
          <w:tcPr>
            <w:tcW w:w="1813" w:type="dxa"/>
            <w:vMerge/>
            <w:shd w:val="clear" w:color="auto" w:fill="auto"/>
            <w:vAlign w:val="center"/>
          </w:tcPr>
          <w:p w14:paraId="20DF714B" w14:textId="77777777" w:rsidR="00F66C89" w:rsidRPr="00C25669" w:rsidRDefault="00F66C89" w:rsidP="00294AB6">
            <w:pPr>
              <w:pStyle w:val="TAL"/>
              <w:rPr>
                <w:rFonts w:eastAsia="SimSun"/>
              </w:rPr>
            </w:pPr>
          </w:p>
        </w:tc>
        <w:tc>
          <w:tcPr>
            <w:tcW w:w="1827" w:type="dxa"/>
            <w:gridSpan w:val="3"/>
            <w:vMerge w:val="restart"/>
            <w:shd w:val="clear" w:color="auto" w:fill="auto"/>
            <w:vAlign w:val="center"/>
          </w:tcPr>
          <w:p w14:paraId="370A1255" w14:textId="77777777" w:rsidR="00F66C89" w:rsidRPr="00C25669" w:rsidRDefault="00F66C89" w:rsidP="00294AB6">
            <w:pPr>
              <w:pStyle w:val="TAL"/>
              <w:rPr>
                <w:rFonts w:eastAsia="SimSun"/>
              </w:rPr>
            </w:pPr>
            <w:r>
              <w:rPr>
                <w:rFonts w:eastAsia="SimSun"/>
              </w:rPr>
              <w:t>Type 2 QCL information</w:t>
            </w:r>
          </w:p>
        </w:tc>
        <w:tc>
          <w:tcPr>
            <w:tcW w:w="1827" w:type="dxa"/>
            <w:shd w:val="clear" w:color="auto" w:fill="auto"/>
            <w:vAlign w:val="center"/>
          </w:tcPr>
          <w:p w14:paraId="186E0752" w14:textId="77777777" w:rsidR="00F66C89" w:rsidRDefault="00F66C89" w:rsidP="00294AB6">
            <w:pPr>
              <w:pStyle w:val="TAL"/>
              <w:rPr>
                <w:rFonts w:eastAsia="SimSun"/>
              </w:rPr>
            </w:pPr>
            <w:r>
              <w:rPr>
                <w:rFonts w:eastAsia="SimSun"/>
              </w:rPr>
              <w:t>CSI-RS resource</w:t>
            </w:r>
          </w:p>
        </w:tc>
        <w:tc>
          <w:tcPr>
            <w:tcW w:w="802" w:type="dxa"/>
            <w:shd w:val="clear" w:color="auto" w:fill="auto"/>
            <w:vAlign w:val="center"/>
          </w:tcPr>
          <w:p w14:paraId="501B905B" w14:textId="77777777" w:rsidR="00F66C89" w:rsidRPr="00C25669" w:rsidRDefault="00F66C89" w:rsidP="00294AB6">
            <w:pPr>
              <w:pStyle w:val="TAC"/>
              <w:rPr>
                <w:rFonts w:eastAsia="SimSun"/>
              </w:rPr>
            </w:pPr>
          </w:p>
        </w:tc>
        <w:tc>
          <w:tcPr>
            <w:tcW w:w="1676" w:type="dxa"/>
            <w:gridSpan w:val="2"/>
            <w:shd w:val="clear" w:color="auto" w:fill="auto"/>
            <w:vAlign w:val="center"/>
          </w:tcPr>
          <w:p w14:paraId="4C7DDC68"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137D6A76"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7591F620" w14:textId="77777777" w:rsidTr="00294AB6">
        <w:tc>
          <w:tcPr>
            <w:tcW w:w="1813" w:type="dxa"/>
            <w:vMerge/>
            <w:shd w:val="clear" w:color="auto" w:fill="auto"/>
            <w:vAlign w:val="center"/>
          </w:tcPr>
          <w:p w14:paraId="70FCC610" w14:textId="77777777" w:rsidR="00F66C89" w:rsidRPr="00C25669" w:rsidRDefault="00F66C89" w:rsidP="00294AB6">
            <w:pPr>
              <w:pStyle w:val="TAL"/>
              <w:rPr>
                <w:rFonts w:eastAsia="SimSun"/>
              </w:rPr>
            </w:pPr>
          </w:p>
        </w:tc>
        <w:tc>
          <w:tcPr>
            <w:tcW w:w="1827" w:type="dxa"/>
            <w:gridSpan w:val="3"/>
            <w:vMerge/>
            <w:shd w:val="clear" w:color="auto" w:fill="auto"/>
            <w:vAlign w:val="center"/>
          </w:tcPr>
          <w:p w14:paraId="2C4745DB" w14:textId="77777777" w:rsidR="00F66C89" w:rsidRPr="00C25669" w:rsidRDefault="00F66C89" w:rsidP="00294AB6">
            <w:pPr>
              <w:pStyle w:val="TAL"/>
              <w:rPr>
                <w:rFonts w:eastAsia="SimSun"/>
              </w:rPr>
            </w:pPr>
          </w:p>
        </w:tc>
        <w:tc>
          <w:tcPr>
            <w:tcW w:w="1827" w:type="dxa"/>
            <w:shd w:val="clear" w:color="auto" w:fill="auto"/>
            <w:vAlign w:val="center"/>
          </w:tcPr>
          <w:p w14:paraId="454FA7B8" w14:textId="77777777" w:rsidR="00F66C89" w:rsidRDefault="00F66C89" w:rsidP="00294AB6">
            <w:pPr>
              <w:pStyle w:val="TAL"/>
              <w:rPr>
                <w:rFonts w:eastAsia="SimSun"/>
              </w:rPr>
            </w:pPr>
            <w:r>
              <w:rPr>
                <w:rFonts w:eastAsia="SimSun"/>
              </w:rPr>
              <w:t>QCL Type</w:t>
            </w:r>
          </w:p>
        </w:tc>
        <w:tc>
          <w:tcPr>
            <w:tcW w:w="802" w:type="dxa"/>
            <w:shd w:val="clear" w:color="auto" w:fill="auto"/>
            <w:vAlign w:val="center"/>
          </w:tcPr>
          <w:p w14:paraId="1BE20A6C" w14:textId="77777777" w:rsidR="00F66C89" w:rsidRPr="00C25669" w:rsidRDefault="00F66C89" w:rsidP="00294AB6">
            <w:pPr>
              <w:pStyle w:val="TAC"/>
              <w:rPr>
                <w:rFonts w:eastAsia="SimSun"/>
              </w:rPr>
            </w:pPr>
          </w:p>
        </w:tc>
        <w:tc>
          <w:tcPr>
            <w:tcW w:w="1676" w:type="dxa"/>
            <w:gridSpan w:val="2"/>
            <w:shd w:val="clear" w:color="auto" w:fill="auto"/>
            <w:vAlign w:val="center"/>
          </w:tcPr>
          <w:p w14:paraId="49B69D23" w14:textId="77777777" w:rsidR="00F66C89" w:rsidRPr="00C25669" w:rsidRDefault="00F66C89" w:rsidP="00294AB6">
            <w:pPr>
              <w:pStyle w:val="TAC"/>
              <w:rPr>
                <w:rFonts w:eastAsia="SimSun"/>
                <w:lang w:eastAsia="zh-CN"/>
              </w:rPr>
            </w:pPr>
            <w:r>
              <w:rPr>
                <w:rFonts w:eastAsia="SimSun"/>
                <w:lang w:eastAsia="zh-CN"/>
              </w:rPr>
              <w:t>N/A</w:t>
            </w:r>
          </w:p>
        </w:tc>
        <w:tc>
          <w:tcPr>
            <w:tcW w:w="1676" w:type="dxa"/>
            <w:shd w:val="clear" w:color="auto" w:fill="auto"/>
            <w:vAlign w:val="center"/>
          </w:tcPr>
          <w:p w14:paraId="7DB721A0" w14:textId="77777777" w:rsidR="00F66C89" w:rsidRPr="00C25669" w:rsidRDefault="00F66C89" w:rsidP="00294AB6">
            <w:pPr>
              <w:pStyle w:val="TAC"/>
              <w:rPr>
                <w:rFonts w:eastAsia="SimSun"/>
                <w:lang w:eastAsia="zh-CN"/>
              </w:rPr>
            </w:pPr>
            <w:r>
              <w:rPr>
                <w:rFonts w:eastAsia="SimSun"/>
                <w:lang w:eastAsia="zh-CN"/>
              </w:rPr>
              <w:t>N/A</w:t>
            </w:r>
          </w:p>
        </w:tc>
      </w:tr>
      <w:tr w:rsidR="00F66C89" w:rsidRPr="00C25669" w14:paraId="530A2A56" w14:textId="77777777" w:rsidTr="00294AB6">
        <w:tc>
          <w:tcPr>
            <w:tcW w:w="5467" w:type="dxa"/>
            <w:gridSpan w:val="5"/>
            <w:shd w:val="clear" w:color="auto" w:fill="auto"/>
            <w:vAlign w:val="center"/>
          </w:tcPr>
          <w:p w14:paraId="7B9C2554" w14:textId="77777777" w:rsidR="00F66C89" w:rsidRDefault="00F66C89"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0510386" w14:textId="77777777" w:rsidR="00F66C89" w:rsidRPr="00C25669" w:rsidRDefault="00F66C89" w:rsidP="00294AB6">
            <w:pPr>
              <w:pStyle w:val="TAC"/>
              <w:rPr>
                <w:rFonts w:eastAsia="SimSun"/>
              </w:rPr>
            </w:pPr>
          </w:p>
        </w:tc>
        <w:tc>
          <w:tcPr>
            <w:tcW w:w="3352" w:type="dxa"/>
            <w:gridSpan w:val="3"/>
            <w:shd w:val="clear" w:color="auto" w:fill="auto"/>
            <w:vAlign w:val="center"/>
          </w:tcPr>
          <w:p w14:paraId="2F00F6D6" w14:textId="77777777" w:rsidR="00F66C89" w:rsidRDefault="00F66C89" w:rsidP="00294AB6">
            <w:pPr>
              <w:pStyle w:val="TAC"/>
              <w:rPr>
                <w:rFonts w:eastAsia="SimSun"/>
                <w:lang w:eastAsia="zh-CN"/>
              </w:rPr>
            </w:pPr>
            <w:r>
              <w:rPr>
                <w:rFonts w:eastAsia="SimSun" w:hint="eastAsia"/>
                <w:lang w:eastAsia="zh-CN"/>
              </w:rPr>
              <w:t>F</w:t>
            </w:r>
            <w:r>
              <w:rPr>
                <w:rFonts w:eastAsia="SimSun"/>
                <w:lang w:eastAsia="zh-CN"/>
              </w:rPr>
              <w:t>ull-overlapping</w:t>
            </w:r>
          </w:p>
        </w:tc>
      </w:tr>
      <w:tr w:rsidR="00F66C89" w:rsidRPr="00C25669" w14:paraId="38768379" w14:textId="77777777" w:rsidTr="00294AB6">
        <w:tc>
          <w:tcPr>
            <w:tcW w:w="5467" w:type="dxa"/>
            <w:gridSpan w:val="5"/>
            <w:shd w:val="clear" w:color="auto" w:fill="auto"/>
            <w:vAlign w:val="center"/>
          </w:tcPr>
          <w:p w14:paraId="480700BB" w14:textId="77777777" w:rsidR="00F66C89" w:rsidRDefault="00F66C89"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FB3D774" w14:textId="77777777" w:rsidR="00F66C89" w:rsidRPr="00C25669" w:rsidRDefault="00F66C89" w:rsidP="00294AB6">
            <w:pPr>
              <w:pStyle w:val="TAC"/>
              <w:rPr>
                <w:rFonts w:eastAsia="SimSun"/>
              </w:rPr>
            </w:pPr>
            <w:r>
              <w:rPr>
                <w:rFonts w:eastAsia="SimSun"/>
                <w:lang w:val="en-US"/>
              </w:rPr>
              <w:t>us</w:t>
            </w:r>
          </w:p>
        </w:tc>
        <w:tc>
          <w:tcPr>
            <w:tcW w:w="3352" w:type="dxa"/>
            <w:gridSpan w:val="3"/>
            <w:shd w:val="clear" w:color="auto" w:fill="auto"/>
            <w:vAlign w:val="center"/>
          </w:tcPr>
          <w:p w14:paraId="415D6EF5" w14:textId="77777777" w:rsidR="00F66C89" w:rsidRDefault="00F66C89" w:rsidP="00294AB6">
            <w:pPr>
              <w:pStyle w:val="TAC"/>
              <w:rPr>
                <w:rFonts w:eastAsia="SimSun"/>
                <w:lang w:eastAsia="zh-CN"/>
              </w:rPr>
            </w:pPr>
            <w:r>
              <w:rPr>
                <w:rFonts w:eastAsia="SimSun"/>
                <w:lang w:eastAsia="zh-CN"/>
              </w:rPr>
              <w:t>0</w:t>
            </w:r>
          </w:p>
        </w:tc>
      </w:tr>
      <w:tr w:rsidR="00F66C89" w:rsidRPr="00C25669" w14:paraId="46137170" w14:textId="77777777" w:rsidTr="00294AB6">
        <w:tc>
          <w:tcPr>
            <w:tcW w:w="5467" w:type="dxa"/>
            <w:gridSpan w:val="5"/>
            <w:shd w:val="clear" w:color="auto" w:fill="auto"/>
            <w:vAlign w:val="center"/>
          </w:tcPr>
          <w:p w14:paraId="359E83F6" w14:textId="77777777" w:rsidR="00F66C89" w:rsidRDefault="00F66C89"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1D394764" w14:textId="77777777" w:rsidR="00F66C89" w:rsidRPr="00C25669" w:rsidRDefault="00F66C89" w:rsidP="00294AB6">
            <w:pPr>
              <w:pStyle w:val="TAC"/>
              <w:rPr>
                <w:rFonts w:eastAsia="SimSun"/>
              </w:rPr>
            </w:pPr>
            <w:r>
              <w:rPr>
                <w:rFonts w:eastAsia="SimSun"/>
              </w:rPr>
              <w:t>Hz</w:t>
            </w:r>
          </w:p>
        </w:tc>
        <w:tc>
          <w:tcPr>
            <w:tcW w:w="3352" w:type="dxa"/>
            <w:gridSpan w:val="3"/>
            <w:shd w:val="clear" w:color="auto" w:fill="auto"/>
            <w:vAlign w:val="center"/>
          </w:tcPr>
          <w:p w14:paraId="397484B2" w14:textId="77777777" w:rsidR="00F66C89" w:rsidRDefault="00F66C89" w:rsidP="00294AB6">
            <w:pPr>
              <w:pStyle w:val="TAC"/>
              <w:rPr>
                <w:rFonts w:eastAsia="SimSun"/>
                <w:lang w:eastAsia="zh-CN"/>
              </w:rPr>
            </w:pPr>
            <w:r>
              <w:rPr>
                <w:rFonts w:eastAsia="SimSun"/>
              </w:rPr>
              <w:t>0</w:t>
            </w:r>
          </w:p>
        </w:tc>
      </w:tr>
      <w:tr w:rsidR="00F66C89" w:rsidRPr="00C25669" w14:paraId="331F6D5E"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F3A82E" w14:textId="77777777" w:rsidR="00F66C89" w:rsidRPr="007733F2" w:rsidRDefault="00F66C89"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87EC64" w14:textId="77777777" w:rsidR="00F66C89" w:rsidRPr="007733F2"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47F95" w14:textId="77777777" w:rsidR="00F66C89" w:rsidRPr="007733F2" w:rsidRDefault="00F66C89" w:rsidP="00294AB6">
            <w:pPr>
              <w:pStyle w:val="TAC"/>
              <w:rPr>
                <w:rFonts w:eastAsia="SimSun"/>
              </w:rPr>
            </w:pPr>
            <w:r w:rsidRPr="007733F2">
              <w:rPr>
                <w:rFonts w:eastAsia="SimSun"/>
              </w:rPr>
              <w:t xml:space="preserve">8 </w:t>
            </w:r>
          </w:p>
        </w:tc>
      </w:tr>
      <w:tr w:rsidR="00F66C89" w:rsidRPr="00C25669" w14:paraId="21980A05"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37AC0" w14:textId="77777777" w:rsidR="00F66C89" w:rsidRPr="00C25669" w:rsidRDefault="00F66C89"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8FC28" w14:textId="77777777" w:rsidR="00F66C89" w:rsidRPr="00C25669" w:rsidRDefault="00F66C89"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6E4D4C" w14:textId="77777777" w:rsidR="00F66C89" w:rsidRPr="00C25669" w:rsidRDefault="00F66C89"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F66C89" w:rsidRPr="00C25669" w14:paraId="729BADE1"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0C51823" w14:textId="77777777" w:rsidR="00F66C89" w:rsidRPr="00C25669" w:rsidRDefault="00F66C89" w:rsidP="00294AB6">
            <w:pPr>
              <w:pStyle w:val="TAL"/>
              <w:rPr>
                <w:rFonts w:eastAsia="SimSun"/>
              </w:rPr>
            </w:pPr>
            <w:r w:rsidRPr="00C25669">
              <w:rPr>
                <w:rFonts w:eastAsia="SimSun"/>
              </w:rPr>
              <w:t>ZP CSI-RS configuration</w:t>
            </w:r>
          </w:p>
          <w:p w14:paraId="043BEB0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35B9C" w14:textId="77777777" w:rsidR="00F66C89" w:rsidRDefault="00F66C89"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CE25C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BD5F3" w14:textId="77777777" w:rsidR="00F66C89" w:rsidRDefault="00F66C89"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F66C89" w:rsidRPr="00C25669" w14:paraId="3722BE09" w14:textId="77777777" w:rsidTr="00294AB6">
        <w:tc>
          <w:tcPr>
            <w:tcW w:w="2110" w:type="dxa"/>
            <w:gridSpan w:val="2"/>
            <w:vMerge/>
            <w:tcBorders>
              <w:left w:val="single" w:sz="4" w:space="0" w:color="auto"/>
              <w:right w:val="single" w:sz="4" w:space="0" w:color="auto"/>
            </w:tcBorders>
            <w:shd w:val="clear" w:color="auto" w:fill="auto"/>
            <w:vAlign w:val="center"/>
          </w:tcPr>
          <w:p w14:paraId="596A9270"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80BCB5" w14:textId="77777777" w:rsidR="00F66C89" w:rsidRDefault="00F66C89"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D46CC8"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E0641" w14:textId="77777777" w:rsidR="00F66C89" w:rsidRDefault="00F66C89" w:rsidP="00294AB6">
            <w:pPr>
              <w:pStyle w:val="TAC"/>
              <w:rPr>
                <w:rFonts w:eastAsia="SimSun"/>
                <w:lang w:eastAsia="zh-CN"/>
              </w:rPr>
            </w:pPr>
            <w:r w:rsidRPr="00C25669">
              <w:rPr>
                <w:rFonts w:eastAsia="SimSun" w:hint="eastAsia"/>
                <w:lang w:eastAsia="zh-CN"/>
              </w:rPr>
              <w:t>4</w:t>
            </w:r>
          </w:p>
        </w:tc>
      </w:tr>
      <w:tr w:rsidR="00F66C89" w:rsidRPr="00C25669" w14:paraId="1ADA11A9" w14:textId="77777777" w:rsidTr="00294AB6">
        <w:tc>
          <w:tcPr>
            <w:tcW w:w="2110" w:type="dxa"/>
            <w:gridSpan w:val="2"/>
            <w:vMerge/>
            <w:tcBorders>
              <w:left w:val="single" w:sz="4" w:space="0" w:color="auto"/>
              <w:right w:val="single" w:sz="4" w:space="0" w:color="auto"/>
            </w:tcBorders>
            <w:shd w:val="clear" w:color="auto" w:fill="auto"/>
            <w:vAlign w:val="center"/>
          </w:tcPr>
          <w:p w14:paraId="4AE1319E"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45C7" w14:textId="77777777" w:rsidR="00F66C89" w:rsidRDefault="00F66C89"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36B2CA"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5E4DF" w14:textId="77777777" w:rsidR="00F66C89" w:rsidRDefault="00F66C89" w:rsidP="00294AB6">
            <w:pPr>
              <w:pStyle w:val="TAC"/>
              <w:rPr>
                <w:rFonts w:eastAsia="SimSun"/>
                <w:lang w:eastAsia="zh-CN"/>
              </w:rPr>
            </w:pPr>
            <w:r w:rsidRPr="00C25669">
              <w:rPr>
                <w:rFonts w:eastAsia="SimSun" w:hint="eastAsia"/>
                <w:lang w:eastAsia="zh-CN"/>
              </w:rPr>
              <w:t>FD-CDM2</w:t>
            </w:r>
          </w:p>
        </w:tc>
      </w:tr>
      <w:tr w:rsidR="00F66C89" w:rsidRPr="00C25669" w14:paraId="7B57F7CE" w14:textId="77777777" w:rsidTr="00294AB6">
        <w:tc>
          <w:tcPr>
            <w:tcW w:w="2110" w:type="dxa"/>
            <w:gridSpan w:val="2"/>
            <w:vMerge/>
            <w:tcBorders>
              <w:left w:val="single" w:sz="4" w:space="0" w:color="auto"/>
              <w:right w:val="single" w:sz="4" w:space="0" w:color="auto"/>
            </w:tcBorders>
            <w:shd w:val="clear" w:color="auto" w:fill="auto"/>
            <w:vAlign w:val="center"/>
          </w:tcPr>
          <w:p w14:paraId="3AE4414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94C88" w14:textId="77777777" w:rsidR="00F66C89" w:rsidRDefault="00F66C89"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E9F465"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18B40" w14:textId="77777777" w:rsidR="00F66C89" w:rsidRDefault="00F66C89" w:rsidP="00294AB6">
            <w:pPr>
              <w:pStyle w:val="TAC"/>
              <w:rPr>
                <w:rFonts w:eastAsia="SimSun"/>
                <w:lang w:eastAsia="zh-CN"/>
              </w:rPr>
            </w:pPr>
            <w:r w:rsidRPr="00C25669">
              <w:rPr>
                <w:rFonts w:eastAsia="SimSun" w:hint="eastAsia"/>
                <w:lang w:eastAsia="zh-CN"/>
              </w:rPr>
              <w:t>1</w:t>
            </w:r>
          </w:p>
        </w:tc>
      </w:tr>
      <w:tr w:rsidR="00F66C89" w:rsidRPr="00C25669" w14:paraId="3B6FC3C1" w14:textId="77777777" w:rsidTr="00294AB6">
        <w:tc>
          <w:tcPr>
            <w:tcW w:w="2110" w:type="dxa"/>
            <w:gridSpan w:val="2"/>
            <w:vMerge/>
            <w:tcBorders>
              <w:left w:val="single" w:sz="4" w:space="0" w:color="auto"/>
              <w:right w:val="single" w:sz="4" w:space="0" w:color="auto"/>
            </w:tcBorders>
            <w:shd w:val="clear" w:color="auto" w:fill="auto"/>
            <w:vAlign w:val="center"/>
          </w:tcPr>
          <w:p w14:paraId="78CA86B4"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A4C0" w14:textId="77777777" w:rsidR="00F66C89" w:rsidRDefault="00F66C89"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2308E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8833F" w14:textId="77777777" w:rsidR="00F66C89" w:rsidRDefault="00F66C89" w:rsidP="00294AB6">
            <w:pPr>
              <w:pStyle w:val="TAC"/>
              <w:rPr>
                <w:rFonts w:eastAsia="SimSun"/>
                <w:lang w:eastAsia="zh-CN"/>
              </w:rPr>
            </w:pPr>
            <w:r>
              <w:rPr>
                <w:lang w:eastAsia="zh-CN"/>
              </w:rPr>
              <w:t>Row 5,(4)</w:t>
            </w:r>
          </w:p>
        </w:tc>
      </w:tr>
      <w:tr w:rsidR="00F66C89" w:rsidRPr="00C25669" w14:paraId="1457FBA0" w14:textId="77777777" w:rsidTr="00294AB6">
        <w:tc>
          <w:tcPr>
            <w:tcW w:w="2110" w:type="dxa"/>
            <w:gridSpan w:val="2"/>
            <w:vMerge/>
            <w:tcBorders>
              <w:left w:val="single" w:sz="4" w:space="0" w:color="auto"/>
              <w:right w:val="single" w:sz="4" w:space="0" w:color="auto"/>
            </w:tcBorders>
            <w:shd w:val="clear" w:color="auto" w:fill="auto"/>
            <w:vAlign w:val="center"/>
          </w:tcPr>
          <w:p w14:paraId="49B5A1F9"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3A5A6" w14:textId="77777777" w:rsidR="00F66C89" w:rsidRDefault="00F66C89"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6A321" w14:textId="77777777" w:rsidR="00F66C89" w:rsidRPr="00C25669" w:rsidRDefault="00F66C89"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CE9F3" w14:textId="77777777" w:rsidR="00F66C89" w:rsidRDefault="00F66C89" w:rsidP="00294AB6">
            <w:pPr>
              <w:pStyle w:val="TAC"/>
              <w:rPr>
                <w:rFonts w:eastAsia="SimSun"/>
                <w:lang w:eastAsia="zh-CN"/>
              </w:rPr>
            </w:pPr>
            <w:r w:rsidRPr="00C25669">
              <w:rPr>
                <w:rFonts w:eastAsia="SimSun" w:hint="eastAsia"/>
                <w:lang w:eastAsia="zh-CN"/>
              </w:rPr>
              <w:t>(9)</w:t>
            </w:r>
          </w:p>
        </w:tc>
      </w:tr>
      <w:tr w:rsidR="00F66C89" w:rsidRPr="00C25669" w14:paraId="5B6C9254"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E5CF5A1"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47E66D"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45F9B45" w14:textId="77777777" w:rsidR="00F66C89" w:rsidRDefault="00F66C89"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D47E56" w14:textId="77777777" w:rsidR="00F66C89" w:rsidRPr="00C25669" w:rsidRDefault="00F66C89"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F5BAC" w14:textId="77777777" w:rsidR="00F66C89" w:rsidRDefault="00F66C89" w:rsidP="00294AB6">
            <w:pPr>
              <w:pStyle w:val="TAC"/>
              <w:rPr>
                <w:rFonts w:eastAsia="SimSun"/>
                <w:lang w:eastAsia="zh-CN"/>
              </w:rPr>
            </w:pPr>
            <w:r>
              <w:rPr>
                <w:lang w:eastAsia="ja-JP"/>
              </w:rPr>
              <w:t>10</w:t>
            </w:r>
            <w:r w:rsidRPr="005527F0">
              <w:rPr>
                <w:rFonts w:hint="eastAsia"/>
                <w:lang w:eastAsia="ja-JP"/>
              </w:rPr>
              <w:t>/1</w:t>
            </w:r>
          </w:p>
        </w:tc>
      </w:tr>
      <w:tr w:rsidR="00F66C89" w:rsidRPr="00C25669" w14:paraId="004609E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6F367DE0" w14:textId="77777777" w:rsidR="00F66C89" w:rsidRDefault="00F66C89" w:rsidP="00294AB6">
            <w:pPr>
              <w:pStyle w:val="TAL"/>
              <w:rPr>
                <w:rFonts w:eastAsia="SimSun"/>
              </w:rPr>
            </w:pPr>
            <w:r w:rsidRPr="00C25669">
              <w:rPr>
                <w:rFonts w:eastAsia="SimSun"/>
              </w:rPr>
              <w:t>NZP CSI-RS for CSI acquisition</w:t>
            </w:r>
          </w:p>
          <w:p w14:paraId="1887E0A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23E4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DB50C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B6C439" w14:textId="77777777" w:rsidR="00F66C89" w:rsidRPr="005527F0" w:rsidRDefault="00F66C89"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A80E" w14:textId="77777777" w:rsidR="00F66C89" w:rsidRPr="005527F0" w:rsidRDefault="00F66C89" w:rsidP="00294AB6">
            <w:pPr>
              <w:pStyle w:val="TAC"/>
              <w:rPr>
                <w:lang w:eastAsia="ja-JP"/>
              </w:rPr>
            </w:pPr>
            <w:r>
              <w:rPr>
                <w:rFonts w:eastAsia="SimSun"/>
              </w:rPr>
              <w:t>Resource #10</w:t>
            </w:r>
          </w:p>
        </w:tc>
      </w:tr>
      <w:tr w:rsidR="00F66C89" w:rsidRPr="00C25669" w14:paraId="63DAE5A2" w14:textId="77777777" w:rsidTr="00294AB6">
        <w:tc>
          <w:tcPr>
            <w:tcW w:w="2110" w:type="dxa"/>
            <w:gridSpan w:val="2"/>
            <w:vMerge/>
            <w:tcBorders>
              <w:left w:val="single" w:sz="4" w:space="0" w:color="auto"/>
              <w:right w:val="single" w:sz="4" w:space="0" w:color="auto"/>
            </w:tcBorders>
            <w:shd w:val="clear" w:color="auto" w:fill="auto"/>
            <w:vAlign w:val="center"/>
          </w:tcPr>
          <w:p w14:paraId="19F70DE8"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D4417"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8A0127"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AF635" w14:textId="77777777" w:rsidR="00F66C89" w:rsidRPr="005527F0" w:rsidRDefault="00F66C89"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1C34" w14:textId="77777777" w:rsidR="00F66C89" w:rsidRPr="005527F0" w:rsidRDefault="00F66C89" w:rsidP="00294AB6">
            <w:pPr>
              <w:pStyle w:val="TAC"/>
              <w:rPr>
                <w:lang w:eastAsia="ja-JP"/>
              </w:rPr>
            </w:pPr>
            <w:r w:rsidRPr="00C25669">
              <w:rPr>
                <w:rFonts w:eastAsia="SimSun" w:hint="eastAsia"/>
                <w:lang w:eastAsia="zh-CN"/>
              </w:rPr>
              <w:t>Aperiodic</w:t>
            </w:r>
          </w:p>
        </w:tc>
      </w:tr>
      <w:tr w:rsidR="00F66C89" w:rsidRPr="00C25669" w14:paraId="4E8DC59A" w14:textId="77777777" w:rsidTr="00294AB6">
        <w:tc>
          <w:tcPr>
            <w:tcW w:w="2110" w:type="dxa"/>
            <w:gridSpan w:val="2"/>
            <w:vMerge/>
            <w:tcBorders>
              <w:left w:val="single" w:sz="4" w:space="0" w:color="auto"/>
              <w:right w:val="single" w:sz="4" w:space="0" w:color="auto"/>
            </w:tcBorders>
            <w:shd w:val="clear" w:color="auto" w:fill="auto"/>
            <w:vAlign w:val="center"/>
          </w:tcPr>
          <w:p w14:paraId="5FA8638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EE63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1CF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61EAC50" w14:textId="77777777" w:rsidR="00F66C89" w:rsidRPr="005527F0" w:rsidRDefault="00F66C89"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57106" w14:textId="77777777" w:rsidR="00F66C89" w:rsidRPr="005527F0" w:rsidRDefault="00F66C89" w:rsidP="00294AB6">
            <w:pPr>
              <w:pStyle w:val="TAC"/>
              <w:rPr>
                <w:lang w:eastAsia="ja-JP"/>
              </w:rPr>
            </w:pPr>
            <w:r w:rsidRPr="00C25669">
              <w:rPr>
                <w:rFonts w:eastAsia="SimSun" w:hint="eastAsia"/>
                <w:lang w:eastAsia="zh-CN"/>
              </w:rPr>
              <w:t>8</w:t>
            </w:r>
          </w:p>
        </w:tc>
      </w:tr>
      <w:tr w:rsidR="00F66C89" w:rsidRPr="00C25669" w14:paraId="74D2CE71" w14:textId="77777777" w:rsidTr="00294AB6">
        <w:tc>
          <w:tcPr>
            <w:tcW w:w="2110" w:type="dxa"/>
            <w:gridSpan w:val="2"/>
            <w:vMerge/>
            <w:tcBorders>
              <w:left w:val="single" w:sz="4" w:space="0" w:color="auto"/>
              <w:right w:val="single" w:sz="4" w:space="0" w:color="auto"/>
            </w:tcBorders>
            <w:shd w:val="clear" w:color="auto" w:fill="auto"/>
            <w:vAlign w:val="center"/>
          </w:tcPr>
          <w:p w14:paraId="2FE2774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743A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BA20A0"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82693F" w14:textId="77777777" w:rsidR="00F66C89" w:rsidRPr="005527F0" w:rsidRDefault="00F66C89"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8EE5" w14:textId="77777777" w:rsidR="00F66C89" w:rsidRPr="005527F0" w:rsidRDefault="00F66C89" w:rsidP="00294AB6">
            <w:pPr>
              <w:pStyle w:val="TAC"/>
              <w:rPr>
                <w:lang w:eastAsia="ja-JP"/>
              </w:rPr>
            </w:pPr>
            <w:r w:rsidRPr="00C25669">
              <w:rPr>
                <w:rFonts w:eastAsia="SimSun" w:hint="eastAsia"/>
                <w:lang w:eastAsia="zh-CN"/>
              </w:rPr>
              <w:t>CDM4 (FD2, TD2)</w:t>
            </w:r>
          </w:p>
        </w:tc>
      </w:tr>
      <w:tr w:rsidR="00F66C89" w:rsidRPr="00C25669" w14:paraId="1089950C" w14:textId="77777777" w:rsidTr="00294AB6">
        <w:tc>
          <w:tcPr>
            <w:tcW w:w="2110" w:type="dxa"/>
            <w:gridSpan w:val="2"/>
            <w:vMerge/>
            <w:tcBorders>
              <w:left w:val="single" w:sz="4" w:space="0" w:color="auto"/>
              <w:right w:val="single" w:sz="4" w:space="0" w:color="auto"/>
            </w:tcBorders>
            <w:shd w:val="clear" w:color="auto" w:fill="auto"/>
            <w:vAlign w:val="center"/>
          </w:tcPr>
          <w:p w14:paraId="5646AA6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50EA8"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034ED"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1CB1F2C" w14:textId="77777777" w:rsidR="00F66C89" w:rsidRPr="005527F0" w:rsidRDefault="00F66C89"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A1DE" w14:textId="77777777" w:rsidR="00F66C89" w:rsidRPr="005527F0" w:rsidRDefault="00F66C89" w:rsidP="00294AB6">
            <w:pPr>
              <w:pStyle w:val="TAC"/>
              <w:rPr>
                <w:lang w:eastAsia="ja-JP"/>
              </w:rPr>
            </w:pPr>
            <w:r w:rsidRPr="00C25669">
              <w:rPr>
                <w:rFonts w:eastAsia="SimSun" w:hint="eastAsia"/>
                <w:lang w:eastAsia="zh-CN"/>
              </w:rPr>
              <w:t>1</w:t>
            </w:r>
          </w:p>
        </w:tc>
      </w:tr>
      <w:tr w:rsidR="00F66C89" w:rsidRPr="00C25669" w14:paraId="22913A2C" w14:textId="77777777" w:rsidTr="00294AB6">
        <w:tc>
          <w:tcPr>
            <w:tcW w:w="2110" w:type="dxa"/>
            <w:gridSpan w:val="2"/>
            <w:vMerge/>
            <w:tcBorders>
              <w:left w:val="single" w:sz="4" w:space="0" w:color="auto"/>
              <w:right w:val="single" w:sz="4" w:space="0" w:color="auto"/>
            </w:tcBorders>
            <w:shd w:val="clear" w:color="auto" w:fill="auto"/>
            <w:vAlign w:val="center"/>
          </w:tcPr>
          <w:p w14:paraId="0927A73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658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BAFB9B"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A533104" w14:textId="77777777" w:rsidR="00F66C89" w:rsidRPr="005527F0" w:rsidRDefault="00F66C89"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9C6" w14:textId="77777777" w:rsidR="00F66C89" w:rsidRPr="005527F0" w:rsidRDefault="00F66C89" w:rsidP="00294AB6">
            <w:pPr>
              <w:pStyle w:val="TAC"/>
              <w:rPr>
                <w:lang w:eastAsia="ja-JP"/>
              </w:rPr>
            </w:pPr>
            <w:r w:rsidRPr="00E76E33">
              <w:rPr>
                <w:rFonts w:eastAsia="SimSun" w:hint="eastAsia"/>
                <w:lang w:eastAsia="zh-CN"/>
              </w:rPr>
              <w:t>Row 8, (4,6)</w:t>
            </w:r>
          </w:p>
        </w:tc>
      </w:tr>
      <w:tr w:rsidR="00F66C89" w:rsidRPr="00C25669" w14:paraId="3774D440" w14:textId="77777777" w:rsidTr="00294AB6">
        <w:tc>
          <w:tcPr>
            <w:tcW w:w="2110" w:type="dxa"/>
            <w:gridSpan w:val="2"/>
            <w:vMerge/>
            <w:tcBorders>
              <w:left w:val="single" w:sz="4" w:space="0" w:color="auto"/>
              <w:right w:val="single" w:sz="4" w:space="0" w:color="auto"/>
            </w:tcBorders>
            <w:shd w:val="clear" w:color="auto" w:fill="auto"/>
            <w:vAlign w:val="center"/>
          </w:tcPr>
          <w:p w14:paraId="38716A4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6D36C" w14:textId="77777777" w:rsidR="00F66C89" w:rsidRPr="00C25669" w:rsidRDefault="00F66C89"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9C7D4"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5A3D194" w14:textId="77777777" w:rsidR="00F66C89" w:rsidRPr="005527F0" w:rsidRDefault="00F66C89"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F222" w14:textId="77777777" w:rsidR="00F66C89" w:rsidRPr="005527F0" w:rsidRDefault="00F66C89" w:rsidP="00294AB6">
            <w:pPr>
              <w:pStyle w:val="TAC"/>
              <w:rPr>
                <w:lang w:eastAsia="ja-JP"/>
              </w:rPr>
            </w:pPr>
            <w:r>
              <w:rPr>
                <w:rFonts w:eastAsia="SimSun"/>
                <w:lang w:eastAsia="zh-CN"/>
              </w:rPr>
              <w:t>(9)</w:t>
            </w:r>
          </w:p>
        </w:tc>
      </w:tr>
      <w:tr w:rsidR="00F66C89" w:rsidRPr="00C25669" w14:paraId="537BC293" w14:textId="77777777" w:rsidTr="00294AB6">
        <w:tc>
          <w:tcPr>
            <w:tcW w:w="2110" w:type="dxa"/>
            <w:gridSpan w:val="2"/>
            <w:vMerge/>
            <w:tcBorders>
              <w:left w:val="single" w:sz="4" w:space="0" w:color="auto"/>
              <w:right w:val="single" w:sz="4" w:space="0" w:color="auto"/>
            </w:tcBorders>
            <w:shd w:val="clear" w:color="auto" w:fill="auto"/>
            <w:vAlign w:val="center"/>
          </w:tcPr>
          <w:p w14:paraId="17FF632F"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CC3F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CSI-RS</w:t>
            </w:r>
          </w:p>
          <w:p w14:paraId="22459B11" w14:textId="77777777" w:rsidR="00F66C89" w:rsidRPr="00C25669" w:rsidRDefault="00F66C89"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A9C96"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6361649" w14:textId="77777777" w:rsidR="00F66C89" w:rsidRPr="005527F0" w:rsidRDefault="00F66C89"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C8AA" w14:textId="77777777" w:rsidR="00F66C89" w:rsidRPr="005527F0" w:rsidRDefault="00F66C89" w:rsidP="00294AB6">
            <w:pPr>
              <w:pStyle w:val="TAC"/>
              <w:rPr>
                <w:lang w:eastAsia="ja-JP"/>
              </w:rPr>
            </w:pPr>
            <w:r w:rsidRPr="00C25669">
              <w:rPr>
                <w:rFonts w:eastAsia="SimSun" w:hint="eastAsia"/>
                <w:lang w:eastAsia="zh-CN"/>
              </w:rPr>
              <w:t>Not configured</w:t>
            </w:r>
          </w:p>
        </w:tc>
      </w:tr>
      <w:tr w:rsidR="00F66C89" w:rsidRPr="00C25669" w14:paraId="5128B4A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DE470AC"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C34635" w14:textId="77777777" w:rsidR="00F66C89" w:rsidRPr="00C25669" w:rsidRDefault="00F66C89"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694349" w14:textId="77777777" w:rsidR="00F66C89" w:rsidRPr="00C25669" w:rsidRDefault="00F66C89"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470DCE" w14:textId="77777777" w:rsidR="00F66C89" w:rsidRPr="005527F0" w:rsidRDefault="00F66C89"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959D9" w14:textId="77777777" w:rsidR="00F66C89" w:rsidRPr="005527F0" w:rsidRDefault="00F66C89" w:rsidP="00294AB6">
            <w:pPr>
              <w:pStyle w:val="TAC"/>
              <w:rPr>
                <w:lang w:eastAsia="ja-JP"/>
              </w:rPr>
            </w:pPr>
            <w:r w:rsidRPr="00C25669">
              <w:rPr>
                <w:lang w:eastAsia="zh-CN"/>
              </w:rPr>
              <w:t>0</w:t>
            </w:r>
          </w:p>
        </w:tc>
      </w:tr>
      <w:tr w:rsidR="00F66C89" w:rsidRPr="00C25669" w14:paraId="5C16010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1A6FD7A" w14:textId="77777777" w:rsidR="00F66C89" w:rsidRDefault="00F66C89"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E56FB80" w14:textId="77777777" w:rsidR="00F66C89" w:rsidRPr="001F023B" w:rsidRDefault="00F66C89"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FB3099"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421EC" w14:textId="77777777" w:rsidR="00F66C89" w:rsidRPr="00C25669" w:rsidRDefault="00F66C89" w:rsidP="00294AB6">
            <w:pPr>
              <w:pStyle w:val="TAC"/>
              <w:rPr>
                <w:lang w:eastAsia="zh-CN"/>
              </w:rPr>
            </w:pPr>
            <w:r w:rsidRPr="00C25669">
              <w:rPr>
                <w:rFonts w:eastAsia="SimSun" w:hint="eastAsia"/>
                <w:lang w:eastAsia="zh-CN"/>
              </w:rPr>
              <w:t>Aperiodic</w:t>
            </w:r>
          </w:p>
        </w:tc>
      </w:tr>
      <w:tr w:rsidR="00F66C89" w:rsidRPr="00C25669" w14:paraId="689CC576" w14:textId="77777777" w:rsidTr="00294AB6">
        <w:tc>
          <w:tcPr>
            <w:tcW w:w="2110" w:type="dxa"/>
            <w:gridSpan w:val="2"/>
            <w:vMerge/>
            <w:tcBorders>
              <w:left w:val="single" w:sz="4" w:space="0" w:color="auto"/>
              <w:right w:val="single" w:sz="4" w:space="0" w:color="auto"/>
            </w:tcBorders>
            <w:shd w:val="clear" w:color="auto" w:fill="auto"/>
            <w:vAlign w:val="center"/>
          </w:tcPr>
          <w:p w14:paraId="5332160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84C684" w14:textId="77777777" w:rsidR="00F66C89" w:rsidRPr="001F023B" w:rsidRDefault="00F66C89"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C08EF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991D8" w14:textId="77777777" w:rsidR="00F66C89" w:rsidRPr="00C25669" w:rsidRDefault="00F66C89" w:rsidP="00294AB6">
            <w:pPr>
              <w:pStyle w:val="TAC"/>
              <w:rPr>
                <w:lang w:eastAsia="zh-CN"/>
              </w:rPr>
            </w:pPr>
            <w:r w:rsidRPr="00C25669">
              <w:rPr>
                <w:rFonts w:eastAsia="SimSun" w:hint="eastAsia"/>
                <w:lang w:eastAsia="zh-CN"/>
              </w:rPr>
              <w:t>Pattern 0</w:t>
            </w:r>
          </w:p>
        </w:tc>
      </w:tr>
      <w:tr w:rsidR="00F66C89" w:rsidRPr="00C25669" w14:paraId="1E0D9B52" w14:textId="77777777" w:rsidTr="00294AB6">
        <w:tc>
          <w:tcPr>
            <w:tcW w:w="2110" w:type="dxa"/>
            <w:gridSpan w:val="2"/>
            <w:vMerge/>
            <w:tcBorders>
              <w:left w:val="single" w:sz="4" w:space="0" w:color="auto"/>
              <w:right w:val="single" w:sz="4" w:space="0" w:color="auto"/>
            </w:tcBorders>
            <w:shd w:val="clear" w:color="auto" w:fill="auto"/>
            <w:vAlign w:val="center"/>
          </w:tcPr>
          <w:p w14:paraId="61503055"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C5B1F5E"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CSI-IM Resource Mapping</w:t>
            </w:r>
          </w:p>
          <w:p w14:paraId="2ECF47F8" w14:textId="77777777" w:rsidR="00F66C89" w:rsidRPr="001F023B" w:rsidRDefault="00F66C89"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08C15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F2FE8" w14:textId="77777777" w:rsidR="00F66C89" w:rsidRPr="00C25669" w:rsidRDefault="00F66C89" w:rsidP="00294AB6">
            <w:pPr>
              <w:pStyle w:val="TAC"/>
              <w:rPr>
                <w:lang w:eastAsia="zh-CN"/>
              </w:rPr>
            </w:pPr>
            <w:r w:rsidRPr="00C25669">
              <w:rPr>
                <w:rFonts w:eastAsia="SimSun" w:hint="eastAsia"/>
                <w:lang w:eastAsia="zh-CN"/>
              </w:rPr>
              <w:t>(4,9)</w:t>
            </w:r>
          </w:p>
        </w:tc>
      </w:tr>
      <w:tr w:rsidR="00F66C89" w:rsidRPr="00C25669" w14:paraId="79DD813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B0C4992"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6F2307" w14:textId="77777777" w:rsidR="00F66C89" w:rsidRPr="00C25669" w:rsidRDefault="00F66C89" w:rsidP="00294AB6">
            <w:pPr>
              <w:widowControl w:val="0"/>
              <w:spacing w:after="0"/>
              <w:rPr>
                <w:rFonts w:ascii="Arial" w:hAnsi="Arial"/>
                <w:sz w:val="18"/>
              </w:rPr>
            </w:pPr>
            <w:r w:rsidRPr="00C25669">
              <w:rPr>
                <w:rFonts w:ascii="Arial" w:eastAsia="SimSun" w:hAnsi="Arial"/>
                <w:sz w:val="18"/>
              </w:rPr>
              <w:t>CSI-IM timeConfig</w:t>
            </w:r>
          </w:p>
          <w:p w14:paraId="4F9FBE33" w14:textId="77777777" w:rsidR="00F66C89" w:rsidRPr="001F023B" w:rsidRDefault="00F66C89"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5091B4"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F284CD" w14:textId="77777777" w:rsidR="00F66C89" w:rsidRPr="00C25669" w:rsidRDefault="00F66C89" w:rsidP="00294AB6">
            <w:pPr>
              <w:pStyle w:val="TAC"/>
              <w:rPr>
                <w:lang w:eastAsia="zh-CN"/>
              </w:rPr>
            </w:pPr>
            <w:r w:rsidRPr="00C25669">
              <w:rPr>
                <w:rFonts w:eastAsia="SimSun" w:hint="eastAsia"/>
                <w:lang w:eastAsia="zh-CN"/>
              </w:rPr>
              <w:t>Not configured</w:t>
            </w:r>
          </w:p>
        </w:tc>
      </w:tr>
      <w:tr w:rsidR="00F66C89" w:rsidRPr="00C25669" w14:paraId="4B0CC4B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1B30587" w14:textId="77777777" w:rsidR="00F66C89" w:rsidRPr="00C25669" w:rsidRDefault="00F66C89"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E7F146"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1FCD1D" w14:textId="77777777" w:rsidR="00F66C89" w:rsidRPr="00C25669" w:rsidRDefault="00F66C89" w:rsidP="00294AB6">
            <w:pPr>
              <w:pStyle w:val="TAC"/>
              <w:rPr>
                <w:rFonts w:eastAsia="SimSun"/>
                <w:lang w:eastAsia="zh-CN"/>
              </w:rPr>
            </w:pPr>
            <w:r w:rsidRPr="00C25669">
              <w:rPr>
                <w:rFonts w:eastAsia="SimSun" w:hint="eastAsia"/>
                <w:lang w:eastAsia="zh-CN"/>
              </w:rPr>
              <w:t>Aperiodic</w:t>
            </w:r>
          </w:p>
        </w:tc>
      </w:tr>
      <w:tr w:rsidR="00F66C89" w:rsidRPr="00C25669" w14:paraId="5AFC32F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3E2E7D6" w14:textId="77777777" w:rsidR="00F66C89" w:rsidRPr="00C25669" w:rsidRDefault="00F66C89"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4CA4A"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317902" w14:textId="77777777" w:rsidR="00F66C89" w:rsidRPr="00C25669" w:rsidRDefault="00F66C89" w:rsidP="00294AB6">
            <w:pPr>
              <w:pStyle w:val="TAC"/>
              <w:rPr>
                <w:rFonts w:eastAsia="SimSun"/>
                <w:lang w:eastAsia="zh-CN"/>
              </w:rPr>
            </w:pPr>
            <w:r w:rsidRPr="00C25669">
              <w:rPr>
                <w:rFonts w:eastAsia="SimSun" w:hint="eastAsia"/>
                <w:lang w:eastAsia="zh-CN"/>
              </w:rPr>
              <w:t>Table 1</w:t>
            </w:r>
          </w:p>
        </w:tc>
      </w:tr>
      <w:tr w:rsidR="00F66C89" w:rsidRPr="00C25669" w14:paraId="3DE4A2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3B3300" w14:textId="77777777" w:rsidR="00F66C89" w:rsidRPr="00C25669" w:rsidRDefault="00F66C89"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204C9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7CCB3" w14:textId="77777777" w:rsidR="00F66C89" w:rsidRPr="00C25669" w:rsidRDefault="00F66C89" w:rsidP="00294AB6">
            <w:pPr>
              <w:pStyle w:val="TAC"/>
              <w:rPr>
                <w:rFonts w:eastAsia="SimSun"/>
                <w:lang w:eastAsia="zh-CN"/>
              </w:rPr>
            </w:pPr>
            <w:r w:rsidRPr="00C25669">
              <w:rPr>
                <w:rFonts w:eastAsia="SimSun"/>
                <w:lang w:eastAsia="zh-CN"/>
              </w:rPr>
              <w:t>cri-RI-PMI-CQI</w:t>
            </w:r>
          </w:p>
        </w:tc>
      </w:tr>
      <w:tr w:rsidR="00F66C89" w:rsidRPr="00C25669" w14:paraId="337B838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2F810E" w14:textId="77777777" w:rsidR="00F66C89" w:rsidRPr="00294AB6" w:rsidRDefault="00F66C89"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76B99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AEF50" w14:textId="77777777" w:rsidR="00F66C89" w:rsidRPr="00294AB6" w:rsidRDefault="00F66C89" w:rsidP="00294AB6">
            <w:pPr>
              <w:pStyle w:val="TAC"/>
              <w:rPr>
                <w:rFonts w:eastAsia="SimSun"/>
                <w:lang w:eastAsia="zh-CN"/>
              </w:rPr>
            </w:pPr>
            <w:r w:rsidRPr="00294AB6">
              <w:rPr>
                <w:rFonts w:eastAsia="MS Mincho" w:cs="Arial"/>
                <w:color w:val="000000"/>
                <w:szCs w:val="18"/>
              </w:rPr>
              <w:t>Mode1</w:t>
            </w:r>
          </w:p>
        </w:tc>
      </w:tr>
      <w:tr w:rsidR="00F66C89" w:rsidRPr="00C25669" w14:paraId="0057385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47216CF" w14:textId="77777777" w:rsidR="00F66C89" w:rsidRPr="00294AB6" w:rsidRDefault="00F66C89"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1B63A"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89D4C" w14:textId="77777777" w:rsidR="00F66C89" w:rsidRPr="00294AB6" w:rsidRDefault="00F66C89"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F66C89" w:rsidRPr="00C25669" w14:paraId="4D7ABAE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1A13C4" w14:textId="77777777" w:rsidR="00F66C89" w:rsidRPr="00294AB6" w:rsidRDefault="00F66C89"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7500B9" w14:textId="77777777" w:rsidR="00F66C89" w:rsidRPr="00294AB6"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99C1E" w14:textId="77777777" w:rsidR="00F66C89" w:rsidRPr="00294AB6" w:rsidRDefault="00F66C89"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78D6D561" w14:textId="77777777" w:rsidR="00F66C89" w:rsidRPr="00294AB6" w:rsidRDefault="00F66C89"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64C4EA10" w14:textId="77777777" w:rsidR="00F66C89" w:rsidRPr="00294AB6" w:rsidRDefault="00F66C89" w:rsidP="00294AB6">
            <w:pPr>
              <w:pStyle w:val="TAC"/>
              <w:rPr>
                <w:rFonts w:eastAsia="SimSun"/>
                <w:color w:val="000000"/>
                <w:szCs w:val="18"/>
              </w:rPr>
            </w:pPr>
          </w:p>
          <w:p w14:paraId="71546384" w14:textId="77777777" w:rsidR="00F66C89" w:rsidRPr="00294AB6" w:rsidRDefault="00F66C89"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F66C89" w:rsidRPr="00C25669" w14:paraId="0A41E27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8605AB9" w14:textId="77777777" w:rsidR="00F66C89" w:rsidRPr="00C25669" w:rsidRDefault="00F66C89"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85574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712FC1"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40AB71C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99E9E4" w14:textId="77777777" w:rsidR="00F66C89" w:rsidRPr="00C25669" w:rsidRDefault="00F66C89"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AE9091"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CE21E" w14:textId="77777777" w:rsidR="00F66C89" w:rsidRPr="00C25669" w:rsidRDefault="00F66C89" w:rsidP="00294AB6">
            <w:pPr>
              <w:pStyle w:val="TAC"/>
              <w:rPr>
                <w:rFonts w:eastAsia="SimSun"/>
                <w:lang w:eastAsia="zh-CN"/>
              </w:rPr>
            </w:pPr>
            <w:r w:rsidRPr="00C25669">
              <w:rPr>
                <w:rFonts w:eastAsia="SimSun" w:hint="eastAsia"/>
                <w:lang w:eastAsia="zh-CN"/>
              </w:rPr>
              <w:t>Not configured</w:t>
            </w:r>
          </w:p>
        </w:tc>
      </w:tr>
      <w:tr w:rsidR="00F66C89" w:rsidRPr="00C25669" w14:paraId="7F6C163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C383004" w14:textId="77777777" w:rsidR="00F66C89" w:rsidRPr="00C25669" w:rsidRDefault="00F66C89"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6CBB0"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10EA8"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3AF403A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09C9431" w14:textId="77777777" w:rsidR="00F66C89" w:rsidRPr="00C25669" w:rsidRDefault="00F66C89"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E0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2001DA" w14:textId="77777777" w:rsidR="00F66C89" w:rsidRPr="00C25669" w:rsidRDefault="00F66C89" w:rsidP="00294AB6">
            <w:pPr>
              <w:pStyle w:val="TAC"/>
              <w:rPr>
                <w:rFonts w:eastAsia="SimSun"/>
                <w:lang w:eastAsia="zh-CN"/>
              </w:rPr>
            </w:pPr>
            <w:r w:rsidRPr="00C25669">
              <w:rPr>
                <w:rFonts w:eastAsia="SimSun" w:hint="eastAsia"/>
                <w:lang w:eastAsia="zh-CN"/>
              </w:rPr>
              <w:t>Wideband</w:t>
            </w:r>
          </w:p>
        </w:tc>
      </w:tr>
      <w:tr w:rsidR="00F66C89" w:rsidRPr="00C25669" w14:paraId="1F1B33B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E3DEAE0" w14:textId="77777777" w:rsidR="00F66C89" w:rsidRPr="00C25669" w:rsidRDefault="00F66C89"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6863D9" w14:textId="77777777" w:rsidR="00F66C89" w:rsidRPr="00C25669" w:rsidRDefault="00F66C89"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B58D2" w14:textId="77777777" w:rsidR="00F66C89" w:rsidRPr="00C25669" w:rsidRDefault="00F66C89" w:rsidP="00294AB6">
            <w:pPr>
              <w:pStyle w:val="TAC"/>
              <w:rPr>
                <w:rFonts w:eastAsia="SimSun"/>
                <w:lang w:eastAsia="zh-CN"/>
              </w:rPr>
            </w:pPr>
            <w:r w:rsidRPr="00C25669">
              <w:rPr>
                <w:rFonts w:eastAsia="SimSun" w:cs="Arial"/>
                <w:szCs w:val="18"/>
              </w:rPr>
              <w:t>8</w:t>
            </w:r>
          </w:p>
        </w:tc>
      </w:tr>
      <w:tr w:rsidR="00F66C89" w:rsidRPr="00C25669" w14:paraId="2F394F0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9C2C53" w14:textId="77777777" w:rsidR="00F66C89" w:rsidRPr="00C25669" w:rsidRDefault="00F66C89"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D70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0C9C5" w14:textId="77777777" w:rsidR="00F66C89" w:rsidRPr="00C25669" w:rsidRDefault="00F66C89" w:rsidP="00294AB6">
            <w:pPr>
              <w:pStyle w:val="TAC"/>
              <w:rPr>
                <w:rFonts w:eastAsia="SimSun"/>
                <w:lang w:eastAsia="zh-CN"/>
              </w:rPr>
            </w:pPr>
            <w:r w:rsidRPr="00C25669">
              <w:rPr>
                <w:rFonts w:eastAsia="SimSun" w:cs="Arial"/>
                <w:szCs w:val="18"/>
              </w:rPr>
              <w:t>1111111</w:t>
            </w:r>
          </w:p>
        </w:tc>
      </w:tr>
      <w:tr w:rsidR="00F66C89" w:rsidRPr="00C25669" w14:paraId="65855B8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49A8050" w14:textId="77777777" w:rsidR="00F66C89" w:rsidRPr="00C25669" w:rsidRDefault="00F66C89"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947B0" w14:textId="77777777" w:rsidR="00F66C89" w:rsidRPr="00C25669" w:rsidRDefault="00F66C89"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8027D9" w14:textId="77777777" w:rsidR="00F66C89" w:rsidRPr="00C25669" w:rsidRDefault="00F66C89" w:rsidP="00294AB6">
            <w:pPr>
              <w:pStyle w:val="TAC"/>
              <w:rPr>
                <w:rFonts w:eastAsia="SimSun"/>
                <w:lang w:eastAsia="zh-CN"/>
              </w:rPr>
            </w:pPr>
            <w:r>
              <w:rPr>
                <w:rFonts w:eastAsia="SimSun"/>
                <w:lang w:eastAsia="zh-CN"/>
              </w:rPr>
              <w:t>Not configured</w:t>
            </w:r>
          </w:p>
        </w:tc>
      </w:tr>
      <w:tr w:rsidR="00F66C89" w:rsidRPr="00C25669" w14:paraId="7537ACD1"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814ACD2" w14:textId="77777777" w:rsidR="00F66C89" w:rsidRPr="00C25669" w:rsidRDefault="00F66C89"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36D4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A4F0E" w14:textId="77777777" w:rsidR="00F66C89" w:rsidRPr="00C25669" w:rsidRDefault="00F66C89" w:rsidP="00294AB6">
            <w:pPr>
              <w:pStyle w:val="TAC"/>
              <w:rPr>
                <w:rFonts w:eastAsia="SimSun"/>
                <w:lang w:eastAsia="zh-CN"/>
              </w:rPr>
            </w:pPr>
            <w:r w:rsidRPr="00C25669">
              <w:rPr>
                <w:lang w:eastAsia="zh-CN"/>
              </w:rPr>
              <w:t>5</w:t>
            </w:r>
          </w:p>
        </w:tc>
      </w:tr>
      <w:tr w:rsidR="00F66C89" w:rsidRPr="00C25669" w14:paraId="610239C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3EDBADE" w14:textId="77777777" w:rsidR="00F66C89" w:rsidRPr="00C25669" w:rsidRDefault="00F66C89"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6DB0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E33B4" w14:textId="77777777" w:rsidR="00F66C89" w:rsidRPr="00C25669" w:rsidRDefault="00F66C89"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F66C89" w:rsidRPr="00C25669" w14:paraId="70E59D56"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D6FCA1C" w14:textId="77777777" w:rsidR="00F66C89" w:rsidRPr="00C25669" w:rsidRDefault="00F66C89"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951D7"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56B63" w14:textId="77777777" w:rsidR="00F66C89" w:rsidRPr="00C25669" w:rsidRDefault="00F66C89" w:rsidP="00294AB6">
            <w:pPr>
              <w:pStyle w:val="TAC"/>
              <w:rPr>
                <w:lang w:eastAsia="zh-CN"/>
              </w:rPr>
            </w:pPr>
            <w:r w:rsidRPr="00C25669">
              <w:rPr>
                <w:lang w:eastAsia="zh-CN"/>
              </w:rPr>
              <w:t>1</w:t>
            </w:r>
          </w:p>
        </w:tc>
      </w:tr>
      <w:tr w:rsidR="00F66C89" w:rsidRPr="00C25669" w14:paraId="3243259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D1ED6B" w14:textId="77777777" w:rsidR="00F66C89" w:rsidRPr="00C25669" w:rsidRDefault="00F66C89"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78E0168"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8BCF6" w14:textId="77777777" w:rsidR="00F66C89" w:rsidRPr="00C25669" w:rsidRDefault="00F66C89"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3ED5FC77" w14:textId="77777777" w:rsidR="00F66C89" w:rsidRPr="00C25669" w:rsidRDefault="00F66C89" w:rsidP="00294AB6">
            <w:pPr>
              <w:pStyle w:val="TAC"/>
              <w:rPr>
                <w:lang w:eastAsia="zh-CN"/>
              </w:rPr>
            </w:pPr>
            <w:r w:rsidRPr="00C25669">
              <w:rPr>
                <w:lang w:eastAsia="zh-CN"/>
              </w:rPr>
              <w:t>Associated Report Configuration contains pointers to NZP CSI-RS and CSI-IM</w:t>
            </w:r>
          </w:p>
        </w:tc>
      </w:tr>
      <w:tr w:rsidR="00F66C89" w:rsidRPr="00C25669" w14:paraId="5291DA8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504F854" w14:textId="77777777" w:rsidR="00F66C89" w:rsidRDefault="00F66C89"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B7816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EB88C2"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A537D" w14:textId="77777777" w:rsidR="00F66C89" w:rsidRPr="00C25669" w:rsidRDefault="00F66C89" w:rsidP="00294AB6">
            <w:pPr>
              <w:pStyle w:val="TAC"/>
              <w:rPr>
                <w:rFonts w:eastAsia="SimSun"/>
                <w:lang w:eastAsia="zh-CN"/>
              </w:rPr>
            </w:pPr>
            <w:r w:rsidRPr="00C25669">
              <w:rPr>
                <w:rFonts w:eastAsia="SimSun"/>
                <w:lang w:eastAsia="zh-CN"/>
              </w:rPr>
              <w:t>typeI-SinglePanel</w:t>
            </w:r>
          </w:p>
        </w:tc>
      </w:tr>
      <w:tr w:rsidR="00F66C89" w:rsidRPr="00C25669" w14:paraId="4967D275" w14:textId="77777777" w:rsidTr="00294AB6">
        <w:tc>
          <w:tcPr>
            <w:tcW w:w="2110" w:type="dxa"/>
            <w:gridSpan w:val="2"/>
            <w:vMerge/>
            <w:tcBorders>
              <w:left w:val="single" w:sz="4" w:space="0" w:color="auto"/>
              <w:right w:val="single" w:sz="4" w:space="0" w:color="auto"/>
            </w:tcBorders>
            <w:shd w:val="clear" w:color="auto" w:fill="auto"/>
          </w:tcPr>
          <w:p w14:paraId="407900A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1BB6F3"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467AC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0A006" w14:textId="77777777" w:rsidR="00F66C89" w:rsidRPr="00C25669" w:rsidRDefault="00F66C89" w:rsidP="00294AB6">
            <w:pPr>
              <w:pStyle w:val="TAC"/>
              <w:rPr>
                <w:rFonts w:eastAsia="SimSun"/>
                <w:lang w:eastAsia="zh-CN"/>
              </w:rPr>
            </w:pPr>
            <w:r w:rsidRPr="00C25669">
              <w:rPr>
                <w:rFonts w:eastAsia="SimSun" w:hint="eastAsia"/>
                <w:lang w:eastAsia="zh-CN"/>
              </w:rPr>
              <w:t>1</w:t>
            </w:r>
          </w:p>
        </w:tc>
      </w:tr>
      <w:tr w:rsidR="00F66C89" w:rsidRPr="00C25669" w14:paraId="73259783" w14:textId="77777777" w:rsidTr="00294AB6">
        <w:tc>
          <w:tcPr>
            <w:tcW w:w="2110" w:type="dxa"/>
            <w:gridSpan w:val="2"/>
            <w:vMerge/>
            <w:tcBorders>
              <w:left w:val="single" w:sz="4" w:space="0" w:color="auto"/>
              <w:right w:val="single" w:sz="4" w:space="0" w:color="auto"/>
            </w:tcBorders>
            <w:shd w:val="clear" w:color="auto" w:fill="auto"/>
          </w:tcPr>
          <w:p w14:paraId="2F01A8E6"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94396"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62CEFE"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BF012" w14:textId="77777777" w:rsidR="00F66C89" w:rsidRPr="00C25669" w:rsidRDefault="00F66C89" w:rsidP="00294AB6">
            <w:pPr>
              <w:pStyle w:val="TAC"/>
              <w:rPr>
                <w:rFonts w:eastAsia="SimSun"/>
                <w:lang w:eastAsia="zh-CN"/>
              </w:rPr>
            </w:pPr>
            <w:r w:rsidRPr="00C25669">
              <w:rPr>
                <w:rFonts w:eastAsia="SimSun" w:hint="eastAsia"/>
                <w:lang w:eastAsia="zh-CN"/>
              </w:rPr>
              <w:t>(4,1)</w:t>
            </w:r>
          </w:p>
        </w:tc>
      </w:tr>
      <w:tr w:rsidR="00F66C89" w:rsidRPr="00C25669" w14:paraId="3AA0A13E" w14:textId="77777777" w:rsidTr="00294AB6">
        <w:tc>
          <w:tcPr>
            <w:tcW w:w="2110" w:type="dxa"/>
            <w:gridSpan w:val="2"/>
            <w:vMerge/>
            <w:tcBorders>
              <w:left w:val="single" w:sz="4" w:space="0" w:color="auto"/>
              <w:right w:val="single" w:sz="4" w:space="0" w:color="auto"/>
            </w:tcBorders>
            <w:shd w:val="clear" w:color="auto" w:fill="auto"/>
          </w:tcPr>
          <w:p w14:paraId="0432668B"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948FFB"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644D7B"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D0B20" w14:textId="77777777" w:rsidR="00F66C89" w:rsidRPr="00C25669" w:rsidRDefault="00F66C89"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F66C89" w:rsidRPr="00C25669" w14:paraId="73933E10" w14:textId="77777777" w:rsidTr="00294AB6">
        <w:tc>
          <w:tcPr>
            <w:tcW w:w="2110" w:type="dxa"/>
            <w:gridSpan w:val="2"/>
            <w:vMerge/>
            <w:tcBorders>
              <w:left w:val="single" w:sz="4" w:space="0" w:color="auto"/>
              <w:right w:val="single" w:sz="4" w:space="0" w:color="auto"/>
            </w:tcBorders>
            <w:shd w:val="clear" w:color="auto" w:fill="auto"/>
          </w:tcPr>
          <w:p w14:paraId="3F56A077"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56C001"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10F13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2480E" w14:textId="77777777" w:rsidR="00F66C89" w:rsidRPr="00C25669" w:rsidRDefault="00F66C89" w:rsidP="00294AB6">
            <w:pPr>
              <w:pStyle w:val="TAC"/>
              <w:rPr>
                <w:rFonts w:eastAsia="SimSun"/>
                <w:lang w:eastAsia="zh-CN"/>
              </w:rPr>
            </w:pPr>
            <w:r w:rsidRPr="00C25669">
              <w:rPr>
                <w:rFonts w:eastAsia="SimSun" w:hint="eastAsia"/>
                <w:lang w:eastAsia="zh-CN"/>
              </w:rPr>
              <w:t>0x FFFF</w:t>
            </w:r>
          </w:p>
        </w:tc>
      </w:tr>
      <w:tr w:rsidR="00F66C89" w:rsidRPr="00C25669" w14:paraId="73561B7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72C0EB1D" w14:textId="77777777" w:rsidR="00F66C89" w:rsidRDefault="00F66C89"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E08A8C0" w14:textId="77777777" w:rsidR="00F66C89" w:rsidRPr="00C25669" w:rsidRDefault="00F66C89"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EB94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567F15" w14:textId="77777777" w:rsidR="00F66C89" w:rsidRPr="00C25669" w:rsidRDefault="00F66C89"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F66C89" w:rsidRPr="00C25669" w14:paraId="425CE73E"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969D34B" w14:textId="77777777" w:rsidR="00F66C89" w:rsidRPr="00C25669" w:rsidRDefault="00F66C89"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DBBD55"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FB64F5" w14:textId="77777777" w:rsidR="00F66C89" w:rsidRPr="00C25669" w:rsidRDefault="00F66C89" w:rsidP="00294AB6">
            <w:pPr>
              <w:pStyle w:val="TAC"/>
              <w:rPr>
                <w:rFonts w:eastAsia="SimSun"/>
                <w:lang w:eastAsia="zh-CN"/>
              </w:rPr>
            </w:pPr>
            <w:r w:rsidRPr="00C25669">
              <w:rPr>
                <w:rFonts w:eastAsia="SimSun" w:hint="eastAsia"/>
                <w:lang w:eastAsia="zh-CN"/>
              </w:rPr>
              <w:t>PUSCH</w:t>
            </w:r>
          </w:p>
        </w:tc>
      </w:tr>
      <w:tr w:rsidR="00F66C89" w:rsidRPr="00C25669" w14:paraId="495902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1200002" w14:textId="77777777" w:rsidR="00F66C89" w:rsidRPr="00C25669" w:rsidRDefault="00F66C89"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CEEF8" w14:textId="77777777" w:rsidR="00F66C89" w:rsidRPr="00C25669" w:rsidRDefault="00F66C89"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587A4F" w14:textId="77777777" w:rsidR="00F66C89" w:rsidRPr="00C25669" w:rsidRDefault="00F66C89" w:rsidP="00294AB6">
            <w:pPr>
              <w:pStyle w:val="TAC"/>
              <w:rPr>
                <w:rFonts w:eastAsia="SimSun"/>
                <w:lang w:eastAsia="zh-CN"/>
              </w:rPr>
            </w:pPr>
            <w:r>
              <w:rPr>
                <w:rFonts w:eastAsia="SimSun"/>
                <w:lang w:eastAsia="zh-CN"/>
              </w:rPr>
              <w:t>6.5</w:t>
            </w:r>
          </w:p>
        </w:tc>
      </w:tr>
      <w:tr w:rsidR="00F66C89" w:rsidRPr="00C25669" w14:paraId="4468211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BA9A31" w14:textId="77777777" w:rsidR="00F66C89" w:rsidRPr="007733F2" w:rsidRDefault="00F66C89"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BA2F8D" w14:textId="77777777" w:rsidR="00F66C89" w:rsidRPr="007733F2"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F27D6" w14:textId="77777777" w:rsidR="00F66C89" w:rsidRPr="007733F2" w:rsidRDefault="00F66C89" w:rsidP="00294AB6">
            <w:pPr>
              <w:pStyle w:val="TAC"/>
              <w:rPr>
                <w:rFonts w:eastAsia="SimSun"/>
                <w:lang w:eastAsia="zh-CN"/>
              </w:rPr>
            </w:pPr>
            <w:r w:rsidRPr="007733F2">
              <w:rPr>
                <w:rFonts w:eastAsia="SimSun" w:hint="eastAsia"/>
                <w:lang w:eastAsia="zh-CN"/>
              </w:rPr>
              <w:t>4</w:t>
            </w:r>
          </w:p>
        </w:tc>
      </w:tr>
      <w:tr w:rsidR="00F66C89" w:rsidRPr="00C25669" w14:paraId="0F7A790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9C991B1" w14:textId="77777777" w:rsidR="00F66C89" w:rsidRPr="00C25669" w:rsidRDefault="00F66C89"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E7318D"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64F0E5" w14:textId="77777777" w:rsidR="00F66C89" w:rsidRPr="00C25669" w:rsidRDefault="00F66C89"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F66C89" w:rsidRPr="00C25669" w14:paraId="7E295BD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80DFD8" w14:textId="77777777" w:rsidR="00F66C89" w:rsidRPr="00C25669" w:rsidRDefault="00F66C89"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18626C" w14:textId="77777777" w:rsidR="00F66C89" w:rsidRPr="00C25669" w:rsidRDefault="00F66C89"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493DD" w14:textId="77777777" w:rsidR="00F66C89" w:rsidRPr="00C25669" w:rsidRDefault="00F66C89"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66C89" w:rsidRPr="00C25669" w14:paraId="6849A639"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3B4A5FD" w14:textId="77777777" w:rsidR="00F66C89" w:rsidRPr="001424CF" w:rsidRDefault="00F66C89"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450A9F6"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(0.5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75950E0B" w14:textId="77777777" w:rsidR="00F66C89" w:rsidRPr="001424CF" w:rsidRDefault="00F66C89"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#(n-6),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#(n+6).</w:t>
            </w:r>
          </w:p>
          <w:p w14:paraId="7248A75E" w14:textId="77777777" w:rsidR="00F66C89" w:rsidRDefault="00F66C89"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6C7ADA41" w14:textId="77777777" w:rsidR="00F66C89" w:rsidRPr="00873C1E" w:rsidRDefault="00F66C89" w:rsidP="00EB52B5">
      <w:pPr>
        <w:rPr>
          <w:rFonts w:eastAsia="SimSun"/>
          <w:lang w:eastAsia="zh-CN"/>
        </w:rPr>
      </w:pPr>
    </w:p>
    <w:p w14:paraId="4013F1FD" w14:textId="77777777" w:rsidR="00F66C89" w:rsidRPr="00C25669" w:rsidRDefault="00F66C89" w:rsidP="00F66C89">
      <w:pPr>
        <w:pStyle w:val="TH"/>
        <w:keepNext w:val="0"/>
        <w:keepLines w:val="0"/>
        <w:widowControl w:val="0"/>
        <w:rPr>
          <w:lang w:eastAsia="zh-CN"/>
        </w:rPr>
      </w:pPr>
      <w:r w:rsidRPr="00C25669">
        <w:t xml:space="preserve">Table </w:t>
      </w:r>
      <w:r w:rsidRPr="00C25669">
        <w:rPr>
          <w:rFonts w:hint="eastAsia"/>
          <w:lang w:eastAsia="zh-CN"/>
        </w:rPr>
        <w:t>6.3.2</w:t>
      </w:r>
      <w:r>
        <w:rPr>
          <w:rFonts w:hint="eastAsia"/>
          <w:lang w:eastAsia="zh-CN"/>
        </w:rPr>
        <w:t>.2.8</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66C89" w:rsidRPr="00C25669" w14:paraId="7ED4488F"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83752D9"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7223CD" w14:textId="77777777" w:rsidR="00F66C89" w:rsidRPr="00C25669" w:rsidRDefault="00F66C89" w:rsidP="00294AB6">
            <w:pPr>
              <w:widowControl w:val="0"/>
              <w:spacing w:after="0"/>
              <w:jc w:val="center"/>
              <w:rPr>
                <w:rFonts w:ascii="Arial" w:hAnsi="Arial"/>
                <w:b/>
                <w:sz w:val="18"/>
              </w:rPr>
            </w:pPr>
            <w:r w:rsidRPr="00C25669">
              <w:rPr>
                <w:rFonts w:ascii="Arial" w:eastAsia="SimSun" w:hAnsi="Arial"/>
                <w:b/>
                <w:sz w:val="18"/>
              </w:rPr>
              <w:t>Test 1</w:t>
            </w:r>
          </w:p>
        </w:tc>
      </w:tr>
      <w:tr w:rsidR="00F66C89" w:rsidRPr="00C25669" w14:paraId="358E0823"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30F09507" w14:textId="77777777" w:rsidR="00F66C89" w:rsidRPr="00C25669" w:rsidRDefault="00F66C89"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9209C8" w14:textId="77E634AD" w:rsidR="00F66C89" w:rsidRPr="00C25669" w:rsidRDefault="00F66C89"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45F1116D" w14:textId="77777777" w:rsidR="00F66C89" w:rsidRDefault="00F66C89" w:rsidP="00EB52B5">
      <w:pPr>
        <w:rPr>
          <w:lang w:eastAsia="zh-CN"/>
        </w:rPr>
      </w:pPr>
    </w:p>
    <w:p w14:paraId="43E970E8" w14:textId="11640A6F" w:rsidR="005B3300" w:rsidRPr="00C25669" w:rsidRDefault="005B3300" w:rsidP="005B3300">
      <w:pPr>
        <w:pStyle w:val="Heading3"/>
        <w:rPr>
          <w:lang w:eastAsia="zh-CN"/>
        </w:rPr>
      </w:pPr>
      <w:bookmarkStart w:id="1494" w:name="_Toc123936257"/>
      <w:bookmarkStart w:id="1495"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393"/>
      <w:bookmarkEnd w:id="1394"/>
      <w:bookmarkEnd w:id="1395"/>
      <w:bookmarkEnd w:id="1396"/>
      <w:bookmarkEnd w:id="1397"/>
      <w:bookmarkEnd w:id="1398"/>
      <w:bookmarkEnd w:id="1399"/>
      <w:bookmarkEnd w:id="1400"/>
      <w:bookmarkEnd w:id="1455"/>
      <w:bookmarkEnd w:id="1456"/>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6D9D43C7" w14:textId="77777777" w:rsidR="005B3300" w:rsidRPr="00C25669" w:rsidRDefault="005B3300" w:rsidP="005B3300">
      <w:pPr>
        <w:pStyle w:val="Heading4"/>
        <w:rPr>
          <w:lang w:eastAsia="zh-CN"/>
        </w:rPr>
      </w:pPr>
      <w:bookmarkStart w:id="1496" w:name="_Toc21338249"/>
      <w:bookmarkStart w:id="1497" w:name="_Toc29808357"/>
      <w:bookmarkStart w:id="1498" w:name="_Toc37068276"/>
      <w:bookmarkStart w:id="1499" w:name="_Toc37083821"/>
      <w:bookmarkStart w:id="1500" w:name="_Toc37084163"/>
      <w:bookmarkStart w:id="1501" w:name="_Toc40209525"/>
      <w:bookmarkStart w:id="1502" w:name="_Toc40209867"/>
      <w:bookmarkStart w:id="1503" w:name="_Toc45892826"/>
      <w:bookmarkStart w:id="1504" w:name="_Toc53176687"/>
      <w:bookmarkStart w:id="1505" w:name="_Toc61121000"/>
      <w:bookmarkStart w:id="1506" w:name="_Toc67918182"/>
      <w:bookmarkStart w:id="1507" w:name="_Toc76298226"/>
      <w:bookmarkStart w:id="1508" w:name="_Toc76572238"/>
      <w:bookmarkStart w:id="1509" w:name="_Toc76652105"/>
      <w:bookmarkStart w:id="1510" w:name="_Toc76652943"/>
      <w:bookmarkStart w:id="1511" w:name="_Toc83742215"/>
      <w:bookmarkStart w:id="1512" w:name="_Toc91440705"/>
      <w:bookmarkStart w:id="1513" w:name="_Toc98849495"/>
      <w:bookmarkStart w:id="1514" w:name="_Toc106543348"/>
      <w:bookmarkStart w:id="1515" w:name="_Toc106737446"/>
      <w:bookmarkStart w:id="1516" w:name="_Toc107233213"/>
      <w:bookmarkStart w:id="1517" w:name="_Toc107234828"/>
      <w:bookmarkStart w:id="1518" w:name="_Toc107419798"/>
      <w:bookmarkStart w:id="1519" w:name="_Toc107477094"/>
      <w:bookmarkStart w:id="1520" w:name="_Toc114565948"/>
      <w:bookmarkStart w:id="1521" w:name="_Toc123936258"/>
      <w:bookmarkStart w:id="1522"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453E1EC8" w14:textId="77777777" w:rsidR="005B3300" w:rsidRPr="00C25669" w:rsidRDefault="005B3300" w:rsidP="005B3300">
      <w:pPr>
        <w:pStyle w:val="Heading5"/>
        <w:rPr>
          <w:lang w:val="en-US" w:eastAsia="zh-CN"/>
        </w:rPr>
      </w:pPr>
      <w:bookmarkStart w:id="1523" w:name="_Toc21338250"/>
      <w:bookmarkStart w:id="1524" w:name="_Toc29808358"/>
      <w:bookmarkStart w:id="1525" w:name="_Toc37068277"/>
      <w:bookmarkStart w:id="1526" w:name="_Toc37083822"/>
      <w:bookmarkStart w:id="1527" w:name="_Toc37084164"/>
      <w:bookmarkStart w:id="1528" w:name="_Toc40209526"/>
      <w:bookmarkStart w:id="1529" w:name="_Toc40209868"/>
      <w:bookmarkStart w:id="1530" w:name="_Toc45892827"/>
      <w:bookmarkStart w:id="1531" w:name="_Toc53176688"/>
      <w:bookmarkStart w:id="1532" w:name="_Toc61121001"/>
      <w:bookmarkStart w:id="1533" w:name="_Toc67918183"/>
      <w:bookmarkStart w:id="1534" w:name="_Toc76298227"/>
      <w:bookmarkStart w:id="1535" w:name="_Toc76572239"/>
      <w:bookmarkStart w:id="1536" w:name="_Toc76652106"/>
      <w:bookmarkStart w:id="1537" w:name="_Toc76652944"/>
      <w:bookmarkStart w:id="1538" w:name="_Toc83742216"/>
      <w:bookmarkStart w:id="1539" w:name="_Toc91440706"/>
      <w:bookmarkStart w:id="1540" w:name="_Toc98849496"/>
      <w:bookmarkStart w:id="1541" w:name="_Toc106543349"/>
      <w:bookmarkStart w:id="1542" w:name="_Toc106737447"/>
      <w:bookmarkStart w:id="1543" w:name="_Toc107233214"/>
      <w:bookmarkStart w:id="1544" w:name="_Toc107234829"/>
      <w:bookmarkStart w:id="1545" w:name="_Toc107419799"/>
      <w:bookmarkStart w:id="1546" w:name="_Toc107477095"/>
      <w:bookmarkStart w:id="1547" w:name="_Toc114565949"/>
      <w:bookmarkStart w:id="1548" w:name="_Toc123936259"/>
      <w:bookmarkStart w:id="1549" w:name="_Toc124377274"/>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B2FB14D"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14:paraId="3BF07552" w14:textId="45636384" w:rsidR="006D1C88" w:rsidRPr="00C25669" w:rsidRDefault="005B3300" w:rsidP="006D1C88">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41141D" w:rsidRPr="0041141D" w:rsidDel="00866735">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6D1C88" w:rsidRPr="00C25669" w14:paraId="37B5930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2D19BDD"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55354B"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5EA4713" w14:textId="77777777" w:rsidR="006D1C88" w:rsidRPr="00C25669" w:rsidRDefault="006D1C88" w:rsidP="006D1C88">
            <w:pPr>
              <w:keepNext/>
              <w:keepLines/>
              <w:spacing w:after="0"/>
              <w:jc w:val="center"/>
              <w:rPr>
                <w:rFonts w:ascii="Arial" w:eastAsia="SimSun" w:hAnsi="Arial"/>
                <w:b/>
                <w:sz w:val="18"/>
              </w:rPr>
            </w:pPr>
            <w:r w:rsidRPr="00C25669">
              <w:rPr>
                <w:rFonts w:ascii="Arial" w:eastAsia="SimSun" w:hAnsi="Arial"/>
                <w:b/>
                <w:sz w:val="18"/>
              </w:rPr>
              <w:t>Test 1</w:t>
            </w:r>
          </w:p>
        </w:tc>
      </w:tr>
      <w:tr w:rsidR="006D1C88" w:rsidRPr="00C25669" w14:paraId="6592A5E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D60F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0BE5DF"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sz w:val="18"/>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97E83C9"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10</w:t>
            </w:r>
          </w:p>
        </w:tc>
      </w:tr>
      <w:tr w:rsidR="006D1C88" w:rsidRPr="00C25669" w14:paraId="2B149BC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F2D692"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01E8877" w14:textId="77777777" w:rsidR="006D1C88" w:rsidRPr="00C25669" w:rsidRDefault="006D1C88" w:rsidP="00C70BDA">
            <w:pPr>
              <w:keepNext/>
              <w:keepLines/>
              <w:spacing w:after="0"/>
              <w:jc w:val="center"/>
              <w:rPr>
                <w:rFonts w:ascii="Arial" w:eastAsia="SimSun" w:hAnsi="Arial"/>
                <w:sz w:val="18"/>
              </w:rPr>
            </w:pPr>
            <w:r w:rsidRPr="00C25669">
              <w:rPr>
                <w:rFonts w:ascii="Arial" w:eastAsia="SimSun" w:hAnsi="Arial" w:hint="eastAsia"/>
                <w:sz w:val="18"/>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E660682"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15</w:t>
            </w:r>
          </w:p>
        </w:tc>
      </w:tr>
      <w:tr w:rsidR="006D1C88" w:rsidRPr="00C25669" w14:paraId="1E1116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A98A3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296204"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A1DFBD"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FDD</w:t>
            </w:r>
          </w:p>
        </w:tc>
      </w:tr>
      <w:tr w:rsidR="006D1C88" w:rsidRPr="00C25669" w14:paraId="274070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9ADE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4C9AC9"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5DAD59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TDLA30-5</w:t>
            </w:r>
          </w:p>
        </w:tc>
      </w:tr>
      <w:tr w:rsidR="006D1C88" w:rsidRPr="00C25669" w14:paraId="164D8BD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21E6A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9AB850"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9DA383"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14:paraId="2996B940"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(N1,N2) = (2,1)</w:t>
            </w:r>
          </w:p>
        </w:tc>
      </w:tr>
      <w:tr w:rsidR="006D1C88" w:rsidRPr="00C25669" w14:paraId="7A05B55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B7F4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4F2A33" w14:textId="77777777" w:rsidR="006D1C88" w:rsidRPr="00C25669" w:rsidRDefault="006D1C88" w:rsidP="006D1C88">
            <w:pPr>
              <w:keepNext/>
              <w:keepLines/>
              <w:spacing w:after="0"/>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12CB14" w14:textId="77777777" w:rsidR="006D1C88" w:rsidRPr="00C25669" w:rsidRDefault="006D1C88" w:rsidP="006D1C88">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6D1C88" w:rsidRPr="00C25669" w14:paraId="2D988F1F"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80A230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ZP CSI-RS configuration</w:t>
            </w:r>
          </w:p>
          <w:p w14:paraId="47EF3A6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3FA17B35"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10073A6"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9618782" w14:textId="77777777" w:rsidR="006D1C88" w:rsidRPr="00C25669" w:rsidRDefault="006D1C88" w:rsidP="006D1C8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6D1C88" w:rsidRPr="00C25669" w14:paraId="3804595C" w14:textId="77777777" w:rsidTr="00DB5B93">
        <w:trPr>
          <w:trHeight w:val="71"/>
          <w:jc w:val="center"/>
        </w:trPr>
        <w:tc>
          <w:tcPr>
            <w:tcW w:w="1382" w:type="dxa"/>
            <w:vMerge/>
            <w:tcBorders>
              <w:left w:val="single" w:sz="4" w:space="0" w:color="auto"/>
              <w:right w:val="single" w:sz="4" w:space="0" w:color="auto"/>
            </w:tcBorders>
            <w:vAlign w:val="center"/>
            <w:hideMark/>
          </w:tcPr>
          <w:p w14:paraId="50B76CB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7D22A6E"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4B28D2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0DE37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323CF925" w14:textId="77777777" w:rsidTr="00DB5B93">
        <w:trPr>
          <w:trHeight w:val="71"/>
          <w:jc w:val="center"/>
        </w:trPr>
        <w:tc>
          <w:tcPr>
            <w:tcW w:w="1382" w:type="dxa"/>
            <w:vMerge/>
            <w:tcBorders>
              <w:left w:val="single" w:sz="4" w:space="0" w:color="auto"/>
              <w:right w:val="single" w:sz="4" w:space="0" w:color="auto"/>
            </w:tcBorders>
            <w:vAlign w:val="center"/>
            <w:hideMark/>
          </w:tcPr>
          <w:p w14:paraId="19E4DDD0"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7C1E41A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C9ED1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098D55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29A1104F" w14:textId="77777777" w:rsidTr="00DB5B93">
        <w:trPr>
          <w:trHeight w:val="71"/>
          <w:jc w:val="center"/>
        </w:trPr>
        <w:tc>
          <w:tcPr>
            <w:tcW w:w="1382" w:type="dxa"/>
            <w:vMerge/>
            <w:tcBorders>
              <w:left w:val="single" w:sz="4" w:space="0" w:color="auto"/>
              <w:right w:val="single" w:sz="4" w:space="0" w:color="auto"/>
            </w:tcBorders>
            <w:vAlign w:val="center"/>
            <w:hideMark/>
          </w:tcPr>
          <w:p w14:paraId="682EBD3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41D800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AC499D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34E305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48FC160" w14:textId="77777777" w:rsidTr="00DB5B93">
        <w:trPr>
          <w:trHeight w:val="71"/>
          <w:jc w:val="center"/>
        </w:trPr>
        <w:tc>
          <w:tcPr>
            <w:tcW w:w="1382" w:type="dxa"/>
            <w:vMerge/>
            <w:tcBorders>
              <w:left w:val="single" w:sz="4" w:space="0" w:color="auto"/>
              <w:right w:val="single" w:sz="4" w:space="0" w:color="auto"/>
            </w:tcBorders>
            <w:vAlign w:val="center"/>
            <w:hideMark/>
          </w:tcPr>
          <w:p w14:paraId="22FB81F7"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B59D59" w14:textId="5EE579D8"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623726"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EA8226" w14:textId="24803E65" w:rsidR="006D1C88" w:rsidRPr="00C25669" w:rsidRDefault="00E57769" w:rsidP="006D1C88">
            <w:pPr>
              <w:keepNext/>
              <w:keepLines/>
              <w:spacing w:after="0"/>
              <w:jc w:val="center"/>
              <w:rPr>
                <w:rFonts w:ascii="Arial" w:eastAsia="SimSun" w:hAnsi="Arial"/>
                <w:sz w:val="18"/>
                <w:lang w:eastAsia="zh-CN"/>
              </w:rPr>
            </w:pPr>
            <w:r>
              <w:rPr>
                <w:rFonts w:ascii="Arial" w:hAnsi="Arial"/>
                <w:sz w:val="18"/>
                <w:lang w:eastAsia="zh-CN"/>
              </w:rPr>
              <w:t>Row 5,(4)</w:t>
            </w:r>
          </w:p>
        </w:tc>
      </w:tr>
      <w:tr w:rsidR="006D1C88" w:rsidRPr="00C25669" w14:paraId="67FC3517" w14:textId="77777777" w:rsidTr="00DB5B93">
        <w:trPr>
          <w:trHeight w:val="71"/>
          <w:jc w:val="center"/>
        </w:trPr>
        <w:tc>
          <w:tcPr>
            <w:tcW w:w="1382" w:type="dxa"/>
            <w:vMerge/>
            <w:tcBorders>
              <w:left w:val="single" w:sz="4" w:space="0" w:color="auto"/>
              <w:right w:val="single" w:sz="4" w:space="0" w:color="auto"/>
            </w:tcBorders>
            <w:vAlign w:val="center"/>
            <w:hideMark/>
          </w:tcPr>
          <w:p w14:paraId="39FA43F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0EF8A8" w14:textId="2F92C1F9" w:rsidR="006D1C88" w:rsidRPr="00C25669" w:rsidRDefault="006D1C88" w:rsidP="006D1C8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666244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78A195F" w14:textId="2C284460"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6D1C88" w:rsidRPr="00C25669" w14:paraId="74FAD7FB" w14:textId="77777777" w:rsidTr="00DB5B93">
        <w:trPr>
          <w:trHeight w:val="71"/>
          <w:jc w:val="center"/>
        </w:trPr>
        <w:tc>
          <w:tcPr>
            <w:tcW w:w="1382" w:type="dxa"/>
            <w:vMerge/>
            <w:tcBorders>
              <w:left w:val="single" w:sz="4" w:space="0" w:color="auto"/>
              <w:right w:val="single" w:sz="4" w:space="0" w:color="auto"/>
            </w:tcBorders>
            <w:vAlign w:val="center"/>
            <w:hideMark/>
          </w:tcPr>
          <w:p w14:paraId="518D9C8E"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40BBCE5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FE71EB7" w14:textId="3EE070DF"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24724"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C0293C" w14:textId="77777777" w:rsidR="006D1C88" w:rsidRPr="006F752A" w:rsidRDefault="006D1C88" w:rsidP="006D1C8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6D1C88" w:rsidRPr="00C25669" w14:paraId="160687B2"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3CBBA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NZP CSI-RS for CSI acquisition</w:t>
            </w:r>
          </w:p>
          <w:p w14:paraId="72F8FA0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49C7CA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67608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2EDC0B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15275709" w14:textId="77777777" w:rsidTr="00DB5B93">
        <w:trPr>
          <w:trHeight w:val="71"/>
          <w:jc w:val="center"/>
        </w:trPr>
        <w:tc>
          <w:tcPr>
            <w:tcW w:w="1382" w:type="dxa"/>
            <w:vMerge/>
            <w:tcBorders>
              <w:left w:val="single" w:sz="4" w:space="0" w:color="auto"/>
              <w:right w:val="single" w:sz="4" w:space="0" w:color="auto"/>
            </w:tcBorders>
            <w:vAlign w:val="center"/>
          </w:tcPr>
          <w:p w14:paraId="13906406"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255A020A"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90CF48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0DB00A"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263B2418" w14:textId="77777777" w:rsidTr="00DB5B93">
        <w:trPr>
          <w:trHeight w:val="71"/>
          <w:jc w:val="center"/>
        </w:trPr>
        <w:tc>
          <w:tcPr>
            <w:tcW w:w="1382" w:type="dxa"/>
            <w:vMerge/>
            <w:tcBorders>
              <w:left w:val="single" w:sz="4" w:space="0" w:color="auto"/>
              <w:right w:val="single" w:sz="4" w:space="0" w:color="auto"/>
            </w:tcBorders>
            <w:vAlign w:val="center"/>
            <w:hideMark/>
          </w:tcPr>
          <w:p w14:paraId="2142C13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8FB7017"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07E7A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74F3F46"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6D1C88" w:rsidRPr="00C25669" w14:paraId="5B388EBD" w14:textId="77777777" w:rsidTr="00DB5B93">
        <w:trPr>
          <w:trHeight w:val="71"/>
          <w:jc w:val="center"/>
        </w:trPr>
        <w:tc>
          <w:tcPr>
            <w:tcW w:w="1382" w:type="dxa"/>
            <w:vMerge/>
            <w:tcBorders>
              <w:left w:val="single" w:sz="4" w:space="0" w:color="auto"/>
              <w:right w:val="single" w:sz="4" w:space="0" w:color="auto"/>
            </w:tcBorders>
            <w:vAlign w:val="center"/>
            <w:hideMark/>
          </w:tcPr>
          <w:p w14:paraId="45E46C85"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240A8F"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CB6092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E8B25DF"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4A0FFAAA" w14:textId="77777777" w:rsidTr="00DB5B93">
        <w:trPr>
          <w:trHeight w:val="71"/>
          <w:jc w:val="center"/>
        </w:trPr>
        <w:tc>
          <w:tcPr>
            <w:tcW w:w="1382" w:type="dxa"/>
            <w:vMerge/>
            <w:tcBorders>
              <w:left w:val="single" w:sz="4" w:space="0" w:color="auto"/>
              <w:right w:val="single" w:sz="4" w:space="0" w:color="auto"/>
            </w:tcBorders>
            <w:vAlign w:val="center"/>
            <w:hideMark/>
          </w:tcPr>
          <w:p w14:paraId="23C8C161" w14:textId="77777777" w:rsidR="006D1C88" w:rsidRPr="00C25669" w:rsidRDefault="006D1C88" w:rsidP="006D1C88">
            <w:pPr>
              <w:keepNext/>
              <w:keepLines/>
              <w:spacing w:after="0"/>
              <w:rPr>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67AF5C1C" w14:textId="1F1181D0" w:rsidR="006D1C88" w:rsidRPr="00C25669" w:rsidRDefault="006D1C88" w:rsidP="006D1C8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6D8F0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F14550E" w14:textId="7DADC82C"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6D1C88" w:rsidRPr="00C25669" w14:paraId="7C40520B" w14:textId="77777777" w:rsidTr="00DB5B93">
        <w:trPr>
          <w:trHeight w:val="71"/>
          <w:jc w:val="center"/>
        </w:trPr>
        <w:tc>
          <w:tcPr>
            <w:tcW w:w="1382" w:type="dxa"/>
            <w:vMerge/>
            <w:tcBorders>
              <w:left w:val="single" w:sz="4" w:space="0" w:color="auto"/>
              <w:right w:val="single" w:sz="4" w:space="0" w:color="auto"/>
            </w:tcBorders>
            <w:vAlign w:val="center"/>
            <w:hideMark/>
          </w:tcPr>
          <w:p w14:paraId="621019E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1EBEC46E" w14:textId="0D159504" w:rsidR="006D1C88" w:rsidRPr="00C25669" w:rsidRDefault="006D1C88" w:rsidP="006D1C8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82801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4779FF6" w14:textId="100278A6"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6D1C88" w:rsidRPr="00C25669" w14:paraId="44C5433E" w14:textId="77777777" w:rsidTr="00DB5B93">
        <w:trPr>
          <w:trHeight w:val="71"/>
          <w:jc w:val="center"/>
        </w:trPr>
        <w:tc>
          <w:tcPr>
            <w:tcW w:w="1382" w:type="dxa"/>
            <w:vMerge/>
            <w:tcBorders>
              <w:left w:val="single" w:sz="4" w:space="0" w:color="auto"/>
              <w:right w:val="single" w:sz="4" w:space="0" w:color="auto"/>
            </w:tcBorders>
            <w:vAlign w:val="center"/>
          </w:tcPr>
          <w:p w14:paraId="4A985A3E"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1CAEC3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CSI-RS</w:t>
            </w:r>
          </w:p>
          <w:p w14:paraId="70D5D9B1" w14:textId="4356E724" w:rsidR="006D1C88" w:rsidRPr="00C25669" w:rsidRDefault="00C63CAA" w:rsidP="006D1C88">
            <w:pPr>
              <w:keepNext/>
              <w:keepLines/>
              <w:spacing w:after="0"/>
              <w:rPr>
                <w:rFonts w:ascii="Arial" w:eastAsia="SimSun"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70D4CF7" w14:textId="77777777" w:rsidR="006D1C88" w:rsidRPr="00C25669" w:rsidRDefault="006D1C88" w:rsidP="006D1C88">
            <w:pPr>
              <w:keepNext/>
              <w:keepLines/>
              <w:spacing w:after="0"/>
              <w:jc w:val="center"/>
              <w:rPr>
                <w:rFonts w:ascii="Arial" w:hAnsi="Arial"/>
                <w:sz w:val="18"/>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44E8EB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6D1C88" w:rsidRPr="00C25669" w14:paraId="1FF93310"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tcPr>
          <w:p w14:paraId="5EB16FA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
          <w:p w14:paraId="581604A1"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FBC8AF3"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F2B6CC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6D1C88" w:rsidRPr="00C25669" w14:paraId="79D52EEB" w14:textId="77777777" w:rsidTr="00DB5B93">
        <w:trPr>
          <w:trHeight w:val="71"/>
          <w:jc w:val="center"/>
        </w:trPr>
        <w:tc>
          <w:tcPr>
            <w:tcW w:w="1382" w:type="dxa"/>
            <w:vMerge w:val="restart"/>
            <w:tcBorders>
              <w:left w:val="single" w:sz="4" w:space="0" w:color="auto"/>
              <w:right w:val="single" w:sz="4" w:space="0" w:color="auto"/>
            </w:tcBorders>
            <w:vAlign w:val="center"/>
          </w:tcPr>
          <w:p w14:paraId="3628B0B3"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configuration</w:t>
            </w:r>
          </w:p>
        </w:tc>
        <w:tc>
          <w:tcPr>
            <w:tcW w:w="2446" w:type="dxa"/>
            <w:tcBorders>
              <w:top w:val="single" w:sz="4" w:space="0" w:color="auto"/>
              <w:left w:val="single" w:sz="4" w:space="0" w:color="auto"/>
              <w:bottom w:val="single" w:sz="4" w:space="0" w:color="auto"/>
              <w:right w:val="single" w:sz="4" w:space="0" w:color="auto"/>
            </w:tcBorders>
          </w:tcPr>
          <w:p w14:paraId="520F8C3B" w14:textId="77777777" w:rsidR="006D1C88" w:rsidRPr="00C25669" w:rsidRDefault="006D1C88" w:rsidP="006D1C8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839F08"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78C97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079503F0" w14:textId="77777777" w:rsidTr="00DB5B93">
        <w:trPr>
          <w:trHeight w:val="221"/>
          <w:jc w:val="center"/>
        </w:trPr>
        <w:tc>
          <w:tcPr>
            <w:tcW w:w="1382" w:type="dxa"/>
            <w:vMerge/>
            <w:tcBorders>
              <w:left w:val="single" w:sz="4" w:space="0" w:color="auto"/>
              <w:right w:val="single" w:sz="4" w:space="0" w:color="auto"/>
            </w:tcBorders>
            <w:vAlign w:val="center"/>
            <w:hideMark/>
          </w:tcPr>
          <w:p w14:paraId="0275EE07" w14:textId="77777777" w:rsidR="006D1C88" w:rsidRPr="00C25669" w:rsidRDefault="006D1C88" w:rsidP="006D1C88">
            <w:pPr>
              <w:keepNext/>
              <w:keepLines/>
              <w:spacing w:after="0"/>
              <w:rPr>
                <w:rFonts w:ascii="Arial" w:eastAsia="SimSun" w:hAnsi="Arial"/>
                <w:sz w:val="18"/>
              </w:rPr>
            </w:pPr>
          </w:p>
        </w:tc>
        <w:tc>
          <w:tcPr>
            <w:tcW w:w="2446" w:type="dxa"/>
            <w:tcBorders>
              <w:top w:val="single" w:sz="4" w:space="0" w:color="auto"/>
              <w:left w:val="single" w:sz="4" w:space="0" w:color="auto"/>
              <w:bottom w:val="single" w:sz="4" w:space="0" w:color="auto"/>
              <w:right w:val="single" w:sz="4" w:space="0" w:color="auto"/>
            </w:tcBorders>
          </w:tcPr>
          <w:p w14:paraId="0139316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27F783"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3A4F1994"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6D1C88" w:rsidRPr="00C25669" w14:paraId="7A1D8174" w14:textId="77777777" w:rsidTr="00DB5B93">
        <w:trPr>
          <w:trHeight w:val="413"/>
          <w:jc w:val="center"/>
        </w:trPr>
        <w:tc>
          <w:tcPr>
            <w:tcW w:w="1382" w:type="dxa"/>
            <w:vMerge/>
            <w:tcBorders>
              <w:left w:val="single" w:sz="4" w:space="0" w:color="auto"/>
              <w:right w:val="single" w:sz="4" w:space="0" w:color="auto"/>
            </w:tcBorders>
            <w:vAlign w:val="center"/>
            <w:hideMark/>
          </w:tcPr>
          <w:p w14:paraId="7AC4CA9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A9C790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CSI-IM Resource Mapping</w:t>
            </w:r>
          </w:p>
          <w:p w14:paraId="0FDC56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2EBFBEC"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022C574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6D1C88" w:rsidRPr="00C25669" w14:paraId="32206E6F" w14:textId="77777777" w:rsidTr="00DB5B93">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8FC3B99"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F87421C"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CSI-IM timeConfig</w:t>
            </w:r>
          </w:p>
          <w:p w14:paraId="63000ABB" w14:textId="77EE1888" w:rsidR="006D1C88" w:rsidRPr="00C25669" w:rsidRDefault="00C63CAA" w:rsidP="006D1C88">
            <w:pPr>
              <w:keepNext/>
              <w:keepLines/>
              <w:spacing w:after="0"/>
              <w:rPr>
                <w:rFonts w:ascii="Arial" w:hAnsi="Arial"/>
                <w:sz w:val="18"/>
              </w:rPr>
            </w:pPr>
            <w:r>
              <w:rPr>
                <w:rFonts w:ascii="Arial" w:eastAsia="SimSun" w:hAnsi="Arial" w:hint="eastAsia"/>
                <w:sz w:val="18"/>
                <w:lang w:eastAsia="zh-CN"/>
              </w:rPr>
              <w:t>periodicity</w:t>
            </w:r>
            <w:r w:rsidR="006D1C88"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A88A9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3DA8B5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02726CE"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396C6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30030E4"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960584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6D1C88" w:rsidRPr="00C25669" w14:paraId="65B7518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908A19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2B5E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9CB4232"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6D1C88" w:rsidRPr="00C25669" w14:paraId="1DD79C4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C082D0"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867315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9DBBC68"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cri-RI-PMI-CQI</w:t>
            </w:r>
          </w:p>
        </w:tc>
      </w:tr>
      <w:tr w:rsidR="006D1C88" w:rsidRPr="00C25669" w14:paraId="22B4AC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3940A7D"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63596B"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B6A290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503F6D6"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3C9635"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5B1A6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D111FF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31190B5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213ABE"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D7846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1BFF6D8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3FC072DB"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8D5C148"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B64C079"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338A93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6D1C88" w:rsidRPr="00C25669" w14:paraId="6062D02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030729"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7036944C" w14:textId="77777777" w:rsidR="006D1C88" w:rsidRPr="00C25669" w:rsidRDefault="006D1C88" w:rsidP="006D1C88">
            <w:pPr>
              <w:keepNext/>
              <w:keepLines/>
              <w:spacing w:after="0"/>
              <w:jc w:val="center"/>
              <w:rPr>
                <w:rFonts w:ascii="Arial" w:hAnsi="Arial"/>
                <w:sz w:val="18"/>
              </w:rPr>
            </w:pPr>
            <w:r w:rsidRPr="00C25669">
              <w:rPr>
                <w:rFonts w:ascii="Arial" w:eastAsia="SimSun" w:hAnsi="Arial" w:cs="Arial"/>
                <w:sz w:val="18"/>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E410B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6D1C88" w:rsidRPr="00C25669" w14:paraId="2416390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9D7D8CF" w14:textId="77777777" w:rsidR="006D1C88" w:rsidRPr="00C25669" w:rsidRDefault="006D1C88" w:rsidP="006D1C88">
            <w:pPr>
              <w:keepNext/>
              <w:keepLines/>
              <w:spacing w:after="0"/>
              <w:rPr>
                <w:rFonts w:ascii="Arial" w:eastAsia="SimSun" w:hAnsi="Arial"/>
                <w:sz w:val="18"/>
              </w:rPr>
            </w:pPr>
            <w:r w:rsidRPr="00C25669">
              <w:rPr>
                <w:rFonts w:ascii="Arial" w:eastAsia="SimSun" w:hAnsi="Arial" w:cs="Arial"/>
                <w:sz w:val="18"/>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8A54DF8"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8AD1BF3"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6D1C88" w:rsidRPr="00C25669" w14:paraId="5800FD1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96B636" w14:textId="04300C0D" w:rsidR="006D1C88" w:rsidRPr="00C25669" w:rsidRDefault="006D1C88" w:rsidP="006D1C88">
            <w:pPr>
              <w:keepNext/>
              <w:keepLines/>
              <w:spacing w:after="0"/>
              <w:rPr>
                <w:rFonts w:ascii="Arial" w:eastAsia="SimSun" w:hAnsi="Arial"/>
                <w:sz w:val="18"/>
              </w:rPr>
            </w:pPr>
            <w:r w:rsidRPr="00C25669">
              <w:rPr>
                <w:rFonts w:ascii="Arial" w:eastAsia="SimSun" w:hAnsi="Arial"/>
                <w:sz w:val="18"/>
              </w:rPr>
              <w:t xml:space="preserve">CSI-Report </w:t>
            </w:r>
            <w:r w:rsidR="00C63CAA">
              <w:rPr>
                <w:rFonts w:ascii="Arial" w:eastAsia="SimSun" w:hAnsi="Arial" w:hint="eastAsia"/>
                <w:sz w:val="18"/>
                <w:lang w:eastAsia="zh-CN"/>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7D8E1F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661FBAD"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6D1C88" w:rsidRPr="00C25669" w14:paraId="7A29FCEA"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8FAC5CF"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0783573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4B68C1C"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4</w:t>
            </w:r>
          </w:p>
        </w:tc>
      </w:tr>
      <w:tr w:rsidR="006D1C88" w:rsidRPr="00C25669" w14:paraId="2A550FF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D888AE"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090055CE"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CE86419"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6D1C88" w:rsidRPr="00C25669" w14:paraId="2FD2B84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532EF6"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E3D42DF"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3B44FF"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1</w:t>
            </w:r>
          </w:p>
        </w:tc>
      </w:tr>
      <w:tr w:rsidR="006D1C88" w:rsidRPr="00C25669" w14:paraId="5794D833"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F3C313" w14:textId="77777777" w:rsidR="006D1C88" w:rsidRPr="00C25669" w:rsidRDefault="006D1C88" w:rsidP="006D1C88">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3F8F767C" w14:textId="77777777" w:rsidR="006D1C88" w:rsidRPr="00C25669" w:rsidRDefault="006D1C88" w:rsidP="006D1C88">
            <w:pPr>
              <w:keepNext/>
              <w:keepLines/>
              <w:spacing w:after="0"/>
              <w:jc w:val="center"/>
              <w:rPr>
                <w:rFonts w:ascii="Arial" w:eastAsia="SimSun"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C150EE" w14:textId="77777777" w:rsidR="006D1C88" w:rsidRPr="00C25669" w:rsidRDefault="006D1C88"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C4AAB26" w14:textId="77777777" w:rsidR="006D1C88" w:rsidRPr="00C25669" w:rsidDel="00C47FF2" w:rsidRDefault="006D1C88" w:rsidP="006D1C8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6D1C88" w:rsidRPr="00C25669" w14:paraId="79F4DA3E" w14:textId="77777777" w:rsidTr="00DB5B93">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436FF1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4CE3B6D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6E95DFF"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51C7D2F5"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lang w:eastAsia="zh-CN"/>
              </w:rPr>
              <w:t>typeI-SinglePanel</w:t>
            </w:r>
          </w:p>
        </w:tc>
      </w:tr>
      <w:tr w:rsidR="006D1C88" w:rsidRPr="00C25669" w14:paraId="6FF7B820" w14:textId="77777777" w:rsidTr="00DB5B93">
        <w:trPr>
          <w:trHeight w:val="71"/>
          <w:jc w:val="center"/>
        </w:trPr>
        <w:tc>
          <w:tcPr>
            <w:tcW w:w="1382" w:type="dxa"/>
            <w:vMerge/>
            <w:tcBorders>
              <w:left w:val="single" w:sz="4" w:space="0" w:color="auto"/>
              <w:right w:val="single" w:sz="4" w:space="0" w:color="auto"/>
            </w:tcBorders>
            <w:hideMark/>
          </w:tcPr>
          <w:p w14:paraId="4165632D"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699A897D"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8997FF0"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3CDF9D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6D1C88" w:rsidRPr="00C25669" w14:paraId="2077692F" w14:textId="77777777" w:rsidTr="00DB5B93">
        <w:trPr>
          <w:trHeight w:val="71"/>
          <w:jc w:val="center"/>
        </w:trPr>
        <w:tc>
          <w:tcPr>
            <w:tcW w:w="1382" w:type="dxa"/>
            <w:vMerge/>
            <w:tcBorders>
              <w:left w:val="single" w:sz="4" w:space="0" w:color="auto"/>
              <w:right w:val="single" w:sz="4" w:space="0" w:color="auto"/>
            </w:tcBorders>
            <w:hideMark/>
          </w:tcPr>
          <w:p w14:paraId="0D5F94D8"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26DDE7A1"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A0BD811"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36CD01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6D1C88" w:rsidRPr="00C25669" w14:paraId="30D859E9" w14:textId="77777777" w:rsidTr="00DB5B93">
        <w:trPr>
          <w:trHeight w:val="71"/>
          <w:jc w:val="center"/>
        </w:trPr>
        <w:tc>
          <w:tcPr>
            <w:tcW w:w="1382" w:type="dxa"/>
            <w:vMerge/>
            <w:tcBorders>
              <w:left w:val="single" w:sz="4" w:space="0" w:color="auto"/>
              <w:right w:val="single" w:sz="4" w:space="0" w:color="auto"/>
            </w:tcBorders>
          </w:tcPr>
          <w:p w14:paraId="200AE25A"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5C9A6BF6"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2B2CB15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C9BD21B"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6D1C88" w:rsidRPr="00C25669" w14:paraId="45CB0C38" w14:textId="77777777" w:rsidTr="00DB5B93">
        <w:trPr>
          <w:trHeight w:val="71"/>
          <w:jc w:val="center"/>
        </w:trPr>
        <w:tc>
          <w:tcPr>
            <w:tcW w:w="1382" w:type="dxa"/>
            <w:vMerge/>
            <w:tcBorders>
              <w:left w:val="single" w:sz="4" w:space="0" w:color="auto"/>
              <w:right w:val="single" w:sz="4" w:space="0" w:color="auto"/>
            </w:tcBorders>
            <w:hideMark/>
          </w:tcPr>
          <w:p w14:paraId="76FDFC1C"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08BDAE6B"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FD8F63E"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716B8B47"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6D1C88" w:rsidRPr="00C25669" w14:paraId="3DA202E4" w14:textId="77777777" w:rsidTr="00DB5B93">
        <w:trPr>
          <w:trHeight w:val="71"/>
          <w:jc w:val="center"/>
        </w:trPr>
        <w:tc>
          <w:tcPr>
            <w:tcW w:w="1382" w:type="dxa"/>
            <w:vMerge/>
            <w:tcBorders>
              <w:left w:val="single" w:sz="4" w:space="0" w:color="auto"/>
              <w:bottom w:val="single" w:sz="4" w:space="0" w:color="auto"/>
              <w:right w:val="single" w:sz="4" w:space="0" w:color="auto"/>
            </w:tcBorders>
          </w:tcPr>
          <w:p w14:paraId="19A089B4" w14:textId="77777777" w:rsidR="006D1C88" w:rsidRPr="00C25669" w:rsidRDefault="006D1C88" w:rsidP="006D1C88">
            <w:pPr>
              <w:keepNext/>
              <w:keepLines/>
              <w:spacing w:after="0"/>
              <w:rPr>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
          <w:p w14:paraId="3ECF6B33"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504ED5"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1ED09E9"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6D1C88" w:rsidRPr="00C25669" w14:paraId="69A4E875"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B55B71A"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25E24DA"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0B8B92E"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6D1C88" w:rsidRPr="00C25669" w14:paraId="59233D12"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676CD08"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A4A7C3" w14:textId="77777777" w:rsidR="006D1C88" w:rsidRPr="00C25669" w:rsidRDefault="006D1C88" w:rsidP="006D1C88">
            <w:pPr>
              <w:keepNext/>
              <w:keepLines/>
              <w:spacing w:after="0"/>
              <w:jc w:val="center"/>
              <w:rPr>
                <w:rFonts w:ascii="Arial" w:hAnsi="Arial"/>
                <w:sz w:val="18"/>
              </w:rPr>
            </w:pPr>
            <w:r w:rsidRPr="00C25669">
              <w:rPr>
                <w:rFonts w:ascii="Arial" w:eastAsia="SimSun" w:hAnsi="Arial"/>
                <w:sz w:val="18"/>
              </w:rPr>
              <w:t>ms</w:t>
            </w:r>
          </w:p>
        </w:tc>
        <w:tc>
          <w:tcPr>
            <w:tcW w:w="2167" w:type="dxa"/>
            <w:tcBorders>
              <w:top w:val="single" w:sz="4" w:space="0" w:color="auto"/>
              <w:left w:val="single" w:sz="4" w:space="0" w:color="auto"/>
              <w:bottom w:val="single" w:sz="4" w:space="0" w:color="auto"/>
              <w:right w:val="single" w:sz="4" w:space="0" w:color="auto"/>
            </w:tcBorders>
            <w:vAlign w:val="center"/>
          </w:tcPr>
          <w:p w14:paraId="35C4C76C"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6D1C88" w:rsidRPr="00C25669" w14:paraId="7DFD50ED"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7EAB647" w14:textId="77777777" w:rsidR="006D1C88" w:rsidRPr="00C25669" w:rsidRDefault="006D1C88" w:rsidP="006D1C8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25F9A5C" w14:textId="77777777" w:rsidR="006D1C88" w:rsidRPr="00C25669" w:rsidRDefault="006D1C88" w:rsidP="006D1C88">
            <w:pPr>
              <w:keepNext/>
              <w:keepLines/>
              <w:spacing w:after="0"/>
              <w:jc w:val="center"/>
              <w:rPr>
                <w:rFonts w:ascii="Arial" w:eastAsia="SimSun"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68B189B8"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D1C88" w:rsidRPr="00C25669" w14:paraId="0AAF6234"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168250" w14:textId="77777777" w:rsidR="006D1C88" w:rsidRPr="00C25669" w:rsidRDefault="006D1C88" w:rsidP="006D1C88">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C923EC2" w14:textId="77777777" w:rsidR="006D1C88" w:rsidRPr="00C25669" w:rsidRDefault="006D1C88" w:rsidP="006D1C88">
            <w:pPr>
              <w:keepNext/>
              <w:keepLines/>
              <w:spacing w:after="0"/>
              <w:jc w:val="center"/>
              <w:rPr>
                <w:rFonts w:ascii="Arial" w:hAnsi="Arial"/>
                <w:sz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217E7085" w14:textId="77777777" w:rsidR="006D1C88" w:rsidRPr="00C25669" w:rsidRDefault="006D1C88" w:rsidP="006D1C88">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DB5B93" w:rsidRPr="00C25669" w14:paraId="63C83968" w14:textId="77777777" w:rsidTr="00DB5B93">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D895539" w14:textId="01BEB859" w:rsidR="00DB5B93" w:rsidRPr="00C25669" w:rsidRDefault="00DB5B9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38972BC6" w14:textId="77777777" w:rsidR="00DB5B93" w:rsidRPr="00C25669" w:rsidRDefault="00DB5B93" w:rsidP="003A175F">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70A06" w14:textId="0CB2D706" w:rsidR="00DB5B93" w:rsidRPr="00C25669" w:rsidRDefault="00DB5B9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6D1C88" w:rsidRPr="00C25669" w14:paraId="35D70050" w14:textId="77777777" w:rsidTr="006D1C8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5572E19" w14:textId="77777777" w:rsidR="006D1C88" w:rsidRPr="007428EC" w:rsidRDefault="006D1C88" w:rsidP="006D1C88">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7C903A50" w14:textId="77777777" w:rsidR="006D1C88" w:rsidRPr="00C25669" w:rsidRDefault="006D1C88" w:rsidP="006D1C8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14:paraId="441A08F9" w14:textId="77777777" w:rsidR="006D1C88" w:rsidRPr="00C25669" w:rsidRDefault="006D1C88" w:rsidP="006D1C8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1433DE53" w14:textId="77777777" w:rsidR="006D1C88" w:rsidRPr="00C25669" w:rsidRDefault="006D1C88" w:rsidP="006D1C88">
      <w:pPr>
        <w:rPr>
          <w:rFonts w:eastAsia="SimSun"/>
          <w:lang w:eastAsia="zh-CN"/>
        </w:rPr>
      </w:pPr>
    </w:p>
    <w:p w14:paraId="4E35FFB4" w14:textId="318EABA7" w:rsidR="005B3300" w:rsidRPr="00C25669" w:rsidRDefault="005B3300" w:rsidP="0041141D">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16411A0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9F8AEA"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BA0E36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477049B2"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A901ACA"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560A3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39C7FED7" w14:textId="77777777" w:rsidR="005B3300" w:rsidRPr="00C25669" w:rsidRDefault="005B3300" w:rsidP="005B3300">
      <w:pPr>
        <w:rPr>
          <w:rFonts w:eastAsia="SimSun"/>
        </w:rPr>
      </w:pPr>
    </w:p>
    <w:p w14:paraId="48885B64" w14:textId="77777777" w:rsidR="005B3300" w:rsidRPr="00C25669" w:rsidRDefault="005B3300" w:rsidP="005B3300">
      <w:pPr>
        <w:pStyle w:val="Heading5"/>
        <w:rPr>
          <w:lang w:eastAsia="zh-CN"/>
        </w:rPr>
      </w:pPr>
      <w:bookmarkStart w:id="1550" w:name="_Toc21338251"/>
      <w:bookmarkStart w:id="1551" w:name="_Toc29808359"/>
      <w:bookmarkStart w:id="1552" w:name="_Toc37068278"/>
      <w:bookmarkStart w:id="1553" w:name="_Toc37083823"/>
      <w:bookmarkStart w:id="1554" w:name="_Toc37084165"/>
      <w:bookmarkStart w:id="1555" w:name="_Toc40209527"/>
      <w:bookmarkStart w:id="1556" w:name="_Toc40209869"/>
      <w:bookmarkStart w:id="1557" w:name="_Toc45892828"/>
      <w:bookmarkStart w:id="1558" w:name="_Toc53176689"/>
      <w:bookmarkStart w:id="1559" w:name="_Toc61121002"/>
      <w:bookmarkStart w:id="1560" w:name="_Toc67918184"/>
      <w:bookmarkStart w:id="1561" w:name="_Toc76298228"/>
      <w:bookmarkStart w:id="1562" w:name="_Toc76572240"/>
      <w:bookmarkStart w:id="1563" w:name="_Toc76652107"/>
      <w:bookmarkStart w:id="1564" w:name="_Toc76652945"/>
      <w:bookmarkStart w:id="1565" w:name="_Toc83742217"/>
      <w:bookmarkStart w:id="1566" w:name="_Toc91440707"/>
      <w:bookmarkStart w:id="1567" w:name="_Toc98849497"/>
      <w:bookmarkStart w:id="1568" w:name="_Toc106543350"/>
      <w:bookmarkStart w:id="1569" w:name="_Toc106737448"/>
      <w:bookmarkStart w:id="1570" w:name="_Toc107233215"/>
      <w:bookmarkStart w:id="1571" w:name="_Toc107234830"/>
      <w:bookmarkStart w:id="1572" w:name="_Toc107419800"/>
      <w:bookmarkStart w:id="1573" w:name="_Toc107477096"/>
      <w:bookmarkStart w:id="1574" w:name="_Toc114565950"/>
      <w:bookmarkStart w:id="1575" w:name="_Toc123936260"/>
      <w:bookmarkStart w:id="1576" w:name="_Toc124377275"/>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226EAA3" w14:textId="4E444B98" w:rsidR="005B3300" w:rsidRDefault="005B3300" w:rsidP="005B3300">
      <w:pPr>
        <w:rPr>
          <w:rFonts w:eastAsia="SimSu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14:paraId="2D14D39F" w14:textId="52176C1D" w:rsidR="00BB69D3" w:rsidRDefault="00BB69D3" w:rsidP="00DF484F">
      <w:pPr>
        <w:pStyle w:val="TH"/>
      </w:pPr>
      <w:r w:rsidRPr="00C25669">
        <w:lastRenderedPageBreak/>
        <w:t xml:space="preserve">Table </w:t>
      </w:r>
      <w:r w:rsidRPr="006F752A">
        <w:t>6.3.3.1.2-1</w:t>
      </w:r>
      <w:r w:rsidRPr="00C25669">
        <w:t xml:space="preserve">: </w:t>
      </w:r>
      <w:r w:rsidRPr="006F752A">
        <w:t>T</w:t>
      </w:r>
      <w:r w:rsidRPr="00C25669">
        <w:t xml:space="preserve">est parameters </w:t>
      </w:r>
      <w:r w:rsidRPr="006F752A">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905654" w:rsidRPr="00C25669" w14:paraId="3888E6B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6D01C4" w14:textId="7EC83330"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991C6"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8A1D0A" w14:textId="77777777" w:rsidR="00905654" w:rsidRPr="00C25669" w:rsidRDefault="00905654" w:rsidP="007E1C9C">
            <w:pPr>
              <w:keepNext/>
              <w:keepLines/>
              <w:spacing w:after="0"/>
              <w:jc w:val="center"/>
              <w:rPr>
                <w:rFonts w:ascii="Arial" w:hAnsi="Arial"/>
                <w:b/>
                <w:sz w:val="18"/>
              </w:rPr>
            </w:pPr>
            <w:r w:rsidRPr="00C25669">
              <w:rPr>
                <w:rFonts w:ascii="Arial" w:eastAsia="SimSun" w:hAnsi="Arial"/>
                <w:b/>
                <w:sz w:val="18"/>
              </w:rPr>
              <w:t>Test 1</w:t>
            </w:r>
          </w:p>
        </w:tc>
      </w:tr>
      <w:tr w:rsidR="00905654" w:rsidRPr="00C25669" w14:paraId="38A9964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08E64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646A6"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3810BAB"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905654" w:rsidRPr="00C25669" w14:paraId="625C9B4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F6349F"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C4D9F03" w14:textId="77777777" w:rsidR="00905654" w:rsidRPr="00C25669" w:rsidRDefault="00905654" w:rsidP="007E1C9C">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8DA1B7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05654" w:rsidRPr="00C25669" w14:paraId="3C24E38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BE57DA"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3D043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D85AE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905654" w:rsidRPr="00C25669" w14:paraId="3F6CFFD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38A88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EA6F727"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4430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905654" w:rsidRPr="00C25669" w14:paraId="10D8F6F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EFAA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037B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5FCB1" w14:textId="77777777" w:rsidR="00905654" w:rsidRPr="00C25669" w:rsidRDefault="00905654" w:rsidP="007E1C9C">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320BFC40"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905654" w:rsidRPr="00C25669" w14:paraId="662D13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677A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7A853E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A7747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905654" w:rsidRPr="00C25669" w14:paraId="312518B1"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A4222D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ZP CSI-RS configuration</w:t>
            </w:r>
          </w:p>
          <w:p w14:paraId="0640330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F27CF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CB0FF5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41D215" w14:textId="77777777" w:rsidR="00905654" w:rsidRPr="00C25669" w:rsidRDefault="00905654" w:rsidP="007E1C9C">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905654" w:rsidRPr="00C25669" w14:paraId="66E5C8C9" w14:textId="77777777" w:rsidTr="007E1C9C">
        <w:trPr>
          <w:trHeight w:val="71"/>
          <w:jc w:val="center"/>
        </w:trPr>
        <w:tc>
          <w:tcPr>
            <w:tcW w:w="1383" w:type="dxa"/>
            <w:vMerge/>
            <w:tcBorders>
              <w:left w:val="single" w:sz="4" w:space="0" w:color="auto"/>
              <w:right w:val="single" w:sz="4" w:space="0" w:color="auto"/>
            </w:tcBorders>
            <w:vAlign w:val="center"/>
            <w:hideMark/>
          </w:tcPr>
          <w:p w14:paraId="7731067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D18D4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5771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6A43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377757FB" w14:textId="77777777" w:rsidTr="007E1C9C">
        <w:trPr>
          <w:trHeight w:val="71"/>
          <w:jc w:val="center"/>
        </w:trPr>
        <w:tc>
          <w:tcPr>
            <w:tcW w:w="1383" w:type="dxa"/>
            <w:vMerge/>
            <w:tcBorders>
              <w:left w:val="single" w:sz="4" w:space="0" w:color="auto"/>
              <w:right w:val="single" w:sz="4" w:space="0" w:color="auto"/>
            </w:tcBorders>
            <w:vAlign w:val="center"/>
            <w:hideMark/>
          </w:tcPr>
          <w:p w14:paraId="1854B0D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102E0D"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C3605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52FB1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905654" w:rsidRPr="00C25669" w14:paraId="65F54E28" w14:textId="77777777" w:rsidTr="007E1C9C">
        <w:trPr>
          <w:trHeight w:val="71"/>
          <w:jc w:val="center"/>
        </w:trPr>
        <w:tc>
          <w:tcPr>
            <w:tcW w:w="1383" w:type="dxa"/>
            <w:vMerge/>
            <w:tcBorders>
              <w:left w:val="single" w:sz="4" w:space="0" w:color="auto"/>
              <w:right w:val="single" w:sz="4" w:space="0" w:color="auto"/>
            </w:tcBorders>
            <w:vAlign w:val="center"/>
            <w:hideMark/>
          </w:tcPr>
          <w:p w14:paraId="7876FB9E"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FC886"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DC745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878F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43B063E6" w14:textId="77777777" w:rsidTr="007E1C9C">
        <w:trPr>
          <w:trHeight w:val="71"/>
          <w:jc w:val="center"/>
        </w:trPr>
        <w:tc>
          <w:tcPr>
            <w:tcW w:w="1383" w:type="dxa"/>
            <w:vMerge/>
            <w:tcBorders>
              <w:left w:val="single" w:sz="4" w:space="0" w:color="auto"/>
              <w:right w:val="single" w:sz="4" w:space="0" w:color="auto"/>
            </w:tcBorders>
            <w:vAlign w:val="center"/>
            <w:hideMark/>
          </w:tcPr>
          <w:p w14:paraId="0EC437D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DF3E4" w14:textId="55E0459A"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A236AF"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18D501" w14:textId="17DB0083" w:rsidR="00905654" w:rsidRPr="00C25669" w:rsidRDefault="007A77B8" w:rsidP="007E1C9C">
            <w:pPr>
              <w:keepNext/>
              <w:keepLines/>
              <w:spacing w:after="0"/>
              <w:jc w:val="center"/>
              <w:rPr>
                <w:rFonts w:ascii="Arial" w:eastAsia="SimSun" w:hAnsi="Arial"/>
                <w:sz w:val="18"/>
                <w:lang w:eastAsia="zh-CN"/>
              </w:rPr>
            </w:pPr>
            <w:r>
              <w:rPr>
                <w:rFonts w:ascii="Arial" w:hAnsi="Arial"/>
                <w:sz w:val="18"/>
                <w:lang w:eastAsia="zh-CN"/>
              </w:rPr>
              <w:t>Row 5,(4)</w:t>
            </w:r>
          </w:p>
        </w:tc>
      </w:tr>
      <w:tr w:rsidR="00905654" w:rsidRPr="00C25669" w14:paraId="02C18ADB" w14:textId="77777777" w:rsidTr="007E1C9C">
        <w:trPr>
          <w:trHeight w:val="71"/>
          <w:jc w:val="center"/>
        </w:trPr>
        <w:tc>
          <w:tcPr>
            <w:tcW w:w="1383" w:type="dxa"/>
            <w:vMerge/>
            <w:tcBorders>
              <w:left w:val="single" w:sz="4" w:space="0" w:color="auto"/>
              <w:right w:val="single" w:sz="4" w:space="0" w:color="auto"/>
            </w:tcBorders>
            <w:vAlign w:val="center"/>
            <w:hideMark/>
          </w:tcPr>
          <w:p w14:paraId="60F554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26C4" w14:textId="2C2B812D" w:rsidR="00905654" w:rsidRPr="00C25669" w:rsidRDefault="00905654" w:rsidP="007E1C9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2708EA"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DDF6F" w14:textId="1C077231"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905654" w:rsidRPr="005527F0" w14:paraId="2605D9B2" w14:textId="77777777" w:rsidTr="007E1C9C">
        <w:trPr>
          <w:trHeight w:val="71"/>
          <w:jc w:val="center"/>
        </w:trPr>
        <w:tc>
          <w:tcPr>
            <w:tcW w:w="1383" w:type="dxa"/>
            <w:vMerge/>
            <w:tcBorders>
              <w:left w:val="single" w:sz="4" w:space="0" w:color="auto"/>
              <w:right w:val="single" w:sz="4" w:space="0" w:color="auto"/>
            </w:tcBorders>
            <w:vAlign w:val="center"/>
            <w:hideMark/>
          </w:tcPr>
          <w:p w14:paraId="55F8ABC1"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E1EDC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596C7E0E" w14:textId="424AFEE7"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22CBBD9"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2F48B9" w14:textId="77777777" w:rsidR="00905654" w:rsidRPr="006F752A" w:rsidRDefault="00905654" w:rsidP="007E1C9C">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905654" w:rsidRPr="00C25669" w14:paraId="6BBF0B97"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97D382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NZP CSI-RS for CSI acquisition</w:t>
            </w:r>
          </w:p>
          <w:p w14:paraId="63DF7293"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E3B65C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7BBED6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8FD3D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47217B20" w14:textId="77777777" w:rsidTr="007E1C9C">
        <w:trPr>
          <w:trHeight w:val="71"/>
          <w:jc w:val="center"/>
        </w:trPr>
        <w:tc>
          <w:tcPr>
            <w:tcW w:w="1383" w:type="dxa"/>
            <w:vMerge/>
            <w:tcBorders>
              <w:left w:val="single" w:sz="4" w:space="0" w:color="auto"/>
              <w:right w:val="single" w:sz="4" w:space="0" w:color="auto"/>
            </w:tcBorders>
            <w:vAlign w:val="center"/>
          </w:tcPr>
          <w:p w14:paraId="1B2C7EF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0EAA5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AA57D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F9042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2C1A8293" w14:textId="77777777" w:rsidTr="007E1C9C">
        <w:trPr>
          <w:trHeight w:val="71"/>
          <w:jc w:val="center"/>
        </w:trPr>
        <w:tc>
          <w:tcPr>
            <w:tcW w:w="1383" w:type="dxa"/>
            <w:vMerge/>
            <w:tcBorders>
              <w:left w:val="single" w:sz="4" w:space="0" w:color="auto"/>
              <w:right w:val="single" w:sz="4" w:space="0" w:color="auto"/>
            </w:tcBorders>
            <w:vAlign w:val="center"/>
            <w:hideMark/>
          </w:tcPr>
          <w:p w14:paraId="6A7D597B"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DEC23C"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CE6FFC"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AD782"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905654" w:rsidRPr="00C25669" w14:paraId="735ABEA2" w14:textId="77777777" w:rsidTr="007E1C9C">
        <w:trPr>
          <w:trHeight w:val="71"/>
          <w:jc w:val="center"/>
        </w:trPr>
        <w:tc>
          <w:tcPr>
            <w:tcW w:w="1383" w:type="dxa"/>
            <w:vMerge/>
            <w:tcBorders>
              <w:left w:val="single" w:sz="4" w:space="0" w:color="auto"/>
              <w:right w:val="single" w:sz="4" w:space="0" w:color="auto"/>
            </w:tcBorders>
            <w:vAlign w:val="center"/>
            <w:hideMark/>
          </w:tcPr>
          <w:p w14:paraId="10100DE8"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2F2423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E31604"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06FB8"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7DC4AF5D" w14:textId="77777777" w:rsidTr="007E1C9C">
        <w:trPr>
          <w:trHeight w:val="71"/>
          <w:jc w:val="center"/>
        </w:trPr>
        <w:tc>
          <w:tcPr>
            <w:tcW w:w="1383" w:type="dxa"/>
            <w:vMerge/>
            <w:tcBorders>
              <w:left w:val="single" w:sz="4" w:space="0" w:color="auto"/>
              <w:right w:val="single" w:sz="4" w:space="0" w:color="auto"/>
            </w:tcBorders>
            <w:vAlign w:val="center"/>
            <w:hideMark/>
          </w:tcPr>
          <w:p w14:paraId="7B50300E" w14:textId="77777777" w:rsidR="00905654" w:rsidRPr="00C25669" w:rsidRDefault="00905654" w:rsidP="007E1C9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5075CE" w14:textId="5EFA694F" w:rsidR="00905654" w:rsidRPr="00C25669" w:rsidRDefault="00905654" w:rsidP="007E1C9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C44F4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14E46"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905654" w:rsidRPr="00C25669" w14:paraId="65A6456E" w14:textId="77777777" w:rsidTr="007E1C9C">
        <w:trPr>
          <w:trHeight w:val="71"/>
          <w:jc w:val="center"/>
        </w:trPr>
        <w:tc>
          <w:tcPr>
            <w:tcW w:w="1383" w:type="dxa"/>
            <w:vMerge/>
            <w:tcBorders>
              <w:left w:val="single" w:sz="4" w:space="0" w:color="auto"/>
              <w:right w:val="single" w:sz="4" w:space="0" w:color="auto"/>
            </w:tcBorders>
            <w:vAlign w:val="center"/>
            <w:hideMark/>
          </w:tcPr>
          <w:p w14:paraId="7D887E1D"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5B1E23" w14:textId="7D0373EE" w:rsidR="00905654" w:rsidRPr="00C25669" w:rsidRDefault="00905654" w:rsidP="007E1C9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A00B71"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E3C917" w14:textId="08837D6E"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905654" w:rsidRPr="00C25669" w14:paraId="4649CC44" w14:textId="77777777" w:rsidTr="007E1C9C">
        <w:trPr>
          <w:trHeight w:val="71"/>
          <w:jc w:val="center"/>
        </w:trPr>
        <w:tc>
          <w:tcPr>
            <w:tcW w:w="1383" w:type="dxa"/>
            <w:vMerge/>
            <w:tcBorders>
              <w:left w:val="single" w:sz="4" w:space="0" w:color="auto"/>
              <w:right w:val="single" w:sz="4" w:space="0" w:color="auto"/>
            </w:tcBorders>
            <w:vAlign w:val="center"/>
          </w:tcPr>
          <w:p w14:paraId="36C27124"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7B464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CSI-RS</w:t>
            </w:r>
          </w:p>
          <w:p w14:paraId="0044B1BF" w14:textId="5221B5E4" w:rsidR="00905654" w:rsidRPr="00C25669" w:rsidRDefault="009830CD" w:rsidP="007E1C9C">
            <w:pPr>
              <w:keepNext/>
              <w:keepLines/>
              <w:spacing w:after="0"/>
              <w:rPr>
                <w:rFonts w:ascii="Arial" w:eastAsia="SimSun"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663A195" w14:textId="77777777" w:rsidR="00905654" w:rsidRPr="00C25669" w:rsidRDefault="00905654" w:rsidP="007E1C9C">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73ACFF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D0C34CD"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tcPr>
          <w:p w14:paraId="182E1EC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E819E"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9F6A63"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C0FF3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905654" w:rsidRPr="00C25669" w14:paraId="55779D1A" w14:textId="77777777" w:rsidTr="007E1C9C">
        <w:trPr>
          <w:trHeight w:val="71"/>
          <w:jc w:val="center"/>
        </w:trPr>
        <w:tc>
          <w:tcPr>
            <w:tcW w:w="1383" w:type="dxa"/>
            <w:vMerge w:val="restart"/>
            <w:tcBorders>
              <w:left w:val="single" w:sz="4" w:space="0" w:color="auto"/>
              <w:right w:val="single" w:sz="4" w:space="0" w:color="auto"/>
            </w:tcBorders>
            <w:vAlign w:val="center"/>
          </w:tcPr>
          <w:p w14:paraId="3852896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16EABC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BFFBCF"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92BEED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7E0526D6" w14:textId="77777777" w:rsidTr="007E1C9C">
        <w:trPr>
          <w:trHeight w:val="221"/>
          <w:jc w:val="center"/>
        </w:trPr>
        <w:tc>
          <w:tcPr>
            <w:tcW w:w="1383" w:type="dxa"/>
            <w:vMerge/>
            <w:tcBorders>
              <w:left w:val="single" w:sz="4" w:space="0" w:color="auto"/>
              <w:right w:val="single" w:sz="4" w:space="0" w:color="auto"/>
            </w:tcBorders>
            <w:vAlign w:val="center"/>
            <w:hideMark/>
          </w:tcPr>
          <w:p w14:paraId="68D2E235" w14:textId="77777777" w:rsidR="00905654" w:rsidRPr="00C25669" w:rsidRDefault="00905654" w:rsidP="007E1C9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3CFD7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3D15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39343"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905654" w:rsidRPr="00C25669" w14:paraId="56A38C32" w14:textId="77777777" w:rsidTr="007E1C9C">
        <w:trPr>
          <w:trHeight w:val="413"/>
          <w:jc w:val="center"/>
        </w:trPr>
        <w:tc>
          <w:tcPr>
            <w:tcW w:w="1383" w:type="dxa"/>
            <w:vMerge/>
            <w:tcBorders>
              <w:left w:val="single" w:sz="4" w:space="0" w:color="auto"/>
              <w:right w:val="single" w:sz="4" w:space="0" w:color="auto"/>
            </w:tcBorders>
            <w:vAlign w:val="center"/>
            <w:hideMark/>
          </w:tcPr>
          <w:p w14:paraId="26AFD41C"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68ED18"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CSI-IM Resource Mapping</w:t>
            </w:r>
          </w:p>
          <w:p w14:paraId="4E5C9107"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4952E"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4BE52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905654" w:rsidRPr="00C25669" w14:paraId="1F3DB035" w14:textId="77777777" w:rsidTr="007E1C9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B463161"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E14090"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CSI-IM timeConfig</w:t>
            </w:r>
          </w:p>
          <w:p w14:paraId="1276A47D" w14:textId="724BBABA" w:rsidR="00905654" w:rsidRPr="00C25669" w:rsidRDefault="009830CD" w:rsidP="007E1C9C">
            <w:pPr>
              <w:keepNext/>
              <w:keepLines/>
              <w:spacing w:after="0"/>
              <w:rPr>
                <w:rFonts w:ascii="Arial" w:hAnsi="Arial"/>
                <w:sz w:val="18"/>
              </w:rPr>
            </w:pPr>
            <w:r>
              <w:rPr>
                <w:rFonts w:ascii="Arial" w:eastAsia="SimSun" w:hAnsi="Arial" w:hint="eastAsia"/>
                <w:sz w:val="18"/>
                <w:lang w:eastAsia="zh-CN"/>
              </w:rPr>
              <w:t>periodicity</w:t>
            </w:r>
            <w:r w:rsidR="00905654"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91108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33B89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7D045C8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9DA6F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71A1C2D"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7E62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905654" w:rsidRPr="00C25669" w14:paraId="55B6F42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5E671C"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A65C5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312DC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905654" w:rsidRPr="00C25669" w14:paraId="537AE08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15E7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522DC9"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B34C17"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cri-RI-PMI-CQI</w:t>
            </w:r>
          </w:p>
        </w:tc>
      </w:tr>
      <w:tr w:rsidR="00905654" w:rsidRPr="00C25669" w14:paraId="66422DE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05650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01954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C8DFE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349F6C7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E6FAD7"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31C560"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DC15A"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14:paraId="5C8EAB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11EC9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1AE86B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731237"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5F52A49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63F5A1"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D312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6A6FE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905654" w:rsidRPr="00C25669" w14:paraId="6CEA0DF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8101E3"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0320A73" w14:textId="77777777" w:rsidR="00905654" w:rsidRPr="00C25669" w:rsidRDefault="00905654" w:rsidP="007E1C9C">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AC7C55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905654" w:rsidRPr="00C25669" w14:paraId="48E530C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25BC0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AA4A1B"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E9BC2F"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905654" w:rsidRPr="00C25669" w14:paraId="4F1DB52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B8C92F1" w14:textId="5E4755AC" w:rsidR="00905654" w:rsidRPr="00C25669" w:rsidRDefault="00905654" w:rsidP="007E1C9C">
            <w:pPr>
              <w:keepNext/>
              <w:keepLines/>
              <w:spacing w:after="0"/>
              <w:rPr>
                <w:rFonts w:ascii="Arial" w:eastAsia="SimSun" w:hAnsi="Arial"/>
                <w:sz w:val="18"/>
              </w:rPr>
            </w:pPr>
            <w:r w:rsidRPr="00C25669">
              <w:rPr>
                <w:rFonts w:ascii="Arial" w:eastAsia="SimSun" w:hAnsi="Arial"/>
                <w:sz w:val="18"/>
              </w:rPr>
              <w:t xml:space="preserve">CSI-Report </w:t>
            </w:r>
            <w:r w:rsidR="009830CD">
              <w:rPr>
                <w:rFonts w:ascii="Arial" w:eastAsia="SimSun" w:hAnsi="Arial" w:hint="eastAsia"/>
                <w:sz w:val="18"/>
                <w:lang w:eastAsia="zh-CN"/>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AEDE2D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235FC5"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905654" w:rsidRPr="00C25669" w:rsidDel="00C47FF2" w14:paraId="5B55DAB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BB4F91"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9E84292"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E4EAD28"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5</w:t>
            </w:r>
          </w:p>
        </w:tc>
      </w:tr>
      <w:tr w:rsidR="00905654" w:rsidRPr="00C25669" w:rsidDel="00C47FF2" w14:paraId="3D240A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B513E0" w14:textId="77777777" w:rsidR="00905654" w:rsidRPr="00C25669" w:rsidRDefault="00905654" w:rsidP="007E1C9C">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8C826FB"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18C4446"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905654" w:rsidRPr="00C25669" w:rsidDel="00C47FF2" w14:paraId="2AFDA67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A609AE"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ECE22B1"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515A8E9"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1</w:t>
            </w:r>
          </w:p>
        </w:tc>
      </w:tr>
      <w:tr w:rsidR="00905654" w:rsidRPr="00C25669" w:rsidDel="00C47FF2" w14:paraId="223ED23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92449" w14:textId="77777777" w:rsidR="00905654" w:rsidRPr="00C25669" w:rsidRDefault="00905654" w:rsidP="007E1C9C">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E21EFAC" w14:textId="77777777" w:rsidR="00905654" w:rsidRPr="00C25669" w:rsidRDefault="00905654"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F44338" w14:textId="77777777" w:rsidR="00905654" w:rsidRPr="00C25669" w:rsidRDefault="00905654"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23C39BDA" w14:textId="77777777" w:rsidR="00905654" w:rsidRPr="00C25669" w:rsidDel="00C47FF2" w:rsidRDefault="00905654" w:rsidP="007E1C9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905654" w:rsidRPr="00C25669" w14:paraId="52C497A8" w14:textId="77777777" w:rsidTr="007E1C9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F14320B"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D0BF9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751E2E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7AD831"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lang w:eastAsia="zh-CN"/>
              </w:rPr>
              <w:t>typeI-SinglePanel</w:t>
            </w:r>
          </w:p>
        </w:tc>
      </w:tr>
      <w:tr w:rsidR="00905654" w:rsidRPr="00C25669" w14:paraId="7B9AB849" w14:textId="77777777" w:rsidTr="007E1C9C">
        <w:trPr>
          <w:trHeight w:val="71"/>
          <w:jc w:val="center"/>
        </w:trPr>
        <w:tc>
          <w:tcPr>
            <w:tcW w:w="1383" w:type="dxa"/>
            <w:vMerge/>
            <w:tcBorders>
              <w:left w:val="single" w:sz="4" w:space="0" w:color="auto"/>
              <w:right w:val="single" w:sz="4" w:space="0" w:color="auto"/>
            </w:tcBorders>
            <w:hideMark/>
          </w:tcPr>
          <w:p w14:paraId="5AFAE949"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D48CE1"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2D7B25"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D9E109"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905654" w:rsidRPr="00C25669" w14:paraId="30490DB5" w14:textId="77777777" w:rsidTr="007E1C9C">
        <w:trPr>
          <w:trHeight w:val="71"/>
          <w:jc w:val="center"/>
        </w:trPr>
        <w:tc>
          <w:tcPr>
            <w:tcW w:w="1383" w:type="dxa"/>
            <w:vMerge/>
            <w:tcBorders>
              <w:left w:val="single" w:sz="4" w:space="0" w:color="auto"/>
              <w:right w:val="single" w:sz="4" w:space="0" w:color="auto"/>
            </w:tcBorders>
            <w:hideMark/>
          </w:tcPr>
          <w:p w14:paraId="799CCB3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2BE0C2"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15A30B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0CC0B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905654" w:rsidRPr="00C25669" w14:paraId="1D262530" w14:textId="77777777" w:rsidTr="007E1C9C">
        <w:trPr>
          <w:trHeight w:val="71"/>
          <w:jc w:val="center"/>
        </w:trPr>
        <w:tc>
          <w:tcPr>
            <w:tcW w:w="1383" w:type="dxa"/>
            <w:vMerge/>
            <w:tcBorders>
              <w:left w:val="single" w:sz="4" w:space="0" w:color="auto"/>
              <w:right w:val="single" w:sz="4" w:space="0" w:color="auto"/>
            </w:tcBorders>
          </w:tcPr>
          <w:p w14:paraId="7D9FB690"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2B9C0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B0DEA7F"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E9F344"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905654" w:rsidRPr="00C25669" w14:paraId="48B6CE26" w14:textId="77777777" w:rsidTr="007E1C9C">
        <w:trPr>
          <w:trHeight w:val="71"/>
          <w:jc w:val="center"/>
        </w:trPr>
        <w:tc>
          <w:tcPr>
            <w:tcW w:w="1383" w:type="dxa"/>
            <w:vMerge/>
            <w:tcBorders>
              <w:left w:val="single" w:sz="4" w:space="0" w:color="auto"/>
              <w:right w:val="single" w:sz="4" w:space="0" w:color="auto"/>
            </w:tcBorders>
            <w:hideMark/>
          </w:tcPr>
          <w:p w14:paraId="5B6D5FBA"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FE52BE"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B8F34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59C3B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905654" w:rsidRPr="00C25669" w14:paraId="0E792B51" w14:textId="77777777" w:rsidTr="007E1C9C">
        <w:trPr>
          <w:trHeight w:val="71"/>
          <w:jc w:val="center"/>
        </w:trPr>
        <w:tc>
          <w:tcPr>
            <w:tcW w:w="1383" w:type="dxa"/>
            <w:vMerge/>
            <w:tcBorders>
              <w:left w:val="single" w:sz="4" w:space="0" w:color="auto"/>
              <w:bottom w:val="single" w:sz="4" w:space="0" w:color="auto"/>
              <w:right w:val="single" w:sz="4" w:space="0" w:color="auto"/>
            </w:tcBorders>
          </w:tcPr>
          <w:p w14:paraId="280F7342" w14:textId="77777777" w:rsidR="00905654" w:rsidRPr="00C25669" w:rsidRDefault="00905654" w:rsidP="007E1C9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C56139"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62FB50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0A7FC"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905654" w:rsidRPr="00C25669" w14:paraId="3791D1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97F81D0"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BA3FC08"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D086EDD"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905654" w:rsidRPr="00C25669" w14:paraId="1806690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1944F5"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74DFD" w14:textId="77777777" w:rsidR="00905654" w:rsidRPr="00C25669" w:rsidRDefault="00905654" w:rsidP="007E1C9C">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FF79470"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905654" w:rsidRPr="00C25669" w14:paraId="67EA17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F6F672" w14:textId="77777777" w:rsidR="00905654" w:rsidRPr="00C25669" w:rsidRDefault="00905654" w:rsidP="007E1C9C">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595E43" w14:textId="77777777" w:rsidR="00905654" w:rsidRPr="00C25669" w:rsidRDefault="00905654"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820AEE"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905654" w:rsidRPr="00C25669" w14:paraId="127BC6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84A3E6" w14:textId="77777777" w:rsidR="00905654" w:rsidRPr="00C25669" w:rsidRDefault="00905654" w:rsidP="007E1C9C">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D908086" w14:textId="77777777" w:rsidR="00905654" w:rsidRPr="00C25669" w:rsidRDefault="00905654"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9F89F1" w14:textId="77777777" w:rsidR="00905654" w:rsidRPr="00C25669" w:rsidRDefault="00905654" w:rsidP="007E1C9C">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C87813" w:rsidRPr="00C25669" w14:paraId="190B38F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F2C4AB" w14:textId="08CF7206" w:rsidR="00C87813" w:rsidRPr="00C25669" w:rsidRDefault="00C87813"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6F93F7" w14:textId="77777777" w:rsidR="00C87813" w:rsidRPr="00C25669" w:rsidRDefault="00C87813"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08C14EB" w14:textId="1955F7E5" w:rsidR="00C87813" w:rsidRPr="00C25669" w:rsidRDefault="00C87813"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905654" w:rsidRPr="00C25669" w14:paraId="31597143"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183C827" w14:textId="77777777" w:rsidR="00905654" w:rsidRPr="007428EC" w:rsidRDefault="00905654" w:rsidP="007E1C9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7A2604E" w14:textId="77777777" w:rsidR="00905654" w:rsidRPr="00C25669" w:rsidRDefault="00905654" w:rsidP="007E1C9C">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14:paraId="1B55458A" w14:textId="77777777" w:rsidR="00905654" w:rsidRPr="00C25669" w:rsidRDefault="00905654" w:rsidP="007E1C9C">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6549F6AB" w14:textId="77777777" w:rsidR="00E26859" w:rsidRDefault="00E26859" w:rsidP="00742B51"/>
    <w:p w14:paraId="35E38FB2" w14:textId="72DEB81C" w:rsidR="005B3300" w:rsidRPr="00C25669" w:rsidRDefault="005B3300" w:rsidP="006D1C88">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63E48536"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60C6F3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144D4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6B63AF73"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0D75736"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039905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6A4EB833" w14:textId="77777777" w:rsidR="005B3300" w:rsidRPr="00C25669" w:rsidRDefault="005B3300" w:rsidP="005B3300">
      <w:pPr>
        <w:rPr>
          <w:rFonts w:eastAsia="SimSun"/>
          <w:lang w:eastAsia="zh-CN"/>
        </w:rPr>
      </w:pPr>
    </w:p>
    <w:p w14:paraId="59279BB7" w14:textId="07068898" w:rsidR="00C70BDA" w:rsidRDefault="00C70BDA" w:rsidP="00C70BDA">
      <w:pPr>
        <w:pStyle w:val="Heading5"/>
        <w:rPr>
          <w:rFonts w:eastAsiaTheme="minorEastAsia"/>
          <w:lang w:eastAsia="zh-CN"/>
        </w:rPr>
      </w:pPr>
      <w:bookmarkStart w:id="1577" w:name="_Toc53176690"/>
      <w:bookmarkStart w:id="1578" w:name="_Toc61121003"/>
      <w:bookmarkStart w:id="1579" w:name="_Toc67918185"/>
      <w:bookmarkStart w:id="1580" w:name="_Toc76298229"/>
      <w:bookmarkStart w:id="1581" w:name="_Toc76572241"/>
      <w:bookmarkStart w:id="1582" w:name="_Toc76652108"/>
      <w:bookmarkStart w:id="1583" w:name="_Toc76652946"/>
      <w:bookmarkStart w:id="1584" w:name="_Toc83742218"/>
      <w:bookmarkStart w:id="1585" w:name="_Toc91440708"/>
      <w:bookmarkStart w:id="1586" w:name="_Toc98849498"/>
      <w:bookmarkStart w:id="1587" w:name="_Toc106543351"/>
      <w:bookmarkStart w:id="1588" w:name="_Toc106737449"/>
      <w:bookmarkStart w:id="1589" w:name="_Toc107233216"/>
      <w:bookmarkStart w:id="1590" w:name="_Toc107234831"/>
      <w:bookmarkStart w:id="1591" w:name="_Toc107419801"/>
      <w:bookmarkStart w:id="1592" w:name="_Toc107477097"/>
      <w:bookmarkStart w:id="1593" w:name="_Toc114565951"/>
      <w:bookmarkStart w:id="1594" w:name="_Toc123936261"/>
      <w:bookmarkStart w:id="1595" w:name="_Toc124377276"/>
      <w:bookmarkStart w:id="1596" w:name="_Toc21338252"/>
      <w:bookmarkStart w:id="1597" w:name="_Toc29808360"/>
      <w:bookmarkStart w:id="1598" w:name="_Toc37068279"/>
      <w:bookmarkStart w:id="1599" w:name="_Toc37083824"/>
      <w:bookmarkStart w:id="1600" w:name="_Toc37084166"/>
      <w:bookmarkStart w:id="1601" w:name="_Toc40209528"/>
      <w:bookmarkStart w:id="1602" w:name="_Toc40209870"/>
      <w:bookmarkStart w:id="1603" w:name="_Toc45892829"/>
      <w:r>
        <w:rPr>
          <w:lang w:eastAsia="zh-CN"/>
        </w:rPr>
        <w:t>6.3.3.1.3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F8D923F"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6.3.3.1.3-2</w:t>
      </w:r>
      <w:r>
        <w:rPr>
          <w:rFonts w:eastAsia="SimSun"/>
        </w:rPr>
        <w:t>.</w:t>
      </w:r>
    </w:p>
    <w:p w14:paraId="553061C3" w14:textId="77777777" w:rsidR="00C70BDA" w:rsidRDefault="00C70BDA" w:rsidP="00C70BDA">
      <w:pPr>
        <w:pStyle w:val="TH"/>
        <w:rPr>
          <w:rFonts w:eastAsiaTheme="minorEastAsia"/>
          <w:lang w:eastAsia="zh-CN"/>
        </w:rPr>
      </w:pPr>
      <w:r>
        <w:t xml:space="preserve">Table </w:t>
      </w:r>
      <w:r>
        <w:rPr>
          <w:lang w:eastAsia="zh-CN"/>
        </w:rPr>
        <w:t>6.3.3.1.3-1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0472B2C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235EBD"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65DE4"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7CB685"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52BB2E3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076EC"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F0949"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B40F4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2C3CA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91E4A"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3BF811"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A86F5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02EEB53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B5F98"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CF29A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BB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4310A7C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9FB09"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61040C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18E66"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TDLC300-5</w:t>
            </w:r>
          </w:p>
        </w:tc>
      </w:tr>
      <w:tr w:rsidR="00C70BDA" w14:paraId="7F78203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029859"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B9B7A9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B51EA"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16</w:t>
            </w:r>
            <w:r>
              <w:rPr>
                <w:rFonts w:ascii="Arial" w:eastAsia="?? ??" w:hAnsi="Arial"/>
                <w:kern w:val="2"/>
                <w:sz w:val="18"/>
                <w:lang w:val="fr-FR"/>
              </w:rPr>
              <w:t xml:space="preserve"> x </w:t>
            </w:r>
            <w:r>
              <w:rPr>
                <w:rFonts w:ascii="Arial" w:eastAsia="SimSun" w:hAnsi="Arial"/>
                <w:kern w:val="2"/>
                <w:sz w:val="18"/>
                <w:lang w:val="fr-FR" w:eastAsia="zh-CN"/>
              </w:rPr>
              <w:t>4</w:t>
            </w:r>
          </w:p>
          <w:p w14:paraId="3B427465"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(4,2)</w:t>
            </w:r>
          </w:p>
        </w:tc>
      </w:tr>
      <w:tr w:rsidR="00C70BDA" w14:paraId="5D870C08"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95399"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88D83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C9D30" w14:textId="77777777" w:rsidR="00C70BDA" w:rsidRPr="00C70BDA" w:rsidRDefault="00C70BDA">
            <w:pPr>
              <w:keepNext/>
              <w:keepLines/>
              <w:spacing w:after="0"/>
              <w:jc w:val="center"/>
              <w:rPr>
                <w:rFonts w:ascii="Arial" w:eastAsia="SimSun" w:hAnsi="Arial"/>
                <w:sz w:val="18"/>
                <w:lang w:eastAsia="zh-CN"/>
              </w:rPr>
            </w:pPr>
            <w:r w:rsidRPr="00C70BDA">
              <w:rPr>
                <w:rFonts w:ascii="Arial" w:eastAsia="SimSun" w:hAnsi="Arial"/>
                <w:sz w:val="18"/>
              </w:rPr>
              <w:t xml:space="preserve">As specified in </w:t>
            </w:r>
            <w:r w:rsidRPr="00C70BDA">
              <w:rPr>
                <w:rFonts w:ascii="Arial" w:eastAsia="SimSun" w:hAnsi="Arial"/>
                <w:sz w:val="18"/>
                <w:lang w:eastAsia="zh-CN"/>
              </w:rPr>
              <w:t>Annex B.4.1</w:t>
            </w:r>
          </w:p>
        </w:tc>
      </w:tr>
      <w:tr w:rsidR="00C70BDA" w14:paraId="599F1F06"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E587B1"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9363A6"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62A2A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7E31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464A227"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762230"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A72B0"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DEAF50"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87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63C0CC0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AD8F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6AF431"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26CF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791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2412823C"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60965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55BDA"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51B3F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177E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9876E7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51B080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107C7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2CAFF"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B2919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75ADFC7A"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BA5E907"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E9A01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AE5C9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2280A4"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1DC5B1E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BB98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2CA18F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4E2D4F51"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8B343"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11ED3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C5F7B6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46551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3C18D8"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191F21A"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D545"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236EA143"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EE9C1"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CF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D8180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F363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1A5B8B1"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2D484D"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3B9E51" w14:textId="77777777" w:rsidR="00C70BDA" w:rsidRPr="00C70BDA" w:rsidRDefault="00C70BDA">
            <w:pPr>
              <w:keepNext/>
              <w:keepLines/>
              <w:spacing w:after="0"/>
              <w:rPr>
                <w:rFonts w:ascii="Arial" w:hAnsi="Arial"/>
                <w:sz w:val="18"/>
              </w:rPr>
            </w:pPr>
            <w:r w:rsidRPr="00C70BDA">
              <w:rPr>
                <w:rFonts w:ascii="Arial" w:eastAsia="SimSun" w:hAnsi="Arial"/>
                <w:sz w:val="18"/>
              </w:rPr>
              <w:t>Number of CSI-RS ports (</w:t>
            </w:r>
            <w:r w:rsidRPr="00C70BDA">
              <w:rPr>
                <w:rFonts w:ascii="Arial" w:eastAsia="SimSun" w:hAnsi="Arial"/>
                <w:i/>
                <w:sz w:val="18"/>
              </w:rPr>
              <w:t>X</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357C4A"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E0E4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16</w:t>
            </w:r>
          </w:p>
        </w:tc>
      </w:tr>
      <w:tr w:rsidR="00C70BDA" w14:paraId="13E7AD1B"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AB396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C66C8C"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F3D4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C7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645C32A5"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E8A386"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D626CB"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9B0E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33B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14C8D7A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00FC08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5ACE8B" w14:textId="77777777" w:rsidR="00C70BDA" w:rsidRPr="00C70BDA" w:rsidRDefault="00C70BDA">
            <w:pPr>
              <w:keepNext/>
              <w:keepLines/>
              <w:spacing w:after="0"/>
              <w:rPr>
                <w:rFonts w:ascii="Arial" w:hAnsi="Arial"/>
                <w:sz w:val="18"/>
              </w:rPr>
            </w:pPr>
            <w:r w:rsidRPr="00C70BDA">
              <w:rPr>
                <w:rFonts w:ascii="Arial" w:eastAsia="SimSun" w:hAnsi="Arial"/>
                <w:sz w:val="18"/>
              </w:rPr>
              <w:t>First subcarrier index in the PRB used for CSI-RS (k</w:t>
            </w:r>
            <w:r w:rsidRPr="00C70BDA">
              <w:rPr>
                <w:rFonts w:ascii="Arial" w:eastAsia="SimSun" w:hAnsi="Arial"/>
                <w:sz w:val="18"/>
                <w:vertAlign w:val="subscript"/>
              </w:rPr>
              <w:t>0</w:t>
            </w:r>
            <w:r w:rsidRPr="00C70BDA">
              <w:rPr>
                <w:rFonts w:ascii="Arial" w:eastAsia="SimSun" w:hAnsi="Arial"/>
                <w:sz w:val="18"/>
              </w:rPr>
              <w:t>, k</w:t>
            </w:r>
            <w:r w:rsidRPr="00C70BDA">
              <w:rPr>
                <w:rFonts w:ascii="Arial" w:eastAsia="SimSun" w:hAnsi="Arial"/>
                <w:sz w:val="18"/>
                <w:vertAlign w:val="subscript"/>
              </w:rPr>
              <w:t>1,</w:t>
            </w:r>
            <w:r w:rsidRPr="00C70BDA">
              <w:rPr>
                <w:rFonts w:ascii="Arial" w:eastAsia="SimSun" w:hAnsi="Arial"/>
                <w:sz w:val="18"/>
              </w:rPr>
              <w:t xml:space="preserve"> k</w:t>
            </w:r>
            <w:r w:rsidRPr="00C70BDA">
              <w:rPr>
                <w:rFonts w:ascii="Arial" w:eastAsia="SimSun" w:hAnsi="Arial"/>
                <w:sz w:val="18"/>
                <w:vertAlign w:val="subscript"/>
              </w:rPr>
              <w:t>2</w:t>
            </w:r>
            <w:r w:rsidRPr="00C70BDA">
              <w:rPr>
                <w:rFonts w:ascii="Arial" w:eastAsia="SimSun" w:hAnsi="Arial"/>
                <w:sz w:val="18"/>
              </w:rPr>
              <w:t>, k</w:t>
            </w:r>
            <w:r w:rsidRPr="00C70BDA">
              <w:rPr>
                <w:rFonts w:ascii="Arial" w:eastAsia="SimSun" w:hAnsi="Arial"/>
                <w:sz w:val="18"/>
                <w:vertAlign w:val="subscript"/>
              </w:rPr>
              <w:t>3</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B284DC"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9FC80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12, (2, 4, 6, 8)</w:t>
            </w:r>
          </w:p>
        </w:tc>
      </w:tr>
      <w:tr w:rsidR="00C70BDA" w14:paraId="5F690093"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0532B2"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76D67D" w14:textId="77777777" w:rsidR="00C70BDA" w:rsidRPr="00C70BDA" w:rsidRDefault="00C70BDA">
            <w:pPr>
              <w:keepNext/>
              <w:keepLines/>
              <w:spacing w:after="0"/>
              <w:rPr>
                <w:rFonts w:ascii="Arial" w:hAnsi="Arial"/>
                <w:sz w:val="18"/>
              </w:rPr>
            </w:pPr>
            <w:r w:rsidRPr="00C70BDA">
              <w:rPr>
                <w:rFonts w:ascii="Arial" w:eastAsia="SimSun" w:hAnsi="Arial"/>
                <w:sz w:val="18"/>
              </w:rPr>
              <w:t>First OFDM symbol in the PRB used for CSI-RS (l</w:t>
            </w:r>
            <w:r w:rsidRPr="00C70BDA">
              <w:rPr>
                <w:rFonts w:ascii="Arial" w:eastAsia="SimSun" w:hAnsi="Arial"/>
                <w:sz w:val="18"/>
                <w:vertAlign w:val="subscript"/>
              </w:rPr>
              <w:t>0</w:t>
            </w:r>
            <w:r w:rsidRPr="00C70BDA">
              <w:rPr>
                <w:rFonts w:ascii="Arial" w:eastAsia="SimSun" w:hAnsi="Arial"/>
                <w:sz w:val="18"/>
              </w:rPr>
              <w:t>, l</w:t>
            </w:r>
            <w:r w:rsidRPr="00C70BDA">
              <w:rPr>
                <w:rFonts w:ascii="Arial" w:eastAsia="SimSun" w:hAnsi="Arial"/>
                <w:sz w:val="18"/>
                <w:vertAlign w:val="subscript"/>
              </w:rPr>
              <w:t>1</w:t>
            </w:r>
            <w:r w:rsidRPr="00C70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0F751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D58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w:t>
            </w:r>
          </w:p>
        </w:tc>
      </w:tr>
      <w:tr w:rsidR="00C70BDA" w14:paraId="2241893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47E16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98F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CSI-RS</w:t>
            </w:r>
          </w:p>
          <w:p w14:paraId="695E0055" w14:textId="77777777" w:rsidR="00C70BDA" w:rsidRPr="00C70BDA" w:rsidRDefault="00C70BDA">
            <w:pPr>
              <w:keepNext/>
              <w:keepLines/>
              <w:spacing w:after="0"/>
              <w:rPr>
                <w:rFonts w:ascii="Arial" w:eastAsia="SimSun"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B237"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A4D30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C233946"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39E79C"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72357"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C938803"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5B8E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4D86C5D7"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E593DF2"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0AA4F24"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AB1D6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2CB1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BB6123C" w14:textId="77777777" w:rsidTr="00C70BDA">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60ACA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5CD9EC7"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0ECAB"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434B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E015919" w14:textId="77777777" w:rsidTr="00C70BDA">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E680E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FEB25F6"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4B1C0956"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D9F003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7D48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0C075AC4"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C3D8F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666C9E" w14:textId="77777777" w:rsidR="00C70BDA" w:rsidRPr="00C70BDA" w:rsidRDefault="00C70BDA">
            <w:pPr>
              <w:keepNext/>
              <w:keepLines/>
              <w:spacing w:after="0"/>
              <w:rPr>
                <w:rFonts w:ascii="Arial" w:hAnsi="Arial"/>
                <w:sz w:val="18"/>
              </w:rPr>
            </w:pPr>
            <w:r w:rsidRPr="00C70BDA">
              <w:rPr>
                <w:rFonts w:ascii="Arial" w:eastAsia="SimSun" w:hAnsi="Arial"/>
                <w:sz w:val="18"/>
              </w:rPr>
              <w:t>CSI-IM timeConfig</w:t>
            </w:r>
          </w:p>
          <w:p w14:paraId="6C61C5C8" w14:textId="77777777" w:rsidR="00C70BDA" w:rsidRPr="00C70BDA" w:rsidRDefault="00C70BDA">
            <w:pPr>
              <w:keepNext/>
              <w:keepLines/>
              <w:spacing w:after="0"/>
              <w:rPr>
                <w:rFonts w:ascii="Arial" w:hAnsi="Arial"/>
                <w:sz w:val="18"/>
              </w:rPr>
            </w:pP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D886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97F10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B6AD32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31B8EB"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B8FCD3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F7EA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4B19F4C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33CDD2"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6BC9C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28C4F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32142BB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F5798"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66046F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8A3D"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25A5AC4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DCDD7F"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A33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12B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639B3D1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E5A7C"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7220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A974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1E4ED0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3663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CF4EAB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CC10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65A41FE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65D8B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37E70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A5FB3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Subband</w:t>
            </w:r>
          </w:p>
        </w:tc>
      </w:tr>
      <w:tr w:rsidR="00C70BDA" w14:paraId="4184D22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68214D"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27F0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5F491D"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5DC1FAC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7DE16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3C123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93A8DE"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772D4D5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BF867A"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 xml:space="preserve">CSI-Report </w:t>
            </w:r>
            <w:r w:rsidRPr="00C70BDA">
              <w:rPr>
                <w:rFonts w:ascii="Arial" w:eastAsia="SimSun" w:hAnsi="Arial"/>
                <w:sz w:val="18"/>
                <w:lang w:eastAsia="zh-CN"/>
              </w:rPr>
              <w:t>interval</w:t>
            </w:r>
            <w:r w:rsidRPr="00C70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6E7C3"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45FDF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442FAD03"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FDD83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85C20A0"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C7CE2"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58AAE6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0D2DCB"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A2BF8E"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B7956"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1 in slots i, where mod(i, 5) = 1, otherwise it is equal to 0</w:t>
            </w:r>
          </w:p>
        </w:tc>
      </w:tr>
      <w:tr w:rsidR="00C70BDA" w14:paraId="148CEBC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51C7A3"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60649BB8"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6C41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63289DA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D7007"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FFB4BB"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52AE5" w14:textId="77777777" w:rsidR="00C70BDA" w:rsidRPr="00C70BDA" w:rsidRDefault="00C70BDA">
            <w:pPr>
              <w:keepNext/>
              <w:keepLines/>
              <w:spacing w:after="0"/>
              <w:rPr>
                <w:rFonts w:ascii="Arial" w:eastAsiaTheme="minorEastAsia" w:hAnsi="Arial"/>
                <w:sz w:val="18"/>
                <w:lang w:eastAsia="zh-CN"/>
              </w:rPr>
            </w:pPr>
            <w:r w:rsidRPr="00C70BDA">
              <w:rPr>
                <w:rFonts w:ascii="Arial" w:hAnsi="Arial"/>
                <w:sz w:val="18"/>
                <w:lang w:eastAsia="zh-CN"/>
              </w:rPr>
              <w:t>One State with one Associated Report Configuration</w:t>
            </w:r>
          </w:p>
          <w:p w14:paraId="5B0B7F89" w14:textId="77777777" w:rsidR="00C70BDA" w:rsidRPr="00C70BDA" w:rsidRDefault="00C70BDA">
            <w:pPr>
              <w:keepNext/>
              <w:keepLines/>
              <w:spacing w:after="0"/>
              <w:jc w:val="center"/>
              <w:rPr>
                <w:rFonts w:ascii="Arial" w:eastAsia="SimSun" w:hAnsi="Arial"/>
                <w:sz w:val="18"/>
                <w:lang w:eastAsia="zh-CN"/>
              </w:rPr>
            </w:pPr>
            <w:r w:rsidRPr="00C70BDA">
              <w:rPr>
                <w:rFonts w:ascii="Arial" w:hAnsi="Arial"/>
                <w:sz w:val="18"/>
                <w:lang w:eastAsia="zh-CN"/>
              </w:rPr>
              <w:t>Associated Report Configuration contains pointers to NZP CSI-RS and CSI-IM</w:t>
            </w:r>
          </w:p>
        </w:tc>
      </w:tr>
      <w:tr w:rsidR="00C70BDA" w14:paraId="1EBA53EC"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8343B27"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6CDFED6"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B6565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C5375"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59E9632E"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242D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3B6EED"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F1B49BF"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9017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4DC1428D"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8EC3B6"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4F6FB74"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195EE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B25AE"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(4,2)</w:t>
            </w:r>
          </w:p>
        </w:tc>
      </w:tr>
      <w:tr w:rsidR="00C70BDA" w14:paraId="49B0883F"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22F9DC"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AD83034"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2BE3F7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9491F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38695C12"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67B8B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2650E5"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FA4A2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14195" w14:textId="77777777" w:rsidR="00DC3710" w:rsidRPr="00A51564" w:rsidRDefault="00C70BDA" w:rsidP="00DC3710">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F9DCE1E" w14:textId="77777777" w:rsidR="00DC3710" w:rsidRPr="00A51564"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4EFC1974" w14:textId="71AE9B19" w:rsidR="00C70BDA" w:rsidRPr="00401CAC" w:rsidRDefault="00DC3710" w:rsidP="00DC3710">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0F0CEF88" w14:textId="77777777" w:rsidTr="00C70BDA">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DEBB7"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48A8C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27F4684"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0EB3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6BB1D9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4DF79D"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0213F9E"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2545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76BECA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6B37B2"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47B95"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45EDC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0DA09B8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76CB1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5A79F0"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4CFB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6EF20D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B8F4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12E5"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C5CA4F"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C70BDA" w14:paraId="48D1473F"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ECC114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65BEBE15" w14:textId="77777777" w:rsidR="00C70BDA" w:rsidRPr="005D1A1A" w:rsidRDefault="00C70BDA">
            <w:pPr>
              <w:keepNext/>
              <w:keepLines/>
              <w:spacing w:after="0"/>
              <w:ind w:left="851" w:hanging="851"/>
              <w:rPr>
                <w:rFonts w:ascii="Arial" w:eastAsia="SimSun" w:hAnsi="Arial"/>
                <w:sz w:val="18"/>
              </w:rPr>
            </w:pPr>
            <w:r w:rsidRPr="005D1A1A">
              <w:rPr>
                <w:rFonts w:ascii="Arial" w:eastAsia="SimSun" w:hAnsi="Arial"/>
                <w:sz w:val="18"/>
              </w:rPr>
              <w:t>Note 2</w:t>
            </w:r>
            <w:r w:rsidRPr="005D1A1A">
              <w:rPr>
                <w:rFonts w:ascii="Arial" w:eastAsia="SimSun" w:hAnsi="Arial"/>
                <w:sz w:val="18"/>
                <w:lang w:eastAsia="zh-CN"/>
              </w:rPr>
              <w:t>:</w:t>
            </w:r>
            <w:r w:rsidRPr="005D1A1A">
              <w:rPr>
                <w:rFonts w:ascii="Arial" w:eastAsia="SimSun" w:hAnsi="Arial"/>
                <w:sz w:val="18"/>
                <w:lang w:eastAsia="zh-CN"/>
              </w:rPr>
              <w:tab/>
            </w:r>
            <w:r w:rsidRPr="005D1A1A">
              <w:rPr>
                <w:rFonts w:ascii="Arial" w:eastAsia="SimSun" w:hAnsi="Arial"/>
                <w:sz w:val="18"/>
              </w:rPr>
              <w:t xml:space="preserve">If the UE reports in an available uplink reporting instance at </w:t>
            </w:r>
            <w:r w:rsidRPr="005D1A1A">
              <w:rPr>
                <w:rFonts w:ascii="Arial" w:eastAsia="SimSun" w:hAnsi="Arial"/>
                <w:sz w:val="18"/>
                <w:lang w:eastAsia="zh-CN"/>
              </w:rPr>
              <w:t>slot</w:t>
            </w:r>
            <w:r w:rsidRPr="005D1A1A">
              <w:rPr>
                <w:rFonts w:ascii="Arial" w:eastAsia="SimSun" w:hAnsi="Arial"/>
                <w:sz w:val="18"/>
              </w:rPr>
              <w:t xml:space="preserve">#n based on PMI estimation at a downlink </w:t>
            </w:r>
            <w:r w:rsidRPr="005D1A1A">
              <w:rPr>
                <w:rFonts w:ascii="Arial" w:eastAsia="SimSun" w:hAnsi="Arial"/>
                <w:sz w:val="18"/>
                <w:lang w:eastAsia="zh-CN"/>
              </w:rPr>
              <w:t>slot</w:t>
            </w:r>
            <w:r w:rsidRPr="005D1A1A">
              <w:rPr>
                <w:rFonts w:ascii="Arial" w:eastAsia="SimSun" w:hAnsi="Arial"/>
                <w:sz w:val="18"/>
              </w:rPr>
              <w:t xml:space="preserve"> not later than </w:t>
            </w:r>
            <w:r w:rsidRPr="005D1A1A">
              <w:rPr>
                <w:rFonts w:ascii="Arial" w:eastAsia="SimSun" w:hAnsi="Arial"/>
                <w:sz w:val="18"/>
                <w:lang w:eastAsia="zh-CN"/>
              </w:rPr>
              <w:t>slot</w:t>
            </w:r>
            <w:r w:rsidRPr="005D1A1A">
              <w:rPr>
                <w:rFonts w:ascii="Arial" w:eastAsia="SimSun" w:hAnsi="Arial"/>
                <w:sz w:val="18"/>
              </w:rPr>
              <w:t xml:space="preserve">#(n-4), this reported PMI cannot be applied at the gNB downlink before </w:t>
            </w:r>
            <w:r w:rsidRPr="005D1A1A">
              <w:rPr>
                <w:rFonts w:ascii="Arial" w:eastAsia="SimSun" w:hAnsi="Arial"/>
                <w:sz w:val="18"/>
                <w:lang w:eastAsia="zh-CN"/>
              </w:rPr>
              <w:t>slot</w:t>
            </w:r>
            <w:r w:rsidRPr="005D1A1A">
              <w:rPr>
                <w:rFonts w:ascii="Arial" w:eastAsia="SimSun" w:hAnsi="Arial"/>
                <w:sz w:val="18"/>
              </w:rPr>
              <w:t>#(n+4).</w:t>
            </w:r>
          </w:p>
          <w:p w14:paraId="618F12CE" w14:textId="77777777" w:rsidR="00C70BDA" w:rsidRPr="005D1A1A" w:rsidRDefault="00C70BDA">
            <w:pPr>
              <w:keepNext/>
              <w:keepLines/>
              <w:spacing w:after="0"/>
              <w:ind w:left="851" w:hanging="851"/>
              <w:rPr>
                <w:rFonts w:ascii="Arial" w:eastAsia="SimSun" w:hAnsi="Arial"/>
                <w:sz w:val="18"/>
                <w:lang w:eastAsia="zh-CN"/>
              </w:rPr>
            </w:pPr>
            <w:r w:rsidRPr="005D1A1A">
              <w:rPr>
                <w:rFonts w:ascii="Arial" w:eastAsia="SimSun" w:hAnsi="Arial"/>
                <w:sz w:val="18"/>
              </w:rPr>
              <w:t xml:space="preserve">Note </w:t>
            </w:r>
            <w:r w:rsidRPr="005D1A1A">
              <w:rPr>
                <w:rFonts w:ascii="Arial" w:eastAsia="SimSun" w:hAnsi="Arial"/>
                <w:sz w:val="18"/>
                <w:lang w:eastAsia="zh-CN"/>
              </w:rPr>
              <w:t>3</w:t>
            </w:r>
            <w:r w:rsidRPr="005D1A1A">
              <w:rPr>
                <w:rFonts w:ascii="Arial" w:eastAsia="SimSun" w:hAnsi="Arial"/>
                <w:sz w:val="18"/>
              </w:rPr>
              <w:t>:</w:t>
            </w:r>
            <w:r w:rsidRPr="005D1A1A">
              <w:rPr>
                <w:rFonts w:ascii="Arial" w:eastAsia="SimSun" w:hAnsi="Arial"/>
                <w:sz w:val="18"/>
                <w:lang w:eastAsia="zh-CN"/>
              </w:rPr>
              <w:tab/>
            </w:r>
            <w:r w:rsidRPr="005D1A1A">
              <w:rPr>
                <w:rFonts w:ascii="Arial" w:eastAsia="SimSun" w:hAnsi="Arial"/>
                <w:sz w:val="18"/>
              </w:rPr>
              <w:t xml:space="preserve">Randomization of the principle beam direction shall be used as specified in </w:t>
            </w:r>
            <w:r w:rsidRPr="005D1A1A">
              <w:rPr>
                <w:rFonts w:ascii="Arial" w:hAnsi="Arial" w:cs="Arial"/>
                <w:noProof/>
                <w:sz w:val="18"/>
                <w:szCs w:val="18"/>
                <w:lang w:eastAsia="zh-CN"/>
              </w:rPr>
              <w:t>Annex B.2.3.2.3</w:t>
            </w:r>
            <w:r w:rsidRPr="005D1A1A">
              <w:rPr>
                <w:rFonts w:ascii="Arial" w:eastAsia="SimSun" w:hAnsi="Arial"/>
                <w:sz w:val="18"/>
              </w:rPr>
              <w:t>.</w:t>
            </w:r>
          </w:p>
        </w:tc>
      </w:tr>
    </w:tbl>
    <w:p w14:paraId="1FA710A2" w14:textId="77777777" w:rsidR="00C70BDA" w:rsidRDefault="00C70BDA" w:rsidP="00C70BDA">
      <w:pPr>
        <w:rPr>
          <w:rFonts w:eastAsia="SimSun"/>
          <w:lang w:eastAsia="zh-CN"/>
        </w:rPr>
      </w:pPr>
    </w:p>
    <w:p w14:paraId="6735DB09" w14:textId="77777777" w:rsidR="00C70BDA" w:rsidRDefault="00C70BDA" w:rsidP="00C70BDA">
      <w:pPr>
        <w:pStyle w:val="TH"/>
        <w:rPr>
          <w:rFonts w:eastAsiaTheme="minorEastAsia"/>
          <w:lang w:eastAsia="zh-CN"/>
        </w:rPr>
      </w:pPr>
      <w:r>
        <w:t xml:space="preserve">Table </w:t>
      </w:r>
      <w:r>
        <w:rPr>
          <w:lang w:eastAsia="zh-CN"/>
        </w:rPr>
        <w:t>6.3.3.1.3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7301AC7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1820CD5A"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D72AA72"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39352CA2"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2241E490"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54EA3D0E" w14:textId="4910D60E" w:rsidR="00C70BDA" w:rsidRDefault="0014644C">
            <w:pPr>
              <w:keepNext/>
              <w:keepLines/>
              <w:spacing w:after="0"/>
              <w:jc w:val="center"/>
              <w:rPr>
                <w:rFonts w:ascii="Arial" w:hAnsi="Arial"/>
                <w:sz w:val="18"/>
                <w:lang w:val="fr-FR" w:eastAsia="zh-CN"/>
              </w:rPr>
            </w:pPr>
            <w:r>
              <w:rPr>
                <w:rFonts w:ascii="Arial" w:hAnsi="Arial"/>
                <w:sz w:val="18"/>
                <w:lang w:val="fr-FR" w:eastAsia="zh-CN"/>
              </w:rPr>
              <w:t>3.0</w:t>
            </w:r>
          </w:p>
        </w:tc>
      </w:tr>
    </w:tbl>
    <w:p w14:paraId="47FE27EE" w14:textId="77777777" w:rsidR="00C70BDA" w:rsidRDefault="00C70BDA" w:rsidP="00C70BDA">
      <w:pPr>
        <w:rPr>
          <w:rFonts w:eastAsia="SimSun"/>
          <w:lang w:eastAsia="zh-CN"/>
        </w:rPr>
      </w:pPr>
    </w:p>
    <w:p w14:paraId="71D8CC71" w14:textId="77777777" w:rsidR="00C70BDA" w:rsidRDefault="00C70BDA" w:rsidP="00C70BDA">
      <w:pPr>
        <w:pStyle w:val="Heading5"/>
        <w:rPr>
          <w:rFonts w:eastAsiaTheme="minorEastAsia"/>
          <w:lang w:eastAsia="zh-CN"/>
        </w:rPr>
      </w:pPr>
      <w:bookmarkStart w:id="1604" w:name="_Toc53176691"/>
      <w:bookmarkStart w:id="1605" w:name="_Toc61121004"/>
      <w:bookmarkStart w:id="1606" w:name="_Toc67918186"/>
      <w:bookmarkStart w:id="1607" w:name="_Toc76298230"/>
      <w:bookmarkStart w:id="1608" w:name="_Toc76572242"/>
      <w:bookmarkStart w:id="1609" w:name="_Toc76652109"/>
      <w:bookmarkStart w:id="1610" w:name="_Toc76652947"/>
      <w:bookmarkStart w:id="1611" w:name="_Toc83742219"/>
      <w:bookmarkStart w:id="1612" w:name="_Toc91440709"/>
      <w:bookmarkStart w:id="1613" w:name="_Toc98849499"/>
      <w:bookmarkStart w:id="1614" w:name="_Toc106543352"/>
      <w:bookmarkStart w:id="1615" w:name="_Toc106737450"/>
      <w:bookmarkStart w:id="1616" w:name="_Toc107233217"/>
      <w:bookmarkStart w:id="1617" w:name="_Toc107234832"/>
      <w:bookmarkStart w:id="1618" w:name="_Toc107419802"/>
      <w:bookmarkStart w:id="1619" w:name="_Toc107477098"/>
      <w:bookmarkStart w:id="1620" w:name="_Toc114565952"/>
      <w:bookmarkStart w:id="1621" w:name="_Toc123936262"/>
      <w:bookmarkStart w:id="1622" w:name="_Toc124377277"/>
      <w:r>
        <w:rPr>
          <w:lang w:eastAsia="zh-CN"/>
        </w:rPr>
        <w:t>6.3.3.1.4</w:t>
      </w:r>
      <w:r>
        <w:rPr>
          <w:lang w:eastAsia="zh-CN"/>
        </w:rPr>
        <w:tab/>
        <w:t xml:space="preserve">Single PMI with 32TX </w:t>
      </w:r>
      <w:r>
        <w:rPr>
          <w:lang w:val="en-US"/>
        </w:rPr>
        <w:t>TypeI-SinglePanel</w:t>
      </w:r>
      <w:r>
        <w:rPr>
          <w:lang w:val="en-US" w:eastAsia="zh-CN"/>
        </w:rPr>
        <w:t xml:space="preserve"> Codebook</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528118D" w14:textId="77777777" w:rsidR="00C70BDA" w:rsidRDefault="00C70BDA" w:rsidP="00C70BDA">
      <w:pPr>
        <w:rPr>
          <w:rFonts w:eastAsia="SimSun"/>
          <w:lang w:eastAsia="zh-CN"/>
        </w:rPr>
      </w:pPr>
      <w:r>
        <w:rPr>
          <w:rFonts w:eastAsia="SimSun"/>
        </w:rPr>
        <w:t xml:space="preserve">For the parameters specified in Table </w:t>
      </w:r>
      <w:r>
        <w:rPr>
          <w:rFonts w:eastAsia="SimSun"/>
          <w:lang w:eastAsia="zh-CN"/>
        </w:rPr>
        <w:t>6.3.3.1.4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6.3.3.1.4-2</w:t>
      </w:r>
      <w:r>
        <w:rPr>
          <w:rFonts w:eastAsia="SimSun"/>
        </w:rPr>
        <w:t>.</w:t>
      </w:r>
    </w:p>
    <w:p w14:paraId="0D360380" w14:textId="77777777" w:rsidR="00C70BDA" w:rsidRDefault="00C70BDA" w:rsidP="00C70BDA">
      <w:pPr>
        <w:pStyle w:val="TH"/>
        <w:rPr>
          <w:rFonts w:eastAsiaTheme="minorEastAsia"/>
          <w:lang w:eastAsia="zh-CN"/>
        </w:rPr>
      </w:pPr>
      <w:r>
        <w:t xml:space="preserve">Table </w:t>
      </w:r>
      <w:r>
        <w:rPr>
          <w:lang w:eastAsia="zh-CN"/>
        </w:rPr>
        <w:t>6.3.3.1.4-1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70BDA" w14:paraId="1B11C79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30FE98"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3F6CB"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3FA10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23C7AC0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1AB5E" w14:textId="77777777" w:rsidR="00C70BDA" w:rsidRDefault="00C70BDA">
            <w:pPr>
              <w:keepNext/>
              <w:keepLines/>
              <w:spacing w:after="0"/>
              <w:rPr>
                <w:rFonts w:ascii="Arial" w:hAnsi="Arial"/>
                <w:sz w:val="18"/>
                <w:lang w:val="fr-FR"/>
              </w:rPr>
            </w:pPr>
            <w:r>
              <w:rPr>
                <w:rFonts w:ascii="Arial" w:eastAsia="SimSun"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7F6A2" w14:textId="77777777" w:rsidR="00C70BDA" w:rsidRDefault="00C70BDA">
            <w:pPr>
              <w:keepNext/>
              <w:keepLines/>
              <w:spacing w:after="0"/>
              <w:jc w:val="center"/>
              <w:rPr>
                <w:rFonts w:ascii="Arial" w:hAnsi="Arial"/>
                <w:sz w:val="18"/>
                <w:lang w:val="fr-FR"/>
              </w:rPr>
            </w:pPr>
            <w:r>
              <w:rPr>
                <w:rFonts w:ascii="Arial" w:eastAsia="SimSun"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D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10</w:t>
            </w:r>
          </w:p>
        </w:tc>
      </w:tr>
      <w:tr w:rsidR="00C70BDA" w14:paraId="48131CD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05CA5" w14:textId="77777777" w:rsidR="00C70BDA" w:rsidRDefault="00C70BDA">
            <w:pPr>
              <w:keepNext/>
              <w:keepLines/>
              <w:spacing w:after="0"/>
              <w:rPr>
                <w:rFonts w:ascii="Arial" w:eastAsia="SimSun" w:hAnsi="Arial"/>
                <w:sz w:val="18"/>
                <w:lang w:val="fr-FR"/>
              </w:rPr>
            </w:pPr>
            <w:r>
              <w:rPr>
                <w:rFonts w:ascii="Arial" w:eastAsia="SimSun"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EEB52" w14:textId="77777777" w:rsidR="00C70BDA" w:rsidRDefault="00C70BDA">
            <w:pPr>
              <w:keepNext/>
              <w:keepLines/>
              <w:spacing w:after="0"/>
              <w:jc w:val="center"/>
              <w:rPr>
                <w:rFonts w:ascii="Arial" w:eastAsia="SimSun" w:hAnsi="Arial"/>
                <w:sz w:val="18"/>
                <w:lang w:val="fr-FR"/>
              </w:rPr>
            </w:pPr>
            <w:r>
              <w:rPr>
                <w:rFonts w:ascii="Arial" w:eastAsia="SimSun"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E6B0A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15</w:t>
            </w:r>
          </w:p>
        </w:tc>
      </w:tr>
      <w:tr w:rsidR="00C70BDA" w14:paraId="5C046FFA"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45D306" w14:textId="77777777" w:rsidR="00C70BDA" w:rsidRDefault="00C70BDA">
            <w:pPr>
              <w:keepNext/>
              <w:keepLines/>
              <w:spacing w:after="0"/>
              <w:rPr>
                <w:rFonts w:ascii="Arial" w:hAnsi="Arial"/>
                <w:sz w:val="18"/>
                <w:lang w:val="fr-FR"/>
              </w:rPr>
            </w:pPr>
            <w:r>
              <w:rPr>
                <w:rFonts w:ascii="Arial" w:eastAsia="SimSun"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1BD572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497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FDD</w:t>
            </w:r>
          </w:p>
        </w:tc>
      </w:tr>
      <w:tr w:rsidR="00C70BDA" w14:paraId="7F7006FC"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BBB6" w14:textId="77777777" w:rsidR="00C70BDA" w:rsidRDefault="00C70BDA">
            <w:pPr>
              <w:keepNext/>
              <w:keepLines/>
              <w:spacing w:after="0"/>
              <w:rPr>
                <w:rFonts w:ascii="Arial" w:hAnsi="Arial"/>
                <w:sz w:val="18"/>
                <w:lang w:val="fr-FR"/>
              </w:rPr>
            </w:pPr>
            <w:r>
              <w:rPr>
                <w:rFonts w:ascii="Arial" w:eastAsia="SimSun"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E56128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129878" w14:textId="77777777" w:rsidR="00C70BDA" w:rsidRDefault="00C70BDA">
            <w:pPr>
              <w:keepNext/>
              <w:keepLines/>
              <w:spacing w:after="0"/>
              <w:jc w:val="center"/>
              <w:rPr>
                <w:rFonts w:ascii="Arial" w:eastAsia="SimSun" w:hAnsi="Arial"/>
                <w:sz w:val="18"/>
                <w:lang w:val="fr-FR" w:eastAsia="zh-CN"/>
              </w:rPr>
            </w:pPr>
            <w:r>
              <w:rPr>
                <w:rFonts w:ascii="Arial" w:eastAsia="SimSun" w:hAnsi="Arial"/>
                <w:kern w:val="2"/>
                <w:sz w:val="18"/>
                <w:lang w:val="fr-FR" w:eastAsia="zh-CN"/>
              </w:rPr>
              <w:t>TDLA30-5</w:t>
            </w:r>
          </w:p>
        </w:tc>
      </w:tr>
      <w:tr w:rsidR="00C70BDA" w14:paraId="200D6ED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8F81F" w14:textId="77777777" w:rsidR="00C70BDA" w:rsidRDefault="00C70BDA">
            <w:pPr>
              <w:keepNext/>
              <w:keepLines/>
              <w:spacing w:after="0"/>
              <w:rPr>
                <w:rFonts w:ascii="Arial" w:hAnsi="Arial"/>
                <w:sz w:val="18"/>
                <w:lang w:val="fr-FR"/>
              </w:rPr>
            </w:pPr>
            <w:r>
              <w:rPr>
                <w:rFonts w:ascii="Arial" w:eastAsia="SimSun"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E3796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64555" w14:textId="77777777" w:rsidR="00C70BDA" w:rsidRDefault="00C70BDA">
            <w:pPr>
              <w:keepNext/>
              <w:keepLines/>
              <w:spacing w:after="0"/>
              <w:jc w:val="center"/>
              <w:rPr>
                <w:rFonts w:ascii="Arial" w:eastAsia="SimSun" w:hAnsi="Arial"/>
                <w:kern w:val="2"/>
                <w:sz w:val="18"/>
                <w:lang w:val="fr-FR" w:eastAsia="zh-CN"/>
              </w:rPr>
            </w:pPr>
            <w:r>
              <w:rPr>
                <w:rFonts w:ascii="Arial" w:eastAsia="SimSun" w:hAnsi="Arial"/>
                <w:kern w:val="2"/>
                <w:sz w:val="18"/>
                <w:lang w:val="fr-FR" w:eastAsia="zh-CN"/>
              </w:rPr>
              <w:t>High XP 32</w:t>
            </w:r>
            <w:r>
              <w:rPr>
                <w:rFonts w:ascii="Arial" w:eastAsia="?? ??" w:hAnsi="Arial"/>
                <w:kern w:val="2"/>
                <w:sz w:val="18"/>
                <w:lang w:val="fr-FR"/>
              </w:rPr>
              <w:t xml:space="preserve"> x </w:t>
            </w:r>
            <w:r>
              <w:rPr>
                <w:rFonts w:ascii="Arial" w:eastAsia="SimSun" w:hAnsi="Arial"/>
                <w:kern w:val="2"/>
                <w:sz w:val="18"/>
                <w:lang w:val="fr-FR" w:eastAsia="zh-CN"/>
              </w:rPr>
              <w:t>4</w:t>
            </w:r>
          </w:p>
          <w:p w14:paraId="538E9596" w14:textId="77777777" w:rsidR="00C70BDA" w:rsidRDefault="00C70BDA">
            <w:pPr>
              <w:keepNext/>
              <w:keepLines/>
              <w:spacing w:after="0"/>
              <w:jc w:val="center"/>
              <w:rPr>
                <w:rFonts w:ascii="Arial" w:hAnsi="Arial"/>
                <w:sz w:val="18"/>
                <w:lang w:val="fr-FR"/>
              </w:rPr>
            </w:pPr>
            <w:r>
              <w:rPr>
                <w:rFonts w:ascii="Arial" w:eastAsia="SimSun" w:hAnsi="Arial"/>
                <w:kern w:val="2"/>
                <w:sz w:val="18"/>
                <w:lang w:val="fr-FR" w:eastAsia="zh-CN"/>
              </w:rPr>
              <w:t>(N1,N2) = (4,4)</w:t>
            </w:r>
          </w:p>
        </w:tc>
      </w:tr>
      <w:tr w:rsidR="00C70BDA" w14:paraId="41FD1AFD"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60FACD" w14:textId="77777777" w:rsidR="00C70BDA" w:rsidRDefault="00C70BDA">
            <w:pPr>
              <w:keepNext/>
              <w:keepLines/>
              <w:spacing w:after="0"/>
              <w:rPr>
                <w:rFonts w:ascii="Arial" w:hAnsi="Arial"/>
                <w:sz w:val="18"/>
                <w:lang w:val="fr-FR"/>
              </w:rPr>
            </w:pPr>
            <w:r>
              <w:rPr>
                <w:rFonts w:ascii="Arial" w:eastAsia="SimSun"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9827120"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AACA0" w14:textId="77777777" w:rsidR="00C70BDA" w:rsidRPr="005D1A1A" w:rsidRDefault="00C70BDA">
            <w:pPr>
              <w:keepNext/>
              <w:keepLines/>
              <w:spacing w:after="0"/>
              <w:jc w:val="center"/>
              <w:rPr>
                <w:rFonts w:ascii="Arial" w:eastAsia="SimSun" w:hAnsi="Arial"/>
                <w:sz w:val="18"/>
                <w:lang w:eastAsia="zh-CN"/>
              </w:rPr>
            </w:pPr>
            <w:r w:rsidRPr="005D1A1A">
              <w:rPr>
                <w:rFonts w:ascii="Arial" w:eastAsia="SimSun" w:hAnsi="Arial"/>
                <w:sz w:val="18"/>
              </w:rPr>
              <w:t xml:space="preserve">As specified in </w:t>
            </w:r>
            <w:r w:rsidRPr="005D1A1A">
              <w:rPr>
                <w:rFonts w:ascii="Arial" w:eastAsia="SimSun" w:hAnsi="Arial"/>
                <w:sz w:val="18"/>
                <w:lang w:eastAsia="zh-CN"/>
              </w:rPr>
              <w:t>Annex B.4.1</w:t>
            </w:r>
          </w:p>
        </w:tc>
      </w:tr>
      <w:tr w:rsidR="00C70BDA" w14:paraId="1A0F99D2"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60143D6" w14:textId="77777777" w:rsidR="00C70BDA" w:rsidRDefault="00C70BDA">
            <w:pPr>
              <w:keepNext/>
              <w:keepLines/>
              <w:spacing w:after="0"/>
              <w:rPr>
                <w:rFonts w:ascii="Arial" w:eastAsia="SimSun" w:hAnsi="Arial"/>
                <w:sz w:val="18"/>
                <w:lang w:val="fr-FR"/>
              </w:rPr>
            </w:pPr>
            <w:r>
              <w:rPr>
                <w:rFonts w:ascii="Arial" w:eastAsia="SimSun"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4401C"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76C4411"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C2E7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949BCC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8CDA2A"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A6509"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22D3B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20542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57C8998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DCF3B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7F8FC0" w14:textId="77777777" w:rsidR="00C70BDA" w:rsidRDefault="00C70BDA">
            <w:pPr>
              <w:keepNext/>
              <w:keepLines/>
              <w:spacing w:after="0"/>
              <w:rPr>
                <w:rFonts w:ascii="Arial" w:eastAsia="SimSun"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BA766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DAD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FD-CDM2</w:t>
            </w:r>
          </w:p>
        </w:tc>
      </w:tr>
      <w:tr w:rsidR="00C70BDA" w14:paraId="42F4D1B5"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B7444F"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C46A3C" w14:textId="77777777" w:rsidR="00C70BDA" w:rsidRDefault="00C70BDA">
            <w:pPr>
              <w:keepNext/>
              <w:keepLines/>
              <w:spacing w:after="0"/>
              <w:rPr>
                <w:rFonts w:ascii="Arial" w:eastAsia="SimSun"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C49F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ECE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65F0A7D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1DD96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A3DA7"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8C0576" w14:textId="77777777" w:rsidR="00C70BDA" w:rsidRPr="005D1A1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A58E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5, (4,-)</w:t>
            </w:r>
          </w:p>
        </w:tc>
      </w:tr>
      <w:tr w:rsidR="00C70BDA" w14:paraId="40AE709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64104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D0D1C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0C874D"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F5DC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(9,-)</w:t>
            </w:r>
          </w:p>
        </w:tc>
      </w:tr>
      <w:tr w:rsidR="00C70BDA" w14:paraId="31A4C1F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F22391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EF4A781"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6ACAE7C9"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B07C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D522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1543D0EE"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B273CE"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117377" w14:textId="77777777" w:rsidR="00C70BDA" w:rsidRDefault="00C70BDA">
            <w:pPr>
              <w:keepNext/>
              <w:keepLines/>
              <w:spacing w:after="0"/>
              <w:rPr>
                <w:rFonts w:ascii="Arial" w:eastAsia="SimSun" w:hAnsi="Arial"/>
                <w:sz w:val="18"/>
                <w:lang w:val="fr-FR"/>
              </w:rPr>
            </w:pPr>
            <w:r>
              <w:rPr>
                <w:rFonts w:ascii="Arial"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5875699"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21888"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40C4B72E"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5B304CA" w14:textId="77777777" w:rsidR="00C70BDA" w:rsidRDefault="00C70BDA">
            <w:pPr>
              <w:keepNext/>
              <w:keepLines/>
              <w:spacing w:after="0"/>
              <w:rPr>
                <w:rFonts w:ascii="Arial" w:eastAsia="SimSun" w:hAnsi="Arial"/>
                <w:sz w:val="18"/>
                <w:lang w:val="fr-FR"/>
              </w:rPr>
            </w:pPr>
            <w:r>
              <w:rPr>
                <w:rFonts w:ascii="Arial" w:eastAsia="SimSun"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CB9A6B" w14:textId="77777777" w:rsidR="00C70BDA" w:rsidRDefault="00C70BDA">
            <w:pPr>
              <w:keepNext/>
              <w:keepLines/>
              <w:spacing w:after="0"/>
              <w:rPr>
                <w:rFonts w:ascii="Arial" w:hAnsi="Arial"/>
                <w:sz w:val="18"/>
                <w:lang w:val="fr-FR"/>
              </w:rPr>
            </w:pPr>
            <w:r>
              <w:rPr>
                <w:rFonts w:ascii="Arial" w:eastAsia="SimSun"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EFB6F6"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AEF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69F47FB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B432A8"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0833CA" w14:textId="77777777" w:rsidR="00C70BDA" w:rsidRPr="005D1A1A" w:rsidRDefault="00C70BDA">
            <w:pPr>
              <w:keepNext/>
              <w:keepLines/>
              <w:spacing w:after="0"/>
              <w:rPr>
                <w:rFonts w:ascii="Arial" w:hAnsi="Arial"/>
                <w:sz w:val="18"/>
              </w:rPr>
            </w:pPr>
            <w:r w:rsidRPr="005D1A1A">
              <w:rPr>
                <w:rFonts w:ascii="Arial" w:eastAsia="SimSun" w:hAnsi="Arial"/>
                <w:sz w:val="18"/>
              </w:rPr>
              <w:t>Number of CSI-RS ports (</w:t>
            </w:r>
            <w:r w:rsidRPr="005D1A1A">
              <w:rPr>
                <w:rFonts w:ascii="Arial" w:eastAsia="SimSun" w:hAnsi="Arial"/>
                <w:i/>
                <w:sz w:val="18"/>
              </w:rPr>
              <w:t>X</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B7C7A4"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B0C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32</w:t>
            </w:r>
          </w:p>
        </w:tc>
      </w:tr>
      <w:tr w:rsidR="00C70BDA" w14:paraId="293081F2"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D52709"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477903" w14:textId="77777777" w:rsidR="00C70BDA" w:rsidRDefault="00C70BDA">
            <w:pPr>
              <w:keepNext/>
              <w:keepLines/>
              <w:spacing w:after="0"/>
              <w:rPr>
                <w:rFonts w:ascii="Arial" w:hAnsi="Arial"/>
                <w:sz w:val="18"/>
                <w:lang w:val="fr-FR"/>
              </w:rPr>
            </w:pPr>
            <w:r>
              <w:rPr>
                <w:rFonts w:ascii="Arial" w:eastAsia="SimSun"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FA1B6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FA9B9D"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CDM4 (FD2, TD2)</w:t>
            </w:r>
          </w:p>
        </w:tc>
      </w:tr>
      <w:tr w:rsidR="00C70BDA" w14:paraId="5117F3E9"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F5E553"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B8047" w14:textId="77777777" w:rsidR="00C70BDA" w:rsidRDefault="00C70BDA">
            <w:pPr>
              <w:keepNext/>
              <w:keepLines/>
              <w:spacing w:after="0"/>
              <w:rPr>
                <w:rFonts w:ascii="Arial" w:hAnsi="Arial"/>
                <w:sz w:val="18"/>
                <w:lang w:val="fr-FR"/>
              </w:rPr>
            </w:pPr>
            <w:r>
              <w:rPr>
                <w:rFonts w:ascii="Arial" w:eastAsia="SimSun"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24DAC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A5DA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5DC4E07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F5117B"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AC5B60" w14:textId="77777777" w:rsidR="00C70BDA" w:rsidRPr="005D1A1A" w:rsidRDefault="00C70BDA">
            <w:pPr>
              <w:keepNext/>
              <w:keepLines/>
              <w:spacing w:after="0"/>
              <w:rPr>
                <w:rFonts w:ascii="Arial" w:hAnsi="Arial"/>
                <w:sz w:val="18"/>
              </w:rPr>
            </w:pPr>
            <w:r w:rsidRPr="005D1A1A">
              <w:rPr>
                <w:rFonts w:ascii="Arial" w:eastAsia="SimSun" w:hAnsi="Arial"/>
                <w:sz w:val="18"/>
              </w:rPr>
              <w:t>First subcarrier index in the PRB used for CSI-RS (k</w:t>
            </w:r>
            <w:r w:rsidRPr="005D1A1A">
              <w:rPr>
                <w:rFonts w:ascii="Arial" w:eastAsia="SimSun" w:hAnsi="Arial"/>
                <w:sz w:val="18"/>
                <w:vertAlign w:val="subscript"/>
              </w:rPr>
              <w:t>0</w:t>
            </w:r>
            <w:r w:rsidRPr="005D1A1A">
              <w:rPr>
                <w:rFonts w:ascii="Arial" w:eastAsia="SimSun" w:hAnsi="Arial"/>
                <w:sz w:val="18"/>
              </w:rPr>
              <w:t>, k</w:t>
            </w:r>
            <w:r w:rsidRPr="005D1A1A">
              <w:rPr>
                <w:rFonts w:ascii="Arial" w:eastAsia="SimSun" w:hAnsi="Arial"/>
                <w:sz w:val="18"/>
                <w:vertAlign w:val="subscript"/>
              </w:rPr>
              <w:t>1,</w:t>
            </w:r>
            <w:r w:rsidRPr="005D1A1A">
              <w:rPr>
                <w:rFonts w:ascii="Arial" w:eastAsia="SimSun" w:hAnsi="Arial"/>
                <w:sz w:val="18"/>
              </w:rPr>
              <w:t xml:space="preserve"> k</w:t>
            </w:r>
            <w:r w:rsidRPr="005D1A1A">
              <w:rPr>
                <w:rFonts w:ascii="Arial" w:eastAsia="SimSun" w:hAnsi="Arial"/>
                <w:sz w:val="18"/>
                <w:vertAlign w:val="subscript"/>
              </w:rPr>
              <w:t>2</w:t>
            </w:r>
            <w:r w:rsidRPr="005D1A1A">
              <w:rPr>
                <w:rFonts w:ascii="Arial" w:eastAsia="SimSun" w:hAnsi="Arial"/>
                <w:sz w:val="18"/>
              </w:rPr>
              <w:t>, k</w:t>
            </w:r>
            <w:r w:rsidRPr="005D1A1A">
              <w:rPr>
                <w:rFonts w:ascii="Arial" w:eastAsia="SimSun" w:hAnsi="Arial"/>
                <w:sz w:val="18"/>
                <w:vertAlign w:val="subscript"/>
              </w:rPr>
              <w:t>3</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3A347E"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C653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Row 17, (2, 4, 6, 8)</w:t>
            </w:r>
          </w:p>
        </w:tc>
      </w:tr>
      <w:tr w:rsidR="00C70BDA" w14:paraId="6E65714B"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E39AD1"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72FD3" w14:textId="77777777" w:rsidR="00C70BDA" w:rsidRPr="005D1A1A" w:rsidRDefault="00C70BDA">
            <w:pPr>
              <w:keepNext/>
              <w:keepLines/>
              <w:spacing w:after="0"/>
              <w:rPr>
                <w:rFonts w:ascii="Arial" w:hAnsi="Arial"/>
                <w:sz w:val="18"/>
              </w:rPr>
            </w:pPr>
            <w:r w:rsidRPr="005D1A1A">
              <w:rPr>
                <w:rFonts w:ascii="Arial" w:eastAsia="SimSun" w:hAnsi="Arial"/>
                <w:sz w:val="18"/>
              </w:rPr>
              <w:t>First OFDM symbol in the PRB used for CSI-RS (l</w:t>
            </w:r>
            <w:r w:rsidRPr="005D1A1A">
              <w:rPr>
                <w:rFonts w:ascii="Arial" w:eastAsia="SimSun" w:hAnsi="Arial"/>
                <w:sz w:val="18"/>
                <w:vertAlign w:val="subscript"/>
              </w:rPr>
              <w:t>0</w:t>
            </w:r>
            <w:r w:rsidRPr="005D1A1A">
              <w:rPr>
                <w:rFonts w:ascii="Arial" w:eastAsia="SimSun" w:hAnsi="Arial"/>
                <w:sz w:val="18"/>
              </w:rPr>
              <w:t>, l</w:t>
            </w:r>
            <w:r w:rsidRPr="005D1A1A">
              <w:rPr>
                <w:rFonts w:ascii="Arial" w:eastAsia="SimSun" w:hAnsi="Arial"/>
                <w:sz w:val="18"/>
                <w:vertAlign w:val="subscript"/>
              </w:rPr>
              <w:t>1</w:t>
            </w:r>
            <w:r w:rsidRPr="005D1A1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B27AB5" w14:textId="77777777" w:rsidR="00C70BDA" w:rsidRPr="005D1A1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A4F6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(5, 12)</w:t>
            </w:r>
          </w:p>
        </w:tc>
      </w:tr>
      <w:tr w:rsidR="00C70BDA" w14:paraId="238BBBF4"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B837A4"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3B6FE8"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CSI-RS</w:t>
            </w:r>
          </w:p>
          <w:p w14:paraId="0541159D" w14:textId="77777777" w:rsidR="00C70BDA" w:rsidRPr="005D1A1A" w:rsidRDefault="00C70BDA">
            <w:pPr>
              <w:keepNext/>
              <w:keepLines/>
              <w:spacing w:after="0"/>
              <w:rPr>
                <w:rFonts w:ascii="Arial" w:eastAsia="SimSun"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6E4F4"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EA31F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4D4B876"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B656B5" w14:textId="77777777" w:rsidR="00C70BDA" w:rsidRDefault="00C70BDA">
            <w:pPr>
              <w:spacing w:after="0"/>
              <w:rPr>
                <w:rFonts w:ascii="Arial" w:eastAsia="SimSun"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93A23" w14:textId="77777777" w:rsidR="00C70BDA" w:rsidRDefault="00C70BDA">
            <w:pPr>
              <w:keepNext/>
              <w:keepLines/>
              <w:spacing w:after="0"/>
              <w:rPr>
                <w:rFonts w:ascii="Arial" w:eastAsia="SimSun" w:hAnsi="Arial"/>
                <w:sz w:val="18"/>
                <w:lang w:val="fr-FR"/>
              </w:rPr>
            </w:pPr>
            <w:r>
              <w:rPr>
                <w:rFonts w:ascii="Arial" w:eastAsia="SimSun"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0A84F7F"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FE7B8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w:t>
            </w:r>
          </w:p>
        </w:tc>
      </w:tr>
      <w:tr w:rsidR="00C70BDA" w14:paraId="3259D059"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FB57457" w14:textId="77777777" w:rsidR="00C70BDA" w:rsidRDefault="00C70BDA">
            <w:pPr>
              <w:keepNext/>
              <w:keepLines/>
              <w:spacing w:after="0"/>
              <w:rPr>
                <w:rFonts w:ascii="Arial" w:hAnsi="Arial"/>
                <w:sz w:val="18"/>
                <w:lang w:val="fr-FR"/>
              </w:rPr>
            </w:pPr>
            <w:r>
              <w:rPr>
                <w:rFonts w:ascii="Arial" w:eastAsia="SimSun"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F3CEF9F" w14:textId="77777777" w:rsidR="00C70BDA" w:rsidRDefault="00C70BDA">
            <w:pPr>
              <w:keepNext/>
              <w:keepLines/>
              <w:spacing w:after="0"/>
              <w:rPr>
                <w:rFonts w:ascii="Arial" w:eastAsia="SimSun" w:hAnsi="Arial"/>
                <w:sz w:val="18"/>
                <w:lang w:val="fr-FR"/>
              </w:rPr>
            </w:pPr>
            <w:r>
              <w:rPr>
                <w:rFonts w:ascii="Arial" w:eastAsia="SimSun"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C15B36"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50627"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22F12F6A" w14:textId="77777777" w:rsidTr="00DA45CA">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A9AB96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CC8754B" w14:textId="77777777" w:rsidR="00C70BDA" w:rsidRDefault="00C70BDA">
            <w:pPr>
              <w:keepNext/>
              <w:keepLines/>
              <w:spacing w:after="0"/>
              <w:rPr>
                <w:rFonts w:ascii="Arial" w:hAnsi="Arial"/>
                <w:sz w:val="18"/>
                <w:lang w:val="fr-FR"/>
              </w:rPr>
            </w:pPr>
            <w:r>
              <w:rPr>
                <w:rFonts w:ascii="Arial" w:eastAsia="SimSun"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8B144" w14:textId="77777777" w:rsidR="00C70BDA" w:rsidRDefault="00C70BDA">
            <w:pP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C52A3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Pattern 0</w:t>
            </w:r>
          </w:p>
        </w:tc>
      </w:tr>
      <w:tr w:rsidR="00C70BDA" w14:paraId="10989655" w14:textId="77777777" w:rsidTr="00DA45CA">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B4A829"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2A3FEA4" w14:textId="77777777" w:rsidR="00C70BDA" w:rsidRDefault="00C70BDA">
            <w:pPr>
              <w:keepNext/>
              <w:keepLines/>
              <w:spacing w:after="0"/>
              <w:rPr>
                <w:rFonts w:ascii="Arial" w:eastAsia="SimSun" w:hAnsi="Arial"/>
                <w:sz w:val="18"/>
                <w:lang w:val="fr-FR"/>
              </w:rPr>
            </w:pPr>
            <w:r>
              <w:rPr>
                <w:rFonts w:ascii="Arial" w:eastAsia="SimSun" w:hAnsi="Arial"/>
                <w:sz w:val="18"/>
                <w:lang w:val="fr-FR"/>
              </w:rPr>
              <w:t>CSI-IM Resource Mapping</w:t>
            </w:r>
          </w:p>
          <w:p w14:paraId="286CB9F0" w14:textId="77777777" w:rsidR="00C70BDA" w:rsidRDefault="00C70BDA">
            <w:pPr>
              <w:keepNext/>
              <w:keepLines/>
              <w:spacing w:after="0"/>
              <w:rPr>
                <w:rFonts w:ascii="Arial" w:hAnsi="Arial"/>
                <w:sz w:val="18"/>
                <w:lang w:val="fr-FR"/>
              </w:rPr>
            </w:pPr>
            <w:r>
              <w:rPr>
                <w:rFonts w:ascii="Arial" w:eastAsia="SimSun" w:hAnsi="Arial"/>
                <w:sz w:val="18"/>
                <w:lang w:val="fr-FR"/>
              </w:rPr>
              <w:t>(k</w:t>
            </w:r>
            <w:r>
              <w:rPr>
                <w:rFonts w:ascii="Arial" w:eastAsia="SimSun" w:hAnsi="Arial"/>
                <w:sz w:val="18"/>
                <w:vertAlign w:val="subscript"/>
                <w:lang w:val="fr-FR"/>
              </w:rPr>
              <w:t>CSI-IM</w:t>
            </w:r>
            <w:r>
              <w:rPr>
                <w:rFonts w:ascii="Arial" w:eastAsia="SimSun" w:hAnsi="Arial"/>
                <w:sz w:val="18"/>
                <w:lang w:val="fr-FR"/>
              </w:rPr>
              <w:t>,l</w:t>
            </w:r>
            <w:r>
              <w:rPr>
                <w:rFonts w:ascii="Arial" w:eastAsia="SimSun" w:hAnsi="Arial"/>
                <w:sz w:val="18"/>
                <w:vertAlign w:val="subscript"/>
                <w:lang w:val="fr-FR"/>
              </w:rPr>
              <w:t>CSI-IM</w:t>
            </w:r>
            <w:r>
              <w:rPr>
                <w:rFonts w:ascii="Arial" w:eastAsia="SimSun"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E25F64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6676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(4,9)</w:t>
            </w:r>
          </w:p>
        </w:tc>
      </w:tr>
      <w:tr w:rsidR="00C70BDA" w14:paraId="3E44F548"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C0728"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63B5FEC" w14:textId="77777777" w:rsidR="00C70BDA" w:rsidRPr="005D1A1A" w:rsidRDefault="00C70BDA">
            <w:pPr>
              <w:keepNext/>
              <w:keepLines/>
              <w:spacing w:after="0"/>
              <w:rPr>
                <w:rFonts w:ascii="Arial" w:hAnsi="Arial"/>
                <w:sz w:val="18"/>
              </w:rPr>
            </w:pPr>
            <w:r w:rsidRPr="005D1A1A">
              <w:rPr>
                <w:rFonts w:ascii="Arial" w:eastAsia="SimSun" w:hAnsi="Arial"/>
                <w:sz w:val="18"/>
              </w:rPr>
              <w:t>CSI-IM timeConfig</w:t>
            </w:r>
          </w:p>
          <w:p w14:paraId="3EDBCB22" w14:textId="77777777" w:rsidR="00C70BDA" w:rsidRPr="005D1A1A" w:rsidRDefault="00C70BDA">
            <w:pPr>
              <w:keepNext/>
              <w:keepLines/>
              <w:spacing w:after="0"/>
              <w:rPr>
                <w:rFonts w:ascii="Arial" w:hAnsi="Arial"/>
                <w:sz w:val="18"/>
              </w:rPr>
            </w:pP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CAE7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8EFB2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1950057"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2B241"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EFD656C"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92D0"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Aperiodic</w:t>
            </w:r>
          </w:p>
        </w:tc>
      </w:tr>
      <w:tr w:rsidR="00C70BDA" w14:paraId="5698837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3AEE15"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CC8BCB"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7C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Table 1</w:t>
            </w:r>
          </w:p>
        </w:tc>
      </w:tr>
      <w:tr w:rsidR="00C70BDA" w14:paraId="220F1979"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ED35" w14:textId="77777777" w:rsidR="00C70BDA" w:rsidRDefault="00C70BDA">
            <w:pPr>
              <w:keepNext/>
              <w:keepLines/>
              <w:spacing w:after="0"/>
              <w:rPr>
                <w:rFonts w:ascii="Arial" w:eastAsia="SimSun" w:hAnsi="Arial"/>
                <w:sz w:val="18"/>
                <w:lang w:val="fr-FR"/>
              </w:rPr>
            </w:pPr>
            <w:r>
              <w:rPr>
                <w:rFonts w:ascii="Arial" w:eastAsia="SimSun"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3CB9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648AE"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cri-RI-PMI-CQI</w:t>
            </w:r>
          </w:p>
        </w:tc>
      </w:tr>
      <w:tr w:rsidR="00C70BDA" w14:paraId="674E5C1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50FDC4"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w:t>
            </w:r>
            <w:r>
              <w:rPr>
                <w:rFonts w:ascii="Arial" w:eastAsia="SimSun" w:hAnsi="Arial"/>
                <w:sz w:val="18"/>
                <w:lang w:val="fr-FR" w:eastAsia="zh-CN"/>
              </w:rPr>
              <w:t>Channel</w:t>
            </w:r>
            <w:r>
              <w:rPr>
                <w:rFonts w:ascii="Arial" w:eastAsia="SimSun"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62414A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848D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D4D38F1"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F6985" w14:textId="77777777" w:rsidR="00C70BDA" w:rsidRDefault="00C70BDA">
            <w:pPr>
              <w:keepNext/>
              <w:keepLines/>
              <w:spacing w:after="0"/>
              <w:rPr>
                <w:rFonts w:ascii="Arial" w:eastAsia="SimSun" w:hAnsi="Arial"/>
                <w:sz w:val="18"/>
                <w:lang w:val="fr-FR"/>
              </w:rPr>
            </w:pPr>
            <w:r>
              <w:rPr>
                <w:rFonts w:ascii="Arial" w:eastAsia="SimSun"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9EFFB1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09126"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545A21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8E6319" w14:textId="77777777" w:rsidR="00C70BDA" w:rsidRDefault="00C70BDA">
            <w:pPr>
              <w:keepNext/>
              <w:keepLines/>
              <w:spacing w:after="0"/>
              <w:rPr>
                <w:rFonts w:ascii="Arial" w:eastAsia="SimSun" w:hAnsi="Arial"/>
                <w:sz w:val="18"/>
                <w:lang w:val="fr-FR"/>
              </w:rPr>
            </w:pPr>
            <w:r>
              <w:rPr>
                <w:rFonts w:ascii="Arial" w:eastAsia="SimSun"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F7C7F2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63F6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74A2626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CFFD89" w14:textId="77777777" w:rsidR="00C70BDA" w:rsidRDefault="00C70BDA">
            <w:pPr>
              <w:keepNext/>
              <w:keepLines/>
              <w:spacing w:after="0"/>
              <w:rPr>
                <w:rFonts w:ascii="Arial" w:eastAsia="SimSun" w:hAnsi="Arial"/>
                <w:sz w:val="18"/>
                <w:lang w:val="fr-FR"/>
              </w:rPr>
            </w:pPr>
            <w:r>
              <w:rPr>
                <w:rFonts w:ascii="Arial" w:eastAsia="SimSun" w:hAnsi="Arial"/>
                <w:sz w:val="18"/>
                <w:lang w:val="fr-FR"/>
              </w:rPr>
              <w:t>pmi-FormatIndicator</w:t>
            </w:r>
            <w:r>
              <w:rPr>
                <w:rFonts w:ascii="Arial" w:eastAsia="SimSun"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E237E"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497D9"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Wideband</w:t>
            </w:r>
          </w:p>
        </w:tc>
      </w:tr>
      <w:tr w:rsidR="00C70BDA" w14:paraId="50D5FAF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A706E1"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FB563" w14:textId="77777777" w:rsidR="00C70BDA" w:rsidRDefault="00C70BDA">
            <w:pPr>
              <w:keepNext/>
              <w:keepLines/>
              <w:spacing w:after="0"/>
              <w:jc w:val="center"/>
              <w:rPr>
                <w:rFonts w:ascii="Arial" w:hAnsi="Arial"/>
                <w:sz w:val="18"/>
                <w:lang w:val="fr-FR"/>
              </w:rPr>
            </w:pPr>
            <w:r>
              <w:rPr>
                <w:rFonts w:ascii="Arial" w:eastAsia="SimSun"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9E7406"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8</w:t>
            </w:r>
          </w:p>
        </w:tc>
      </w:tr>
      <w:tr w:rsidR="00C70BDA" w14:paraId="1512E8B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08FDEA" w14:textId="77777777" w:rsidR="00C70BDA" w:rsidRDefault="00C70BDA">
            <w:pPr>
              <w:keepNext/>
              <w:keepLines/>
              <w:spacing w:after="0"/>
              <w:rPr>
                <w:rFonts w:ascii="Arial" w:eastAsia="SimSun" w:hAnsi="Arial"/>
                <w:sz w:val="18"/>
                <w:lang w:val="fr-FR"/>
              </w:rPr>
            </w:pPr>
            <w:r>
              <w:rPr>
                <w:rFonts w:ascii="Arial" w:eastAsia="SimSun"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001D858"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575BF" w14:textId="77777777" w:rsidR="00C70BDA" w:rsidRDefault="00C70BDA">
            <w:pPr>
              <w:keepNext/>
              <w:keepLines/>
              <w:spacing w:after="0"/>
              <w:jc w:val="center"/>
              <w:rPr>
                <w:rFonts w:ascii="Arial" w:eastAsia="SimSun" w:hAnsi="Arial"/>
                <w:sz w:val="18"/>
                <w:lang w:val="fr-FR" w:eastAsia="zh-CN"/>
              </w:rPr>
            </w:pPr>
            <w:r>
              <w:rPr>
                <w:rFonts w:ascii="Arial" w:eastAsia="SimSun" w:hAnsi="Arial" w:cs="Arial"/>
                <w:sz w:val="18"/>
                <w:szCs w:val="18"/>
                <w:lang w:val="fr-FR"/>
              </w:rPr>
              <w:t>1111111</w:t>
            </w:r>
          </w:p>
        </w:tc>
      </w:tr>
      <w:tr w:rsidR="00C70BDA" w14:paraId="3CBB11D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75B302" w14:textId="77777777" w:rsidR="00C70BDA" w:rsidRPr="005D1A1A" w:rsidRDefault="00C70BDA">
            <w:pPr>
              <w:keepNext/>
              <w:keepLines/>
              <w:spacing w:after="0"/>
              <w:rPr>
                <w:rFonts w:ascii="Arial" w:eastAsia="SimSun" w:hAnsi="Arial"/>
                <w:sz w:val="18"/>
              </w:rPr>
            </w:pPr>
            <w:r w:rsidRPr="005D1A1A">
              <w:rPr>
                <w:rFonts w:ascii="Arial" w:eastAsia="SimSun" w:hAnsi="Arial"/>
                <w:sz w:val="18"/>
              </w:rPr>
              <w:t xml:space="preserve">CSI-Report </w:t>
            </w:r>
            <w:r w:rsidRPr="005D1A1A">
              <w:rPr>
                <w:rFonts w:ascii="Arial" w:eastAsia="SimSun" w:hAnsi="Arial"/>
                <w:sz w:val="18"/>
                <w:lang w:eastAsia="zh-CN"/>
              </w:rPr>
              <w:t>interval</w:t>
            </w:r>
            <w:r w:rsidRPr="005D1A1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10BFF"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161F4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Not configured</w:t>
            </w:r>
          </w:p>
        </w:tc>
      </w:tr>
      <w:tr w:rsidR="00C70BDA" w14:paraId="7E9F94D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A8CC55" w14:textId="77777777" w:rsidR="00C70BDA" w:rsidRDefault="00C70BDA">
            <w:pPr>
              <w:keepNext/>
              <w:keepLines/>
              <w:spacing w:after="0"/>
              <w:rPr>
                <w:rFonts w:ascii="Arial" w:eastAsia="SimSun" w:hAnsi="Arial"/>
                <w:sz w:val="18"/>
                <w:lang w:val="fr-FR"/>
              </w:rPr>
            </w:pPr>
            <w:r>
              <w:rPr>
                <w:rFonts w:ascii="Arial"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9B3C78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FB2AA3"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5</w:t>
            </w:r>
          </w:p>
        </w:tc>
      </w:tr>
      <w:tr w:rsidR="00C70BDA" w14:paraId="286253F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1CFB74" w14:textId="77777777" w:rsidR="00C70BDA" w:rsidRDefault="00C70BDA">
            <w:pPr>
              <w:keepNext/>
              <w:keepLines/>
              <w:spacing w:after="0"/>
              <w:rPr>
                <w:rFonts w:ascii="Arial" w:eastAsia="SimSun" w:hAnsi="Arial"/>
                <w:sz w:val="18"/>
                <w:lang w:val="fr-FR"/>
              </w:rPr>
            </w:pPr>
            <w:r>
              <w:rPr>
                <w:rFonts w:ascii="Arial"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1E76FC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E895"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1 in slots i, where mod(i, 5) = 1, otherwise it is equal to 0</w:t>
            </w:r>
          </w:p>
        </w:tc>
      </w:tr>
      <w:tr w:rsidR="00C70BDA" w14:paraId="6FEF74A4"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3B777A" w14:textId="77777777" w:rsidR="00C70BDA" w:rsidRDefault="00C70BDA">
            <w:pPr>
              <w:keepNext/>
              <w:keepLines/>
              <w:spacing w:after="0"/>
              <w:rPr>
                <w:rFonts w:ascii="Arial" w:eastAsia="SimSun" w:hAnsi="Arial"/>
                <w:sz w:val="18"/>
                <w:lang w:val="fr-FR"/>
              </w:rPr>
            </w:pPr>
            <w:r>
              <w:rPr>
                <w:rFonts w:ascii="Arial"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7637A3C"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50D64" w14:textId="77777777" w:rsidR="00C70BDA" w:rsidRDefault="00C70BDA">
            <w:pPr>
              <w:keepNext/>
              <w:keepLines/>
              <w:spacing w:after="0"/>
              <w:jc w:val="center"/>
              <w:rPr>
                <w:rFonts w:ascii="Arial" w:eastAsia="SimSun" w:hAnsi="Arial"/>
                <w:sz w:val="18"/>
                <w:lang w:val="fr-FR" w:eastAsia="zh-CN"/>
              </w:rPr>
            </w:pPr>
            <w:r>
              <w:rPr>
                <w:rFonts w:ascii="Arial" w:hAnsi="Arial"/>
                <w:sz w:val="18"/>
                <w:lang w:val="fr-FR" w:eastAsia="zh-CN"/>
              </w:rPr>
              <w:t>1</w:t>
            </w:r>
          </w:p>
        </w:tc>
      </w:tr>
      <w:tr w:rsidR="00C70BDA" w14:paraId="08188EF0"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AA413" w14:textId="77777777" w:rsidR="00C70BDA" w:rsidRDefault="00C70BDA">
            <w:pPr>
              <w:keepNext/>
              <w:keepLines/>
              <w:spacing w:after="0"/>
              <w:rPr>
                <w:rFonts w:ascii="Arial" w:eastAsia="SimSun" w:hAnsi="Arial"/>
                <w:sz w:val="18"/>
                <w:lang w:val="fr-FR"/>
              </w:rPr>
            </w:pPr>
            <w:r>
              <w:rPr>
                <w:rFonts w:ascii="Arial"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54757" w14:textId="77777777" w:rsidR="00C70BDA" w:rsidRDefault="00C70BDA">
            <w:pPr>
              <w:keepNext/>
              <w:keepLines/>
              <w:spacing w:after="0"/>
              <w:jc w:val="center"/>
              <w:rPr>
                <w:rFonts w:ascii="Arial" w:eastAsia="SimSun"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9EB7AA" w14:textId="77777777" w:rsidR="00C70BDA" w:rsidRPr="005D1A1A" w:rsidRDefault="00C70BDA">
            <w:pPr>
              <w:keepNext/>
              <w:keepLines/>
              <w:spacing w:after="0"/>
              <w:rPr>
                <w:rFonts w:ascii="Arial" w:eastAsiaTheme="minorEastAsia" w:hAnsi="Arial"/>
                <w:sz w:val="18"/>
                <w:lang w:eastAsia="zh-CN"/>
              </w:rPr>
            </w:pPr>
            <w:r w:rsidRPr="005D1A1A">
              <w:rPr>
                <w:rFonts w:ascii="Arial" w:hAnsi="Arial"/>
                <w:sz w:val="18"/>
                <w:lang w:eastAsia="zh-CN"/>
              </w:rPr>
              <w:t>One State with one Associated Report Configuration</w:t>
            </w:r>
          </w:p>
          <w:p w14:paraId="3DF8AD2E" w14:textId="77777777" w:rsidR="00C70BDA" w:rsidRPr="005D1A1A" w:rsidRDefault="00C70BDA">
            <w:pPr>
              <w:keepNext/>
              <w:keepLines/>
              <w:spacing w:after="0"/>
              <w:jc w:val="center"/>
              <w:rPr>
                <w:rFonts w:ascii="Arial" w:eastAsia="SimSun" w:hAnsi="Arial"/>
                <w:sz w:val="18"/>
                <w:lang w:eastAsia="zh-CN"/>
              </w:rPr>
            </w:pPr>
            <w:r w:rsidRPr="005D1A1A">
              <w:rPr>
                <w:rFonts w:ascii="Arial" w:hAnsi="Arial"/>
                <w:sz w:val="18"/>
                <w:lang w:eastAsia="zh-CN"/>
              </w:rPr>
              <w:t>Associated Report Configuration contains pointers to NZP CSI-RS and CSI-IM</w:t>
            </w:r>
          </w:p>
        </w:tc>
      </w:tr>
      <w:tr w:rsidR="00C70BDA" w14:paraId="3451C04D" w14:textId="77777777" w:rsidTr="00C70BDA">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1303CC5" w14:textId="77777777" w:rsidR="00C70BDA" w:rsidRDefault="00C70BDA">
            <w:pPr>
              <w:keepNext/>
              <w:keepLines/>
              <w:spacing w:after="0"/>
              <w:rPr>
                <w:rFonts w:ascii="Arial" w:hAnsi="Arial"/>
                <w:sz w:val="18"/>
                <w:lang w:val="fr-FR"/>
              </w:rPr>
            </w:pPr>
            <w:r>
              <w:rPr>
                <w:rFonts w:ascii="Arial" w:eastAsia="SimSun"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2981228" w14:textId="77777777" w:rsidR="00C70BDA" w:rsidRDefault="00C70BDA">
            <w:pPr>
              <w:keepNext/>
              <w:keepLines/>
              <w:spacing w:after="0"/>
              <w:rPr>
                <w:rFonts w:ascii="Arial" w:hAnsi="Arial"/>
                <w:sz w:val="18"/>
                <w:lang w:val="fr-FR"/>
              </w:rPr>
            </w:pPr>
            <w:r>
              <w:rPr>
                <w:rFonts w:ascii="Arial" w:eastAsia="SimSun"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EFD5209"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410461" w14:textId="77777777" w:rsidR="00C70BDA" w:rsidRDefault="00C70BDA">
            <w:pPr>
              <w:keepNext/>
              <w:keepLines/>
              <w:spacing w:after="0"/>
              <w:jc w:val="center"/>
              <w:rPr>
                <w:rFonts w:ascii="Arial" w:hAnsi="Arial"/>
                <w:sz w:val="18"/>
                <w:lang w:val="fr-FR"/>
              </w:rPr>
            </w:pPr>
            <w:r>
              <w:rPr>
                <w:rFonts w:ascii="Arial" w:eastAsia="SimSun" w:hAnsi="Arial"/>
                <w:sz w:val="18"/>
                <w:lang w:val="fr-FR" w:eastAsia="zh-CN"/>
              </w:rPr>
              <w:t>typeI-SinglePanel</w:t>
            </w:r>
          </w:p>
        </w:tc>
      </w:tr>
      <w:tr w:rsidR="00C70BDA" w14:paraId="313B4EF7"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4B1341"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2E70D1" w14:textId="77777777" w:rsidR="00C70BDA" w:rsidRDefault="00C70BDA">
            <w:pPr>
              <w:keepNext/>
              <w:keepLines/>
              <w:spacing w:after="0"/>
              <w:rPr>
                <w:rFonts w:ascii="Arial" w:hAnsi="Arial"/>
                <w:sz w:val="18"/>
                <w:lang w:val="fr-FR"/>
              </w:rPr>
            </w:pPr>
            <w:r>
              <w:rPr>
                <w:rFonts w:ascii="Arial" w:eastAsia="SimSun"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6AAD15A"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2E31DA"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1</w:t>
            </w:r>
          </w:p>
        </w:tc>
      </w:tr>
      <w:tr w:rsidR="00C70BDA" w14:paraId="7442D7AC"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511A3E"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68A56D" w14:textId="77777777" w:rsidR="00C70BDA" w:rsidRDefault="00C70BDA">
            <w:pPr>
              <w:keepNext/>
              <w:keepLines/>
              <w:spacing w:after="0"/>
              <w:rPr>
                <w:rFonts w:ascii="Arial" w:hAnsi="Arial"/>
                <w:sz w:val="18"/>
                <w:lang w:val="fr-FR"/>
              </w:rPr>
            </w:pPr>
            <w:r>
              <w:rPr>
                <w:rFonts w:ascii="Arial" w:eastAsia="SimSun"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9F0577"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A168EB"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2696C41A"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58D0FA"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155EB73" w14:textId="77777777" w:rsidR="00C70BDA" w:rsidRDefault="00C70BDA">
            <w:pPr>
              <w:keepNext/>
              <w:keepLines/>
              <w:spacing w:after="0"/>
              <w:rPr>
                <w:rFonts w:ascii="Arial" w:eastAsia="SimSun" w:hAnsi="Arial"/>
                <w:sz w:val="18"/>
                <w:lang w:val="fr-FR"/>
              </w:rPr>
            </w:pPr>
            <w:r>
              <w:rPr>
                <w:rFonts w:ascii="Arial" w:eastAsia="SimSun"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836727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146D1"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(4,4)</w:t>
            </w:r>
          </w:p>
        </w:tc>
      </w:tr>
      <w:tr w:rsidR="00C70BDA" w14:paraId="4255B5E3"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EDDCCF" w14:textId="77777777" w:rsidR="00C70BDA" w:rsidRDefault="00C70BDA">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03CAFFD" w14:textId="77777777" w:rsidR="00C70BDA" w:rsidRDefault="00C70BDA">
            <w:pPr>
              <w:keepNext/>
              <w:keepLines/>
              <w:spacing w:after="0"/>
              <w:rPr>
                <w:rFonts w:ascii="Arial" w:hAnsi="Arial"/>
                <w:sz w:val="18"/>
                <w:lang w:val="fr-FR"/>
              </w:rPr>
            </w:pPr>
            <w:r>
              <w:rPr>
                <w:rFonts w:ascii="Arial" w:eastAsia="SimSun"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385EFD"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79BDF" w14:textId="77777777" w:rsidR="0039224D" w:rsidRPr="00A51564" w:rsidRDefault="00C70BDA" w:rsidP="0039224D">
            <w:pPr>
              <w:keepNext/>
              <w:keepLines/>
              <w:spacing w:after="0"/>
              <w:jc w:val="center"/>
              <w:rPr>
                <w:rFonts w:ascii="Arial" w:eastAsia="SimSun" w:hAnsi="Arial"/>
                <w:sz w:val="18"/>
                <w:lang w:eastAsia="zh-CN"/>
              </w:rPr>
            </w:pPr>
            <w:r w:rsidRPr="00401CAC">
              <w:rPr>
                <w:rFonts w:ascii="Arial" w:eastAsia="SimSun" w:hAnsi="Arial"/>
                <w:sz w:val="18"/>
                <w:lang w:eastAsia="zh-CN"/>
              </w:rPr>
              <w:t>0x</w:t>
            </w:r>
          </w:p>
          <w:p w14:paraId="3ED38CBC"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CAD027"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03A0496E" w14:textId="77777777" w:rsidR="0039224D" w:rsidRPr="00A51564"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p w14:paraId="54A112A9" w14:textId="5280F256" w:rsidR="00C70BDA" w:rsidRPr="00401CAC" w:rsidRDefault="0039224D" w:rsidP="0039224D">
            <w:pPr>
              <w:keepNext/>
              <w:keepLines/>
              <w:spacing w:after="0"/>
              <w:jc w:val="center"/>
              <w:rPr>
                <w:rFonts w:ascii="Arial" w:eastAsia="SimSun" w:hAnsi="Arial"/>
                <w:sz w:val="18"/>
                <w:lang w:eastAsia="zh-CN"/>
              </w:rPr>
            </w:pPr>
            <w:r w:rsidRPr="00A51564">
              <w:rPr>
                <w:rFonts w:ascii="Arial" w:eastAsia="SimSun" w:hAnsi="Arial"/>
                <w:sz w:val="18"/>
                <w:lang w:eastAsia="zh-CN"/>
              </w:rPr>
              <w:t>FFFF FFFF FFFF FFFF</w:t>
            </w:r>
          </w:p>
        </w:tc>
      </w:tr>
      <w:tr w:rsidR="00C70BDA" w14:paraId="57245D20" w14:textId="77777777" w:rsidTr="00DA45CA">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2F8CCB" w14:textId="77777777" w:rsidR="00C70BDA" w:rsidRPr="00401CAC" w:rsidRDefault="00C70BDA">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944F3" w14:textId="77777777" w:rsidR="00C70BDA" w:rsidRDefault="00C70BDA">
            <w:pPr>
              <w:keepNext/>
              <w:keepLines/>
              <w:spacing w:after="0"/>
              <w:rPr>
                <w:rFonts w:ascii="Arial" w:eastAsia="SimSun" w:hAnsi="Arial"/>
                <w:sz w:val="18"/>
                <w:lang w:val="fr-FR"/>
              </w:rPr>
            </w:pPr>
            <w:r>
              <w:rPr>
                <w:rFonts w:ascii="Arial" w:eastAsia="SimSun"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4170C33"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BC5E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00000010</w:t>
            </w:r>
          </w:p>
        </w:tc>
      </w:tr>
      <w:tr w:rsidR="00C70BDA" w14:paraId="18451CC6"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9157A9B"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lastRenderedPageBreak/>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0D47F4" w14:textId="77777777" w:rsidR="00C70BDA" w:rsidRPr="00C70BDA" w:rsidRDefault="00C70BDA">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8E2598"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PUSCH</w:t>
            </w:r>
          </w:p>
        </w:tc>
      </w:tr>
      <w:tr w:rsidR="00C70BDA" w14:paraId="26CD041E"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DA8C7" w14:textId="77777777" w:rsidR="00C70BDA" w:rsidRDefault="00C70BDA">
            <w:pPr>
              <w:keepNext/>
              <w:keepLines/>
              <w:spacing w:after="0"/>
              <w:rPr>
                <w:rFonts w:ascii="Arial" w:hAnsi="Arial"/>
                <w:sz w:val="18"/>
                <w:lang w:val="fr-FR"/>
              </w:rPr>
            </w:pPr>
            <w:r>
              <w:rPr>
                <w:rFonts w:ascii="Arial" w:eastAsia="SimSun"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F0B3C2" w14:textId="77777777" w:rsidR="00C70BDA" w:rsidRDefault="00C70BDA">
            <w:pPr>
              <w:keepNext/>
              <w:keepLines/>
              <w:spacing w:after="0"/>
              <w:jc w:val="center"/>
              <w:rPr>
                <w:rFonts w:ascii="Arial" w:hAnsi="Arial"/>
                <w:sz w:val="18"/>
                <w:lang w:val="fr-FR"/>
              </w:rPr>
            </w:pPr>
            <w:r>
              <w:rPr>
                <w:rFonts w:ascii="Arial" w:eastAsia="SimSun"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2CEEAC"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8</w:t>
            </w:r>
          </w:p>
        </w:tc>
      </w:tr>
      <w:tr w:rsidR="00C70BDA" w14:paraId="42F27ECB"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23BF41" w14:textId="77777777" w:rsidR="00C70BDA" w:rsidRPr="00C70BDA" w:rsidRDefault="00C70BDA">
            <w:pPr>
              <w:keepNext/>
              <w:keepLines/>
              <w:spacing w:after="0"/>
              <w:rPr>
                <w:rFonts w:ascii="Arial" w:eastAsia="SimSun" w:hAnsi="Arial"/>
                <w:sz w:val="18"/>
              </w:rPr>
            </w:pPr>
            <w:r w:rsidRPr="00C70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D79C" w14:textId="77777777" w:rsidR="00C70BDA" w:rsidRPr="00C70BDA" w:rsidRDefault="00C70BDA">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861F2" w14:textId="77777777" w:rsidR="00C70BDA" w:rsidRDefault="00C70BDA">
            <w:pPr>
              <w:keepNext/>
              <w:keepLines/>
              <w:spacing w:after="0"/>
              <w:jc w:val="center"/>
              <w:rPr>
                <w:rFonts w:ascii="Arial" w:eastAsia="SimSun" w:hAnsi="Arial"/>
                <w:sz w:val="18"/>
                <w:lang w:val="fr-FR" w:eastAsia="zh-CN"/>
              </w:rPr>
            </w:pPr>
            <w:r>
              <w:rPr>
                <w:rFonts w:ascii="Arial" w:eastAsia="SimSun" w:hAnsi="Arial"/>
                <w:sz w:val="18"/>
                <w:lang w:val="fr-FR" w:eastAsia="zh-CN"/>
              </w:rPr>
              <w:t>4</w:t>
            </w:r>
          </w:p>
        </w:tc>
      </w:tr>
      <w:tr w:rsidR="00C70BDA" w14:paraId="0F8E757F"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F71194" w14:textId="77777777" w:rsidR="00C70BDA" w:rsidRDefault="00C70BDA">
            <w:pPr>
              <w:keepNext/>
              <w:keepLines/>
              <w:spacing w:after="0"/>
              <w:rPr>
                <w:rFonts w:ascii="Arial" w:hAnsi="Arial"/>
                <w:sz w:val="18"/>
                <w:lang w:val="fr-FR"/>
              </w:rPr>
            </w:pPr>
            <w:r>
              <w:rPr>
                <w:rFonts w:ascii="Arial" w:eastAsia="SimSun"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06A40D2" w14:textId="77777777" w:rsidR="00C70BDA" w:rsidRDefault="00C70BDA">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457B0E" w14:textId="77777777" w:rsidR="00C70BDA" w:rsidRDefault="00C70BDA">
            <w:pPr>
              <w:keepNext/>
              <w:keepLines/>
              <w:spacing w:after="0"/>
              <w:jc w:val="center"/>
              <w:rPr>
                <w:rFonts w:ascii="Arial" w:eastAsia="SimSun" w:hAnsi="Arial"/>
                <w:sz w:val="18"/>
                <w:lang w:val="fr-FR" w:eastAsia="zh-CN"/>
              </w:rPr>
            </w:pPr>
            <w:r>
              <w:rPr>
                <w:rFonts w:ascii="Arial" w:hAnsi="Arial" w:cs="Arial"/>
                <w:sz w:val="18"/>
                <w:szCs w:val="18"/>
                <w:lang w:val="fr-FR"/>
              </w:rPr>
              <w:t>R.PDSCH.1-6.</w:t>
            </w:r>
            <w:r>
              <w:rPr>
                <w:rFonts w:ascii="Arial" w:hAnsi="Arial" w:cs="Arial"/>
                <w:sz w:val="18"/>
                <w:szCs w:val="18"/>
                <w:lang w:val="fr-FR" w:eastAsia="zh-CN"/>
              </w:rPr>
              <w:t>3</w:t>
            </w:r>
            <w:r>
              <w:rPr>
                <w:rFonts w:ascii="Arial" w:hAnsi="Arial" w:cs="Arial"/>
                <w:sz w:val="18"/>
                <w:szCs w:val="18"/>
                <w:lang w:val="fr-FR"/>
              </w:rPr>
              <w:t xml:space="preserve"> FDD</w:t>
            </w:r>
          </w:p>
        </w:tc>
      </w:tr>
      <w:tr w:rsidR="00DA45CA" w14:paraId="3CAEF402" w14:textId="77777777" w:rsidTr="00C70BDA">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43A1E1" w14:textId="35393E68" w:rsidR="00DA45CA" w:rsidRPr="005F52DA" w:rsidRDefault="00DA45CA"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EA5FD7E" w14:textId="77777777" w:rsidR="00DA45CA" w:rsidRPr="005F52DA" w:rsidRDefault="00DA45CA"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FAB2EC" w14:textId="701BE0A3" w:rsidR="00DA45CA" w:rsidRPr="005F52DA" w:rsidRDefault="00DA45CA"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C70BDA" w14:paraId="02BAA191" w14:textId="77777777" w:rsidTr="00C70BDA">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73E4AF6"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1:</w:t>
            </w:r>
            <w:r w:rsidRPr="00C70BDA">
              <w:rPr>
                <w:rFonts w:ascii="Arial" w:eastAsia="SimSun" w:hAnsi="Arial"/>
                <w:sz w:val="18"/>
                <w:lang w:eastAsia="zh-CN"/>
              </w:rPr>
              <w:tab/>
              <w:t>When Throughput is measured using</w:t>
            </w:r>
            <w:r w:rsidRPr="00C70BDA">
              <w:rPr>
                <w:rFonts w:ascii="Arial" w:eastAsia="SimSun" w:hAnsi="Arial"/>
                <w:sz w:val="18"/>
              </w:rPr>
              <w:t xml:space="preserve"> random precoder selection, the precoder shall be updated in each slot (1 ms granularity) with equal probability of each applicable i</w:t>
            </w:r>
            <w:r w:rsidRPr="00C70BDA">
              <w:rPr>
                <w:rFonts w:ascii="Arial" w:eastAsia="SimSun" w:hAnsi="Arial"/>
                <w:sz w:val="18"/>
                <w:vertAlign w:val="subscript"/>
              </w:rPr>
              <w:t>1</w:t>
            </w:r>
            <w:r w:rsidRPr="00C70BDA">
              <w:rPr>
                <w:rFonts w:ascii="Arial" w:eastAsia="SimSun" w:hAnsi="Arial"/>
                <w:sz w:val="18"/>
              </w:rPr>
              <w:t>, i</w:t>
            </w:r>
            <w:r w:rsidRPr="00C70BDA">
              <w:rPr>
                <w:rFonts w:ascii="Arial" w:eastAsia="SimSun" w:hAnsi="Arial"/>
                <w:sz w:val="18"/>
                <w:vertAlign w:val="subscript"/>
              </w:rPr>
              <w:t>2</w:t>
            </w:r>
            <w:r w:rsidRPr="00C70BDA">
              <w:rPr>
                <w:rFonts w:ascii="Arial" w:eastAsia="SimSun" w:hAnsi="Arial"/>
                <w:sz w:val="18"/>
              </w:rPr>
              <w:t xml:space="preserve"> combination.</w:t>
            </w:r>
          </w:p>
          <w:p w14:paraId="5BCE9BF1" w14:textId="77777777" w:rsidR="00C70BDA" w:rsidRPr="00C70BDA" w:rsidRDefault="00C70BDA">
            <w:pPr>
              <w:keepNext/>
              <w:keepLines/>
              <w:spacing w:after="0"/>
              <w:ind w:left="851" w:hanging="851"/>
              <w:rPr>
                <w:rFonts w:ascii="Arial" w:eastAsia="SimSun" w:hAnsi="Arial"/>
                <w:sz w:val="18"/>
              </w:rPr>
            </w:pPr>
            <w:r w:rsidRPr="00C70BDA">
              <w:rPr>
                <w:rFonts w:ascii="Arial" w:eastAsia="SimSun" w:hAnsi="Arial"/>
                <w:sz w:val="18"/>
              </w:rPr>
              <w:t>Note 2</w:t>
            </w:r>
            <w:r w:rsidRPr="00C70BDA">
              <w:rPr>
                <w:rFonts w:ascii="Arial" w:eastAsia="SimSun" w:hAnsi="Arial"/>
                <w:sz w:val="18"/>
                <w:lang w:eastAsia="zh-CN"/>
              </w:rPr>
              <w:t>:</w:t>
            </w:r>
            <w:r w:rsidRPr="00C70BDA">
              <w:rPr>
                <w:rFonts w:ascii="Arial" w:eastAsia="SimSun" w:hAnsi="Arial"/>
                <w:sz w:val="18"/>
                <w:lang w:eastAsia="zh-CN"/>
              </w:rPr>
              <w:tab/>
            </w:r>
            <w:r w:rsidRPr="00C70BDA">
              <w:rPr>
                <w:rFonts w:ascii="Arial" w:eastAsia="SimSun" w:hAnsi="Arial"/>
                <w:sz w:val="18"/>
              </w:rPr>
              <w:t xml:space="preserve">If the UE reports in an available uplink reporting instance at </w:t>
            </w:r>
            <w:r w:rsidRPr="00C70BDA">
              <w:rPr>
                <w:rFonts w:ascii="Arial" w:eastAsia="SimSun" w:hAnsi="Arial"/>
                <w:sz w:val="18"/>
                <w:lang w:eastAsia="zh-CN"/>
              </w:rPr>
              <w:t>slot</w:t>
            </w:r>
            <w:r w:rsidRPr="00C70BDA">
              <w:rPr>
                <w:rFonts w:ascii="Arial" w:eastAsia="SimSun" w:hAnsi="Arial"/>
                <w:sz w:val="18"/>
              </w:rPr>
              <w:t xml:space="preserve">#n based on PMI estimation at a downlink </w:t>
            </w:r>
            <w:r w:rsidRPr="00C70BDA">
              <w:rPr>
                <w:rFonts w:ascii="Arial" w:eastAsia="SimSun" w:hAnsi="Arial"/>
                <w:sz w:val="18"/>
                <w:lang w:eastAsia="zh-CN"/>
              </w:rPr>
              <w:t>slot</w:t>
            </w:r>
            <w:r w:rsidRPr="00C70BDA">
              <w:rPr>
                <w:rFonts w:ascii="Arial" w:eastAsia="SimSun" w:hAnsi="Arial"/>
                <w:sz w:val="18"/>
              </w:rPr>
              <w:t xml:space="preserve"> not later than </w:t>
            </w:r>
            <w:r w:rsidRPr="00C70BDA">
              <w:rPr>
                <w:rFonts w:ascii="Arial" w:eastAsia="SimSun" w:hAnsi="Arial"/>
                <w:sz w:val="18"/>
                <w:lang w:eastAsia="zh-CN"/>
              </w:rPr>
              <w:t>slot</w:t>
            </w:r>
            <w:r w:rsidRPr="00C70BDA">
              <w:rPr>
                <w:rFonts w:ascii="Arial" w:eastAsia="SimSun" w:hAnsi="Arial"/>
                <w:sz w:val="18"/>
              </w:rPr>
              <w:t xml:space="preserve">#(n-4), this reported PMI cannot be applied at the gNB downlink before </w:t>
            </w:r>
            <w:r w:rsidRPr="00C70BDA">
              <w:rPr>
                <w:rFonts w:ascii="Arial" w:eastAsia="SimSun" w:hAnsi="Arial"/>
                <w:sz w:val="18"/>
                <w:lang w:eastAsia="zh-CN"/>
              </w:rPr>
              <w:t>slot</w:t>
            </w:r>
            <w:r w:rsidRPr="00C70BDA">
              <w:rPr>
                <w:rFonts w:ascii="Arial" w:eastAsia="SimSun" w:hAnsi="Arial"/>
                <w:sz w:val="18"/>
              </w:rPr>
              <w:t>#(n+4).</w:t>
            </w:r>
          </w:p>
          <w:p w14:paraId="2041432C" w14:textId="77777777" w:rsidR="00C70BDA" w:rsidRPr="00C70BDA" w:rsidRDefault="00C70BDA">
            <w:pPr>
              <w:keepNext/>
              <w:keepLines/>
              <w:spacing w:after="0"/>
              <w:ind w:left="851" w:hanging="851"/>
              <w:rPr>
                <w:rFonts w:ascii="Arial" w:eastAsia="SimSun" w:hAnsi="Arial"/>
                <w:sz w:val="18"/>
                <w:lang w:eastAsia="zh-CN"/>
              </w:rPr>
            </w:pPr>
            <w:r w:rsidRPr="00C70BDA">
              <w:rPr>
                <w:rFonts w:ascii="Arial" w:eastAsia="SimSun" w:hAnsi="Arial"/>
                <w:sz w:val="18"/>
              </w:rPr>
              <w:t xml:space="preserve">Note </w:t>
            </w:r>
            <w:r w:rsidRPr="00C70BDA">
              <w:rPr>
                <w:rFonts w:ascii="Arial" w:eastAsia="SimSun" w:hAnsi="Arial"/>
                <w:sz w:val="18"/>
                <w:lang w:eastAsia="zh-CN"/>
              </w:rPr>
              <w:t>3</w:t>
            </w:r>
            <w:r w:rsidRPr="00C70BDA">
              <w:rPr>
                <w:rFonts w:ascii="Arial" w:eastAsia="SimSun" w:hAnsi="Arial"/>
                <w:sz w:val="18"/>
              </w:rPr>
              <w:t>:</w:t>
            </w:r>
            <w:r w:rsidRPr="00C70BDA">
              <w:rPr>
                <w:rFonts w:ascii="Arial" w:eastAsia="SimSun" w:hAnsi="Arial"/>
                <w:sz w:val="18"/>
                <w:lang w:eastAsia="zh-CN"/>
              </w:rPr>
              <w:tab/>
            </w:r>
            <w:r w:rsidRPr="00C70BDA">
              <w:rPr>
                <w:rFonts w:ascii="Arial" w:eastAsia="SimSun" w:hAnsi="Arial"/>
                <w:sz w:val="18"/>
              </w:rPr>
              <w:t xml:space="preserve">Randomization of the principle beam direction shall be used as specified in </w:t>
            </w:r>
            <w:r w:rsidRPr="00C70BDA">
              <w:rPr>
                <w:rFonts w:ascii="Arial" w:hAnsi="Arial" w:cs="Arial"/>
                <w:noProof/>
                <w:sz w:val="18"/>
                <w:szCs w:val="18"/>
                <w:lang w:eastAsia="zh-CN"/>
              </w:rPr>
              <w:t>Annex B.2.3.2.3</w:t>
            </w:r>
            <w:r w:rsidRPr="00C70BDA">
              <w:rPr>
                <w:rFonts w:ascii="Arial" w:eastAsia="SimSun" w:hAnsi="Arial"/>
                <w:sz w:val="18"/>
              </w:rPr>
              <w:t>.</w:t>
            </w:r>
          </w:p>
        </w:tc>
      </w:tr>
    </w:tbl>
    <w:p w14:paraId="4CD4DC17" w14:textId="77777777" w:rsidR="00C70BDA" w:rsidRDefault="00C70BDA" w:rsidP="00C70BDA">
      <w:pPr>
        <w:rPr>
          <w:rFonts w:eastAsia="SimSun"/>
          <w:lang w:eastAsia="zh-CN"/>
        </w:rPr>
      </w:pPr>
    </w:p>
    <w:p w14:paraId="1D0C42D7" w14:textId="77777777" w:rsidR="00C70BDA" w:rsidRDefault="00C70BDA" w:rsidP="00C70BDA">
      <w:pPr>
        <w:pStyle w:val="TH"/>
        <w:rPr>
          <w:rFonts w:eastAsiaTheme="minorEastAsia"/>
          <w:lang w:eastAsia="zh-CN"/>
        </w:rPr>
      </w:pPr>
      <w:r>
        <w:t xml:space="preserve">Table </w:t>
      </w:r>
      <w:r>
        <w:rPr>
          <w:lang w:eastAsia="zh-CN"/>
        </w:rPr>
        <w:t>6.3.3.1.4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0BDA" w14:paraId="2F4CDDF4"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7A6CEC79"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3FB8CAE7" w14:textId="77777777" w:rsidR="00C70BDA" w:rsidRDefault="00C70BDA">
            <w:pPr>
              <w:keepNext/>
              <w:keepLines/>
              <w:spacing w:after="0"/>
              <w:jc w:val="center"/>
              <w:rPr>
                <w:rFonts w:ascii="Arial" w:hAnsi="Arial"/>
                <w:b/>
                <w:sz w:val="18"/>
                <w:lang w:val="fr-FR"/>
              </w:rPr>
            </w:pPr>
            <w:r>
              <w:rPr>
                <w:rFonts w:ascii="Arial" w:eastAsia="SimSun" w:hAnsi="Arial"/>
                <w:b/>
                <w:sz w:val="18"/>
                <w:lang w:val="fr-FR"/>
              </w:rPr>
              <w:t>Test 1</w:t>
            </w:r>
          </w:p>
        </w:tc>
      </w:tr>
      <w:tr w:rsidR="00C70BDA" w14:paraId="186497BF" w14:textId="77777777" w:rsidTr="00C70BDA">
        <w:trPr>
          <w:jc w:val="center"/>
        </w:trPr>
        <w:tc>
          <w:tcPr>
            <w:tcW w:w="2126" w:type="dxa"/>
            <w:tcBorders>
              <w:top w:val="single" w:sz="4" w:space="0" w:color="auto"/>
              <w:left w:val="single" w:sz="4" w:space="0" w:color="auto"/>
              <w:bottom w:val="single" w:sz="4" w:space="0" w:color="auto"/>
              <w:right w:val="single" w:sz="4" w:space="0" w:color="auto"/>
            </w:tcBorders>
            <w:hideMark/>
          </w:tcPr>
          <w:p w14:paraId="32EBB1E8" w14:textId="77777777" w:rsidR="00C70BDA" w:rsidRDefault="00C70BDA">
            <w:pPr>
              <w:keepNext/>
              <w:keepLines/>
              <w:spacing w:after="0"/>
              <w:jc w:val="center"/>
              <w:rPr>
                <w:rFonts w:ascii="Arial" w:hAnsi="Arial" w:cs="Arial"/>
                <w:sz w:val="18"/>
                <w:lang w:val="fr-FR"/>
              </w:rPr>
            </w:pPr>
            <w:r>
              <w:rPr>
                <w:rFonts w:ascii="Symbol" w:eastAsia="?? ??" w:hAnsi="Symbol" w:cs="Arial"/>
                <w:i/>
                <w:iCs/>
                <w:sz w:val="18"/>
                <w:lang w:val="fr-FR"/>
              </w:rPr>
              <w:t>g</w:t>
            </w:r>
          </w:p>
        </w:tc>
        <w:tc>
          <w:tcPr>
            <w:tcW w:w="1701" w:type="dxa"/>
            <w:tcBorders>
              <w:top w:val="single" w:sz="4" w:space="0" w:color="auto"/>
              <w:left w:val="single" w:sz="4" w:space="0" w:color="auto"/>
              <w:bottom w:val="single" w:sz="4" w:space="0" w:color="auto"/>
              <w:right w:val="single" w:sz="4" w:space="0" w:color="auto"/>
            </w:tcBorders>
            <w:hideMark/>
          </w:tcPr>
          <w:p w14:paraId="1714EA13" w14:textId="25F0C455" w:rsidR="00C70BDA" w:rsidRDefault="0014644C">
            <w:pPr>
              <w:keepNext/>
              <w:keepLines/>
              <w:spacing w:after="0"/>
              <w:jc w:val="center"/>
              <w:rPr>
                <w:rFonts w:ascii="Arial" w:hAnsi="Arial"/>
                <w:sz w:val="18"/>
                <w:lang w:val="fr-FR" w:eastAsia="zh-CN"/>
              </w:rPr>
            </w:pPr>
            <w:r>
              <w:rPr>
                <w:rFonts w:ascii="Arial" w:hAnsi="Arial"/>
                <w:sz w:val="18"/>
                <w:lang w:val="fr-FR" w:eastAsia="zh-CN"/>
              </w:rPr>
              <w:t>7.0</w:t>
            </w:r>
          </w:p>
        </w:tc>
      </w:tr>
    </w:tbl>
    <w:p w14:paraId="661E40BE" w14:textId="77777777" w:rsidR="00C70BDA" w:rsidRDefault="00C70BDA" w:rsidP="00C70BDA">
      <w:pPr>
        <w:rPr>
          <w:rFonts w:eastAsia="SimSun"/>
          <w:lang w:eastAsia="zh-CN"/>
        </w:rPr>
      </w:pPr>
    </w:p>
    <w:p w14:paraId="05D7F8EE" w14:textId="77777777" w:rsidR="00E97AF0" w:rsidRDefault="00E97AF0" w:rsidP="00E97AF0">
      <w:pPr>
        <w:pStyle w:val="Heading5"/>
        <w:rPr>
          <w:lang w:eastAsia="zh-CN"/>
        </w:rPr>
      </w:pPr>
      <w:bookmarkStart w:id="1623" w:name="_Toc67918187"/>
      <w:bookmarkStart w:id="1624" w:name="_Toc76298231"/>
      <w:bookmarkStart w:id="1625" w:name="_Toc76572243"/>
      <w:bookmarkStart w:id="1626" w:name="_Toc76652110"/>
      <w:bookmarkStart w:id="1627" w:name="_Toc76652948"/>
      <w:bookmarkStart w:id="1628" w:name="_Toc83742220"/>
      <w:bookmarkStart w:id="1629" w:name="_Toc91440710"/>
      <w:bookmarkStart w:id="1630" w:name="_Toc98849500"/>
      <w:bookmarkStart w:id="1631" w:name="_Toc106543353"/>
      <w:bookmarkStart w:id="1632" w:name="_Toc106737451"/>
      <w:bookmarkStart w:id="1633" w:name="_Toc107233218"/>
      <w:bookmarkStart w:id="1634" w:name="_Toc107234833"/>
      <w:bookmarkStart w:id="1635" w:name="_Toc107419803"/>
      <w:bookmarkStart w:id="1636" w:name="_Toc107477099"/>
      <w:bookmarkStart w:id="1637" w:name="_Toc114565953"/>
      <w:bookmarkStart w:id="1638" w:name="_Toc123936263"/>
      <w:bookmarkStart w:id="1639" w:name="_Toc124377278"/>
      <w:bookmarkStart w:id="1640" w:name="_Toc53176692"/>
      <w:bookmarkStart w:id="1641" w:name="_Toc61121005"/>
      <w:r>
        <w:rPr>
          <w:lang w:eastAsia="zh-CN"/>
        </w:rPr>
        <w:t>6.3.</w:t>
      </w:r>
      <w:r>
        <w:rPr>
          <w:rFonts w:hint="eastAsia"/>
          <w:lang w:eastAsia="zh-CN"/>
        </w:rPr>
        <w:t>3</w:t>
      </w:r>
      <w:r>
        <w:rPr>
          <w:lang w:eastAsia="zh-CN"/>
        </w:rPr>
        <w:t>.1.</w:t>
      </w:r>
      <w:r>
        <w:rPr>
          <w:rFonts w:hint="eastAsia"/>
          <w:lang w:eastAsia="zh-CN"/>
        </w:rPr>
        <w:t>5</w:t>
      </w:r>
      <w:r>
        <w:rPr>
          <w:lang w:eastAsia="zh-CN"/>
        </w:rPr>
        <w:tab/>
      </w:r>
      <w:r>
        <w:rPr>
          <w:rFonts w:hint="eastAsia"/>
          <w:lang w:eastAsia="zh-CN"/>
        </w:rPr>
        <w:t xml:space="preserve">Multiple </w:t>
      </w:r>
      <w:r>
        <w:rPr>
          <w:lang w:eastAsia="zh-CN"/>
        </w:rPr>
        <w:t xml:space="preserve">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9757051"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5</w:t>
      </w:r>
      <w:r>
        <w:rPr>
          <w:rFonts w:eastAsia="SimSun"/>
          <w:lang w:eastAsia="zh-CN"/>
        </w:rPr>
        <w:t>-2</w:t>
      </w:r>
      <w:r>
        <w:rPr>
          <w:rFonts w:eastAsia="SimSun"/>
        </w:rPr>
        <w:t>.</w:t>
      </w:r>
    </w:p>
    <w:p w14:paraId="3962B38F"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E97AF0" w14:paraId="04E0CA3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F5084" w14:textId="77777777" w:rsidR="00E97AF0" w:rsidRDefault="00E97AF0"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108A15" w14:textId="77777777" w:rsidR="00E97AF0" w:rsidRDefault="00E97AF0"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8E0EF6" w14:textId="77777777" w:rsidR="00E97AF0" w:rsidRDefault="00E97AF0" w:rsidP="00575C91">
            <w:pPr>
              <w:pStyle w:val="TAH"/>
            </w:pPr>
            <w:r>
              <w:rPr>
                <w:rFonts w:eastAsia="SimSun"/>
              </w:rPr>
              <w:t>Test 1</w:t>
            </w:r>
          </w:p>
        </w:tc>
      </w:tr>
      <w:tr w:rsidR="00E97AF0" w14:paraId="3E6A833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BA4119" w14:textId="77777777" w:rsidR="00E97AF0" w:rsidRDefault="00E97AF0"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040DD" w14:textId="77777777" w:rsidR="00E97AF0" w:rsidRDefault="00E97AF0"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A51D87" w14:textId="77777777" w:rsidR="00E97AF0" w:rsidRDefault="00E97AF0" w:rsidP="00575C91">
            <w:pPr>
              <w:pStyle w:val="TAC"/>
              <w:rPr>
                <w:rFonts w:eastAsia="SimSun"/>
                <w:lang w:eastAsia="zh-CN"/>
              </w:rPr>
            </w:pPr>
            <w:r>
              <w:rPr>
                <w:rFonts w:eastAsia="SimSun"/>
                <w:lang w:eastAsia="zh-CN"/>
              </w:rPr>
              <w:t>10</w:t>
            </w:r>
          </w:p>
        </w:tc>
      </w:tr>
      <w:tr w:rsidR="00E97AF0" w14:paraId="2079A2D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866D1"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CD1C3E" w14:textId="77777777" w:rsidR="00E97AF0" w:rsidRDefault="00E97AF0"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158D3" w14:textId="77777777" w:rsidR="00E97AF0" w:rsidRDefault="00E97AF0" w:rsidP="00575C91">
            <w:pPr>
              <w:pStyle w:val="TAC"/>
              <w:rPr>
                <w:rFonts w:eastAsia="SimSun"/>
                <w:lang w:eastAsia="zh-CN"/>
              </w:rPr>
            </w:pPr>
            <w:r>
              <w:rPr>
                <w:rFonts w:eastAsia="SimSun"/>
                <w:lang w:eastAsia="zh-CN"/>
              </w:rPr>
              <w:t>15</w:t>
            </w:r>
          </w:p>
        </w:tc>
      </w:tr>
      <w:tr w:rsidR="00E97AF0" w14:paraId="08033F7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690C9C" w14:textId="77777777" w:rsidR="00E97AF0" w:rsidRDefault="00E97AF0"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A15BC3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1D05D" w14:textId="77777777" w:rsidR="00E97AF0" w:rsidRDefault="00E97AF0" w:rsidP="00575C91">
            <w:pPr>
              <w:pStyle w:val="TAC"/>
              <w:rPr>
                <w:rFonts w:eastAsia="SimSun"/>
                <w:lang w:eastAsia="zh-CN"/>
              </w:rPr>
            </w:pPr>
            <w:r>
              <w:rPr>
                <w:rFonts w:eastAsia="SimSun"/>
                <w:lang w:eastAsia="zh-CN"/>
              </w:rPr>
              <w:t>FDD</w:t>
            </w:r>
          </w:p>
        </w:tc>
      </w:tr>
      <w:tr w:rsidR="00E97AF0" w14:paraId="7EDA3E8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A6EDEE" w14:textId="77777777" w:rsidR="00E97AF0" w:rsidRDefault="00E97AF0"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202AFA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9A4F5" w14:textId="77777777" w:rsidR="00E97AF0" w:rsidRDefault="00E97AF0"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E97AF0" w14:paraId="74C6149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9E37EF" w14:textId="77777777" w:rsidR="00E97AF0" w:rsidRDefault="00E97AF0"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1D492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FDD06" w14:textId="0C1682DD" w:rsidR="00E97AF0" w:rsidRPr="00021A0D" w:rsidRDefault="00E97AF0" w:rsidP="00575C91">
            <w:pPr>
              <w:pStyle w:val="TAC"/>
              <w:rPr>
                <w:kern w:val="2"/>
                <w:lang w:eastAsia="zh-CN"/>
              </w:rPr>
            </w:pPr>
            <w:r w:rsidRPr="00221C60">
              <w:rPr>
                <w:rFonts w:eastAsia="SimSun"/>
                <w:kern w:val="2"/>
                <w:lang w:eastAsia="zh-CN"/>
              </w:rPr>
              <w:t>XP Medium</w:t>
            </w:r>
            <w:r>
              <w:rPr>
                <w:rFonts w:eastAsia="SimSun"/>
                <w:kern w:val="2"/>
                <w:lang w:eastAsia="zh-CN"/>
              </w:rPr>
              <w:t xml:space="preserve"> 16</w:t>
            </w:r>
            <w:r>
              <w:rPr>
                <w:rFonts w:eastAsia="?? ??"/>
                <w:kern w:val="2"/>
              </w:rPr>
              <w:t xml:space="preserve"> x </w:t>
            </w:r>
            <w:r>
              <w:rPr>
                <w:rFonts w:hint="eastAsia"/>
                <w:kern w:val="2"/>
                <w:lang w:eastAsia="zh-CN"/>
              </w:rPr>
              <w:t>4</w:t>
            </w:r>
          </w:p>
          <w:p w14:paraId="129EE50E" w14:textId="77777777" w:rsidR="00E97AF0" w:rsidRDefault="00E97AF0" w:rsidP="00575C91">
            <w:pPr>
              <w:pStyle w:val="TAC"/>
            </w:pPr>
            <w:r>
              <w:rPr>
                <w:rFonts w:eastAsia="SimSun"/>
                <w:kern w:val="2"/>
                <w:lang w:eastAsia="zh-CN"/>
              </w:rPr>
              <w:t>(N1,N2) = (4,2)</w:t>
            </w:r>
          </w:p>
        </w:tc>
      </w:tr>
      <w:tr w:rsidR="00E97AF0" w:rsidRPr="00F73B65" w14:paraId="006695B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FDE48" w14:textId="77777777" w:rsidR="00E97AF0" w:rsidRDefault="00E97AF0"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CF67A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8DA2C" w14:textId="77777777" w:rsidR="00E97AF0" w:rsidRDefault="00E97AF0" w:rsidP="00575C91">
            <w:pPr>
              <w:pStyle w:val="TAC"/>
              <w:rPr>
                <w:rFonts w:eastAsia="SimSun"/>
                <w:lang w:eastAsia="zh-CN"/>
              </w:rPr>
            </w:pPr>
            <w:r>
              <w:rPr>
                <w:rFonts w:eastAsia="SimSun"/>
              </w:rPr>
              <w:t>As specified in Annex B.4.1</w:t>
            </w:r>
          </w:p>
        </w:tc>
      </w:tr>
      <w:tr w:rsidR="00E97AF0" w14:paraId="011745D6"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A8B3FA2" w14:textId="77777777" w:rsidR="00E97AF0" w:rsidRDefault="00E97AF0"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B153119"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096F1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690A2" w14:textId="77777777" w:rsidR="00E97AF0" w:rsidRDefault="00E97AF0" w:rsidP="00575C91">
            <w:pPr>
              <w:pStyle w:val="TAC"/>
              <w:rPr>
                <w:rFonts w:eastAsia="SimSun"/>
                <w:lang w:eastAsia="zh-CN"/>
              </w:rPr>
            </w:pPr>
            <w:r>
              <w:rPr>
                <w:rFonts w:eastAsia="SimSun"/>
                <w:lang w:eastAsia="zh-CN"/>
              </w:rPr>
              <w:t>Aperiodic</w:t>
            </w:r>
          </w:p>
        </w:tc>
      </w:tr>
      <w:tr w:rsidR="00E97AF0" w14:paraId="2043E39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DED1F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291B64"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C8EA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ADB18" w14:textId="77777777" w:rsidR="00E97AF0" w:rsidRDefault="00E97AF0" w:rsidP="00575C91">
            <w:pPr>
              <w:pStyle w:val="TAC"/>
              <w:rPr>
                <w:rFonts w:eastAsia="SimSun"/>
                <w:lang w:eastAsia="zh-CN"/>
              </w:rPr>
            </w:pPr>
            <w:r>
              <w:rPr>
                <w:rFonts w:eastAsia="SimSun"/>
                <w:lang w:eastAsia="zh-CN"/>
              </w:rPr>
              <w:t>4</w:t>
            </w:r>
          </w:p>
        </w:tc>
      </w:tr>
      <w:tr w:rsidR="00E97AF0" w14:paraId="6BDFDFE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7ED059"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0BE4E4"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58AA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8999D8" w14:textId="77777777" w:rsidR="00E97AF0" w:rsidRDefault="00E97AF0" w:rsidP="00575C91">
            <w:pPr>
              <w:pStyle w:val="TAC"/>
              <w:rPr>
                <w:rFonts w:eastAsia="SimSun"/>
                <w:lang w:eastAsia="zh-CN"/>
              </w:rPr>
            </w:pPr>
            <w:r>
              <w:rPr>
                <w:rFonts w:eastAsia="SimSun"/>
                <w:lang w:eastAsia="zh-CN"/>
              </w:rPr>
              <w:t>FD-CDM2</w:t>
            </w:r>
          </w:p>
        </w:tc>
      </w:tr>
      <w:tr w:rsidR="00E97AF0" w14:paraId="5AAE7C5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9D014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47A7EF"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0268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32C7D" w14:textId="77777777" w:rsidR="00E97AF0" w:rsidRDefault="00E97AF0" w:rsidP="00575C91">
            <w:pPr>
              <w:pStyle w:val="TAC"/>
              <w:rPr>
                <w:rFonts w:eastAsia="SimSun"/>
                <w:lang w:eastAsia="zh-CN"/>
              </w:rPr>
            </w:pPr>
            <w:r>
              <w:rPr>
                <w:rFonts w:eastAsia="SimSun"/>
                <w:lang w:eastAsia="zh-CN"/>
              </w:rPr>
              <w:t>1</w:t>
            </w:r>
          </w:p>
        </w:tc>
      </w:tr>
      <w:tr w:rsidR="00E97AF0" w14:paraId="723D5623"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E51A0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2370A1"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A4A96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4ABBD" w14:textId="77777777" w:rsidR="00E97AF0" w:rsidRDefault="00E97AF0" w:rsidP="00575C91">
            <w:pPr>
              <w:pStyle w:val="TAC"/>
              <w:rPr>
                <w:rFonts w:eastAsia="SimSun"/>
                <w:lang w:eastAsia="zh-CN"/>
              </w:rPr>
            </w:pPr>
            <w:r>
              <w:rPr>
                <w:rFonts w:eastAsia="SimSun"/>
                <w:lang w:eastAsia="zh-CN"/>
              </w:rPr>
              <w:t>Row 5, (4,-)</w:t>
            </w:r>
          </w:p>
        </w:tc>
      </w:tr>
      <w:tr w:rsidR="00E97AF0" w14:paraId="27331ED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1E6C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43F0CB"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1797BA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9A2B0" w14:textId="77777777" w:rsidR="00E97AF0" w:rsidRDefault="00E97AF0" w:rsidP="00575C91">
            <w:pPr>
              <w:pStyle w:val="TAC"/>
              <w:rPr>
                <w:rFonts w:eastAsia="SimSun"/>
                <w:lang w:eastAsia="zh-CN"/>
              </w:rPr>
            </w:pPr>
            <w:r>
              <w:rPr>
                <w:rFonts w:eastAsia="SimSun"/>
                <w:lang w:eastAsia="zh-CN"/>
              </w:rPr>
              <w:t>(9,-)</w:t>
            </w:r>
          </w:p>
        </w:tc>
      </w:tr>
      <w:tr w:rsidR="00E97AF0" w14:paraId="05900DB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F33F7D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37B736F0" w14:textId="77777777" w:rsidR="00E97AF0" w:rsidRDefault="00E97AF0" w:rsidP="00575C91">
            <w:pPr>
              <w:pStyle w:val="TAL"/>
              <w:rPr>
                <w:rFonts w:eastAsia="SimSun"/>
              </w:rPr>
            </w:pPr>
            <w:r>
              <w:rPr>
                <w:rFonts w:eastAsia="SimSun"/>
              </w:rPr>
              <w:t>CSI-RS</w:t>
            </w:r>
          </w:p>
          <w:p w14:paraId="0AC37493"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5BE7A6"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D28047"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269EB7E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6C05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9F94F"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4DEF25"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C25B0"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3BD6CFBC"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2016F55" w14:textId="77777777" w:rsidR="00E97AF0" w:rsidRDefault="00E97AF0"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C18F0FC"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E1DCF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705CF" w14:textId="77777777" w:rsidR="00E97AF0" w:rsidRDefault="00E97AF0" w:rsidP="00575C91">
            <w:pPr>
              <w:pStyle w:val="TAC"/>
              <w:rPr>
                <w:rFonts w:eastAsia="SimSun"/>
                <w:lang w:eastAsia="zh-CN"/>
              </w:rPr>
            </w:pPr>
            <w:r>
              <w:rPr>
                <w:rFonts w:eastAsia="SimSun"/>
                <w:lang w:eastAsia="zh-CN"/>
              </w:rPr>
              <w:t>Aperiodic</w:t>
            </w:r>
          </w:p>
        </w:tc>
      </w:tr>
      <w:tr w:rsidR="00E97AF0" w14:paraId="4B6A826D"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EC2AC0"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30DE38"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AC9D55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A8A5A" w14:textId="77777777" w:rsidR="00E97AF0" w:rsidRDefault="00E97AF0" w:rsidP="00575C91">
            <w:pPr>
              <w:pStyle w:val="TAC"/>
              <w:rPr>
                <w:rFonts w:eastAsia="SimSun"/>
                <w:lang w:eastAsia="zh-CN"/>
              </w:rPr>
            </w:pPr>
            <w:r>
              <w:rPr>
                <w:rFonts w:eastAsia="SimSun"/>
                <w:lang w:eastAsia="zh-CN"/>
              </w:rPr>
              <w:t>16</w:t>
            </w:r>
          </w:p>
        </w:tc>
      </w:tr>
      <w:tr w:rsidR="00E97AF0" w14:paraId="6A4AA78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1A605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EFEF0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B0F90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EE241" w14:textId="77777777" w:rsidR="00E97AF0" w:rsidRDefault="00E97AF0" w:rsidP="00575C91">
            <w:pPr>
              <w:pStyle w:val="TAC"/>
              <w:rPr>
                <w:rFonts w:eastAsia="SimSun"/>
                <w:lang w:eastAsia="zh-CN"/>
              </w:rPr>
            </w:pPr>
            <w:r>
              <w:rPr>
                <w:rFonts w:eastAsia="SimSun"/>
                <w:lang w:eastAsia="zh-CN"/>
              </w:rPr>
              <w:t>CDM4 (FD2, TD2)</w:t>
            </w:r>
          </w:p>
        </w:tc>
      </w:tr>
      <w:tr w:rsidR="00E97AF0" w14:paraId="5AF0EDB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0B11E2"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B9EB6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387F81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5CDB1" w14:textId="77777777" w:rsidR="00E97AF0" w:rsidRDefault="00E97AF0" w:rsidP="00575C91">
            <w:pPr>
              <w:pStyle w:val="TAC"/>
              <w:rPr>
                <w:rFonts w:eastAsia="SimSun"/>
                <w:lang w:eastAsia="zh-CN"/>
              </w:rPr>
            </w:pPr>
            <w:r>
              <w:rPr>
                <w:rFonts w:eastAsia="SimSun"/>
                <w:lang w:eastAsia="zh-CN"/>
              </w:rPr>
              <w:t>1</w:t>
            </w:r>
          </w:p>
        </w:tc>
      </w:tr>
      <w:tr w:rsidR="00E97AF0" w14:paraId="6E1D4AC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7DD882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BE5E13"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2BC1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A6B8F" w14:textId="77777777" w:rsidR="00E97AF0" w:rsidRDefault="00E97AF0" w:rsidP="00575C91">
            <w:pPr>
              <w:pStyle w:val="TAC"/>
              <w:rPr>
                <w:rFonts w:eastAsia="SimSun"/>
                <w:lang w:eastAsia="zh-CN"/>
              </w:rPr>
            </w:pPr>
            <w:r>
              <w:rPr>
                <w:rFonts w:eastAsia="SimSun"/>
                <w:lang w:eastAsia="zh-CN"/>
              </w:rPr>
              <w:t xml:space="preserve">Row 12, (2, 4, 6, 8) </w:t>
            </w:r>
          </w:p>
        </w:tc>
      </w:tr>
      <w:tr w:rsidR="00E97AF0" w14:paraId="16151A71"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C9A70D"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1A8EF0"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0EA78B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5AAC5" w14:textId="77777777" w:rsidR="00E97AF0" w:rsidRDefault="00E97AF0" w:rsidP="00575C91">
            <w:pPr>
              <w:pStyle w:val="TAC"/>
              <w:rPr>
                <w:rFonts w:eastAsia="SimSun"/>
                <w:lang w:eastAsia="zh-CN"/>
              </w:rPr>
            </w:pPr>
            <w:r>
              <w:rPr>
                <w:rFonts w:eastAsia="SimSun"/>
                <w:lang w:eastAsia="zh-CN"/>
              </w:rPr>
              <w:t>(5, -)</w:t>
            </w:r>
          </w:p>
        </w:tc>
      </w:tr>
      <w:tr w:rsidR="00E97AF0" w14:paraId="038BBCC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A4107B"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917B3" w14:textId="77777777" w:rsidR="00E97AF0" w:rsidRDefault="00E97AF0" w:rsidP="00575C91">
            <w:pPr>
              <w:pStyle w:val="TAL"/>
              <w:rPr>
                <w:rFonts w:eastAsia="SimSun"/>
              </w:rPr>
            </w:pPr>
            <w:r>
              <w:rPr>
                <w:rFonts w:eastAsia="SimSun"/>
              </w:rPr>
              <w:t>CSI-RS</w:t>
            </w:r>
          </w:p>
          <w:p w14:paraId="7CAEFFC5"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72F49"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FDF424" w14:textId="77777777" w:rsidR="00E97AF0" w:rsidRDefault="00E97AF0" w:rsidP="00575C91">
            <w:pPr>
              <w:pStyle w:val="TAC"/>
              <w:rPr>
                <w:rFonts w:eastAsia="SimSun"/>
                <w:lang w:eastAsia="zh-CN"/>
              </w:rPr>
            </w:pPr>
            <w:r>
              <w:rPr>
                <w:rFonts w:eastAsia="SimSun"/>
                <w:lang w:eastAsia="zh-CN"/>
              </w:rPr>
              <w:t>Not configured</w:t>
            </w:r>
          </w:p>
        </w:tc>
      </w:tr>
      <w:tr w:rsidR="00E97AF0" w14:paraId="53E8952F"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604DF" w14:textId="77777777" w:rsidR="00E97AF0" w:rsidRDefault="00E97AF0"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5AC0B" w14:textId="77777777" w:rsidR="00E97AF0" w:rsidRDefault="00E97AF0"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E25CAF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8E6BB" w14:textId="77777777" w:rsidR="00E97AF0" w:rsidRDefault="00E97AF0" w:rsidP="00575C91">
            <w:pPr>
              <w:pStyle w:val="TAC"/>
              <w:rPr>
                <w:rFonts w:eastAsia="SimSun"/>
                <w:lang w:eastAsia="zh-CN"/>
              </w:rPr>
            </w:pPr>
            <w:r>
              <w:rPr>
                <w:lang w:eastAsia="zh-CN"/>
              </w:rPr>
              <w:t>0</w:t>
            </w:r>
          </w:p>
        </w:tc>
      </w:tr>
      <w:tr w:rsidR="00E97AF0" w14:paraId="67794D77"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CB012A7" w14:textId="77777777" w:rsidR="00E97AF0" w:rsidRDefault="00E97AF0"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9C85DB2" w14:textId="77777777" w:rsidR="00E97AF0" w:rsidRDefault="00E97AF0"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BF4504"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C76BA3" w14:textId="77777777" w:rsidR="00E97AF0" w:rsidRDefault="00E97AF0" w:rsidP="00575C91">
            <w:pPr>
              <w:pStyle w:val="TAC"/>
              <w:rPr>
                <w:lang w:eastAsia="zh-CN"/>
              </w:rPr>
            </w:pPr>
            <w:r>
              <w:rPr>
                <w:rFonts w:eastAsia="SimSun"/>
                <w:lang w:eastAsia="zh-CN"/>
              </w:rPr>
              <w:t>Aperiodic</w:t>
            </w:r>
          </w:p>
        </w:tc>
      </w:tr>
      <w:tr w:rsidR="00E97AF0" w14:paraId="54B8C81F" w14:textId="77777777" w:rsidTr="00E04E2A">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9DB4CF"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42E363A"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31E6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2D66D" w14:textId="77777777" w:rsidR="00E97AF0" w:rsidRDefault="00E97AF0" w:rsidP="00575C91">
            <w:pPr>
              <w:pStyle w:val="TAC"/>
              <w:rPr>
                <w:rFonts w:eastAsia="SimSun"/>
                <w:lang w:eastAsia="zh-CN"/>
              </w:rPr>
            </w:pPr>
            <w:r>
              <w:rPr>
                <w:rFonts w:eastAsia="SimSun"/>
                <w:lang w:eastAsia="zh-CN"/>
              </w:rPr>
              <w:t>Pattern 0</w:t>
            </w:r>
          </w:p>
        </w:tc>
      </w:tr>
      <w:tr w:rsidR="00E97AF0" w14:paraId="5F9F79A6" w14:textId="77777777" w:rsidTr="00E04E2A">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FE233C3"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3E8AC43" w14:textId="77777777" w:rsidR="00E97AF0" w:rsidRDefault="00E97AF0" w:rsidP="00575C91">
            <w:pPr>
              <w:pStyle w:val="TAL"/>
              <w:rPr>
                <w:rFonts w:eastAsia="SimSun"/>
              </w:rPr>
            </w:pPr>
            <w:r>
              <w:rPr>
                <w:rFonts w:eastAsia="SimSun"/>
              </w:rPr>
              <w:t>CSI-IM Resource Mapping</w:t>
            </w:r>
          </w:p>
          <w:p w14:paraId="002559D0"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F3416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FDE4A" w14:textId="77777777" w:rsidR="00E97AF0" w:rsidRDefault="00E97AF0" w:rsidP="00575C91">
            <w:pPr>
              <w:pStyle w:val="TAC"/>
              <w:rPr>
                <w:rFonts w:eastAsia="SimSun"/>
                <w:lang w:eastAsia="zh-CN"/>
              </w:rPr>
            </w:pPr>
            <w:r>
              <w:rPr>
                <w:rFonts w:eastAsia="SimSun"/>
                <w:lang w:eastAsia="zh-CN"/>
              </w:rPr>
              <w:t>(4,9)</w:t>
            </w:r>
          </w:p>
        </w:tc>
      </w:tr>
      <w:tr w:rsidR="00E97AF0" w14:paraId="5B88D462"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0ABB1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AB6FB8D" w14:textId="77777777" w:rsidR="00E97AF0" w:rsidRDefault="00E97AF0" w:rsidP="00575C91">
            <w:pPr>
              <w:pStyle w:val="TAL"/>
            </w:pPr>
            <w:r>
              <w:rPr>
                <w:rFonts w:eastAsia="SimSun"/>
              </w:rPr>
              <w:t>CSI-IM timeConfig</w:t>
            </w:r>
          </w:p>
          <w:p w14:paraId="48DD268A"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C5F9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8AF293" w14:textId="77777777" w:rsidR="00E97AF0" w:rsidRDefault="00E97AF0" w:rsidP="00575C91">
            <w:pPr>
              <w:pStyle w:val="TAC"/>
              <w:rPr>
                <w:rFonts w:eastAsia="SimSun"/>
                <w:lang w:eastAsia="zh-CN"/>
              </w:rPr>
            </w:pPr>
            <w:r>
              <w:rPr>
                <w:rFonts w:eastAsia="SimSun"/>
                <w:lang w:eastAsia="zh-CN"/>
              </w:rPr>
              <w:t>Not configured</w:t>
            </w:r>
          </w:p>
        </w:tc>
      </w:tr>
      <w:tr w:rsidR="00E97AF0" w14:paraId="642ED15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88B6B"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9195D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19DC8C" w14:textId="77777777" w:rsidR="00E97AF0" w:rsidRDefault="00E97AF0" w:rsidP="00575C91">
            <w:pPr>
              <w:pStyle w:val="TAC"/>
              <w:rPr>
                <w:rFonts w:eastAsia="SimSun"/>
                <w:lang w:eastAsia="zh-CN"/>
              </w:rPr>
            </w:pPr>
            <w:r>
              <w:rPr>
                <w:rFonts w:eastAsia="SimSun"/>
                <w:lang w:eastAsia="zh-CN"/>
              </w:rPr>
              <w:t>Aperiodic</w:t>
            </w:r>
          </w:p>
        </w:tc>
      </w:tr>
      <w:tr w:rsidR="00E97AF0" w14:paraId="34AEB9F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218810"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86DB403"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FCE00" w14:textId="77777777" w:rsidR="00E97AF0" w:rsidRDefault="00E97AF0" w:rsidP="00575C91">
            <w:pPr>
              <w:pStyle w:val="TAC"/>
              <w:rPr>
                <w:rFonts w:eastAsia="SimSun"/>
                <w:lang w:eastAsia="zh-CN"/>
              </w:rPr>
            </w:pPr>
            <w:r>
              <w:rPr>
                <w:rFonts w:eastAsia="SimSun"/>
                <w:lang w:eastAsia="zh-CN"/>
              </w:rPr>
              <w:t>Table 1</w:t>
            </w:r>
          </w:p>
        </w:tc>
      </w:tr>
      <w:tr w:rsidR="00E97AF0" w14:paraId="78E2F10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0AB52"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6592EE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9EE2D" w14:textId="77777777" w:rsidR="00E97AF0" w:rsidRDefault="00E97AF0" w:rsidP="00575C91">
            <w:pPr>
              <w:pStyle w:val="TAC"/>
            </w:pPr>
            <w:r>
              <w:rPr>
                <w:rFonts w:eastAsia="SimSun"/>
                <w:lang w:eastAsia="zh-CN"/>
              </w:rPr>
              <w:t>cri-RI-PMI-CQI</w:t>
            </w:r>
          </w:p>
        </w:tc>
      </w:tr>
      <w:tr w:rsidR="00E97AF0" w14:paraId="66475B3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5EB6B" w14:textId="77777777" w:rsidR="00E97AF0" w:rsidRDefault="00E97AF0"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665392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4F0389" w14:textId="77777777" w:rsidR="00E97AF0" w:rsidRDefault="00E97AF0" w:rsidP="00575C91">
            <w:pPr>
              <w:pStyle w:val="TAC"/>
              <w:rPr>
                <w:rFonts w:eastAsia="SimSun"/>
                <w:lang w:eastAsia="zh-CN"/>
              </w:rPr>
            </w:pPr>
            <w:r>
              <w:rPr>
                <w:rFonts w:eastAsia="SimSun"/>
                <w:lang w:eastAsia="zh-CN"/>
              </w:rPr>
              <w:t>Not configured</w:t>
            </w:r>
          </w:p>
        </w:tc>
      </w:tr>
      <w:tr w:rsidR="00E97AF0" w14:paraId="3D6AC16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83FD0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8F463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5A729" w14:textId="77777777" w:rsidR="00E97AF0" w:rsidRDefault="00E97AF0" w:rsidP="00575C91">
            <w:pPr>
              <w:pStyle w:val="TAC"/>
              <w:rPr>
                <w:rFonts w:eastAsia="SimSun"/>
                <w:lang w:eastAsia="zh-CN"/>
              </w:rPr>
            </w:pPr>
            <w:r>
              <w:rPr>
                <w:rFonts w:eastAsia="SimSun"/>
                <w:lang w:eastAsia="zh-CN"/>
              </w:rPr>
              <w:t>Not configured</w:t>
            </w:r>
          </w:p>
        </w:tc>
      </w:tr>
      <w:tr w:rsidR="00E97AF0" w14:paraId="12BD5DC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ABA1A"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1252E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46C59" w14:textId="77777777" w:rsidR="00E97AF0" w:rsidRDefault="00E97AF0" w:rsidP="00575C91">
            <w:pPr>
              <w:pStyle w:val="TAC"/>
              <w:rPr>
                <w:rFonts w:eastAsia="SimSun"/>
                <w:lang w:eastAsia="zh-CN"/>
              </w:rPr>
            </w:pPr>
            <w:r>
              <w:rPr>
                <w:rFonts w:eastAsia="SimSun"/>
                <w:lang w:eastAsia="zh-CN"/>
              </w:rPr>
              <w:t>Wideband</w:t>
            </w:r>
          </w:p>
        </w:tc>
      </w:tr>
      <w:tr w:rsidR="00E97AF0" w14:paraId="665DCBC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C3BE7E"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16F8C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A9187" w14:textId="77777777" w:rsidR="00E97AF0" w:rsidRDefault="00E97AF0" w:rsidP="00575C91">
            <w:pPr>
              <w:pStyle w:val="TAC"/>
              <w:rPr>
                <w:rFonts w:eastAsia="SimSun"/>
                <w:lang w:eastAsia="zh-CN"/>
              </w:rPr>
            </w:pPr>
            <w:r>
              <w:rPr>
                <w:rFonts w:eastAsia="SimSun"/>
                <w:lang w:eastAsia="zh-CN"/>
              </w:rPr>
              <w:t>Subband</w:t>
            </w:r>
          </w:p>
        </w:tc>
      </w:tr>
      <w:tr w:rsidR="00E97AF0" w14:paraId="375CE31E"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5F3BC7" w14:textId="77777777" w:rsidR="00E97AF0" w:rsidRDefault="00E97AF0"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1AC2" w14:textId="77777777" w:rsidR="00E97AF0" w:rsidRDefault="00E97AF0"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6059AC" w14:textId="77777777" w:rsidR="00E97AF0" w:rsidRDefault="00E97AF0" w:rsidP="00575C91">
            <w:pPr>
              <w:pStyle w:val="TAC"/>
              <w:rPr>
                <w:rFonts w:eastAsia="SimSun" w:cs="Arial"/>
                <w:szCs w:val="18"/>
                <w:lang w:eastAsia="zh-CN"/>
              </w:rPr>
            </w:pPr>
            <w:r>
              <w:rPr>
                <w:rFonts w:eastAsia="SimSun" w:cs="Arial"/>
                <w:szCs w:val="18"/>
              </w:rPr>
              <w:t>8</w:t>
            </w:r>
          </w:p>
        </w:tc>
      </w:tr>
      <w:tr w:rsidR="00E97AF0" w14:paraId="0B20994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81C241" w14:textId="77777777" w:rsidR="00E97AF0" w:rsidRDefault="00E97AF0"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A05EE9C" w14:textId="77777777" w:rsidR="00E97AF0" w:rsidRDefault="00E97AF0"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FBCF4" w14:textId="77777777" w:rsidR="00E97AF0" w:rsidRDefault="00E97AF0" w:rsidP="00575C91">
            <w:pPr>
              <w:pStyle w:val="TAC"/>
              <w:rPr>
                <w:rFonts w:eastAsia="SimSun" w:cs="Arial"/>
                <w:szCs w:val="18"/>
                <w:lang w:eastAsia="zh-CN"/>
              </w:rPr>
            </w:pPr>
            <w:r>
              <w:rPr>
                <w:rFonts w:eastAsia="SimSun" w:cs="Arial"/>
                <w:szCs w:val="18"/>
              </w:rPr>
              <w:t>1111111</w:t>
            </w:r>
          </w:p>
        </w:tc>
      </w:tr>
      <w:tr w:rsidR="00E97AF0" w14:paraId="7A897A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450CA"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BC5C97"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38F12F" w14:textId="77777777" w:rsidR="00E97AF0" w:rsidRDefault="00E97AF0" w:rsidP="00575C91">
            <w:pPr>
              <w:pStyle w:val="TAC"/>
              <w:rPr>
                <w:rFonts w:eastAsia="SimSun"/>
                <w:lang w:eastAsia="zh-CN"/>
              </w:rPr>
            </w:pPr>
            <w:r>
              <w:rPr>
                <w:rFonts w:eastAsia="SimSun"/>
                <w:lang w:eastAsia="zh-CN"/>
              </w:rPr>
              <w:t>Not configured</w:t>
            </w:r>
          </w:p>
        </w:tc>
      </w:tr>
      <w:tr w:rsidR="00E97AF0" w14:paraId="67A3409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230154"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4F6A98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2EB8C" w14:textId="77777777" w:rsidR="00E97AF0" w:rsidRDefault="00E97AF0" w:rsidP="00575C91">
            <w:pPr>
              <w:pStyle w:val="TAC"/>
              <w:rPr>
                <w:rFonts w:eastAsia="SimSun"/>
                <w:lang w:eastAsia="zh-CN"/>
              </w:rPr>
            </w:pPr>
            <w:r>
              <w:rPr>
                <w:lang w:eastAsia="zh-CN"/>
              </w:rPr>
              <w:t>5</w:t>
            </w:r>
          </w:p>
        </w:tc>
      </w:tr>
      <w:tr w:rsidR="00E97AF0" w:rsidRPr="00F73B65" w14:paraId="72521C2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F19574"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FF709C"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8FF90D" w14:textId="77777777" w:rsidR="00E97AF0" w:rsidRDefault="00E97AF0" w:rsidP="00575C91">
            <w:pPr>
              <w:pStyle w:val="TAC"/>
              <w:rPr>
                <w:rFonts w:eastAsia="SimSun"/>
                <w:lang w:eastAsia="zh-CN"/>
              </w:rPr>
            </w:pPr>
            <w:r>
              <w:rPr>
                <w:lang w:eastAsia="zh-CN"/>
              </w:rPr>
              <w:t>1 in slots i, where mod(i, 5) = 1, otherwise it is equal to 0</w:t>
            </w:r>
          </w:p>
        </w:tc>
      </w:tr>
      <w:tr w:rsidR="00E97AF0" w14:paraId="0A9F620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0FA384"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A00EF93"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F38E1B" w14:textId="77777777" w:rsidR="00E97AF0" w:rsidRDefault="00E97AF0" w:rsidP="00575C91">
            <w:pPr>
              <w:pStyle w:val="TAC"/>
              <w:rPr>
                <w:rFonts w:eastAsia="SimSun"/>
                <w:lang w:eastAsia="zh-CN"/>
              </w:rPr>
            </w:pPr>
            <w:r>
              <w:rPr>
                <w:lang w:eastAsia="zh-CN"/>
              </w:rPr>
              <w:t>1</w:t>
            </w:r>
          </w:p>
        </w:tc>
      </w:tr>
      <w:tr w:rsidR="00E97AF0" w:rsidRPr="00F73B65" w14:paraId="4A05F3C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804D35"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81EB99B"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C3307E" w14:textId="77777777" w:rsidR="00E97AF0" w:rsidRDefault="00E97AF0" w:rsidP="00575C91">
            <w:pPr>
              <w:pStyle w:val="TAC"/>
              <w:rPr>
                <w:lang w:eastAsia="zh-CN"/>
              </w:rPr>
            </w:pPr>
            <w:r>
              <w:rPr>
                <w:lang w:eastAsia="zh-CN"/>
              </w:rPr>
              <w:t>One State with one Associated Report Configuration</w:t>
            </w:r>
          </w:p>
          <w:p w14:paraId="74285306"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1F69D19A" w14:textId="77777777" w:rsidTr="00E04E2A">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652693" w14:textId="77777777" w:rsidR="00E97AF0" w:rsidRDefault="00E97AF0"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085D216"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8D9530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5441B7"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5DBA10FE"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9AC10C"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ECBF1E"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156CA44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75BD1" w14:textId="77777777" w:rsidR="00E97AF0" w:rsidRDefault="00E97AF0" w:rsidP="00575C91">
            <w:pPr>
              <w:pStyle w:val="TAC"/>
              <w:rPr>
                <w:rFonts w:eastAsia="SimSun"/>
                <w:lang w:eastAsia="zh-CN"/>
              </w:rPr>
            </w:pPr>
            <w:r w:rsidRPr="00AB300A">
              <w:rPr>
                <w:lang w:eastAsia="zh-CN"/>
              </w:rPr>
              <w:t>2</w:t>
            </w:r>
          </w:p>
        </w:tc>
      </w:tr>
      <w:tr w:rsidR="00E97AF0" w14:paraId="321AA017"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62ABAF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7053CAC1"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5996485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5615584" w14:textId="77777777" w:rsidR="00E97AF0" w:rsidRDefault="00E97AF0" w:rsidP="00575C91">
            <w:pPr>
              <w:pStyle w:val="TAC"/>
              <w:rPr>
                <w:rFonts w:eastAsia="SimSun"/>
                <w:lang w:eastAsia="zh-CN"/>
              </w:rPr>
            </w:pPr>
            <w:r w:rsidRPr="00AB300A">
              <w:rPr>
                <w:lang w:eastAsia="zh-CN"/>
              </w:rPr>
              <w:t>8</w:t>
            </w:r>
          </w:p>
        </w:tc>
      </w:tr>
      <w:tr w:rsidR="00E97AF0" w14:paraId="4A5FFE18"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27C6500"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393B9840"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E4CB4A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BA551D" w14:textId="77777777" w:rsidR="00E97AF0" w:rsidRDefault="00E97AF0" w:rsidP="00575C91">
            <w:pPr>
              <w:pStyle w:val="TAC"/>
              <w:rPr>
                <w:rFonts w:eastAsia="SimSun"/>
                <w:lang w:eastAsia="zh-CN"/>
              </w:rPr>
            </w:pPr>
            <w:r>
              <w:rPr>
                <w:rFonts w:hint="eastAsia"/>
                <w:lang w:eastAsia="zh-CN"/>
              </w:rPr>
              <w:t>True</w:t>
            </w:r>
          </w:p>
        </w:tc>
      </w:tr>
      <w:tr w:rsidR="00E97AF0" w14:paraId="00562B74"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3C046"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142A4D"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A7A2E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D347" w14:textId="77777777" w:rsidR="00E97AF0" w:rsidRDefault="00E97AF0" w:rsidP="00575C91">
            <w:pPr>
              <w:pStyle w:val="TAC"/>
              <w:rPr>
                <w:rFonts w:eastAsia="SimSun"/>
                <w:lang w:eastAsia="zh-CN"/>
              </w:rPr>
            </w:pPr>
            <w:r>
              <w:rPr>
                <w:rFonts w:eastAsia="SimSun"/>
                <w:lang w:eastAsia="zh-CN"/>
              </w:rPr>
              <w:t>(4,2)</w:t>
            </w:r>
          </w:p>
        </w:tc>
      </w:tr>
      <w:tr w:rsidR="00E97AF0" w14:paraId="549C1890"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CDC0C2"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4688E1E"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A21139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F950C4" w14:textId="77777777" w:rsidR="00E97AF0" w:rsidRDefault="00E97AF0" w:rsidP="00575C91">
            <w:pPr>
              <w:pStyle w:val="TAC"/>
              <w:rPr>
                <w:rFonts w:eastAsia="SimSun"/>
                <w:lang w:eastAsia="zh-CN"/>
              </w:rPr>
            </w:pPr>
            <w:r>
              <w:rPr>
                <w:rFonts w:eastAsia="SimSun"/>
                <w:lang w:eastAsia="zh-CN"/>
              </w:rPr>
              <w:t>(4,4)</w:t>
            </w:r>
          </w:p>
        </w:tc>
      </w:tr>
      <w:tr w:rsidR="00E97AF0" w14:paraId="02999C8B"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673059"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8B67D42"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F005E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00A5F"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623ABE0B"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40B43135" w14:textId="77777777" w:rsidTr="00E04E2A">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72D3A" w14:textId="77777777" w:rsidR="00E97AF0" w:rsidRDefault="00E97AF0"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62EF4C5" w14:textId="77777777" w:rsidR="00E97AF0" w:rsidRPr="00401CAC" w:rsidRDefault="00E97AF0" w:rsidP="00575C91">
            <w:pPr>
              <w:pStyle w:val="TAL"/>
              <w:rPr>
                <w:rFonts w:eastAsia="SimSun"/>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10D39"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50D84" w14:textId="77777777" w:rsidR="00E97AF0" w:rsidRDefault="00E97AF0" w:rsidP="00575C91">
            <w:pPr>
              <w:pStyle w:val="TAC"/>
              <w:rPr>
                <w:rFonts w:eastAsia="SimSun"/>
                <w:lang w:eastAsia="zh-CN"/>
              </w:rPr>
            </w:pPr>
            <w:r>
              <w:rPr>
                <w:rFonts w:eastAsia="SimSun"/>
                <w:lang w:eastAsia="zh-CN"/>
              </w:rPr>
              <w:t>10</w:t>
            </w:r>
          </w:p>
        </w:tc>
      </w:tr>
      <w:tr w:rsidR="00E97AF0" w14:paraId="6C4731B5"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BD09731"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4523F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0B908" w14:textId="77777777" w:rsidR="00E97AF0" w:rsidRDefault="00E97AF0" w:rsidP="00575C91">
            <w:pPr>
              <w:pStyle w:val="TAC"/>
              <w:rPr>
                <w:rFonts w:eastAsia="SimSun"/>
                <w:lang w:eastAsia="zh-CN"/>
              </w:rPr>
            </w:pPr>
            <w:r>
              <w:rPr>
                <w:rFonts w:eastAsia="SimSun"/>
                <w:lang w:eastAsia="zh-CN"/>
              </w:rPr>
              <w:t>PUSCH</w:t>
            </w:r>
          </w:p>
        </w:tc>
      </w:tr>
      <w:tr w:rsidR="00E97AF0" w14:paraId="26E0E2A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4AE9BD"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F5AA3D"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B0F2" w14:textId="77777777" w:rsidR="00E97AF0" w:rsidRDefault="00E97AF0" w:rsidP="00575C91">
            <w:pPr>
              <w:pStyle w:val="TAC"/>
              <w:rPr>
                <w:rFonts w:eastAsia="SimSun"/>
                <w:lang w:eastAsia="zh-CN"/>
              </w:rPr>
            </w:pPr>
            <w:r>
              <w:rPr>
                <w:rFonts w:eastAsia="SimSun"/>
                <w:lang w:eastAsia="zh-CN"/>
              </w:rPr>
              <w:t>8</w:t>
            </w:r>
          </w:p>
        </w:tc>
      </w:tr>
      <w:tr w:rsidR="00E97AF0" w14:paraId="572DF15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4A127"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870AC7"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55FED" w14:textId="77777777" w:rsidR="00E97AF0" w:rsidRDefault="00E97AF0" w:rsidP="00575C91">
            <w:pPr>
              <w:pStyle w:val="TAC"/>
              <w:rPr>
                <w:rFonts w:eastAsia="SimSun"/>
                <w:lang w:eastAsia="zh-CN"/>
              </w:rPr>
            </w:pPr>
            <w:r>
              <w:rPr>
                <w:rFonts w:eastAsia="SimSun"/>
                <w:lang w:eastAsia="zh-CN"/>
              </w:rPr>
              <w:t>4</w:t>
            </w:r>
          </w:p>
        </w:tc>
      </w:tr>
      <w:tr w:rsidR="00E97AF0" w14:paraId="03E1C07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90AC8A"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37EF5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6BCB1" w14:textId="77777777" w:rsidR="00E97AF0" w:rsidRDefault="00E97AF0" w:rsidP="00575C91">
            <w:pPr>
              <w:pStyle w:val="TAC"/>
              <w:rPr>
                <w:rFonts w:eastAsia="SimSun"/>
                <w:lang w:eastAsia="zh-CN"/>
              </w:rPr>
            </w:pPr>
            <w:r>
              <w:rPr>
                <w:rFonts w:cs="Arial"/>
                <w:szCs w:val="18"/>
              </w:rPr>
              <w:t>R.PDSCH.1-6.3</w:t>
            </w:r>
          </w:p>
        </w:tc>
      </w:tr>
      <w:tr w:rsidR="00E97AF0" w:rsidRPr="00F73B65" w14:paraId="0B34401D"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6A0BB2C"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F392DB9" w14:textId="77777777" w:rsidR="00E97AF0" w:rsidRDefault="00E97AF0"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2F9BE887" w14:textId="33E79D31"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6E8C4D6F" w14:textId="77777777" w:rsidR="00E97AF0" w:rsidRDefault="00E97AF0" w:rsidP="00E97AF0">
      <w:pPr>
        <w:rPr>
          <w:rFonts w:eastAsia="SimSun"/>
          <w:lang w:eastAsia="zh-CN"/>
        </w:rPr>
      </w:pPr>
    </w:p>
    <w:p w14:paraId="17837E4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989F80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2A914E3A"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372E362" w14:textId="77777777" w:rsidR="00E97AF0" w:rsidRDefault="00E97AF0" w:rsidP="00575C91">
            <w:pPr>
              <w:pStyle w:val="TAH"/>
            </w:pPr>
            <w:r>
              <w:rPr>
                <w:rFonts w:eastAsia="SimSun"/>
              </w:rPr>
              <w:t>Test 1</w:t>
            </w:r>
          </w:p>
        </w:tc>
      </w:tr>
      <w:tr w:rsidR="00E97AF0" w14:paraId="0DF76F1A"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0CFDCF36"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2FED9" w14:textId="4D991FB7" w:rsidR="00E97AF0" w:rsidRDefault="00E97AF0" w:rsidP="00E04E2A">
            <w:pPr>
              <w:keepNext/>
              <w:keepLines/>
              <w:spacing w:after="0"/>
              <w:jc w:val="center"/>
              <w:rPr>
                <w:rFonts w:ascii="Arial" w:hAnsi="Arial"/>
                <w:sz w:val="18"/>
                <w:lang w:eastAsia="zh-CN"/>
              </w:rPr>
            </w:pPr>
            <w:r>
              <w:rPr>
                <w:rFonts w:ascii="Arial" w:hAnsi="Arial"/>
                <w:sz w:val="18"/>
                <w:lang w:eastAsia="zh-CN"/>
              </w:rPr>
              <w:t>1.9</w:t>
            </w:r>
          </w:p>
        </w:tc>
      </w:tr>
    </w:tbl>
    <w:p w14:paraId="686DE8A0" w14:textId="77777777" w:rsidR="00E97AF0" w:rsidRDefault="00E97AF0" w:rsidP="00E97AF0">
      <w:pPr>
        <w:rPr>
          <w:lang w:eastAsia="zh-CN"/>
        </w:rPr>
      </w:pPr>
    </w:p>
    <w:p w14:paraId="6173D013" w14:textId="77777777" w:rsidR="001D2244" w:rsidRDefault="001D2244" w:rsidP="001D2244">
      <w:pPr>
        <w:pStyle w:val="Heading5"/>
        <w:rPr>
          <w:lang w:eastAsia="zh-CN"/>
        </w:rPr>
      </w:pPr>
      <w:bookmarkStart w:id="1642" w:name="_Toc67918188"/>
      <w:bookmarkStart w:id="1643" w:name="_Toc76298232"/>
      <w:bookmarkStart w:id="1644" w:name="_Toc76572244"/>
      <w:bookmarkStart w:id="1645" w:name="_Toc76652111"/>
      <w:bookmarkStart w:id="1646" w:name="_Toc76652949"/>
      <w:bookmarkStart w:id="1647" w:name="_Toc83742221"/>
      <w:bookmarkStart w:id="1648" w:name="_Toc91440711"/>
      <w:bookmarkStart w:id="1649" w:name="_Toc98849501"/>
      <w:bookmarkStart w:id="1650" w:name="_Toc106543354"/>
      <w:bookmarkStart w:id="1651" w:name="_Toc106737452"/>
      <w:bookmarkStart w:id="1652" w:name="_Toc107233219"/>
      <w:bookmarkStart w:id="1653" w:name="_Toc107234834"/>
      <w:bookmarkStart w:id="1654" w:name="_Toc107419804"/>
      <w:bookmarkStart w:id="1655" w:name="_Toc107477100"/>
      <w:bookmarkStart w:id="1656" w:name="_Toc114565954"/>
      <w:bookmarkStart w:id="1657" w:name="_Toc123936264"/>
      <w:bookmarkStart w:id="1658" w:name="_Toc124377279"/>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14:paraId="5D430F12"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77777777" w:rsidR="001D2244" w:rsidRDefault="001D2244" w:rsidP="00575C91">
            <w:pPr>
              <w:pStyle w:val="TAH"/>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77777777" w:rsidR="001D2244" w:rsidRDefault="001D2244" w:rsidP="00575C91">
            <w:pPr>
              <w:pStyle w:val="TAH"/>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77777777" w:rsidR="001D2244" w:rsidRDefault="001D2244" w:rsidP="00575C91">
            <w:pPr>
              <w:pStyle w:val="TAH"/>
            </w:pPr>
            <w:r>
              <w:rPr>
                <w:rFonts w:eastAsia="SimSun"/>
              </w:rPr>
              <w:t>Test 1</w:t>
            </w:r>
          </w:p>
        </w:tc>
      </w:tr>
      <w:tr w:rsidR="001D2244" w14:paraId="1C068CF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7777777" w:rsidR="001D2244" w:rsidRDefault="001D2244" w:rsidP="00575C91">
            <w:pPr>
              <w:pStyle w:val="TAL"/>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77777777" w:rsidR="001D2244" w:rsidRDefault="001D2244" w:rsidP="00575C91">
            <w:pPr>
              <w:pStyle w:val="TAC"/>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77777777" w:rsidR="001D2244" w:rsidRDefault="001D2244" w:rsidP="00575C91">
            <w:pPr>
              <w:pStyle w:val="TAC"/>
              <w:rPr>
                <w:rFonts w:eastAsia="SimSun"/>
                <w:lang w:eastAsia="zh-CN"/>
              </w:rPr>
            </w:pPr>
            <w:r>
              <w:rPr>
                <w:rFonts w:eastAsia="SimSun"/>
                <w:lang w:eastAsia="zh-CN"/>
              </w:rPr>
              <w:t>10</w:t>
            </w:r>
          </w:p>
        </w:tc>
      </w:tr>
      <w:tr w:rsidR="001D2244" w14:paraId="7E924A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77777777" w:rsidR="001D2244" w:rsidRDefault="001D2244" w:rsidP="00575C91">
            <w:pPr>
              <w:pStyle w:val="TAC"/>
              <w:rPr>
                <w:rFonts w:eastAsia="SimSun"/>
                <w:lang w:eastAsia="zh-CN"/>
              </w:rPr>
            </w:pPr>
            <w:r>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77777777" w:rsidR="001D2244" w:rsidRDefault="001D2244" w:rsidP="00575C91">
            <w:pPr>
              <w:pStyle w:val="TAC"/>
              <w:rPr>
                <w:rFonts w:eastAsia="SimSun"/>
                <w:lang w:eastAsia="zh-CN"/>
              </w:rPr>
            </w:pPr>
            <w:r>
              <w:rPr>
                <w:rFonts w:eastAsia="SimSun"/>
                <w:lang w:eastAsia="zh-CN"/>
              </w:rPr>
              <w:t>15</w:t>
            </w:r>
          </w:p>
        </w:tc>
      </w:tr>
      <w:tr w:rsidR="001D2244" w14:paraId="79D3CF9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77777777" w:rsidR="001D2244" w:rsidRDefault="001D2244" w:rsidP="00575C91">
            <w:pPr>
              <w:pStyle w:val="TAL"/>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77777777" w:rsidR="001D2244" w:rsidRDefault="001D2244" w:rsidP="00575C91">
            <w:pPr>
              <w:pStyle w:val="TAC"/>
              <w:rPr>
                <w:rFonts w:eastAsia="SimSun"/>
                <w:lang w:eastAsia="zh-CN"/>
              </w:rPr>
            </w:pPr>
            <w:r>
              <w:rPr>
                <w:rFonts w:eastAsia="SimSun"/>
                <w:lang w:eastAsia="zh-CN"/>
              </w:rPr>
              <w:t>FDD</w:t>
            </w:r>
          </w:p>
        </w:tc>
      </w:tr>
      <w:tr w:rsidR="001D2244" w14:paraId="6780FB7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77777777" w:rsidR="001D2244" w:rsidRDefault="001D2244" w:rsidP="00575C91">
            <w:pPr>
              <w:pStyle w:val="TAL"/>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77777777" w:rsidR="001D2244" w:rsidRDefault="001D2244" w:rsidP="00575C91">
            <w:pPr>
              <w:pStyle w:val="TAC"/>
              <w:rPr>
                <w:rFonts w:eastAsia="SimSun"/>
                <w:lang w:eastAsia="zh-CN"/>
              </w:rPr>
            </w:pPr>
            <w:r>
              <w:rPr>
                <w:rFonts w:eastAsia="SimSun"/>
                <w:kern w:val="2"/>
                <w:lang w:eastAsia="zh-CN"/>
              </w:rPr>
              <w:t>TDL</w:t>
            </w:r>
            <w:r>
              <w:rPr>
                <w:rFonts w:eastAsia="SimSun" w:hint="eastAsia"/>
                <w:kern w:val="2"/>
                <w:lang w:eastAsia="zh-CN"/>
              </w:rPr>
              <w:t>A</w:t>
            </w:r>
            <w:r>
              <w:rPr>
                <w:rFonts w:eastAsia="SimSun"/>
                <w:kern w:val="2"/>
                <w:lang w:eastAsia="zh-CN"/>
              </w:rPr>
              <w:t>30-5</w:t>
            </w:r>
          </w:p>
        </w:tc>
      </w:tr>
      <w:tr w:rsidR="001D2244" w14:paraId="3102E19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77777777" w:rsidR="001D2244" w:rsidRDefault="001D2244" w:rsidP="00575C91">
            <w:pPr>
              <w:pStyle w:val="TAL"/>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7777777" w:rsidR="001D2244" w:rsidRPr="00021A0D" w:rsidRDefault="001D2244" w:rsidP="00575C91">
            <w:pPr>
              <w:pStyle w:val="TAC"/>
              <w:rPr>
                <w:kern w:val="2"/>
                <w:lang w:eastAsia="zh-CN"/>
              </w:rPr>
            </w:pPr>
            <w:r>
              <w:rPr>
                <w:rFonts w:eastAsia="SimSun" w:hint="eastAsia"/>
                <w:kern w:val="2"/>
                <w:lang w:eastAsia="zh-CN"/>
              </w:rPr>
              <w:t>XP</w:t>
            </w:r>
            <w:r>
              <w:rPr>
                <w:rFonts w:eastAsia="SimSun"/>
                <w:kern w:val="2"/>
                <w:lang w:eastAsia="zh-CN"/>
              </w:rPr>
              <w:t xml:space="preserve"> </w:t>
            </w:r>
            <w:r>
              <w:rPr>
                <w:rFonts w:eastAsia="SimSun" w:hint="eastAsia"/>
                <w:kern w:val="2"/>
                <w:lang w:eastAsia="zh-CN"/>
              </w:rPr>
              <w:t>Medium</w:t>
            </w:r>
            <w:r>
              <w:rPr>
                <w:rFonts w:eastAsia="SimSun"/>
                <w:kern w:val="2"/>
                <w:lang w:eastAsia="zh-CN"/>
              </w:rPr>
              <w:t xml:space="preserve"> 16</w:t>
            </w:r>
            <w:r>
              <w:rPr>
                <w:rFonts w:eastAsia="?? ??"/>
                <w:kern w:val="2"/>
              </w:rPr>
              <w:t xml:space="preserve"> x </w:t>
            </w:r>
            <w:r>
              <w:rPr>
                <w:rFonts w:hint="eastAsia"/>
                <w:kern w:val="2"/>
                <w:lang w:eastAsia="zh-CN"/>
              </w:rPr>
              <w:t>4</w:t>
            </w:r>
          </w:p>
          <w:p w14:paraId="086BF782" w14:textId="77777777" w:rsidR="001D2244" w:rsidRDefault="001D2244" w:rsidP="00575C91">
            <w:pPr>
              <w:pStyle w:val="TAC"/>
            </w:pPr>
            <w:r>
              <w:rPr>
                <w:rFonts w:eastAsia="SimSun"/>
                <w:kern w:val="2"/>
                <w:lang w:eastAsia="zh-CN"/>
              </w:rPr>
              <w:t>(N1,N2) = (4,2)</w:t>
            </w:r>
          </w:p>
        </w:tc>
      </w:tr>
      <w:tr w:rsidR="001D2244" w:rsidRPr="00F73B65" w14:paraId="7461AAC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77777777" w:rsidR="001D2244" w:rsidRDefault="001D2244" w:rsidP="00575C91">
            <w:pPr>
              <w:pStyle w:val="TAL"/>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77777777" w:rsidR="001D2244" w:rsidRDefault="001D2244" w:rsidP="00575C91">
            <w:pPr>
              <w:pStyle w:val="TAC"/>
              <w:rPr>
                <w:rFonts w:eastAsia="SimSun"/>
                <w:lang w:eastAsia="zh-CN"/>
              </w:rPr>
            </w:pPr>
            <w:r>
              <w:rPr>
                <w:rFonts w:eastAsia="SimSun"/>
              </w:rPr>
              <w:t>As specified in Annex B.4.1</w:t>
            </w:r>
          </w:p>
        </w:tc>
      </w:tr>
      <w:tr w:rsidR="001D2244" w14:paraId="22E7AEA1"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77777777" w:rsidR="001D2244" w:rsidRDefault="001D2244" w:rsidP="00575C91">
            <w:pPr>
              <w:pStyle w:val="TAL"/>
              <w:rPr>
                <w:rFonts w:eastAsia="SimSun"/>
              </w:rPr>
            </w:pPr>
            <w:r>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77777777" w:rsidR="001D2244" w:rsidRDefault="001D2244" w:rsidP="00575C91">
            <w:pPr>
              <w:pStyle w:val="TAC"/>
              <w:rPr>
                <w:rFonts w:eastAsia="SimSun"/>
                <w:lang w:eastAsia="zh-CN"/>
              </w:rPr>
            </w:pPr>
            <w:r>
              <w:rPr>
                <w:rFonts w:eastAsia="SimSun"/>
                <w:lang w:eastAsia="zh-CN"/>
              </w:rPr>
              <w:t>Aperiodic</w:t>
            </w:r>
          </w:p>
        </w:tc>
      </w:tr>
      <w:tr w:rsidR="001D2244" w14:paraId="5D73394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77777777" w:rsidR="001D2244" w:rsidRDefault="001D2244" w:rsidP="00575C91">
            <w:pPr>
              <w:pStyle w:val="TAC"/>
              <w:rPr>
                <w:rFonts w:eastAsia="SimSun"/>
                <w:lang w:eastAsia="zh-CN"/>
              </w:rPr>
            </w:pPr>
            <w:r>
              <w:rPr>
                <w:rFonts w:eastAsia="SimSun"/>
                <w:lang w:eastAsia="zh-CN"/>
              </w:rPr>
              <w:t>4</w:t>
            </w:r>
          </w:p>
        </w:tc>
      </w:tr>
      <w:tr w:rsidR="001D2244" w14:paraId="1B5C9DD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77777777" w:rsidR="001D2244" w:rsidRDefault="001D2244" w:rsidP="00575C91">
            <w:pPr>
              <w:pStyle w:val="TAC"/>
              <w:rPr>
                <w:rFonts w:eastAsia="SimSun"/>
                <w:lang w:eastAsia="zh-CN"/>
              </w:rPr>
            </w:pPr>
            <w:r>
              <w:rPr>
                <w:rFonts w:eastAsia="SimSun"/>
                <w:lang w:eastAsia="zh-CN"/>
              </w:rPr>
              <w:t>FD-CDM2</w:t>
            </w:r>
          </w:p>
        </w:tc>
      </w:tr>
      <w:tr w:rsidR="001D2244" w14:paraId="79A6E86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77777777" w:rsidR="001D2244" w:rsidRDefault="001D2244" w:rsidP="00575C91">
            <w:pPr>
              <w:pStyle w:val="TAC"/>
              <w:rPr>
                <w:rFonts w:eastAsia="SimSun"/>
                <w:lang w:eastAsia="zh-CN"/>
              </w:rPr>
            </w:pPr>
            <w:r>
              <w:rPr>
                <w:rFonts w:eastAsia="SimSun"/>
                <w:lang w:eastAsia="zh-CN"/>
              </w:rPr>
              <w:t>1</w:t>
            </w:r>
          </w:p>
        </w:tc>
      </w:tr>
      <w:tr w:rsidR="001D2244" w14:paraId="6523E33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77777777" w:rsidR="001D2244" w:rsidRDefault="001D2244" w:rsidP="00575C91">
            <w:pPr>
              <w:pStyle w:val="TAC"/>
              <w:rPr>
                <w:rFonts w:eastAsia="SimSun"/>
                <w:lang w:eastAsia="zh-CN"/>
              </w:rPr>
            </w:pPr>
            <w:r>
              <w:rPr>
                <w:rFonts w:eastAsia="SimSun"/>
                <w:lang w:eastAsia="zh-CN"/>
              </w:rPr>
              <w:t>Row 5, (4,-)</w:t>
            </w:r>
          </w:p>
        </w:tc>
      </w:tr>
      <w:tr w:rsidR="001D2244" w14:paraId="25BB9507"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7777777" w:rsidR="001D2244" w:rsidRDefault="001D2244" w:rsidP="00575C91">
            <w:pPr>
              <w:pStyle w:val="TAC"/>
              <w:rPr>
                <w:rFonts w:eastAsia="SimSun"/>
                <w:lang w:eastAsia="zh-CN"/>
              </w:rPr>
            </w:pPr>
            <w:r>
              <w:rPr>
                <w:rFonts w:eastAsia="SimSun"/>
                <w:lang w:eastAsia="zh-CN"/>
              </w:rPr>
              <w:t>(9,-)</w:t>
            </w:r>
          </w:p>
        </w:tc>
      </w:tr>
      <w:tr w:rsidR="001D2244" w14:paraId="2028522C"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7777777" w:rsidR="001D2244" w:rsidRDefault="001D2244" w:rsidP="00575C91">
            <w:pPr>
              <w:pStyle w:val="TAL"/>
              <w:rPr>
                <w:rFonts w:eastAsia="SimSun"/>
              </w:rPr>
            </w:pPr>
            <w:r>
              <w:rPr>
                <w:rFonts w:eastAsia="SimSun"/>
              </w:rPr>
              <w:t>CSI-RS</w:t>
            </w:r>
          </w:p>
          <w:p w14:paraId="30BA778B"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49812B1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5E78BC8A"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77777777" w:rsidR="001D2244" w:rsidRDefault="001D2244" w:rsidP="00575C91">
            <w:pPr>
              <w:pStyle w:val="TAL"/>
              <w:rPr>
                <w:rFonts w:eastAsia="SimSun"/>
              </w:rPr>
            </w:pPr>
            <w:r>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77777777" w:rsidR="001D2244" w:rsidRDefault="001D2244" w:rsidP="00575C91">
            <w:pPr>
              <w:pStyle w:val="TAC"/>
              <w:rPr>
                <w:rFonts w:eastAsia="SimSun"/>
                <w:lang w:eastAsia="zh-CN"/>
              </w:rPr>
            </w:pPr>
            <w:r>
              <w:rPr>
                <w:rFonts w:eastAsia="SimSun"/>
                <w:lang w:eastAsia="zh-CN"/>
              </w:rPr>
              <w:t>Aperiodic</w:t>
            </w:r>
          </w:p>
        </w:tc>
      </w:tr>
      <w:tr w:rsidR="001D2244" w14:paraId="27C88D38"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77777777" w:rsidR="001D2244" w:rsidRDefault="001D2244" w:rsidP="00575C91">
            <w:pPr>
              <w:pStyle w:val="TAC"/>
              <w:rPr>
                <w:rFonts w:eastAsia="SimSun"/>
                <w:lang w:eastAsia="zh-CN"/>
              </w:rPr>
            </w:pPr>
            <w:r>
              <w:rPr>
                <w:rFonts w:eastAsia="SimSun"/>
                <w:lang w:eastAsia="zh-CN"/>
              </w:rPr>
              <w:t>16</w:t>
            </w:r>
          </w:p>
        </w:tc>
      </w:tr>
      <w:tr w:rsidR="001D2244" w14:paraId="331A4703"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77777777" w:rsidR="001D2244" w:rsidRDefault="001D2244" w:rsidP="00575C91">
            <w:pPr>
              <w:pStyle w:val="TAC"/>
              <w:rPr>
                <w:rFonts w:eastAsia="SimSun"/>
                <w:lang w:eastAsia="zh-CN"/>
              </w:rPr>
            </w:pPr>
            <w:r>
              <w:rPr>
                <w:rFonts w:eastAsia="SimSun"/>
                <w:lang w:eastAsia="zh-CN"/>
              </w:rPr>
              <w:t>CDM4 (FD2, TD2)</w:t>
            </w:r>
          </w:p>
        </w:tc>
      </w:tr>
      <w:tr w:rsidR="001D2244" w14:paraId="31A8308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77777777" w:rsidR="001D2244" w:rsidRDefault="001D2244" w:rsidP="00575C91">
            <w:pPr>
              <w:pStyle w:val="TAC"/>
              <w:rPr>
                <w:rFonts w:eastAsia="SimSun"/>
                <w:lang w:eastAsia="zh-CN"/>
              </w:rPr>
            </w:pPr>
            <w:r>
              <w:rPr>
                <w:rFonts w:eastAsia="SimSun"/>
                <w:lang w:eastAsia="zh-CN"/>
              </w:rPr>
              <w:t>1</w:t>
            </w:r>
          </w:p>
        </w:tc>
      </w:tr>
      <w:tr w:rsidR="001D2244" w14:paraId="43B1A91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7777777" w:rsidR="001D2244" w:rsidRDefault="001D2244" w:rsidP="00575C91">
            <w:pPr>
              <w:pStyle w:val="TAC"/>
              <w:rPr>
                <w:rFonts w:eastAsia="SimSun"/>
                <w:lang w:eastAsia="zh-CN"/>
              </w:rPr>
            </w:pPr>
            <w:r>
              <w:rPr>
                <w:rFonts w:eastAsia="SimSun"/>
                <w:lang w:eastAsia="zh-CN"/>
              </w:rPr>
              <w:t xml:space="preserve">Row 12, (2, 4, 6, 8) </w:t>
            </w:r>
          </w:p>
        </w:tc>
      </w:tr>
      <w:tr w:rsidR="001D2244" w14:paraId="06C34C26"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77777777" w:rsidR="001D2244" w:rsidRDefault="001D2244" w:rsidP="00575C91">
            <w:pPr>
              <w:pStyle w:val="TAC"/>
              <w:rPr>
                <w:rFonts w:eastAsia="SimSun"/>
                <w:lang w:eastAsia="zh-CN"/>
              </w:rPr>
            </w:pPr>
            <w:r>
              <w:rPr>
                <w:rFonts w:eastAsia="SimSun"/>
                <w:lang w:eastAsia="zh-CN"/>
              </w:rPr>
              <w:t>(5, -)</w:t>
            </w:r>
          </w:p>
        </w:tc>
      </w:tr>
      <w:tr w:rsidR="001D2244" w14:paraId="3BE9D03B"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77777777" w:rsidR="001D2244" w:rsidRDefault="001D2244" w:rsidP="00575C91">
            <w:pPr>
              <w:pStyle w:val="TAL"/>
              <w:rPr>
                <w:rFonts w:eastAsia="SimSun"/>
              </w:rPr>
            </w:pPr>
            <w:r>
              <w:rPr>
                <w:rFonts w:eastAsia="SimSun"/>
              </w:rPr>
              <w:t>CSI-RS</w:t>
            </w:r>
          </w:p>
          <w:p w14:paraId="311B7790"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77777777" w:rsidR="001D2244" w:rsidRDefault="001D2244" w:rsidP="00575C91">
            <w:pPr>
              <w:pStyle w:val="TAC"/>
              <w:rPr>
                <w:rFonts w:eastAsia="SimSun"/>
                <w:lang w:eastAsia="zh-CN"/>
              </w:rPr>
            </w:pPr>
            <w:r>
              <w:rPr>
                <w:rFonts w:eastAsia="SimSun"/>
                <w:lang w:eastAsia="zh-CN"/>
              </w:rPr>
              <w:t>Not configured</w:t>
            </w:r>
          </w:p>
        </w:tc>
      </w:tr>
      <w:tr w:rsidR="001D2244" w14:paraId="1F6741EA"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77777777" w:rsidR="001D2244" w:rsidRDefault="001D2244" w:rsidP="00575C91">
            <w:pPr>
              <w:pStyle w:val="TAL"/>
              <w:rPr>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77777777" w:rsidR="001D2244" w:rsidRDefault="001D2244" w:rsidP="00575C91">
            <w:pPr>
              <w:pStyle w:val="TAL"/>
              <w:rPr>
                <w:rFonts w:eastAsia="SimSun"/>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7777777" w:rsidR="001D2244" w:rsidRDefault="001D2244" w:rsidP="00575C91">
            <w:pPr>
              <w:pStyle w:val="TAC"/>
              <w:rPr>
                <w:rFonts w:eastAsia="SimSun"/>
                <w:lang w:eastAsia="zh-CN"/>
              </w:rPr>
            </w:pPr>
            <w:r>
              <w:rPr>
                <w:lang w:eastAsia="zh-CN"/>
              </w:rPr>
              <w:t>0</w:t>
            </w:r>
          </w:p>
        </w:tc>
      </w:tr>
      <w:tr w:rsidR="001D2244" w14:paraId="091A4CC8"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77777777" w:rsidR="001D2244" w:rsidRDefault="001D2244" w:rsidP="00575C91">
            <w:pPr>
              <w:pStyle w:val="TAL"/>
            </w:pPr>
            <w:r>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79D387D6" w14:textId="77777777" w:rsidR="001D2244" w:rsidRDefault="001D2244" w:rsidP="00575C91">
            <w:pPr>
              <w:pStyle w:val="TAL"/>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7777777" w:rsidR="001D2244" w:rsidRDefault="001D2244" w:rsidP="00575C91">
            <w:pPr>
              <w:pStyle w:val="TAC"/>
              <w:rPr>
                <w:lang w:eastAsia="zh-CN"/>
              </w:rPr>
            </w:pPr>
            <w:r>
              <w:rPr>
                <w:rFonts w:eastAsia="SimSun"/>
                <w:lang w:eastAsia="zh-CN"/>
              </w:rPr>
              <w:t>Aperiodic</w:t>
            </w:r>
          </w:p>
        </w:tc>
      </w:tr>
      <w:tr w:rsidR="001D2244" w14:paraId="12025E57" w14:textId="77777777" w:rsidTr="001D2244">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129CD4DF"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77777777" w:rsidR="001D2244" w:rsidRDefault="001D2244" w:rsidP="00575C91">
            <w:pPr>
              <w:pStyle w:val="TAC"/>
              <w:rPr>
                <w:rFonts w:eastAsia="SimSun"/>
                <w:lang w:eastAsia="zh-CN"/>
              </w:rPr>
            </w:pPr>
            <w:r>
              <w:rPr>
                <w:rFonts w:eastAsia="SimSun"/>
                <w:lang w:eastAsia="zh-CN"/>
              </w:rPr>
              <w:t>Pattern 0</w:t>
            </w:r>
          </w:p>
        </w:tc>
      </w:tr>
      <w:tr w:rsidR="001D2244" w14:paraId="214BD0DA" w14:textId="77777777" w:rsidTr="001D2244">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D57302B" w14:textId="77777777" w:rsidR="001D2244" w:rsidRDefault="001D2244" w:rsidP="00575C91">
            <w:pPr>
              <w:pStyle w:val="TAL"/>
              <w:rPr>
                <w:rFonts w:eastAsia="SimSun"/>
              </w:rPr>
            </w:pPr>
            <w:r>
              <w:rPr>
                <w:rFonts w:eastAsia="SimSun"/>
              </w:rPr>
              <w:t>CSI-IM Resource Mapping</w:t>
            </w:r>
          </w:p>
          <w:p w14:paraId="24DFB9F7"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77777777" w:rsidR="001D2244" w:rsidRDefault="001D2244" w:rsidP="00575C91">
            <w:pPr>
              <w:pStyle w:val="TAC"/>
              <w:rPr>
                <w:rFonts w:eastAsia="SimSun"/>
                <w:lang w:eastAsia="zh-CN"/>
              </w:rPr>
            </w:pPr>
            <w:r>
              <w:rPr>
                <w:rFonts w:eastAsia="SimSun"/>
                <w:lang w:eastAsia="zh-CN"/>
              </w:rPr>
              <w:t>(4,9)</w:t>
            </w:r>
          </w:p>
        </w:tc>
      </w:tr>
      <w:tr w:rsidR="001D2244" w14:paraId="2CA99431"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65DEF1F" w14:textId="77777777" w:rsidR="001D2244" w:rsidRDefault="001D2244" w:rsidP="00575C91">
            <w:pPr>
              <w:pStyle w:val="TAL"/>
            </w:pPr>
            <w:r>
              <w:rPr>
                <w:rFonts w:eastAsia="SimSun"/>
              </w:rPr>
              <w:t>CSI-IM timeConfig</w:t>
            </w:r>
          </w:p>
          <w:p w14:paraId="5CAB33D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77777777" w:rsidR="001D2244" w:rsidRDefault="001D2244" w:rsidP="00575C91">
            <w:pPr>
              <w:pStyle w:val="TAC"/>
              <w:rPr>
                <w:rFonts w:eastAsia="SimSun"/>
                <w:lang w:eastAsia="zh-CN"/>
              </w:rPr>
            </w:pPr>
            <w:r>
              <w:rPr>
                <w:rFonts w:eastAsia="SimSun"/>
                <w:lang w:eastAsia="zh-CN"/>
              </w:rPr>
              <w:t>Not configured</w:t>
            </w:r>
          </w:p>
        </w:tc>
      </w:tr>
      <w:tr w:rsidR="001D2244" w14:paraId="1497161C"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77777777" w:rsidR="001D2244" w:rsidRDefault="001D2244" w:rsidP="00575C91">
            <w:pPr>
              <w:pStyle w:val="TAC"/>
              <w:rPr>
                <w:rFonts w:eastAsia="SimSun"/>
                <w:lang w:eastAsia="zh-CN"/>
              </w:rPr>
            </w:pPr>
            <w:r>
              <w:rPr>
                <w:rFonts w:eastAsia="SimSun"/>
                <w:lang w:eastAsia="zh-CN"/>
              </w:rPr>
              <w:t>Aperiodic</w:t>
            </w:r>
          </w:p>
        </w:tc>
      </w:tr>
      <w:tr w:rsidR="001D2244" w14:paraId="440FE51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77777777" w:rsidR="001D2244" w:rsidRDefault="001D2244" w:rsidP="00575C91">
            <w:pPr>
              <w:pStyle w:val="TAC"/>
              <w:rPr>
                <w:rFonts w:eastAsia="SimSun"/>
                <w:lang w:eastAsia="zh-CN"/>
              </w:rPr>
            </w:pPr>
            <w:r>
              <w:rPr>
                <w:rFonts w:eastAsia="SimSun"/>
                <w:lang w:eastAsia="zh-CN"/>
              </w:rPr>
              <w:t>Table 1</w:t>
            </w:r>
          </w:p>
        </w:tc>
      </w:tr>
      <w:tr w:rsidR="001D2244" w14:paraId="4B565DA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7777777" w:rsidR="001D2244" w:rsidRDefault="001D2244" w:rsidP="00575C91">
            <w:pPr>
              <w:pStyle w:val="TAC"/>
            </w:pPr>
            <w:r>
              <w:rPr>
                <w:rFonts w:eastAsia="SimSun"/>
                <w:lang w:eastAsia="zh-CN"/>
              </w:rPr>
              <w:t>cri-RI-PMI-CQI</w:t>
            </w:r>
          </w:p>
        </w:tc>
      </w:tr>
      <w:tr w:rsidR="001D2244" w14:paraId="1EF035B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77777777" w:rsidR="001D2244" w:rsidRDefault="001D2244" w:rsidP="00575C91">
            <w:pPr>
              <w:pStyle w:val="TAL"/>
              <w:rPr>
                <w:rFonts w:eastAsia="SimSun"/>
              </w:rPr>
            </w:pPr>
            <w:r>
              <w:rPr>
                <w:rFonts w:eastAsia="SimSun"/>
              </w:rPr>
              <w:t>timeRestrictionFor</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77777777" w:rsidR="001D2244" w:rsidRDefault="001D2244" w:rsidP="00575C91">
            <w:pPr>
              <w:pStyle w:val="TAC"/>
              <w:rPr>
                <w:rFonts w:eastAsia="SimSun"/>
                <w:lang w:eastAsia="zh-CN"/>
              </w:rPr>
            </w:pPr>
            <w:r>
              <w:rPr>
                <w:rFonts w:eastAsia="SimSun"/>
                <w:lang w:eastAsia="zh-CN"/>
              </w:rPr>
              <w:t>Not configured</w:t>
            </w:r>
          </w:p>
        </w:tc>
      </w:tr>
      <w:tr w:rsidR="001D2244" w14:paraId="0E05B8E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77777777" w:rsidR="001D2244" w:rsidRDefault="001D2244" w:rsidP="00575C91">
            <w:pPr>
              <w:pStyle w:val="TAC"/>
              <w:rPr>
                <w:rFonts w:eastAsia="SimSun"/>
                <w:lang w:eastAsia="zh-CN"/>
              </w:rPr>
            </w:pPr>
            <w:r>
              <w:rPr>
                <w:rFonts w:eastAsia="SimSun"/>
                <w:lang w:eastAsia="zh-CN"/>
              </w:rPr>
              <w:t>Not configured</w:t>
            </w:r>
          </w:p>
        </w:tc>
      </w:tr>
      <w:tr w:rsidR="001D2244" w14:paraId="703590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77777777" w:rsidR="001D2244" w:rsidRDefault="001D2244" w:rsidP="00575C91">
            <w:pPr>
              <w:pStyle w:val="TAC"/>
              <w:rPr>
                <w:rFonts w:eastAsia="SimSun"/>
                <w:lang w:eastAsia="zh-CN"/>
              </w:rPr>
            </w:pPr>
            <w:r>
              <w:rPr>
                <w:rFonts w:eastAsia="SimSun"/>
                <w:lang w:eastAsia="zh-CN"/>
              </w:rPr>
              <w:t>Wideband</w:t>
            </w:r>
          </w:p>
        </w:tc>
      </w:tr>
      <w:tr w:rsidR="001D2244" w14:paraId="0B91996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0662832E" w:rsidR="001D2244" w:rsidRDefault="00D336FA" w:rsidP="00575C91">
            <w:pPr>
              <w:pStyle w:val="TAC"/>
              <w:rPr>
                <w:rFonts w:eastAsia="SimSun"/>
                <w:lang w:eastAsia="zh-CN"/>
              </w:rPr>
            </w:pPr>
            <w:r>
              <w:rPr>
                <w:rFonts w:eastAsia="SimSun"/>
                <w:lang w:eastAsia="zh-CN"/>
              </w:rPr>
              <w:t>Not configured</w:t>
            </w:r>
          </w:p>
        </w:tc>
      </w:tr>
      <w:tr w:rsidR="001D2244" w14:paraId="17977355"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77777777" w:rsidR="001D2244" w:rsidRDefault="001D2244" w:rsidP="00575C91">
            <w:pPr>
              <w:pStyle w:val="TAL"/>
              <w:rPr>
                <w:rFonts w:eastAsia="SimSun" w:cs="Arial"/>
                <w:szCs w:val="18"/>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77777777" w:rsidR="001D2244" w:rsidRDefault="001D2244" w:rsidP="00575C91">
            <w:pPr>
              <w:pStyle w:val="TAC"/>
              <w:rPr>
                <w:rFonts w:cs="Arial"/>
                <w:szCs w:val="18"/>
              </w:rPr>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77777777" w:rsidR="001D2244" w:rsidRDefault="001D2244" w:rsidP="00575C91">
            <w:pPr>
              <w:pStyle w:val="TAC"/>
              <w:rPr>
                <w:rFonts w:eastAsia="SimSun" w:cs="Arial"/>
                <w:szCs w:val="18"/>
                <w:lang w:eastAsia="zh-CN"/>
              </w:rPr>
            </w:pPr>
            <w:r>
              <w:rPr>
                <w:rFonts w:eastAsia="SimSun" w:cs="Arial" w:hint="eastAsia"/>
                <w:szCs w:val="18"/>
                <w:lang w:eastAsia="zh-CN"/>
              </w:rPr>
              <w:t>4</w:t>
            </w:r>
          </w:p>
        </w:tc>
      </w:tr>
      <w:tr w:rsidR="001D2244" w14:paraId="276F56A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7777777" w:rsidR="001D2244" w:rsidRDefault="001D2244" w:rsidP="00575C91">
            <w:pPr>
              <w:pStyle w:val="TAL"/>
              <w:rPr>
                <w:rFonts w:eastAsia="SimSun" w:cs="Arial"/>
                <w:szCs w:val="18"/>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77777777" w:rsidR="001D2244" w:rsidRDefault="001D2244" w:rsidP="00575C91">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230B4A25" w:rsidR="001D2244" w:rsidRDefault="00CD6FC0" w:rsidP="00575C91">
            <w:pPr>
              <w:pStyle w:val="TAC"/>
              <w:rPr>
                <w:rFonts w:eastAsia="SimSun" w:cs="Arial"/>
                <w:szCs w:val="18"/>
                <w:lang w:eastAsia="zh-CN"/>
              </w:rPr>
            </w:pPr>
            <w:r w:rsidRPr="00FE0D8F">
              <w:rPr>
                <w:rFonts w:eastAsia="SimSun" w:cs="Arial"/>
                <w:szCs w:val="18"/>
              </w:rPr>
              <w:t>1111111</w:t>
            </w:r>
            <w:r>
              <w:rPr>
                <w:rFonts w:eastAsia="SimSun" w:cs="Arial"/>
                <w:szCs w:val="18"/>
              </w:rPr>
              <w:t>111111</w:t>
            </w:r>
          </w:p>
        </w:tc>
      </w:tr>
      <w:tr w:rsidR="001D2244" w14:paraId="751C893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777777" w:rsidR="001D2244" w:rsidRDefault="001D2244" w:rsidP="00575C91">
            <w:pPr>
              <w:pStyle w:val="TAC"/>
              <w:rPr>
                <w:rFonts w:eastAsia="SimSun"/>
                <w:lang w:eastAsia="zh-CN"/>
              </w:rPr>
            </w:pPr>
            <w:r>
              <w:rPr>
                <w:rFonts w:eastAsia="SimSun"/>
                <w:lang w:eastAsia="zh-CN"/>
              </w:rPr>
              <w:t>Not configured</w:t>
            </w:r>
          </w:p>
        </w:tc>
      </w:tr>
      <w:tr w:rsidR="001D2244" w14:paraId="12BA6ADD"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77777777" w:rsidR="001D2244" w:rsidRDefault="001D2244" w:rsidP="00575C91">
            <w:pPr>
              <w:pStyle w:val="TAC"/>
              <w:rPr>
                <w:rFonts w:eastAsia="SimSun"/>
                <w:lang w:eastAsia="zh-CN"/>
              </w:rPr>
            </w:pPr>
            <w:r>
              <w:rPr>
                <w:lang w:eastAsia="zh-CN"/>
              </w:rPr>
              <w:t>5</w:t>
            </w:r>
          </w:p>
        </w:tc>
      </w:tr>
      <w:tr w:rsidR="001D2244" w:rsidRPr="00F73B65" w14:paraId="11A223C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77777777" w:rsidR="001D2244" w:rsidRDefault="001D2244" w:rsidP="00575C91">
            <w:pPr>
              <w:pStyle w:val="TAC"/>
              <w:rPr>
                <w:rFonts w:eastAsia="SimSun"/>
                <w:lang w:eastAsia="zh-CN"/>
              </w:rPr>
            </w:pPr>
            <w:r>
              <w:rPr>
                <w:lang w:eastAsia="zh-CN"/>
              </w:rPr>
              <w:t>1 in slots i, where mod(i, 5) = 1, otherwise it is equal to 0</w:t>
            </w:r>
          </w:p>
        </w:tc>
      </w:tr>
      <w:tr w:rsidR="001D2244" w14:paraId="6FCE716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77777777" w:rsidR="001D2244" w:rsidRDefault="001D2244" w:rsidP="00575C91">
            <w:pPr>
              <w:pStyle w:val="TAC"/>
              <w:rPr>
                <w:rFonts w:eastAsia="SimSun"/>
                <w:lang w:eastAsia="zh-CN"/>
              </w:rPr>
            </w:pPr>
            <w:r>
              <w:rPr>
                <w:lang w:eastAsia="zh-CN"/>
              </w:rPr>
              <w:t>1</w:t>
            </w:r>
          </w:p>
        </w:tc>
      </w:tr>
      <w:tr w:rsidR="001D2244" w:rsidRPr="00F73B65" w14:paraId="7163F0B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77777777" w:rsidR="001D2244" w:rsidRDefault="001D2244" w:rsidP="00575C91">
            <w:pPr>
              <w:pStyle w:val="TAC"/>
              <w:rPr>
                <w:lang w:eastAsia="zh-CN"/>
              </w:rPr>
            </w:pPr>
            <w:r>
              <w:rPr>
                <w:lang w:eastAsia="zh-CN"/>
              </w:rPr>
              <w:t>One State with one Associated Report Configuration</w:t>
            </w:r>
          </w:p>
          <w:p w14:paraId="76CEAA3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770112AE" w14:textId="77777777" w:rsidTr="001D2244">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77777777" w:rsidR="001D2244" w:rsidRDefault="001D2244" w:rsidP="00575C91">
            <w:pPr>
              <w:pStyle w:val="TAL"/>
            </w:pPr>
            <w:r>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56D0CAFA"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777777" w:rsidR="001D2244" w:rsidRDefault="001D2244" w:rsidP="00575C91">
            <w:pPr>
              <w:pStyle w:val="TAC"/>
            </w:pPr>
            <w:r w:rsidRPr="00A340E6">
              <w:rPr>
                <w:lang w:eastAsia="zh-CN"/>
              </w:rPr>
              <w:t>typeII-r16</w:t>
            </w:r>
          </w:p>
        </w:tc>
      </w:tr>
      <w:tr w:rsidR="001D2244" w14:paraId="451E309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77777777" w:rsidR="001D2244" w:rsidRDefault="001D2244" w:rsidP="00575C91">
            <w:pPr>
              <w:pStyle w:val="TAC"/>
              <w:rPr>
                <w:lang w:eastAsia="zh-CN"/>
              </w:rPr>
            </w:pPr>
            <w:r>
              <w:rPr>
                <w:rFonts w:hint="eastAsia"/>
                <w:lang w:eastAsia="zh-CN"/>
              </w:rPr>
              <w:t>6</w:t>
            </w:r>
          </w:p>
          <w:p w14:paraId="3566D5A0"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8EF3919"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77777777" w:rsidR="001D2244" w:rsidRDefault="001D2244" w:rsidP="00575C91">
            <w:pPr>
              <w:pStyle w:val="TAC"/>
              <w:rPr>
                <w:rFonts w:eastAsia="SimSun"/>
                <w:lang w:eastAsia="zh-CN"/>
              </w:rPr>
            </w:pPr>
            <w:r>
              <w:rPr>
                <w:rFonts w:hint="eastAsia"/>
                <w:lang w:eastAsia="zh-CN"/>
              </w:rPr>
              <w:t>1</w:t>
            </w:r>
          </w:p>
        </w:tc>
      </w:tr>
      <w:tr w:rsidR="001D2244" w14:paraId="60E02292"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tcPr>
          <w:p w14:paraId="60B59120"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77777777" w:rsidR="001D2244" w:rsidRDefault="001D2244" w:rsidP="00575C91">
            <w:pPr>
              <w:pStyle w:val="TAC"/>
              <w:rPr>
                <w:rFonts w:eastAsia="SimSun"/>
                <w:lang w:eastAsia="zh-CN"/>
              </w:rPr>
            </w:pPr>
            <w:r>
              <w:rPr>
                <w:rFonts w:eastAsia="SimSun"/>
                <w:lang w:eastAsia="zh-CN"/>
              </w:rPr>
              <w:t>(4,2)</w:t>
            </w:r>
          </w:p>
        </w:tc>
      </w:tr>
      <w:tr w:rsidR="001D2244" w14:paraId="410DA055"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5D2ED6"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777777" w:rsidR="001D2244" w:rsidRDefault="001D2244" w:rsidP="00575C91">
            <w:pPr>
              <w:pStyle w:val="TAC"/>
              <w:rPr>
                <w:rFonts w:eastAsia="SimSun"/>
                <w:lang w:eastAsia="zh-CN"/>
              </w:rPr>
            </w:pPr>
            <w:r>
              <w:rPr>
                <w:rFonts w:eastAsia="SimSun"/>
                <w:lang w:eastAsia="zh-CN"/>
              </w:rPr>
              <w:t>(4,4)</w:t>
            </w:r>
          </w:p>
        </w:tc>
      </w:tr>
      <w:tr w:rsidR="001D2244" w14:paraId="57739B0E"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EFA085"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7836554E"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003E99F" w14:textId="77777777" w:rsidTr="001D2244">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77777777" w:rsidR="001D2244" w:rsidRDefault="001D2244" w:rsidP="00575C91">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EEEFC1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1D28910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77777777" w:rsidR="001D2244" w:rsidRDefault="001D2244" w:rsidP="00575C91">
            <w:pPr>
              <w:pStyle w:val="TAC"/>
              <w:rPr>
                <w:rFonts w:eastAsia="SimSun"/>
                <w:lang w:eastAsia="zh-CN"/>
              </w:rPr>
            </w:pPr>
            <w:r>
              <w:rPr>
                <w:rFonts w:eastAsia="SimSun"/>
                <w:lang w:eastAsia="zh-CN"/>
              </w:rPr>
              <w:t>PUSCH</w:t>
            </w:r>
          </w:p>
        </w:tc>
      </w:tr>
      <w:tr w:rsidR="001D2244" w14:paraId="4F41586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77777777" w:rsidR="001D2244" w:rsidRDefault="001D2244" w:rsidP="00575C91">
            <w:pPr>
              <w:pStyle w:val="TAC"/>
              <w:rPr>
                <w:rFonts w:eastAsia="SimSun"/>
                <w:lang w:eastAsia="zh-CN"/>
              </w:rPr>
            </w:pPr>
            <w:r>
              <w:rPr>
                <w:rFonts w:eastAsia="SimSun"/>
                <w:lang w:eastAsia="zh-CN"/>
              </w:rPr>
              <w:t>8</w:t>
            </w:r>
          </w:p>
        </w:tc>
      </w:tr>
      <w:tr w:rsidR="001D2244" w14:paraId="359ADD89"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77777777" w:rsidR="001D2244" w:rsidRDefault="001D2244" w:rsidP="00575C91">
            <w:pPr>
              <w:pStyle w:val="TAC"/>
              <w:rPr>
                <w:rFonts w:eastAsia="SimSun"/>
                <w:lang w:eastAsia="zh-CN"/>
              </w:rPr>
            </w:pPr>
            <w:r>
              <w:rPr>
                <w:rFonts w:eastAsia="SimSun"/>
                <w:lang w:eastAsia="zh-CN"/>
              </w:rPr>
              <w:t>4</w:t>
            </w:r>
          </w:p>
        </w:tc>
      </w:tr>
      <w:tr w:rsidR="001D2244" w14:paraId="1770434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777777" w:rsidR="001D2244" w:rsidRDefault="001D2244" w:rsidP="00575C91">
            <w:pPr>
              <w:pStyle w:val="TAC"/>
              <w:rPr>
                <w:rFonts w:eastAsia="SimSun"/>
                <w:lang w:eastAsia="zh-CN"/>
              </w:rPr>
            </w:pPr>
            <w:r>
              <w:rPr>
                <w:rFonts w:cs="Arial"/>
                <w:szCs w:val="18"/>
              </w:rPr>
              <w:t>R.PDSCH.1-6.3</w:t>
            </w:r>
            <w:r>
              <w:rPr>
                <w:rFonts w:asciiTheme="minorHAnsi" w:hAnsiTheme="minorHAnsi" w:cstheme="minorHAnsi"/>
                <w:szCs w:val="18"/>
              </w:rPr>
              <w:t xml:space="preserve"> </w:t>
            </w:r>
          </w:p>
        </w:tc>
      </w:tr>
      <w:tr w:rsidR="001D2244" w:rsidRPr="00F73B65" w14:paraId="5A4B7520"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p>
          <w:p w14:paraId="586982D1" w14:textId="77777777" w:rsidR="001D2244" w:rsidRDefault="001D2244" w:rsidP="00575C91">
            <w:pPr>
              <w:pStyle w:val="TAN"/>
              <w:rPr>
                <w:rFonts w:eastAsia="SimSun"/>
              </w:rPr>
            </w:pPr>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p>
          <w:p w14:paraId="62CC7FB0"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D945F0" w14:textId="77777777" w:rsidR="001D2244" w:rsidRDefault="001D224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575C91">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5433FD3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3A2C4981" w14:textId="77777777" w:rsidR="00107F26" w:rsidRPr="00C045B1" w:rsidRDefault="00107F26" w:rsidP="00107F26">
      <w:pPr>
        <w:pStyle w:val="Heading5"/>
        <w:keepNext w:val="0"/>
        <w:keepLines w:val="0"/>
        <w:widowControl w:val="0"/>
        <w:rPr>
          <w:lang w:eastAsia="zh-CN"/>
        </w:rPr>
      </w:pPr>
      <w:bookmarkStart w:id="1659" w:name="_Toc123936265"/>
      <w:bookmarkStart w:id="1660" w:name="_Toc124377280"/>
      <w:bookmarkStart w:id="1661" w:name="_Toc67918189"/>
      <w:bookmarkStart w:id="1662" w:name="_Toc76298233"/>
      <w:bookmarkStart w:id="1663" w:name="_Toc76572245"/>
      <w:bookmarkStart w:id="1664" w:name="_Toc76652112"/>
      <w:bookmarkStart w:id="1665" w:name="_Toc76652950"/>
      <w:bookmarkStart w:id="1666" w:name="_Toc83742222"/>
      <w:bookmarkStart w:id="1667" w:name="_Toc91440712"/>
      <w:bookmarkStart w:id="1668" w:name="_Toc98849502"/>
      <w:bookmarkStart w:id="1669" w:name="_Toc106543355"/>
      <w:bookmarkStart w:id="1670" w:name="_Toc106737453"/>
      <w:bookmarkStart w:id="1671" w:name="_Toc107233220"/>
      <w:bookmarkStart w:id="1672" w:name="_Toc107234835"/>
      <w:bookmarkStart w:id="1673" w:name="_Toc107419805"/>
      <w:bookmarkStart w:id="1674" w:name="_Toc107477101"/>
      <w:bookmarkStart w:id="1675" w:name="_Toc114565955"/>
      <w:r>
        <w:rPr>
          <w:lang w:eastAsia="zh-CN"/>
        </w:rPr>
        <w:t>6.3.3.1.7</w:t>
      </w:r>
      <w:r>
        <w:rPr>
          <w:lang w:eastAsia="zh-CN"/>
        </w:rPr>
        <w:tab/>
        <w:t xml:space="preserve">Single PMI with 8 ports </w:t>
      </w:r>
      <w:r>
        <w:t>TypeI-SinglePanel Codebook for Single-DCI based transmission scheme</w:t>
      </w:r>
      <w:bookmarkEnd w:id="1659"/>
      <w:bookmarkEnd w:id="1660"/>
    </w:p>
    <w:p w14:paraId="500CA64A" w14:textId="77777777" w:rsidR="00107F26" w:rsidRPr="00C25669" w:rsidRDefault="00107F26" w:rsidP="00107F26">
      <w:pPr>
        <w:widowControl w:val="0"/>
        <w:rPr>
          <w:rFonts w:eastAsia="SimSun"/>
          <w:lang w:eastAsia="zh-CN"/>
        </w:rPr>
      </w:pPr>
      <w:r>
        <w:rPr>
          <w:rFonts w:hint="eastAsia"/>
          <w:noProof/>
          <w:lang w:eastAsia="zh-CN"/>
        </w:rPr>
        <w:t>F</w:t>
      </w:r>
      <w:r>
        <w:rPr>
          <w:noProof/>
          <w:lang w:eastAsia="zh-CN"/>
        </w:rPr>
        <w:t xml:space="preserve">or the parameters specified in Table 6.3.3.1.7-1,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.1.7</w:t>
      </w:r>
      <w:r w:rsidRPr="00C25669">
        <w:rPr>
          <w:rFonts w:eastAsia="SimSun" w:hint="eastAsia"/>
          <w:lang w:eastAsia="zh-CN"/>
        </w:rPr>
        <w:t>-2</w:t>
      </w:r>
      <w:r w:rsidRPr="00C25669">
        <w:rPr>
          <w:rFonts w:eastAsia="SimSun"/>
        </w:rPr>
        <w:t>.</w:t>
      </w:r>
    </w:p>
    <w:p w14:paraId="10544937" w14:textId="77777777" w:rsidR="00107F26" w:rsidRDefault="00107F26" w:rsidP="00107F26">
      <w:pPr>
        <w:pStyle w:val="TH"/>
        <w:keepNext w:val="0"/>
        <w:keepLines w:val="0"/>
        <w:widowControl w:val="0"/>
        <w:rPr>
          <w:noProof/>
          <w:lang w:eastAsia="zh-CN"/>
        </w:rPr>
      </w:pPr>
      <w:r w:rsidRPr="00C25669">
        <w:t xml:space="preserve">Table </w:t>
      </w:r>
      <w:r w:rsidRPr="00C25669">
        <w:rPr>
          <w:rFonts w:hint="eastAsia"/>
          <w:lang w:eastAsia="zh-CN"/>
        </w:rPr>
        <w:t>6.3.</w:t>
      </w:r>
      <w:r>
        <w:rPr>
          <w:lang w:eastAsia="zh-CN"/>
        </w:rPr>
        <w:t>3</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Pr="00DA59C4">
        <w:rPr>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107F26" w:rsidRPr="00C25669" w14:paraId="05EDBA65" w14:textId="77777777" w:rsidTr="00294AB6">
        <w:trPr>
          <w:trHeight w:val="75"/>
        </w:trPr>
        <w:tc>
          <w:tcPr>
            <w:tcW w:w="5467" w:type="dxa"/>
            <w:gridSpan w:val="5"/>
            <w:vMerge w:val="restart"/>
            <w:shd w:val="clear" w:color="auto" w:fill="auto"/>
            <w:vAlign w:val="center"/>
          </w:tcPr>
          <w:p w14:paraId="0C897EC7" w14:textId="77777777" w:rsidR="00107F26" w:rsidRPr="00C25669" w:rsidRDefault="00107F2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1D149D3" w14:textId="77777777" w:rsidR="00107F26" w:rsidRPr="00C25669" w:rsidRDefault="00107F26" w:rsidP="00294AB6">
            <w:pPr>
              <w:pStyle w:val="TAH"/>
              <w:rPr>
                <w:rFonts w:eastAsia="SimSun"/>
              </w:rPr>
            </w:pPr>
            <w:r w:rsidRPr="00C25669">
              <w:rPr>
                <w:rFonts w:eastAsia="SimSun"/>
              </w:rPr>
              <w:t>Unit</w:t>
            </w:r>
          </w:p>
        </w:tc>
        <w:tc>
          <w:tcPr>
            <w:tcW w:w="3352" w:type="dxa"/>
            <w:gridSpan w:val="3"/>
            <w:shd w:val="clear" w:color="auto" w:fill="auto"/>
          </w:tcPr>
          <w:p w14:paraId="2509D99A" w14:textId="77777777" w:rsidR="00107F26" w:rsidRPr="00C25669" w:rsidRDefault="00107F26" w:rsidP="00294AB6">
            <w:pPr>
              <w:pStyle w:val="TAH"/>
              <w:rPr>
                <w:rFonts w:eastAsia="SimSun"/>
              </w:rPr>
            </w:pPr>
            <w:r w:rsidRPr="00C25669">
              <w:rPr>
                <w:rFonts w:eastAsia="SimSun"/>
              </w:rPr>
              <w:t>Value</w:t>
            </w:r>
          </w:p>
        </w:tc>
      </w:tr>
      <w:tr w:rsidR="00107F26" w:rsidRPr="00C25669" w14:paraId="36659F91" w14:textId="77777777" w:rsidTr="00294AB6">
        <w:trPr>
          <w:trHeight w:val="75"/>
        </w:trPr>
        <w:tc>
          <w:tcPr>
            <w:tcW w:w="5467" w:type="dxa"/>
            <w:gridSpan w:val="5"/>
            <w:vMerge/>
            <w:shd w:val="clear" w:color="auto" w:fill="auto"/>
          </w:tcPr>
          <w:p w14:paraId="0C14792E" w14:textId="77777777" w:rsidR="00107F26" w:rsidRPr="00C25669" w:rsidRDefault="00107F26" w:rsidP="00294AB6">
            <w:pPr>
              <w:pStyle w:val="TAH"/>
              <w:rPr>
                <w:rFonts w:eastAsia="SimSun"/>
              </w:rPr>
            </w:pPr>
          </w:p>
        </w:tc>
        <w:tc>
          <w:tcPr>
            <w:tcW w:w="802" w:type="dxa"/>
            <w:vMerge/>
            <w:shd w:val="clear" w:color="auto" w:fill="auto"/>
          </w:tcPr>
          <w:p w14:paraId="08798DF1" w14:textId="77777777" w:rsidR="00107F26" w:rsidRPr="00C25669" w:rsidRDefault="00107F26" w:rsidP="00294AB6">
            <w:pPr>
              <w:pStyle w:val="TAH"/>
              <w:rPr>
                <w:rFonts w:eastAsia="SimSun"/>
              </w:rPr>
            </w:pPr>
          </w:p>
        </w:tc>
        <w:tc>
          <w:tcPr>
            <w:tcW w:w="1676" w:type="dxa"/>
            <w:gridSpan w:val="2"/>
            <w:shd w:val="clear" w:color="auto" w:fill="auto"/>
          </w:tcPr>
          <w:p w14:paraId="3A46FAD1" w14:textId="77777777" w:rsidR="00107F26" w:rsidRPr="00C25669" w:rsidRDefault="00107F26" w:rsidP="00294AB6">
            <w:pPr>
              <w:pStyle w:val="TAH"/>
              <w:rPr>
                <w:rFonts w:eastAsia="SimSun"/>
              </w:rPr>
            </w:pPr>
            <w:r>
              <w:rPr>
                <w:rFonts w:eastAsia="SimSun"/>
              </w:rPr>
              <w:t>TRxP #1(Note 1)</w:t>
            </w:r>
          </w:p>
        </w:tc>
        <w:tc>
          <w:tcPr>
            <w:tcW w:w="1676" w:type="dxa"/>
            <w:shd w:val="clear" w:color="auto" w:fill="auto"/>
          </w:tcPr>
          <w:p w14:paraId="5010FA78" w14:textId="77777777" w:rsidR="00107F26" w:rsidRPr="00C25669" w:rsidRDefault="00107F26" w:rsidP="00294AB6">
            <w:pPr>
              <w:pStyle w:val="TAH"/>
              <w:rPr>
                <w:rFonts w:eastAsia="SimSun"/>
              </w:rPr>
            </w:pPr>
            <w:r>
              <w:rPr>
                <w:rFonts w:eastAsia="SimSun"/>
              </w:rPr>
              <w:t>TRxP #2(Note 1)</w:t>
            </w:r>
          </w:p>
        </w:tc>
      </w:tr>
      <w:tr w:rsidR="00107F26" w:rsidRPr="00C25669" w14:paraId="451753A6" w14:textId="77777777" w:rsidTr="00294AB6">
        <w:tc>
          <w:tcPr>
            <w:tcW w:w="5467" w:type="dxa"/>
            <w:gridSpan w:val="5"/>
            <w:shd w:val="clear" w:color="auto" w:fill="auto"/>
            <w:vAlign w:val="center"/>
          </w:tcPr>
          <w:p w14:paraId="73A74C93" w14:textId="77777777" w:rsidR="00107F26" w:rsidRPr="00C25669" w:rsidRDefault="00107F26" w:rsidP="00294AB6">
            <w:pPr>
              <w:pStyle w:val="TAL"/>
              <w:rPr>
                <w:rFonts w:eastAsia="SimSun"/>
              </w:rPr>
            </w:pPr>
            <w:r>
              <w:rPr>
                <w:rFonts w:eastAsia="SimSun"/>
              </w:rPr>
              <w:t>Transmit TRxP of SSB</w:t>
            </w:r>
          </w:p>
        </w:tc>
        <w:tc>
          <w:tcPr>
            <w:tcW w:w="802" w:type="dxa"/>
            <w:shd w:val="clear" w:color="auto" w:fill="auto"/>
            <w:vAlign w:val="center"/>
          </w:tcPr>
          <w:p w14:paraId="74318781" w14:textId="77777777" w:rsidR="00107F26" w:rsidRPr="00C25669" w:rsidRDefault="00107F26" w:rsidP="00294AB6">
            <w:pPr>
              <w:pStyle w:val="TAC"/>
              <w:rPr>
                <w:rFonts w:eastAsia="SimSun"/>
              </w:rPr>
            </w:pPr>
          </w:p>
        </w:tc>
        <w:tc>
          <w:tcPr>
            <w:tcW w:w="3352" w:type="dxa"/>
            <w:gridSpan w:val="3"/>
            <w:shd w:val="clear" w:color="auto" w:fill="auto"/>
            <w:vAlign w:val="center"/>
          </w:tcPr>
          <w:p w14:paraId="2B28537B" w14:textId="77777777" w:rsidR="00107F26" w:rsidRPr="00C25669" w:rsidRDefault="00107F26" w:rsidP="00294AB6">
            <w:pPr>
              <w:pStyle w:val="TAC"/>
              <w:rPr>
                <w:rFonts w:eastAsia="SimSun"/>
              </w:rPr>
            </w:pPr>
            <w:r>
              <w:rPr>
                <w:rFonts w:eastAsia="SimSun"/>
              </w:rPr>
              <w:t>TRxP #1</w:t>
            </w:r>
          </w:p>
        </w:tc>
      </w:tr>
      <w:tr w:rsidR="00107F26" w:rsidRPr="00C25669" w14:paraId="286F62DD" w14:textId="77777777" w:rsidTr="00294AB6">
        <w:tc>
          <w:tcPr>
            <w:tcW w:w="2733" w:type="dxa"/>
            <w:gridSpan w:val="3"/>
            <w:vMerge w:val="restart"/>
            <w:shd w:val="clear" w:color="auto" w:fill="auto"/>
            <w:vAlign w:val="center"/>
          </w:tcPr>
          <w:p w14:paraId="2AF0E976" w14:textId="77777777" w:rsidR="00107F26" w:rsidRPr="00352C60" w:rsidRDefault="00107F26" w:rsidP="00294AB6">
            <w:pPr>
              <w:pStyle w:val="TAL"/>
              <w:rPr>
                <w:rFonts w:eastAsia="SimSun"/>
              </w:rPr>
            </w:pPr>
            <w:r>
              <w:rPr>
                <w:rFonts w:eastAsia="SimSun"/>
              </w:rPr>
              <w:t>PDCCH configuration</w:t>
            </w:r>
          </w:p>
        </w:tc>
        <w:tc>
          <w:tcPr>
            <w:tcW w:w="2734" w:type="dxa"/>
            <w:gridSpan w:val="2"/>
            <w:shd w:val="clear" w:color="auto" w:fill="auto"/>
            <w:vAlign w:val="center"/>
          </w:tcPr>
          <w:p w14:paraId="77392BC1" w14:textId="77777777" w:rsidR="00107F26" w:rsidRDefault="00107F26" w:rsidP="00294AB6">
            <w:pPr>
              <w:pStyle w:val="TAL"/>
              <w:rPr>
                <w:rFonts w:eastAsia="SimSun"/>
              </w:rPr>
            </w:pPr>
            <w:r>
              <w:rPr>
                <w:rFonts w:eastAsia="SimSun"/>
              </w:rPr>
              <w:t>TCI state</w:t>
            </w:r>
          </w:p>
        </w:tc>
        <w:tc>
          <w:tcPr>
            <w:tcW w:w="802" w:type="dxa"/>
            <w:shd w:val="clear" w:color="auto" w:fill="auto"/>
            <w:vAlign w:val="center"/>
          </w:tcPr>
          <w:p w14:paraId="67508DC9" w14:textId="77777777" w:rsidR="00107F26" w:rsidRPr="00C25669" w:rsidRDefault="00107F26" w:rsidP="00294AB6">
            <w:pPr>
              <w:pStyle w:val="TAC"/>
              <w:rPr>
                <w:rFonts w:eastAsia="SimSun"/>
              </w:rPr>
            </w:pPr>
          </w:p>
        </w:tc>
        <w:tc>
          <w:tcPr>
            <w:tcW w:w="3352" w:type="dxa"/>
            <w:gridSpan w:val="3"/>
            <w:shd w:val="clear" w:color="auto" w:fill="auto"/>
            <w:vAlign w:val="center"/>
          </w:tcPr>
          <w:p w14:paraId="185C4FD5" w14:textId="77777777" w:rsidR="00107F26" w:rsidRPr="00C25669" w:rsidRDefault="00107F26" w:rsidP="00294AB6">
            <w:pPr>
              <w:pStyle w:val="TAC"/>
              <w:rPr>
                <w:rFonts w:eastAsia="SimSun"/>
              </w:rPr>
            </w:pPr>
            <w:r>
              <w:rPr>
                <w:rFonts w:eastAsia="SimSun"/>
              </w:rPr>
              <w:t>TCI State #1</w:t>
            </w:r>
          </w:p>
        </w:tc>
      </w:tr>
      <w:tr w:rsidR="00107F26" w:rsidRPr="00C25669" w14:paraId="7D0EE482" w14:textId="77777777" w:rsidTr="00294AB6">
        <w:tc>
          <w:tcPr>
            <w:tcW w:w="2733" w:type="dxa"/>
            <w:gridSpan w:val="3"/>
            <w:vMerge/>
            <w:shd w:val="clear" w:color="auto" w:fill="auto"/>
            <w:vAlign w:val="center"/>
          </w:tcPr>
          <w:p w14:paraId="543092DF" w14:textId="77777777" w:rsidR="00107F26" w:rsidRPr="00352C60" w:rsidRDefault="00107F26" w:rsidP="00294AB6">
            <w:pPr>
              <w:pStyle w:val="TAL"/>
              <w:rPr>
                <w:rFonts w:eastAsia="SimSun"/>
              </w:rPr>
            </w:pPr>
          </w:p>
        </w:tc>
        <w:tc>
          <w:tcPr>
            <w:tcW w:w="2734" w:type="dxa"/>
            <w:gridSpan w:val="2"/>
            <w:shd w:val="clear" w:color="auto" w:fill="auto"/>
            <w:vAlign w:val="center"/>
          </w:tcPr>
          <w:p w14:paraId="667F6600" w14:textId="77777777" w:rsidR="00107F26" w:rsidRDefault="00107F26" w:rsidP="00294AB6">
            <w:pPr>
              <w:pStyle w:val="TAL"/>
              <w:rPr>
                <w:rFonts w:eastAsia="SimSun"/>
              </w:rPr>
            </w:pPr>
            <w:r w:rsidRPr="00352C60">
              <w:rPr>
                <w:rFonts w:eastAsia="SimSun"/>
              </w:rPr>
              <w:t>CORESETPoolIndex</w:t>
            </w:r>
          </w:p>
        </w:tc>
        <w:tc>
          <w:tcPr>
            <w:tcW w:w="802" w:type="dxa"/>
            <w:shd w:val="clear" w:color="auto" w:fill="auto"/>
            <w:vAlign w:val="center"/>
          </w:tcPr>
          <w:p w14:paraId="40790AE8" w14:textId="77777777" w:rsidR="00107F26" w:rsidRPr="00C25669" w:rsidRDefault="00107F26" w:rsidP="00294AB6">
            <w:pPr>
              <w:pStyle w:val="TAC"/>
              <w:rPr>
                <w:rFonts w:eastAsia="SimSun"/>
              </w:rPr>
            </w:pPr>
          </w:p>
        </w:tc>
        <w:tc>
          <w:tcPr>
            <w:tcW w:w="3352" w:type="dxa"/>
            <w:gridSpan w:val="3"/>
            <w:shd w:val="clear" w:color="auto" w:fill="auto"/>
            <w:vAlign w:val="center"/>
          </w:tcPr>
          <w:p w14:paraId="7EA43840" w14:textId="77777777" w:rsidR="00107F26" w:rsidRPr="00C25669" w:rsidRDefault="00107F26" w:rsidP="00294AB6">
            <w:pPr>
              <w:pStyle w:val="TAC"/>
              <w:rPr>
                <w:rFonts w:eastAsia="SimSun"/>
              </w:rPr>
            </w:pPr>
            <w:r>
              <w:rPr>
                <w:rFonts w:eastAsia="SimSun"/>
              </w:rPr>
              <w:t>0</w:t>
            </w:r>
          </w:p>
        </w:tc>
      </w:tr>
      <w:tr w:rsidR="00107F26" w:rsidRPr="00C25669" w14:paraId="794C2E72" w14:textId="77777777" w:rsidTr="00294AB6">
        <w:tc>
          <w:tcPr>
            <w:tcW w:w="2733" w:type="dxa"/>
            <w:gridSpan w:val="3"/>
            <w:vMerge w:val="restart"/>
            <w:shd w:val="clear" w:color="auto" w:fill="auto"/>
            <w:vAlign w:val="center"/>
          </w:tcPr>
          <w:p w14:paraId="3F6159C5" w14:textId="77777777" w:rsidR="00107F26" w:rsidRPr="00C25669" w:rsidRDefault="00107F26" w:rsidP="00294AB6">
            <w:pPr>
              <w:pStyle w:val="TAL"/>
              <w:rPr>
                <w:rFonts w:eastAsia="SimSun"/>
              </w:rPr>
            </w:pPr>
            <w:r>
              <w:rPr>
                <w:rFonts w:eastAsia="SimSun"/>
              </w:rPr>
              <w:t>CSI-RS for tracking</w:t>
            </w:r>
          </w:p>
        </w:tc>
        <w:tc>
          <w:tcPr>
            <w:tcW w:w="2734" w:type="dxa"/>
            <w:gridSpan w:val="2"/>
            <w:shd w:val="clear" w:color="auto" w:fill="auto"/>
            <w:vAlign w:val="center"/>
          </w:tcPr>
          <w:p w14:paraId="14BDAEDD" w14:textId="77777777" w:rsidR="00107F26" w:rsidRPr="00575612" w:rsidRDefault="00107F2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BEA1506" w14:textId="77777777" w:rsidR="00107F26" w:rsidRPr="00C25669" w:rsidRDefault="00107F26" w:rsidP="00294AB6">
            <w:pPr>
              <w:pStyle w:val="TAC"/>
              <w:rPr>
                <w:rFonts w:eastAsia="SimSun"/>
              </w:rPr>
            </w:pPr>
          </w:p>
        </w:tc>
        <w:tc>
          <w:tcPr>
            <w:tcW w:w="1676" w:type="dxa"/>
            <w:gridSpan w:val="2"/>
            <w:shd w:val="clear" w:color="auto" w:fill="auto"/>
            <w:vAlign w:val="center"/>
          </w:tcPr>
          <w:p w14:paraId="6E355E9E" w14:textId="77777777" w:rsidR="00107F26" w:rsidRPr="00C25669" w:rsidRDefault="00107F2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07BD2A1" w14:textId="77777777" w:rsidR="00107F26" w:rsidRPr="00C25669" w:rsidRDefault="00107F2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107F26" w:rsidRPr="00C25669" w14:paraId="72764380" w14:textId="77777777" w:rsidTr="00294AB6">
        <w:tc>
          <w:tcPr>
            <w:tcW w:w="2733" w:type="dxa"/>
            <w:gridSpan w:val="3"/>
            <w:vMerge/>
            <w:shd w:val="clear" w:color="auto" w:fill="auto"/>
            <w:vAlign w:val="center"/>
          </w:tcPr>
          <w:p w14:paraId="7A9EC1F3" w14:textId="77777777" w:rsidR="00107F26" w:rsidRDefault="00107F26" w:rsidP="00294AB6">
            <w:pPr>
              <w:pStyle w:val="TAL"/>
              <w:rPr>
                <w:rFonts w:eastAsia="SimSun"/>
              </w:rPr>
            </w:pPr>
          </w:p>
        </w:tc>
        <w:tc>
          <w:tcPr>
            <w:tcW w:w="2734" w:type="dxa"/>
            <w:gridSpan w:val="2"/>
            <w:shd w:val="clear" w:color="auto" w:fill="auto"/>
            <w:vAlign w:val="center"/>
          </w:tcPr>
          <w:p w14:paraId="37836EE7" w14:textId="77777777" w:rsidR="00107F26" w:rsidRPr="003D4A7F" w:rsidRDefault="00107F2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484275D9" w14:textId="77777777" w:rsidR="00107F26" w:rsidRPr="00C25669" w:rsidRDefault="00107F26" w:rsidP="00294AB6">
            <w:pPr>
              <w:pStyle w:val="TAC"/>
              <w:rPr>
                <w:rFonts w:eastAsia="SimSun"/>
              </w:rPr>
            </w:pPr>
          </w:p>
        </w:tc>
        <w:tc>
          <w:tcPr>
            <w:tcW w:w="1676" w:type="dxa"/>
            <w:gridSpan w:val="2"/>
            <w:shd w:val="clear" w:color="auto" w:fill="auto"/>
            <w:vAlign w:val="center"/>
          </w:tcPr>
          <w:p w14:paraId="38AFEF2F" w14:textId="77777777" w:rsidR="00107F26" w:rsidRDefault="00107F26" w:rsidP="00294AB6">
            <w:pPr>
              <w:pStyle w:val="TAC"/>
              <w:rPr>
                <w:rFonts w:eastAsia="SimSun"/>
              </w:rPr>
            </w:pPr>
            <w:r w:rsidRPr="003D4A7F">
              <w:rPr>
                <w:rFonts w:eastAsia="SimSun"/>
              </w:rPr>
              <w:t xml:space="preserve">l0 = 6 for CSI-RS resources 1 and </w:t>
            </w:r>
            <w:r>
              <w:rPr>
                <w:rFonts w:eastAsia="SimSun"/>
              </w:rPr>
              <w:t>3</w:t>
            </w:r>
          </w:p>
          <w:p w14:paraId="5077A063" w14:textId="77777777" w:rsidR="00107F26" w:rsidRPr="003D4A7F" w:rsidRDefault="00107F2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1850C64A" w14:textId="77777777" w:rsidR="00107F26" w:rsidRDefault="00107F2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6DD3D3EE" w14:textId="77777777" w:rsidR="00107F26" w:rsidRPr="00C25669" w:rsidRDefault="00107F2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107F26" w:rsidRPr="00C25669" w14:paraId="1A28A1D7" w14:textId="77777777" w:rsidTr="00294AB6">
        <w:tc>
          <w:tcPr>
            <w:tcW w:w="2733" w:type="dxa"/>
            <w:gridSpan w:val="3"/>
            <w:vMerge/>
            <w:shd w:val="clear" w:color="auto" w:fill="auto"/>
            <w:vAlign w:val="center"/>
          </w:tcPr>
          <w:p w14:paraId="3E087106" w14:textId="77777777" w:rsidR="00107F26" w:rsidRDefault="00107F26" w:rsidP="00294AB6">
            <w:pPr>
              <w:pStyle w:val="TAL"/>
              <w:rPr>
                <w:rFonts w:eastAsia="SimSun"/>
              </w:rPr>
            </w:pPr>
          </w:p>
        </w:tc>
        <w:tc>
          <w:tcPr>
            <w:tcW w:w="2734" w:type="dxa"/>
            <w:gridSpan w:val="2"/>
            <w:shd w:val="clear" w:color="auto" w:fill="auto"/>
            <w:vAlign w:val="center"/>
          </w:tcPr>
          <w:p w14:paraId="64E4BFD4" w14:textId="77777777" w:rsidR="00107F26" w:rsidRPr="003D4A7F" w:rsidRDefault="00107F26" w:rsidP="00294AB6">
            <w:pPr>
              <w:pStyle w:val="TAL"/>
              <w:rPr>
                <w:rFonts w:eastAsia="SimSun"/>
              </w:rPr>
            </w:pPr>
            <w:r w:rsidRPr="003D4A7F">
              <w:rPr>
                <w:rFonts w:eastAsia="SimSun"/>
              </w:rPr>
              <w:t>Number of CSI-RS ports (X)</w:t>
            </w:r>
          </w:p>
        </w:tc>
        <w:tc>
          <w:tcPr>
            <w:tcW w:w="802" w:type="dxa"/>
            <w:shd w:val="clear" w:color="auto" w:fill="auto"/>
            <w:vAlign w:val="center"/>
          </w:tcPr>
          <w:p w14:paraId="36A02140" w14:textId="77777777" w:rsidR="00107F26" w:rsidRPr="00C25669" w:rsidRDefault="00107F26" w:rsidP="00294AB6">
            <w:pPr>
              <w:pStyle w:val="TAC"/>
              <w:rPr>
                <w:rFonts w:eastAsia="SimSun"/>
              </w:rPr>
            </w:pPr>
          </w:p>
        </w:tc>
        <w:tc>
          <w:tcPr>
            <w:tcW w:w="1676" w:type="dxa"/>
            <w:gridSpan w:val="2"/>
            <w:shd w:val="clear" w:color="auto" w:fill="auto"/>
            <w:vAlign w:val="center"/>
          </w:tcPr>
          <w:p w14:paraId="38286A0B" w14:textId="77777777" w:rsidR="00107F26" w:rsidRPr="00C25669" w:rsidRDefault="00107F26" w:rsidP="00294AB6">
            <w:pPr>
              <w:pStyle w:val="TAC"/>
              <w:rPr>
                <w:rFonts w:eastAsia="SimSun"/>
              </w:rPr>
            </w:pPr>
            <w:r w:rsidRPr="00575612">
              <w:rPr>
                <w:rFonts w:eastAsia="SimSun"/>
              </w:rPr>
              <w:t>1 for CSI-RS resource 1,2,3,4</w:t>
            </w:r>
          </w:p>
        </w:tc>
        <w:tc>
          <w:tcPr>
            <w:tcW w:w="1676" w:type="dxa"/>
            <w:shd w:val="clear" w:color="auto" w:fill="auto"/>
            <w:vAlign w:val="center"/>
          </w:tcPr>
          <w:p w14:paraId="01790104" w14:textId="77777777" w:rsidR="00107F26" w:rsidRPr="00C25669" w:rsidRDefault="00107F26" w:rsidP="00294AB6">
            <w:pPr>
              <w:pStyle w:val="TAC"/>
              <w:rPr>
                <w:rFonts w:eastAsia="SimSun"/>
              </w:rPr>
            </w:pPr>
            <w:r w:rsidRPr="00575612">
              <w:rPr>
                <w:rFonts w:eastAsia="SimSun"/>
              </w:rPr>
              <w:t xml:space="preserve">1 for CSI-RS resource </w:t>
            </w:r>
            <w:r>
              <w:rPr>
                <w:rFonts w:eastAsia="SimSun"/>
              </w:rPr>
              <w:t>5,6,7,8</w:t>
            </w:r>
          </w:p>
        </w:tc>
      </w:tr>
      <w:tr w:rsidR="00107F26" w:rsidRPr="00C25669" w14:paraId="0EAC7BA3" w14:textId="77777777" w:rsidTr="00294AB6">
        <w:tc>
          <w:tcPr>
            <w:tcW w:w="2733" w:type="dxa"/>
            <w:gridSpan w:val="3"/>
            <w:vMerge/>
            <w:shd w:val="clear" w:color="auto" w:fill="auto"/>
            <w:vAlign w:val="center"/>
          </w:tcPr>
          <w:p w14:paraId="23D56F1A" w14:textId="77777777" w:rsidR="00107F26" w:rsidRDefault="00107F26" w:rsidP="00294AB6">
            <w:pPr>
              <w:pStyle w:val="TAL"/>
              <w:rPr>
                <w:rFonts w:eastAsia="SimSun"/>
              </w:rPr>
            </w:pPr>
          </w:p>
        </w:tc>
        <w:tc>
          <w:tcPr>
            <w:tcW w:w="2734" w:type="dxa"/>
            <w:gridSpan w:val="2"/>
            <w:shd w:val="clear" w:color="auto" w:fill="auto"/>
            <w:vAlign w:val="center"/>
          </w:tcPr>
          <w:p w14:paraId="4E140E0D" w14:textId="77777777" w:rsidR="00107F26" w:rsidRPr="003D4A7F" w:rsidRDefault="00107F2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726BE37F" w14:textId="77777777" w:rsidR="00107F26" w:rsidRPr="00C25669" w:rsidRDefault="00107F26" w:rsidP="00294AB6">
            <w:pPr>
              <w:pStyle w:val="TAC"/>
              <w:rPr>
                <w:rFonts w:eastAsia="SimSun"/>
              </w:rPr>
            </w:pPr>
          </w:p>
        </w:tc>
        <w:tc>
          <w:tcPr>
            <w:tcW w:w="3352" w:type="dxa"/>
            <w:gridSpan w:val="3"/>
            <w:shd w:val="clear" w:color="auto" w:fill="auto"/>
            <w:vAlign w:val="center"/>
          </w:tcPr>
          <w:p w14:paraId="30036E55" w14:textId="77777777" w:rsidR="00107F26" w:rsidRPr="00575612" w:rsidRDefault="00107F2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107F26" w:rsidRPr="00C25669" w14:paraId="0C6DC4AF" w14:textId="77777777" w:rsidTr="00294AB6">
        <w:tc>
          <w:tcPr>
            <w:tcW w:w="2733" w:type="dxa"/>
            <w:gridSpan w:val="3"/>
            <w:vMerge/>
            <w:shd w:val="clear" w:color="auto" w:fill="auto"/>
            <w:vAlign w:val="center"/>
          </w:tcPr>
          <w:p w14:paraId="0A0FDE01" w14:textId="77777777" w:rsidR="00107F26" w:rsidRDefault="00107F26" w:rsidP="00294AB6">
            <w:pPr>
              <w:pStyle w:val="TAL"/>
              <w:rPr>
                <w:rFonts w:eastAsia="SimSun"/>
              </w:rPr>
            </w:pPr>
          </w:p>
        </w:tc>
        <w:tc>
          <w:tcPr>
            <w:tcW w:w="2734" w:type="dxa"/>
            <w:gridSpan w:val="2"/>
            <w:shd w:val="clear" w:color="auto" w:fill="auto"/>
            <w:vAlign w:val="center"/>
          </w:tcPr>
          <w:p w14:paraId="1DC49246" w14:textId="77777777" w:rsidR="00107F26" w:rsidRPr="003D4A7F" w:rsidRDefault="00107F26" w:rsidP="00294AB6">
            <w:pPr>
              <w:pStyle w:val="TAL"/>
              <w:rPr>
                <w:rFonts w:eastAsia="SimSun"/>
              </w:rPr>
            </w:pPr>
            <w:r w:rsidRPr="003D4A7F">
              <w:rPr>
                <w:rFonts w:eastAsia="SimSun"/>
              </w:rPr>
              <w:t>Density</w:t>
            </w:r>
          </w:p>
        </w:tc>
        <w:tc>
          <w:tcPr>
            <w:tcW w:w="802" w:type="dxa"/>
            <w:shd w:val="clear" w:color="auto" w:fill="auto"/>
            <w:vAlign w:val="center"/>
          </w:tcPr>
          <w:p w14:paraId="192C4CF7" w14:textId="77777777" w:rsidR="00107F26" w:rsidRPr="00C25669" w:rsidRDefault="00107F26" w:rsidP="00294AB6">
            <w:pPr>
              <w:pStyle w:val="TAC"/>
              <w:rPr>
                <w:rFonts w:eastAsia="SimSun"/>
              </w:rPr>
            </w:pPr>
          </w:p>
        </w:tc>
        <w:tc>
          <w:tcPr>
            <w:tcW w:w="3352" w:type="dxa"/>
            <w:gridSpan w:val="3"/>
            <w:shd w:val="clear" w:color="auto" w:fill="auto"/>
            <w:vAlign w:val="center"/>
          </w:tcPr>
          <w:p w14:paraId="539168C9" w14:textId="77777777" w:rsidR="00107F26" w:rsidRPr="00C25669" w:rsidRDefault="00107F26" w:rsidP="00294AB6">
            <w:pPr>
              <w:pStyle w:val="TAC"/>
              <w:rPr>
                <w:rFonts w:eastAsia="SimSun"/>
              </w:rPr>
            </w:pPr>
            <w:r w:rsidRPr="00575612">
              <w:rPr>
                <w:rFonts w:eastAsia="SimSun"/>
              </w:rPr>
              <w:t>3</w:t>
            </w:r>
          </w:p>
        </w:tc>
      </w:tr>
      <w:tr w:rsidR="00107F26" w:rsidRPr="00C25669" w14:paraId="568064E7" w14:textId="77777777" w:rsidTr="00294AB6">
        <w:tc>
          <w:tcPr>
            <w:tcW w:w="2733" w:type="dxa"/>
            <w:gridSpan w:val="3"/>
            <w:vMerge/>
            <w:shd w:val="clear" w:color="auto" w:fill="auto"/>
            <w:vAlign w:val="center"/>
          </w:tcPr>
          <w:p w14:paraId="6A1F22FF" w14:textId="77777777" w:rsidR="00107F26" w:rsidRDefault="00107F26" w:rsidP="00294AB6">
            <w:pPr>
              <w:pStyle w:val="TAL"/>
              <w:rPr>
                <w:rFonts w:eastAsia="SimSun"/>
              </w:rPr>
            </w:pPr>
          </w:p>
        </w:tc>
        <w:tc>
          <w:tcPr>
            <w:tcW w:w="2734" w:type="dxa"/>
            <w:gridSpan w:val="2"/>
            <w:shd w:val="clear" w:color="auto" w:fill="auto"/>
            <w:vAlign w:val="center"/>
          </w:tcPr>
          <w:p w14:paraId="478E7E08" w14:textId="77777777" w:rsidR="00107F26" w:rsidRPr="003D4A7F" w:rsidRDefault="00107F26" w:rsidP="00294AB6">
            <w:pPr>
              <w:pStyle w:val="TAL"/>
              <w:rPr>
                <w:rFonts w:eastAsia="SimSun"/>
              </w:rPr>
            </w:pPr>
            <w:r w:rsidRPr="003D4A7F">
              <w:rPr>
                <w:rFonts w:eastAsia="SimSun"/>
              </w:rPr>
              <w:t>CSI-RS periodicity</w:t>
            </w:r>
          </w:p>
        </w:tc>
        <w:tc>
          <w:tcPr>
            <w:tcW w:w="802" w:type="dxa"/>
            <w:shd w:val="clear" w:color="auto" w:fill="auto"/>
            <w:vAlign w:val="center"/>
          </w:tcPr>
          <w:p w14:paraId="4085DA3D" w14:textId="77777777" w:rsidR="00107F26" w:rsidRPr="00C25669" w:rsidRDefault="00107F26" w:rsidP="00294AB6">
            <w:pPr>
              <w:pStyle w:val="TAC"/>
              <w:rPr>
                <w:rFonts w:eastAsia="SimSun"/>
              </w:rPr>
            </w:pPr>
            <w:r>
              <w:rPr>
                <w:rFonts w:eastAsia="SimSun"/>
              </w:rPr>
              <w:t>Slots</w:t>
            </w:r>
          </w:p>
        </w:tc>
        <w:tc>
          <w:tcPr>
            <w:tcW w:w="3352" w:type="dxa"/>
            <w:gridSpan w:val="3"/>
            <w:shd w:val="clear" w:color="auto" w:fill="auto"/>
            <w:vAlign w:val="center"/>
          </w:tcPr>
          <w:p w14:paraId="6A122E20" w14:textId="77777777" w:rsidR="00107F26" w:rsidRPr="00C25669" w:rsidRDefault="00107F26" w:rsidP="00294AB6">
            <w:pPr>
              <w:pStyle w:val="TAC"/>
              <w:rPr>
                <w:rFonts w:eastAsia="SimSun"/>
              </w:rPr>
            </w:pPr>
            <w:r w:rsidRPr="00575612">
              <w:rPr>
                <w:rFonts w:eastAsia="SimSun"/>
              </w:rPr>
              <w:t>20</w:t>
            </w:r>
          </w:p>
        </w:tc>
      </w:tr>
      <w:tr w:rsidR="00107F26" w:rsidRPr="00C25669" w14:paraId="5508CCCA" w14:textId="77777777" w:rsidTr="00294AB6">
        <w:tc>
          <w:tcPr>
            <w:tcW w:w="2733" w:type="dxa"/>
            <w:gridSpan w:val="3"/>
            <w:vMerge/>
            <w:shd w:val="clear" w:color="auto" w:fill="auto"/>
            <w:vAlign w:val="center"/>
          </w:tcPr>
          <w:p w14:paraId="16ABE59C" w14:textId="77777777" w:rsidR="00107F26" w:rsidRDefault="00107F26" w:rsidP="00294AB6">
            <w:pPr>
              <w:pStyle w:val="TAL"/>
              <w:rPr>
                <w:rFonts w:eastAsia="SimSun"/>
              </w:rPr>
            </w:pPr>
          </w:p>
        </w:tc>
        <w:tc>
          <w:tcPr>
            <w:tcW w:w="2734" w:type="dxa"/>
            <w:gridSpan w:val="2"/>
            <w:shd w:val="clear" w:color="auto" w:fill="auto"/>
            <w:vAlign w:val="center"/>
          </w:tcPr>
          <w:p w14:paraId="5B945688" w14:textId="77777777" w:rsidR="00107F26" w:rsidRPr="003D4A7F" w:rsidRDefault="00107F26" w:rsidP="00294AB6">
            <w:pPr>
              <w:pStyle w:val="TAL"/>
              <w:rPr>
                <w:rFonts w:eastAsia="SimSun"/>
              </w:rPr>
            </w:pPr>
            <w:r w:rsidRPr="003D4A7F">
              <w:rPr>
                <w:rFonts w:eastAsia="SimSun"/>
              </w:rPr>
              <w:t>CSI-RS offset</w:t>
            </w:r>
          </w:p>
        </w:tc>
        <w:tc>
          <w:tcPr>
            <w:tcW w:w="802" w:type="dxa"/>
            <w:shd w:val="clear" w:color="auto" w:fill="auto"/>
            <w:vAlign w:val="center"/>
          </w:tcPr>
          <w:p w14:paraId="64C87679" w14:textId="77777777" w:rsidR="00107F26" w:rsidRPr="00C25669" w:rsidRDefault="00107F26" w:rsidP="00294AB6">
            <w:pPr>
              <w:pStyle w:val="TAC"/>
              <w:rPr>
                <w:rFonts w:eastAsia="SimSun"/>
              </w:rPr>
            </w:pPr>
            <w:r>
              <w:rPr>
                <w:rFonts w:eastAsia="SimSun"/>
              </w:rPr>
              <w:t>Slots</w:t>
            </w:r>
          </w:p>
        </w:tc>
        <w:tc>
          <w:tcPr>
            <w:tcW w:w="1676" w:type="dxa"/>
            <w:gridSpan w:val="2"/>
            <w:shd w:val="clear" w:color="auto" w:fill="auto"/>
            <w:vAlign w:val="center"/>
          </w:tcPr>
          <w:p w14:paraId="7975DC57" w14:textId="77777777" w:rsidR="00107F26" w:rsidRDefault="00107F26" w:rsidP="00294AB6">
            <w:pPr>
              <w:pStyle w:val="TAC"/>
              <w:rPr>
                <w:rFonts w:eastAsia="SimSun"/>
              </w:rPr>
            </w:pPr>
            <w:r w:rsidRPr="003D4A7F">
              <w:rPr>
                <w:rFonts w:eastAsia="SimSun"/>
              </w:rPr>
              <w:t xml:space="preserve">10 for CSI-RS resources </w:t>
            </w:r>
            <w:r>
              <w:rPr>
                <w:rFonts w:eastAsia="SimSun"/>
              </w:rPr>
              <w:t>1 and 2</w:t>
            </w:r>
          </w:p>
          <w:p w14:paraId="3992F463" w14:textId="77777777" w:rsidR="00107F26" w:rsidRPr="003D4A7F" w:rsidRDefault="00107F26" w:rsidP="00294AB6">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55B63A54" w14:textId="77777777" w:rsidR="00107F26" w:rsidRDefault="00107F26" w:rsidP="00294AB6">
            <w:pPr>
              <w:pStyle w:val="TAC"/>
              <w:rPr>
                <w:rFonts w:eastAsia="SimSun"/>
              </w:rPr>
            </w:pPr>
            <w:r w:rsidRPr="003D4A7F">
              <w:rPr>
                <w:rFonts w:eastAsia="SimSun"/>
              </w:rPr>
              <w:t xml:space="preserve">10 for CSI-RS resources </w:t>
            </w:r>
            <w:r>
              <w:rPr>
                <w:rFonts w:eastAsia="SimSun"/>
              </w:rPr>
              <w:t>5 and 6</w:t>
            </w:r>
          </w:p>
          <w:p w14:paraId="4AE8837A" w14:textId="77777777" w:rsidR="00107F26" w:rsidRPr="00C25669" w:rsidRDefault="00107F26" w:rsidP="00294AB6">
            <w:pPr>
              <w:pStyle w:val="TAC"/>
              <w:rPr>
                <w:rFonts w:eastAsia="SimSun"/>
              </w:rPr>
            </w:pPr>
            <w:r w:rsidRPr="003D4A7F">
              <w:rPr>
                <w:rFonts w:eastAsia="SimSun"/>
              </w:rPr>
              <w:t xml:space="preserve">11 for CSI-RS resources </w:t>
            </w:r>
            <w:r>
              <w:rPr>
                <w:rFonts w:eastAsia="SimSun"/>
              </w:rPr>
              <w:t>7 and 8</w:t>
            </w:r>
          </w:p>
        </w:tc>
      </w:tr>
      <w:tr w:rsidR="00107F26" w:rsidRPr="00C25669" w14:paraId="59EFF573" w14:textId="77777777" w:rsidTr="00294AB6">
        <w:tc>
          <w:tcPr>
            <w:tcW w:w="2733" w:type="dxa"/>
            <w:gridSpan w:val="3"/>
            <w:vMerge/>
            <w:shd w:val="clear" w:color="auto" w:fill="auto"/>
            <w:vAlign w:val="center"/>
          </w:tcPr>
          <w:p w14:paraId="4DA549AF" w14:textId="77777777" w:rsidR="00107F26" w:rsidRDefault="00107F26" w:rsidP="00294AB6">
            <w:pPr>
              <w:pStyle w:val="TAL"/>
              <w:rPr>
                <w:rFonts w:eastAsia="SimSun"/>
              </w:rPr>
            </w:pPr>
          </w:p>
        </w:tc>
        <w:tc>
          <w:tcPr>
            <w:tcW w:w="2734" w:type="dxa"/>
            <w:gridSpan w:val="2"/>
            <w:shd w:val="clear" w:color="auto" w:fill="auto"/>
            <w:vAlign w:val="center"/>
          </w:tcPr>
          <w:p w14:paraId="5908926B" w14:textId="77777777" w:rsidR="00107F26" w:rsidRPr="003D4A7F" w:rsidRDefault="00107F26" w:rsidP="00294AB6">
            <w:pPr>
              <w:pStyle w:val="TAL"/>
              <w:rPr>
                <w:rFonts w:eastAsia="SimSun"/>
              </w:rPr>
            </w:pPr>
            <w:r w:rsidRPr="003D4A7F">
              <w:rPr>
                <w:rFonts w:eastAsia="SimSun"/>
              </w:rPr>
              <w:t>QCL info</w:t>
            </w:r>
          </w:p>
        </w:tc>
        <w:tc>
          <w:tcPr>
            <w:tcW w:w="802" w:type="dxa"/>
            <w:shd w:val="clear" w:color="auto" w:fill="auto"/>
            <w:vAlign w:val="center"/>
          </w:tcPr>
          <w:p w14:paraId="38E5F687" w14:textId="77777777" w:rsidR="00107F26" w:rsidRPr="00C25669" w:rsidRDefault="00107F26" w:rsidP="00294AB6">
            <w:pPr>
              <w:pStyle w:val="TAC"/>
              <w:rPr>
                <w:rFonts w:eastAsia="SimSun"/>
              </w:rPr>
            </w:pPr>
          </w:p>
        </w:tc>
        <w:tc>
          <w:tcPr>
            <w:tcW w:w="3352" w:type="dxa"/>
            <w:gridSpan w:val="3"/>
            <w:shd w:val="clear" w:color="auto" w:fill="auto"/>
            <w:vAlign w:val="center"/>
          </w:tcPr>
          <w:p w14:paraId="692F62D8" w14:textId="77777777" w:rsidR="00107F26" w:rsidRPr="00C25669" w:rsidRDefault="00107F26" w:rsidP="00294AB6">
            <w:pPr>
              <w:pStyle w:val="TAC"/>
              <w:rPr>
                <w:rFonts w:eastAsia="SimSun"/>
              </w:rPr>
            </w:pPr>
            <w:r w:rsidRPr="003D4A7F">
              <w:rPr>
                <w:rFonts w:eastAsia="SimSun"/>
              </w:rPr>
              <w:t>TCI state #0</w:t>
            </w:r>
          </w:p>
        </w:tc>
      </w:tr>
      <w:tr w:rsidR="00107F26" w:rsidRPr="00C25669" w14:paraId="08C75A55" w14:textId="77777777" w:rsidTr="00294AB6">
        <w:tc>
          <w:tcPr>
            <w:tcW w:w="5467" w:type="dxa"/>
            <w:gridSpan w:val="5"/>
            <w:shd w:val="clear" w:color="auto" w:fill="auto"/>
            <w:vAlign w:val="center"/>
          </w:tcPr>
          <w:p w14:paraId="65A815B7" w14:textId="77777777" w:rsidR="00107F26" w:rsidRPr="00C25669" w:rsidRDefault="00107F26" w:rsidP="00294AB6">
            <w:pPr>
              <w:pStyle w:val="TAL"/>
              <w:rPr>
                <w:rFonts w:eastAsia="SimSun"/>
              </w:rPr>
            </w:pPr>
            <w:r w:rsidRPr="00C25669">
              <w:rPr>
                <w:rFonts w:eastAsia="SimSun"/>
              </w:rPr>
              <w:t>Duplex mode</w:t>
            </w:r>
          </w:p>
        </w:tc>
        <w:tc>
          <w:tcPr>
            <w:tcW w:w="802" w:type="dxa"/>
            <w:shd w:val="clear" w:color="auto" w:fill="auto"/>
            <w:vAlign w:val="center"/>
          </w:tcPr>
          <w:p w14:paraId="7C55FE9E" w14:textId="77777777" w:rsidR="00107F26" w:rsidRPr="00C25669" w:rsidRDefault="00107F26" w:rsidP="00294AB6">
            <w:pPr>
              <w:pStyle w:val="TAC"/>
              <w:rPr>
                <w:rFonts w:eastAsia="SimSun"/>
              </w:rPr>
            </w:pPr>
          </w:p>
        </w:tc>
        <w:tc>
          <w:tcPr>
            <w:tcW w:w="3352" w:type="dxa"/>
            <w:gridSpan w:val="3"/>
            <w:shd w:val="clear" w:color="auto" w:fill="auto"/>
            <w:vAlign w:val="center"/>
          </w:tcPr>
          <w:p w14:paraId="0A15FE3F" w14:textId="77777777" w:rsidR="00107F26" w:rsidRPr="00C25669" w:rsidRDefault="00107F26" w:rsidP="00294AB6">
            <w:pPr>
              <w:pStyle w:val="TAC"/>
              <w:rPr>
                <w:rFonts w:eastAsia="SimSun"/>
              </w:rPr>
            </w:pPr>
            <w:r w:rsidRPr="00C25669">
              <w:rPr>
                <w:rFonts w:eastAsia="SimSun"/>
              </w:rPr>
              <w:t>FDD</w:t>
            </w:r>
          </w:p>
        </w:tc>
      </w:tr>
      <w:tr w:rsidR="00107F26" w:rsidRPr="00C25669" w14:paraId="2E9986CF" w14:textId="77777777" w:rsidTr="00294AB6">
        <w:tc>
          <w:tcPr>
            <w:tcW w:w="5467" w:type="dxa"/>
            <w:gridSpan w:val="5"/>
            <w:shd w:val="clear" w:color="auto" w:fill="auto"/>
            <w:vAlign w:val="center"/>
          </w:tcPr>
          <w:p w14:paraId="62E11F22" w14:textId="77777777" w:rsidR="00107F26" w:rsidRPr="00C25669" w:rsidRDefault="00107F26" w:rsidP="00294AB6">
            <w:pPr>
              <w:pStyle w:val="TAL"/>
              <w:rPr>
                <w:rFonts w:eastAsia="SimSun"/>
              </w:rPr>
            </w:pPr>
            <w:r>
              <w:rPr>
                <w:rFonts w:eastAsia="SimSun"/>
              </w:rPr>
              <w:t>Bandwidth</w:t>
            </w:r>
          </w:p>
        </w:tc>
        <w:tc>
          <w:tcPr>
            <w:tcW w:w="802" w:type="dxa"/>
            <w:shd w:val="clear" w:color="auto" w:fill="auto"/>
            <w:vAlign w:val="center"/>
          </w:tcPr>
          <w:p w14:paraId="7174344A" w14:textId="77777777" w:rsidR="00107F26" w:rsidRPr="00C25669" w:rsidRDefault="00107F26" w:rsidP="00294AB6">
            <w:pPr>
              <w:pStyle w:val="TAC"/>
              <w:rPr>
                <w:rFonts w:eastAsia="SimSun"/>
              </w:rPr>
            </w:pPr>
            <w:r>
              <w:rPr>
                <w:rFonts w:eastAsia="SimSun"/>
              </w:rPr>
              <w:t>MHz</w:t>
            </w:r>
          </w:p>
        </w:tc>
        <w:tc>
          <w:tcPr>
            <w:tcW w:w="3352" w:type="dxa"/>
            <w:gridSpan w:val="3"/>
            <w:shd w:val="clear" w:color="auto" w:fill="auto"/>
            <w:vAlign w:val="center"/>
          </w:tcPr>
          <w:p w14:paraId="1206EC07" w14:textId="77777777" w:rsidR="00107F26" w:rsidRPr="00C25669" w:rsidRDefault="00107F26" w:rsidP="00294AB6">
            <w:pPr>
              <w:pStyle w:val="TAC"/>
              <w:rPr>
                <w:rFonts w:eastAsia="SimSun"/>
              </w:rPr>
            </w:pPr>
            <w:r>
              <w:rPr>
                <w:rFonts w:eastAsia="SimSun"/>
                <w:lang w:eastAsia="zh-CN"/>
              </w:rPr>
              <w:t>10</w:t>
            </w:r>
          </w:p>
        </w:tc>
      </w:tr>
      <w:tr w:rsidR="00107F26" w:rsidRPr="00C25669" w14:paraId="2221B6EB" w14:textId="77777777" w:rsidTr="00294AB6">
        <w:tc>
          <w:tcPr>
            <w:tcW w:w="5467" w:type="dxa"/>
            <w:gridSpan w:val="5"/>
            <w:shd w:val="clear" w:color="auto" w:fill="auto"/>
            <w:vAlign w:val="center"/>
          </w:tcPr>
          <w:p w14:paraId="52D58ADD" w14:textId="77777777" w:rsidR="00107F26" w:rsidRPr="00C25669" w:rsidRDefault="00107F26" w:rsidP="00294AB6">
            <w:pPr>
              <w:pStyle w:val="TAL"/>
              <w:rPr>
                <w:rFonts w:eastAsia="SimSun"/>
              </w:rPr>
            </w:pPr>
            <w:r>
              <w:rPr>
                <w:rFonts w:eastAsia="SimSun"/>
              </w:rPr>
              <w:t>Subcarrier spacing</w:t>
            </w:r>
          </w:p>
        </w:tc>
        <w:tc>
          <w:tcPr>
            <w:tcW w:w="802" w:type="dxa"/>
            <w:shd w:val="clear" w:color="auto" w:fill="auto"/>
            <w:vAlign w:val="center"/>
          </w:tcPr>
          <w:p w14:paraId="653D2E0E" w14:textId="77777777" w:rsidR="00107F26" w:rsidRPr="00C25669" w:rsidRDefault="00107F26" w:rsidP="00294AB6">
            <w:pPr>
              <w:pStyle w:val="TAC"/>
              <w:rPr>
                <w:rFonts w:eastAsia="SimSun"/>
              </w:rPr>
            </w:pPr>
            <w:r>
              <w:rPr>
                <w:rFonts w:eastAsia="SimSun"/>
                <w:lang w:eastAsia="zh-CN"/>
              </w:rPr>
              <w:t>kHz</w:t>
            </w:r>
          </w:p>
        </w:tc>
        <w:tc>
          <w:tcPr>
            <w:tcW w:w="3352" w:type="dxa"/>
            <w:gridSpan w:val="3"/>
            <w:shd w:val="clear" w:color="auto" w:fill="auto"/>
            <w:vAlign w:val="center"/>
          </w:tcPr>
          <w:p w14:paraId="771CACE5" w14:textId="77777777" w:rsidR="00107F26" w:rsidRPr="00C25669" w:rsidRDefault="00107F26" w:rsidP="00294AB6">
            <w:pPr>
              <w:pStyle w:val="TAC"/>
              <w:rPr>
                <w:rFonts w:eastAsia="SimSun"/>
              </w:rPr>
            </w:pPr>
            <w:r>
              <w:rPr>
                <w:rFonts w:eastAsia="SimSun"/>
                <w:lang w:eastAsia="zh-CN"/>
              </w:rPr>
              <w:t>15</w:t>
            </w:r>
          </w:p>
        </w:tc>
      </w:tr>
      <w:tr w:rsidR="00107F26" w:rsidRPr="00C25669" w14:paraId="2D80A5AA" w14:textId="77777777" w:rsidTr="00294AB6">
        <w:tc>
          <w:tcPr>
            <w:tcW w:w="5467" w:type="dxa"/>
            <w:gridSpan w:val="5"/>
            <w:shd w:val="clear" w:color="auto" w:fill="auto"/>
            <w:vAlign w:val="center"/>
          </w:tcPr>
          <w:p w14:paraId="0273143D" w14:textId="77777777" w:rsidR="00107F26" w:rsidRPr="00C25669" w:rsidRDefault="00107F26" w:rsidP="00294AB6">
            <w:pPr>
              <w:pStyle w:val="TAL"/>
              <w:rPr>
                <w:rFonts w:eastAsia="SimSun"/>
              </w:rPr>
            </w:pPr>
            <w:r w:rsidRPr="00C25669">
              <w:rPr>
                <w:rFonts w:eastAsia="SimSun"/>
              </w:rPr>
              <w:t>Active DL BWP index</w:t>
            </w:r>
          </w:p>
        </w:tc>
        <w:tc>
          <w:tcPr>
            <w:tcW w:w="802" w:type="dxa"/>
            <w:shd w:val="clear" w:color="auto" w:fill="auto"/>
            <w:vAlign w:val="center"/>
          </w:tcPr>
          <w:p w14:paraId="13DC2AD9" w14:textId="77777777" w:rsidR="00107F26" w:rsidRPr="00C25669" w:rsidRDefault="00107F26" w:rsidP="00294AB6">
            <w:pPr>
              <w:pStyle w:val="TAC"/>
              <w:rPr>
                <w:rFonts w:eastAsia="SimSun"/>
              </w:rPr>
            </w:pPr>
          </w:p>
        </w:tc>
        <w:tc>
          <w:tcPr>
            <w:tcW w:w="3352" w:type="dxa"/>
            <w:gridSpan w:val="3"/>
            <w:shd w:val="clear" w:color="auto" w:fill="auto"/>
            <w:vAlign w:val="center"/>
          </w:tcPr>
          <w:p w14:paraId="006493A4" w14:textId="77777777" w:rsidR="00107F26" w:rsidRPr="00C25669" w:rsidRDefault="00107F26" w:rsidP="00294AB6">
            <w:pPr>
              <w:pStyle w:val="TAC"/>
              <w:rPr>
                <w:rFonts w:eastAsia="SimSun"/>
              </w:rPr>
            </w:pPr>
            <w:r w:rsidRPr="00C25669">
              <w:rPr>
                <w:rFonts w:eastAsia="SimSun"/>
              </w:rPr>
              <w:t>1</w:t>
            </w:r>
          </w:p>
        </w:tc>
      </w:tr>
      <w:tr w:rsidR="00107F26" w:rsidRPr="00C25669" w14:paraId="739B3BCE" w14:textId="77777777" w:rsidTr="00294AB6">
        <w:tc>
          <w:tcPr>
            <w:tcW w:w="5467" w:type="dxa"/>
            <w:gridSpan w:val="5"/>
            <w:shd w:val="clear" w:color="auto" w:fill="auto"/>
            <w:vAlign w:val="center"/>
          </w:tcPr>
          <w:p w14:paraId="3B602F3F" w14:textId="77777777" w:rsidR="00107F26" w:rsidRPr="00294AB6" w:rsidRDefault="00107F26" w:rsidP="00294AB6">
            <w:pPr>
              <w:pStyle w:val="TAL"/>
              <w:rPr>
                <w:rFonts w:eastAsia="SimSun"/>
              </w:rPr>
            </w:pPr>
            <w:r w:rsidRPr="00294AB6">
              <w:rPr>
                <w:rFonts w:eastAsia="SimSun"/>
              </w:rPr>
              <w:t>Propagation channel</w:t>
            </w:r>
          </w:p>
        </w:tc>
        <w:tc>
          <w:tcPr>
            <w:tcW w:w="802" w:type="dxa"/>
            <w:shd w:val="clear" w:color="auto" w:fill="auto"/>
            <w:vAlign w:val="center"/>
          </w:tcPr>
          <w:p w14:paraId="7401467F" w14:textId="77777777" w:rsidR="00107F26" w:rsidRPr="00294AB6" w:rsidRDefault="00107F26" w:rsidP="00294AB6">
            <w:pPr>
              <w:pStyle w:val="TAC"/>
              <w:rPr>
                <w:rFonts w:eastAsia="SimSun"/>
              </w:rPr>
            </w:pPr>
          </w:p>
        </w:tc>
        <w:tc>
          <w:tcPr>
            <w:tcW w:w="3352" w:type="dxa"/>
            <w:gridSpan w:val="3"/>
            <w:shd w:val="clear" w:color="auto" w:fill="auto"/>
            <w:vAlign w:val="center"/>
          </w:tcPr>
          <w:p w14:paraId="6FFA6255" w14:textId="77777777" w:rsidR="00107F26" w:rsidRPr="00294AB6" w:rsidRDefault="00107F26" w:rsidP="00294AB6">
            <w:pPr>
              <w:pStyle w:val="TAC"/>
              <w:rPr>
                <w:rFonts w:eastAsia="SimSun"/>
              </w:rPr>
            </w:pPr>
            <w:r w:rsidRPr="00294AB6">
              <w:rPr>
                <w:rFonts w:eastAsia="SimSun"/>
                <w:kern w:val="2"/>
                <w:lang w:eastAsia="zh-CN"/>
              </w:rPr>
              <w:t>TDLA30-10</w:t>
            </w:r>
          </w:p>
        </w:tc>
      </w:tr>
      <w:tr w:rsidR="00107F26" w:rsidRPr="00C25669" w14:paraId="6C30599E" w14:textId="77777777" w:rsidTr="00294AB6">
        <w:tc>
          <w:tcPr>
            <w:tcW w:w="5467" w:type="dxa"/>
            <w:gridSpan w:val="5"/>
            <w:shd w:val="clear" w:color="auto" w:fill="auto"/>
            <w:vAlign w:val="center"/>
          </w:tcPr>
          <w:p w14:paraId="25524174" w14:textId="77777777" w:rsidR="00107F26" w:rsidRPr="001424CF" w:rsidRDefault="00107F26" w:rsidP="00294AB6">
            <w:pPr>
              <w:pStyle w:val="TAL"/>
              <w:rPr>
                <w:rFonts w:eastAsia="SimSun"/>
              </w:rPr>
            </w:pPr>
            <w:r w:rsidRPr="00294AB6">
              <w:rPr>
                <w:rFonts w:eastAsia="SimSun"/>
              </w:rPr>
              <w:t>Antenna configuration per TRxP</w:t>
            </w:r>
          </w:p>
        </w:tc>
        <w:tc>
          <w:tcPr>
            <w:tcW w:w="802" w:type="dxa"/>
            <w:shd w:val="clear" w:color="auto" w:fill="auto"/>
            <w:vAlign w:val="center"/>
          </w:tcPr>
          <w:p w14:paraId="5FA5BD1B" w14:textId="77777777" w:rsidR="00107F26" w:rsidRPr="001424CF" w:rsidRDefault="00107F26" w:rsidP="00294AB6">
            <w:pPr>
              <w:pStyle w:val="TAC"/>
              <w:rPr>
                <w:rFonts w:eastAsia="SimSun"/>
              </w:rPr>
            </w:pPr>
          </w:p>
        </w:tc>
        <w:tc>
          <w:tcPr>
            <w:tcW w:w="3352" w:type="dxa"/>
            <w:gridSpan w:val="3"/>
            <w:shd w:val="clear" w:color="auto" w:fill="auto"/>
            <w:vAlign w:val="center"/>
          </w:tcPr>
          <w:p w14:paraId="745496F6" w14:textId="77777777" w:rsidR="00107F26" w:rsidRPr="001424CF" w:rsidRDefault="00107F2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107F26" w:rsidRPr="00C25669" w14:paraId="1923A965" w14:textId="77777777" w:rsidTr="00294AB6">
        <w:tc>
          <w:tcPr>
            <w:tcW w:w="5467" w:type="dxa"/>
            <w:gridSpan w:val="5"/>
            <w:shd w:val="clear" w:color="auto" w:fill="auto"/>
            <w:vAlign w:val="center"/>
          </w:tcPr>
          <w:p w14:paraId="15EB0527" w14:textId="77777777" w:rsidR="00107F26" w:rsidRPr="00C25669" w:rsidRDefault="00107F26" w:rsidP="00294AB6">
            <w:pPr>
              <w:pStyle w:val="TAL"/>
              <w:rPr>
                <w:rFonts w:eastAsia="SimSun"/>
              </w:rPr>
            </w:pPr>
            <w:r w:rsidRPr="00C25669">
              <w:rPr>
                <w:rFonts w:eastAsia="SimSun"/>
              </w:rPr>
              <w:t>Beamforming Model</w:t>
            </w:r>
          </w:p>
        </w:tc>
        <w:tc>
          <w:tcPr>
            <w:tcW w:w="802" w:type="dxa"/>
            <w:shd w:val="clear" w:color="auto" w:fill="auto"/>
            <w:vAlign w:val="center"/>
          </w:tcPr>
          <w:p w14:paraId="74315B4B" w14:textId="77777777" w:rsidR="00107F26" w:rsidRPr="00C25669" w:rsidRDefault="00107F26" w:rsidP="00294AB6">
            <w:pPr>
              <w:pStyle w:val="TAC"/>
              <w:rPr>
                <w:rFonts w:eastAsia="SimSun"/>
              </w:rPr>
            </w:pPr>
          </w:p>
        </w:tc>
        <w:tc>
          <w:tcPr>
            <w:tcW w:w="3352" w:type="dxa"/>
            <w:gridSpan w:val="3"/>
            <w:shd w:val="clear" w:color="auto" w:fill="auto"/>
            <w:vAlign w:val="center"/>
          </w:tcPr>
          <w:p w14:paraId="248839F1" w14:textId="77777777" w:rsidR="00107F26" w:rsidRPr="00C25669" w:rsidRDefault="00107F2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107F26" w:rsidRPr="00C25669" w14:paraId="15F98967" w14:textId="77777777" w:rsidTr="00294AB6">
        <w:tc>
          <w:tcPr>
            <w:tcW w:w="1813" w:type="dxa"/>
            <w:vMerge w:val="restart"/>
            <w:shd w:val="clear" w:color="auto" w:fill="auto"/>
            <w:vAlign w:val="center"/>
          </w:tcPr>
          <w:p w14:paraId="08264F2D" w14:textId="77777777" w:rsidR="00107F26" w:rsidRPr="00C25669" w:rsidRDefault="00107F2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40B82FC3" w14:textId="77777777" w:rsidR="00107F26" w:rsidRPr="00C25669" w:rsidRDefault="00107F26" w:rsidP="00294AB6">
            <w:pPr>
              <w:pStyle w:val="TAL"/>
              <w:rPr>
                <w:rFonts w:eastAsia="SimSun"/>
              </w:rPr>
            </w:pPr>
            <w:r w:rsidRPr="00C25669">
              <w:rPr>
                <w:rFonts w:eastAsia="SimSun"/>
              </w:rPr>
              <w:t>Mapping type</w:t>
            </w:r>
          </w:p>
        </w:tc>
        <w:tc>
          <w:tcPr>
            <w:tcW w:w="802" w:type="dxa"/>
            <w:shd w:val="clear" w:color="auto" w:fill="auto"/>
            <w:vAlign w:val="center"/>
          </w:tcPr>
          <w:p w14:paraId="750D3171" w14:textId="77777777" w:rsidR="00107F26" w:rsidRPr="00C25669" w:rsidRDefault="00107F26" w:rsidP="00294AB6">
            <w:pPr>
              <w:pStyle w:val="TAC"/>
              <w:rPr>
                <w:rFonts w:eastAsia="SimSun"/>
              </w:rPr>
            </w:pPr>
          </w:p>
        </w:tc>
        <w:tc>
          <w:tcPr>
            <w:tcW w:w="3352" w:type="dxa"/>
            <w:gridSpan w:val="3"/>
            <w:shd w:val="clear" w:color="auto" w:fill="auto"/>
            <w:vAlign w:val="center"/>
          </w:tcPr>
          <w:p w14:paraId="162EA195" w14:textId="77777777" w:rsidR="00107F26" w:rsidRPr="00C25669" w:rsidRDefault="00107F26" w:rsidP="00294AB6">
            <w:pPr>
              <w:pStyle w:val="TAC"/>
              <w:rPr>
                <w:rFonts w:eastAsia="SimSun"/>
              </w:rPr>
            </w:pPr>
            <w:r w:rsidRPr="00C25669">
              <w:rPr>
                <w:rFonts w:eastAsia="SimSun"/>
              </w:rPr>
              <w:t>Type A</w:t>
            </w:r>
          </w:p>
        </w:tc>
      </w:tr>
      <w:tr w:rsidR="00107F26" w:rsidRPr="00C25669" w14:paraId="08A84684" w14:textId="77777777" w:rsidTr="00294AB6">
        <w:tc>
          <w:tcPr>
            <w:tcW w:w="1813" w:type="dxa"/>
            <w:vMerge/>
            <w:shd w:val="clear" w:color="auto" w:fill="auto"/>
            <w:vAlign w:val="center"/>
          </w:tcPr>
          <w:p w14:paraId="2118F7B5" w14:textId="77777777" w:rsidR="00107F26" w:rsidRPr="00C25669" w:rsidRDefault="00107F26" w:rsidP="00294AB6">
            <w:pPr>
              <w:pStyle w:val="TAL"/>
              <w:rPr>
                <w:rFonts w:eastAsia="SimSun"/>
              </w:rPr>
            </w:pPr>
          </w:p>
        </w:tc>
        <w:tc>
          <w:tcPr>
            <w:tcW w:w="3654" w:type="dxa"/>
            <w:gridSpan w:val="4"/>
            <w:shd w:val="clear" w:color="auto" w:fill="auto"/>
            <w:vAlign w:val="center"/>
          </w:tcPr>
          <w:p w14:paraId="55E39293" w14:textId="77777777" w:rsidR="00107F26" w:rsidRPr="00C25669" w:rsidRDefault="00107F26" w:rsidP="00294AB6">
            <w:pPr>
              <w:pStyle w:val="TAL"/>
              <w:rPr>
                <w:rFonts w:eastAsia="SimSun"/>
              </w:rPr>
            </w:pPr>
            <w:r w:rsidRPr="00C25669">
              <w:rPr>
                <w:rFonts w:eastAsia="SimSun"/>
              </w:rPr>
              <w:t>k0</w:t>
            </w:r>
          </w:p>
        </w:tc>
        <w:tc>
          <w:tcPr>
            <w:tcW w:w="802" w:type="dxa"/>
            <w:shd w:val="clear" w:color="auto" w:fill="auto"/>
            <w:vAlign w:val="center"/>
          </w:tcPr>
          <w:p w14:paraId="167AF79B" w14:textId="77777777" w:rsidR="00107F26" w:rsidRPr="00C25669" w:rsidRDefault="00107F26" w:rsidP="00294AB6">
            <w:pPr>
              <w:pStyle w:val="TAC"/>
              <w:rPr>
                <w:rFonts w:eastAsia="SimSun"/>
              </w:rPr>
            </w:pPr>
          </w:p>
        </w:tc>
        <w:tc>
          <w:tcPr>
            <w:tcW w:w="3352" w:type="dxa"/>
            <w:gridSpan w:val="3"/>
            <w:shd w:val="clear" w:color="auto" w:fill="auto"/>
            <w:vAlign w:val="center"/>
          </w:tcPr>
          <w:p w14:paraId="0679C5DC" w14:textId="77777777" w:rsidR="00107F26" w:rsidRPr="00C25669" w:rsidRDefault="00107F26" w:rsidP="00294AB6">
            <w:pPr>
              <w:pStyle w:val="TAC"/>
              <w:rPr>
                <w:rFonts w:eastAsia="SimSun"/>
              </w:rPr>
            </w:pPr>
            <w:r w:rsidRPr="00C25669">
              <w:rPr>
                <w:rFonts w:eastAsia="SimSun"/>
              </w:rPr>
              <w:t>0</w:t>
            </w:r>
          </w:p>
        </w:tc>
      </w:tr>
      <w:tr w:rsidR="00107F26" w:rsidRPr="00C25669" w14:paraId="0EB80FCF" w14:textId="77777777" w:rsidTr="00294AB6">
        <w:tc>
          <w:tcPr>
            <w:tcW w:w="1813" w:type="dxa"/>
            <w:vMerge/>
            <w:shd w:val="clear" w:color="auto" w:fill="auto"/>
            <w:vAlign w:val="center"/>
          </w:tcPr>
          <w:p w14:paraId="3AA5F545" w14:textId="77777777" w:rsidR="00107F26" w:rsidRPr="00C25669" w:rsidRDefault="00107F26" w:rsidP="00294AB6">
            <w:pPr>
              <w:pStyle w:val="TAL"/>
              <w:rPr>
                <w:rFonts w:eastAsia="SimSun"/>
              </w:rPr>
            </w:pPr>
          </w:p>
        </w:tc>
        <w:tc>
          <w:tcPr>
            <w:tcW w:w="3654" w:type="dxa"/>
            <w:gridSpan w:val="4"/>
            <w:shd w:val="clear" w:color="auto" w:fill="auto"/>
            <w:vAlign w:val="center"/>
          </w:tcPr>
          <w:p w14:paraId="0BBF1E34" w14:textId="77777777" w:rsidR="00107F26" w:rsidRPr="00C25669" w:rsidRDefault="00107F2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3DF664F7" w14:textId="77777777" w:rsidR="00107F26" w:rsidRPr="00C25669" w:rsidRDefault="00107F26" w:rsidP="00294AB6">
            <w:pPr>
              <w:pStyle w:val="TAC"/>
              <w:rPr>
                <w:rFonts w:eastAsia="SimSun"/>
              </w:rPr>
            </w:pPr>
          </w:p>
        </w:tc>
        <w:tc>
          <w:tcPr>
            <w:tcW w:w="3352" w:type="dxa"/>
            <w:gridSpan w:val="3"/>
            <w:shd w:val="clear" w:color="auto" w:fill="auto"/>
            <w:vAlign w:val="center"/>
          </w:tcPr>
          <w:p w14:paraId="308C3AC9" w14:textId="77777777" w:rsidR="00107F26" w:rsidRPr="00C25669" w:rsidRDefault="00107F26" w:rsidP="00294AB6">
            <w:pPr>
              <w:pStyle w:val="TAC"/>
              <w:rPr>
                <w:rFonts w:eastAsia="SimSun"/>
              </w:rPr>
            </w:pPr>
            <w:r w:rsidRPr="00C25669">
              <w:rPr>
                <w:rFonts w:eastAsia="SimSun"/>
              </w:rPr>
              <w:t>2</w:t>
            </w:r>
          </w:p>
        </w:tc>
      </w:tr>
      <w:tr w:rsidR="00107F26" w:rsidRPr="00C25669" w14:paraId="0D9CD281" w14:textId="77777777" w:rsidTr="00294AB6">
        <w:tc>
          <w:tcPr>
            <w:tcW w:w="1813" w:type="dxa"/>
            <w:vMerge/>
            <w:shd w:val="clear" w:color="auto" w:fill="auto"/>
            <w:vAlign w:val="center"/>
          </w:tcPr>
          <w:p w14:paraId="4643230F" w14:textId="77777777" w:rsidR="00107F26" w:rsidRPr="00C25669" w:rsidRDefault="00107F26" w:rsidP="00294AB6">
            <w:pPr>
              <w:pStyle w:val="TAL"/>
              <w:rPr>
                <w:rFonts w:eastAsia="SimSun"/>
              </w:rPr>
            </w:pPr>
          </w:p>
        </w:tc>
        <w:tc>
          <w:tcPr>
            <w:tcW w:w="3654" w:type="dxa"/>
            <w:gridSpan w:val="4"/>
            <w:shd w:val="clear" w:color="auto" w:fill="auto"/>
            <w:vAlign w:val="center"/>
          </w:tcPr>
          <w:p w14:paraId="18A4CC65" w14:textId="77777777" w:rsidR="00107F26" w:rsidRPr="00C25669" w:rsidRDefault="00107F26" w:rsidP="00294AB6">
            <w:pPr>
              <w:pStyle w:val="TAL"/>
              <w:rPr>
                <w:rFonts w:eastAsia="SimSun"/>
              </w:rPr>
            </w:pPr>
            <w:r w:rsidRPr="00C25669">
              <w:rPr>
                <w:rFonts w:eastAsia="SimSun"/>
              </w:rPr>
              <w:t>Length (L)</w:t>
            </w:r>
          </w:p>
        </w:tc>
        <w:tc>
          <w:tcPr>
            <w:tcW w:w="802" w:type="dxa"/>
            <w:shd w:val="clear" w:color="auto" w:fill="auto"/>
            <w:vAlign w:val="center"/>
          </w:tcPr>
          <w:p w14:paraId="0541FF49" w14:textId="77777777" w:rsidR="00107F26" w:rsidRPr="00C25669" w:rsidRDefault="00107F26" w:rsidP="00294AB6">
            <w:pPr>
              <w:pStyle w:val="TAC"/>
              <w:rPr>
                <w:rFonts w:eastAsia="SimSun"/>
              </w:rPr>
            </w:pPr>
          </w:p>
        </w:tc>
        <w:tc>
          <w:tcPr>
            <w:tcW w:w="3352" w:type="dxa"/>
            <w:gridSpan w:val="3"/>
            <w:shd w:val="clear" w:color="auto" w:fill="auto"/>
            <w:vAlign w:val="center"/>
          </w:tcPr>
          <w:p w14:paraId="4FEB36A9" w14:textId="77777777" w:rsidR="00107F26" w:rsidRPr="00C25669" w:rsidRDefault="00107F26" w:rsidP="00294AB6">
            <w:pPr>
              <w:pStyle w:val="TAC"/>
              <w:rPr>
                <w:rFonts w:eastAsia="SimSun"/>
              </w:rPr>
            </w:pPr>
            <w:r w:rsidRPr="00C25669">
              <w:rPr>
                <w:rFonts w:eastAsia="SimSun"/>
              </w:rPr>
              <w:t>12</w:t>
            </w:r>
          </w:p>
        </w:tc>
      </w:tr>
      <w:tr w:rsidR="00107F26" w:rsidRPr="00C25669" w14:paraId="6A4B8579" w14:textId="77777777" w:rsidTr="00294AB6">
        <w:tc>
          <w:tcPr>
            <w:tcW w:w="1813" w:type="dxa"/>
            <w:vMerge/>
            <w:shd w:val="clear" w:color="auto" w:fill="auto"/>
            <w:vAlign w:val="center"/>
          </w:tcPr>
          <w:p w14:paraId="544461EC" w14:textId="77777777" w:rsidR="00107F26" w:rsidRPr="00C25669" w:rsidRDefault="00107F26" w:rsidP="00294AB6">
            <w:pPr>
              <w:pStyle w:val="TAL"/>
              <w:rPr>
                <w:rFonts w:eastAsia="SimSun"/>
              </w:rPr>
            </w:pPr>
          </w:p>
        </w:tc>
        <w:tc>
          <w:tcPr>
            <w:tcW w:w="3654" w:type="dxa"/>
            <w:gridSpan w:val="4"/>
            <w:shd w:val="clear" w:color="auto" w:fill="auto"/>
            <w:vAlign w:val="center"/>
          </w:tcPr>
          <w:p w14:paraId="5E6D8A60" w14:textId="77777777" w:rsidR="00107F26" w:rsidRPr="00C25669" w:rsidRDefault="00107F26" w:rsidP="00294AB6">
            <w:pPr>
              <w:pStyle w:val="TAL"/>
              <w:rPr>
                <w:rFonts w:eastAsia="SimSun"/>
              </w:rPr>
            </w:pPr>
            <w:r w:rsidRPr="00C25669">
              <w:rPr>
                <w:rFonts w:eastAsia="SimSun"/>
              </w:rPr>
              <w:t>PRB bundling type</w:t>
            </w:r>
          </w:p>
        </w:tc>
        <w:tc>
          <w:tcPr>
            <w:tcW w:w="802" w:type="dxa"/>
            <w:shd w:val="clear" w:color="auto" w:fill="auto"/>
            <w:vAlign w:val="center"/>
          </w:tcPr>
          <w:p w14:paraId="2B627771" w14:textId="77777777" w:rsidR="00107F26" w:rsidRPr="00C25669" w:rsidRDefault="00107F26" w:rsidP="00294AB6">
            <w:pPr>
              <w:pStyle w:val="TAC"/>
              <w:rPr>
                <w:rFonts w:eastAsia="SimSun"/>
              </w:rPr>
            </w:pPr>
          </w:p>
        </w:tc>
        <w:tc>
          <w:tcPr>
            <w:tcW w:w="3352" w:type="dxa"/>
            <w:gridSpan w:val="3"/>
            <w:shd w:val="clear" w:color="auto" w:fill="auto"/>
            <w:vAlign w:val="center"/>
          </w:tcPr>
          <w:p w14:paraId="7B8CF979" w14:textId="77777777" w:rsidR="00107F26" w:rsidRPr="00C25669" w:rsidRDefault="00107F26" w:rsidP="00294AB6">
            <w:pPr>
              <w:pStyle w:val="TAC"/>
              <w:rPr>
                <w:rFonts w:eastAsia="SimSun"/>
              </w:rPr>
            </w:pPr>
            <w:r w:rsidRPr="00C25669">
              <w:rPr>
                <w:rFonts w:eastAsia="SimSun"/>
              </w:rPr>
              <w:t>Static</w:t>
            </w:r>
          </w:p>
        </w:tc>
      </w:tr>
      <w:tr w:rsidR="00107F26" w:rsidRPr="00C25669" w14:paraId="141EFF32" w14:textId="77777777" w:rsidTr="00294AB6">
        <w:tc>
          <w:tcPr>
            <w:tcW w:w="1813" w:type="dxa"/>
            <w:vMerge/>
            <w:shd w:val="clear" w:color="auto" w:fill="auto"/>
            <w:vAlign w:val="center"/>
          </w:tcPr>
          <w:p w14:paraId="6E4C7029" w14:textId="77777777" w:rsidR="00107F26" w:rsidRPr="00C25669" w:rsidRDefault="00107F26" w:rsidP="00294AB6">
            <w:pPr>
              <w:pStyle w:val="TAL"/>
              <w:rPr>
                <w:rFonts w:eastAsia="SimSun"/>
                <w:i/>
              </w:rPr>
            </w:pPr>
          </w:p>
        </w:tc>
        <w:tc>
          <w:tcPr>
            <w:tcW w:w="3654" w:type="dxa"/>
            <w:gridSpan w:val="4"/>
            <w:shd w:val="clear" w:color="auto" w:fill="auto"/>
            <w:vAlign w:val="center"/>
          </w:tcPr>
          <w:p w14:paraId="0577C2BE" w14:textId="77777777" w:rsidR="00107F26" w:rsidRPr="00C25669" w:rsidRDefault="00107F26" w:rsidP="00294AB6">
            <w:pPr>
              <w:pStyle w:val="TAL"/>
              <w:rPr>
                <w:rFonts w:eastAsia="SimSun"/>
              </w:rPr>
            </w:pPr>
            <w:r w:rsidRPr="00C25669">
              <w:rPr>
                <w:rFonts w:eastAsia="SimSun"/>
              </w:rPr>
              <w:t>PRB bundling size</w:t>
            </w:r>
          </w:p>
        </w:tc>
        <w:tc>
          <w:tcPr>
            <w:tcW w:w="802" w:type="dxa"/>
            <w:shd w:val="clear" w:color="auto" w:fill="auto"/>
            <w:vAlign w:val="center"/>
          </w:tcPr>
          <w:p w14:paraId="5E76B196" w14:textId="77777777" w:rsidR="00107F26" w:rsidRPr="00C25669" w:rsidRDefault="00107F26" w:rsidP="00294AB6">
            <w:pPr>
              <w:pStyle w:val="TAC"/>
              <w:rPr>
                <w:rFonts w:eastAsia="SimSun"/>
              </w:rPr>
            </w:pPr>
          </w:p>
        </w:tc>
        <w:tc>
          <w:tcPr>
            <w:tcW w:w="3352" w:type="dxa"/>
            <w:gridSpan w:val="3"/>
            <w:shd w:val="clear" w:color="auto" w:fill="auto"/>
            <w:vAlign w:val="center"/>
          </w:tcPr>
          <w:p w14:paraId="0A87BB09" w14:textId="77777777" w:rsidR="00107F26" w:rsidRPr="004E679B" w:rsidRDefault="00107F26" w:rsidP="00294AB6">
            <w:pPr>
              <w:pStyle w:val="TAC"/>
              <w:rPr>
                <w:rFonts w:eastAsia="SimSun"/>
              </w:rPr>
            </w:pPr>
            <w:r>
              <w:rPr>
                <w:rFonts w:eastAsia="SimSun"/>
              </w:rPr>
              <w:t>2</w:t>
            </w:r>
          </w:p>
        </w:tc>
      </w:tr>
      <w:tr w:rsidR="00107F26" w:rsidRPr="00C25669" w14:paraId="5C1D4E99" w14:textId="77777777" w:rsidTr="00294AB6">
        <w:tc>
          <w:tcPr>
            <w:tcW w:w="1813" w:type="dxa"/>
            <w:vMerge/>
            <w:shd w:val="clear" w:color="auto" w:fill="auto"/>
            <w:vAlign w:val="center"/>
          </w:tcPr>
          <w:p w14:paraId="0430DA1D" w14:textId="77777777" w:rsidR="00107F26" w:rsidRPr="00C25669" w:rsidRDefault="00107F26" w:rsidP="00294AB6">
            <w:pPr>
              <w:pStyle w:val="TAL"/>
              <w:rPr>
                <w:rFonts w:eastAsia="SimSun"/>
                <w:i/>
              </w:rPr>
            </w:pPr>
          </w:p>
        </w:tc>
        <w:tc>
          <w:tcPr>
            <w:tcW w:w="3654" w:type="dxa"/>
            <w:gridSpan w:val="4"/>
            <w:shd w:val="clear" w:color="auto" w:fill="auto"/>
            <w:vAlign w:val="center"/>
          </w:tcPr>
          <w:p w14:paraId="612C3FCF" w14:textId="77777777" w:rsidR="00107F26" w:rsidRPr="00C25669" w:rsidRDefault="00107F26" w:rsidP="00294AB6">
            <w:pPr>
              <w:pStyle w:val="TAL"/>
              <w:rPr>
                <w:rFonts w:eastAsia="SimSun"/>
              </w:rPr>
            </w:pPr>
            <w:r w:rsidRPr="00C25669">
              <w:rPr>
                <w:rFonts w:eastAsia="SimSun"/>
              </w:rPr>
              <w:t>Resource allocation type</w:t>
            </w:r>
          </w:p>
        </w:tc>
        <w:tc>
          <w:tcPr>
            <w:tcW w:w="802" w:type="dxa"/>
            <w:shd w:val="clear" w:color="auto" w:fill="auto"/>
            <w:vAlign w:val="center"/>
          </w:tcPr>
          <w:p w14:paraId="7998C7A8" w14:textId="77777777" w:rsidR="00107F26" w:rsidRPr="00C25669" w:rsidRDefault="00107F26" w:rsidP="00294AB6">
            <w:pPr>
              <w:pStyle w:val="TAC"/>
              <w:rPr>
                <w:rFonts w:eastAsia="SimSun"/>
              </w:rPr>
            </w:pPr>
          </w:p>
        </w:tc>
        <w:tc>
          <w:tcPr>
            <w:tcW w:w="3352" w:type="dxa"/>
            <w:gridSpan w:val="3"/>
            <w:shd w:val="clear" w:color="auto" w:fill="auto"/>
            <w:vAlign w:val="center"/>
          </w:tcPr>
          <w:p w14:paraId="7530619A" w14:textId="77777777" w:rsidR="00107F26" w:rsidRPr="00C25669" w:rsidRDefault="00107F26" w:rsidP="00294AB6">
            <w:pPr>
              <w:pStyle w:val="TAC"/>
              <w:rPr>
                <w:rFonts w:eastAsia="SimSun"/>
              </w:rPr>
            </w:pPr>
            <w:r>
              <w:rPr>
                <w:rFonts w:eastAsia="SimSun"/>
              </w:rPr>
              <w:t>Type 1</w:t>
            </w:r>
          </w:p>
        </w:tc>
      </w:tr>
      <w:tr w:rsidR="00107F26" w:rsidRPr="00C25669" w14:paraId="62FAD19A" w14:textId="77777777" w:rsidTr="00294AB6">
        <w:tc>
          <w:tcPr>
            <w:tcW w:w="1813" w:type="dxa"/>
            <w:vMerge/>
            <w:shd w:val="clear" w:color="auto" w:fill="auto"/>
            <w:vAlign w:val="center"/>
          </w:tcPr>
          <w:p w14:paraId="6B5D34F2" w14:textId="77777777" w:rsidR="00107F26" w:rsidRPr="00C25669" w:rsidRDefault="00107F26" w:rsidP="00294AB6">
            <w:pPr>
              <w:pStyle w:val="TAL"/>
              <w:rPr>
                <w:rFonts w:eastAsia="SimSun"/>
                <w:i/>
              </w:rPr>
            </w:pPr>
          </w:p>
        </w:tc>
        <w:tc>
          <w:tcPr>
            <w:tcW w:w="3654" w:type="dxa"/>
            <w:gridSpan w:val="4"/>
            <w:shd w:val="clear" w:color="auto" w:fill="auto"/>
            <w:vAlign w:val="center"/>
          </w:tcPr>
          <w:p w14:paraId="71C5214C" w14:textId="77777777" w:rsidR="00107F26" w:rsidRPr="00C25669" w:rsidRDefault="00107F26" w:rsidP="00294AB6">
            <w:pPr>
              <w:pStyle w:val="TAL"/>
              <w:rPr>
                <w:rFonts w:eastAsia="SimSun"/>
              </w:rPr>
            </w:pPr>
            <w:r w:rsidRPr="00C25669">
              <w:rPr>
                <w:rFonts w:eastAsia="SimSun"/>
              </w:rPr>
              <w:t>RBG size</w:t>
            </w:r>
          </w:p>
        </w:tc>
        <w:tc>
          <w:tcPr>
            <w:tcW w:w="802" w:type="dxa"/>
            <w:shd w:val="clear" w:color="auto" w:fill="auto"/>
            <w:vAlign w:val="center"/>
          </w:tcPr>
          <w:p w14:paraId="329B4457" w14:textId="77777777" w:rsidR="00107F26" w:rsidRPr="00C25669" w:rsidRDefault="00107F26" w:rsidP="00294AB6">
            <w:pPr>
              <w:pStyle w:val="TAC"/>
              <w:rPr>
                <w:rFonts w:eastAsia="SimSun"/>
              </w:rPr>
            </w:pPr>
          </w:p>
        </w:tc>
        <w:tc>
          <w:tcPr>
            <w:tcW w:w="3352" w:type="dxa"/>
            <w:gridSpan w:val="3"/>
            <w:shd w:val="clear" w:color="auto" w:fill="auto"/>
            <w:vAlign w:val="center"/>
          </w:tcPr>
          <w:p w14:paraId="09998E75" w14:textId="77777777" w:rsidR="00107F26" w:rsidRPr="00C25669" w:rsidRDefault="00107F2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107F26" w:rsidRPr="00C25669" w14:paraId="3B5F5FFE" w14:textId="77777777" w:rsidTr="00294AB6">
        <w:tc>
          <w:tcPr>
            <w:tcW w:w="1813" w:type="dxa"/>
            <w:vMerge/>
            <w:shd w:val="clear" w:color="auto" w:fill="auto"/>
            <w:vAlign w:val="center"/>
          </w:tcPr>
          <w:p w14:paraId="4B47FC80" w14:textId="77777777" w:rsidR="00107F26" w:rsidRPr="00C25669" w:rsidRDefault="00107F26" w:rsidP="00294AB6">
            <w:pPr>
              <w:pStyle w:val="TAL"/>
              <w:rPr>
                <w:rFonts w:eastAsia="SimSun"/>
                <w:i/>
              </w:rPr>
            </w:pPr>
          </w:p>
        </w:tc>
        <w:tc>
          <w:tcPr>
            <w:tcW w:w="3654" w:type="dxa"/>
            <w:gridSpan w:val="4"/>
            <w:shd w:val="clear" w:color="auto" w:fill="auto"/>
            <w:vAlign w:val="center"/>
          </w:tcPr>
          <w:p w14:paraId="23AEA87F" w14:textId="77777777" w:rsidR="00107F26" w:rsidRPr="00C25669" w:rsidRDefault="00107F2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7E82DC7C" w14:textId="77777777" w:rsidR="00107F26" w:rsidRPr="00C25669" w:rsidRDefault="00107F26" w:rsidP="00294AB6">
            <w:pPr>
              <w:pStyle w:val="TAC"/>
              <w:rPr>
                <w:rFonts w:eastAsia="SimSun"/>
              </w:rPr>
            </w:pPr>
          </w:p>
        </w:tc>
        <w:tc>
          <w:tcPr>
            <w:tcW w:w="3352" w:type="dxa"/>
            <w:gridSpan w:val="3"/>
            <w:shd w:val="clear" w:color="auto" w:fill="auto"/>
            <w:vAlign w:val="center"/>
          </w:tcPr>
          <w:p w14:paraId="7D5184C4" w14:textId="77777777" w:rsidR="00107F26" w:rsidRPr="00C25669" w:rsidRDefault="00107F26" w:rsidP="00294AB6">
            <w:pPr>
              <w:pStyle w:val="TAC"/>
              <w:rPr>
                <w:rFonts w:eastAsia="SimSun"/>
              </w:rPr>
            </w:pPr>
            <w:r w:rsidRPr="00C25669">
              <w:rPr>
                <w:rFonts w:eastAsia="SimSun"/>
              </w:rPr>
              <w:t>Non-interleaved</w:t>
            </w:r>
          </w:p>
        </w:tc>
      </w:tr>
      <w:tr w:rsidR="00107F26" w:rsidRPr="00C25669" w14:paraId="784C2BCE" w14:textId="77777777" w:rsidTr="00294AB6">
        <w:tc>
          <w:tcPr>
            <w:tcW w:w="1813" w:type="dxa"/>
            <w:vMerge/>
            <w:shd w:val="clear" w:color="auto" w:fill="auto"/>
            <w:vAlign w:val="center"/>
          </w:tcPr>
          <w:p w14:paraId="54F278CD" w14:textId="77777777" w:rsidR="00107F26" w:rsidRPr="00C25669" w:rsidRDefault="00107F26" w:rsidP="00294AB6">
            <w:pPr>
              <w:pStyle w:val="TAL"/>
              <w:rPr>
                <w:rFonts w:eastAsia="SimSun"/>
              </w:rPr>
            </w:pPr>
          </w:p>
        </w:tc>
        <w:tc>
          <w:tcPr>
            <w:tcW w:w="3654" w:type="dxa"/>
            <w:gridSpan w:val="4"/>
            <w:shd w:val="clear" w:color="auto" w:fill="auto"/>
            <w:vAlign w:val="center"/>
          </w:tcPr>
          <w:p w14:paraId="75112F07" w14:textId="77777777" w:rsidR="00107F26" w:rsidRPr="00C25669" w:rsidRDefault="00107F2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62897" w14:textId="77777777" w:rsidR="00107F26" w:rsidRPr="00C25669" w:rsidRDefault="00107F26" w:rsidP="00294AB6">
            <w:pPr>
              <w:pStyle w:val="TAC"/>
              <w:rPr>
                <w:rFonts w:eastAsia="SimSun"/>
              </w:rPr>
            </w:pPr>
          </w:p>
        </w:tc>
        <w:tc>
          <w:tcPr>
            <w:tcW w:w="3352" w:type="dxa"/>
            <w:gridSpan w:val="3"/>
            <w:shd w:val="clear" w:color="auto" w:fill="auto"/>
            <w:vAlign w:val="center"/>
          </w:tcPr>
          <w:p w14:paraId="318FE4E0" w14:textId="77777777" w:rsidR="00107F26" w:rsidRPr="00C25669" w:rsidRDefault="00107F26" w:rsidP="00294AB6">
            <w:pPr>
              <w:pStyle w:val="TAC"/>
              <w:rPr>
                <w:rFonts w:eastAsia="SimSun"/>
              </w:rPr>
            </w:pPr>
            <w:r w:rsidRPr="00C25669">
              <w:rPr>
                <w:rFonts w:eastAsia="SimSun"/>
              </w:rPr>
              <w:t>N/A</w:t>
            </w:r>
          </w:p>
        </w:tc>
      </w:tr>
      <w:tr w:rsidR="00107F26" w:rsidRPr="00C25669" w14:paraId="0AD753FC" w14:textId="77777777" w:rsidTr="00294AB6">
        <w:tc>
          <w:tcPr>
            <w:tcW w:w="1813" w:type="dxa"/>
            <w:vMerge w:val="restart"/>
            <w:shd w:val="clear" w:color="auto" w:fill="auto"/>
            <w:vAlign w:val="center"/>
          </w:tcPr>
          <w:p w14:paraId="1D397426" w14:textId="77777777" w:rsidR="00107F26" w:rsidRPr="00C25669" w:rsidRDefault="00107F2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4029A873" w14:textId="77777777" w:rsidR="00107F26" w:rsidRPr="00C25669" w:rsidRDefault="00107F2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19302B08" w14:textId="77777777" w:rsidR="00107F26" w:rsidRPr="00C25669" w:rsidRDefault="00107F26" w:rsidP="00294AB6">
            <w:pPr>
              <w:pStyle w:val="TAC"/>
              <w:rPr>
                <w:rFonts w:eastAsia="SimSun"/>
              </w:rPr>
            </w:pPr>
          </w:p>
        </w:tc>
        <w:tc>
          <w:tcPr>
            <w:tcW w:w="1676" w:type="dxa"/>
            <w:gridSpan w:val="2"/>
            <w:shd w:val="clear" w:color="auto" w:fill="auto"/>
            <w:vAlign w:val="center"/>
          </w:tcPr>
          <w:p w14:paraId="67EF90EB" w14:textId="77777777" w:rsidR="00107F26" w:rsidRPr="00C25669" w:rsidRDefault="00107F26" w:rsidP="00294AB6">
            <w:pPr>
              <w:pStyle w:val="TAC"/>
              <w:rPr>
                <w:rFonts w:eastAsia="SimSun"/>
              </w:rPr>
            </w:pPr>
            <w:r>
              <w:rPr>
                <w:rFonts w:eastAsia="SimSun"/>
              </w:rPr>
              <w:t xml:space="preserve">1000 </w:t>
            </w:r>
          </w:p>
        </w:tc>
        <w:tc>
          <w:tcPr>
            <w:tcW w:w="1676" w:type="dxa"/>
            <w:shd w:val="clear" w:color="auto" w:fill="auto"/>
            <w:vAlign w:val="center"/>
          </w:tcPr>
          <w:p w14:paraId="6C977E5B" w14:textId="77777777" w:rsidR="00107F26" w:rsidRPr="00C25669" w:rsidRDefault="00107F26" w:rsidP="00294AB6">
            <w:pPr>
              <w:pStyle w:val="TAC"/>
              <w:rPr>
                <w:rFonts w:eastAsia="SimSun"/>
              </w:rPr>
            </w:pPr>
            <w:r>
              <w:rPr>
                <w:rFonts w:eastAsia="SimSun"/>
              </w:rPr>
              <w:t>1002</w:t>
            </w:r>
          </w:p>
        </w:tc>
      </w:tr>
      <w:tr w:rsidR="00107F26" w:rsidRPr="00C25669" w14:paraId="5003EA44" w14:textId="77777777" w:rsidTr="00294AB6">
        <w:tc>
          <w:tcPr>
            <w:tcW w:w="1813" w:type="dxa"/>
            <w:vMerge/>
            <w:shd w:val="clear" w:color="auto" w:fill="auto"/>
            <w:vAlign w:val="center"/>
          </w:tcPr>
          <w:p w14:paraId="01BDA5D2" w14:textId="77777777" w:rsidR="00107F26" w:rsidRPr="00C25669" w:rsidRDefault="00107F26" w:rsidP="00294AB6">
            <w:pPr>
              <w:pStyle w:val="TAL"/>
              <w:rPr>
                <w:rFonts w:eastAsia="SimSun"/>
              </w:rPr>
            </w:pPr>
          </w:p>
        </w:tc>
        <w:tc>
          <w:tcPr>
            <w:tcW w:w="3654" w:type="dxa"/>
            <w:gridSpan w:val="4"/>
            <w:shd w:val="clear" w:color="auto" w:fill="auto"/>
            <w:vAlign w:val="center"/>
          </w:tcPr>
          <w:p w14:paraId="638F1066" w14:textId="77777777" w:rsidR="00107F26" w:rsidRDefault="00107F2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02751238" w14:textId="77777777" w:rsidR="00107F26" w:rsidRPr="00C25669" w:rsidRDefault="00107F26" w:rsidP="00294AB6">
            <w:pPr>
              <w:pStyle w:val="TAC"/>
              <w:rPr>
                <w:rFonts w:eastAsia="SimSun"/>
              </w:rPr>
            </w:pPr>
          </w:p>
        </w:tc>
        <w:tc>
          <w:tcPr>
            <w:tcW w:w="1676" w:type="dxa"/>
            <w:gridSpan w:val="2"/>
            <w:shd w:val="clear" w:color="auto" w:fill="auto"/>
            <w:vAlign w:val="center"/>
          </w:tcPr>
          <w:p w14:paraId="6048ADCE" w14:textId="77777777" w:rsidR="00107F26" w:rsidRDefault="00107F26" w:rsidP="00294AB6">
            <w:pPr>
              <w:pStyle w:val="TAC"/>
              <w:rPr>
                <w:rFonts w:eastAsia="SimSun"/>
              </w:rPr>
            </w:pPr>
            <w:r>
              <w:rPr>
                <w:rFonts w:eastAsia="SimSun"/>
              </w:rPr>
              <w:t>TCI State #1</w:t>
            </w:r>
          </w:p>
        </w:tc>
        <w:tc>
          <w:tcPr>
            <w:tcW w:w="1676" w:type="dxa"/>
            <w:shd w:val="clear" w:color="auto" w:fill="auto"/>
            <w:vAlign w:val="center"/>
          </w:tcPr>
          <w:p w14:paraId="5F40B245" w14:textId="77777777" w:rsidR="00107F26" w:rsidRDefault="00107F26" w:rsidP="00294AB6">
            <w:pPr>
              <w:pStyle w:val="TAC"/>
              <w:rPr>
                <w:rFonts w:eastAsia="SimSun"/>
              </w:rPr>
            </w:pPr>
            <w:r>
              <w:rPr>
                <w:rFonts w:eastAsia="SimSun"/>
              </w:rPr>
              <w:t>TCI State #2</w:t>
            </w:r>
          </w:p>
        </w:tc>
      </w:tr>
      <w:tr w:rsidR="00107F26" w:rsidRPr="00C25669" w14:paraId="7143919B" w14:textId="77777777" w:rsidTr="00294AB6">
        <w:tc>
          <w:tcPr>
            <w:tcW w:w="1813" w:type="dxa"/>
            <w:vMerge/>
            <w:shd w:val="clear" w:color="auto" w:fill="auto"/>
            <w:vAlign w:val="center"/>
          </w:tcPr>
          <w:p w14:paraId="413F0D71" w14:textId="77777777" w:rsidR="00107F26" w:rsidRPr="00C25669" w:rsidRDefault="00107F26" w:rsidP="00294AB6">
            <w:pPr>
              <w:pStyle w:val="TAL"/>
              <w:rPr>
                <w:rFonts w:eastAsia="SimSun"/>
              </w:rPr>
            </w:pPr>
          </w:p>
        </w:tc>
        <w:tc>
          <w:tcPr>
            <w:tcW w:w="3654" w:type="dxa"/>
            <w:gridSpan w:val="4"/>
            <w:shd w:val="clear" w:color="auto" w:fill="auto"/>
            <w:vAlign w:val="center"/>
          </w:tcPr>
          <w:p w14:paraId="2AF3809E" w14:textId="77777777" w:rsidR="00107F26" w:rsidRPr="00C25669" w:rsidRDefault="00107F2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99FBB2" w14:textId="77777777" w:rsidR="00107F26" w:rsidRPr="00C25669" w:rsidRDefault="00107F26" w:rsidP="00294AB6">
            <w:pPr>
              <w:pStyle w:val="TAC"/>
              <w:rPr>
                <w:rFonts w:eastAsia="SimSun"/>
              </w:rPr>
            </w:pPr>
          </w:p>
        </w:tc>
        <w:tc>
          <w:tcPr>
            <w:tcW w:w="3352" w:type="dxa"/>
            <w:gridSpan w:val="3"/>
            <w:shd w:val="clear" w:color="auto" w:fill="auto"/>
            <w:vAlign w:val="center"/>
          </w:tcPr>
          <w:p w14:paraId="6059D4BF" w14:textId="77777777" w:rsidR="00107F26" w:rsidRPr="00C25669" w:rsidRDefault="00107F26" w:rsidP="00294AB6">
            <w:pPr>
              <w:pStyle w:val="TAC"/>
              <w:rPr>
                <w:rFonts w:eastAsia="SimSun"/>
              </w:rPr>
            </w:pPr>
            <w:r w:rsidRPr="00C25669">
              <w:rPr>
                <w:rFonts w:eastAsia="SimSun"/>
              </w:rPr>
              <w:t>Type 1</w:t>
            </w:r>
          </w:p>
        </w:tc>
      </w:tr>
      <w:tr w:rsidR="00107F26" w:rsidRPr="00C25669" w14:paraId="137932A9" w14:textId="77777777" w:rsidTr="00294AB6">
        <w:tc>
          <w:tcPr>
            <w:tcW w:w="1813" w:type="dxa"/>
            <w:vMerge/>
            <w:shd w:val="clear" w:color="auto" w:fill="auto"/>
            <w:vAlign w:val="center"/>
          </w:tcPr>
          <w:p w14:paraId="4835C891" w14:textId="77777777" w:rsidR="00107F26" w:rsidRPr="00C25669" w:rsidRDefault="00107F26" w:rsidP="00294AB6">
            <w:pPr>
              <w:pStyle w:val="TAL"/>
              <w:rPr>
                <w:rFonts w:eastAsia="SimSun"/>
              </w:rPr>
            </w:pPr>
          </w:p>
        </w:tc>
        <w:tc>
          <w:tcPr>
            <w:tcW w:w="3654" w:type="dxa"/>
            <w:gridSpan w:val="4"/>
            <w:shd w:val="clear" w:color="auto" w:fill="auto"/>
            <w:vAlign w:val="center"/>
          </w:tcPr>
          <w:p w14:paraId="525C33D3" w14:textId="77777777" w:rsidR="00107F26" w:rsidRPr="00C25669" w:rsidRDefault="00107F26" w:rsidP="00294AB6">
            <w:pPr>
              <w:pStyle w:val="TAL"/>
              <w:rPr>
                <w:rFonts w:eastAsia="SimSun"/>
              </w:rPr>
            </w:pPr>
            <w:r w:rsidRPr="00C25669">
              <w:rPr>
                <w:rFonts w:eastAsia="SimSun"/>
              </w:rPr>
              <w:t>Number of additional DMRS</w:t>
            </w:r>
          </w:p>
        </w:tc>
        <w:tc>
          <w:tcPr>
            <w:tcW w:w="802" w:type="dxa"/>
            <w:shd w:val="clear" w:color="auto" w:fill="auto"/>
            <w:vAlign w:val="center"/>
          </w:tcPr>
          <w:p w14:paraId="363CF4A1" w14:textId="77777777" w:rsidR="00107F26" w:rsidRPr="00C25669" w:rsidRDefault="00107F26" w:rsidP="00294AB6">
            <w:pPr>
              <w:pStyle w:val="TAC"/>
              <w:rPr>
                <w:rFonts w:eastAsia="SimSun"/>
              </w:rPr>
            </w:pPr>
          </w:p>
        </w:tc>
        <w:tc>
          <w:tcPr>
            <w:tcW w:w="3352" w:type="dxa"/>
            <w:gridSpan w:val="3"/>
            <w:shd w:val="clear" w:color="auto" w:fill="auto"/>
            <w:vAlign w:val="center"/>
          </w:tcPr>
          <w:p w14:paraId="5B818932" w14:textId="77777777" w:rsidR="00107F26" w:rsidRPr="00C25669" w:rsidRDefault="00107F26" w:rsidP="00294AB6">
            <w:pPr>
              <w:pStyle w:val="TAC"/>
              <w:rPr>
                <w:rFonts w:eastAsia="SimSun"/>
              </w:rPr>
            </w:pPr>
            <w:r>
              <w:rPr>
                <w:rFonts w:eastAsia="SimSun"/>
              </w:rPr>
              <w:t>1</w:t>
            </w:r>
          </w:p>
        </w:tc>
      </w:tr>
      <w:tr w:rsidR="00107F26" w:rsidRPr="00C25669" w14:paraId="08E812E6" w14:textId="77777777" w:rsidTr="00294AB6">
        <w:tc>
          <w:tcPr>
            <w:tcW w:w="1813" w:type="dxa"/>
            <w:vMerge/>
            <w:shd w:val="clear" w:color="auto" w:fill="auto"/>
            <w:vAlign w:val="center"/>
          </w:tcPr>
          <w:p w14:paraId="2B993BA9" w14:textId="77777777" w:rsidR="00107F26" w:rsidRPr="00C25669" w:rsidRDefault="00107F26" w:rsidP="00294AB6">
            <w:pPr>
              <w:pStyle w:val="TAL"/>
              <w:rPr>
                <w:rFonts w:eastAsia="SimSun"/>
              </w:rPr>
            </w:pPr>
          </w:p>
        </w:tc>
        <w:tc>
          <w:tcPr>
            <w:tcW w:w="3654" w:type="dxa"/>
            <w:gridSpan w:val="4"/>
            <w:shd w:val="clear" w:color="auto" w:fill="auto"/>
            <w:vAlign w:val="center"/>
          </w:tcPr>
          <w:p w14:paraId="30929A10" w14:textId="77777777" w:rsidR="00107F26" w:rsidRPr="00C25669" w:rsidRDefault="00107F2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32D1F39" w14:textId="77777777" w:rsidR="00107F26" w:rsidRPr="00C25669" w:rsidRDefault="00107F26" w:rsidP="00294AB6">
            <w:pPr>
              <w:pStyle w:val="TAC"/>
              <w:rPr>
                <w:rFonts w:eastAsia="SimSun"/>
              </w:rPr>
            </w:pPr>
          </w:p>
        </w:tc>
        <w:tc>
          <w:tcPr>
            <w:tcW w:w="3352" w:type="dxa"/>
            <w:gridSpan w:val="3"/>
            <w:shd w:val="clear" w:color="auto" w:fill="auto"/>
            <w:vAlign w:val="center"/>
          </w:tcPr>
          <w:p w14:paraId="75138527"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3C3ADB0" w14:textId="77777777" w:rsidTr="00294AB6">
        <w:tc>
          <w:tcPr>
            <w:tcW w:w="1813" w:type="dxa"/>
            <w:vMerge w:val="restart"/>
            <w:shd w:val="clear" w:color="auto" w:fill="auto"/>
            <w:vAlign w:val="center"/>
          </w:tcPr>
          <w:p w14:paraId="4A29B0FC" w14:textId="77777777" w:rsidR="00107F26" w:rsidRPr="00C25669" w:rsidRDefault="00107F2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3C778C90"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5158420F"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41EB19CF" w14:textId="77777777" w:rsidR="00107F26" w:rsidRPr="00C25669" w:rsidRDefault="00107F26" w:rsidP="00294AB6">
            <w:pPr>
              <w:pStyle w:val="TAC"/>
              <w:rPr>
                <w:rFonts w:eastAsia="SimSun"/>
              </w:rPr>
            </w:pPr>
          </w:p>
        </w:tc>
        <w:tc>
          <w:tcPr>
            <w:tcW w:w="1676" w:type="dxa"/>
            <w:gridSpan w:val="2"/>
            <w:shd w:val="clear" w:color="auto" w:fill="auto"/>
            <w:vAlign w:val="center"/>
          </w:tcPr>
          <w:p w14:paraId="7349E44D" w14:textId="77777777" w:rsidR="00107F26" w:rsidRPr="00C25669" w:rsidRDefault="00107F2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4C85076"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0D571E1" w14:textId="77777777" w:rsidTr="00294AB6">
        <w:tc>
          <w:tcPr>
            <w:tcW w:w="1813" w:type="dxa"/>
            <w:vMerge/>
            <w:shd w:val="clear" w:color="auto" w:fill="auto"/>
            <w:vAlign w:val="center"/>
          </w:tcPr>
          <w:p w14:paraId="44EB054A"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0736C53F" w14:textId="77777777" w:rsidR="00107F26" w:rsidRPr="00C25669" w:rsidRDefault="00107F26" w:rsidP="00294AB6">
            <w:pPr>
              <w:pStyle w:val="TAL"/>
              <w:rPr>
                <w:rFonts w:eastAsia="SimSun"/>
              </w:rPr>
            </w:pPr>
          </w:p>
        </w:tc>
        <w:tc>
          <w:tcPr>
            <w:tcW w:w="1827" w:type="dxa"/>
            <w:shd w:val="clear" w:color="auto" w:fill="auto"/>
            <w:vAlign w:val="center"/>
          </w:tcPr>
          <w:p w14:paraId="5B39C1CD"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51CCACFD" w14:textId="77777777" w:rsidR="00107F26" w:rsidRPr="00C25669" w:rsidRDefault="00107F26" w:rsidP="00294AB6">
            <w:pPr>
              <w:pStyle w:val="TAC"/>
              <w:rPr>
                <w:rFonts w:eastAsia="SimSun"/>
              </w:rPr>
            </w:pPr>
          </w:p>
        </w:tc>
        <w:tc>
          <w:tcPr>
            <w:tcW w:w="1676" w:type="dxa"/>
            <w:gridSpan w:val="2"/>
            <w:shd w:val="clear" w:color="auto" w:fill="auto"/>
            <w:vAlign w:val="center"/>
          </w:tcPr>
          <w:p w14:paraId="341545BF" w14:textId="77777777" w:rsidR="00107F26" w:rsidRPr="00C25669" w:rsidRDefault="00107F26" w:rsidP="00294AB6">
            <w:pPr>
              <w:pStyle w:val="TAC"/>
              <w:rPr>
                <w:rFonts w:eastAsia="SimSun"/>
                <w:lang w:eastAsia="zh-CN"/>
              </w:rPr>
            </w:pPr>
            <w:r>
              <w:rPr>
                <w:rFonts w:eastAsia="SimSun"/>
                <w:lang w:eastAsia="zh-CN"/>
              </w:rPr>
              <w:t>Type A</w:t>
            </w:r>
          </w:p>
        </w:tc>
        <w:tc>
          <w:tcPr>
            <w:tcW w:w="1676" w:type="dxa"/>
            <w:shd w:val="clear" w:color="auto" w:fill="auto"/>
            <w:vAlign w:val="center"/>
          </w:tcPr>
          <w:p w14:paraId="2F217014"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C485B76" w14:textId="77777777" w:rsidTr="00294AB6">
        <w:tc>
          <w:tcPr>
            <w:tcW w:w="1813" w:type="dxa"/>
            <w:vMerge/>
            <w:shd w:val="clear" w:color="auto" w:fill="auto"/>
            <w:vAlign w:val="center"/>
          </w:tcPr>
          <w:p w14:paraId="077E8A93"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1C96E7F8"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644DE245" w14:textId="77777777" w:rsidR="00107F26" w:rsidRPr="00C25669" w:rsidRDefault="00107F26" w:rsidP="00294AB6">
            <w:pPr>
              <w:pStyle w:val="TAL"/>
              <w:rPr>
                <w:rFonts w:eastAsia="SimSun"/>
              </w:rPr>
            </w:pPr>
            <w:r>
              <w:rPr>
                <w:rFonts w:eastAsia="SimSun"/>
              </w:rPr>
              <w:t>CSI-RS resource</w:t>
            </w:r>
          </w:p>
        </w:tc>
        <w:tc>
          <w:tcPr>
            <w:tcW w:w="802" w:type="dxa"/>
            <w:shd w:val="clear" w:color="auto" w:fill="auto"/>
            <w:vAlign w:val="center"/>
          </w:tcPr>
          <w:p w14:paraId="1AEE4E5B" w14:textId="77777777" w:rsidR="00107F26" w:rsidRPr="00C25669" w:rsidRDefault="00107F26" w:rsidP="00294AB6">
            <w:pPr>
              <w:pStyle w:val="TAC"/>
              <w:rPr>
                <w:rFonts w:eastAsia="SimSun"/>
              </w:rPr>
            </w:pPr>
          </w:p>
        </w:tc>
        <w:tc>
          <w:tcPr>
            <w:tcW w:w="1676" w:type="dxa"/>
            <w:gridSpan w:val="2"/>
            <w:shd w:val="clear" w:color="auto" w:fill="auto"/>
            <w:vAlign w:val="center"/>
          </w:tcPr>
          <w:p w14:paraId="4340B201"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23F9AC01"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76743A46" w14:textId="77777777" w:rsidTr="00294AB6">
        <w:tc>
          <w:tcPr>
            <w:tcW w:w="1813" w:type="dxa"/>
            <w:vMerge/>
            <w:shd w:val="clear" w:color="auto" w:fill="auto"/>
            <w:vAlign w:val="center"/>
          </w:tcPr>
          <w:p w14:paraId="3EE9811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1F09B37C" w14:textId="77777777" w:rsidR="00107F26" w:rsidRPr="00C25669" w:rsidRDefault="00107F26" w:rsidP="00294AB6">
            <w:pPr>
              <w:pStyle w:val="TAL"/>
              <w:rPr>
                <w:rFonts w:eastAsia="SimSun"/>
              </w:rPr>
            </w:pPr>
          </w:p>
        </w:tc>
        <w:tc>
          <w:tcPr>
            <w:tcW w:w="1827" w:type="dxa"/>
            <w:shd w:val="clear" w:color="auto" w:fill="auto"/>
            <w:vAlign w:val="center"/>
          </w:tcPr>
          <w:p w14:paraId="52376002" w14:textId="77777777" w:rsidR="00107F26" w:rsidRPr="00C25669" w:rsidRDefault="00107F26" w:rsidP="00294AB6">
            <w:pPr>
              <w:pStyle w:val="TAL"/>
              <w:rPr>
                <w:rFonts w:eastAsia="SimSun"/>
              </w:rPr>
            </w:pPr>
            <w:r>
              <w:rPr>
                <w:rFonts w:eastAsia="SimSun"/>
              </w:rPr>
              <w:t>QCL Type</w:t>
            </w:r>
          </w:p>
        </w:tc>
        <w:tc>
          <w:tcPr>
            <w:tcW w:w="802" w:type="dxa"/>
            <w:shd w:val="clear" w:color="auto" w:fill="auto"/>
            <w:vAlign w:val="center"/>
          </w:tcPr>
          <w:p w14:paraId="316AFCE7" w14:textId="77777777" w:rsidR="00107F26" w:rsidRPr="00C25669" w:rsidRDefault="00107F26" w:rsidP="00294AB6">
            <w:pPr>
              <w:pStyle w:val="TAC"/>
              <w:rPr>
                <w:rFonts w:eastAsia="SimSun"/>
              </w:rPr>
            </w:pPr>
          </w:p>
        </w:tc>
        <w:tc>
          <w:tcPr>
            <w:tcW w:w="1676" w:type="dxa"/>
            <w:gridSpan w:val="2"/>
            <w:shd w:val="clear" w:color="auto" w:fill="auto"/>
            <w:vAlign w:val="center"/>
          </w:tcPr>
          <w:p w14:paraId="7074EB07"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06965D3"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543D27A2" w14:textId="77777777" w:rsidTr="00294AB6">
        <w:tc>
          <w:tcPr>
            <w:tcW w:w="1813" w:type="dxa"/>
            <w:vMerge w:val="restart"/>
            <w:shd w:val="clear" w:color="auto" w:fill="auto"/>
            <w:vAlign w:val="center"/>
          </w:tcPr>
          <w:p w14:paraId="63EC7B79" w14:textId="77777777" w:rsidR="00107F26" w:rsidRPr="00C25669" w:rsidRDefault="00107F2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0249CE77" w14:textId="77777777" w:rsidR="00107F26" w:rsidRPr="00C25669" w:rsidRDefault="00107F26" w:rsidP="00294AB6">
            <w:pPr>
              <w:pStyle w:val="TAL"/>
              <w:rPr>
                <w:rFonts w:eastAsia="SimSun"/>
              </w:rPr>
            </w:pPr>
            <w:r>
              <w:rPr>
                <w:rFonts w:eastAsia="SimSun"/>
              </w:rPr>
              <w:t>Type 1 QCL information</w:t>
            </w:r>
          </w:p>
        </w:tc>
        <w:tc>
          <w:tcPr>
            <w:tcW w:w="1827" w:type="dxa"/>
            <w:shd w:val="clear" w:color="auto" w:fill="auto"/>
            <w:vAlign w:val="center"/>
          </w:tcPr>
          <w:p w14:paraId="64826838"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79E52700" w14:textId="77777777" w:rsidR="00107F26" w:rsidRPr="00C25669" w:rsidRDefault="00107F26" w:rsidP="00294AB6">
            <w:pPr>
              <w:pStyle w:val="TAC"/>
              <w:rPr>
                <w:rFonts w:eastAsia="SimSun"/>
              </w:rPr>
            </w:pPr>
          </w:p>
        </w:tc>
        <w:tc>
          <w:tcPr>
            <w:tcW w:w="1676" w:type="dxa"/>
            <w:gridSpan w:val="2"/>
            <w:shd w:val="clear" w:color="auto" w:fill="auto"/>
            <w:vAlign w:val="center"/>
          </w:tcPr>
          <w:p w14:paraId="6716291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5833BF42" w14:textId="77777777" w:rsidR="00107F26" w:rsidRPr="00C25669" w:rsidRDefault="00107F2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107F26" w:rsidRPr="00C25669" w14:paraId="3029B56D" w14:textId="77777777" w:rsidTr="00294AB6">
        <w:tc>
          <w:tcPr>
            <w:tcW w:w="1813" w:type="dxa"/>
            <w:vMerge/>
            <w:shd w:val="clear" w:color="auto" w:fill="auto"/>
            <w:vAlign w:val="center"/>
          </w:tcPr>
          <w:p w14:paraId="492657D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044205" w14:textId="77777777" w:rsidR="00107F26" w:rsidRPr="00C25669" w:rsidRDefault="00107F26" w:rsidP="00294AB6">
            <w:pPr>
              <w:pStyle w:val="TAL"/>
              <w:rPr>
                <w:rFonts w:eastAsia="SimSun"/>
              </w:rPr>
            </w:pPr>
          </w:p>
        </w:tc>
        <w:tc>
          <w:tcPr>
            <w:tcW w:w="1827" w:type="dxa"/>
            <w:shd w:val="clear" w:color="auto" w:fill="auto"/>
            <w:vAlign w:val="center"/>
          </w:tcPr>
          <w:p w14:paraId="4165AA22"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743CBEE7" w14:textId="77777777" w:rsidR="00107F26" w:rsidRPr="00C25669" w:rsidRDefault="00107F26" w:rsidP="00294AB6">
            <w:pPr>
              <w:pStyle w:val="TAC"/>
              <w:rPr>
                <w:rFonts w:eastAsia="SimSun"/>
              </w:rPr>
            </w:pPr>
          </w:p>
        </w:tc>
        <w:tc>
          <w:tcPr>
            <w:tcW w:w="1676" w:type="dxa"/>
            <w:gridSpan w:val="2"/>
            <w:shd w:val="clear" w:color="auto" w:fill="auto"/>
            <w:vAlign w:val="center"/>
          </w:tcPr>
          <w:p w14:paraId="59749AF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696A5AC9" w14:textId="77777777" w:rsidR="00107F26" w:rsidRPr="00C25669" w:rsidRDefault="00107F26" w:rsidP="00294AB6">
            <w:pPr>
              <w:pStyle w:val="TAC"/>
              <w:rPr>
                <w:rFonts w:eastAsia="SimSun"/>
                <w:lang w:eastAsia="zh-CN"/>
              </w:rPr>
            </w:pPr>
            <w:r>
              <w:rPr>
                <w:rFonts w:eastAsia="SimSun"/>
                <w:lang w:eastAsia="zh-CN"/>
              </w:rPr>
              <w:t>Type A</w:t>
            </w:r>
          </w:p>
        </w:tc>
      </w:tr>
      <w:tr w:rsidR="00107F26" w:rsidRPr="00C25669" w14:paraId="2E03A3E4" w14:textId="77777777" w:rsidTr="00294AB6">
        <w:tc>
          <w:tcPr>
            <w:tcW w:w="1813" w:type="dxa"/>
            <w:vMerge/>
            <w:shd w:val="clear" w:color="auto" w:fill="auto"/>
            <w:vAlign w:val="center"/>
          </w:tcPr>
          <w:p w14:paraId="4B21D95C" w14:textId="77777777" w:rsidR="00107F26" w:rsidRPr="00C25669" w:rsidRDefault="00107F26" w:rsidP="00294AB6">
            <w:pPr>
              <w:pStyle w:val="TAL"/>
              <w:rPr>
                <w:rFonts w:eastAsia="SimSun"/>
              </w:rPr>
            </w:pPr>
          </w:p>
        </w:tc>
        <w:tc>
          <w:tcPr>
            <w:tcW w:w="1827" w:type="dxa"/>
            <w:gridSpan w:val="3"/>
            <w:vMerge w:val="restart"/>
            <w:shd w:val="clear" w:color="auto" w:fill="auto"/>
            <w:vAlign w:val="center"/>
          </w:tcPr>
          <w:p w14:paraId="6C9C7230" w14:textId="77777777" w:rsidR="00107F26" w:rsidRPr="00C25669" w:rsidRDefault="00107F26" w:rsidP="00294AB6">
            <w:pPr>
              <w:pStyle w:val="TAL"/>
              <w:rPr>
                <w:rFonts w:eastAsia="SimSun"/>
              </w:rPr>
            </w:pPr>
            <w:r>
              <w:rPr>
                <w:rFonts w:eastAsia="SimSun"/>
              </w:rPr>
              <w:t>Type 2 QCL information</w:t>
            </w:r>
          </w:p>
        </w:tc>
        <w:tc>
          <w:tcPr>
            <w:tcW w:w="1827" w:type="dxa"/>
            <w:shd w:val="clear" w:color="auto" w:fill="auto"/>
            <w:vAlign w:val="center"/>
          </w:tcPr>
          <w:p w14:paraId="48D59E7D" w14:textId="77777777" w:rsidR="00107F26" w:rsidRDefault="00107F26" w:rsidP="00294AB6">
            <w:pPr>
              <w:pStyle w:val="TAL"/>
              <w:rPr>
                <w:rFonts w:eastAsia="SimSun"/>
              </w:rPr>
            </w:pPr>
            <w:r>
              <w:rPr>
                <w:rFonts w:eastAsia="SimSun"/>
              </w:rPr>
              <w:t>CSI-RS resource</w:t>
            </w:r>
          </w:p>
        </w:tc>
        <w:tc>
          <w:tcPr>
            <w:tcW w:w="802" w:type="dxa"/>
            <w:shd w:val="clear" w:color="auto" w:fill="auto"/>
            <w:vAlign w:val="center"/>
          </w:tcPr>
          <w:p w14:paraId="462DEF69" w14:textId="77777777" w:rsidR="00107F26" w:rsidRPr="00C25669" w:rsidRDefault="00107F26" w:rsidP="00294AB6">
            <w:pPr>
              <w:pStyle w:val="TAC"/>
              <w:rPr>
                <w:rFonts w:eastAsia="SimSun"/>
              </w:rPr>
            </w:pPr>
          </w:p>
        </w:tc>
        <w:tc>
          <w:tcPr>
            <w:tcW w:w="1676" w:type="dxa"/>
            <w:gridSpan w:val="2"/>
            <w:shd w:val="clear" w:color="auto" w:fill="auto"/>
            <w:vAlign w:val="center"/>
          </w:tcPr>
          <w:p w14:paraId="6B466C5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07B7B76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40A23FEE" w14:textId="77777777" w:rsidTr="00294AB6">
        <w:tc>
          <w:tcPr>
            <w:tcW w:w="1813" w:type="dxa"/>
            <w:vMerge/>
            <w:shd w:val="clear" w:color="auto" w:fill="auto"/>
            <w:vAlign w:val="center"/>
          </w:tcPr>
          <w:p w14:paraId="5CB32184" w14:textId="77777777" w:rsidR="00107F26" w:rsidRPr="00C25669" w:rsidRDefault="00107F26" w:rsidP="00294AB6">
            <w:pPr>
              <w:pStyle w:val="TAL"/>
              <w:rPr>
                <w:rFonts w:eastAsia="SimSun"/>
              </w:rPr>
            </w:pPr>
          </w:p>
        </w:tc>
        <w:tc>
          <w:tcPr>
            <w:tcW w:w="1827" w:type="dxa"/>
            <w:gridSpan w:val="3"/>
            <w:vMerge/>
            <w:shd w:val="clear" w:color="auto" w:fill="auto"/>
            <w:vAlign w:val="center"/>
          </w:tcPr>
          <w:p w14:paraId="5F19ADED" w14:textId="77777777" w:rsidR="00107F26" w:rsidRPr="00C25669" w:rsidRDefault="00107F26" w:rsidP="00294AB6">
            <w:pPr>
              <w:pStyle w:val="TAL"/>
              <w:rPr>
                <w:rFonts w:eastAsia="SimSun"/>
              </w:rPr>
            </w:pPr>
          </w:p>
        </w:tc>
        <w:tc>
          <w:tcPr>
            <w:tcW w:w="1827" w:type="dxa"/>
            <w:shd w:val="clear" w:color="auto" w:fill="auto"/>
            <w:vAlign w:val="center"/>
          </w:tcPr>
          <w:p w14:paraId="7732494B" w14:textId="77777777" w:rsidR="00107F26" w:rsidRDefault="00107F26" w:rsidP="00294AB6">
            <w:pPr>
              <w:pStyle w:val="TAL"/>
              <w:rPr>
                <w:rFonts w:eastAsia="SimSun"/>
              </w:rPr>
            </w:pPr>
            <w:r>
              <w:rPr>
                <w:rFonts w:eastAsia="SimSun"/>
              </w:rPr>
              <w:t>QCL Type</w:t>
            </w:r>
          </w:p>
        </w:tc>
        <w:tc>
          <w:tcPr>
            <w:tcW w:w="802" w:type="dxa"/>
            <w:shd w:val="clear" w:color="auto" w:fill="auto"/>
            <w:vAlign w:val="center"/>
          </w:tcPr>
          <w:p w14:paraId="5F32A72C" w14:textId="77777777" w:rsidR="00107F26" w:rsidRPr="00C25669" w:rsidRDefault="00107F26" w:rsidP="00294AB6">
            <w:pPr>
              <w:pStyle w:val="TAC"/>
              <w:rPr>
                <w:rFonts w:eastAsia="SimSun"/>
              </w:rPr>
            </w:pPr>
          </w:p>
        </w:tc>
        <w:tc>
          <w:tcPr>
            <w:tcW w:w="1676" w:type="dxa"/>
            <w:gridSpan w:val="2"/>
            <w:shd w:val="clear" w:color="auto" w:fill="auto"/>
            <w:vAlign w:val="center"/>
          </w:tcPr>
          <w:p w14:paraId="3544369A" w14:textId="77777777" w:rsidR="00107F26" w:rsidRPr="00C25669" w:rsidRDefault="00107F26" w:rsidP="00294AB6">
            <w:pPr>
              <w:pStyle w:val="TAC"/>
              <w:rPr>
                <w:rFonts w:eastAsia="SimSun"/>
                <w:lang w:eastAsia="zh-CN"/>
              </w:rPr>
            </w:pPr>
            <w:r>
              <w:rPr>
                <w:rFonts w:eastAsia="SimSun"/>
                <w:lang w:eastAsia="zh-CN"/>
              </w:rPr>
              <w:t>N/A</w:t>
            </w:r>
          </w:p>
        </w:tc>
        <w:tc>
          <w:tcPr>
            <w:tcW w:w="1676" w:type="dxa"/>
            <w:shd w:val="clear" w:color="auto" w:fill="auto"/>
            <w:vAlign w:val="center"/>
          </w:tcPr>
          <w:p w14:paraId="14EF6FD7" w14:textId="77777777" w:rsidR="00107F26" w:rsidRPr="00C25669" w:rsidRDefault="00107F26" w:rsidP="00294AB6">
            <w:pPr>
              <w:pStyle w:val="TAC"/>
              <w:rPr>
                <w:rFonts w:eastAsia="SimSun"/>
                <w:lang w:eastAsia="zh-CN"/>
              </w:rPr>
            </w:pPr>
            <w:r>
              <w:rPr>
                <w:rFonts w:eastAsia="SimSun"/>
                <w:lang w:eastAsia="zh-CN"/>
              </w:rPr>
              <w:t>N/A</w:t>
            </w:r>
          </w:p>
        </w:tc>
      </w:tr>
      <w:tr w:rsidR="00107F26" w:rsidRPr="00C25669" w14:paraId="38667DFC" w14:textId="77777777" w:rsidTr="00294AB6">
        <w:tc>
          <w:tcPr>
            <w:tcW w:w="5467" w:type="dxa"/>
            <w:gridSpan w:val="5"/>
            <w:shd w:val="clear" w:color="auto" w:fill="auto"/>
            <w:vAlign w:val="center"/>
          </w:tcPr>
          <w:p w14:paraId="2B7B6979" w14:textId="77777777" w:rsidR="00107F26" w:rsidRDefault="00107F2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388A22E5" w14:textId="77777777" w:rsidR="00107F26" w:rsidRPr="00C25669" w:rsidRDefault="00107F26" w:rsidP="00294AB6">
            <w:pPr>
              <w:pStyle w:val="TAC"/>
              <w:rPr>
                <w:rFonts w:eastAsia="SimSun"/>
              </w:rPr>
            </w:pPr>
          </w:p>
        </w:tc>
        <w:tc>
          <w:tcPr>
            <w:tcW w:w="3352" w:type="dxa"/>
            <w:gridSpan w:val="3"/>
            <w:shd w:val="clear" w:color="auto" w:fill="auto"/>
            <w:vAlign w:val="center"/>
          </w:tcPr>
          <w:p w14:paraId="26698029" w14:textId="77777777" w:rsidR="00107F26" w:rsidRDefault="00107F26" w:rsidP="00294AB6">
            <w:pPr>
              <w:pStyle w:val="TAC"/>
              <w:rPr>
                <w:rFonts w:eastAsia="SimSun"/>
                <w:lang w:eastAsia="zh-CN"/>
              </w:rPr>
            </w:pPr>
            <w:r>
              <w:rPr>
                <w:rFonts w:eastAsia="SimSun" w:hint="eastAsia"/>
                <w:lang w:eastAsia="zh-CN"/>
              </w:rPr>
              <w:t>F</w:t>
            </w:r>
            <w:r>
              <w:rPr>
                <w:rFonts w:eastAsia="SimSun"/>
                <w:lang w:eastAsia="zh-CN"/>
              </w:rPr>
              <w:t>ull-overlapping</w:t>
            </w:r>
          </w:p>
        </w:tc>
      </w:tr>
      <w:tr w:rsidR="00107F26" w:rsidRPr="00C25669" w14:paraId="7C37007D" w14:textId="77777777" w:rsidTr="00294AB6">
        <w:tc>
          <w:tcPr>
            <w:tcW w:w="5467" w:type="dxa"/>
            <w:gridSpan w:val="5"/>
            <w:shd w:val="clear" w:color="auto" w:fill="auto"/>
            <w:vAlign w:val="center"/>
          </w:tcPr>
          <w:p w14:paraId="4EFC0543" w14:textId="77777777" w:rsidR="00107F26" w:rsidRDefault="00107F2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3562B794" w14:textId="77777777" w:rsidR="00107F26" w:rsidRPr="00C25669" w:rsidRDefault="00107F26" w:rsidP="00294AB6">
            <w:pPr>
              <w:pStyle w:val="TAC"/>
              <w:rPr>
                <w:rFonts w:eastAsia="SimSun"/>
              </w:rPr>
            </w:pPr>
            <w:r>
              <w:rPr>
                <w:rFonts w:eastAsia="SimSun"/>
                <w:lang w:val="en-US"/>
              </w:rPr>
              <w:t>us</w:t>
            </w:r>
          </w:p>
        </w:tc>
        <w:tc>
          <w:tcPr>
            <w:tcW w:w="3352" w:type="dxa"/>
            <w:gridSpan w:val="3"/>
            <w:shd w:val="clear" w:color="auto" w:fill="auto"/>
            <w:vAlign w:val="center"/>
          </w:tcPr>
          <w:p w14:paraId="2729733F" w14:textId="77777777" w:rsidR="00107F26" w:rsidRDefault="00107F26" w:rsidP="00294AB6">
            <w:pPr>
              <w:pStyle w:val="TAC"/>
              <w:rPr>
                <w:rFonts w:eastAsia="SimSun"/>
                <w:lang w:eastAsia="zh-CN"/>
              </w:rPr>
            </w:pPr>
            <w:r>
              <w:rPr>
                <w:rFonts w:eastAsia="SimSun"/>
                <w:lang w:eastAsia="zh-CN"/>
              </w:rPr>
              <w:t>0</w:t>
            </w:r>
          </w:p>
        </w:tc>
      </w:tr>
      <w:tr w:rsidR="00107F26" w:rsidRPr="00C25669" w14:paraId="412A1EAE" w14:textId="77777777" w:rsidTr="00294AB6">
        <w:tc>
          <w:tcPr>
            <w:tcW w:w="5467" w:type="dxa"/>
            <w:gridSpan w:val="5"/>
            <w:shd w:val="clear" w:color="auto" w:fill="auto"/>
            <w:vAlign w:val="center"/>
          </w:tcPr>
          <w:p w14:paraId="651ABBFC" w14:textId="77777777" w:rsidR="00107F26" w:rsidRDefault="00107F2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4DAAA70F" w14:textId="77777777" w:rsidR="00107F26" w:rsidRPr="00C25669" w:rsidRDefault="00107F26" w:rsidP="00294AB6">
            <w:pPr>
              <w:pStyle w:val="TAC"/>
              <w:rPr>
                <w:rFonts w:eastAsia="SimSun"/>
              </w:rPr>
            </w:pPr>
            <w:r>
              <w:rPr>
                <w:rFonts w:eastAsia="SimSun"/>
              </w:rPr>
              <w:t>Hz</w:t>
            </w:r>
          </w:p>
        </w:tc>
        <w:tc>
          <w:tcPr>
            <w:tcW w:w="3352" w:type="dxa"/>
            <w:gridSpan w:val="3"/>
            <w:shd w:val="clear" w:color="auto" w:fill="auto"/>
            <w:vAlign w:val="center"/>
          </w:tcPr>
          <w:p w14:paraId="26D7D599" w14:textId="77777777" w:rsidR="00107F26" w:rsidRDefault="00107F26" w:rsidP="00294AB6">
            <w:pPr>
              <w:pStyle w:val="TAC"/>
              <w:rPr>
                <w:rFonts w:eastAsia="SimSun"/>
                <w:lang w:eastAsia="zh-CN"/>
              </w:rPr>
            </w:pPr>
            <w:r>
              <w:rPr>
                <w:rFonts w:eastAsia="SimSun"/>
              </w:rPr>
              <w:t>0</w:t>
            </w:r>
          </w:p>
        </w:tc>
      </w:tr>
      <w:tr w:rsidR="00107F26" w:rsidRPr="00C25669" w14:paraId="4FD564E6"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7D9B9" w14:textId="77777777" w:rsidR="00107F26" w:rsidRPr="00C25669" w:rsidRDefault="00107F26" w:rsidP="00294AB6">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983FE2"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7AB5A" w14:textId="77777777" w:rsidR="00107F26" w:rsidRPr="00C25669" w:rsidRDefault="00107F26" w:rsidP="00294AB6">
            <w:pPr>
              <w:pStyle w:val="TAC"/>
              <w:rPr>
                <w:rFonts w:eastAsia="SimSun"/>
              </w:rPr>
            </w:pPr>
            <w:r w:rsidRPr="00C25669">
              <w:rPr>
                <w:rFonts w:eastAsia="SimSun"/>
              </w:rPr>
              <w:t xml:space="preserve">4 </w:t>
            </w:r>
          </w:p>
        </w:tc>
      </w:tr>
      <w:tr w:rsidR="00107F26" w:rsidRPr="00C25669" w14:paraId="3E089EA1"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8CB727" w14:textId="77777777" w:rsidR="00107F26" w:rsidRPr="00C25669" w:rsidRDefault="00107F2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5B26B6" w14:textId="77777777" w:rsidR="00107F26" w:rsidRPr="00C25669" w:rsidRDefault="00107F2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E90244" w14:textId="77777777" w:rsidR="00107F26" w:rsidRPr="00C25669" w:rsidRDefault="00107F26" w:rsidP="00294AB6">
            <w:pPr>
              <w:pStyle w:val="TAC"/>
              <w:rPr>
                <w:rFonts w:eastAsia="SimSun"/>
                <w:lang w:eastAsia="zh-CN"/>
              </w:rPr>
            </w:pPr>
            <w:r w:rsidRPr="00C25669">
              <w:rPr>
                <w:rFonts w:eastAsia="SimSun" w:hint="eastAsia"/>
                <w:lang w:eastAsia="zh-CN"/>
              </w:rPr>
              <w:t>2</w:t>
            </w:r>
          </w:p>
        </w:tc>
      </w:tr>
      <w:tr w:rsidR="00107F26" w:rsidRPr="00C25669" w14:paraId="76DEABDD"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BBA5B9B" w14:textId="77777777" w:rsidR="00107F26" w:rsidRPr="00C25669" w:rsidRDefault="00107F26" w:rsidP="00294AB6">
            <w:pPr>
              <w:pStyle w:val="TAL"/>
              <w:rPr>
                <w:rFonts w:eastAsia="SimSun"/>
              </w:rPr>
            </w:pPr>
            <w:r w:rsidRPr="00C25669">
              <w:rPr>
                <w:rFonts w:eastAsia="SimSun"/>
              </w:rPr>
              <w:t>ZP CSI-RS configuration</w:t>
            </w:r>
          </w:p>
          <w:p w14:paraId="67593055"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A023CA" w14:textId="77777777" w:rsidR="00107F26" w:rsidRDefault="00107F2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89E05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028EB" w14:textId="77777777" w:rsidR="00107F26" w:rsidRDefault="00107F2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107F26" w:rsidRPr="00C25669" w14:paraId="296AD7E8" w14:textId="77777777" w:rsidTr="00294AB6">
        <w:tc>
          <w:tcPr>
            <w:tcW w:w="2110" w:type="dxa"/>
            <w:gridSpan w:val="2"/>
            <w:vMerge/>
            <w:tcBorders>
              <w:left w:val="single" w:sz="4" w:space="0" w:color="auto"/>
              <w:right w:val="single" w:sz="4" w:space="0" w:color="auto"/>
            </w:tcBorders>
            <w:shd w:val="clear" w:color="auto" w:fill="auto"/>
            <w:vAlign w:val="center"/>
          </w:tcPr>
          <w:p w14:paraId="57743E16"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EB520" w14:textId="77777777" w:rsidR="00107F26" w:rsidRDefault="00107F2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74C0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C028D" w14:textId="77777777" w:rsidR="00107F26" w:rsidRDefault="00107F26" w:rsidP="00294AB6">
            <w:pPr>
              <w:pStyle w:val="TAC"/>
              <w:rPr>
                <w:rFonts w:eastAsia="SimSun"/>
                <w:lang w:eastAsia="zh-CN"/>
              </w:rPr>
            </w:pPr>
            <w:r w:rsidRPr="00C25669">
              <w:rPr>
                <w:rFonts w:eastAsia="SimSun" w:hint="eastAsia"/>
                <w:lang w:eastAsia="zh-CN"/>
              </w:rPr>
              <w:t>4</w:t>
            </w:r>
          </w:p>
        </w:tc>
      </w:tr>
      <w:tr w:rsidR="00107F26" w:rsidRPr="00C25669" w14:paraId="382F54AF" w14:textId="77777777" w:rsidTr="00294AB6">
        <w:tc>
          <w:tcPr>
            <w:tcW w:w="2110" w:type="dxa"/>
            <w:gridSpan w:val="2"/>
            <w:vMerge/>
            <w:tcBorders>
              <w:left w:val="single" w:sz="4" w:space="0" w:color="auto"/>
              <w:right w:val="single" w:sz="4" w:space="0" w:color="auto"/>
            </w:tcBorders>
            <w:shd w:val="clear" w:color="auto" w:fill="auto"/>
            <w:vAlign w:val="center"/>
          </w:tcPr>
          <w:p w14:paraId="02E99C5A"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FDD98" w14:textId="77777777" w:rsidR="00107F26" w:rsidRDefault="00107F2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F333"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2DA59" w14:textId="77777777" w:rsidR="00107F26" w:rsidRDefault="00107F26" w:rsidP="00294AB6">
            <w:pPr>
              <w:pStyle w:val="TAC"/>
              <w:rPr>
                <w:rFonts w:eastAsia="SimSun"/>
                <w:lang w:eastAsia="zh-CN"/>
              </w:rPr>
            </w:pPr>
            <w:r w:rsidRPr="00C25669">
              <w:rPr>
                <w:rFonts w:eastAsia="SimSun" w:hint="eastAsia"/>
                <w:lang w:eastAsia="zh-CN"/>
              </w:rPr>
              <w:t>FD-CDM2</w:t>
            </w:r>
          </w:p>
        </w:tc>
      </w:tr>
      <w:tr w:rsidR="00107F26" w:rsidRPr="00C25669" w14:paraId="2B531C95" w14:textId="77777777" w:rsidTr="00294AB6">
        <w:tc>
          <w:tcPr>
            <w:tcW w:w="2110" w:type="dxa"/>
            <w:gridSpan w:val="2"/>
            <w:vMerge/>
            <w:tcBorders>
              <w:left w:val="single" w:sz="4" w:space="0" w:color="auto"/>
              <w:right w:val="single" w:sz="4" w:space="0" w:color="auto"/>
            </w:tcBorders>
            <w:shd w:val="clear" w:color="auto" w:fill="auto"/>
            <w:vAlign w:val="center"/>
          </w:tcPr>
          <w:p w14:paraId="0AD09AF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4A919" w14:textId="77777777" w:rsidR="00107F26" w:rsidRDefault="00107F2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6821F7"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EBBA33" w14:textId="77777777" w:rsidR="00107F26" w:rsidRDefault="00107F26" w:rsidP="00294AB6">
            <w:pPr>
              <w:pStyle w:val="TAC"/>
              <w:rPr>
                <w:rFonts w:eastAsia="SimSun"/>
                <w:lang w:eastAsia="zh-CN"/>
              </w:rPr>
            </w:pPr>
            <w:r w:rsidRPr="00C25669">
              <w:rPr>
                <w:rFonts w:eastAsia="SimSun" w:hint="eastAsia"/>
                <w:lang w:eastAsia="zh-CN"/>
              </w:rPr>
              <w:t>1</w:t>
            </w:r>
          </w:p>
        </w:tc>
      </w:tr>
      <w:tr w:rsidR="00107F26" w:rsidRPr="00C25669" w14:paraId="104A9DA7" w14:textId="77777777" w:rsidTr="00294AB6">
        <w:tc>
          <w:tcPr>
            <w:tcW w:w="2110" w:type="dxa"/>
            <w:gridSpan w:val="2"/>
            <w:vMerge/>
            <w:tcBorders>
              <w:left w:val="single" w:sz="4" w:space="0" w:color="auto"/>
              <w:right w:val="single" w:sz="4" w:space="0" w:color="auto"/>
            </w:tcBorders>
            <w:shd w:val="clear" w:color="auto" w:fill="auto"/>
            <w:vAlign w:val="center"/>
          </w:tcPr>
          <w:p w14:paraId="2E7C42B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938DB" w14:textId="77777777" w:rsidR="00107F26" w:rsidRDefault="00107F2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A70E7D"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E39EAA" w14:textId="77777777" w:rsidR="00107F26" w:rsidRDefault="00107F26" w:rsidP="00294AB6">
            <w:pPr>
              <w:pStyle w:val="TAC"/>
              <w:rPr>
                <w:rFonts w:eastAsia="SimSun"/>
                <w:lang w:eastAsia="zh-CN"/>
              </w:rPr>
            </w:pPr>
            <w:r>
              <w:rPr>
                <w:lang w:eastAsia="zh-CN"/>
              </w:rPr>
              <w:t>Row 5,(4)</w:t>
            </w:r>
          </w:p>
        </w:tc>
      </w:tr>
      <w:tr w:rsidR="00107F26" w:rsidRPr="00C25669" w14:paraId="54D4A78C" w14:textId="77777777" w:rsidTr="00294AB6">
        <w:tc>
          <w:tcPr>
            <w:tcW w:w="2110" w:type="dxa"/>
            <w:gridSpan w:val="2"/>
            <w:vMerge/>
            <w:tcBorders>
              <w:left w:val="single" w:sz="4" w:space="0" w:color="auto"/>
              <w:right w:val="single" w:sz="4" w:space="0" w:color="auto"/>
            </w:tcBorders>
            <w:shd w:val="clear" w:color="auto" w:fill="auto"/>
            <w:vAlign w:val="center"/>
          </w:tcPr>
          <w:p w14:paraId="198EC47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4F1CA" w14:textId="77777777" w:rsidR="00107F26" w:rsidRDefault="00107F2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8C87F4" w14:textId="77777777" w:rsidR="00107F26" w:rsidRPr="00C25669" w:rsidRDefault="00107F2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4896F9" w14:textId="77777777" w:rsidR="00107F26" w:rsidRDefault="00107F26" w:rsidP="00294AB6">
            <w:pPr>
              <w:pStyle w:val="TAC"/>
              <w:rPr>
                <w:rFonts w:eastAsia="SimSun"/>
                <w:lang w:eastAsia="zh-CN"/>
              </w:rPr>
            </w:pPr>
            <w:r w:rsidRPr="00C25669">
              <w:rPr>
                <w:rFonts w:eastAsia="SimSun" w:hint="eastAsia"/>
                <w:lang w:eastAsia="zh-CN"/>
              </w:rPr>
              <w:t>(9)</w:t>
            </w:r>
          </w:p>
        </w:tc>
      </w:tr>
      <w:tr w:rsidR="00107F26" w:rsidRPr="00C25669" w14:paraId="714E0666"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D2C7E92"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F00A9A4"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4778C322" w14:textId="77777777" w:rsidR="00107F26" w:rsidRDefault="00107F2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E2BEEC" w14:textId="77777777" w:rsidR="00107F26" w:rsidRPr="00C25669" w:rsidRDefault="00107F2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6030" w14:textId="77777777" w:rsidR="00107F26" w:rsidRDefault="00107F26" w:rsidP="00294AB6">
            <w:pPr>
              <w:pStyle w:val="TAC"/>
              <w:rPr>
                <w:rFonts w:eastAsia="SimSun"/>
                <w:lang w:eastAsia="zh-CN"/>
              </w:rPr>
            </w:pPr>
            <w:r w:rsidRPr="005527F0">
              <w:rPr>
                <w:rFonts w:hint="eastAsia"/>
                <w:lang w:eastAsia="ja-JP"/>
              </w:rPr>
              <w:t>5/1</w:t>
            </w:r>
          </w:p>
        </w:tc>
      </w:tr>
      <w:tr w:rsidR="00107F26" w:rsidRPr="00C25669" w14:paraId="5799E964"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595865A6" w14:textId="77777777" w:rsidR="00107F26" w:rsidRDefault="00107F26" w:rsidP="00294AB6">
            <w:pPr>
              <w:pStyle w:val="TAL"/>
              <w:rPr>
                <w:rFonts w:eastAsia="SimSun"/>
              </w:rPr>
            </w:pPr>
            <w:r w:rsidRPr="00C25669">
              <w:rPr>
                <w:rFonts w:eastAsia="SimSun"/>
              </w:rPr>
              <w:t>NZP CSI-RS for CSI acquisition</w:t>
            </w:r>
          </w:p>
          <w:p w14:paraId="2F406F0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F0B56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B803E"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D2385DE" w14:textId="77777777" w:rsidR="00107F26" w:rsidRPr="005527F0" w:rsidRDefault="00107F2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6A17" w14:textId="77777777" w:rsidR="00107F26" w:rsidRPr="005527F0" w:rsidRDefault="00107F26" w:rsidP="00294AB6">
            <w:pPr>
              <w:pStyle w:val="TAC"/>
              <w:rPr>
                <w:lang w:eastAsia="ja-JP"/>
              </w:rPr>
            </w:pPr>
            <w:r>
              <w:rPr>
                <w:rFonts w:eastAsia="SimSun"/>
              </w:rPr>
              <w:t>Resource #10</w:t>
            </w:r>
          </w:p>
        </w:tc>
      </w:tr>
      <w:tr w:rsidR="00107F26" w:rsidRPr="00C25669" w14:paraId="2FC74346" w14:textId="77777777" w:rsidTr="00294AB6">
        <w:tc>
          <w:tcPr>
            <w:tcW w:w="2110" w:type="dxa"/>
            <w:gridSpan w:val="2"/>
            <w:vMerge/>
            <w:tcBorders>
              <w:left w:val="single" w:sz="4" w:space="0" w:color="auto"/>
              <w:right w:val="single" w:sz="4" w:space="0" w:color="auto"/>
            </w:tcBorders>
            <w:shd w:val="clear" w:color="auto" w:fill="auto"/>
            <w:vAlign w:val="center"/>
          </w:tcPr>
          <w:p w14:paraId="469B96E4"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8827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B10C2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C2D2676" w14:textId="77777777" w:rsidR="00107F26" w:rsidRPr="005527F0" w:rsidRDefault="00107F2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7054" w14:textId="77777777" w:rsidR="00107F26" w:rsidRPr="005527F0" w:rsidRDefault="00107F26" w:rsidP="00294AB6">
            <w:pPr>
              <w:pStyle w:val="TAC"/>
              <w:rPr>
                <w:lang w:eastAsia="ja-JP"/>
              </w:rPr>
            </w:pPr>
            <w:r w:rsidRPr="00C25669">
              <w:rPr>
                <w:rFonts w:eastAsia="SimSun" w:hint="eastAsia"/>
                <w:lang w:eastAsia="zh-CN"/>
              </w:rPr>
              <w:t>Aperiodic</w:t>
            </w:r>
          </w:p>
        </w:tc>
      </w:tr>
      <w:tr w:rsidR="00107F26" w:rsidRPr="00C25669" w14:paraId="4B74A450" w14:textId="77777777" w:rsidTr="00294AB6">
        <w:tc>
          <w:tcPr>
            <w:tcW w:w="2110" w:type="dxa"/>
            <w:gridSpan w:val="2"/>
            <w:vMerge/>
            <w:tcBorders>
              <w:left w:val="single" w:sz="4" w:space="0" w:color="auto"/>
              <w:right w:val="single" w:sz="4" w:space="0" w:color="auto"/>
            </w:tcBorders>
            <w:shd w:val="clear" w:color="auto" w:fill="auto"/>
            <w:vAlign w:val="center"/>
          </w:tcPr>
          <w:p w14:paraId="0A6C988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24C43F"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895DC2"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4DEB027" w14:textId="77777777" w:rsidR="00107F26" w:rsidRPr="005527F0" w:rsidRDefault="00107F2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606" w14:textId="77777777" w:rsidR="00107F26" w:rsidRPr="005527F0" w:rsidRDefault="00107F26" w:rsidP="00294AB6">
            <w:pPr>
              <w:pStyle w:val="TAC"/>
              <w:rPr>
                <w:lang w:eastAsia="ja-JP"/>
              </w:rPr>
            </w:pPr>
            <w:r w:rsidRPr="00C25669">
              <w:rPr>
                <w:rFonts w:eastAsia="SimSun" w:hint="eastAsia"/>
                <w:lang w:eastAsia="zh-CN"/>
              </w:rPr>
              <w:t>8</w:t>
            </w:r>
          </w:p>
        </w:tc>
      </w:tr>
      <w:tr w:rsidR="00107F26" w:rsidRPr="00C25669" w14:paraId="42057394" w14:textId="77777777" w:rsidTr="00294AB6">
        <w:tc>
          <w:tcPr>
            <w:tcW w:w="2110" w:type="dxa"/>
            <w:gridSpan w:val="2"/>
            <w:vMerge/>
            <w:tcBorders>
              <w:left w:val="single" w:sz="4" w:space="0" w:color="auto"/>
              <w:right w:val="single" w:sz="4" w:space="0" w:color="auto"/>
            </w:tcBorders>
            <w:shd w:val="clear" w:color="auto" w:fill="auto"/>
            <w:vAlign w:val="center"/>
          </w:tcPr>
          <w:p w14:paraId="54D06C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E40E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118ABA"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03FEC7" w14:textId="77777777" w:rsidR="00107F26" w:rsidRPr="005527F0" w:rsidRDefault="00107F2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1DFD9" w14:textId="77777777" w:rsidR="00107F26" w:rsidRPr="005527F0" w:rsidRDefault="00107F26" w:rsidP="00294AB6">
            <w:pPr>
              <w:pStyle w:val="TAC"/>
              <w:rPr>
                <w:lang w:eastAsia="ja-JP"/>
              </w:rPr>
            </w:pPr>
            <w:r w:rsidRPr="00C25669">
              <w:rPr>
                <w:rFonts w:eastAsia="SimSun" w:hint="eastAsia"/>
                <w:lang w:eastAsia="zh-CN"/>
              </w:rPr>
              <w:t>CDM4 (FD2, TD2)</w:t>
            </w:r>
          </w:p>
        </w:tc>
      </w:tr>
      <w:tr w:rsidR="00107F26" w:rsidRPr="00C25669" w14:paraId="347676B3" w14:textId="77777777" w:rsidTr="00294AB6">
        <w:tc>
          <w:tcPr>
            <w:tcW w:w="2110" w:type="dxa"/>
            <w:gridSpan w:val="2"/>
            <w:vMerge/>
            <w:tcBorders>
              <w:left w:val="single" w:sz="4" w:space="0" w:color="auto"/>
              <w:right w:val="single" w:sz="4" w:space="0" w:color="auto"/>
            </w:tcBorders>
            <w:shd w:val="clear" w:color="auto" w:fill="auto"/>
            <w:vAlign w:val="center"/>
          </w:tcPr>
          <w:p w14:paraId="662FD63F"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14CA"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99646B"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AE5150" w14:textId="77777777" w:rsidR="00107F26" w:rsidRPr="005527F0" w:rsidRDefault="00107F2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2808" w14:textId="77777777" w:rsidR="00107F26" w:rsidRPr="005527F0" w:rsidRDefault="00107F26" w:rsidP="00294AB6">
            <w:pPr>
              <w:pStyle w:val="TAC"/>
              <w:rPr>
                <w:lang w:eastAsia="ja-JP"/>
              </w:rPr>
            </w:pPr>
            <w:r w:rsidRPr="00C25669">
              <w:rPr>
                <w:rFonts w:eastAsia="SimSun" w:hint="eastAsia"/>
                <w:lang w:eastAsia="zh-CN"/>
              </w:rPr>
              <w:t>1</w:t>
            </w:r>
          </w:p>
        </w:tc>
      </w:tr>
      <w:tr w:rsidR="00107F26" w:rsidRPr="00C25669" w14:paraId="53FCC0F6" w14:textId="77777777" w:rsidTr="00294AB6">
        <w:tc>
          <w:tcPr>
            <w:tcW w:w="2110" w:type="dxa"/>
            <w:gridSpan w:val="2"/>
            <w:vMerge/>
            <w:tcBorders>
              <w:left w:val="single" w:sz="4" w:space="0" w:color="auto"/>
              <w:right w:val="single" w:sz="4" w:space="0" w:color="auto"/>
            </w:tcBorders>
            <w:shd w:val="clear" w:color="auto" w:fill="auto"/>
            <w:vAlign w:val="center"/>
          </w:tcPr>
          <w:p w14:paraId="3FB488EB"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F57BB0"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96BA05"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86B3CAA" w14:textId="77777777" w:rsidR="00107F26" w:rsidRPr="005527F0" w:rsidRDefault="00107F2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32059" w14:textId="77777777" w:rsidR="00107F26" w:rsidRPr="005527F0" w:rsidRDefault="00107F26" w:rsidP="00294AB6">
            <w:pPr>
              <w:pStyle w:val="TAC"/>
              <w:rPr>
                <w:lang w:eastAsia="ja-JP"/>
              </w:rPr>
            </w:pPr>
            <w:r w:rsidRPr="00E76E33">
              <w:rPr>
                <w:rFonts w:eastAsia="SimSun" w:hint="eastAsia"/>
                <w:lang w:eastAsia="zh-CN"/>
              </w:rPr>
              <w:t>Row 8, (4,6)</w:t>
            </w:r>
          </w:p>
        </w:tc>
      </w:tr>
      <w:tr w:rsidR="00107F26" w:rsidRPr="00C25669" w14:paraId="660EBD30" w14:textId="77777777" w:rsidTr="00294AB6">
        <w:tc>
          <w:tcPr>
            <w:tcW w:w="2110" w:type="dxa"/>
            <w:gridSpan w:val="2"/>
            <w:vMerge/>
            <w:tcBorders>
              <w:left w:val="single" w:sz="4" w:space="0" w:color="auto"/>
              <w:right w:val="single" w:sz="4" w:space="0" w:color="auto"/>
            </w:tcBorders>
            <w:shd w:val="clear" w:color="auto" w:fill="auto"/>
            <w:vAlign w:val="center"/>
          </w:tcPr>
          <w:p w14:paraId="228373E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02839E" w14:textId="77777777" w:rsidR="00107F26" w:rsidRPr="00C25669" w:rsidRDefault="00107F2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80134D"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712EB6" w14:textId="77777777" w:rsidR="00107F26" w:rsidRPr="005527F0" w:rsidRDefault="00107F2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9EFBC" w14:textId="77777777" w:rsidR="00107F26" w:rsidRPr="005527F0" w:rsidRDefault="00107F26" w:rsidP="00294AB6">
            <w:pPr>
              <w:pStyle w:val="TAC"/>
              <w:rPr>
                <w:lang w:eastAsia="ja-JP"/>
              </w:rPr>
            </w:pPr>
            <w:r>
              <w:rPr>
                <w:rFonts w:eastAsia="SimSun"/>
                <w:lang w:eastAsia="zh-CN"/>
              </w:rPr>
              <w:t>(9)</w:t>
            </w:r>
          </w:p>
        </w:tc>
      </w:tr>
      <w:tr w:rsidR="00107F26" w:rsidRPr="00C25669" w14:paraId="201F262A" w14:textId="77777777" w:rsidTr="00294AB6">
        <w:tc>
          <w:tcPr>
            <w:tcW w:w="2110" w:type="dxa"/>
            <w:gridSpan w:val="2"/>
            <w:vMerge/>
            <w:tcBorders>
              <w:left w:val="single" w:sz="4" w:space="0" w:color="auto"/>
              <w:right w:val="single" w:sz="4" w:space="0" w:color="auto"/>
            </w:tcBorders>
            <w:shd w:val="clear" w:color="auto" w:fill="auto"/>
            <w:vAlign w:val="center"/>
          </w:tcPr>
          <w:p w14:paraId="5E7CB5A0"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0972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CSI-RS</w:t>
            </w:r>
          </w:p>
          <w:p w14:paraId="3BC2F5A7" w14:textId="77777777" w:rsidR="00107F26" w:rsidRPr="00C25669" w:rsidRDefault="00107F2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6DCB6"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5E122D" w14:textId="77777777" w:rsidR="00107F26" w:rsidRPr="005527F0" w:rsidRDefault="00107F2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1CF0" w14:textId="77777777" w:rsidR="00107F26" w:rsidRPr="005527F0" w:rsidRDefault="00107F26" w:rsidP="00294AB6">
            <w:pPr>
              <w:pStyle w:val="TAC"/>
              <w:rPr>
                <w:lang w:eastAsia="ja-JP"/>
              </w:rPr>
            </w:pPr>
            <w:r w:rsidRPr="00C25669">
              <w:rPr>
                <w:rFonts w:eastAsia="SimSun" w:hint="eastAsia"/>
                <w:lang w:eastAsia="zh-CN"/>
              </w:rPr>
              <w:t>Not configured</w:t>
            </w:r>
          </w:p>
        </w:tc>
      </w:tr>
      <w:tr w:rsidR="00107F26" w:rsidRPr="00C25669" w14:paraId="789282B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6607E037"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17858" w14:textId="77777777" w:rsidR="00107F26" w:rsidRPr="00C25669" w:rsidRDefault="00107F2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E2A40F" w14:textId="77777777" w:rsidR="00107F26" w:rsidRPr="00C25669" w:rsidRDefault="00107F2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4BC8FFE" w14:textId="77777777" w:rsidR="00107F26" w:rsidRPr="005527F0" w:rsidRDefault="00107F2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D41F" w14:textId="77777777" w:rsidR="00107F26" w:rsidRPr="005527F0" w:rsidRDefault="00107F26" w:rsidP="00294AB6">
            <w:pPr>
              <w:pStyle w:val="TAC"/>
              <w:rPr>
                <w:lang w:eastAsia="ja-JP"/>
              </w:rPr>
            </w:pPr>
            <w:r w:rsidRPr="00C25669">
              <w:rPr>
                <w:lang w:eastAsia="zh-CN"/>
              </w:rPr>
              <w:t>0</w:t>
            </w:r>
          </w:p>
        </w:tc>
      </w:tr>
      <w:tr w:rsidR="00107F26" w:rsidRPr="00C25669" w14:paraId="643F6DB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27ADEEC4" w14:textId="77777777" w:rsidR="00107F26" w:rsidRDefault="00107F2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AD9CE9" w14:textId="77777777" w:rsidR="00107F26" w:rsidRPr="001F023B" w:rsidRDefault="00107F2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6969F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301F9" w14:textId="77777777" w:rsidR="00107F26" w:rsidRPr="00C25669" w:rsidRDefault="00107F26" w:rsidP="00294AB6">
            <w:pPr>
              <w:pStyle w:val="TAC"/>
              <w:rPr>
                <w:lang w:eastAsia="zh-CN"/>
              </w:rPr>
            </w:pPr>
            <w:r w:rsidRPr="00C25669">
              <w:rPr>
                <w:rFonts w:eastAsia="SimSun" w:hint="eastAsia"/>
                <w:lang w:eastAsia="zh-CN"/>
              </w:rPr>
              <w:t>Aperiodic</w:t>
            </w:r>
          </w:p>
        </w:tc>
      </w:tr>
      <w:tr w:rsidR="00107F26" w:rsidRPr="00C25669" w14:paraId="24FBC724" w14:textId="77777777" w:rsidTr="00294AB6">
        <w:tc>
          <w:tcPr>
            <w:tcW w:w="2110" w:type="dxa"/>
            <w:gridSpan w:val="2"/>
            <w:vMerge/>
            <w:tcBorders>
              <w:left w:val="single" w:sz="4" w:space="0" w:color="auto"/>
              <w:right w:val="single" w:sz="4" w:space="0" w:color="auto"/>
            </w:tcBorders>
            <w:shd w:val="clear" w:color="auto" w:fill="auto"/>
            <w:vAlign w:val="center"/>
          </w:tcPr>
          <w:p w14:paraId="70620C61"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81D6D4" w14:textId="77777777" w:rsidR="00107F26" w:rsidRPr="001F023B" w:rsidRDefault="00107F2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1B6AF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276FE" w14:textId="77777777" w:rsidR="00107F26" w:rsidRPr="00C25669" w:rsidRDefault="00107F26" w:rsidP="00294AB6">
            <w:pPr>
              <w:pStyle w:val="TAC"/>
              <w:rPr>
                <w:lang w:eastAsia="zh-CN"/>
              </w:rPr>
            </w:pPr>
            <w:r w:rsidRPr="00C25669">
              <w:rPr>
                <w:rFonts w:eastAsia="SimSun" w:hint="eastAsia"/>
                <w:lang w:eastAsia="zh-CN"/>
              </w:rPr>
              <w:t>Pattern 0</w:t>
            </w:r>
          </w:p>
        </w:tc>
      </w:tr>
      <w:tr w:rsidR="00107F26" w:rsidRPr="00C25669" w14:paraId="2E046112" w14:textId="77777777" w:rsidTr="00294AB6">
        <w:tc>
          <w:tcPr>
            <w:tcW w:w="2110" w:type="dxa"/>
            <w:gridSpan w:val="2"/>
            <w:vMerge/>
            <w:tcBorders>
              <w:left w:val="single" w:sz="4" w:space="0" w:color="auto"/>
              <w:right w:val="single" w:sz="4" w:space="0" w:color="auto"/>
            </w:tcBorders>
            <w:shd w:val="clear" w:color="auto" w:fill="auto"/>
            <w:vAlign w:val="center"/>
          </w:tcPr>
          <w:p w14:paraId="6A1373E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751B412"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CSI-IM Resource Mapping</w:t>
            </w:r>
          </w:p>
          <w:p w14:paraId="6475B987" w14:textId="77777777" w:rsidR="00107F26" w:rsidRPr="001F023B" w:rsidRDefault="00107F2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5B699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E1E12" w14:textId="77777777" w:rsidR="00107F26" w:rsidRPr="00C25669" w:rsidRDefault="00107F26" w:rsidP="00294AB6">
            <w:pPr>
              <w:pStyle w:val="TAC"/>
              <w:rPr>
                <w:lang w:eastAsia="zh-CN"/>
              </w:rPr>
            </w:pPr>
            <w:r w:rsidRPr="00C25669">
              <w:rPr>
                <w:rFonts w:eastAsia="SimSun" w:hint="eastAsia"/>
                <w:lang w:eastAsia="zh-CN"/>
              </w:rPr>
              <w:t>(4,9)</w:t>
            </w:r>
          </w:p>
        </w:tc>
      </w:tr>
      <w:tr w:rsidR="00107F26" w:rsidRPr="00C25669" w14:paraId="64BBAA55"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790CC2C8"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996B4A" w14:textId="77777777" w:rsidR="00107F26" w:rsidRPr="00C25669" w:rsidRDefault="00107F26" w:rsidP="00294AB6">
            <w:pPr>
              <w:widowControl w:val="0"/>
              <w:spacing w:after="0"/>
              <w:rPr>
                <w:rFonts w:ascii="Arial" w:hAnsi="Arial"/>
                <w:sz w:val="18"/>
              </w:rPr>
            </w:pPr>
            <w:r w:rsidRPr="00C25669">
              <w:rPr>
                <w:rFonts w:ascii="Arial" w:eastAsia="SimSun" w:hAnsi="Arial"/>
                <w:sz w:val="18"/>
              </w:rPr>
              <w:t>CSI-IM timeConfig</w:t>
            </w:r>
          </w:p>
          <w:p w14:paraId="0DB5E0CF" w14:textId="77777777" w:rsidR="00107F26" w:rsidRPr="001F023B" w:rsidRDefault="00107F2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7E2078"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06912" w14:textId="77777777" w:rsidR="00107F26" w:rsidRPr="00C25669" w:rsidRDefault="00107F26" w:rsidP="00294AB6">
            <w:pPr>
              <w:pStyle w:val="TAC"/>
              <w:rPr>
                <w:lang w:eastAsia="zh-CN"/>
              </w:rPr>
            </w:pPr>
            <w:r w:rsidRPr="00C25669">
              <w:rPr>
                <w:rFonts w:eastAsia="SimSun" w:hint="eastAsia"/>
                <w:lang w:eastAsia="zh-CN"/>
              </w:rPr>
              <w:t>Not configured</w:t>
            </w:r>
          </w:p>
        </w:tc>
      </w:tr>
      <w:tr w:rsidR="00107F26" w:rsidRPr="00C25669" w14:paraId="677F113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E827412" w14:textId="77777777" w:rsidR="00107F26" w:rsidRPr="00C25669" w:rsidRDefault="00107F2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AB8D5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076E" w14:textId="77777777" w:rsidR="00107F26" w:rsidRPr="00C25669" w:rsidRDefault="00107F26" w:rsidP="00294AB6">
            <w:pPr>
              <w:pStyle w:val="TAC"/>
              <w:rPr>
                <w:rFonts w:eastAsia="SimSun"/>
                <w:lang w:eastAsia="zh-CN"/>
              </w:rPr>
            </w:pPr>
            <w:r w:rsidRPr="00C25669">
              <w:rPr>
                <w:rFonts w:eastAsia="SimSun" w:hint="eastAsia"/>
                <w:lang w:eastAsia="zh-CN"/>
              </w:rPr>
              <w:t>Aperiodic</w:t>
            </w:r>
          </w:p>
        </w:tc>
      </w:tr>
      <w:tr w:rsidR="00107F26" w:rsidRPr="00C25669" w14:paraId="20A819A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0C3D6AE" w14:textId="77777777" w:rsidR="00107F26" w:rsidRPr="00C25669" w:rsidRDefault="00107F2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F7C1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7947C" w14:textId="77777777" w:rsidR="00107F26" w:rsidRPr="00C25669" w:rsidRDefault="00107F26" w:rsidP="00294AB6">
            <w:pPr>
              <w:pStyle w:val="TAC"/>
              <w:rPr>
                <w:rFonts w:eastAsia="SimSun"/>
                <w:lang w:eastAsia="zh-CN"/>
              </w:rPr>
            </w:pPr>
            <w:r w:rsidRPr="00C25669">
              <w:rPr>
                <w:rFonts w:eastAsia="SimSun" w:hint="eastAsia"/>
                <w:lang w:eastAsia="zh-CN"/>
              </w:rPr>
              <w:t>Table 1</w:t>
            </w:r>
          </w:p>
        </w:tc>
      </w:tr>
      <w:tr w:rsidR="00107F26" w:rsidRPr="00C25669" w14:paraId="5243ABA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BEC4BB8" w14:textId="77777777" w:rsidR="00107F26" w:rsidRPr="00C25669" w:rsidRDefault="00107F2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21B2F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AFDB4" w14:textId="77777777" w:rsidR="00107F26" w:rsidRPr="00C25669" w:rsidRDefault="00107F26" w:rsidP="00294AB6">
            <w:pPr>
              <w:pStyle w:val="TAC"/>
              <w:rPr>
                <w:rFonts w:eastAsia="SimSun"/>
                <w:lang w:eastAsia="zh-CN"/>
              </w:rPr>
            </w:pPr>
            <w:r w:rsidRPr="00C25669">
              <w:rPr>
                <w:rFonts w:eastAsia="SimSun"/>
                <w:lang w:eastAsia="zh-CN"/>
              </w:rPr>
              <w:t>cri-RI-PMI-CQI</w:t>
            </w:r>
          </w:p>
        </w:tc>
      </w:tr>
      <w:tr w:rsidR="00107F26" w:rsidRPr="00C25669" w14:paraId="7E62CB5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91DB1B1" w14:textId="77777777" w:rsidR="00107F26" w:rsidRPr="00294AB6" w:rsidRDefault="00107F2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367C5C"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DC3F0" w14:textId="77777777" w:rsidR="00107F26" w:rsidRPr="00294AB6" w:rsidRDefault="00107F26" w:rsidP="00294AB6">
            <w:pPr>
              <w:pStyle w:val="TAC"/>
              <w:rPr>
                <w:rFonts w:eastAsia="SimSun"/>
                <w:lang w:eastAsia="zh-CN"/>
              </w:rPr>
            </w:pPr>
            <w:r w:rsidRPr="00294AB6">
              <w:rPr>
                <w:rFonts w:eastAsia="MS Mincho" w:cs="Arial"/>
                <w:color w:val="000000"/>
                <w:szCs w:val="18"/>
              </w:rPr>
              <w:t>Mode1</w:t>
            </w:r>
          </w:p>
        </w:tc>
      </w:tr>
      <w:tr w:rsidR="00107F26" w:rsidRPr="00C25669" w14:paraId="53A596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F1EC974" w14:textId="77777777" w:rsidR="00107F26" w:rsidRPr="00294AB6" w:rsidRDefault="00107F2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37B0"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3EE5" w14:textId="77777777" w:rsidR="00107F26" w:rsidRPr="00294AB6" w:rsidRDefault="00107F2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107F26" w:rsidRPr="00C25669" w14:paraId="587C0C4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28BBF5D" w14:textId="77777777" w:rsidR="00107F26" w:rsidRPr="00294AB6" w:rsidRDefault="00107F2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906DD" w14:textId="77777777" w:rsidR="00107F26" w:rsidRPr="00294AB6"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908FB" w14:textId="77777777" w:rsidR="00107F26" w:rsidRPr="00294AB6" w:rsidRDefault="00107F2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4F6A3D9B" w14:textId="77777777" w:rsidR="00107F26" w:rsidRPr="00294AB6" w:rsidRDefault="00107F2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39CA3488" w14:textId="77777777" w:rsidR="00107F26" w:rsidRPr="00294AB6" w:rsidRDefault="00107F26" w:rsidP="00294AB6">
            <w:pPr>
              <w:pStyle w:val="TAC"/>
              <w:rPr>
                <w:rFonts w:eastAsia="SimSun"/>
                <w:color w:val="000000"/>
                <w:szCs w:val="18"/>
              </w:rPr>
            </w:pPr>
          </w:p>
          <w:p w14:paraId="1D4E1B5A" w14:textId="77777777" w:rsidR="00107F26" w:rsidRPr="00294AB6" w:rsidRDefault="00107F2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107F26" w:rsidRPr="00C25669" w14:paraId="64AD8F4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9F01607" w14:textId="77777777" w:rsidR="00107F26" w:rsidRPr="00C25669" w:rsidRDefault="00107F2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9C54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6AF2"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BC42CF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5E1D3C" w14:textId="77777777" w:rsidR="00107F26" w:rsidRPr="00C25669" w:rsidRDefault="00107F2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94787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E35D6" w14:textId="77777777" w:rsidR="00107F26" w:rsidRPr="00C25669" w:rsidRDefault="00107F26" w:rsidP="00294AB6">
            <w:pPr>
              <w:pStyle w:val="TAC"/>
              <w:rPr>
                <w:rFonts w:eastAsia="SimSun"/>
                <w:lang w:eastAsia="zh-CN"/>
              </w:rPr>
            </w:pPr>
            <w:r w:rsidRPr="00C25669">
              <w:rPr>
                <w:rFonts w:eastAsia="SimSun" w:hint="eastAsia"/>
                <w:lang w:eastAsia="zh-CN"/>
              </w:rPr>
              <w:t>Not configured</w:t>
            </w:r>
          </w:p>
        </w:tc>
      </w:tr>
      <w:tr w:rsidR="00107F26" w:rsidRPr="00C25669" w14:paraId="6DF7461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FFD8127" w14:textId="77777777" w:rsidR="00107F26" w:rsidRPr="00C25669" w:rsidRDefault="00107F2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A065"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25F364"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B4D7D5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24845C2" w14:textId="77777777" w:rsidR="00107F26" w:rsidRPr="00C25669" w:rsidRDefault="00107F2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8EAE2"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7BDEA" w14:textId="77777777" w:rsidR="00107F26" w:rsidRPr="00C25669" w:rsidRDefault="00107F26" w:rsidP="00294AB6">
            <w:pPr>
              <w:pStyle w:val="TAC"/>
              <w:rPr>
                <w:rFonts w:eastAsia="SimSun"/>
                <w:lang w:eastAsia="zh-CN"/>
              </w:rPr>
            </w:pPr>
            <w:r w:rsidRPr="00C25669">
              <w:rPr>
                <w:rFonts w:eastAsia="SimSun" w:hint="eastAsia"/>
                <w:lang w:eastAsia="zh-CN"/>
              </w:rPr>
              <w:t>Wideband</w:t>
            </w:r>
          </w:p>
        </w:tc>
      </w:tr>
      <w:tr w:rsidR="00107F26" w:rsidRPr="00C25669" w14:paraId="2C49EF2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6CF644D" w14:textId="77777777" w:rsidR="00107F26" w:rsidRPr="00C25669" w:rsidRDefault="00107F2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47C00D" w14:textId="77777777" w:rsidR="00107F26" w:rsidRPr="00C25669" w:rsidRDefault="00107F2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9FAA01" w14:textId="77777777" w:rsidR="00107F26" w:rsidRPr="00C25669" w:rsidRDefault="00107F26" w:rsidP="00294AB6">
            <w:pPr>
              <w:pStyle w:val="TAC"/>
              <w:rPr>
                <w:rFonts w:eastAsia="SimSun"/>
                <w:lang w:eastAsia="zh-CN"/>
              </w:rPr>
            </w:pPr>
            <w:r w:rsidRPr="00C25669">
              <w:rPr>
                <w:rFonts w:eastAsia="SimSun" w:cs="Arial"/>
                <w:szCs w:val="18"/>
              </w:rPr>
              <w:t>8</w:t>
            </w:r>
          </w:p>
        </w:tc>
      </w:tr>
      <w:tr w:rsidR="00107F26" w:rsidRPr="00C25669" w14:paraId="4273DCD4"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68C90B" w14:textId="77777777" w:rsidR="00107F26" w:rsidRPr="00C25669" w:rsidRDefault="00107F26" w:rsidP="00294AB6">
            <w:pPr>
              <w:pStyle w:val="TAL"/>
              <w:rPr>
                <w:rFonts w:eastAsia="SimSun"/>
              </w:rPr>
            </w:pPr>
            <w:r w:rsidRPr="00C25669">
              <w:rPr>
                <w:rFonts w:eastAsia="SimSun" w:cs="Arial"/>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F579F8"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50A2A" w14:textId="77777777" w:rsidR="00107F26" w:rsidRPr="00C25669" w:rsidRDefault="00107F26" w:rsidP="00294AB6">
            <w:pPr>
              <w:pStyle w:val="TAC"/>
              <w:rPr>
                <w:rFonts w:eastAsia="SimSun"/>
                <w:lang w:eastAsia="zh-CN"/>
              </w:rPr>
            </w:pPr>
            <w:r w:rsidRPr="00C25669">
              <w:rPr>
                <w:rFonts w:eastAsia="SimSun" w:cs="Arial"/>
                <w:szCs w:val="18"/>
              </w:rPr>
              <w:t>1111111</w:t>
            </w:r>
          </w:p>
        </w:tc>
      </w:tr>
      <w:tr w:rsidR="00107F26" w:rsidRPr="00C25669" w14:paraId="43153265"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1EB7652" w14:textId="77777777" w:rsidR="00107F26" w:rsidRPr="00C25669" w:rsidRDefault="00107F2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2728AA" w14:textId="77777777" w:rsidR="00107F26" w:rsidRPr="00C25669" w:rsidRDefault="00107F2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FEBC9" w14:textId="77777777" w:rsidR="00107F26" w:rsidRPr="00C25669" w:rsidRDefault="00107F26" w:rsidP="00294AB6">
            <w:pPr>
              <w:pStyle w:val="TAC"/>
              <w:rPr>
                <w:rFonts w:eastAsia="SimSun"/>
                <w:lang w:eastAsia="zh-CN"/>
              </w:rPr>
            </w:pPr>
            <w:r>
              <w:rPr>
                <w:rFonts w:eastAsia="SimSun"/>
                <w:lang w:eastAsia="zh-CN"/>
              </w:rPr>
              <w:t>Not configured</w:t>
            </w:r>
          </w:p>
        </w:tc>
      </w:tr>
      <w:tr w:rsidR="00107F26" w:rsidRPr="00C25669" w14:paraId="1275E8D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1F3B2542" w14:textId="77777777" w:rsidR="00107F26" w:rsidRPr="00C25669" w:rsidRDefault="00107F26" w:rsidP="00294AB6">
            <w:pPr>
              <w:pStyle w:val="TAL"/>
              <w:rPr>
                <w:rFonts w:eastAsia="SimSun"/>
              </w:rPr>
            </w:pPr>
            <w:r w:rsidRPr="00596DB7">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11234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32D84" w14:textId="77777777" w:rsidR="00107F26" w:rsidRPr="00C25669" w:rsidRDefault="00107F26" w:rsidP="00294AB6">
            <w:pPr>
              <w:pStyle w:val="TAC"/>
              <w:rPr>
                <w:rFonts w:eastAsia="SimSun"/>
                <w:lang w:eastAsia="zh-CN"/>
              </w:rPr>
            </w:pPr>
            <w:r w:rsidRPr="00C25669">
              <w:rPr>
                <w:lang w:eastAsia="zh-CN"/>
              </w:rPr>
              <w:t>5</w:t>
            </w:r>
          </w:p>
        </w:tc>
      </w:tr>
      <w:tr w:rsidR="00107F26" w:rsidRPr="00C25669" w14:paraId="3AA3D2D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0712E75" w14:textId="77777777" w:rsidR="00107F26" w:rsidRPr="00C25669" w:rsidRDefault="00107F26" w:rsidP="00294AB6">
            <w:pPr>
              <w:pStyle w:val="TAL"/>
              <w:rPr>
                <w:rFonts w:eastAsia="SimSun"/>
              </w:rPr>
            </w:pPr>
            <w:r w:rsidRPr="00C25669">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00F8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F88E8" w14:textId="77777777" w:rsidR="00107F26" w:rsidRPr="00C25669" w:rsidRDefault="00107F26" w:rsidP="00294AB6">
            <w:pPr>
              <w:pStyle w:val="TAC"/>
              <w:rPr>
                <w:rFonts w:eastAsia="SimSun"/>
                <w:lang w:eastAsia="zh-CN"/>
              </w:rPr>
            </w:pPr>
            <w:r w:rsidRPr="00C25669">
              <w:rPr>
                <w:lang w:eastAsia="zh-CN"/>
              </w:rPr>
              <w:t>1 in slots i, where mod(i, 5) = 1, otherwise it is equal to 0</w:t>
            </w:r>
          </w:p>
        </w:tc>
      </w:tr>
      <w:tr w:rsidR="00107F26" w:rsidRPr="00C25669" w14:paraId="3923C19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9DD7D65" w14:textId="77777777" w:rsidR="00107F26" w:rsidRPr="00C25669" w:rsidRDefault="00107F26" w:rsidP="00294AB6">
            <w:pPr>
              <w:pStyle w:val="TAL"/>
            </w:pPr>
            <w:r w:rsidRPr="00596DB7">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205F64"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2EAF" w14:textId="77777777" w:rsidR="00107F26" w:rsidRPr="00C25669" w:rsidRDefault="00107F26" w:rsidP="00294AB6">
            <w:pPr>
              <w:pStyle w:val="TAC"/>
              <w:rPr>
                <w:lang w:eastAsia="zh-CN"/>
              </w:rPr>
            </w:pPr>
            <w:r w:rsidRPr="00C25669">
              <w:rPr>
                <w:lang w:eastAsia="zh-CN"/>
              </w:rPr>
              <w:t>1</w:t>
            </w:r>
          </w:p>
        </w:tc>
      </w:tr>
      <w:tr w:rsidR="00107F26" w:rsidRPr="00C25669" w14:paraId="6808CD52"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2BC7D218" w14:textId="77777777" w:rsidR="00107F26" w:rsidRPr="00C25669" w:rsidRDefault="00107F26" w:rsidP="00294AB6">
            <w:pPr>
              <w:pStyle w:val="TAL"/>
            </w:pPr>
            <w:r w:rsidRPr="00596DB7">
              <w:rPr>
                <w:rFonts w:eastAsia="SimSun"/>
              </w:rPr>
              <w:t>CSI</w:t>
            </w:r>
            <w:r w:rsidRPr="00C25669">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D3BAB0"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DAEDA" w14:textId="77777777" w:rsidR="00107F26" w:rsidRPr="00C25669" w:rsidRDefault="00107F2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4619D4E2" w14:textId="77777777" w:rsidR="00107F26" w:rsidRPr="00C25669" w:rsidRDefault="00107F26" w:rsidP="00294AB6">
            <w:pPr>
              <w:pStyle w:val="TAC"/>
              <w:rPr>
                <w:lang w:eastAsia="zh-CN"/>
              </w:rPr>
            </w:pPr>
            <w:r w:rsidRPr="00C25669">
              <w:rPr>
                <w:lang w:eastAsia="zh-CN"/>
              </w:rPr>
              <w:t>Associated Report Configuration contains pointers to NZP CSI-RS and CSI-IM</w:t>
            </w:r>
          </w:p>
        </w:tc>
      </w:tr>
      <w:tr w:rsidR="00107F26" w:rsidRPr="00C25669" w14:paraId="22F1916A"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4B9C038" w14:textId="77777777" w:rsidR="00107F26" w:rsidRDefault="00107F2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51000BB"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8DE5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76E310" w14:textId="77777777" w:rsidR="00107F26" w:rsidRPr="00C25669" w:rsidRDefault="00107F26" w:rsidP="00294AB6">
            <w:pPr>
              <w:pStyle w:val="TAC"/>
              <w:rPr>
                <w:rFonts w:eastAsia="SimSun"/>
                <w:lang w:eastAsia="zh-CN"/>
              </w:rPr>
            </w:pPr>
            <w:r w:rsidRPr="00C25669">
              <w:rPr>
                <w:rFonts w:eastAsia="SimSun"/>
                <w:lang w:eastAsia="zh-CN"/>
              </w:rPr>
              <w:t>typeI-SinglePanel</w:t>
            </w:r>
          </w:p>
        </w:tc>
      </w:tr>
      <w:tr w:rsidR="00107F26" w:rsidRPr="00C25669" w14:paraId="373ECD1C" w14:textId="77777777" w:rsidTr="00294AB6">
        <w:tc>
          <w:tcPr>
            <w:tcW w:w="2110" w:type="dxa"/>
            <w:gridSpan w:val="2"/>
            <w:vMerge/>
            <w:tcBorders>
              <w:left w:val="single" w:sz="4" w:space="0" w:color="auto"/>
              <w:right w:val="single" w:sz="4" w:space="0" w:color="auto"/>
            </w:tcBorders>
            <w:shd w:val="clear" w:color="auto" w:fill="auto"/>
          </w:tcPr>
          <w:p w14:paraId="2864569E"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5BAD56"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159016"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57FA5" w14:textId="77777777" w:rsidR="00107F26" w:rsidRPr="00C25669" w:rsidRDefault="00107F26" w:rsidP="00294AB6">
            <w:pPr>
              <w:pStyle w:val="TAC"/>
              <w:rPr>
                <w:rFonts w:eastAsia="SimSun"/>
                <w:lang w:eastAsia="zh-CN"/>
              </w:rPr>
            </w:pPr>
            <w:r w:rsidRPr="00C25669">
              <w:rPr>
                <w:rFonts w:eastAsia="SimSun" w:hint="eastAsia"/>
                <w:lang w:eastAsia="zh-CN"/>
              </w:rPr>
              <w:t>1</w:t>
            </w:r>
          </w:p>
        </w:tc>
      </w:tr>
      <w:tr w:rsidR="00107F26" w:rsidRPr="00C25669" w14:paraId="49E6582C" w14:textId="77777777" w:rsidTr="00294AB6">
        <w:tc>
          <w:tcPr>
            <w:tcW w:w="2110" w:type="dxa"/>
            <w:gridSpan w:val="2"/>
            <w:vMerge/>
            <w:tcBorders>
              <w:left w:val="single" w:sz="4" w:space="0" w:color="auto"/>
              <w:right w:val="single" w:sz="4" w:space="0" w:color="auto"/>
            </w:tcBorders>
            <w:shd w:val="clear" w:color="auto" w:fill="auto"/>
          </w:tcPr>
          <w:p w14:paraId="7F4F81C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32FB53"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E06A01"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4F93D0" w14:textId="77777777" w:rsidR="00107F26" w:rsidRPr="00C25669" w:rsidRDefault="00107F26" w:rsidP="00294AB6">
            <w:pPr>
              <w:pStyle w:val="TAC"/>
              <w:rPr>
                <w:rFonts w:eastAsia="SimSun"/>
                <w:lang w:eastAsia="zh-CN"/>
              </w:rPr>
            </w:pPr>
            <w:r w:rsidRPr="00C25669">
              <w:rPr>
                <w:rFonts w:eastAsia="SimSun" w:hint="eastAsia"/>
                <w:lang w:eastAsia="zh-CN"/>
              </w:rPr>
              <w:t>(4,1)</w:t>
            </w:r>
          </w:p>
        </w:tc>
      </w:tr>
      <w:tr w:rsidR="00107F26" w:rsidRPr="00C25669" w14:paraId="787163B1" w14:textId="77777777" w:rsidTr="00294AB6">
        <w:tc>
          <w:tcPr>
            <w:tcW w:w="2110" w:type="dxa"/>
            <w:gridSpan w:val="2"/>
            <w:vMerge/>
            <w:tcBorders>
              <w:left w:val="single" w:sz="4" w:space="0" w:color="auto"/>
              <w:right w:val="single" w:sz="4" w:space="0" w:color="auto"/>
            </w:tcBorders>
            <w:shd w:val="clear" w:color="auto" w:fill="auto"/>
          </w:tcPr>
          <w:p w14:paraId="24D1600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5D0645"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C63AD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D1A29" w14:textId="77777777" w:rsidR="00107F26" w:rsidRPr="00C25669" w:rsidRDefault="00107F2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107F26" w:rsidRPr="00C25669" w14:paraId="5377A912" w14:textId="77777777" w:rsidTr="00294AB6">
        <w:tc>
          <w:tcPr>
            <w:tcW w:w="2110" w:type="dxa"/>
            <w:gridSpan w:val="2"/>
            <w:vMerge/>
            <w:tcBorders>
              <w:left w:val="single" w:sz="4" w:space="0" w:color="auto"/>
              <w:right w:val="single" w:sz="4" w:space="0" w:color="auto"/>
            </w:tcBorders>
            <w:shd w:val="clear" w:color="auto" w:fill="auto"/>
          </w:tcPr>
          <w:p w14:paraId="310A8479"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B88E381"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CBFD"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A9A21" w14:textId="77777777" w:rsidR="00107F26" w:rsidRPr="00C25669" w:rsidRDefault="00107F26" w:rsidP="00294AB6">
            <w:pPr>
              <w:pStyle w:val="TAC"/>
              <w:rPr>
                <w:rFonts w:eastAsia="SimSun"/>
                <w:lang w:eastAsia="zh-CN"/>
              </w:rPr>
            </w:pPr>
            <w:r w:rsidRPr="00C25669">
              <w:rPr>
                <w:rFonts w:eastAsia="SimSun" w:hint="eastAsia"/>
                <w:lang w:eastAsia="zh-CN"/>
              </w:rPr>
              <w:t>0x FFFF</w:t>
            </w:r>
          </w:p>
        </w:tc>
      </w:tr>
      <w:tr w:rsidR="00107F26" w:rsidRPr="00C25669" w14:paraId="160FFD30"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309E0383" w14:textId="77777777" w:rsidR="00107F26" w:rsidRDefault="00107F2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F9889D" w14:textId="77777777" w:rsidR="00107F26" w:rsidRPr="00C25669" w:rsidRDefault="00107F2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FAC893"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D8B90" w14:textId="77777777" w:rsidR="00107F26" w:rsidRPr="001424CF" w:rsidRDefault="00107F2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107F26" w:rsidRPr="00C25669" w14:paraId="7696855F"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7E70E729" w14:textId="77777777" w:rsidR="00107F26" w:rsidRPr="00C25669" w:rsidRDefault="00107F2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611019"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360D4" w14:textId="77777777" w:rsidR="00107F26" w:rsidRPr="00C25669" w:rsidRDefault="00107F26" w:rsidP="00294AB6">
            <w:pPr>
              <w:pStyle w:val="TAC"/>
              <w:rPr>
                <w:rFonts w:eastAsia="SimSun"/>
                <w:lang w:eastAsia="zh-CN"/>
              </w:rPr>
            </w:pPr>
            <w:r w:rsidRPr="00C25669">
              <w:rPr>
                <w:rFonts w:eastAsia="SimSun" w:hint="eastAsia"/>
                <w:lang w:eastAsia="zh-CN"/>
              </w:rPr>
              <w:t>PUSCH</w:t>
            </w:r>
          </w:p>
        </w:tc>
      </w:tr>
      <w:tr w:rsidR="00107F26" w:rsidRPr="00C25669" w14:paraId="7E0B977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07877DFC" w14:textId="77777777" w:rsidR="00107F26" w:rsidRPr="00C25669" w:rsidRDefault="00107F2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8D262" w14:textId="77777777" w:rsidR="00107F26" w:rsidRPr="00C25669" w:rsidRDefault="00107F2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BEF64" w14:textId="77777777" w:rsidR="00107F26" w:rsidRPr="00C25669" w:rsidRDefault="00107F26" w:rsidP="00294AB6">
            <w:pPr>
              <w:pStyle w:val="TAC"/>
              <w:rPr>
                <w:rFonts w:eastAsia="SimSun"/>
                <w:lang w:eastAsia="zh-CN"/>
              </w:rPr>
            </w:pPr>
            <w:r w:rsidRPr="00C25669">
              <w:rPr>
                <w:rFonts w:eastAsia="SimSun" w:hint="eastAsia"/>
                <w:lang w:eastAsia="zh-CN"/>
              </w:rPr>
              <w:t>8</w:t>
            </w:r>
          </w:p>
        </w:tc>
      </w:tr>
      <w:tr w:rsidR="00107F26" w:rsidRPr="00C25669" w14:paraId="3C10008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DBF46D1" w14:textId="77777777" w:rsidR="00107F26" w:rsidRPr="00C25669" w:rsidRDefault="00107F26" w:rsidP="00294AB6">
            <w:pPr>
              <w:pStyle w:val="TAL"/>
              <w:rPr>
                <w:rFonts w:eastAsia="SimSun"/>
              </w:rPr>
            </w:pPr>
            <w:r w:rsidRPr="00C25669">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C8097"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DF154" w14:textId="77777777" w:rsidR="00107F26" w:rsidRPr="00C25669" w:rsidRDefault="00107F26" w:rsidP="00294AB6">
            <w:pPr>
              <w:pStyle w:val="TAC"/>
              <w:rPr>
                <w:rFonts w:eastAsia="SimSun"/>
                <w:lang w:eastAsia="zh-CN"/>
              </w:rPr>
            </w:pPr>
            <w:r w:rsidRPr="00C25669">
              <w:rPr>
                <w:rFonts w:eastAsia="SimSun" w:hint="eastAsia"/>
                <w:lang w:eastAsia="zh-CN"/>
              </w:rPr>
              <w:t>4</w:t>
            </w:r>
          </w:p>
        </w:tc>
      </w:tr>
      <w:tr w:rsidR="00107F26" w:rsidRPr="00C25669" w14:paraId="0F95187E"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CF0184C" w14:textId="77777777" w:rsidR="00107F26" w:rsidRPr="00C25669" w:rsidRDefault="00107F2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E107BB"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F26EE5" w14:textId="77777777" w:rsidR="00107F26" w:rsidRPr="00C25669" w:rsidRDefault="00107F26" w:rsidP="00294AB6">
            <w:pPr>
              <w:pStyle w:val="TAC"/>
              <w:rPr>
                <w:rFonts w:eastAsia="SimSun"/>
                <w:lang w:eastAsia="zh-CN"/>
              </w:rPr>
            </w:pPr>
            <w:r w:rsidRPr="00C25669">
              <w:rPr>
                <w:rFonts w:cs="Arial"/>
                <w:szCs w:val="18"/>
              </w:rPr>
              <w:t>R.PDSCH.1-6.</w:t>
            </w:r>
            <w:r>
              <w:rPr>
                <w:rFonts w:cs="Arial"/>
                <w:szCs w:val="18"/>
              </w:rPr>
              <w:t>4</w:t>
            </w:r>
            <w:r w:rsidRPr="005B3300">
              <w:rPr>
                <w:rFonts w:ascii="Calibri" w:hAnsi="Calibri" w:cs="Calibri"/>
                <w:szCs w:val="18"/>
              </w:rPr>
              <w:t xml:space="preserve"> </w:t>
            </w:r>
          </w:p>
        </w:tc>
      </w:tr>
      <w:tr w:rsidR="00107F26" w:rsidRPr="00C25669" w14:paraId="4ABE96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5D95052" w14:textId="77777777" w:rsidR="00107F26" w:rsidRPr="00C25669" w:rsidRDefault="00107F2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EB3C9E" w14:textId="77777777" w:rsidR="00107F26" w:rsidRPr="00C25669" w:rsidRDefault="00107F2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8169A4" w14:textId="77777777" w:rsidR="00107F26" w:rsidRPr="00C25669" w:rsidRDefault="00107F2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107F26" w:rsidRPr="00C25669" w14:paraId="57032762"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C939E15" w14:textId="77777777" w:rsidR="00107F26" w:rsidRPr="001424CF" w:rsidRDefault="00107F26" w:rsidP="00294AB6">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1624306C"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2:</w:t>
            </w:r>
            <w:r w:rsidRPr="001424CF">
              <w:rPr>
                <w:rFonts w:ascii="Arial" w:eastAsia="SimSun" w:hAnsi="Arial"/>
                <w:sz w:val="18"/>
                <w:lang w:eastAsia="zh-CN"/>
              </w:rPr>
              <w:tab/>
              <w:t>When Throughput is measured using</w:t>
            </w:r>
            <w:r w:rsidRPr="001424CF">
              <w:rPr>
                <w:rFonts w:ascii="Arial" w:eastAsia="SimSun" w:hAnsi="Arial"/>
                <w:sz w:val="18"/>
              </w:rPr>
              <w:t xml:space="preserve"> random precoder selection, the precoder shall be updated in each slot (1 ms granularity) with equal probability of each applicable i</w:t>
            </w:r>
            <w:r w:rsidRPr="001424CF">
              <w:rPr>
                <w:rFonts w:ascii="Arial" w:eastAsia="SimSun" w:hAnsi="Arial"/>
                <w:sz w:val="18"/>
                <w:vertAlign w:val="subscript"/>
              </w:rPr>
              <w:t>1</w:t>
            </w:r>
            <w:r w:rsidRPr="001424CF">
              <w:rPr>
                <w:rFonts w:ascii="Arial" w:eastAsia="SimSun" w:hAnsi="Arial"/>
                <w:sz w:val="18"/>
              </w:rPr>
              <w:t>, i</w:t>
            </w:r>
            <w:r w:rsidRPr="001424CF">
              <w:rPr>
                <w:rFonts w:ascii="Arial" w:eastAsia="SimSun" w:hAnsi="Arial"/>
                <w:sz w:val="18"/>
                <w:vertAlign w:val="subscript"/>
              </w:rPr>
              <w:t>2</w:t>
            </w:r>
            <w:r w:rsidRPr="001424CF">
              <w:rPr>
                <w:rFonts w:ascii="Arial" w:eastAsia="SimSun" w:hAnsi="Arial"/>
                <w:sz w:val="18"/>
              </w:rPr>
              <w:t xml:space="preserve"> combination.</w:t>
            </w:r>
          </w:p>
          <w:p w14:paraId="056259D5" w14:textId="77777777" w:rsidR="00107F26" w:rsidRPr="001424CF" w:rsidRDefault="00107F26" w:rsidP="00294AB6">
            <w:pPr>
              <w:widowControl w:val="0"/>
              <w:spacing w:after="0"/>
              <w:ind w:left="851" w:hanging="851"/>
              <w:rPr>
                <w:rFonts w:ascii="Arial" w:eastAsia="SimSun" w:hAnsi="Arial"/>
                <w:sz w:val="18"/>
              </w:rPr>
            </w:pPr>
            <w:r w:rsidRPr="001424CF">
              <w:rPr>
                <w:rFonts w:ascii="Arial" w:eastAsia="SimSun" w:hAnsi="Arial"/>
                <w:sz w:val="18"/>
              </w:rPr>
              <w:t>Note 3</w:t>
            </w:r>
            <w:r w:rsidRPr="001424CF">
              <w:rPr>
                <w:rFonts w:ascii="Arial" w:eastAsia="SimSun" w:hAnsi="Arial"/>
                <w:sz w:val="18"/>
                <w:lang w:eastAsia="zh-CN"/>
              </w:rPr>
              <w:t>:</w:t>
            </w:r>
            <w:r w:rsidRPr="001424CF">
              <w:rPr>
                <w:rFonts w:ascii="Arial" w:eastAsia="SimSun" w:hAnsi="Arial"/>
                <w:sz w:val="18"/>
                <w:lang w:eastAsia="zh-CN"/>
              </w:rPr>
              <w:tab/>
            </w:r>
            <w:r w:rsidRPr="001424CF">
              <w:rPr>
                <w:rFonts w:ascii="Arial" w:eastAsia="SimSun" w:hAnsi="Arial"/>
                <w:sz w:val="18"/>
              </w:rPr>
              <w:t xml:space="preserve">If the UE reports in an available uplink reporting instance at </w:t>
            </w:r>
            <w:r w:rsidRPr="001424CF">
              <w:rPr>
                <w:rFonts w:ascii="Arial" w:eastAsia="SimSun" w:hAnsi="Arial"/>
                <w:sz w:val="18"/>
                <w:lang w:eastAsia="zh-CN"/>
              </w:rPr>
              <w:t>slot</w:t>
            </w:r>
            <w:r w:rsidRPr="001424CF">
              <w:rPr>
                <w:rFonts w:ascii="Arial" w:eastAsia="SimSun" w:hAnsi="Arial"/>
                <w:sz w:val="18"/>
              </w:rPr>
              <w:t xml:space="preserve">#n based on PMI estimation at a downlink </w:t>
            </w:r>
            <w:r w:rsidRPr="001424CF">
              <w:rPr>
                <w:rFonts w:ascii="Arial" w:eastAsia="SimSun" w:hAnsi="Arial"/>
                <w:sz w:val="18"/>
                <w:lang w:eastAsia="zh-CN"/>
              </w:rPr>
              <w:t>slot</w:t>
            </w:r>
            <w:r w:rsidRPr="001424CF">
              <w:rPr>
                <w:rFonts w:ascii="Arial" w:eastAsia="SimSun" w:hAnsi="Arial"/>
                <w:sz w:val="18"/>
              </w:rPr>
              <w:t xml:space="preserve"> not later than </w:t>
            </w:r>
            <w:r w:rsidRPr="001424CF">
              <w:rPr>
                <w:rFonts w:ascii="Arial" w:eastAsia="SimSun" w:hAnsi="Arial"/>
                <w:sz w:val="18"/>
                <w:lang w:eastAsia="zh-CN"/>
              </w:rPr>
              <w:t>slot</w:t>
            </w:r>
            <w:r w:rsidRPr="001424CF">
              <w:rPr>
                <w:rFonts w:ascii="Arial" w:eastAsia="SimSun" w:hAnsi="Arial"/>
                <w:sz w:val="18"/>
              </w:rPr>
              <w:t xml:space="preserve">#(n-4), this reported PMI cannot be applied at the gNB downlink before </w:t>
            </w:r>
            <w:r w:rsidRPr="001424CF">
              <w:rPr>
                <w:rFonts w:ascii="Arial" w:eastAsia="SimSun" w:hAnsi="Arial"/>
                <w:sz w:val="18"/>
                <w:lang w:eastAsia="zh-CN"/>
              </w:rPr>
              <w:t>slot</w:t>
            </w:r>
            <w:r w:rsidRPr="001424CF">
              <w:rPr>
                <w:rFonts w:ascii="Arial" w:eastAsia="SimSun" w:hAnsi="Arial"/>
                <w:sz w:val="18"/>
              </w:rPr>
              <w:t>#(n+4).</w:t>
            </w:r>
          </w:p>
          <w:p w14:paraId="291CF581" w14:textId="77777777" w:rsidR="00107F26" w:rsidRDefault="00107F26" w:rsidP="00294AB6">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F0ACC6B" w14:textId="77777777" w:rsidR="00107F26" w:rsidRPr="00723196" w:rsidRDefault="00107F26" w:rsidP="00742B51">
      <w:pPr>
        <w:rPr>
          <w:noProof/>
          <w:lang w:eastAsia="zh-CN"/>
        </w:rPr>
      </w:pPr>
    </w:p>
    <w:p w14:paraId="4C50FB57" w14:textId="77777777" w:rsidR="00107F26" w:rsidRPr="00C25669" w:rsidRDefault="00107F26" w:rsidP="00107F26">
      <w:pPr>
        <w:pStyle w:val="TH"/>
        <w:keepNext w:val="0"/>
        <w:keepLines w:val="0"/>
        <w:widowControl w:val="0"/>
        <w:rPr>
          <w:lang w:eastAsia="zh-CN"/>
        </w:rPr>
      </w:pPr>
      <w:r w:rsidRPr="00C25669">
        <w:t xml:space="preserve">Table </w:t>
      </w:r>
      <w:r>
        <w:rPr>
          <w:rFonts w:hint="eastAsia"/>
          <w:lang w:eastAsia="zh-CN"/>
        </w:rPr>
        <w:t>6.3.</w:t>
      </w:r>
      <w:r>
        <w:rPr>
          <w:lang w:eastAsia="zh-CN"/>
        </w:rPr>
        <w:t>3</w:t>
      </w:r>
      <w:r>
        <w:rPr>
          <w:rFonts w:hint="eastAsia"/>
          <w:lang w:eastAsia="zh-CN"/>
        </w:rPr>
        <w:t>.1.7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07F26" w:rsidRPr="00C25669" w14:paraId="7E584C07"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59C7039C"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2E24AB1" w14:textId="77777777" w:rsidR="00107F26" w:rsidRPr="00C25669" w:rsidRDefault="00107F26" w:rsidP="00294AB6">
            <w:pPr>
              <w:widowControl w:val="0"/>
              <w:spacing w:after="0"/>
              <w:jc w:val="center"/>
              <w:rPr>
                <w:rFonts w:ascii="Arial" w:hAnsi="Arial"/>
                <w:b/>
                <w:sz w:val="18"/>
              </w:rPr>
            </w:pPr>
            <w:r w:rsidRPr="00C25669">
              <w:rPr>
                <w:rFonts w:ascii="Arial" w:eastAsia="SimSun" w:hAnsi="Arial"/>
                <w:b/>
                <w:sz w:val="18"/>
              </w:rPr>
              <w:t>Test 1</w:t>
            </w:r>
          </w:p>
        </w:tc>
      </w:tr>
      <w:tr w:rsidR="00107F26" w:rsidRPr="00C25669" w14:paraId="289DC0D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1C699FAE" w14:textId="77777777" w:rsidR="00107F26" w:rsidRPr="00C25669" w:rsidRDefault="00107F2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B1FA8DC" w14:textId="648E5EDA" w:rsidR="00107F26" w:rsidRPr="00C25669" w:rsidRDefault="00107F26" w:rsidP="00294AB6">
            <w:pPr>
              <w:widowControl w:val="0"/>
              <w:spacing w:after="0"/>
              <w:jc w:val="center"/>
              <w:rPr>
                <w:rFonts w:ascii="Arial" w:hAnsi="Arial"/>
                <w:sz w:val="18"/>
                <w:lang w:eastAsia="zh-CN"/>
              </w:rPr>
            </w:pPr>
            <w:r>
              <w:rPr>
                <w:rFonts w:ascii="Arial" w:eastAsia="SimSun" w:hAnsi="Arial"/>
                <w:sz w:val="18"/>
                <w:lang w:eastAsia="zh-CN"/>
              </w:rPr>
              <w:t>1.6</w:t>
            </w:r>
          </w:p>
        </w:tc>
      </w:tr>
    </w:tbl>
    <w:p w14:paraId="63718EF0" w14:textId="77777777" w:rsidR="00107F26" w:rsidRDefault="00107F26" w:rsidP="00742B51">
      <w:pPr>
        <w:rPr>
          <w:lang w:eastAsia="zh-CN"/>
        </w:rPr>
      </w:pPr>
    </w:p>
    <w:p w14:paraId="68FD6C3E" w14:textId="6A6FF0B0" w:rsidR="005B3300" w:rsidRPr="00C25669" w:rsidRDefault="005B3300" w:rsidP="005B3300">
      <w:pPr>
        <w:pStyle w:val="Heading4"/>
        <w:rPr>
          <w:lang w:eastAsia="zh-CN"/>
        </w:rPr>
      </w:pPr>
      <w:bookmarkStart w:id="1676" w:name="_Toc123936266"/>
      <w:bookmarkStart w:id="1677" w:name="_Toc124377281"/>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596"/>
      <w:bookmarkEnd w:id="1597"/>
      <w:bookmarkEnd w:id="1598"/>
      <w:bookmarkEnd w:id="1599"/>
      <w:bookmarkEnd w:id="1600"/>
      <w:bookmarkEnd w:id="1601"/>
      <w:bookmarkEnd w:id="1602"/>
      <w:bookmarkEnd w:id="1603"/>
      <w:bookmarkEnd w:id="1640"/>
      <w:bookmarkEnd w:id="1641"/>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D2E800E" w14:textId="77777777" w:rsidR="005B3300" w:rsidRPr="00C25669" w:rsidRDefault="005B3300" w:rsidP="005B3300">
      <w:pPr>
        <w:pStyle w:val="Heading5"/>
        <w:rPr>
          <w:lang w:val="en-US" w:eastAsia="zh-CN"/>
        </w:rPr>
      </w:pPr>
      <w:bookmarkStart w:id="1678" w:name="_Toc21338253"/>
      <w:bookmarkStart w:id="1679" w:name="_Toc29808361"/>
      <w:bookmarkStart w:id="1680" w:name="_Toc37068280"/>
      <w:bookmarkStart w:id="1681" w:name="_Toc37083825"/>
      <w:bookmarkStart w:id="1682" w:name="_Toc37084167"/>
      <w:bookmarkStart w:id="1683" w:name="_Toc40209529"/>
      <w:bookmarkStart w:id="1684" w:name="_Toc40209871"/>
      <w:bookmarkStart w:id="1685" w:name="_Toc45892830"/>
      <w:bookmarkStart w:id="1686" w:name="_Toc53176693"/>
      <w:bookmarkStart w:id="1687" w:name="_Toc61121006"/>
      <w:bookmarkStart w:id="1688" w:name="_Toc67918190"/>
      <w:bookmarkStart w:id="1689" w:name="_Toc76298234"/>
      <w:bookmarkStart w:id="1690" w:name="_Toc76572246"/>
      <w:bookmarkStart w:id="1691" w:name="_Toc76652113"/>
      <w:bookmarkStart w:id="1692" w:name="_Toc76652951"/>
      <w:bookmarkStart w:id="1693" w:name="_Toc83742223"/>
      <w:bookmarkStart w:id="1694" w:name="_Toc91440713"/>
      <w:bookmarkStart w:id="1695" w:name="_Toc98849503"/>
      <w:bookmarkStart w:id="1696" w:name="_Toc106543356"/>
      <w:bookmarkStart w:id="1697" w:name="_Toc106737454"/>
      <w:bookmarkStart w:id="1698" w:name="_Toc107233221"/>
      <w:bookmarkStart w:id="1699" w:name="_Toc107234836"/>
      <w:bookmarkStart w:id="1700" w:name="_Toc107419806"/>
      <w:bookmarkStart w:id="1701" w:name="_Toc107477102"/>
      <w:bookmarkStart w:id="1702" w:name="_Toc114565956"/>
      <w:bookmarkStart w:id="1703" w:name="_Toc123936267"/>
      <w:bookmarkStart w:id="1704" w:name="_Toc12437728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5BF38AC0"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14:paraId="291ED6A5"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30"/>
        <w:gridCol w:w="865"/>
        <w:gridCol w:w="2847"/>
      </w:tblGrid>
      <w:tr w:rsidR="002608E3" w:rsidRPr="00C25669" w14:paraId="269A5A3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11E39D1"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5F9CDFCA"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042328F" w14:textId="77777777" w:rsidR="002608E3" w:rsidRPr="00C25669" w:rsidRDefault="002608E3" w:rsidP="00FE4557">
            <w:pPr>
              <w:keepNext/>
              <w:keepLines/>
              <w:spacing w:after="0"/>
              <w:jc w:val="center"/>
              <w:rPr>
                <w:rFonts w:ascii="Arial" w:hAnsi="Arial"/>
                <w:b/>
                <w:sz w:val="18"/>
              </w:rPr>
            </w:pPr>
            <w:r w:rsidRPr="00C25669">
              <w:rPr>
                <w:rFonts w:ascii="Arial" w:eastAsia="SimSun" w:hAnsi="Arial"/>
                <w:b/>
                <w:sz w:val="18"/>
              </w:rPr>
              <w:t>Test 1</w:t>
            </w:r>
          </w:p>
        </w:tc>
      </w:tr>
      <w:tr w:rsidR="002608E3" w:rsidRPr="00C25669" w14:paraId="2E8A796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A82ACC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522BBAEA"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MHz</w:t>
            </w:r>
          </w:p>
        </w:tc>
        <w:tc>
          <w:tcPr>
            <w:tcW w:w="2847" w:type="dxa"/>
            <w:tcBorders>
              <w:top w:val="single" w:sz="4" w:space="0" w:color="auto"/>
              <w:left w:val="single" w:sz="4" w:space="0" w:color="auto"/>
              <w:bottom w:val="single" w:sz="4" w:space="0" w:color="auto"/>
              <w:right w:val="single" w:sz="4" w:space="0" w:color="auto"/>
            </w:tcBorders>
            <w:vAlign w:val="center"/>
          </w:tcPr>
          <w:p w14:paraId="72AE94AC"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2608E3" w:rsidRPr="00C25669" w14:paraId="101A022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115F517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tcPr>
          <w:p w14:paraId="10C5D452" w14:textId="77777777" w:rsidR="002608E3" w:rsidRPr="00C25669" w:rsidRDefault="002608E3"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47" w:type="dxa"/>
            <w:tcBorders>
              <w:top w:val="single" w:sz="4" w:space="0" w:color="auto"/>
              <w:left w:val="single" w:sz="4" w:space="0" w:color="auto"/>
              <w:bottom w:val="single" w:sz="4" w:space="0" w:color="auto"/>
              <w:right w:val="single" w:sz="4" w:space="0" w:color="auto"/>
            </w:tcBorders>
            <w:vAlign w:val="center"/>
          </w:tcPr>
          <w:p w14:paraId="106F123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2608E3" w:rsidRPr="00C25669" w14:paraId="238D21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0D13A8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Duplex Mode</w:t>
            </w:r>
          </w:p>
        </w:tc>
        <w:tc>
          <w:tcPr>
            <w:tcW w:w="865" w:type="dxa"/>
            <w:tcBorders>
              <w:top w:val="single" w:sz="4" w:space="0" w:color="auto"/>
              <w:left w:val="single" w:sz="4" w:space="0" w:color="auto"/>
              <w:bottom w:val="single" w:sz="4" w:space="0" w:color="auto"/>
              <w:right w:val="single" w:sz="4" w:space="0" w:color="auto"/>
            </w:tcBorders>
            <w:vAlign w:val="center"/>
          </w:tcPr>
          <w:p w14:paraId="05C02FC2"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8F4D49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2608E3" w:rsidRPr="00C25669" w14:paraId="6A0E961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8570ACA" w14:textId="77777777" w:rsidR="002608E3" w:rsidRPr="00C25669" w:rsidRDefault="002608E3"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E45EC9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92CEA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2608E3" w:rsidRPr="00C25669" w14:paraId="2CF9560F"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9FC2E5"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2804B84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1EB45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2608E3" w:rsidRPr="00C25669" w14:paraId="37FBC84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46738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36FD7810"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4F3C85E" w14:textId="77777777" w:rsidR="002608E3" w:rsidRPr="00C25669" w:rsidRDefault="002608E3"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075A8DBA"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2608E3" w:rsidRPr="00C25669" w14:paraId="0014A80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140007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1F5FEFC4"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E7DEDB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2608E3" w:rsidRPr="00C25669" w14:paraId="40F5E23A"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337F9AC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ZP CSI-RS configuration</w:t>
            </w:r>
          </w:p>
          <w:p w14:paraId="41622DB2"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E7FE5D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3BA27E8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DD6EF0" w14:textId="77777777" w:rsidR="002608E3" w:rsidRPr="00C25669" w:rsidRDefault="002608E3"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2608E3" w:rsidRPr="00C25669" w14:paraId="35D13986" w14:textId="77777777" w:rsidTr="00695A9C">
        <w:trPr>
          <w:trHeight w:val="71"/>
          <w:jc w:val="center"/>
        </w:trPr>
        <w:tc>
          <w:tcPr>
            <w:tcW w:w="1406" w:type="dxa"/>
            <w:vMerge/>
            <w:tcBorders>
              <w:left w:val="single" w:sz="4" w:space="0" w:color="auto"/>
              <w:right w:val="single" w:sz="4" w:space="0" w:color="auto"/>
            </w:tcBorders>
            <w:vAlign w:val="center"/>
            <w:hideMark/>
          </w:tcPr>
          <w:p w14:paraId="33F49A4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9CF22AE"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2A72505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80FF5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16F59E4F" w14:textId="77777777" w:rsidTr="00695A9C">
        <w:trPr>
          <w:trHeight w:val="71"/>
          <w:jc w:val="center"/>
        </w:trPr>
        <w:tc>
          <w:tcPr>
            <w:tcW w:w="1406" w:type="dxa"/>
            <w:vMerge/>
            <w:tcBorders>
              <w:left w:val="single" w:sz="4" w:space="0" w:color="auto"/>
              <w:right w:val="single" w:sz="4" w:space="0" w:color="auto"/>
            </w:tcBorders>
            <w:vAlign w:val="center"/>
            <w:hideMark/>
          </w:tcPr>
          <w:p w14:paraId="3698A013"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1841BCF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2CFA1A5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1D0EBE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4DB566C0" w14:textId="77777777" w:rsidTr="00695A9C">
        <w:trPr>
          <w:trHeight w:val="71"/>
          <w:jc w:val="center"/>
        </w:trPr>
        <w:tc>
          <w:tcPr>
            <w:tcW w:w="1406" w:type="dxa"/>
            <w:vMerge/>
            <w:tcBorders>
              <w:left w:val="single" w:sz="4" w:space="0" w:color="auto"/>
              <w:right w:val="single" w:sz="4" w:space="0" w:color="auto"/>
            </w:tcBorders>
            <w:vAlign w:val="center"/>
            <w:hideMark/>
          </w:tcPr>
          <w:p w14:paraId="67C6FD6F"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57F58921"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019A8FD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8D885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779AFE09" w14:textId="77777777" w:rsidTr="00695A9C">
        <w:trPr>
          <w:trHeight w:val="71"/>
          <w:jc w:val="center"/>
        </w:trPr>
        <w:tc>
          <w:tcPr>
            <w:tcW w:w="1406" w:type="dxa"/>
            <w:vMerge/>
            <w:tcBorders>
              <w:left w:val="single" w:sz="4" w:space="0" w:color="auto"/>
              <w:right w:val="single" w:sz="4" w:space="0" w:color="auto"/>
            </w:tcBorders>
            <w:vAlign w:val="center"/>
            <w:hideMark/>
          </w:tcPr>
          <w:p w14:paraId="4333A8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D824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11F041A4"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912F70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2608E3" w:rsidRPr="00C25669" w14:paraId="75573518" w14:textId="77777777" w:rsidTr="00695A9C">
        <w:trPr>
          <w:trHeight w:val="71"/>
          <w:jc w:val="center"/>
        </w:trPr>
        <w:tc>
          <w:tcPr>
            <w:tcW w:w="1406" w:type="dxa"/>
            <w:vMerge/>
            <w:tcBorders>
              <w:left w:val="single" w:sz="4" w:space="0" w:color="auto"/>
              <w:right w:val="single" w:sz="4" w:space="0" w:color="auto"/>
            </w:tcBorders>
            <w:vAlign w:val="center"/>
            <w:hideMark/>
          </w:tcPr>
          <w:p w14:paraId="1010983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7ABE35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83CB83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C74511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2608E3" w:rsidRPr="00C25669" w14:paraId="3A1FF8EB" w14:textId="77777777" w:rsidTr="00695A9C">
        <w:trPr>
          <w:trHeight w:val="71"/>
          <w:jc w:val="center"/>
        </w:trPr>
        <w:tc>
          <w:tcPr>
            <w:tcW w:w="1406" w:type="dxa"/>
            <w:vMerge/>
            <w:tcBorders>
              <w:left w:val="single" w:sz="4" w:space="0" w:color="auto"/>
              <w:right w:val="single" w:sz="4" w:space="0" w:color="auto"/>
            </w:tcBorders>
            <w:vAlign w:val="center"/>
            <w:hideMark/>
          </w:tcPr>
          <w:p w14:paraId="2D9CC8D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2D1A1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6F3F73F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7050D904" w14:textId="77777777" w:rsidR="002608E3" w:rsidRPr="00C25669" w:rsidRDefault="002608E3"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68A26C41" w14:textId="77777777" w:rsidR="002608E3" w:rsidRPr="006F752A" w:rsidRDefault="002608E3"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2608E3" w:rsidRPr="00C25669" w14:paraId="67D48C0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779D1A25"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NZP CSI-RS for CSI acquisition</w:t>
            </w:r>
          </w:p>
          <w:p w14:paraId="61010848"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FA7A25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65" w:type="dxa"/>
            <w:tcBorders>
              <w:top w:val="single" w:sz="4" w:space="0" w:color="auto"/>
              <w:left w:val="single" w:sz="4" w:space="0" w:color="auto"/>
              <w:bottom w:val="single" w:sz="4" w:space="0" w:color="auto"/>
              <w:right w:val="single" w:sz="4" w:space="0" w:color="auto"/>
            </w:tcBorders>
            <w:vAlign w:val="center"/>
          </w:tcPr>
          <w:p w14:paraId="5D0B20C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EF4FE8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7D5377B2" w14:textId="77777777" w:rsidTr="00695A9C">
        <w:trPr>
          <w:trHeight w:val="71"/>
          <w:jc w:val="center"/>
        </w:trPr>
        <w:tc>
          <w:tcPr>
            <w:tcW w:w="1406" w:type="dxa"/>
            <w:vMerge/>
            <w:tcBorders>
              <w:left w:val="single" w:sz="4" w:space="0" w:color="auto"/>
              <w:right w:val="single" w:sz="4" w:space="0" w:color="auto"/>
            </w:tcBorders>
            <w:vAlign w:val="center"/>
          </w:tcPr>
          <w:p w14:paraId="600BE6D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43A3B63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A91922C"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DA1A56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4B344BDE" w14:textId="77777777" w:rsidTr="00695A9C">
        <w:trPr>
          <w:trHeight w:val="71"/>
          <w:jc w:val="center"/>
        </w:trPr>
        <w:tc>
          <w:tcPr>
            <w:tcW w:w="1406" w:type="dxa"/>
            <w:vMerge/>
            <w:tcBorders>
              <w:left w:val="single" w:sz="4" w:space="0" w:color="auto"/>
              <w:right w:val="single" w:sz="4" w:space="0" w:color="auto"/>
            </w:tcBorders>
            <w:vAlign w:val="center"/>
            <w:hideMark/>
          </w:tcPr>
          <w:p w14:paraId="0623DD9B"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8F93331"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7B2D94E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B61AF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2608E3" w:rsidRPr="00C25669" w14:paraId="12E1BD31" w14:textId="77777777" w:rsidTr="00695A9C">
        <w:trPr>
          <w:trHeight w:val="71"/>
          <w:jc w:val="center"/>
        </w:trPr>
        <w:tc>
          <w:tcPr>
            <w:tcW w:w="1406" w:type="dxa"/>
            <w:vMerge/>
            <w:tcBorders>
              <w:left w:val="single" w:sz="4" w:space="0" w:color="auto"/>
              <w:right w:val="single" w:sz="4" w:space="0" w:color="auto"/>
            </w:tcBorders>
            <w:vAlign w:val="center"/>
            <w:hideMark/>
          </w:tcPr>
          <w:p w14:paraId="304F65F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7107277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3A81FA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77A1E1B"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25AEF4BE" w14:textId="77777777" w:rsidTr="00695A9C">
        <w:trPr>
          <w:trHeight w:val="71"/>
          <w:jc w:val="center"/>
        </w:trPr>
        <w:tc>
          <w:tcPr>
            <w:tcW w:w="1406" w:type="dxa"/>
            <w:vMerge/>
            <w:tcBorders>
              <w:left w:val="single" w:sz="4" w:space="0" w:color="auto"/>
              <w:right w:val="single" w:sz="4" w:space="0" w:color="auto"/>
            </w:tcBorders>
            <w:vAlign w:val="center"/>
            <w:hideMark/>
          </w:tcPr>
          <w:p w14:paraId="7923A9EF" w14:textId="77777777" w:rsidR="002608E3" w:rsidRPr="00C25669" w:rsidRDefault="002608E3" w:rsidP="00FE4557">
            <w:pPr>
              <w:keepNext/>
              <w:keepLines/>
              <w:spacing w:after="0"/>
              <w:rPr>
                <w:rFonts w:ascii="Arial" w:hAnsi="Arial"/>
                <w:b/>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83B2B4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0F96EB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3C18FD01"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2608E3" w:rsidRPr="00C25669" w14:paraId="766849BC" w14:textId="77777777" w:rsidTr="00695A9C">
        <w:trPr>
          <w:trHeight w:val="71"/>
          <w:jc w:val="center"/>
        </w:trPr>
        <w:tc>
          <w:tcPr>
            <w:tcW w:w="1406" w:type="dxa"/>
            <w:vMerge/>
            <w:tcBorders>
              <w:left w:val="single" w:sz="4" w:space="0" w:color="auto"/>
              <w:right w:val="single" w:sz="4" w:space="0" w:color="auto"/>
            </w:tcBorders>
            <w:vAlign w:val="center"/>
            <w:hideMark/>
          </w:tcPr>
          <w:p w14:paraId="43EFEDA5"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667CBDDD"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5A8CA8D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1362CF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2608E3" w:rsidRPr="00C25669" w14:paraId="42483262" w14:textId="77777777" w:rsidTr="00695A9C">
        <w:trPr>
          <w:trHeight w:val="71"/>
          <w:jc w:val="center"/>
        </w:trPr>
        <w:tc>
          <w:tcPr>
            <w:tcW w:w="1406" w:type="dxa"/>
            <w:vMerge/>
            <w:tcBorders>
              <w:left w:val="single" w:sz="4" w:space="0" w:color="auto"/>
              <w:right w:val="single" w:sz="4" w:space="0" w:color="auto"/>
            </w:tcBorders>
            <w:vAlign w:val="center"/>
          </w:tcPr>
          <w:p w14:paraId="19E1A61D"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00AE60E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CSI-RS</w:t>
            </w:r>
          </w:p>
          <w:p w14:paraId="3CC86AD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FB87E2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3CD33C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4EDDA66B"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tcPr>
          <w:p w14:paraId="66C1B25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tcPr>
          <w:p w14:paraId="2FE2A9AA"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65" w:type="dxa"/>
            <w:tcBorders>
              <w:top w:val="single" w:sz="4" w:space="0" w:color="auto"/>
              <w:left w:val="single" w:sz="4" w:space="0" w:color="auto"/>
              <w:bottom w:val="single" w:sz="4" w:space="0" w:color="auto"/>
              <w:right w:val="single" w:sz="4" w:space="0" w:color="auto"/>
            </w:tcBorders>
            <w:vAlign w:val="center"/>
          </w:tcPr>
          <w:p w14:paraId="2593A93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CD051C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2608E3" w:rsidRPr="00C25669" w14:paraId="36F80FB9" w14:textId="77777777" w:rsidTr="00695A9C">
        <w:trPr>
          <w:trHeight w:val="71"/>
          <w:jc w:val="center"/>
        </w:trPr>
        <w:tc>
          <w:tcPr>
            <w:tcW w:w="1406" w:type="dxa"/>
            <w:vMerge w:val="restart"/>
            <w:tcBorders>
              <w:left w:val="single" w:sz="4" w:space="0" w:color="auto"/>
              <w:right w:val="single" w:sz="4" w:space="0" w:color="auto"/>
            </w:tcBorders>
            <w:vAlign w:val="center"/>
          </w:tcPr>
          <w:p w14:paraId="28462506"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configuration</w:t>
            </w:r>
          </w:p>
        </w:tc>
        <w:tc>
          <w:tcPr>
            <w:tcW w:w="1730" w:type="dxa"/>
            <w:tcBorders>
              <w:top w:val="single" w:sz="4" w:space="0" w:color="auto"/>
              <w:left w:val="single" w:sz="4" w:space="0" w:color="auto"/>
              <w:bottom w:val="single" w:sz="4" w:space="0" w:color="auto"/>
              <w:right w:val="single" w:sz="4" w:space="0" w:color="auto"/>
            </w:tcBorders>
          </w:tcPr>
          <w:p w14:paraId="26071BF7" w14:textId="77777777" w:rsidR="002608E3" w:rsidRPr="00C25669" w:rsidRDefault="002608E3"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79C8A2D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11B7F87"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51B19361" w14:textId="77777777" w:rsidTr="00695A9C">
        <w:trPr>
          <w:trHeight w:val="221"/>
          <w:jc w:val="center"/>
        </w:trPr>
        <w:tc>
          <w:tcPr>
            <w:tcW w:w="1406" w:type="dxa"/>
            <w:vMerge/>
            <w:tcBorders>
              <w:left w:val="single" w:sz="4" w:space="0" w:color="auto"/>
              <w:right w:val="single" w:sz="4" w:space="0" w:color="auto"/>
            </w:tcBorders>
            <w:vAlign w:val="center"/>
            <w:hideMark/>
          </w:tcPr>
          <w:p w14:paraId="657FF017" w14:textId="77777777" w:rsidR="002608E3" w:rsidRPr="00C25669" w:rsidRDefault="002608E3" w:rsidP="00FE4557">
            <w:pPr>
              <w:keepNext/>
              <w:keepLines/>
              <w:spacing w:after="0"/>
              <w:rPr>
                <w:rFonts w:ascii="Arial" w:eastAsia="SimSun" w:hAnsi="Arial"/>
                <w:sz w:val="18"/>
              </w:rPr>
            </w:pPr>
          </w:p>
        </w:tc>
        <w:tc>
          <w:tcPr>
            <w:tcW w:w="1730" w:type="dxa"/>
            <w:tcBorders>
              <w:top w:val="single" w:sz="4" w:space="0" w:color="auto"/>
              <w:left w:val="single" w:sz="4" w:space="0" w:color="auto"/>
              <w:bottom w:val="single" w:sz="4" w:space="0" w:color="auto"/>
              <w:right w:val="single" w:sz="4" w:space="0" w:color="auto"/>
            </w:tcBorders>
          </w:tcPr>
          <w:p w14:paraId="782A91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RE pattern</w:t>
            </w:r>
          </w:p>
        </w:tc>
        <w:tc>
          <w:tcPr>
            <w:tcW w:w="865" w:type="dxa"/>
            <w:tcBorders>
              <w:top w:val="single" w:sz="4" w:space="0" w:color="auto"/>
              <w:left w:val="single" w:sz="4" w:space="0" w:color="auto"/>
              <w:bottom w:val="single" w:sz="4" w:space="0" w:color="auto"/>
              <w:right w:val="single" w:sz="4" w:space="0" w:color="auto"/>
            </w:tcBorders>
            <w:vAlign w:val="center"/>
            <w:hideMark/>
          </w:tcPr>
          <w:p w14:paraId="142CF65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BF2EE6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2608E3" w:rsidRPr="00C25669" w14:paraId="3F84B500" w14:textId="77777777" w:rsidTr="00695A9C">
        <w:trPr>
          <w:trHeight w:val="413"/>
          <w:jc w:val="center"/>
        </w:trPr>
        <w:tc>
          <w:tcPr>
            <w:tcW w:w="1406" w:type="dxa"/>
            <w:vMerge/>
            <w:tcBorders>
              <w:left w:val="single" w:sz="4" w:space="0" w:color="auto"/>
              <w:right w:val="single" w:sz="4" w:space="0" w:color="auto"/>
            </w:tcBorders>
            <w:vAlign w:val="center"/>
            <w:hideMark/>
          </w:tcPr>
          <w:p w14:paraId="246FCA87"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FB9722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CSI-IM Resource Mapping</w:t>
            </w:r>
          </w:p>
          <w:p w14:paraId="385D75E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481AF48"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2E2E411D"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2608E3" w:rsidRPr="00C25669" w14:paraId="48A11240" w14:textId="77777777" w:rsidTr="00695A9C">
        <w:trPr>
          <w:trHeight w:val="71"/>
          <w:jc w:val="center"/>
        </w:trPr>
        <w:tc>
          <w:tcPr>
            <w:tcW w:w="1406" w:type="dxa"/>
            <w:vMerge/>
            <w:tcBorders>
              <w:left w:val="single" w:sz="4" w:space="0" w:color="auto"/>
              <w:bottom w:val="single" w:sz="4" w:space="0" w:color="auto"/>
              <w:right w:val="single" w:sz="4" w:space="0" w:color="auto"/>
            </w:tcBorders>
            <w:vAlign w:val="center"/>
            <w:hideMark/>
          </w:tcPr>
          <w:p w14:paraId="61209511"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3A03A5BC"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CSI-IM timeConfig</w:t>
            </w:r>
          </w:p>
          <w:p w14:paraId="38FA011A" w14:textId="77777777" w:rsidR="002608E3" w:rsidRPr="00C25669" w:rsidRDefault="002608E3" w:rsidP="00FE4557">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6A091A2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7A3E71C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8A66740"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6460B6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283116D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45D91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2608E3" w:rsidRPr="00C25669" w14:paraId="029BD7F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2D3F41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184706A5"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7D6B2F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2608E3" w:rsidRPr="00C25669" w14:paraId="7DF58A77"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FB7ECE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E0918AA"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04170F"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2608E3" w:rsidRPr="00C25669" w14:paraId="714DC46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CDE65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290ACC8F"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1E5656D4"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14CF7833"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F757964"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65" w:type="dxa"/>
            <w:tcBorders>
              <w:top w:val="single" w:sz="4" w:space="0" w:color="auto"/>
              <w:left w:val="single" w:sz="4" w:space="0" w:color="auto"/>
              <w:bottom w:val="single" w:sz="4" w:space="0" w:color="auto"/>
              <w:right w:val="single" w:sz="4" w:space="0" w:color="auto"/>
            </w:tcBorders>
            <w:vAlign w:val="center"/>
          </w:tcPr>
          <w:p w14:paraId="68BECB7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A9081C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2C7E204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6430C53"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053CB727"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4B155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342381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7DA8A7FE"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4A41AC9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48602B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2608E3" w:rsidRPr="00C25669" w14:paraId="45D2186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5128DCA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tcPr>
          <w:p w14:paraId="27A508DF" w14:textId="77777777" w:rsidR="002608E3" w:rsidRPr="00C25669" w:rsidRDefault="002608E3" w:rsidP="00FE4557">
            <w:pPr>
              <w:keepNext/>
              <w:keepLines/>
              <w:spacing w:after="0"/>
              <w:jc w:val="center"/>
              <w:rPr>
                <w:rFonts w:ascii="Arial" w:hAnsi="Arial"/>
                <w:sz w:val="18"/>
              </w:rPr>
            </w:pPr>
            <w:r w:rsidRPr="00C25669">
              <w:rPr>
                <w:rFonts w:ascii="Arial" w:eastAsia="SimSun" w:hAnsi="Arial" w:cs="Arial"/>
                <w:sz w:val="18"/>
                <w:szCs w:val="18"/>
              </w:rPr>
              <w:t>RB</w:t>
            </w:r>
          </w:p>
        </w:tc>
        <w:tc>
          <w:tcPr>
            <w:tcW w:w="2847" w:type="dxa"/>
            <w:tcBorders>
              <w:top w:val="single" w:sz="4" w:space="0" w:color="auto"/>
              <w:left w:val="single" w:sz="4" w:space="0" w:color="auto"/>
              <w:bottom w:val="single" w:sz="4" w:space="0" w:color="auto"/>
              <w:right w:val="single" w:sz="4" w:space="0" w:color="auto"/>
            </w:tcBorders>
            <w:vAlign w:val="center"/>
          </w:tcPr>
          <w:p w14:paraId="01521A9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2608E3" w:rsidRPr="00C25669" w14:paraId="2C2916E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27FFC8B8" w14:textId="77777777" w:rsidR="002608E3" w:rsidRPr="00C25669" w:rsidRDefault="002608E3"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1AC405D9"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D2128DA"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2608E3" w:rsidRPr="00C25669" w14:paraId="1DF1EEF5"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F6152F2"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tcPr>
          <w:p w14:paraId="13B7E76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47" w:type="dxa"/>
            <w:tcBorders>
              <w:top w:val="single" w:sz="4" w:space="0" w:color="auto"/>
              <w:left w:val="single" w:sz="4" w:space="0" w:color="auto"/>
              <w:bottom w:val="single" w:sz="4" w:space="0" w:color="auto"/>
              <w:right w:val="single" w:sz="4" w:space="0" w:color="auto"/>
            </w:tcBorders>
            <w:vAlign w:val="center"/>
          </w:tcPr>
          <w:p w14:paraId="1134496F"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2608E3" w:rsidRPr="00C25669" w14:paraId="50F2B95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6568F95B"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732F56C"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8FDF026"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2608E3" w:rsidRPr="00C25669" w14:paraId="51A4CF0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ABC5EA0"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7786DFD0"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0C45178A"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2608E3" w:rsidRPr="00C25669" w14:paraId="6FC402D4"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AA79E88" w14:textId="77777777" w:rsidR="002608E3" w:rsidRPr="00C25669" w:rsidRDefault="002608E3" w:rsidP="00FE4557">
            <w:pPr>
              <w:keepNext/>
              <w:keepLines/>
              <w:spacing w:after="0"/>
              <w:rPr>
                <w:rFonts w:ascii="Arial" w:eastAsia="SimSun" w:hAnsi="Arial"/>
                <w:sz w:val="18"/>
              </w:rPr>
            </w:pPr>
            <w:r w:rsidRPr="00C25669">
              <w:rPr>
                <w:rFonts w:ascii="Arial" w:hAnsi="Arial"/>
                <w:sz w:val="18"/>
              </w:rPr>
              <w:lastRenderedPageBreak/>
              <w:t>reportTriggerSize</w:t>
            </w:r>
          </w:p>
        </w:tc>
        <w:tc>
          <w:tcPr>
            <w:tcW w:w="865" w:type="dxa"/>
            <w:tcBorders>
              <w:top w:val="single" w:sz="4" w:space="0" w:color="auto"/>
              <w:left w:val="single" w:sz="4" w:space="0" w:color="auto"/>
              <w:bottom w:val="single" w:sz="4" w:space="0" w:color="auto"/>
              <w:right w:val="single" w:sz="4" w:space="0" w:color="auto"/>
            </w:tcBorders>
            <w:vAlign w:val="center"/>
          </w:tcPr>
          <w:p w14:paraId="4B799076"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11A7DC88"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2608E3" w:rsidRPr="00C25669" w14:paraId="1C7589CD"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4DAD6C69" w14:textId="77777777" w:rsidR="002608E3" w:rsidRPr="00C25669" w:rsidRDefault="002608E3" w:rsidP="00FE4557">
            <w:pPr>
              <w:keepNext/>
              <w:keepLines/>
              <w:spacing w:after="0"/>
              <w:rPr>
                <w:rFonts w:ascii="Arial" w:eastAsia="SimSun" w:hAnsi="Arial"/>
                <w:sz w:val="18"/>
              </w:rPr>
            </w:pPr>
            <w:r w:rsidRPr="00C25669">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1124D97B" w14:textId="77777777" w:rsidR="002608E3" w:rsidRPr="00C25669" w:rsidRDefault="002608E3" w:rsidP="00FE4557">
            <w:pPr>
              <w:keepNext/>
              <w:keepLines/>
              <w:spacing w:after="0"/>
              <w:jc w:val="center"/>
              <w:rPr>
                <w:rFonts w:ascii="Arial" w:eastAsia="SimSun" w:hAnsi="Arial"/>
                <w:sz w:val="18"/>
                <w:lang w:eastAsia="zh-CN"/>
              </w:rPr>
            </w:pPr>
          </w:p>
        </w:tc>
        <w:tc>
          <w:tcPr>
            <w:tcW w:w="2847" w:type="dxa"/>
            <w:tcBorders>
              <w:top w:val="single" w:sz="4" w:space="0" w:color="auto"/>
              <w:left w:val="single" w:sz="4" w:space="0" w:color="auto"/>
              <w:bottom w:val="single" w:sz="4" w:space="0" w:color="auto"/>
              <w:right w:val="single" w:sz="4" w:space="0" w:color="auto"/>
            </w:tcBorders>
            <w:vAlign w:val="center"/>
          </w:tcPr>
          <w:p w14:paraId="4DB7F549" w14:textId="77777777" w:rsidR="002608E3" w:rsidRPr="00C25669" w:rsidRDefault="002608E3" w:rsidP="00FE4557">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2549D4CD" w14:textId="77777777" w:rsidR="002608E3" w:rsidRPr="00C25669" w:rsidDel="00C47FF2" w:rsidRDefault="002608E3"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2608E3" w:rsidRPr="00C25669" w14:paraId="504537B1" w14:textId="77777777" w:rsidTr="00695A9C">
        <w:trPr>
          <w:trHeight w:val="71"/>
          <w:jc w:val="center"/>
        </w:trPr>
        <w:tc>
          <w:tcPr>
            <w:tcW w:w="1406" w:type="dxa"/>
            <w:vMerge w:val="restart"/>
            <w:tcBorders>
              <w:top w:val="single" w:sz="4" w:space="0" w:color="auto"/>
              <w:left w:val="single" w:sz="4" w:space="0" w:color="auto"/>
              <w:right w:val="single" w:sz="4" w:space="0" w:color="auto"/>
            </w:tcBorders>
            <w:vAlign w:val="center"/>
            <w:hideMark/>
          </w:tcPr>
          <w:p w14:paraId="6434425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tcPr>
          <w:p w14:paraId="43E18DF2"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3F0F594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4AE1B763"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2608E3" w:rsidRPr="00C25669" w14:paraId="038CD1A1" w14:textId="77777777" w:rsidTr="00695A9C">
        <w:trPr>
          <w:trHeight w:val="71"/>
          <w:jc w:val="center"/>
        </w:trPr>
        <w:tc>
          <w:tcPr>
            <w:tcW w:w="1406" w:type="dxa"/>
            <w:vMerge/>
            <w:tcBorders>
              <w:left w:val="single" w:sz="4" w:space="0" w:color="auto"/>
              <w:right w:val="single" w:sz="4" w:space="0" w:color="auto"/>
            </w:tcBorders>
            <w:hideMark/>
          </w:tcPr>
          <w:p w14:paraId="0A765C44"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9BE63CF"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1807E481"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1D5D659"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2608E3" w:rsidRPr="00C25669" w14:paraId="6E336CF9" w14:textId="77777777" w:rsidTr="00695A9C">
        <w:trPr>
          <w:trHeight w:val="71"/>
          <w:jc w:val="center"/>
        </w:trPr>
        <w:tc>
          <w:tcPr>
            <w:tcW w:w="1406" w:type="dxa"/>
            <w:vMerge/>
            <w:tcBorders>
              <w:left w:val="single" w:sz="4" w:space="0" w:color="auto"/>
              <w:right w:val="single" w:sz="4" w:space="0" w:color="auto"/>
            </w:tcBorders>
            <w:hideMark/>
          </w:tcPr>
          <w:p w14:paraId="4C52B0EE"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1B5A881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(CodebookConfig-N1,CodebookConfig-N2)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B23017D"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8FD0848"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2608E3" w:rsidRPr="00C25669" w14:paraId="0ED5B7D2" w14:textId="77777777" w:rsidTr="00695A9C">
        <w:trPr>
          <w:trHeight w:val="71"/>
          <w:jc w:val="center"/>
        </w:trPr>
        <w:tc>
          <w:tcPr>
            <w:tcW w:w="1406" w:type="dxa"/>
            <w:vMerge/>
            <w:tcBorders>
              <w:left w:val="single" w:sz="4" w:space="0" w:color="auto"/>
              <w:right w:val="single" w:sz="4" w:space="0" w:color="auto"/>
            </w:tcBorders>
          </w:tcPr>
          <w:p w14:paraId="45E87CD9"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030A7C5C"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44517BA3"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0500E820"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2608E3" w:rsidRPr="00C25669" w14:paraId="53AB0F29" w14:textId="77777777" w:rsidTr="00695A9C">
        <w:trPr>
          <w:trHeight w:val="71"/>
          <w:jc w:val="center"/>
        </w:trPr>
        <w:tc>
          <w:tcPr>
            <w:tcW w:w="1406" w:type="dxa"/>
            <w:vMerge/>
            <w:tcBorders>
              <w:left w:val="single" w:sz="4" w:space="0" w:color="auto"/>
              <w:right w:val="single" w:sz="4" w:space="0" w:color="auto"/>
            </w:tcBorders>
            <w:hideMark/>
          </w:tcPr>
          <w:p w14:paraId="37F99C80"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DF5B097"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58485BE"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580BB1A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2608E3" w:rsidRPr="00C25669" w14:paraId="6ED7951E" w14:textId="77777777" w:rsidTr="00695A9C">
        <w:trPr>
          <w:trHeight w:val="71"/>
          <w:jc w:val="center"/>
        </w:trPr>
        <w:tc>
          <w:tcPr>
            <w:tcW w:w="1406" w:type="dxa"/>
            <w:vMerge/>
            <w:tcBorders>
              <w:left w:val="single" w:sz="4" w:space="0" w:color="auto"/>
              <w:bottom w:val="single" w:sz="4" w:space="0" w:color="auto"/>
              <w:right w:val="single" w:sz="4" w:space="0" w:color="auto"/>
            </w:tcBorders>
          </w:tcPr>
          <w:p w14:paraId="64717A46" w14:textId="77777777" w:rsidR="002608E3" w:rsidRPr="00C25669" w:rsidRDefault="002608E3" w:rsidP="00FE4557">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706CBC39"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167DCD0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32F0B76"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2608E3" w:rsidRPr="00C25669" w14:paraId="36598DD1"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5F80856D"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65" w:type="dxa"/>
            <w:tcBorders>
              <w:top w:val="single" w:sz="4" w:space="0" w:color="auto"/>
              <w:left w:val="single" w:sz="4" w:space="0" w:color="auto"/>
              <w:bottom w:val="single" w:sz="4" w:space="0" w:color="auto"/>
              <w:right w:val="single" w:sz="4" w:space="0" w:color="auto"/>
            </w:tcBorders>
            <w:vAlign w:val="center"/>
          </w:tcPr>
          <w:p w14:paraId="608B853B"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383121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2608E3" w:rsidRPr="00C25669" w14:paraId="312D9D12"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4A24AC4"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 xml:space="preserve">CQI/RI/PMI delay </w:t>
            </w:r>
          </w:p>
        </w:tc>
        <w:tc>
          <w:tcPr>
            <w:tcW w:w="865" w:type="dxa"/>
            <w:tcBorders>
              <w:top w:val="single" w:sz="4" w:space="0" w:color="auto"/>
              <w:left w:val="single" w:sz="4" w:space="0" w:color="auto"/>
              <w:bottom w:val="single" w:sz="4" w:space="0" w:color="auto"/>
              <w:right w:val="single" w:sz="4" w:space="0" w:color="auto"/>
            </w:tcBorders>
            <w:vAlign w:val="center"/>
            <w:hideMark/>
          </w:tcPr>
          <w:p w14:paraId="011B11C1" w14:textId="77777777" w:rsidR="002608E3" w:rsidRPr="00C25669" w:rsidRDefault="002608E3" w:rsidP="00FE4557">
            <w:pPr>
              <w:keepNext/>
              <w:keepLines/>
              <w:spacing w:after="0"/>
              <w:jc w:val="center"/>
              <w:rPr>
                <w:rFonts w:ascii="Arial" w:hAnsi="Arial"/>
                <w:sz w:val="18"/>
              </w:rPr>
            </w:pPr>
            <w:r w:rsidRPr="00C25669">
              <w:rPr>
                <w:rFonts w:ascii="Arial" w:eastAsia="SimSun" w:hAnsi="Arial"/>
                <w:sz w:val="18"/>
              </w:rPr>
              <w:t>ms</w:t>
            </w:r>
          </w:p>
        </w:tc>
        <w:tc>
          <w:tcPr>
            <w:tcW w:w="2847" w:type="dxa"/>
            <w:tcBorders>
              <w:top w:val="single" w:sz="4" w:space="0" w:color="auto"/>
              <w:left w:val="single" w:sz="4" w:space="0" w:color="auto"/>
              <w:bottom w:val="single" w:sz="4" w:space="0" w:color="auto"/>
              <w:right w:val="single" w:sz="4" w:space="0" w:color="auto"/>
            </w:tcBorders>
            <w:vAlign w:val="center"/>
          </w:tcPr>
          <w:p w14:paraId="0684D6B5"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2608E3" w:rsidRPr="00C25669" w14:paraId="3D7D175C"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3DEF8D2B" w14:textId="77777777" w:rsidR="002608E3" w:rsidRPr="00C25669" w:rsidRDefault="002608E3"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2A078C11" w14:textId="77777777" w:rsidR="002608E3" w:rsidRPr="00C25669" w:rsidRDefault="002608E3" w:rsidP="00FE4557">
            <w:pPr>
              <w:keepNext/>
              <w:keepLines/>
              <w:spacing w:after="0"/>
              <w:jc w:val="center"/>
              <w:rPr>
                <w:rFonts w:ascii="Arial" w:eastAsia="SimSun"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7E953772"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2608E3" w:rsidRPr="00C25669" w14:paraId="2FB6901B"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2F60383" w14:textId="77777777" w:rsidR="002608E3" w:rsidRPr="00C25669" w:rsidRDefault="002608E3" w:rsidP="00FE4557">
            <w:pPr>
              <w:keepNext/>
              <w:keepLines/>
              <w:spacing w:after="0"/>
              <w:rPr>
                <w:rFonts w:ascii="Arial" w:hAnsi="Arial"/>
                <w:sz w:val="18"/>
              </w:rPr>
            </w:pPr>
            <w:r w:rsidRPr="00C25669">
              <w:rPr>
                <w:rFonts w:ascii="Arial" w:eastAsia="SimSun" w:hAnsi="Arial"/>
                <w:sz w:val="18"/>
              </w:rP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32F158F6" w14:textId="77777777" w:rsidR="002608E3" w:rsidRPr="00C25669" w:rsidRDefault="002608E3" w:rsidP="00FE4557">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tcPr>
          <w:p w14:paraId="6FEE9AD3" w14:textId="77777777" w:rsidR="002608E3" w:rsidRPr="00C25669" w:rsidRDefault="002608E3"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695A9C" w:rsidRPr="00C25669" w14:paraId="638A3ABA" w14:textId="77777777" w:rsidTr="00695A9C">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tcPr>
          <w:p w14:paraId="0D3C8C0D" w14:textId="0A6FEE5D" w:rsidR="00695A9C" w:rsidRPr="00C25669" w:rsidRDefault="00695A9C"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65" w:type="dxa"/>
            <w:tcBorders>
              <w:top w:val="single" w:sz="4" w:space="0" w:color="auto"/>
              <w:left w:val="single" w:sz="4" w:space="0" w:color="auto"/>
              <w:bottom w:val="single" w:sz="4" w:space="0" w:color="auto"/>
              <w:right w:val="single" w:sz="4" w:space="0" w:color="auto"/>
            </w:tcBorders>
            <w:vAlign w:val="center"/>
          </w:tcPr>
          <w:p w14:paraId="66D57EE6" w14:textId="77777777" w:rsidR="00695A9C" w:rsidRPr="00C25669" w:rsidRDefault="00695A9C" w:rsidP="003A175F">
            <w:pPr>
              <w:pStyle w:val="TAC"/>
            </w:pPr>
          </w:p>
        </w:tc>
        <w:tc>
          <w:tcPr>
            <w:tcW w:w="2847" w:type="dxa"/>
            <w:tcBorders>
              <w:top w:val="single" w:sz="4" w:space="0" w:color="auto"/>
              <w:left w:val="single" w:sz="4" w:space="0" w:color="auto"/>
              <w:bottom w:val="single" w:sz="4" w:space="0" w:color="auto"/>
              <w:right w:val="single" w:sz="4" w:space="0" w:color="auto"/>
            </w:tcBorders>
            <w:vAlign w:val="center"/>
          </w:tcPr>
          <w:p w14:paraId="277235E4" w14:textId="03181691" w:rsidR="00695A9C" w:rsidRPr="00C25669" w:rsidRDefault="00695A9C"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2608E3" w:rsidRPr="00C25669" w14:paraId="5A8C9501" w14:textId="77777777" w:rsidTr="00695A9C">
        <w:trPr>
          <w:trHeight w:val="71"/>
          <w:jc w:val="center"/>
        </w:trPr>
        <w:tc>
          <w:tcPr>
            <w:tcW w:w="6848" w:type="dxa"/>
            <w:gridSpan w:val="4"/>
            <w:tcBorders>
              <w:top w:val="single" w:sz="4" w:space="0" w:color="auto"/>
              <w:left w:val="single" w:sz="4" w:space="0" w:color="auto"/>
              <w:bottom w:val="single" w:sz="4" w:space="0" w:color="auto"/>
              <w:right w:val="single" w:sz="4" w:space="0" w:color="auto"/>
            </w:tcBorders>
            <w:vAlign w:val="center"/>
          </w:tcPr>
          <w:p w14:paraId="09C3349A" w14:textId="77777777" w:rsidR="002608E3" w:rsidRPr="007428EC" w:rsidRDefault="002608E3"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20C5B4CA" w14:textId="77777777" w:rsidR="002608E3" w:rsidRPr="00C25669" w:rsidRDefault="002608E3"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14:paraId="5BB56FBD" w14:textId="77777777" w:rsidR="002608E3" w:rsidRPr="00C25669" w:rsidRDefault="002608E3"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34800908" w14:textId="77777777" w:rsidR="005B3300" w:rsidRPr="00C25669" w:rsidRDefault="005B3300" w:rsidP="005B3300">
      <w:pPr>
        <w:rPr>
          <w:rFonts w:eastAsia="SimSun"/>
          <w:lang w:eastAsia="zh-CN"/>
        </w:rPr>
      </w:pPr>
    </w:p>
    <w:p w14:paraId="2EE7544B" w14:textId="77777777"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3D1EB34D"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7B9999A8"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EA8CF1F"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B1E095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DD15F0C"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38338A"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14:paraId="0A59A1D5" w14:textId="77777777" w:rsidR="005B3300" w:rsidRPr="00C25669" w:rsidRDefault="005B3300" w:rsidP="005B3300">
      <w:pPr>
        <w:rPr>
          <w:rFonts w:eastAsia="SimSun"/>
        </w:rPr>
      </w:pPr>
    </w:p>
    <w:p w14:paraId="2BA21D94" w14:textId="77777777" w:rsidR="005B3300" w:rsidRPr="00C25669" w:rsidRDefault="005B3300" w:rsidP="005B3300">
      <w:pPr>
        <w:pStyle w:val="Heading5"/>
        <w:rPr>
          <w:lang w:eastAsia="zh-CN"/>
        </w:rPr>
      </w:pPr>
      <w:bookmarkStart w:id="1705" w:name="_Toc21338254"/>
      <w:bookmarkStart w:id="1706" w:name="_Toc29808362"/>
      <w:bookmarkStart w:id="1707" w:name="_Toc37068281"/>
      <w:bookmarkStart w:id="1708" w:name="_Toc37083826"/>
      <w:bookmarkStart w:id="1709" w:name="_Toc37084168"/>
      <w:bookmarkStart w:id="1710" w:name="_Toc40209530"/>
      <w:bookmarkStart w:id="1711" w:name="_Toc40209872"/>
      <w:bookmarkStart w:id="1712" w:name="_Toc45892831"/>
      <w:bookmarkStart w:id="1713" w:name="_Toc53176694"/>
      <w:bookmarkStart w:id="1714" w:name="_Toc61121007"/>
      <w:bookmarkStart w:id="1715" w:name="_Toc67918191"/>
      <w:bookmarkStart w:id="1716" w:name="_Toc76298235"/>
      <w:bookmarkStart w:id="1717" w:name="_Toc76572247"/>
      <w:bookmarkStart w:id="1718" w:name="_Toc76652114"/>
      <w:bookmarkStart w:id="1719" w:name="_Toc76652952"/>
      <w:bookmarkStart w:id="1720" w:name="_Toc83742224"/>
      <w:bookmarkStart w:id="1721" w:name="_Toc91440714"/>
      <w:bookmarkStart w:id="1722" w:name="_Toc98849504"/>
      <w:bookmarkStart w:id="1723" w:name="_Toc106543357"/>
      <w:bookmarkStart w:id="1724" w:name="_Toc106737455"/>
      <w:bookmarkStart w:id="1725" w:name="_Toc107233222"/>
      <w:bookmarkStart w:id="1726" w:name="_Toc107234837"/>
      <w:bookmarkStart w:id="1727" w:name="_Toc107419807"/>
      <w:bookmarkStart w:id="1728" w:name="_Toc107477103"/>
      <w:bookmarkStart w:id="1729" w:name="_Toc114565957"/>
      <w:bookmarkStart w:id="1730" w:name="_Toc123936268"/>
      <w:bookmarkStart w:id="1731" w:name="_Toc124377283"/>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05558F43"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14:paraId="57606531" w14:textId="36A02E9D" w:rsidR="00FE4557" w:rsidRPr="00C25669" w:rsidRDefault="005B3300" w:rsidP="00FE4557">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r w:rsidR="00FE4557" w:rsidRPr="00C25669" w:rsidDel="00AF2648">
        <w:rPr>
          <w:lang w:eastAsia="zh-CN"/>
        </w:rPr>
        <w:t xml:space="preserve"> </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E4557" w:rsidRPr="00C25669" w14:paraId="2FC0245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16DB13"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DF2C51"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B3CCAE" w14:textId="77777777" w:rsidR="00FE4557" w:rsidRPr="00C25669" w:rsidRDefault="00FE4557" w:rsidP="00FE4557">
            <w:pPr>
              <w:keepNext/>
              <w:keepLines/>
              <w:spacing w:after="0"/>
              <w:jc w:val="center"/>
              <w:rPr>
                <w:rFonts w:ascii="Arial" w:hAnsi="Arial"/>
                <w:b/>
                <w:sz w:val="18"/>
              </w:rPr>
            </w:pPr>
            <w:r w:rsidRPr="00C25669">
              <w:rPr>
                <w:rFonts w:ascii="Arial" w:eastAsia="SimSun" w:hAnsi="Arial"/>
                <w:b/>
                <w:sz w:val="18"/>
              </w:rPr>
              <w:t>Test 1</w:t>
            </w:r>
          </w:p>
        </w:tc>
      </w:tr>
      <w:tr w:rsidR="00FE4557" w:rsidRPr="00C25669" w14:paraId="2FE43792"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E5A64"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EB127"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C7F04B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FE4557" w:rsidRPr="00C25669" w14:paraId="3C83FF2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4AF48"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3555CB"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229112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FE4557" w:rsidRPr="00C25669" w14:paraId="438016B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E049EB"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809289"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28D9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FE4557" w:rsidRPr="00C25669" w14:paraId="646FF38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F3E0AB" w14:textId="77777777" w:rsidR="00FE4557" w:rsidRPr="00C25669" w:rsidRDefault="00FE4557" w:rsidP="00FE4557">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DFEBB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6A98A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FE4557" w:rsidRPr="00C25669" w14:paraId="019EB269"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DE2AE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1FD35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FC06D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FE4557" w:rsidRPr="00C25669" w14:paraId="66BD771F"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F0CE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80E106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98C7C3" w14:textId="77777777" w:rsidR="00FE4557" w:rsidRPr="00C25669" w:rsidRDefault="00FE4557" w:rsidP="00FE4557">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14:paraId="46347D73"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FE4557" w:rsidRPr="00C25669" w14:paraId="1AE61EC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FD20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783FD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D06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FE4557" w:rsidRPr="00C25669" w14:paraId="2F4D6F07"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812A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ZP CSI-RS configuration</w:t>
            </w:r>
          </w:p>
          <w:p w14:paraId="472FB63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6EC60F"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0B0F20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11848" w14:textId="77777777" w:rsidR="00FE4557" w:rsidRPr="00C25669" w:rsidRDefault="00FE4557" w:rsidP="00FE4557">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FE4557" w:rsidRPr="00C25669" w14:paraId="19F29DB0" w14:textId="77777777" w:rsidTr="00FE4557">
        <w:trPr>
          <w:trHeight w:val="71"/>
          <w:jc w:val="center"/>
        </w:trPr>
        <w:tc>
          <w:tcPr>
            <w:tcW w:w="1383" w:type="dxa"/>
            <w:vMerge/>
            <w:tcBorders>
              <w:left w:val="single" w:sz="4" w:space="0" w:color="auto"/>
              <w:right w:val="single" w:sz="4" w:space="0" w:color="auto"/>
            </w:tcBorders>
            <w:vAlign w:val="center"/>
            <w:hideMark/>
          </w:tcPr>
          <w:p w14:paraId="48A93689"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E9DFB31"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BA3CF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C20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22E72F77" w14:textId="77777777" w:rsidTr="00FE4557">
        <w:trPr>
          <w:trHeight w:val="71"/>
          <w:jc w:val="center"/>
        </w:trPr>
        <w:tc>
          <w:tcPr>
            <w:tcW w:w="1383" w:type="dxa"/>
            <w:vMerge/>
            <w:tcBorders>
              <w:left w:val="single" w:sz="4" w:space="0" w:color="auto"/>
              <w:right w:val="single" w:sz="4" w:space="0" w:color="auto"/>
            </w:tcBorders>
            <w:vAlign w:val="center"/>
            <w:hideMark/>
          </w:tcPr>
          <w:p w14:paraId="0B981E4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CEBCF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3375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2A6EB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FE4557" w:rsidRPr="00C25669" w14:paraId="4AC81C52" w14:textId="77777777" w:rsidTr="00FE4557">
        <w:trPr>
          <w:trHeight w:val="71"/>
          <w:jc w:val="center"/>
        </w:trPr>
        <w:tc>
          <w:tcPr>
            <w:tcW w:w="1383" w:type="dxa"/>
            <w:vMerge/>
            <w:tcBorders>
              <w:left w:val="single" w:sz="4" w:space="0" w:color="auto"/>
              <w:right w:val="single" w:sz="4" w:space="0" w:color="auto"/>
            </w:tcBorders>
            <w:vAlign w:val="center"/>
            <w:hideMark/>
          </w:tcPr>
          <w:p w14:paraId="1A14A3C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DCB27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1B71B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9A840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7B298149" w14:textId="77777777" w:rsidTr="00FE4557">
        <w:trPr>
          <w:trHeight w:val="71"/>
          <w:jc w:val="center"/>
        </w:trPr>
        <w:tc>
          <w:tcPr>
            <w:tcW w:w="1383" w:type="dxa"/>
            <w:vMerge/>
            <w:tcBorders>
              <w:left w:val="single" w:sz="4" w:space="0" w:color="auto"/>
              <w:right w:val="single" w:sz="4" w:space="0" w:color="auto"/>
            </w:tcBorders>
            <w:vAlign w:val="center"/>
            <w:hideMark/>
          </w:tcPr>
          <w:p w14:paraId="79F34177"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235D9B" w14:textId="70B730DC"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CAC206"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823B4C" w14:textId="5B01CEFF" w:rsidR="00FE4557" w:rsidRPr="00C25669" w:rsidRDefault="00926A2D" w:rsidP="00FE4557">
            <w:pPr>
              <w:keepNext/>
              <w:keepLines/>
              <w:spacing w:after="0"/>
              <w:jc w:val="center"/>
              <w:rPr>
                <w:rFonts w:ascii="Arial" w:eastAsia="SimSun" w:hAnsi="Arial"/>
                <w:sz w:val="18"/>
                <w:lang w:eastAsia="zh-CN"/>
              </w:rPr>
            </w:pPr>
            <w:r>
              <w:rPr>
                <w:rFonts w:ascii="Arial" w:hAnsi="Arial"/>
                <w:sz w:val="18"/>
                <w:lang w:eastAsia="zh-CN"/>
              </w:rPr>
              <w:t>Row 5,(4)</w:t>
            </w:r>
          </w:p>
        </w:tc>
      </w:tr>
      <w:tr w:rsidR="00FE4557" w:rsidRPr="00C25669" w14:paraId="0AB39E11" w14:textId="77777777" w:rsidTr="00FE4557">
        <w:trPr>
          <w:trHeight w:val="71"/>
          <w:jc w:val="center"/>
        </w:trPr>
        <w:tc>
          <w:tcPr>
            <w:tcW w:w="1383" w:type="dxa"/>
            <w:vMerge/>
            <w:tcBorders>
              <w:left w:val="single" w:sz="4" w:space="0" w:color="auto"/>
              <w:right w:val="single" w:sz="4" w:space="0" w:color="auto"/>
            </w:tcBorders>
            <w:vAlign w:val="center"/>
            <w:hideMark/>
          </w:tcPr>
          <w:p w14:paraId="0251D3F2"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3C994C" w14:textId="0CCEC505" w:rsidR="00FE4557" w:rsidRPr="00C25669" w:rsidRDefault="00FE4557" w:rsidP="00FE4557">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D1BCC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4B3D3" w14:textId="73691838"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FE4557" w:rsidRPr="00C25669" w14:paraId="24DF5D7A" w14:textId="77777777" w:rsidTr="00FE4557">
        <w:trPr>
          <w:trHeight w:val="71"/>
          <w:jc w:val="center"/>
        </w:trPr>
        <w:tc>
          <w:tcPr>
            <w:tcW w:w="1383" w:type="dxa"/>
            <w:vMerge/>
            <w:tcBorders>
              <w:left w:val="single" w:sz="4" w:space="0" w:color="auto"/>
              <w:right w:val="single" w:sz="4" w:space="0" w:color="auto"/>
            </w:tcBorders>
            <w:vAlign w:val="center"/>
            <w:hideMark/>
          </w:tcPr>
          <w:p w14:paraId="27C3A1C2"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1501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740965AD" w14:textId="08605B71"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8EA552" w14:textId="77777777" w:rsidR="00FE4557" w:rsidRPr="00C25669" w:rsidRDefault="00FE4557" w:rsidP="00FE4557">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668FDDA" w14:textId="77777777" w:rsidR="00FE4557" w:rsidRPr="006F752A" w:rsidRDefault="00FE4557" w:rsidP="00FE4557">
            <w:pPr>
              <w:keepNext/>
              <w:keepLines/>
              <w:spacing w:after="0"/>
              <w:jc w:val="center"/>
              <w:rPr>
                <w:rFonts w:ascii="Arial" w:eastAsia="MS Mincho" w:hAnsi="Arial"/>
                <w:sz w:val="18"/>
                <w:lang w:eastAsia="ja-JP"/>
              </w:rPr>
            </w:pPr>
            <w:r w:rsidRPr="005527F0">
              <w:rPr>
                <w:rFonts w:ascii="Arial" w:hAnsi="Arial" w:hint="eastAsia"/>
                <w:sz w:val="18"/>
                <w:lang w:eastAsia="ja-JP"/>
              </w:rPr>
              <w:t>10/1</w:t>
            </w:r>
          </w:p>
        </w:tc>
      </w:tr>
      <w:tr w:rsidR="00FE4557" w:rsidRPr="00C25669" w14:paraId="64CF34FD"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11DD86"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NZP CSI-RS for CSI acquisition</w:t>
            </w:r>
          </w:p>
          <w:p w14:paraId="506C2D1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0B2CF6"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4C8D68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D9AD0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3B9B1630" w14:textId="77777777" w:rsidTr="00FE4557">
        <w:trPr>
          <w:trHeight w:val="71"/>
          <w:jc w:val="center"/>
        </w:trPr>
        <w:tc>
          <w:tcPr>
            <w:tcW w:w="1383" w:type="dxa"/>
            <w:vMerge/>
            <w:tcBorders>
              <w:left w:val="single" w:sz="4" w:space="0" w:color="auto"/>
              <w:right w:val="single" w:sz="4" w:space="0" w:color="auto"/>
            </w:tcBorders>
            <w:vAlign w:val="center"/>
          </w:tcPr>
          <w:p w14:paraId="7C30B323"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552EC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EFE22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C3E0F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FE4557" w:rsidRPr="00C25669" w14:paraId="63B16E6D" w14:textId="77777777" w:rsidTr="00FE4557">
        <w:trPr>
          <w:trHeight w:val="71"/>
          <w:jc w:val="center"/>
        </w:trPr>
        <w:tc>
          <w:tcPr>
            <w:tcW w:w="1383" w:type="dxa"/>
            <w:vMerge/>
            <w:tcBorders>
              <w:left w:val="single" w:sz="4" w:space="0" w:color="auto"/>
              <w:right w:val="single" w:sz="4" w:space="0" w:color="auto"/>
            </w:tcBorders>
            <w:vAlign w:val="center"/>
            <w:hideMark/>
          </w:tcPr>
          <w:p w14:paraId="47AF05FB"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85402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FB0D6F"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3F191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FE4557" w:rsidRPr="00C25669" w14:paraId="1C9DDF6E" w14:textId="77777777" w:rsidTr="00FE4557">
        <w:trPr>
          <w:trHeight w:val="71"/>
          <w:jc w:val="center"/>
        </w:trPr>
        <w:tc>
          <w:tcPr>
            <w:tcW w:w="1383" w:type="dxa"/>
            <w:vMerge/>
            <w:tcBorders>
              <w:left w:val="single" w:sz="4" w:space="0" w:color="auto"/>
              <w:right w:val="single" w:sz="4" w:space="0" w:color="auto"/>
            </w:tcBorders>
            <w:vAlign w:val="center"/>
            <w:hideMark/>
          </w:tcPr>
          <w:p w14:paraId="28E62FD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C69963"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F7209D"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AB02F9"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64E12272" w14:textId="77777777" w:rsidTr="00FE4557">
        <w:trPr>
          <w:trHeight w:val="71"/>
          <w:jc w:val="center"/>
        </w:trPr>
        <w:tc>
          <w:tcPr>
            <w:tcW w:w="1383" w:type="dxa"/>
            <w:vMerge/>
            <w:tcBorders>
              <w:left w:val="single" w:sz="4" w:space="0" w:color="auto"/>
              <w:right w:val="single" w:sz="4" w:space="0" w:color="auto"/>
            </w:tcBorders>
            <w:vAlign w:val="center"/>
            <w:hideMark/>
          </w:tcPr>
          <w:p w14:paraId="6F9131AF" w14:textId="77777777" w:rsidR="00FE4557" w:rsidRPr="00C25669" w:rsidRDefault="00FE4557" w:rsidP="00FE4557">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02C05A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E1B3E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BF95C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FE4557" w:rsidRPr="00C25669" w14:paraId="6630789B" w14:textId="77777777" w:rsidTr="00FE4557">
        <w:trPr>
          <w:trHeight w:val="71"/>
          <w:jc w:val="center"/>
        </w:trPr>
        <w:tc>
          <w:tcPr>
            <w:tcW w:w="1383" w:type="dxa"/>
            <w:vMerge/>
            <w:tcBorders>
              <w:left w:val="single" w:sz="4" w:space="0" w:color="auto"/>
              <w:right w:val="single" w:sz="4" w:space="0" w:color="auto"/>
            </w:tcBorders>
            <w:vAlign w:val="center"/>
            <w:hideMark/>
          </w:tcPr>
          <w:p w14:paraId="2BF349A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5C73A4" w14:textId="3B9351AD" w:rsidR="00FE4557" w:rsidRPr="00C25669" w:rsidRDefault="00FE4557" w:rsidP="00FE4557">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CD1F5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3902E2" w14:textId="1DB13F01"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FE4557" w:rsidRPr="00C25669" w14:paraId="122666F0" w14:textId="77777777" w:rsidTr="00FE4557">
        <w:trPr>
          <w:trHeight w:val="71"/>
          <w:jc w:val="center"/>
        </w:trPr>
        <w:tc>
          <w:tcPr>
            <w:tcW w:w="1383" w:type="dxa"/>
            <w:vMerge/>
            <w:tcBorders>
              <w:left w:val="single" w:sz="4" w:space="0" w:color="auto"/>
              <w:right w:val="single" w:sz="4" w:space="0" w:color="auto"/>
            </w:tcBorders>
            <w:vAlign w:val="center"/>
          </w:tcPr>
          <w:p w14:paraId="6C8FD0B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46C05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CSI-RS</w:t>
            </w:r>
          </w:p>
          <w:p w14:paraId="094E9F82" w14:textId="73A0B592" w:rsidR="00FE4557" w:rsidRPr="00C25669" w:rsidRDefault="00FF0031" w:rsidP="00FE4557">
            <w:pPr>
              <w:keepNext/>
              <w:keepLines/>
              <w:spacing w:after="0"/>
              <w:rPr>
                <w:rFonts w:ascii="Arial" w:eastAsia="SimSun"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49EB09" w14:textId="77777777" w:rsidR="00FE4557" w:rsidRPr="00C25669" w:rsidRDefault="00FE4557" w:rsidP="00FE4557">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6CA8393"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F246F05"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tcPr>
          <w:p w14:paraId="6647B211"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872EC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81BA5F9"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BB151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FE4557" w:rsidRPr="00C25669" w14:paraId="2A0825D9" w14:textId="77777777" w:rsidTr="00FE4557">
        <w:trPr>
          <w:trHeight w:val="71"/>
          <w:jc w:val="center"/>
        </w:trPr>
        <w:tc>
          <w:tcPr>
            <w:tcW w:w="1383" w:type="dxa"/>
            <w:vMerge w:val="restart"/>
            <w:tcBorders>
              <w:left w:val="single" w:sz="4" w:space="0" w:color="auto"/>
              <w:right w:val="single" w:sz="4" w:space="0" w:color="auto"/>
            </w:tcBorders>
            <w:vAlign w:val="center"/>
          </w:tcPr>
          <w:p w14:paraId="03C3C2A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80E234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6B58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E20592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55D98C00" w14:textId="77777777" w:rsidTr="00FE4557">
        <w:trPr>
          <w:trHeight w:val="221"/>
          <w:jc w:val="center"/>
        </w:trPr>
        <w:tc>
          <w:tcPr>
            <w:tcW w:w="1383" w:type="dxa"/>
            <w:vMerge/>
            <w:tcBorders>
              <w:left w:val="single" w:sz="4" w:space="0" w:color="auto"/>
              <w:right w:val="single" w:sz="4" w:space="0" w:color="auto"/>
            </w:tcBorders>
            <w:vAlign w:val="center"/>
            <w:hideMark/>
          </w:tcPr>
          <w:p w14:paraId="15A0CE07" w14:textId="77777777" w:rsidR="00FE4557" w:rsidRPr="00C25669" w:rsidRDefault="00FE4557" w:rsidP="00FE4557">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0C8E0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B07D53"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C4C57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FE4557" w:rsidRPr="00C25669" w14:paraId="446F1640" w14:textId="77777777" w:rsidTr="00FE4557">
        <w:trPr>
          <w:trHeight w:val="413"/>
          <w:jc w:val="center"/>
        </w:trPr>
        <w:tc>
          <w:tcPr>
            <w:tcW w:w="1383" w:type="dxa"/>
            <w:vMerge/>
            <w:tcBorders>
              <w:left w:val="single" w:sz="4" w:space="0" w:color="auto"/>
              <w:right w:val="single" w:sz="4" w:space="0" w:color="auto"/>
            </w:tcBorders>
            <w:vAlign w:val="center"/>
            <w:hideMark/>
          </w:tcPr>
          <w:p w14:paraId="15DCC74D"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D68CA5"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CSI-IM Resource Mapping</w:t>
            </w:r>
          </w:p>
          <w:p w14:paraId="2EDE6E35"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36C00C"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72493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FE4557" w:rsidRPr="00C25669" w14:paraId="4F3C9D71" w14:textId="77777777" w:rsidTr="00FE4557">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4B55E3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ECD420"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CSI-IM timeConfig</w:t>
            </w:r>
          </w:p>
          <w:p w14:paraId="5492AF9B" w14:textId="776292BA" w:rsidR="00FE4557" w:rsidRPr="00C25669" w:rsidRDefault="00FF0031" w:rsidP="00FE4557">
            <w:pPr>
              <w:keepNext/>
              <w:keepLines/>
              <w:spacing w:after="0"/>
              <w:rPr>
                <w:rFonts w:ascii="Arial" w:hAnsi="Arial"/>
                <w:sz w:val="18"/>
              </w:rPr>
            </w:pPr>
            <w:r>
              <w:rPr>
                <w:rFonts w:ascii="Arial" w:eastAsia="SimSun" w:hAnsi="Arial" w:hint="eastAsia"/>
                <w:sz w:val="18"/>
              </w:rPr>
              <w:t>periodicity</w:t>
            </w:r>
            <w:r w:rsidR="00FE4557"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67C16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972413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5CDDF10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0D64F"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ADA81D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5147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FE4557" w:rsidRPr="00C25669" w14:paraId="15939B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74089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37B209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9D10A0"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FE4557" w:rsidRPr="00C25669" w14:paraId="60D75305"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C41AE3"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048510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5A50B6"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cri-RI-PMI-CQI</w:t>
            </w:r>
          </w:p>
        </w:tc>
      </w:tr>
      <w:tr w:rsidR="00FE4557" w:rsidRPr="00C25669" w14:paraId="5377C16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98DF27"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6B5AA1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4A324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46D7BEE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439709"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060F7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8BD785"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E4557" w:rsidRPr="00C25669" w14:paraId="03E2ABC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C305C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C23C34"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8C493E"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64BFEA6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E42252"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0056C6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1C38E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FE4557" w:rsidRPr="00C25669" w14:paraId="4E6F797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91691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7A2745" w14:textId="77777777" w:rsidR="00FE4557" w:rsidRPr="00C25669" w:rsidRDefault="00FE4557" w:rsidP="00FE4557">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3416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FE4557" w:rsidRPr="00C25669" w14:paraId="3B99AD76"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92CE4D" w14:textId="77777777" w:rsidR="00FE4557" w:rsidRPr="00C25669" w:rsidRDefault="00FE4557" w:rsidP="00FE4557">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C01292E"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958EF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FE4557" w:rsidRPr="00C25669" w14:paraId="63FC0B4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A04FA7" w14:textId="1BA3F0F8" w:rsidR="00FE4557" w:rsidRPr="00C25669" w:rsidRDefault="00FE4557" w:rsidP="00FE4557">
            <w:pPr>
              <w:keepNext/>
              <w:keepLines/>
              <w:spacing w:after="0"/>
              <w:rPr>
                <w:rFonts w:ascii="Arial" w:eastAsia="SimSun" w:hAnsi="Arial"/>
                <w:sz w:val="18"/>
              </w:rPr>
            </w:pPr>
            <w:r w:rsidRPr="00C25669">
              <w:rPr>
                <w:rFonts w:ascii="Arial" w:eastAsia="SimSun" w:hAnsi="Arial"/>
                <w:sz w:val="18"/>
              </w:rPr>
              <w:t xml:space="preserve">CSI-Report </w:t>
            </w:r>
            <w:r w:rsidR="00FF0031">
              <w:rPr>
                <w:rFonts w:ascii="Arial" w:eastAsia="SimSun" w:hAnsi="Arial" w:hint="eastAsia"/>
                <w:sz w:val="18"/>
              </w:rPr>
              <w:t>periodicity</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E1C6D98"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3A5355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FE4557" w:rsidRPr="00C25669" w14:paraId="77FD41C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49268A" w14:textId="77777777" w:rsidR="00FE4557" w:rsidRPr="00C25669" w:rsidRDefault="00FE4557" w:rsidP="00FE4557">
            <w:pPr>
              <w:keepNext/>
              <w:keepLines/>
              <w:spacing w:after="0"/>
              <w:rPr>
                <w:rFonts w:ascii="Arial" w:eastAsia="SimSun" w:hAnsi="Arial"/>
                <w:sz w:val="18"/>
              </w:rPr>
            </w:pPr>
            <w:r w:rsidRPr="00C25669">
              <w:rPr>
                <w:rFonts w:ascii="Arial" w:hAnsi="Arial"/>
                <w:sz w:val="18"/>
              </w:rPr>
              <w:lastRenderedPageBreak/>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58591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45FBDB2"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8</w:t>
            </w:r>
          </w:p>
        </w:tc>
      </w:tr>
      <w:tr w:rsidR="00FE4557" w:rsidRPr="00C25669" w14:paraId="6A9F17D4"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D199FB"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90D03A2"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3512256"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FE4557" w:rsidRPr="00C25669" w14:paraId="55EAE37A"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621101"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335044"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89B391D"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1</w:t>
            </w:r>
          </w:p>
        </w:tc>
      </w:tr>
      <w:tr w:rsidR="00FE4557" w:rsidRPr="00C25669" w14:paraId="583911BE"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25A646" w14:textId="77777777" w:rsidR="00FE4557" w:rsidRPr="00C25669" w:rsidRDefault="00FE4557" w:rsidP="00FE4557">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26894EF" w14:textId="77777777" w:rsidR="00FE4557" w:rsidRPr="00C25669" w:rsidRDefault="00FE4557" w:rsidP="00FE4557">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2675EF" w14:textId="77777777" w:rsidR="00FE4557" w:rsidRPr="00C25669" w:rsidRDefault="00FE455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0B8714E3" w14:textId="77777777" w:rsidR="00FE4557" w:rsidRPr="00C25669" w:rsidDel="00C47FF2" w:rsidRDefault="00FE4557" w:rsidP="00FE4557">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FE4557" w:rsidRPr="00C25669" w14:paraId="1E2E3CE5" w14:textId="77777777" w:rsidTr="00FE4557">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06A9897"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46CA848"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7809A50"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ACC5D5"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lang w:eastAsia="zh-CN"/>
              </w:rPr>
              <w:t>typeI-SinglePanel</w:t>
            </w:r>
          </w:p>
        </w:tc>
      </w:tr>
      <w:tr w:rsidR="00FE4557" w:rsidRPr="00C25669" w14:paraId="7EE4FA82" w14:textId="77777777" w:rsidTr="00FE4557">
        <w:trPr>
          <w:trHeight w:val="71"/>
          <w:jc w:val="center"/>
        </w:trPr>
        <w:tc>
          <w:tcPr>
            <w:tcW w:w="1383" w:type="dxa"/>
            <w:vMerge/>
            <w:tcBorders>
              <w:left w:val="single" w:sz="4" w:space="0" w:color="auto"/>
              <w:right w:val="single" w:sz="4" w:space="0" w:color="auto"/>
            </w:tcBorders>
            <w:hideMark/>
          </w:tcPr>
          <w:p w14:paraId="6EE2DFBA"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ADC7C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5D6C63B"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7FBF91"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E4557" w:rsidRPr="00C25669" w14:paraId="136ADE9E" w14:textId="77777777" w:rsidTr="00FE4557">
        <w:trPr>
          <w:trHeight w:val="71"/>
          <w:jc w:val="center"/>
        </w:trPr>
        <w:tc>
          <w:tcPr>
            <w:tcW w:w="1383" w:type="dxa"/>
            <w:vMerge/>
            <w:tcBorders>
              <w:left w:val="single" w:sz="4" w:space="0" w:color="auto"/>
              <w:right w:val="single" w:sz="4" w:space="0" w:color="auto"/>
            </w:tcBorders>
            <w:hideMark/>
          </w:tcPr>
          <w:p w14:paraId="316B4F74"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D3E34A"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7C37907"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6F827"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FE4557" w:rsidRPr="00C25669" w14:paraId="58C85020" w14:textId="77777777" w:rsidTr="00FE4557">
        <w:trPr>
          <w:trHeight w:val="71"/>
          <w:jc w:val="center"/>
        </w:trPr>
        <w:tc>
          <w:tcPr>
            <w:tcW w:w="1383" w:type="dxa"/>
            <w:vMerge/>
            <w:tcBorders>
              <w:left w:val="single" w:sz="4" w:space="0" w:color="auto"/>
              <w:right w:val="single" w:sz="4" w:space="0" w:color="auto"/>
            </w:tcBorders>
          </w:tcPr>
          <w:p w14:paraId="05EAFCD6"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F26261"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7B4E566"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D162C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FE4557" w:rsidRPr="00C25669" w14:paraId="210CD699" w14:textId="77777777" w:rsidTr="00FE4557">
        <w:trPr>
          <w:trHeight w:val="71"/>
          <w:jc w:val="center"/>
        </w:trPr>
        <w:tc>
          <w:tcPr>
            <w:tcW w:w="1383" w:type="dxa"/>
            <w:vMerge/>
            <w:tcBorders>
              <w:left w:val="single" w:sz="4" w:space="0" w:color="auto"/>
              <w:right w:val="single" w:sz="4" w:space="0" w:color="auto"/>
            </w:tcBorders>
            <w:hideMark/>
          </w:tcPr>
          <w:p w14:paraId="17B6CCEC"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E0366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694D261"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57CAD2"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FE4557" w:rsidRPr="00C25669" w14:paraId="383603E3" w14:textId="77777777" w:rsidTr="00FE4557">
        <w:trPr>
          <w:trHeight w:val="71"/>
          <w:jc w:val="center"/>
        </w:trPr>
        <w:tc>
          <w:tcPr>
            <w:tcW w:w="1383" w:type="dxa"/>
            <w:vMerge/>
            <w:tcBorders>
              <w:left w:val="single" w:sz="4" w:space="0" w:color="auto"/>
              <w:bottom w:val="single" w:sz="4" w:space="0" w:color="auto"/>
              <w:right w:val="single" w:sz="4" w:space="0" w:color="auto"/>
            </w:tcBorders>
          </w:tcPr>
          <w:p w14:paraId="04916C40" w14:textId="77777777" w:rsidR="00FE4557" w:rsidRPr="00C25669" w:rsidRDefault="00FE4557" w:rsidP="00FE455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F27D5C"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6C00F68"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1BF294"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FE4557" w:rsidRPr="00C25669" w14:paraId="12C13147"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B3FF96E"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509BE5"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797D1B"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FE4557" w:rsidRPr="00C25669" w14:paraId="48408593"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8C3AAD"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3B612" w14:textId="77777777" w:rsidR="00FE4557" w:rsidRPr="00C25669" w:rsidRDefault="00FE4557" w:rsidP="00FE4557">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475CA55C"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FE4557" w:rsidRPr="00C25669" w14:paraId="777249F1"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51395B" w14:textId="77777777" w:rsidR="00FE4557" w:rsidRPr="00C25669" w:rsidRDefault="00FE4557" w:rsidP="00FE4557">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D1259E9" w14:textId="77777777" w:rsidR="00FE4557" w:rsidRPr="00C25669" w:rsidRDefault="00FE4557" w:rsidP="00FE4557">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10113F"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FE4557" w:rsidRPr="00C25669" w14:paraId="139B26DB"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8B9B42" w14:textId="77777777" w:rsidR="00FE4557" w:rsidRPr="00C25669" w:rsidRDefault="00FE4557" w:rsidP="00FE4557">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4D024CA" w14:textId="77777777" w:rsidR="00FE4557" w:rsidRPr="00C25669" w:rsidRDefault="00FE4557" w:rsidP="00FE4557">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20564A" w14:textId="77777777" w:rsidR="00FE4557" w:rsidRPr="00C25669" w:rsidRDefault="00FE4557" w:rsidP="00FE4557">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394899" w:rsidRPr="00C25669" w14:paraId="384E7978" w14:textId="77777777" w:rsidTr="00FE455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2BC787D" w14:textId="07B2583F" w:rsidR="00394899" w:rsidRPr="00C25669" w:rsidRDefault="00394899" w:rsidP="003A175F">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673A22" w14:textId="77777777" w:rsidR="00394899" w:rsidRPr="00C25669" w:rsidRDefault="00394899"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A2E2BAD" w14:textId="5FF01F35" w:rsidR="00394899" w:rsidRPr="00C25669" w:rsidRDefault="00394899" w:rsidP="003A175F">
            <w:pPr>
              <w:pStyle w:val="TAC"/>
              <w:rPr>
                <w:rFonts w:cs="Arial"/>
                <w:szCs w:val="18"/>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FE4557" w:rsidRPr="00C25669" w14:paraId="65798CFD" w14:textId="77777777" w:rsidTr="00FE455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22E6E75" w14:textId="77777777" w:rsidR="00FE4557" w:rsidRPr="007428EC" w:rsidRDefault="00FE4557" w:rsidP="00FE4557">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14:paraId="0A50629D" w14:textId="77777777" w:rsidR="00FE4557" w:rsidRPr="00C25669" w:rsidRDefault="00FE4557" w:rsidP="00FE4557">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14:paraId="48E3C7EC" w14:textId="77777777" w:rsidR="00FE4557" w:rsidRPr="00C25669" w:rsidRDefault="00FE4557" w:rsidP="00FE4557">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14:paraId="0322A11A" w14:textId="77777777" w:rsidR="00FE4557" w:rsidRPr="00C25669" w:rsidRDefault="00FE4557" w:rsidP="00FE4557">
      <w:pPr>
        <w:rPr>
          <w:rFonts w:eastAsia="SimSun"/>
          <w:lang w:eastAsia="zh-CN"/>
        </w:rPr>
      </w:pPr>
    </w:p>
    <w:p w14:paraId="0AE82F73" w14:textId="77777777"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14:paraId="4904B9F8"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8710029"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1FCCE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14:paraId="37E7DFB1"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555F4944"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8A9E4E"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14:paraId="557D5C78" w14:textId="77777777" w:rsidR="005B3300" w:rsidRPr="00C25669" w:rsidRDefault="005B3300" w:rsidP="005B3300">
      <w:pPr>
        <w:rPr>
          <w:rFonts w:eastAsia="SimSun"/>
          <w:lang w:eastAsia="zh-CN"/>
        </w:rPr>
      </w:pPr>
    </w:p>
    <w:p w14:paraId="2A957126" w14:textId="20B2D343" w:rsidR="005D1A1A" w:rsidRDefault="005D1A1A" w:rsidP="005D1A1A">
      <w:pPr>
        <w:pStyle w:val="Heading5"/>
        <w:rPr>
          <w:rFonts w:eastAsiaTheme="minorEastAsia"/>
          <w:lang w:eastAsia="zh-CN"/>
        </w:rPr>
      </w:pPr>
      <w:bookmarkStart w:id="1732" w:name="_Toc53176695"/>
      <w:bookmarkStart w:id="1733" w:name="_Toc61121008"/>
      <w:bookmarkStart w:id="1734" w:name="_Toc67918192"/>
      <w:bookmarkStart w:id="1735" w:name="_Toc76298236"/>
      <w:bookmarkStart w:id="1736" w:name="_Toc76572248"/>
      <w:bookmarkStart w:id="1737" w:name="_Toc76652115"/>
      <w:bookmarkStart w:id="1738" w:name="_Toc76652953"/>
      <w:bookmarkStart w:id="1739" w:name="_Toc83742225"/>
      <w:bookmarkStart w:id="1740" w:name="_Toc91440715"/>
      <w:bookmarkStart w:id="1741" w:name="_Toc98849505"/>
      <w:bookmarkStart w:id="1742" w:name="_Toc106543358"/>
      <w:bookmarkStart w:id="1743" w:name="_Toc106737456"/>
      <w:bookmarkStart w:id="1744" w:name="_Toc107233223"/>
      <w:bookmarkStart w:id="1745" w:name="_Toc107234838"/>
      <w:bookmarkStart w:id="1746" w:name="_Toc107419808"/>
      <w:bookmarkStart w:id="1747" w:name="_Toc107477104"/>
      <w:bookmarkStart w:id="1748" w:name="_Toc114565958"/>
      <w:bookmarkStart w:id="1749" w:name="_Toc123936269"/>
      <w:bookmarkStart w:id="1750" w:name="_Toc124377284"/>
      <w:bookmarkStart w:id="1751" w:name="_Toc21338255"/>
      <w:bookmarkStart w:id="1752" w:name="_Toc29808363"/>
      <w:bookmarkStart w:id="1753" w:name="_Toc37068282"/>
      <w:bookmarkStart w:id="1754" w:name="_Toc37083827"/>
      <w:bookmarkStart w:id="1755" w:name="_Toc37084169"/>
      <w:bookmarkStart w:id="1756" w:name="_Toc40209531"/>
      <w:bookmarkStart w:id="1757" w:name="_Toc40209873"/>
      <w:bookmarkStart w:id="1758" w:name="_Toc45892832"/>
      <w:r>
        <w:rPr>
          <w:lang w:eastAsia="zh-CN"/>
        </w:rPr>
        <w:t>6.3.3.2.3</w:t>
      </w:r>
      <w:r>
        <w:rPr>
          <w:lang w:eastAsia="zh-CN"/>
        </w:rPr>
        <w:tab/>
      </w:r>
      <w:r w:rsidR="002C369C">
        <w:rPr>
          <w:lang w:eastAsia="zh-CN"/>
        </w:rPr>
        <w:t>Multiple</w:t>
      </w:r>
      <w:r>
        <w:rPr>
          <w:lang w:eastAsia="zh-CN"/>
        </w:rPr>
        <w:t xml:space="preserve"> PMI with 16TX </w:t>
      </w:r>
      <w:r>
        <w:rPr>
          <w:lang w:val="en-US"/>
        </w:rPr>
        <w:t>TypeI-SinglePanel</w:t>
      </w:r>
      <w:r>
        <w:rPr>
          <w:lang w:val="en-US" w:eastAsia="zh-CN"/>
        </w:rPr>
        <w:t xml:space="preserve"> Codebook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42229A5E"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6.3.3.2.3</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6.3.3.2.3-2</w:t>
      </w:r>
      <w:r>
        <w:rPr>
          <w:rFonts w:eastAsia="SimSun"/>
        </w:rPr>
        <w:t>.</w:t>
      </w:r>
    </w:p>
    <w:p w14:paraId="4488E0A4" w14:textId="77777777" w:rsidR="005D1A1A" w:rsidRDefault="005D1A1A" w:rsidP="005D1A1A">
      <w:pPr>
        <w:pStyle w:val="TH"/>
        <w:rPr>
          <w:rFonts w:eastAsiaTheme="minorEastAsia"/>
          <w:lang w:eastAsia="zh-CN"/>
        </w:rPr>
      </w:pPr>
      <w:r>
        <w:lastRenderedPageBreak/>
        <w:t xml:space="preserve">Table </w:t>
      </w:r>
      <w:r>
        <w:rPr>
          <w:lang w:eastAsia="zh-CN"/>
        </w:rPr>
        <w:t>6.3.3.2.3-1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25D274C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EBAE9"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5537C"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90A9E5"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30B5611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603A8"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0674"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9F7E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1502713"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5AB1A8"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E4EFF"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98C1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EC49EFB"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F7B9C7"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9ED1C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261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B952EC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13F7B3"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11252E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02A58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6189BA9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105A1"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4B1A9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D020D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TDLC300-5</w:t>
            </w:r>
          </w:p>
        </w:tc>
      </w:tr>
      <w:tr w:rsidR="005D1A1A" w14:paraId="413BED7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819CE"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692E3B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65193"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16</w:t>
            </w:r>
            <w:r>
              <w:rPr>
                <w:rFonts w:ascii="Arial" w:eastAsia="?? ??" w:hAnsi="Arial"/>
                <w:kern w:val="2"/>
                <w:sz w:val="18"/>
              </w:rPr>
              <w:t xml:space="preserve"> x </w:t>
            </w:r>
            <w:r>
              <w:rPr>
                <w:rFonts w:ascii="Arial" w:eastAsia="SimSun" w:hAnsi="Arial"/>
                <w:kern w:val="2"/>
                <w:sz w:val="18"/>
                <w:lang w:eastAsia="zh-CN"/>
              </w:rPr>
              <w:t>4</w:t>
            </w:r>
          </w:p>
          <w:p w14:paraId="1AE43E6F"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(4,2)</w:t>
            </w:r>
          </w:p>
        </w:tc>
      </w:tr>
      <w:tr w:rsidR="005D1A1A" w:rsidRPr="00F73B65" w14:paraId="2C08C72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27AA0"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F7180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619E7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1209DFF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CCABB5"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433B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A0E21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DD0A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736ED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E2165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80F5DB"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64A70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7A00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04FD2950"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6FBA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58568"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CBBA62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2B31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08376D6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269F20"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B39041"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1CA6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ADD0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F32DFC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6BD23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6B853B"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E303B3"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1A6A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1BB92B4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BEEAD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434FF0"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5E4E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CD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E1AD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BE0F26"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57DBCC"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4982DBF"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FF658"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E3A4E7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7507871F"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CD125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6161B"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6CAFCF9"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7BD57"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16E8746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D7AC45"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89E3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DAAB4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A847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7E6825BC"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5EBC7"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32E20"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D4CC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74F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16</w:t>
            </w:r>
          </w:p>
        </w:tc>
      </w:tr>
      <w:tr w:rsidR="005D1A1A" w14:paraId="63F86C21"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7C952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73F787"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EBCC9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14687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0C416E95"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591218"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01806FA"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D059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BEAF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23610842"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3BF8B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1D63"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9EE37A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AEA7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12, (2, 4, 6, 8)</w:t>
            </w:r>
          </w:p>
        </w:tc>
      </w:tr>
      <w:tr w:rsidR="005D1A1A" w14:paraId="119B74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86949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F0959"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16606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DAE7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w:t>
            </w:r>
          </w:p>
        </w:tc>
      </w:tr>
      <w:tr w:rsidR="005D1A1A" w14:paraId="42CEEF19"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D91D4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45A269"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097459A9"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04EC2"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FA425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53D321A"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B76B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A2CF2E"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AF309D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CCD61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373A5F32"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B7E6D1"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51E8B76"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FD8F5C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A7B55"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30353E9" w14:textId="77777777" w:rsidTr="007E1C9C">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62C99E"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DA50A"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14706"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E9B9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2F972400" w14:textId="77777777" w:rsidTr="007E1C9C">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B6CEA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221782"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7FECBD5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8282DF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8065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3D0138B8"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4CCE1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A599D"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539CA40A"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02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CF47C6"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1958751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E9B0C0"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A2EA1A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C265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B05A33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90826A"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FE809E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D0C4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56074F4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535843"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26DCFA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497FC"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2CCF8E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826A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96F13A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0EE3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E8333A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ABA106"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04D251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5C3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53F6065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626404"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A3C42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89F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5D4DE81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5E8F8D"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B5DA6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898F5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Subband</w:t>
            </w:r>
          </w:p>
        </w:tc>
      </w:tr>
      <w:tr w:rsidR="005D1A1A" w14:paraId="7C179F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CD4CCB"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7AF16"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D4A0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35BADB9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8AADE"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BCFCD9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F8DA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1155ADB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865305"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BEA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3D223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20B9148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F6C969"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9978E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FA210"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3E6E1BD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67622"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AFEDB6E"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34E62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23E1072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2DFCDD"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C4A7F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0B9B4"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743E3EEF"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DD52EB"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C2C7BA"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7519EA"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456FFCB3"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1D451E28"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30143D9"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949A6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F4083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C9CB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6C1C3AF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A299C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3534C"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0CF4DF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F084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791442FB"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20F0D0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7332E2"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73FF8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F192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(4,2)</w:t>
            </w:r>
          </w:p>
        </w:tc>
      </w:tr>
      <w:tr w:rsidR="005D1A1A" w14:paraId="2D4128B6"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5A8D46"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A7419"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A74A95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23D2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06D533D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874A"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29EC0F"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A51F4E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CA84" w14:textId="77777777" w:rsidR="00551A47" w:rsidRDefault="005D1A1A" w:rsidP="00551A47">
            <w:pPr>
              <w:keepNext/>
              <w:keepLines/>
              <w:spacing w:after="0"/>
              <w:jc w:val="center"/>
              <w:rPr>
                <w:rFonts w:ascii="Arial" w:eastAsia="SimSun" w:hAnsi="Arial"/>
                <w:sz w:val="18"/>
                <w:lang w:eastAsia="zh-CN"/>
              </w:rPr>
            </w:pPr>
            <w:r>
              <w:rPr>
                <w:rFonts w:ascii="Arial" w:eastAsia="SimSun" w:hAnsi="Arial"/>
                <w:sz w:val="18"/>
                <w:lang w:eastAsia="zh-CN"/>
              </w:rPr>
              <w:t>0x</w:t>
            </w:r>
          </w:p>
          <w:p w14:paraId="53A911A7" w14:textId="77777777" w:rsidR="00551A47"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52D52FB" w14:textId="7B601642" w:rsidR="005D1A1A" w:rsidRDefault="00551A47" w:rsidP="00551A47">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3E4F9007" w14:textId="77777777" w:rsidTr="007E1C9C">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326B9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573BD3"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9F0D0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3BDA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618010EE"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5526A7"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6B87A6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3DBCC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0DDA079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167738"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86361"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3957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1AD1AF4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22684"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6C56B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69BB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622FF62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DF5CE"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90BD6D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D2136"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5D1A1A" w:rsidRPr="00313FEC" w14:paraId="3E3DB639"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503E2DA"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6122C279"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0D8B90C6"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60848EAF" w14:textId="77777777" w:rsidR="005D1A1A" w:rsidRDefault="005D1A1A" w:rsidP="005D1A1A">
      <w:pPr>
        <w:rPr>
          <w:rFonts w:eastAsia="SimSun"/>
          <w:lang w:eastAsia="zh-CN"/>
        </w:rPr>
      </w:pPr>
    </w:p>
    <w:p w14:paraId="5862B194" w14:textId="77777777" w:rsidR="005D1A1A" w:rsidRDefault="005D1A1A" w:rsidP="005D1A1A">
      <w:pPr>
        <w:pStyle w:val="TH"/>
        <w:rPr>
          <w:rFonts w:eastAsiaTheme="minorEastAsia"/>
          <w:lang w:eastAsia="zh-CN"/>
        </w:rPr>
      </w:pPr>
      <w:r>
        <w:t xml:space="preserve">Table </w:t>
      </w:r>
      <w:r>
        <w:rPr>
          <w:lang w:eastAsia="zh-CN"/>
        </w:rPr>
        <w:t>6.3.3.2.3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265180C6"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5D436B15"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E6FE92E"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4949EE53"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FC5F789"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8B600D0" w14:textId="20A8C447" w:rsidR="005D1A1A" w:rsidRDefault="0014644C" w:rsidP="007E1C9C">
            <w:pPr>
              <w:keepNext/>
              <w:keepLines/>
              <w:spacing w:after="0"/>
              <w:jc w:val="center"/>
              <w:rPr>
                <w:rFonts w:ascii="Arial" w:hAnsi="Arial"/>
                <w:sz w:val="18"/>
                <w:lang w:eastAsia="zh-CN"/>
              </w:rPr>
            </w:pPr>
            <w:r>
              <w:rPr>
                <w:rFonts w:ascii="Arial" w:hAnsi="Arial"/>
                <w:sz w:val="18"/>
                <w:lang w:eastAsia="zh-CN"/>
              </w:rPr>
              <w:t>3.0</w:t>
            </w:r>
          </w:p>
        </w:tc>
      </w:tr>
    </w:tbl>
    <w:p w14:paraId="3448B9EC" w14:textId="77777777" w:rsidR="005D1A1A" w:rsidRDefault="005D1A1A" w:rsidP="005D1A1A">
      <w:pPr>
        <w:rPr>
          <w:rFonts w:eastAsia="SimSun"/>
          <w:lang w:eastAsia="zh-CN"/>
        </w:rPr>
      </w:pPr>
    </w:p>
    <w:p w14:paraId="68EC5028" w14:textId="77777777" w:rsidR="005D1A1A" w:rsidRDefault="005D1A1A" w:rsidP="005D1A1A">
      <w:pPr>
        <w:pStyle w:val="Heading5"/>
        <w:rPr>
          <w:rFonts w:eastAsiaTheme="minorEastAsia"/>
          <w:lang w:eastAsia="zh-CN"/>
        </w:rPr>
      </w:pPr>
      <w:bookmarkStart w:id="1759" w:name="_Toc53176696"/>
      <w:bookmarkStart w:id="1760" w:name="_Toc61121009"/>
      <w:bookmarkStart w:id="1761" w:name="_Toc67918193"/>
      <w:bookmarkStart w:id="1762" w:name="_Toc76298237"/>
      <w:bookmarkStart w:id="1763" w:name="_Toc76572249"/>
      <w:bookmarkStart w:id="1764" w:name="_Toc76652116"/>
      <w:bookmarkStart w:id="1765" w:name="_Toc76652954"/>
      <w:bookmarkStart w:id="1766" w:name="_Toc83742226"/>
      <w:bookmarkStart w:id="1767" w:name="_Toc91440716"/>
      <w:bookmarkStart w:id="1768" w:name="_Toc98849506"/>
      <w:bookmarkStart w:id="1769" w:name="_Toc106543359"/>
      <w:bookmarkStart w:id="1770" w:name="_Toc106737457"/>
      <w:bookmarkStart w:id="1771" w:name="_Toc107233224"/>
      <w:bookmarkStart w:id="1772" w:name="_Toc107234839"/>
      <w:bookmarkStart w:id="1773" w:name="_Toc107419809"/>
      <w:bookmarkStart w:id="1774" w:name="_Toc107477105"/>
      <w:bookmarkStart w:id="1775" w:name="_Toc114565959"/>
      <w:bookmarkStart w:id="1776" w:name="_Toc123936270"/>
      <w:bookmarkStart w:id="1777" w:name="_Toc124377285"/>
      <w:r>
        <w:rPr>
          <w:lang w:eastAsia="zh-CN"/>
        </w:rPr>
        <w:t>6.3.3.2.4</w:t>
      </w:r>
      <w:r>
        <w:rPr>
          <w:lang w:eastAsia="zh-CN"/>
        </w:rPr>
        <w:tab/>
        <w:t xml:space="preserve">Single PMI with 32TX </w:t>
      </w:r>
      <w:r>
        <w:rPr>
          <w:lang w:val="en-US"/>
        </w:rPr>
        <w:t>TypeI-SinglePanel</w:t>
      </w:r>
      <w:r>
        <w:rPr>
          <w:lang w:val="en-US" w:eastAsia="zh-CN"/>
        </w:rPr>
        <w:t xml:space="preserve"> Codebook</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CC0B23" w14:textId="77777777" w:rsidR="005D1A1A" w:rsidRDefault="005D1A1A" w:rsidP="005D1A1A">
      <w:pPr>
        <w:rPr>
          <w:rFonts w:eastAsia="SimSun"/>
          <w:lang w:eastAsia="zh-CN"/>
        </w:rPr>
      </w:pPr>
      <w:r>
        <w:rPr>
          <w:rFonts w:eastAsia="SimSun"/>
        </w:rPr>
        <w:t xml:space="preserve">For the parameters specified in Table </w:t>
      </w:r>
      <w:r>
        <w:rPr>
          <w:rFonts w:eastAsia="SimSun"/>
          <w:lang w:eastAsia="zh-CN"/>
        </w:rPr>
        <w:t>6.3.3.2.4</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6.3.3.2.4-2</w:t>
      </w:r>
      <w:r>
        <w:rPr>
          <w:rFonts w:eastAsia="SimSun"/>
        </w:rPr>
        <w:t>.</w:t>
      </w:r>
    </w:p>
    <w:p w14:paraId="4AD41A2D" w14:textId="77777777" w:rsidR="005D1A1A" w:rsidRDefault="005D1A1A" w:rsidP="005D1A1A">
      <w:pPr>
        <w:pStyle w:val="TH"/>
        <w:rPr>
          <w:rFonts w:eastAsiaTheme="minorEastAsia"/>
          <w:lang w:eastAsia="zh-CN"/>
        </w:rPr>
      </w:pPr>
      <w:r>
        <w:lastRenderedPageBreak/>
        <w:t xml:space="preserve">Table </w:t>
      </w:r>
      <w:r>
        <w:rPr>
          <w:lang w:eastAsia="zh-CN"/>
        </w:rPr>
        <w:t>6.3.3.2.4-1</w:t>
      </w:r>
      <w:r>
        <w:t xml:space="preserve">: </w:t>
      </w:r>
      <w:r>
        <w:rPr>
          <w:lang w:eastAsia="zh-CN"/>
        </w:rPr>
        <w:t>T</w:t>
      </w:r>
      <w:r>
        <w:t xml:space="preserve">est parameters </w:t>
      </w:r>
      <w:r>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D1A1A" w14:paraId="7DB31D8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FD0FBB"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15B8B" w14:textId="77777777" w:rsidR="005D1A1A" w:rsidRDefault="005D1A1A" w:rsidP="007E1C9C">
            <w:pPr>
              <w:keepNext/>
              <w:keepLines/>
              <w:spacing w:after="0"/>
              <w:jc w:val="center"/>
              <w:rPr>
                <w:rFonts w:ascii="Arial" w:hAnsi="Arial"/>
                <w:b/>
                <w:sz w:val="18"/>
              </w:rPr>
            </w:pPr>
            <w:r>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319879"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16A539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813131" w14:textId="77777777" w:rsidR="005D1A1A" w:rsidRDefault="005D1A1A" w:rsidP="007E1C9C">
            <w:pPr>
              <w:keepNext/>
              <w:keepLines/>
              <w:spacing w:after="0"/>
              <w:rPr>
                <w:rFonts w:ascii="Arial" w:hAnsi="Arial"/>
                <w:sz w:val="18"/>
              </w:rPr>
            </w:pPr>
            <w:r>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8FA99" w14:textId="77777777" w:rsidR="005D1A1A" w:rsidRDefault="005D1A1A" w:rsidP="007E1C9C">
            <w:pPr>
              <w:keepNext/>
              <w:keepLines/>
              <w:spacing w:after="0"/>
              <w:jc w:val="center"/>
              <w:rPr>
                <w:rFonts w:ascii="Arial" w:hAnsi="Arial"/>
                <w:sz w:val="18"/>
              </w:rPr>
            </w:pPr>
            <w:r>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C2723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40</w:t>
            </w:r>
          </w:p>
        </w:tc>
      </w:tr>
      <w:tr w:rsidR="005D1A1A" w14:paraId="1CAC9DE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9D69DA" w14:textId="77777777" w:rsidR="005D1A1A" w:rsidRDefault="005D1A1A" w:rsidP="007E1C9C">
            <w:pPr>
              <w:keepNext/>
              <w:keepLines/>
              <w:spacing w:after="0"/>
              <w:rPr>
                <w:rFonts w:ascii="Arial" w:eastAsia="SimSun" w:hAnsi="Arial"/>
                <w:sz w:val="18"/>
              </w:rPr>
            </w:pPr>
            <w:r>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2C0AA" w14:textId="77777777" w:rsidR="005D1A1A" w:rsidRDefault="005D1A1A" w:rsidP="007E1C9C">
            <w:pPr>
              <w:keepNext/>
              <w:keepLines/>
              <w:spacing w:after="0"/>
              <w:jc w:val="center"/>
              <w:rPr>
                <w:rFonts w:ascii="Arial" w:eastAsia="SimSun" w:hAnsi="Arial"/>
                <w:sz w:val="18"/>
              </w:rPr>
            </w:pPr>
            <w:r>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D605E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30</w:t>
            </w:r>
          </w:p>
        </w:tc>
      </w:tr>
      <w:tr w:rsidR="005D1A1A" w14:paraId="62D4A1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333303" w14:textId="77777777" w:rsidR="005D1A1A" w:rsidRDefault="005D1A1A" w:rsidP="007E1C9C">
            <w:pPr>
              <w:keepNext/>
              <w:keepLines/>
              <w:spacing w:after="0"/>
              <w:rPr>
                <w:rFonts w:ascii="Arial" w:hAnsi="Arial"/>
                <w:sz w:val="18"/>
              </w:rPr>
            </w:pPr>
            <w:r>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838D07C"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2E91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TDD</w:t>
            </w:r>
          </w:p>
        </w:tc>
      </w:tr>
      <w:tr w:rsidR="005D1A1A" w:rsidRPr="00F73B65" w14:paraId="7DC8E3A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4EE600" w14:textId="77777777" w:rsidR="005D1A1A" w:rsidRDefault="005D1A1A" w:rsidP="007E1C9C">
            <w:pPr>
              <w:keepNext/>
              <w:keepLines/>
              <w:spacing w:after="0"/>
              <w:rPr>
                <w:rFonts w:ascii="Arial" w:eastAsia="SimSun" w:hAnsi="Arial"/>
                <w:sz w:val="18"/>
                <w:lang w:eastAsia="zh-CN"/>
              </w:rPr>
            </w:pPr>
            <w:r>
              <w:rPr>
                <w:rFonts w:ascii="Arial" w:eastAsia="SimSun"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7DA42E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548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FR1.30-1 as specified in Annex A</w:t>
            </w:r>
          </w:p>
        </w:tc>
      </w:tr>
      <w:tr w:rsidR="005D1A1A" w14:paraId="1AE3A777"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D2A6B5" w14:textId="77777777" w:rsidR="005D1A1A" w:rsidRDefault="005D1A1A" w:rsidP="007E1C9C">
            <w:pPr>
              <w:keepNext/>
              <w:keepLines/>
              <w:spacing w:after="0"/>
              <w:rPr>
                <w:rFonts w:ascii="Arial" w:hAnsi="Arial"/>
                <w:sz w:val="18"/>
              </w:rPr>
            </w:pPr>
            <w:r>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523F3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F725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kern w:val="2"/>
                <w:sz w:val="18"/>
                <w:lang w:eastAsia="zh-CN"/>
              </w:rPr>
              <w:t>TDLA30-5</w:t>
            </w:r>
          </w:p>
        </w:tc>
      </w:tr>
      <w:tr w:rsidR="005D1A1A" w14:paraId="128D24D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C4AF0" w14:textId="77777777" w:rsidR="005D1A1A" w:rsidRDefault="005D1A1A" w:rsidP="007E1C9C">
            <w:pPr>
              <w:keepNext/>
              <w:keepLines/>
              <w:spacing w:after="0"/>
              <w:rPr>
                <w:rFonts w:ascii="Arial" w:hAnsi="Arial"/>
                <w:sz w:val="18"/>
              </w:rPr>
            </w:pPr>
            <w:r>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8F3905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0118" w14:textId="77777777" w:rsidR="005D1A1A" w:rsidRDefault="005D1A1A" w:rsidP="007E1C9C">
            <w:pPr>
              <w:keepNext/>
              <w:keepLines/>
              <w:spacing w:after="0"/>
              <w:jc w:val="center"/>
              <w:rPr>
                <w:rFonts w:ascii="Arial" w:eastAsia="SimSun" w:hAnsi="Arial"/>
                <w:kern w:val="2"/>
                <w:sz w:val="18"/>
                <w:lang w:eastAsia="zh-CN"/>
              </w:rPr>
            </w:pPr>
            <w:r>
              <w:rPr>
                <w:rFonts w:ascii="Arial" w:eastAsia="SimSun" w:hAnsi="Arial"/>
                <w:kern w:val="2"/>
                <w:sz w:val="18"/>
                <w:lang w:eastAsia="zh-CN"/>
              </w:rPr>
              <w:t>High XP 32</w:t>
            </w:r>
            <w:r>
              <w:rPr>
                <w:rFonts w:ascii="Arial" w:eastAsia="?? ??" w:hAnsi="Arial"/>
                <w:kern w:val="2"/>
                <w:sz w:val="18"/>
              </w:rPr>
              <w:t xml:space="preserve"> x </w:t>
            </w:r>
            <w:r>
              <w:rPr>
                <w:rFonts w:ascii="Arial" w:eastAsia="SimSun" w:hAnsi="Arial"/>
                <w:kern w:val="2"/>
                <w:sz w:val="18"/>
                <w:lang w:eastAsia="zh-CN"/>
              </w:rPr>
              <w:t>4</w:t>
            </w:r>
          </w:p>
          <w:p w14:paraId="4C37C4FE" w14:textId="77777777" w:rsidR="005D1A1A" w:rsidRDefault="005D1A1A" w:rsidP="007E1C9C">
            <w:pPr>
              <w:keepNext/>
              <w:keepLines/>
              <w:spacing w:after="0"/>
              <w:jc w:val="center"/>
              <w:rPr>
                <w:rFonts w:ascii="Arial" w:hAnsi="Arial"/>
                <w:sz w:val="18"/>
              </w:rPr>
            </w:pPr>
            <w:r>
              <w:rPr>
                <w:rFonts w:ascii="Arial" w:eastAsia="SimSun" w:hAnsi="Arial"/>
                <w:kern w:val="2"/>
                <w:sz w:val="18"/>
                <w:lang w:eastAsia="zh-CN"/>
              </w:rPr>
              <w:t>(N1,N2) = (4,4)</w:t>
            </w:r>
          </w:p>
        </w:tc>
      </w:tr>
      <w:tr w:rsidR="005D1A1A" w:rsidRPr="00F73B65" w14:paraId="6B53469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BC491" w14:textId="77777777" w:rsidR="005D1A1A" w:rsidRDefault="005D1A1A" w:rsidP="007E1C9C">
            <w:pPr>
              <w:keepNext/>
              <w:keepLines/>
              <w:spacing w:after="0"/>
              <w:rPr>
                <w:rFonts w:ascii="Arial" w:hAnsi="Arial"/>
                <w:sz w:val="18"/>
              </w:rPr>
            </w:pPr>
            <w:r>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340D4C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0AC6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rPr>
              <w:t xml:space="preserve">As specified in </w:t>
            </w:r>
            <w:r>
              <w:rPr>
                <w:rFonts w:ascii="Arial" w:eastAsia="SimSun" w:hAnsi="Arial"/>
                <w:sz w:val="18"/>
                <w:lang w:eastAsia="zh-CN"/>
              </w:rPr>
              <w:t>Annex B.4.1</w:t>
            </w:r>
          </w:p>
        </w:tc>
      </w:tr>
      <w:tr w:rsidR="005D1A1A" w14:paraId="66728D84"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C7A76E" w14:textId="77777777" w:rsidR="005D1A1A" w:rsidRDefault="005D1A1A" w:rsidP="007E1C9C">
            <w:pPr>
              <w:keepNext/>
              <w:keepLines/>
              <w:spacing w:after="0"/>
              <w:rPr>
                <w:rFonts w:ascii="Arial" w:eastAsia="SimSun" w:hAnsi="Arial"/>
                <w:sz w:val="18"/>
              </w:rPr>
            </w:pPr>
            <w:r>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6F16FB"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2D163F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3D657"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4A27E4B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ABDD7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5CEAC4"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A7195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8360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3E18DCC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7DFF91"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C25BA2" w14:textId="77777777" w:rsidR="005D1A1A" w:rsidRDefault="005D1A1A" w:rsidP="007E1C9C">
            <w:pPr>
              <w:keepNext/>
              <w:keepLines/>
              <w:spacing w:after="0"/>
              <w:rPr>
                <w:rFonts w:ascii="Arial" w:eastAsia="SimSun"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642165E"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60D6B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FD-CDM2</w:t>
            </w:r>
          </w:p>
        </w:tc>
      </w:tr>
      <w:tr w:rsidR="005D1A1A" w14:paraId="50E365F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DB8D85"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D11A7B" w14:textId="77777777" w:rsidR="005D1A1A" w:rsidRDefault="005D1A1A" w:rsidP="007E1C9C">
            <w:pPr>
              <w:keepNext/>
              <w:keepLines/>
              <w:spacing w:after="0"/>
              <w:rPr>
                <w:rFonts w:ascii="Arial" w:eastAsia="SimSun"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7F1C17D"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8CC5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0F6BE92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CC92F2"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2E274E" w14:textId="77777777" w:rsidR="005D1A1A" w:rsidRDefault="005D1A1A" w:rsidP="007E1C9C">
            <w:pPr>
              <w:keepNext/>
              <w:keepLines/>
              <w:spacing w:after="0"/>
              <w:rPr>
                <w:rFonts w:ascii="Arial" w:eastAsia="SimSun"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AA6A991"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C3C51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5, (4,-)</w:t>
            </w:r>
          </w:p>
        </w:tc>
      </w:tr>
      <w:tr w:rsidR="005D1A1A" w14:paraId="04883A0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DC5E0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10ED3E" w14:textId="77777777" w:rsidR="005D1A1A" w:rsidRDefault="005D1A1A" w:rsidP="007E1C9C">
            <w:pPr>
              <w:keepNext/>
              <w:keepLines/>
              <w:spacing w:after="0"/>
              <w:rPr>
                <w:rFonts w:ascii="Arial" w:eastAsia="SimSun"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26A392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FF1B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(9,-)</w:t>
            </w:r>
          </w:p>
        </w:tc>
      </w:tr>
      <w:tr w:rsidR="005D1A1A" w14:paraId="3DF69F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268B0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B1B5F5"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7A9E6D6A" w14:textId="77777777" w:rsidR="005D1A1A" w:rsidRDefault="005D1A1A" w:rsidP="007E1C9C">
            <w:pPr>
              <w:keepNext/>
              <w:keepLines/>
              <w:spacing w:after="0"/>
              <w:rPr>
                <w:rFonts w:ascii="Arial" w:eastAsia="SimSun" w:hAnsi="Arial"/>
                <w:sz w:val="18"/>
              </w:rPr>
            </w:pPr>
            <w:r>
              <w:rPr>
                <w:rFonts w:ascii="Arial" w:eastAsia="SimSun"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D86D8D" w14:textId="77777777" w:rsidR="005D1A1A" w:rsidRDefault="005D1A1A" w:rsidP="007E1C9C">
            <w:pPr>
              <w:keepNext/>
              <w:keepLines/>
              <w:spacing w:after="0"/>
              <w:jc w:val="center"/>
              <w:rPr>
                <w:rFonts w:ascii="Arial" w:eastAsia="SimSun" w:hAnsi="Arial"/>
                <w:sz w:val="18"/>
              </w:rPr>
            </w:pPr>
            <w:r>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EF7F6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rsidRPr="00F73B65" w14:paraId="3876532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5739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7127F3" w14:textId="77777777" w:rsidR="005D1A1A" w:rsidRDefault="005D1A1A" w:rsidP="007E1C9C">
            <w:pPr>
              <w:keepNext/>
              <w:keepLines/>
              <w:spacing w:after="0"/>
              <w:rPr>
                <w:rFonts w:ascii="Arial" w:eastAsia="SimSun"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66DEA"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3A5A4" w14:textId="77777777" w:rsidR="005D1A1A" w:rsidRDefault="005D1A1A" w:rsidP="007E1C9C">
            <w:pPr>
              <w:keepNext/>
              <w:keepLines/>
              <w:spacing w:after="0"/>
              <w:jc w:val="center"/>
              <w:rPr>
                <w:rFonts w:ascii="Arial" w:eastAsia="SimSun" w:hAnsi="Arial"/>
                <w:sz w:val="18"/>
              </w:rPr>
            </w:pPr>
            <w:r>
              <w:rPr>
                <w:rFonts w:ascii="Arial" w:hAnsi="Arial"/>
                <w:sz w:val="18"/>
                <w:lang w:eastAsia="zh-CN"/>
              </w:rPr>
              <w:t>1 in slots i, where mod(i, 10) = 1, otherwise it is equal to 0</w:t>
            </w:r>
          </w:p>
        </w:tc>
      </w:tr>
      <w:tr w:rsidR="005D1A1A" w14:paraId="7C1C7DD6"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E61D3F1" w14:textId="77777777" w:rsidR="005D1A1A" w:rsidRDefault="005D1A1A" w:rsidP="007E1C9C">
            <w:pPr>
              <w:keepNext/>
              <w:keepLines/>
              <w:spacing w:after="0"/>
              <w:rPr>
                <w:rFonts w:ascii="Arial" w:eastAsia="SimSun" w:hAnsi="Arial"/>
                <w:sz w:val="18"/>
              </w:rPr>
            </w:pPr>
            <w:r>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CA248" w14:textId="77777777" w:rsidR="005D1A1A" w:rsidRDefault="005D1A1A" w:rsidP="007E1C9C">
            <w:pPr>
              <w:keepNext/>
              <w:keepLines/>
              <w:spacing w:after="0"/>
              <w:rPr>
                <w:rFonts w:ascii="Arial" w:hAnsi="Arial"/>
                <w:sz w:val="18"/>
              </w:rPr>
            </w:pPr>
            <w:r>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1BAAD46"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3FDC"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58E5E86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46D4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4ABC" w14:textId="77777777" w:rsidR="005D1A1A" w:rsidRDefault="005D1A1A" w:rsidP="007E1C9C">
            <w:pPr>
              <w:keepNext/>
              <w:keepLines/>
              <w:spacing w:after="0"/>
              <w:rPr>
                <w:rFonts w:ascii="Arial" w:hAnsi="Arial"/>
                <w:sz w:val="18"/>
              </w:rPr>
            </w:pPr>
            <w:r>
              <w:rPr>
                <w:rFonts w:ascii="Arial" w:eastAsia="SimSun" w:hAnsi="Arial"/>
                <w:sz w:val="18"/>
              </w:rPr>
              <w:t>Number of CSI-RS ports (</w:t>
            </w:r>
            <w:r>
              <w:rPr>
                <w:rFonts w:ascii="Arial" w:eastAsia="SimSun" w:hAnsi="Arial"/>
                <w:i/>
                <w:sz w:val="18"/>
              </w:rPr>
              <w:t>X</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EA02C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7AAA5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32</w:t>
            </w:r>
          </w:p>
        </w:tc>
      </w:tr>
      <w:tr w:rsidR="005D1A1A" w14:paraId="0A153D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12A479"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3C67A2" w14:textId="77777777" w:rsidR="005D1A1A" w:rsidRDefault="005D1A1A" w:rsidP="007E1C9C">
            <w:pPr>
              <w:keepNext/>
              <w:keepLines/>
              <w:spacing w:after="0"/>
              <w:rPr>
                <w:rFonts w:ascii="Arial" w:hAnsi="Arial"/>
                <w:sz w:val="18"/>
              </w:rPr>
            </w:pPr>
            <w:r>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609C1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15AC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CDM4 (FD2, TD2)</w:t>
            </w:r>
          </w:p>
        </w:tc>
      </w:tr>
      <w:tr w:rsidR="005D1A1A" w14:paraId="6409B0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EAAE3E"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2B6F6B" w14:textId="77777777" w:rsidR="005D1A1A" w:rsidRDefault="005D1A1A" w:rsidP="007E1C9C">
            <w:pPr>
              <w:keepNext/>
              <w:keepLines/>
              <w:spacing w:after="0"/>
              <w:rPr>
                <w:rFonts w:ascii="Arial" w:hAnsi="Arial"/>
                <w:sz w:val="18"/>
              </w:rPr>
            </w:pPr>
            <w:r>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5E2F1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2642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DDA4E1A"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C0E64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5059D1" w14:textId="77777777" w:rsidR="005D1A1A" w:rsidRDefault="005D1A1A" w:rsidP="007E1C9C">
            <w:pPr>
              <w:keepNext/>
              <w:keepLines/>
              <w:spacing w:after="0"/>
              <w:rPr>
                <w:rFonts w:ascii="Arial" w:hAnsi="Arial"/>
                <w:sz w:val="18"/>
              </w:rPr>
            </w:pPr>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E9256BB"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6196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Row 17, (2, 4, 6, 8)</w:t>
            </w:r>
          </w:p>
        </w:tc>
      </w:tr>
      <w:tr w:rsidR="005D1A1A" w14:paraId="2A5A277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F31DAD"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C654B4" w14:textId="77777777" w:rsidR="005D1A1A" w:rsidRDefault="005D1A1A" w:rsidP="007E1C9C">
            <w:pPr>
              <w:keepNext/>
              <w:keepLines/>
              <w:spacing w:after="0"/>
              <w:rPr>
                <w:rFonts w:ascii="Arial" w:hAnsi="Arial"/>
                <w:sz w:val="18"/>
              </w:rPr>
            </w:pPr>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AC7BF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1BC4D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(5, 12)</w:t>
            </w:r>
          </w:p>
        </w:tc>
      </w:tr>
      <w:tr w:rsidR="005D1A1A" w14:paraId="1B69EE6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A9F4FF"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28CDE1" w14:textId="77777777" w:rsidR="005D1A1A" w:rsidRDefault="005D1A1A" w:rsidP="007E1C9C">
            <w:pPr>
              <w:keepNext/>
              <w:keepLines/>
              <w:spacing w:after="0"/>
              <w:rPr>
                <w:rFonts w:ascii="Arial" w:eastAsia="SimSun" w:hAnsi="Arial"/>
                <w:sz w:val="18"/>
              </w:rPr>
            </w:pPr>
            <w:r>
              <w:rPr>
                <w:rFonts w:ascii="Arial" w:eastAsia="SimSun" w:hAnsi="Arial"/>
                <w:sz w:val="18"/>
              </w:rPr>
              <w:t>CSI-RS</w:t>
            </w:r>
          </w:p>
          <w:p w14:paraId="366EF227"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C8B99"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9446B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6DF4A968"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EB3B3C" w14:textId="77777777" w:rsidR="005D1A1A" w:rsidRDefault="005D1A1A" w:rsidP="007E1C9C">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4C3C85" w14:textId="77777777" w:rsidR="005D1A1A" w:rsidRDefault="005D1A1A" w:rsidP="007E1C9C">
            <w:pPr>
              <w:keepNext/>
              <w:keepLines/>
              <w:spacing w:after="0"/>
              <w:rPr>
                <w:rFonts w:ascii="Arial" w:eastAsia="SimSun" w:hAnsi="Arial"/>
                <w:sz w:val="18"/>
              </w:rPr>
            </w:pPr>
            <w:r>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7BA9E58"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59829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w:t>
            </w:r>
          </w:p>
        </w:tc>
      </w:tr>
      <w:tr w:rsidR="005D1A1A" w14:paraId="5637B1CD"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13FC08" w14:textId="77777777" w:rsidR="005D1A1A" w:rsidRDefault="005D1A1A" w:rsidP="007E1C9C">
            <w:pPr>
              <w:keepNext/>
              <w:keepLines/>
              <w:spacing w:after="0"/>
              <w:rPr>
                <w:rFonts w:ascii="Arial" w:hAnsi="Arial"/>
                <w:sz w:val="18"/>
              </w:rPr>
            </w:pPr>
            <w:r>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FB8A57C" w14:textId="77777777" w:rsidR="005D1A1A" w:rsidRDefault="005D1A1A" w:rsidP="007E1C9C">
            <w:pPr>
              <w:keepNext/>
              <w:keepLines/>
              <w:spacing w:after="0"/>
              <w:rPr>
                <w:rFonts w:ascii="Arial" w:eastAsia="SimSun" w:hAnsi="Arial"/>
                <w:sz w:val="18"/>
              </w:rPr>
            </w:pPr>
            <w:r>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B1531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CCF4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2B1B962E" w14:textId="77777777" w:rsidTr="0042708E">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ACE05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80FEC" w14:textId="77777777" w:rsidR="005D1A1A" w:rsidRDefault="005D1A1A" w:rsidP="007E1C9C">
            <w:pPr>
              <w:keepNext/>
              <w:keepLines/>
              <w:spacing w:after="0"/>
              <w:rPr>
                <w:rFonts w:ascii="Arial" w:hAnsi="Arial"/>
                <w:sz w:val="18"/>
              </w:rPr>
            </w:pPr>
            <w:r>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BD28" w14:textId="77777777" w:rsidR="005D1A1A" w:rsidRDefault="005D1A1A" w:rsidP="007E1C9C">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207B0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Pattern 0</w:t>
            </w:r>
          </w:p>
        </w:tc>
      </w:tr>
      <w:tr w:rsidR="005D1A1A" w14:paraId="1D5F8485" w14:textId="77777777" w:rsidTr="0042708E">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D1AC2"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D85938" w14:textId="77777777" w:rsidR="005D1A1A" w:rsidRDefault="005D1A1A" w:rsidP="007E1C9C">
            <w:pPr>
              <w:keepNext/>
              <w:keepLines/>
              <w:spacing w:after="0"/>
              <w:rPr>
                <w:rFonts w:ascii="Arial" w:eastAsia="SimSun" w:hAnsi="Arial"/>
                <w:sz w:val="18"/>
              </w:rPr>
            </w:pPr>
            <w:r>
              <w:rPr>
                <w:rFonts w:ascii="Arial" w:eastAsia="SimSun" w:hAnsi="Arial"/>
                <w:sz w:val="18"/>
              </w:rPr>
              <w:t>CSI-IM Resource Mapping</w:t>
            </w:r>
          </w:p>
          <w:p w14:paraId="58E3A3E4" w14:textId="77777777" w:rsidR="005D1A1A" w:rsidRDefault="005D1A1A" w:rsidP="007E1C9C">
            <w:pPr>
              <w:keepNext/>
              <w:keepLines/>
              <w:spacing w:after="0"/>
              <w:rPr>
                <w:rFonts w:ascii="Arial" w:hAnsi="Arial"/>
                <w:sz w:val="18"/>
              </w:rPr>
            </w:pPr>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013470F"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99CD22"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(4,9)</w:t>
            </w:r>
          </w:p>
        </w:tc>
      </w:tr>
      <w:tr w:rsidR="005D1A1A" w14:paraId="177D4725"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6B9CD5"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C9242" w14:textId="77777777" w:rsidR="005D1A1A" w:rsidRDefault="005D1A1A" w:rsidP="007E1C9C">
            <w:pPr>
              <w:keepNext/>
              <w:keepLines/>
              <w:spacing w:after="0"/>
              <w:rPr>
                <w:rFonts w:ascii="Arial" w:hAnsi="Arial"/>
                <w:sz w:val="18"/>
              </w:rPr>
            </w:pPr>
            <w:r>
              <w:rPr>
                <w:rFonts w:ascii="Arial" w:eastAsia="SimSun" w:hAnsi="Arial"/>
                <w:sz w:val="18"/>
              </w:rPr>
              <w:t>CSI-IM timeConfig</w:t>
            </w:r>
          </w:p>
          <w:p w14:paraId="6333E9FB" w14:textId="77777777" w:rsidR="005D1A1A" w:rsidRDefault="005D1A1A" w:rsidP="007E1C9C">
            <w:pPr>
              <w:keepNext/>
              <w:keepLines/>
              <w:spacing w:after="0"/>
              <w:rPr>
                <w:rFonts w:ascii="Arial" w:hAnsi="Arial"/>
                <w:sz w:val="18"/>
              </w:rPr>
            </w:pP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A433A0"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5D5B1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D45157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1F2797" w14:textId="77777777" w:rsidR="005D1A1A" w:rsidRDefault="005D1A1A" w:rsidP="007E1C9C">
            <w:pPr>
              <w:keepNext/>
              <w:keepLines/>
              <w:spacing w:after="0"/>
              <w:rPr>
                <w:rFonts w:ascii="Arial" w:eastAsia="SimSun" w:hAnsi="Arial"/>
                <w:sz w:val="18"/>
              </w:rPr>
            </w:pPr>
            <w:r>
              <w:rPr>
                <w:rFonts w:ascii="Arial" w:eastAsia="SimSun" w:hAnsi="Arial"/>
                <w:sz w:val="18"/>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23E9AD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6A218"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Aperiodic</w:t>
            </w:r>
          </w:p>
        </w:tc>
      </w:tr>
      <w:tr w:rsidR="005D1A1A" w14:paraId="114B003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561AAD" w14:textId="77777777" w:rsidR="005D1A1A" w:rsidRDefault="005D1A1A" w:rsidP="007E1C9C">
            <w:pPr>
              <w:keepNext/>
              <w:keepLines/>
              <w:spacing w:after="0"/>
              <w:rPr>
                <w:rFonts w:ascii="Arial" w:eastAsia="SimSun" w:hAnsi="Arial"/>
                <w:sz w:val="18"/>
              </w:rPr>
            </w:pPr>
            <w:r>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84A3684"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1A2D5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Table 1</w:t>
            </w:r>
          </w:p>
        </w:tc>
      </w:tr>
      <w:tr w:rsidR="005D1A1A" w14:paraId="3B37CCF4"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54C129" w14:textId="77777777" w:rsidR="005D1A1A" w:rsidRDefault="005D1A1A" w:rsidP="007E1C9C">
            <w:pPr>
              <w:keepNext/>
              <w:keepLines/>
              <w:spacing w:after="0"/>
              <w:rPr>
                <w:rFonts w:ascii="Arial" w:eastAsia="SimSun" w:hAnsi="Arial"/>
                <w:sz w:val="18"/>
              </w:rPr>
            </w:pPr>
            <w:r>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8300B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BE1BA7"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cri-RI-PMI-CQI</w:t>
            </w:r>
          </w:p>
        </w:tc>
      </w:tr>
      <w:tr w:rsidR="005D1A1A" w14:paraId="6E9285D8"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8D12"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w:t>
            </w:r>
            <w:r>
              <w:rPr>
                <w:rFonts w:ascii="Arial" w:eastAsia="SimSun" w:hAnsi="Arial"/>
                <w:sz w:val="18"/>
                <w:lang w:eastAsia="zh-CN"/>
              </w:rPr>
              <w:t>Channnel</w:t>
            </w:r>
            <w:r>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736E2F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E58D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F3B05C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259E97" w14:textId="77777777" w:rsidR="005D1A1A" w:rsidRDefault="005D1A1A" w:rsidP="007E1C9C">
            <w:pPr>
              <w:keepNext/>
              <w:keepLines/>
              <w:spacing w:after="0"/>
              <w:rPr>
                <w:rFonts w:ascii="Arial" w:eastAsia="SimSun" w:hAnsi="Arial"/>
                <w:sz w:val="18"/>
              </w:rPr>
            </w:pPr>
            <w:r>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C41C8B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E07B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0C9E16F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592DEF" w14:textId="77777777" w:rsidR="005D1A1A" w:rsidRDefault="005D1A1A" w:rsidP="007E1C9C">
            <w:pPr>
              <w:keepNext/>
              <w:keepLines/>
              <w:spacing w:after="0"/>
              <w:rPr>
                <w:rFonts w:ascii="Arial" w:eastAsia="SimSun" w:hAnsi="Arial"/>
                <w:sz w:val="18"/>
              </w:rPr>
            </w:pPr>
            <w:r>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43FBB9"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1CB023"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42BF37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E2E86E" w14:textId="77777777" w:rsidR="005D1A1A" w:rsidRDefault="005D1A1A" w:rsidP="007E1C9C">
            <w:pPr>
              <w:keepNext/>
              <w:keepLines/>
              <w:spacing w:after="0"/>
              <w:rPr>
                <w:rFonts w:ascii="Arial" w:eastAsia="SimSun" w:hAnsi="Arial"/>
                <w:sz w:val="18"/>
              </w:rPr>
            </w:pPr>
            <w:r>
              <w:rPr>
                <w:rFonts w:ascii="Arial" w:eastAsia="SimSun" w:hAnsi="Arial"/>
                <w:sz w:val="18"/>
              </w:rPr>
              <w:t>pmi-FormatIndicator</w:t>
            </w:r>
            <w:r>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6FB856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87D4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Wideband</w:t>
            </w:r>
          </w:p>
        </w:tc>
      </w:tr>
      <w:tr w:rsidR="005D1A1A" w14:paraId="25B04EEA"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285681"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B5BC5" w14:textId="77777777" w:rsidR="005D1A1A" w:rsidRDefault="005D1A1A" w:rsidP="007E1C9C">
            <w:pPr>
              <w:keepNext/>
              <w:keepLines/>
              <w:spacing w:after="0"/>
              <w:jc w:val="center"/>
              <w:rPr>
                <w:rFonts w:ascii="Arial" w:hAnsi="Arial"/>
                <w:sz w:val="18"/>
              </w:rPr>
            </w:pPr>
            <w:r>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4C644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16</w:t>
            </w:r>
          </w:p>
        </w:tc>
      </w:tr>
      <w:tr w:rsidR="005D1A1A" w14:paraId="254752DD"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02D5D" w14:textId="77777777" w:rsidR="005D1A1A" w:rsidRDefault="005D1A1A" w:rsidP="007E1C9C">
            <w:pPr>
              <w:keepNext/>
              <w:keepLines/>
              <w:spacing w:after="0"/>
              <w:rPr>
                <w:rFonts w:ascii="Arial" w:eastAsia="SimSun" w:hAnsi="Arial"/>
                <w:sz w:val="18"/>
              </w:rPr>
            </w:pPr>
            <w:r>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8693822"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B20D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cs="Arial"/>
                <w:sz w:val="18"/>
                <w:szCs w:val="18"/>
              </w:rPr>
              <w:t>1111111</w:t>
            </w:r>
          </w:p>
        </w:tc>
      </w:tr>
      <w:tr w:rsidR="005D1A1A" w14:paraId="74695C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42A6B3" w14:textId="77777777" w:rsidR="005D1A1A" w:rsidRDefault="005D1A1A" w:rsidP="007E1C9C">
            <w:pPr>
              <w:keepNext/>
              <w:keepLines/>
              <w:spacing w:after="0"/>
              <w:rPr>
                <w:rFonts w:ascii="Arial" w:eastAsia="SimSun" w:hAnsi="Arial"/>
                <w:sz w:val="18"/>
              </w:rPr>
            </w:pPr>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06A1"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C53404"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D1A1A" w14:paraId="332F2A11"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FBC1C6" w14:textId="77777777" w:rsidR="005D1A1A" w:rsidRDefault="005D1A1A" w:rsidP="007E1C9C">
            <w:pPr>
              <w:keepNext/>
              <w:keepLines/>
              <w:spacing w:after="0"/>
              <w:rPr>
                <w:rFonts w:ascii="Arial" w:eastAsia="SimSun" w:hAnsi="Arial"/>
                <w:sz w:val="18"/>
              </w:rPr>
            </w:pPr>
            <w:r>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D4584F3"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A24B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8</w:t>
            </w:r>
          </w:p>
        </w:tc>
      </w:tr>
      <w:tr w:rsidR="005D1A1A" w:rsidRPr="00313FEC" w14:paraId="6DF64002"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6DA0BF" w14:textId="77777777" w:rsidR="005D1A1A" w:rsidRDefault="005D1A1A" w:rsidP="007E1C9C">
            <w:pPr>
              <w:keepNext/>
              <w:keepLines/>
              <w:spacing w:after="0"/>
              <w:rPr>
                <w:rFonts w:ascii="Arial" w:eastAsia="SimSun"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FBC9FAC"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64C9F"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 in slots i, where mod(i, 10) = 1, otherwise it is equal to 0</w:t>
            </w:r>
          </w:p>
        </w:tc>
      </w:tr>
      <w:tr w:rsidR="005D1A1A" w14:paraId="7A647F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27B2C" w14:textId="77777777" w:rsidR="005D1A1A" w:rsidRDefault="005D1A1A" w:rsidP="007E1C9C">
            <w:pPr>
              <w:keepNext/>
              <w:keepLines/>
              <w:spacing w:after="0"/>
              <w:rPr>
                <w:rFonts w:ascii="Arial" w:eastAsia="SimSun" w:hAnsi="Arial"/>
                <w:sz w:val="18"/>
              </w:rPr>
            </w:pPr>
            <w:r>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93C16EF"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8A166"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1</w:t>
            </w:r>
          </w:p>
        </w:tc>
      </w:tr>
      <w:tr w:rsidR="005D1A1A" w:rsidRPr="00313FEC" w14:paraId="58B41BA0"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8E5CF4" w14:textId="77777777" w:rsidR="005D1A1A" w:rsidRDefault="005D1A1A" w:rsidP="007E1C9C">
            <w:pPr>
              <w:keepNext/>
              <w:keepLines/>
              <w:spacing w:after="0"/>
              <w:rPr>
                <w:rFonts w:ascii="Arial" w:eastAsia="SimSun" w:hAnsi="Arial"/>
                <w:sz w:val="18"/>
              </w:rPr>
            </w:pPr>
            <w:r>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C90F340" w14:textId="77777777" w:rsidR="005D1A1A" w:rsidRDefault="005D1A1A" w:rsidP="007E1C9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D0CCC5" w14:textId="77777777" w:rsidR="005D1A1A" w:rsidRDefault="005D1A1A" w:rsidP="007E1C9C">
            <w:pPr>
              <w:keepNext/>
              <w:keepLines/>
              <w:spacing w:after="0"/>
              <w:rPr>
                <w:rFonts w:ascii="Arial" w:eastAsiaTheme="minorEastAsia" w:hAnsi="Arial"/>
                <w:sz w:val="18"/>
                <w:lang w:eastAsia="zh-CN"/>
              </w:rPr>
            </w:pPr>
            <w:r>
              <w:rPr>
                <w:rFonts w:ascii="Arial" w:hAnsi="Arial"/>
                <w:sz w:val="18"/>
                <w:lang w:eastAsia="zh-CN"/>
              </w:rPr>
              <w:t>One State with one Associated Report Configuration</w:t>
            </w:r>
          </w:p>
          <w:p w14:paraId="684C7868" w14:textId="77777777" w:rsidR="005D1A1A" w:rsidRDefault="005D1A1A" w:rsidP="007E1C9C">
            <w:pPr>
              <w:keepNext/>
              <w:keepLines/>
              <w:spacing w:after="0"/>
              <w:jc w:val="center"/>
              <w:rPr>
                <w:rFonts w:ascii="Arial" w:eastAsia="SimSun" w:hAnsi="Arial"/>
                <w:sz w:val="18"/>
                <w:lang w:eastAsia="zh-CN"/>
              </w:rPr>
            </w:pPr>
            <w:r>
              <w:rPr>
                <w:rFonts w:ascii="Arial" w:hAnsi="Arial"/>
                <w:sz w:val="18"/>
                <w:lang w:eastAsia="zh-CN"/>
              </w:rPr>
              <w:t>Associated Report Configuration contains pointers to NZP CSI-RS and CSI-IM</w:t>
            </w:r>
          </w:p>
        </w:tc>
      </w:tr>
      <w:tr w:rsidR="005D1A1A" w14:paraId="41598F39" w14:textId="77777777" w:rsidTr="007E1C9C">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94ADE8" w14:textId="77777777" w:rsidR="005D1A1A" w:rsidRDefault="005D1A1A" w:rsidP="007E1C9C">
            <w:pPr>
              <w:keepNext/>
              <w:keepLines/>
              <w:spacing w:after="0"/>
              <w:rPr>
                <w:rFonts w:ascii="Arial" w:hAnsi="Arial"/>
                <w:sz w:val="18"/>
              </w:rPr>
            </w:pPr>
            <w:r>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2E05C86" w14:textId="77777777" w:rsidR="005D1A1A" w:rsidRDefault="005D1A1A" w:rsidP="007E1C9C">
            <w:pPr>
              <w:keepNext/>
              <w:keepLines/>
              <w:spacing w:after="0"/>
              <w:rPr>
                <w:rFonts w:ascii="Arial" w:hAnsi="Arial"/>
                <w:sz w:val="18"/>
              </w:rPr>
            </w:pPr>
            <w:r>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4A3FD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02008" w14:textId="77777777" w:rsidR="005D1A1A" w:rsidRDefault="005D1A1A" w:rsidP="007E1C9C">
            <w:pPr>
              <w:keepNext/>
              <w:keepLines/>
              <w:spacing w:after="0"/>
              <w:jc w:val="center"/>
              <w:rPr>
                <w:rFonts w:ascii="Arial" w:hAnsi="Arial"/>
                <w:sz w:val="18"/>
              </w:rPr>
            </w:pPr>
            <w:r>
              <w:rPr>
                <w:rFonts w:ascii="Arial" w:eastAsia="SimSun" w:hAnsi="Arial"/>
                <w:sz w:val="18"/>
                <w:lang w:eastAsia="zh-CN"/>
              </w:rPr>
              <w:t>typeI-SinglePanel</w:t>
            </w:r>
          </w:p>
        </w:tc>
      </w:tr>
      <w:tr w:rsidR="005D1A1A" w14:paraId="33AC2CC4"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D86004"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E838EB" w14:textId="77777777" w:rsidR="005D1A1A" w:rsidRDefault="005D1A1A" w:rsidP="007E1C9C">
            <w:pPr>
              <w:keepNext/>
              <w:keepLines/>
              <w:spacing w:after="0"/>
              <w:rPr>
                <w:rFonts w:ascii="Arial" w:hAnsi="Arial"/>
                <w:sz w:val="18"/>
              </w:rPr>
            </w:pPr>
            <w:r>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DC637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DFB83F"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1</w:t>
            </w:r>
          </w:p>
        </w:tc>
      </w:tr>
      <w:tr w:rsidR="005D1A1A" w14:paraId="4572228E"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3E39E9"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409043" w14:textId="77777777" w:rsidR="005D1A1A" w:rsidRDefault="005D1A1A" w:rsidP="007E1C9C">
            <w:pPr>
              <w:keepNext/>
              <w:keepLines/>
              <w:spacing w:after="0"/>
              <w:rPr>
                <w:rFonts w:ascii="Arial" w:hAnsi="Arial"/>
                <w:sz w:val="18"/>
              </w:rPr>
            </w:pPr>
            <w:r>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EB347A"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919DE"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57945ADF"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714F"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9BC7BB" w14:textId="77777777" w:rsidR="005D1A1A" w:rsidRDefault="005D1A1A" w:rsidP="007E1C9C">
            <w:pPr>
              <w:keepNext/>
              <w:keepLines/>
              <w:spacing w:after="0"/>
              <w:rPr>
                <w:rFonts w:ascii="Arial" w:eastAsia="SimSun" w:hAnsi="Arial"/>
                <w:sz w:val="18"/>
              </w:rPr>
            </w:pPr>
            <w:r>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C4A1737"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69815B"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(4,4)</w:t>
            </w:r>
          </w:p>
        </w:tc>
      </w:tr>
      <w:tr w:rsidR="005D1A1A" w14:paraId="6DCA50A6"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6EFC8B"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DB510A" w14:textId="77777777" w:rsidR="005D1A1A" w:rsidRDefault="005D1A1A" w:rsidP="007E1C9C">
            <w:pPr>
              <w:keepNext/>
              <w:keepLines/>
              <w:spacing w:after="0"/>
              <w:rPr>
                <w:rFonts w:ascii="Arial" w:hAnsi="Arial"/>
                <w:sz w:val="18"/>
              </w:rPr>
            </w:pPr>
            <w:r>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DC0BFE0"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C9169B" w14:textId="77777777" w:rsidR="00D964C0" w:rsidRDefault="005D1A1A" w:rsidP="00D964C0">
            <w:pPr>
              <w:keepNext/>
              <w:keepLines/>
              <w:spacing w:after="0"/>
              <w:jc w:val="center"/>
              <w:rPr>
                <w:rFonts w:ascii="Arial" w:eastAsia="SimSun" w:hAnsi="Arial"/>
                <w:sz w:val="18"/>
                <w:lang w:eastAsia="zh-CN"/>
              </w:rPr>
            </w:pPr>
            <w:r>
              <w:rPr>
                <w:rFonts w:ascii="Arial" w:eastAsia="SimSun" w:hAnsi="Arial"/>
                <w:sz w:val="18"/>
                <w:lang w:eastAsia="zh-CN"/>
              </w:rPr>
              <w:t>0</w:t>
            </w:r>
            <w:r w:rsidR="00D964C0">
              <w:rPr>
                <w:rFonts w:ascii="Arial" w:eastAsia="SimSun" w:hAnsi="Arial"/>
                <w:sz w:val="18"/>
                <w:lang w:eastAsia="zh-CN"/>
              </w:rPr>
              <w:t>x</w:t>
            </w:r>
          </w:p>
          <w:p w14:paraId="3A750F4D"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37D8D264"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140C22DE" w14:textId="77777777" w:rsidR="00D964C0"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p w14:paraId="668DED02" w14:textId="3042DCB6" w:rsidR="005D1A1A" w:rsidRDefault="00D964C0" w:rsidP="00D964C0">
            <w:pPr>
              <w:keepNext/>
              <w:keepLines/>
              <w:spacing w:after="0"/>
              <w:jc w:val="center"/>
              <w:rPr>
                <w:rFonts w:ascii="Arial" w:eastAsia="SimSun" w:hAnsi="Arial"/>
                <w:sz w:val="18"/>
                <w:lang w:eastAsia="zh-CN"/>
              </w:rPr>
            </w:pPr>
            <w:r>
              <w:rPr>
                <w:rFonts w:ascii="Arial" w:eastAsia="SimSun" w:hAnsi="Arial"/>
                <w:sz w:val="18"/>
                <w:lang w:eastAsia="zh-CN"/>
              </w:rPr>
              <w:t>FFFF FFFF FFFF FFFF</w:t>
            </w:r>
          </w:p>
        </w:tc>
      </w:tr>
      <w:tr w:rsidR="005D1A1A" w14:paraId="0F818152" w14:textId="77777777" w:rsidTr="0042708E">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84D1DD" w14:textId="77777777" w:rsidR="005D1A1A" w:rsidRDefault="005D1A1A" w:rsidP="007E1C9C">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73D1F1" w14:textId="77777777" w:rsidR="005D1A1A" w:rsidRDefault="005D1A1A" w:rsidP="007E1C9C">
            <w:pPr>
              <w:keepNext/>
              <w:keepLines/>
              <w:spacing w:after="0"/>
              <w:rPr>
                <w:rFonts w:ascii="Arial" w:eastAsia="SimSun" w:hAnsi="Arial"/>
                <w:sz w:val="18"/>
              </w:rPr>
            </w:pPr>
            <w:r>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D49EF68"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22EF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00000010</w:t>
            </w:r>
          </w:p>
        </w:tc>
      </w:tr>
      <w:tr w:rsidR="005D1A1A" w14:paraId="167FAC7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4ADF5B" w14:textId="77777777" w:rsidR="005D1A1A" w:rsidRDefault="005D1A1A" w:rsidP="007E1C9C">
            <w:pPr>
              <w:keepNext/>
              <w:keepLines/>
              <w:spacing w:after="0"/>
              <w:rPr>
                <w:rFonts w:ascii="Arial" w:eastAsia="SimSun" w:hAnsi="Arial"/>
                <w:sz w:val="18"/>
              </w:rPr>
            </w:pPr>
            <w:r>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167AB95"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E40FA"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PUSCH</w:t>
            </w:r>
          </w:p>
        </w:tc>
      </w:tr>
      <w:tr w:rsidR="005D1A1A" w14:paraId="34FE25F9"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07E53D" w14:textId="77777777" w:rsidR="005D1A1A" w:rsidRDefault="005D1A1A" w:rsidP="007E1C9C">
            <w:pPr>
              <w:keepNext/>
              <w:keepLines/>
              <w:spacing w:after="0"/>
              <w:rPr>
                <w:rFonts w:ascii="Arial" w:hAnsi="Arial"/>
                <w:sz w:val="18"/>
              </w:rPr>
            </w:pPr>
            <w:r>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21BBE" w14:textId="77777777" w:rsidR="005D1A1A" w:rsidRDefault="005D1A1A" w:rsidP="007E1C9C">
            <w:pPr>
              <w:keepNext/>
              <w:keepLines/>
              <w:spacing w:after="0"/>
              <w:jc w:val="center"/>
              <w:rPr>
                <w:rFonts w:ascii="Arial" w:hAnsi="Arial"/>
                <w:sz w:val="18"/>
              </w:rPr>
            </w:pPr>
            <w:r>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1F25E9"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6.5</w:t>
            </w:r>
          </w:p>
        </w:tc>
      </w:tr>
      <w:tr w:rsidR="005D1A1A" w14:paraId="5CD4B78C"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3A27E" w14:textId="77777777" w:rsidR="005D1A1A" w:rsidRDefault="005D1A1A" w:rsidP="007E1C9C">
            <w:pPr>
              <w:keepNext/>
              <w:keepLines/>
              <w:spacing w:after="0"/>
              <w:rPr>
                <w:rFonts w:ascii="Arial" w:eastAsia="SimSun" w:hAnsi="Arial"/>
                <w:sz w:val="18"/>
              </w:rPr>
            </w:pPr>
            <w:r>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D77DE" w14:textId="77777777" w:rsidR="005D1A1A" w:rsidRDefault="005D1A1A" w:rsidP="007E1C9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C4D0D" w14:textId="77777777" w:rsidR="005D1A1A" w:rsidRDefault="005D1A1A" w:rsidP="007E1C9C">
            <w:pPr>
              <w:keepNext/>
              <w:keepLines/>
              <w:spacing w:after="0"/>
              <w:jc w:val="center"/>
              <w:rPr>
                <w:rFonts w:ascii="Arial" w:eastAsia="SimSun" w:hAnsi="Arial"/>
                <w:sz w:val="18"/>
                <w:lang w:eastAsia="zh-CN"/>
              </w:rPr>
            </w:pPr>
            <w:r>
              <w:rPr>
                <w:rFonts w:ascii="Arial" w:eastAsia="SimSun" w:hAnsi="Arial"/>
                <w:sz w:val="18"/>
                <w:lang w:eastAsia="zh-CN"/>
              </w:rPr>
              <w:t>4</w:t>
            </w:r>
          </w:p>
        </w:tc>
      </w:tr>
      <w:tr w:rsidR="005D1A1A" w14:paraId="28093756"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926F2B" w14:textId="77777777" w:rsidR="005D1A1A" w:rsidRDefault="005D1A1A" w:rsidP="007E1C9C">
            <w:pPr>
              <w:keepNext/>
              <w:keepLines/>
              <w:spacing w:after="0"/>
              <w:rPr>
                <w:rFonts w:ascii="Arial" w:hAnsi="Arial"/>
                <w:sz w:val="18"/>
              </w:rPr>
            </w:pPr>
            <w:r>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BFA161" w14:textId="77777777" w:rsidR="005D1A1A" w:rsidRDefault="005D1A1A" w:rsidP="007E1C9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9F0180" w14:textId="77777777" w:rsidR="005D1A1A" w:rsidRDefault="005D1A1A" w:rsidP="007E1C9C">
            <w:pPr>
              <w:keepNext/>
              <w:keepLines/>
              <w:spacing w:after="0"/>
              <w:jc w:val="center"/>
              <w:rPr>
                <w:rFonts w:ascii="Arial" w:eastAsia="SimSun" w:hAnsi="Arial"/>
                <w:sz w:val="18"/>
                <w:lang w:eastAsia="zh-CN"/>
              </w:rPr>
            </w:pPr>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p>
        </w:tc>
      </w:tr>
      <w:tr w:rsidR="0042708E" w14:paraId="4FB11835" w14:textId="77777777" w:rsidTr="007E1C9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333E65" w14:textId="0A4F53C8" w:rsidR="0042708E" w:rsidRDefault="0042708E" w:rsidP="003A175F">
            <w:pPr>
              <w:pStyle w:val="TAL"/>
              <w:rPr>
                <w:rFonts w:eastAsia="SimSun"/>
              </w:rPr>
            </w:pPr>
            <w:r w:rsidRPr="00C02080">
              <w:rPr>
                <w:rFonts w:eastAsia="SimSun"/>
              </w:rPr>
              <w:t>PDSCH &amp; PDSCH DMRS</w:t>
            </w:r>
            <w:r w:rsidRPr="00C02080">
              <w:t xml:space="preserve"> Precoding configuration</w:t>
            </w:r>
            <w:r>
              <w:t xml:space="preserve">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9ED538C" w14:textId="77777777" w:rsidR="0042708E" w:rsidRDefault="0042708E" w:rsidP="003A175F">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0AB1E2A" w14:textId="204DC8B8" w:rsidR="0042708E" w:rsidRDefault="0042708E" w:rsidP="003A175F">
            <w:pPr>
              <w:pStyle w:val="TAC"/>
              <w:rPr>
                <w:rFonts w:cs="Arial"/>
                <w:szCs w:val="18"/>
              </w:rPr>
            </w:pPr>
            <w:r w:rsidRPr="00C02080">
              <w:rPr>
                <w:rFonts w:eastAsia="SimSun" w:cs="Arial"/>
                <w:szCs w:val="18"/>
              </w:rPr>
              <w:t>Single Panel Type I, Random precoder selection updated per slot, with equal probability of each applicable i</w:t>
            </w:r>
            <w:r w:rsidRPr="00C02080">
              <w:rPr>
                <w:rFonts w:eastAsia="SimSun" w:cs="Arial"/>
                <w:szCs w:val="18"/>
                <w:vertAlign w:val="subscript"/>
              </w:rPr>
              <w:t>1</w:t>
            </w:r>
            <w:r w:rsidRPr="00C02080">
              <w:rPr>
                <w:rFonts w:eastAsia="SimSun" w:cs="Arial"/>
                <w:szCs w:val="18"/>
              </w:rPr>
              <w:t>, i</w:t>
            </w:r>
            <w:r w:rsidRPr="00C02080">
              <w:rPr>
                <w:rFonts w:eastAsia="SimSun" w:cs="Arial"/>
                <w:szCs w:val="18"/>
                <w:vertAlign w:val="subscript"/>
              </w:rPr>
              <w:t>2</w:t>
            </w:r>
            <w:r w:rsidRPr="00C02080">
              <w:rPr>
                <w:rFonts w:eastAsia="SimSun" w:cs="Arial"/>
                <w:szCs w:val="18"/>
              </w:rPr>
              <w:t xml:space="preserve"> combination, and </w:t>
            </w:r>
            <w:r w:rsidRPr="00C02080">
              <w:rPr>
                <w:rFonts w:cs="Arial"/>
                <w:szCs w:val="18"/>
              </w:rPr>
              <w:t>with Wideband granularity</w:t>
            </w:r>
          </w:p>
        </w:tc>
      </w:tr>
      <w:tr w:rsidR="005D1A1A" w:rsidRPr="00313FEC" w14:paraId="30617F2A" w14:textId="77777777" w:rsidTr="007E1C9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049C9BB0"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ms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p>
          <w:p w14:paraId="070D6052" w14:textId="77777777" w:rsidR="005D1A1A" w:rsidRDefault="005D1A1A" w:rsidP="007E1C9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r>
              <w:rPr>
                <w:rFonts w:ascii="Arial" w:eastAsia="SimSun" w:hAnsi="Arial"/>
                <w:sz w:val="18"/>
                <w:lang w:eastAsia="zh-CN"/>
              </w:rPr>
              <w:t>slot</w:t>
            </w:r>
            <w:r>
              <w:rPr>
                <w:rFonts w:ascii="Arial" w:eastAsia="SimSun" w:hAnsi="Arial"/>
                <w:sz w:val="18"/>
              </w:rPr>
              <w:t xml:space="preserve">#n based on PMI estimation at a downlink </w:t>
            </w:r>
            <w:r>
              <w:rPr>
                <w:rFonts w:ascii="Arial" w:eastAsia="SimSun" w:hAnsi="Arial"/>
                <w:sz w:val="18"/>
                <w:lang w:eastAsia="zh-CN"/>
              </w:rPr>
              <w:t>slot</w:t>
            </w:r>
            <w:r>
              <w:rPr>
                <w:rFonts w:ascii="Arial" w:eastAsia="SimSun" w:hAnsi="Arial"/>
                <w:sz w:val="18"/>
              </w:rPr>
              <w:t xml:space="preserve"> 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gNB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p>
          <w:p w14:paraId="2734D1CD" w14:textId="77777777" w:rsidR="005D1A1A" w:rsidRDefault="005D1A1A" w:rsidP="007E1C9C">
            <w:pPr>
              <w:keepNext/>
              <w:keepLines/>
              <w:spacing w:after="0"/>
              <w:ind w:left="851" w:hanging="851"/>
              <w:rPr>
                <w:rFonts w:ascii="Arial" w:eastAsia="SimSun" w:hAnsi="Arial"/>
                <w:sz w:val="18"/>
                <w:lang w:eastAsia="zh-CN"/>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p>
        </w:tc>
      </w:tr>
    </w:tbl>
    <w:p w14:paraId="275831FF" w14:textId="77777777" w:rsidR="005D1A1A" w:rsidRDefault="005D1A1A" w:rsidP="005D1A1A">
      <w:pPr>
        <w:rPr>
          <w:rFonts w:eastAsia="SimSun"/>
          <w:lang w:eastAsia="zh-CN"/>
        </w:rPr>
      </w:pPr>
    </w:p>
    <w:p w14:paraId="7D82BEE7" w14:textId="77777777" w:rsidR="005D1A1A" w:rsidRDefault="005D1A1A" w:rsidP="005D1A1A">
      <w:pPr>
        <w:pStyle w:val="TH"/>
        <w:rPr>
          <w:rFonts w:eastAsiaTheme="minorEastAsia"/>
          <w:lang w:eastAsia="zh-CN"/>
        </w:rPr>
      </w:pPr>
      <w:r>
        <w:t xml:space="preserve">Table </w:t>
      </w:r>
      <w:r>
        <w:rPr>
          <w:lang w:eastAsia="zh-CN"/>
        </w:rPr>
        <w:t>6.3.3.2.4</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D1A1A" w14:paraId="08B6CC0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1BE297C2" w14:textId="77777777" w:rsidR="005D1A1A" w:rsidRDefault="005D1A1A" w:rsidP="007E1C9C">
            <w:pPr>
              <w:keepNext/>
              <w:keepLines/>
              <w:spacing w:after="0"/>
              <w:jc w:val="center"/>
              <w:rPr>
                <w:rFonts w:ascii="Arial" w:hAnsi="Arial"/>
                <w:b/>
                <w:sz w:val="18"/>
              </w:rPr>
            </w:pPr>
            <w:r>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EE4C06C" w14:textId="77777777" w:rsidR="005D1A1A" w:rsidRDefault="005D1A1A" w:rsidP="007E1C9C">
            <w:pPr>
              <w:keepNext/>
              <w:keepLines/>
              <w:spacing w:after="0"/>
              <w:jc w:val="center"/>
              <w:rPr>
                <w:rFonts w:ascii="Arial" w:hAnsi="Arial"/>
                <w:b/>
                <w:sz w:val="18"/>
              </w:rPr>
            </w:pPr>
            <w:r>
              <w:rPr>
                <w:rFonts w:ascii="Arial" w:eastAsia="SimSun" w:hAnsi="Arial"/>
                <w:b/>
                <w:sz w:val="18"/>
              </w:rPr>
              <w:t>Test 1</w:t>
            </w:r>
          </w:p>
        </w:tc>
      </w:tr>
      <w:tr w:rsidR="005D1A1A" w14:paraId="6E1F38E0" w14:textId="77777777" w:rsidTr="007E1C9C">
        <w:trPr>
          <w:jc w:val="center"/>
        </w:trPr>
        <w:tc>
          <w:tcPr>
            <w:tcW w:w="2126" w:type="dxa"/>
            <w:tcBorders>
              <w:top w:val="single" w:sz="4" w:space="0" w:color="auto"/>
              <w:left w:val="single" w:sz="4" w:space="0" w:color="auto"/>
              <w:bottom w:val="single" w:sz="4" w:space="0" w:color="auto"/>
              <w:right w:val="single" w:sz="4" w:space="0" w:color="auto"/>
            </w:tcBorders>
            <w:hideMark/>
          </w:tcPr>
          <w:p w14:paraId="67BCCA87" w14:textId="77777777" w:rsidR="005D1A1A" w:rsidRDefault="005D1A1A" w:rsidP="007E1C9C">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B29587" w14:textId="057E91A4" w:rsidR="005D1A1A" w:rsidRDefault="0014644C" w:rsidP="007E1C9C">
            <w:pPr>
              <w:keepNext/>
              <w:keepLines/>
              <w:spacing w:after="0"/>
              <w:jc w:val="center"/>
              <w:rPr>
                <w:rFonts w:ascii="Arial" w:hAnsi="Arial"/>
                <w:sz w:val="18"/>
                <w:lang w:eastAsia="zh-CN"/>
              </w:rPr>
            </w:pPr>
            <w:r>
              <w:rPr>
                <w:rFonts w:ascii="Arial" w:hAnsi="Arial"/>
                <w:sz w:val="18"/>
                <w:lang w:eastAsia="zh-CN"/>
              </w:rPr>
              <w:t>7.0</w:t>
            </w:r>
          </w:p>
        </w:tc>
      </w:tr>
    </w:tbl>
    <w:p w14:paraId="3ED5EB9A" w14:textId="77777777" w:rsidR="005D1A1A" w:rsidRDefault="005D1A1A" w:rsidP="005D1A1A">
      <w:pPr>
        <w:rPr>
          <w:rFonts w:eastAsia="SimSun"/>
          <w:lang w:eastAsia="zh-CN"/>
        </w:rPr>
      </w:pPr>
    </w:p>
    <w:p w14:paraId="59C92BEB" w14:textId="77777777" w:rsidR="00E97AF0" w:rsidRDefault="00E97AF0" w:rsidP="00E97AF0">
      <w:pPr>
        <w:pStyle w:val="Heading5"/>
        <w:rPr>
          <w:lang w:eastAsia="zh-CN"/>
        </w:rPr>
      </w:pPr>
      <w:bookmarkStart w:id="1778" w:name="_Toc67918194"/>
      <w:bookmarkStart w:id="1779" w:name="_Toc76298238"/>
      <w:bookmarkStart w:id="1780" w:name="_Toc76572250"/>
      <w:bookmarkStart w:id="1781" w:name="_Toc76652117"/>
      <w:bookmarkStart w:id="1782" w:name="_Toc76652955"/>
      <w:bookmarkStart w:id="1783" w:name="_Toc83742227"/>
      <w:bookmarkStart w:id="1784" w:name="_Toc91440717"/>
      <w:bookmarkStart w:id="1785" w:name="_Toc98849507"/>
      <w:bookmarkStart w:id="1786" w:name="_Toc106543360"/>
      <w:bookmarkStart w:id="1787" w:name="_Toc106737458"/>
      <w:bookmarkStart w:id="1788" w:name="_Toc107233225"/>
      <w:bookmarkStart w:id="1789" w:name="_Toc107234840"/>
      <w:bookmarkStart w:id="1790" w:name="_Toc107419810"/>
      <w:bookmarkStart w:id="1791" w:name="_Toc107477106"/>
      <w:bookmarkStart w:id="1792" w:name="_Toc114565960"/>
      <w:bookmarkStart w:id="1793" w:name="_Toc123936271"/>
      <w:bookmarkStart w:id="1794" w:name="_Toc124377286"/>
      <w:bookmarkStart w:id="1795" w:name="_Toc53176697"/>
      <w:bookmarkStart w:id="1796" w:name="_Toc61121010"/>
      <w:r>
        <w:rPr>
          <w:lang w:eastAsia="zh-CN"/>
        </w:rPr>
        <w:lastRenderedPageBreak/>
        <w:t>6.3.</w:t>
      </w:r>
      <w:r>
        <w:rPr>
          <w:rFonts w:hint="eastAsia"/>
          <w:lang w:eastAsia="zh-CN"/>
        </w:rPr>
        <w:t>3</w:t>
      </w:r>
      <w:r>
        <w:rPr>
          <w:lang w:eastAsia="zh-CN"/>
        </w:rPr>
        <w:t>.2.</w:t>
      </w:r>
      <w:r>
        <w:rPr>
          <w:rFonts w:hint="eastAsia"/>
          <w:lang w:eastAsia="zh-CN"/>
        </w:rPr>
        <w:t>5</w:t>
      </w:r>
      <w:r>
        <w:rPr>
          <w:lang w:eastAsia="zh-CN"/>
        </w:rPr>
        <w:tab/>
      </w:r>
      <w:r>
        <w:rPr>
          <w:rFonts w:hint="eastAsia"/>
          <w:lang w:eastAsia="zh-CN"/>
        </w:rPr>
        <w:t>Multiple</w:t>
      </w:r>
      <w:r>
        <w:rPr>
          <w:lang w:eastAsia="zh-CN"/>
        </w:rPr>
        <w:t xml:space="preserve"> PMI with 16TX </w:t>
      </w:r>
      <w:r>
        <w:rPr>
          <w:rFonts w:hint="eastAsia"/>
          <w:color w:val="000000"/>
          <w:lang w:val="en-US" w:eastAsia="zh-CN"/>
        </w:rPr>
        <w:t>T</w:t>
      </w:r>
      <w:r w:rsidRPr="0048482F">
        <w:rPr>
          <w:color w:val="000000"/>
          <w:lang w:val="en-US"/>
        </w:rPr>
        <w:t>ypeII</w:t>
      </w:r>
      <w:r>
        <w:rPr>
          <w:lang w:val="en-US" w:eastAsia="zh-CN"/>
        </w:rPr>
        <w:t xml:space="preserve"> Codebook</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A6ADF7" w14:textId="77777777" w:rsidR="00E97AF0" w:rsidRDefault="00E97AF0" w:rsidP="00E97AF0">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5</w:t>
      </w:r>
      <w:r>
        <w:rPr>
          <w:rFonts w:eastAsia="SimSun"/>
          <w:lang w:eastAsia="zh-CN"/>
        </w:rPr>
        <w:t>-2</w:t>
      </w:r>
      <w:r>
        <w:rPr>
          <w:rFonts w:eastAsia="SimSun"/>
        </w:rPr>
        <w:t>.</w:t>
      </w:r>
    </w:p>
    <w:p w14:paraId="366C9D2B" w14:textId="77777777" w:rsidR="00E97AF0" w:rsidRDefault="00E97AF0" w:rsidP="00E97AF0">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5</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E97AF0" w14:paraId="50D2A78B"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D65C8C" w14:textId="77777777" w:rsidR="00E97AF0" w:rsidRDefault="00E97AF0"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97692" w14:textId="77777777" w:rsidR="00E97AF0" w:rsidRDefault="00E97AF0"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936A7DD" w14:textId="77777777" w:rsidR="00E97AF0" w:rsidRDefault="00E97AF0" w:rsidP="00575C91">
            <w:pPr>
              <w:pStyle w:val="TAH"/>
              <w:rPr>
                <w:rFonts w:eastAsia="SimSun"/>
              </w:rPr>
            </w:pPr>
            <w:r>
              <w:rPr>
                <w:rFonts w:eastAsia="SimSun"/>
              </w:rPr>
              <w:t>Test 1</w:t>
            </w:r>
          </w:p>
        </w:tc>
      </w:tr>
      <w:tr w:rsidR="00E97AF0" w14:paraId="56FEFE9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726CAB" w14:textId="77777777" w:rsidR="00E97AF0" w:rsidRDefault="00E97AF0"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BFA88D" w14:textId="77777777" w:rsidR="00E97AF0" w:rsidRDefault="00E97AF0"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B1E731" w14:textId="77777777" w:rsidR="00E97AF0" w:rsidRDefault="00E97AF0" w:rsidP="00575C91">
            <w:pPr>
              <w:pStyle w:val="TAC"/>
              <w:rPr>
                <w:rFonts w:eastAsia="SimSun"/>
              </w:rPr>
            </w:pPr>
            <w:r>
              <w:rPr>
                <w:rFonts w:eastAsia="SimSun"/>
              </w:rPr>
              <w:t>40</w:t>
            </w:r>
          </w:p>
        </w:tc>
      </w:tr>
      <w:tr w:rsidR="00E97AF0" w14:paraId="2FAF519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79E51D" w14:textId="77777777" w:rsidR="00E97AF0" w:rsidRDefault="00E97AF0"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573F7C" w14:textId="77777777" w:rsidR="00E97AF0" w:rsidRDefault="00E97AF0"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B497E" w14:textId="77777777" w:rsidR="00E97AF0" w:rsidRDefault="00E97AF0" w:rsidP="00575C91">
            <w:pPr>
              <w:pStyle w:val="TAC"/>
              <w:rPr>
                <w:rFonts w:eastAsia="SimSun"/>
              </w:rPr>
            </w:pPr>
            <w:r>
              <w:rPr>
                <w:rFonts w:eastAsia="SimSun"/>
              </w:rPr>
              <w:t>30</w:t>
            </w:r>
          </w:p>
        </w:tc>
      </w:tr>
      <w:tr w:rsidR="00E97AF0" w14:paraId="12C492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DB1B7F" w14:textId="77777777" w:rsidR="00E97AF0" w:rsidRDefault="00E97AF0"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AD611"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318A1" w14:textId="77777777" w:rsidR="00E97AF0" w:rsidRDefault="00E97AF0" w:rsidP="00575C91">
            <w:pPr>
              <w:pStyle w:val="TAC"/>
              <w:rPr>
                <w:rFonts w:eastAsia="SimSun"/>
              </w:rPr>
            </w:pPr>
            <w:r>
              <w:rPr>
                <w:rFonts w:eastAsia="SimSun"/>
              </w:rPr>
              <w:t>TDD</w:t>
            </w:r>
          </w:p>
        </w:tc>
      </w:tr>
      <w:tr w:rsidR="00E97AF0" w:rsidRPr="00F73B65" w14:paraId="04A782E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FE8A3" w14:textId="77777777" w:rsidR="00E97AF0" w:rsidRDefault="00E97AF0"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C70DC"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1271E0" w14:textId="77777777" w:rsidR="00E97AF0" w:rsidRDefault="00E97AF0" w:rsidP="00575C91">
            <w:pPr>
              <w:pStyle w:val="TAC"/>
              <w:rPr>
                <w:rFonts w:eastAsia="SimSun"/>
              </w:rPr>
            </w:pPr>
            <w:r>
              <w:rPr>
                <w:rFonts w:eastAsia="SimSun"/>
              </w:rPr>
              <w:t>FR1.30-1 as specified in Annex A</w:t>
            </w:r>
          </w:p>
        </w:tc>
      </w:tr>
      <w:tr w:rsidR="00E97AF0" w14:paraId="4CA3E27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6B529" w14:textId="77777777" w:rsidR="00E97AF0" w:rsidRDefault="00E97AF0"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B16B"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359AC" w14:textId="77777777" w:rsidR="00E97AF0" w:rsidRDefault="00E97AF0"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E97AF0" w14:paraId="460F2A6C"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2E36A" w14:textId="77777777" w:rsidR="00E97AF0" w:rsidRDefault="00E97AF0"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B3599"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3EB20" w14:textId="6337B8E9" w:rsidR="00E97AF0" w:rsidRDefault="00E97AF0" w:rsidP="00575C91">
            <w:pPr>
              <w:pStyle w:val="TAC"/>
              <w:rPr>
                <w:rFonts w:eastAsia="SimSun"/>
                <w:lang w:eastAsia="zh-CN"/>
              </w:rPr>
            </w:pPr>
            <w:r w:rsidRPr="00221C60">
              <w:rPr>
                <w:rFonts w:eastAsia="SimSun"/>
                <w:lang w:eastAsia="zh-CN"/>
              </w:rPr>
              <w:t>XP</w:t>
            </w:r>
            <w:r w:rsidRPr="00221C60">
              <w:rPr>
                <w:rFonts w:eastAsia="SimSun"/>
              </w:rPr>
              <w:t xml:space="preserve"> </w:t>
            </w:r>
            <w:r w:rsidRPr="00A059B2">
              <w:rPr>
                <w:rFonts w:eastAsia="SimSun"/>
                <w:lang w:eastAsia="zh-CN"/>
              </w:rPr>
              <w:t>Medium</w:t>
            </w:r>
            <w:r>
              <w:rPr>
                <w:rFonts w:eastAsia="SimSun"/>
              </w:rPr>
              <w:t xml:space="preserve"> 16 x </w:t>
            </w:r>
            <w:r>
              <w:rPr>
                <w:rFonts w:eastAsia="SimSun" w:hint="eastAsia"/>
                <w:lang w:eastAsia="zh-CN"/>
              </w:rPr>
              <w:t>4</w:t>
            </w:r>
          </w:p>
          <w:p w14:paraId="3F6FFB79" w14:textId="77777777" w:rsidR="00E97AF0" w:rsidRDefault="00E97AF0" w:rsidP="00575C91">
            <w:pPr>
              <w:pStyle w:val="TAC"/>
              <w:rPr>
                <w:rFonts w:eastAsia="SimSun"/>
              </w:rPr>
            </w:pPr>
            <w:r>
              <w:rPr>
                <w:rFonts w:eastAsia="SimSun"/>
              </w:rPr>
              <w:t>(N1,N2) = (4,2)</w:t>
            </w:r>
          </w:p>
        </w:tc>
      </w:tr>
      <w:tr w:rsidR="00E97AF0" w:rsidRPr="00F73B65" w14:paraId="2B4A1E6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DB466D" w14:textId="77777777" w:rsidR="00E97AF0" w:rsidRDefault="00E97AF0"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29B198"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EE092" w14:textId="77777777" w:rsidR="00E97AF0" w:rsidRDefault="00E97AF0" w:rsidP="00575C91">
            <w:pPr>
              <w:pStyle w:val="TAC"/>
              <w:rPr>
                <w:rFonts w:eastAsia="SimSun"/>
              </w:rPr>
            </w:pPr>
            <w:r>
              <w:rPr>
                <w:rFonts w:eastAsia="SimSun"/>
              </w:rPr>
              <w:t>As specified in Annex B.4.1</w:t>
            </w:r>
          </w:p>
        </w:tc>
      </w:tr>
      <w:tr w:rsidR="00E97AF0" w14:paraId="0D685BE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7D1555" w14:textId="77777777" w:rsidR="00E97AF0" w:rsidRDefault="00E97AF0"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AA83565"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15438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C51BB" w14:textId="77777777" w:rsidR="00E97AF0" w:rsidRDefault="00E97AF0" w:rsidP="00575C91">
            <w:pPr>
              <w:pStyle w:val="TAC"/>
              <w:rPr>
                <w:rFonts w:eastAsia="SimSun"/>
                <w:lang w:eastAsia="zh-CN"/>
              </w:rPr>
            </w:pPr>
            <w:r>
              <w:rPr>
                <w:rFonts w:eastAsia="SimSun"/>
                <w:lang w:eastAsia="zh-CN"/>
              </w:rPr>
              <w:t>Aperiodic</w:t>
            </w:r>
          </w:p>
        </w:tc>
      </w:tr>
      <w:tr w:rsidR="00E97AF0" w14:paraId="62D7A54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9ABF7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B09041"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9AB48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B76C1" w14:textId="77777777" w:rsidR="00E97AF0" w:rsidRDefault="00E97AF0" w:rsidP="00575C91">
            <w:pPr>
              <w:pStyle w:val="TAC"/>
              <w:rPr>
                <w:rFonts w:eastAsia="SimSun"/>
                <w:lang w:eastAsia="zh-CN"/>
              </w:rPr>
            </w:pPr>
            <w:r>
              <w:rPr>
                <w:rFonts w:eastAsia="SimSun"/>
                <w:lang w:eastAsia="zh-CN"/>
              </w:rPr>
              <w:t>4</w:t>
            </w:r>
          </w:p>
        </w:tc>
      </w:tr>
      <w:tr w:rsidR="00E97AF0" w14:paraId="367461F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ED56F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2EDD7B" w14:textId="77777777" w:rsidR="00E97AF0" w:rsidRDefault="00E97AF0"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F3B305"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779B1" w14:textId="77777777" w:rsidR="00E97AF0" w:rsidRDefault="00E97AF0" w:rsidP="00575C91">
            <w:pPr>
              <w:pStyle w:val="TAC"/>
              <w:rPr>
                <w:rFonts w:eastAsia="SimSun"/>
                <w:lang w:eastAsia="zh-CN"/>
              </w:rPr>
            </w:pPr>
            <w:r>
              <w:rPr>
                <w:rFonts w:eastAsia="SimSun"/>
                <w:lang w:eastAsia="zh-CN"/>
              </w:rPr>
              <w:t>FD-CDM2</w:t>
            </w:r>
          </w:p>
        </w:tc>
      </w:tr>
      <w:tr w:rsidR="00E97AF0" w14:paraId="145BE856"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9DEA1A3"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CEBB571" w14:textId="77777777" w:rsidR="00E97AF0" w:rsidRDefault="00E97AF0"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C97F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F292F" w14:textId="77777777" w:rsidR="00E97AF0" w:rsidRDefault="00E97AF0" w:rsidP="00575C91">
            <w:pPr>
              <w:pStyle w:val="TAC"/>
              <w:rPr>
                <w:rFonts w:eastAsia="SimSun"/>
                <w:lang w:eastAsia="zh-CN"/>
              </w:rPr>
            </w:pPr>
            <w:r>
              <w:rPr>
                <w:rFonts w:eastAsia="SimSun"/>
                <w:lang w:eastAsia="zh-CN"/>
              </w:rPr>
              <w:t>1</w:t>
            </w:r>
          </w:p>
        </w:tc>
      </w:tr>
      <w:tr w:rsidR="00E97AF0" w14:paraId="17D7D6A8"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ECF32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39C736" w14:textId="77777777" w:rsidR="00E97AF0" w:rsidRDefault="00E97AF0"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09C2F7F"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D6DC8C" w14:textId="77777777" w:rsidR="00E97AF0" w:rsidRDefault="00E97AF0" w:rsidP="00575C91">
            <w:pPr>
              <w:pStyle w:val="TAC"/>
              <w:rPr>
                <w:rFonts w:eastAsia="SimSun"/>
                <w:lang w:eastAsia="zh-CN"/>
              </w:rPr>
            </w:pPr>
            <w:r>
              <w:rPr>
                <w:rFonts w:eastAsia="SimSun"/>
                <w:lang w:eastAsia="zh-CN"/>
              </w:rPr>
              <w:t>Row 5, (4,-)</w:t>
            </w:r>
          </w:p>
        </w:tc>
      </w:tr>
      <w:tr w:rsidR="00E97AF0" w14:paraId="2B51624F"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529EC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33261" w14:textId="77777777" w:rsidR="00E97AF0" w:rsidRDefault="00E97AF0"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9D0A2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724F4" w14:textId="77777777" w:rsidR="00E97AF0" w:rsidRDefault="00E97AF0" w:rsidP="00575C91">
            <w:pPr>
              <w:pStyle w:val="TAC"/>
              <w:rPr>
                <w:rFonts w:eastAsia="SimSun"/>
                <w:lang w:eastAsia="zh-CN"/>
              </w:rPr>
            </w:pPr>
            <w:r>
              <w:rPr>
                <w:rFonts w:eastAsia="SimSun"/>
                <w:lang w:eastAsia="zh-CN"/>
              </w:rPr>
              <w:t>(9,-)</w:t>
            </w:r>
          </w:p>
        </w:tc>
      </w:tr>
      <w:tr w:rsidR="00E97AF0" w14:paraId="14456863"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3536FB"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508B238F" w14:textId="77777777" w:rsidR="00E97AF0" w:rsidRDefault="00E97AF0" w:rsidP="00575C91">
            <w:pPr>
              <w:pStyle w:val="TAL"/>
              <w:rPr>
                <w:rFonts w:eastAsia="SimSun"/>
              </w:rPr>
            </w:pPr>
            <w:r>
              <w:rPr>
                <w:rFonts w:eastAsia="SimSun"/>
              </w:rPr>
              <w:t>CSI-RS</w:t>
            </w:r>
          </w:p>
          <w:p w14:paraId="04DFFFD7" w14:textId="77777777" w:rsidR="00E97AF0" w:rsidRDefault="00E97AF0"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69B3F" w14:textId="77777777" w:rsidR="00E97AF0" w:rsidRDefault="00E97AF0"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5E85F2" w14:textId="77777777" w:rsidR="00E97AF0" w:rsidRDefault="00E97AF0" w:rsidP="00575C91">
            <w:pPr>
              <w:pStyle w:val="TAC"/>
              <w:rPr>
                <w:rFonts w:eastAsia="SimSun"/>
                <w:lang w:eastAsia="zh-CN"/>
              </w:rPr>
            </w:pPr>
            <w:r>
              <w:rPr>
                <w:rFonts w:eastAsia="SimSun"/>
                <w:lang w:eastAsia="zh-CN"/>
              </w:rPr>
              <w:t>Not configured</w:t>
            </w:r>
          </w:p>
        </w:tc>
      </w:tr>
      <w:tr w:rsidR="00E97AF0" w:rsidRPr="00F73B65" w14:paraId="5D3302A2"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C25EC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CBAD6B4" w14:textId="77777777" w:rsidR="00E97AF0" w:rsidRDefault="00E97AF0"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6CB8C23"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BDEE6" w14:textId="77777777" w:rsidR="00E97AF0" w:rsidRDefault="00E97AF0" w:rsidP="00575C91">
            <w:pPr>
              <w:pStyle w:val="TAC"/>
              <w:rPr>
                <w:rFonts w:eastAsia="SimSun"/>
              </w:rPr>
            </w:pPr>
            <w:r>
              <w:rPr>
                <w:lang w:eastAsia="zh-CN"/>
              </w:rPr>
              <w:t>1 in slots i, where mod(i, 10) = 1, otherwise it is equal to 0</w:t>
            </w:r>
          </w:p>
        </w:tc>
      </w:tr>
      <w:tr w:rsidR="00E97AF0" w14:paraId="4ACA5D7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8F8DBF8" w14:textId="77777777" w:rsidR="00E97AF0" w:rsidRDefault="00E97AF0"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1B67C6" w14:textId="77777777" w:rsidR="00E97AF0" w:rsidRDefault="00E97AF0"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68F6F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D81C81" w14:textId="77777777" w:rsidR="00E97AF0" w:rsidRDefault="00E97AF0" w:rsidP="00575C91">
            <w:pPr>
              <w:pStyle w:val="TAC"/>
              <w:rPr>
                <w:rFonts w:eastAsia="SimSun"/>
                <w:lang w:eastAsia="zh-CN"/>
              </w:rPr>
            </w:pPr>
            <w:r>
              <w:rPr>
                <w:rFonts w:eastAsia="SimSun"/>
                <w:lang w:eastAsia="zh-CN"/>
              </w:rPr>
              <w:t>Aperiodic</w:t>
            </w:r>
          </w:p>
        </w:tc>
      </w:tr>
      <w:tr w:rsidR="00E97AF0" w14:paraId="066DC930"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0D847"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25F629" w14:textId="77777777" w:rsidR="00E97AF0" w:rsidRDefault="00E97AF0"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F61389F"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5E84E" w14:textId="77777777" w:rsidR="00E97AF0" w:rsidRDefault="00E97AF0" w:rsidP="00575C91">
            <w:pPr>
              <w:pStyle w:val="TAC"/>
              <w:rPr>
                <w:rFonts w:eastAsia="SimSun"/>
                <w:lang w:eastAsia="zh-CN"/>
              </w:rPr>
            </w:pPr>
            <w:r>
              <w:rPr>
                <w:rFonts w:eastAsia="SimSun"/>
                <w:lang w:eastAsia="zh-CN"/>
              </w:rPr>
              <w:t>16</w:t>
            </w:r>
          </w:p>
        </w:tc>
      </w:tr>
      <w:tr w:rsidR="00E97AF0" w14:paraId="4F0737E4"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CBE98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CB2853" w14:textId="77777777" w:rsidR="00E97AF0" w:rsidRDefault="00E97AF0"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E62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80C29" w14:textId="77777777" w:rsidR="00E97AF0" w:rsidRDefault="00E97AF0" w:rsidP="00575C91">
            <w:pPr>
              <w:pStyle w:val="TAC"/>
              <w:rPr>
                <w:rFonts w:eastAsia="SimSun"/>
                <w:lang w:eastAsia="zh-CN"/>
              </w:rPr>
            </w:pPr>
            <w:r>
              <w:rPr>
                <w:rFonts w:eastAsia="SimSun"/>
                <w:lang w:eastAsia="zh-CN"/>
              </w:rPr>
              <w:t>CDM4 (FD2, TD2)</w:t>
            </w:r>
          </w:p>
        </w:tc>
      </w:tr>
      <w:tr w:rsidR="00E97AF0" w14:paraId="53D57D8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F80C1A"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F53F53" w14:textId="77777777" w:rsidR="00E97AF0" w:rsidRDefault="00E97AF0"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8B32FC"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D399" w14:textId="77777777" w:rsidR="00E97AF0" w:rsidRDefault="00E97AF0" w:rsidP="00575C91">
            <w:pPr>
              <w:pStyle w:val="TAC"/>
              <w:rPr>
                <w:rFonts w:eastAsia="SimSun"/>
                <w:lang w:eastAsia="zh-CN"/>
              </w:rPr>
            </w:pPr>
            <w:r>
              <w:rPr>
                <w:rFonts w:eastAsia="SimSun"/>
                <w:lang w:eastAsia="zh-CN"/>
              </w:rPr>
              <w:t>1</w:t>
            </w:r>
          </w:p>
        </w:tc>
      </w:tr>
      <w:tr w:rsidR="00E97AF0" w14:paraId="51234A1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3E9CC8"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118996" w14:textId="77777777" w:rsidR="00E97AF0" w:rsidRDefault="00E97AF0"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4D80CA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AD968" w14:textId="77777777" w:rsidR="00E97AF0" w:rsidRDefault="00E97AF0" w:rsidP="00575C91">
            <w:pPr>
              <w:pStyle w:val="TAC"/>
              <w:rPr>
                <w:rFonts w:eastAsia="SimSun"/>
                <w:lang w:eastAsia="zh-CN"/>
              </w:rPr>
            </w:pPr>
            <w:r>
              <w:rPr>
                <w:rFonts w:eastAsia="SimSun"/>
                <w:lang w:eastAsia="zh-CN"/>
              </w:rPr>
              <w:t>Row 12, (2, 4, 6, 8)</w:t>
            </w:r>
          </w:p>
        </w:tc>
      </w:tr>
      <w:tr w:rsidR="00E97AF0" w14:paraId="09A25461"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DE2FFE"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E402BB" w14:textId="77777777" w:rsidR="00E97AF0" w:rsidRDefault="00E97AF0"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49A98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8B772" w14:textId="77777777" w:rsidR="00E97AF0" w:rsidRDefault="00E97AF0" w:rsidP="00575C91">
            <w:pPr>
              <w:pStyle w:val="TAC"/>
              <w:rPr>
                <w:rFonts w:eastAsia="SimSun"/>
                <w:lang w:eastAsia="zh-CN"/>
              </w:rPr>
            </w:pPr>
            <w:r>
              <w:rPr>
                <w:rFonts w:eastAsia="SimSun"/>
                <w:lang w:eastAsia="zh-CN"/>
              </w:rPr>
              <w:t>(5, -)</w:t>
            </w:r>
          </w:p>
        </w:tc>
      </w:tr>
      <w:tr w:rsidR="00E97AF0" w14:paraId="2F1E0B7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8BB70D"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FA2ED7" w14:textId="77777777" w:rsidR="00E97AF0" w:rsidRDefault="00E97AF0" w:rsidP="00575C91">
            <w:pPr>
              <w:pStyle w:val="TAL"/>
              <w:rPr>
                <w:rFonts w:eastAsia="SimSun"/>
              </w:rPr>
            </w:pPr>
            <w:r>
              <w:rPr>
                <w:rFonts w:eastAsia="SimSun"/>
              </w:rPr>
              <w:t>CSI-RS</w:t>
            </w:r>
          </w:p>
          <w:p w14:paraId="45E39BA9" w14:textId="77777777" w:rsidR="00E97AF0" w:rsidRDefault="00E97AF0"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78D04" w14:textId="77777777" w:rsidR="00E97AF0" w:rsidRDefault="00E97AF0"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49BE80" w14:textId="77777777" w:rsidR="00E97AF0" w:rsidRDefault="00E97AF0" w:rsidP="00575C91">
            <w:pPr>
              <w:pStyle w:val="TAC"/>
              <w:rPr>
                <w:rFonts w:eastAsia="SimSun"/>
                <w:lang w:eastAsia="zh-CN"/>
              </w:rPr>
            </w:pPr>
            <w:r>
              <w:rPr>
                <w:rFonts w:eastAsia="SimSun"/>
                <w:lang w:eastAsia="zh-CN"/>
              </w:rPr>
              <w:t>Not configured</w:t>
            </w:r>
          </w:p>
        </w:tc>
      </w:tr>
      <w:tr w:rsidR="00E97AF0" w14:paraId="25AB311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EABB631" w14:textId="77777777" w:rsidR="00E97AF0" w:rsidRDefault="00E97AF0"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795257" w14:textId="77777777" w:rsidR="00E97AF0" w:rsidRDefault="00E97AF0"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5589399"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230CB4" w14:textId="77777777" w:rsidR="00E97AF0" w:rsidRDefault="00E97AF0" w:rsidP="00575C91">
            <w:pPr>
              <w:pStyle w:val="TAC"/>
              <w:rPr>
                <w:rFonts w:eastAsia="SimSun"/>
                <w:lang w:eastAsia="zh-CN"/>
              </w:rPr>
            </w:pPr>
            <w:r>
              <w:rPr>
                <w:rFonts w:eastAsia="SimSun"/>
                <w:lang w:eastAsia="zh-CN"/>
              </w:rPr>
              <w:t>0</w:t>
            </w:r>
          </w:p>
        </w:tc>
      </w:tr>
      <w:tr w:rsidR="00E97AF0" w14:paraId="1A9F6B29"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38798E0" w14:textId="77777777" w:rsidR="00E97AF0" w:rsidRDefault="00E97AF0"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4008876" w14:textId="77777777" w:rsidR="00E97AF0" w:rsidRDefault="00E97AF0"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8014D2"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BA32A" w14:textId="77777777" w:rsidR="00E97AF0" w:rsidRDefault="00E97AF0" w:rsidP="00575C91">
            <w:pPr>
              <w:pStyle w:val="TAC"/>
              <w:rPr>
                <w:rFonts w:eastAsia="SimSun"/>
                <w:lang w:eastAsia="zh-CN"/>
              </w:rPr>
            </w:pPr>
            <w:r>
              <w:rPr>
                <w:rFonts w:eastAsia="SimSun"/>
                <w:lang w:eastAsia="zh-CN"/>
              </w:rPr>
              <w:t>Aperiodic</w:t>
            </w:r>
          </w:p>
        </w:tc>
      </w:tr>
      <w:tr w:rsidR="00E97AF0" w14:paraId="315BF020" w14:textId="77777777" w:rsidTr="00E04E2A">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DEC2C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CE27587" w14:textId="77777777" w:rsidR="00E97AF0" w:rsidRDefault="00E97AF0"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389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B6705" w14:textId="77777777" w:rsidR="00E97AF0" w:rsidRDefault="00E97AF0" w:rsidP="00575C91">
            <w:pPr>
              <w:pStyle w:val="TAC"/>
              <w:rPr>
                <w:rFonts w:eastAsia="SimSun"/>
                <w:lang w:eastAsia="zh-CN"/>
              </w:rPr>
            </w:pPr>
            <w:r>
              <w:rPr>
                <w:rFonts w:eastAsia="SimSun"/>
                <w:lang w:eastAsia="zh-CN"/>
              </w:rPr>
              <w:t>Pattern 0</w:t>
            </w:r>
          </w:p>
        </w:tc>
      </w:tr>
      <w:tr w:rsidR="00E97AF0" w14:paraId="50AA5255" w14:textId="77777777" w:rsidTr="00E04E2A">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17D624"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07EE6BD" w14:textId="77777777" w:rsidR="00E97AF0" w:rsidRDefault="00E97AF0" w:rsidP="00575C91">
            <w:pPr>
              <w:pStyle w:val="TAL"/>
              <w:rPr>
                <w:rFonts w:eastAsia="SimSun"/>
              </w:rPr>
            </w:pPr>
            <w:r>
              <w:rPr>
                <w:rFonts w:eastAsia="SimSun"/>
              </w:rPr>
              <w:t>CSI-IM Resource Mapping</w:t>
            </w:r>
          </w:p>
          <w:p w14:paraId="5F66BB52" w14:textId="77777777" w:rsidR="00E97AF0" w:rsidRDefault="00E97AF0"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32D30C1"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082B" w14:textId="77777777" w:rsidR="00E97AF0" w:rsidRDefault="00E97AF0" w:rsidP="00575C91">
            <w:pPr>
              <w:pStyle w:val="TAC"/>
              <w:rPr>
                <w:rFonts w:eastAsia="SimSun"/>
                <w:lang w:eastAsia="zh-CN"/>
              </w:rPr>
            </w:pPr>
            <w:r>
              <w:rPr>
                <w:rFonts w:eastAsia="SimSun"/>
                <w:lang w:eastAsia="zh-CN"/>
              </w:rPr>
              <w:t>(4,9)</w:t>
            </w:r>
          </w:p>
        </w:tc>
      </w:tr>
      <w:tr w:rsidR="00E97AF0" w14:paraId="0609E2FC"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256943"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343F5C7" w14:textId="77777777" w:rsidR="00E97AF0" w:rsidRDefault="00E97AF0" w:rsidP="00575C91">
            <w:pPr>
              <w:pStyle w:val="TAL"/>
            </w:pPr>
            <w:r>
              <w:rPr>
                <w:rFonts w:eastAsia="SimSun"/>
              </w:rPr>
              <w:t>CSI-IM timeConfig</w:t>
            </w:r>
          </w:p>
          <w:p w14:paraId="61387CE0" w14:textId="77777777" w:rsidR="00E97AF0" w:rsidRDefault="00E97AF0"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1B9650"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624BFC" w14:textId="77777777" w:rsidR="00E97AF0" w:rsidRDefault="00E97AF0" w:rsidP="00575C91">
            <w:pPr>
              <w:pStyle w:val="TAC"/>
              <w:rPr>
                <w:rFonts w:eastAsia="SimSun"/>
                <w:lang w:eastAsia="zh-CN"/>
              </w:rPr>
            </w:pPr>
            <w:r>
              <w:rPr>
                <w:rFonts w:eastAsia="SimSun"/>
                <w:lang w:eastAsia="zh-CN"/>
              </w:rPr>
              <w:t>Not configured</w:t>
            </w:r>
          </w:p>
        </w:tc>
      </w:tr>
      <w:tr w:rsidR="00E97AF0" w14:paraId="56836932"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58855" w14:textId="77777777" w:rsidR="00E97AF0" w:rsidRDefault="00E97AF0"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05BF3DB"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DD46" w14:textId="77777777" w:rsidR="00E97AF0" w:rsidRDefault="00E97AF0" w:rsidP="00575C91">
            <w:pPr>
              <w:pStyle w:val="TAC"/>
              <w:rPr>
                <w:rFonts w:eastAsia="SimSun"/>
                <w:lang w:eastAsia="zh-CN"/>
              </w:rPr>
            </w:pPr>
            <w:r>
              <w:rPr>
                <w:rFonts w:eastAsia="SimSun"/>
                <w:lang w:eastAsia="zh-CN"/>
              </w:rPr>
              <w:t>Aperiodic</w:t>
            </w:r>
          </w:p>
        </w:tc>
      </w:tr>
      <w:tr w:rsidR="00E97AF0" w14:paraId="110C8E4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6787CC" w14:textId="77777777" w:rsidR="00E97AF0" w:rsidRDefault="00E97AF0"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0D165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2C7836" w14:textId="77777777" w:rsidR="00E97AF0" w:rsidRDefault="00E97AF0" w:rsidP="00575C91">
            <w:pPr>
              <w:pStyle w:val="TAC"/>
              <w:rPr>
                <w:rFonts w:eastAsia="SimSun"/>
                <w:lang w:eastAsia="zh-CN"/>
              </w:rPr>
            </w:pPr>
            <w:r>
              <w:rPr>
                <w:rFonts w:eastAsia="SimSun"/>
                <w:lang w:eastAsia="zh-CN"/>
              </w:rPr>
              <w:t>Table 1</w:t>
            </w:r>
          </w:p>
        </w:tc>
      </w:tr>
      <w:tr w:rsidR="00E97AF0" w14:paraId="203471D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A16E7" w14:textId="77777777" w:rsidR="00E97AF0" w:rsidRDefault="00E97AF0"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30D53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25FDE" w14:textId="77777777" w:rsidR="00E97AF0" w:rsidRDefault="00E97AF0" w:rsidP="00575C91">
            <w:pPr>
              <w:pStyle w:val="TAC"/>
            </w:pPr>
            <w:r>
              <w:rPr>
                <w:rFonts w:eastAsia="SimSun"/>
                <w:lang w:eastAsia="zh-CN"/>
              </w:rPr>
              <w:t>cri-RI-PMI-CQI</w:t>
            </w:r>
          </w:p>
        </w:tc>
      </w:tr>
      <w:tr w:rsidR="00E97AF0" w14:paraId="46CE621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FFDC56" w14:textId="77777777" w:rsidR="00E97AF0" w:rsidRDefault="00E97AF0"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B48E8E"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DCA15" w14:textId="77777777" w:rsidR="00E97AF0" w:rsidRDefault="00E97AF0" w:rsidP="00575C91">
            <w:pPr>
              <w:pStyle w:val="TAC"/>
              <w:rPr>
                <w:rFonts w:eastAsia="SimSun"/>
                <w:lang w:eastAsia="zh-CN"/>
              </w:rPr>
            </w:pPr>
            <w:r>
              <w:rPr>
                <w:rFonts w:eastAsia="SimSun"/>
                <w:lang w:eastAsia="zh-CN"/>
              </w:rPr>
              <w:t>Not configured</w:t>
            </w:r>
          </w:p>
        </w:tc>
      </w:tr>
      <w:tr w:rsidR="00E97AF0" w14:paraId="5812C47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95093A" w14:textId="77777777" w:rsidR="00E97AF0" w:rsidRDefault="00E97AF0"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8FFB38"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A564A5" w14:textId="77777777" w:rsidR="00E97AF0" w:rsidRDefault="00E97AF0" w:rsidP="00575C91">
            <w:pPr>
              <w:pStyle w:val="TAC"/>
              <w:rPr>
                <w:rFonts w:eastAsia="SimSun"/>
                <w:lang w:eastAsia="zh-CN"/>
              </w:rPr>
            </w:pPr>
            <w:r>
              <w:rPr>
                <w:rFonts w:eastAsia="SimSun"/>
                <w:lang w:eastAsia="zh-CN"/>
              </w:rPr>
              <w:t>Not configured</w:t>
            </w:r>
          </w:p>
        </w:tc>
      </w:tr>
      <w:tr w:rsidR="00E97AF0" w14:paraId="0E18C22F"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D23D" w14:textId="77777777" w:rsidR="00E97AF0" w:rsidRDefault="00E97AF0"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4765E6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107301" w14:textId="77777777" w:rsidR="00E97AF0" w:rsidRDefault="00E97AF0" w:rsidP="00575C91">
            <w:pPr>
              <w:pStyle w:val="TAC"/>
              <w:rPr>
                <w:rFonts w:eastAsia="SimSun"/>
                <w:lang w:eastAsia="zh-CN"/>
              </w:rPr>
            </w:pPr>
            <w:r>
              <w:rPr>
                <w:rFonts w:eastAsia="SimSun"/>
                <w:lang w:eastAsia="zh-CN"/>
              </w:rPr>
              <w:t>Wideband</w:t>
            </w:r>
          </w:p>
        </w:tc>
      </w:tr>
      <w:tr w:rsidR="00E97AF0" w14:paraId="3F1C7E81"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E503A" w14:textId="77777777" w:rsidR="00E97AF0" w:rsidRDefault="00E97AF0"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B8A206"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CC208" w14:textId="77777777" w:rsidR="00E97AF0" w:rsidRDefault="00E97AF0" w:rsidP="00575C91">
            <w:pPr>
              <w:pStyle w:val="TAC"/>
              <w:rPr>
                <w:rFonts w:eastAsia="SimSun"/>
                <w:lang w:eastAsia="zh-CN"/>
              </w:rPr>
            </w:pPr>
            <w:r>
              <w:rPr>
                <w:rFonts w:eastAsia="SimSun"/>
                <w:lang w:eastAsia="zh-CN"/>
              </w:rPr>
              <w:t>Subband</w:t>
            </w:r>
          </w:p>
        </w:tc>
      </w:tr>
      <w:tr w:rsidR="00E97AF0" w14:paraId="67189F0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DED49" w14:textId="77777777" w:rsidR="00E97AF0" w:rsidRDefault="00E97AF0"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F4DBDD" w14:textId="77777777" w:rsidR="00E97AF0" w:rsidRDefault="00E97AF0"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A39F06" w14:textId="77777777" w:rsidR="00E97AF0" w:rsidRDefault="00E97AF0" w:rsidP="00575C91">
            <w:pPr>
              <w:pStyle w:val="TAC"/>
              <w:rPr>
                <w:rFonts w:eastAsia="SimSun"/>
                <w:lang w:eastAsia="zh-CN"/>
              </w:rPr>
            </w:pPr>
            <w:r>
              <w:rPr>
                <w:rFonts w:eastAsia="SimSun" w:cs="Arial"/>
                <w:szCs w:val="18"/>
              </w:rPr>
              <w:t>16</w:t>
            </w:r>
          </w:p>
        </w:tc>
      </w:tr>
      <w:tr w:rsidR="00E97AF0" w14:paraId="35753CFD"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A3832" w14:textId="77777777" w:rsidR="00E97AF0" w:rsidRDefault="00E97AF0"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6AAFC7"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6486C" w14:textId="77777777" w:rsidR="00E97AF0" w:rsidRDefault="00E97AF0" w:rsidP="00575C91">
            <w:pPr>
              <w:pStyle w:val="TAC"/>
              <w:rPr>
                <w:rFonts w:eastAsia="SimSun"/>
                <w:lang w:eastAsia="zh-CN"/>
              </w:rPr>
            </w:pPr>
            <w:r>
              <w:rPr>
                <w:rFonts w:eastAsia="SimSun" w:cs="Arial"/>
                <w:szCs w:val="18"/>
              </w:rPr>
              <w:t>1111111</w:t>
            </w:r>
          </w:p>
        </w:tc>
      </w:tr>
      <w:tr w:rsidR="00E97AF0" w14:paraId="04242808"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B18329" w14:textId="77777777" w:rsidR="00E97AF0" w:rsidRDefault="00E97AF0"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A026" w14:textId="77777777" w:rsidR="00E97AF0" w:rsidRDefault="00E97AF0"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69AD25" w14:textId="77777777" w:rsidR="00E97AF0" w:rsidRDefault="00E97AF0" w:rsidP="00575C91">
            <w:pPr>
              <w:pStyle w:val="TAC"/>
              <w:rPr>
                <w:rFonts w:eastAsia="SimSun"/>
                <w:lang w:eastAsia="zh-CN"/>
              </w:rPr>
            </w:pPr>
            <w:r>
              <w:rPr>
                <w:rFonts w:eastAsia="SimSun"/>
                <w:lang w:eastAsia="zh-CN"/>
              </w:rPr>
              <w:t>Not configured</w:t>
            </w:r>
          </w:p>
        </w:tc>
      </w:tr>
      <w:tr w:rsidR="00E97AF0" w14:paraId="136042E4"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20683C" w14:textId="77777777" w:rsidR="00E97AF0" w:rsidRDefault="00E97AF0"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4BC1E1"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9A6CA" w14:textId="77777777" w:rsidR="00E97AF0" w:rsidRDefault="00E97AF0" w:rsidP="00575C91">
            <w:pPr>
              <w:pStyle w:val="TAC"/>
              <w:rPr>
                <w:rFonts w:eastAsia="SimSun"/>
                <w:lang w:eastAsia="zh-CN"/>
              </w:rPr>
            </w:pPr>
            <w:r>
              <w:rPr>
                <w:lang w:eastAsia="zh-CN"/>
              </w:rPr>
              <w:t>8</w:t>
            </w:r>
          </w:p>
        </w:tc>
      </w:tr>
      <w:tr w:rsidR="00E97AF0" w:rsidRPr="00F73B65" w14:paraId="38A415D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F2DE72" w14:textId="77777777" w:rsidR="00E97AF0" w:rsidRDefault="00E97AF0"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64CAF66"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F1E326" w14:textId="77777777" w:rsidR="00E97AF0" w:rsidRDefault="00E97AF0" w:rsidP="00575C91">
            <w:pPr>
              <w:pStyle w:val="TAC"/>
              <w:rPr>
                <w:rFonts w:eastAsia="SimSun"/>
                <w:lang w:eastAsia="zh-CN"/>
              </w:rPr>
            </w:pPr>
            <w:r>
              <w:rPr>
                <w:lang w:eastAsia="zh-CN"/>
              </w:rPr>
              <w:t>1 in slots i, where mod(i, 10) = 1, otherwise it is equal to 0</w:t>
            </w:r>
          </w:p>
        </w:tc>
      </w:tr>
      <w:tr w:rsidR="00E97AF0" w14:paraId="1E8E8913"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E62496" w14:textId="77777777" w:rsidR="00E97AF0" w:rsidRDefault="00E97AF0"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16354E"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7CE9F" w14:textId="77777777" w:rsidR="00E97AF0" w:rsidRDefault="00E97AF0" w:rsidP="00575C91">
            <w:pPr>
              <w:pStyle w:val="TAC"/>
              <w:rPr>
                <w:rFonts w:eastAsia="SimSun"/>
                <w:lang w:eastAsia="zh-CN"/>
              </w:rPr>
            </w:pPr>
            <w:r>
              <w:rPr>
                <w:lang w:eastAsia="zh-CN"/>
              </w:rPr>
              <w:t>1</w:t>
            </w:r>
          </w:p>
        </w:tc>
      </w:tr>
      <w:tr w:rsidR="00E97AF0" w:rsidRPr="00F73B65" w14:paraId="01C5F6C0"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2D532D" w14:textId="77777777" w:rsidR="00E97AF0" w:rsidRDefault="00E97AF0"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EDCC4CF" w14:textId="77777777" w:rsidR="00E97AF0" w:rsidRDefault="00E97AF0"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6FC68" w14:textId="77777777" w:rsidR="00E97AF0" w:rsidRDefault="00E97AF0" w:rsidP="00575C91">
            <w:pPr>
              <w:pStyle w:val="TAC"/>
              <w:rPr>
                <w:lang w:eastAsia="zh-CN"/>
              </w:rPr>
            </w:pPr>
            <w:r>
              <w:rPr>
                <w:lang w:eastAsia="zh-CN"/>
              </w:rPr>
              <w:t>One State with one Associated Report Configuration</w:t>
            </w:r>
          </w:p>
          <w:p w14:paraId="7DBE1F5C" w14:textId="77777777" w:rsidR="00E97AF0" w:rsidRDefault="00E97AF0" w:rsidP="00575C91">
            <w:pPr>
              <w:pStyle w:val="TAC"/>
              <w:rPr>
                <w:rFonts w:eastAsia="SimSun"/>
                <w:lang w:eastAsia="zh-CN"/>
              </w:rPr>
            </w:pPr>
            <w:r>
              <w:rPr>
                <w:lang w:eastAsia="zh-CN"/>
              </w:rPr>
              <w:t>Associated Report Configuration contains pointers to NZP CSI-RS and CSI-IM</w:t>
            </w:r>
          </w:p>
        </w:tc>
      </w:tr>
      <w:tr w:rsidR="00E97AF0" w14:paraId="5828A840" w14:textId="77777777" w:rsidTr="00E04E2A">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297CDA3" w14:textId="77777777" w:rsidR="00E97AF0" w:rsidRDefault="00E97AF0"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4B8AE4D" w14:textId="77777777" w:rsidR="00E97AF0" w:rsidRDefault="00E97AF0"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03806A"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21E14" w14:textId="77777777" w:rsidR="00E97AF0" w:rsidRDefault="00E97AF0" w:rsidP="00575C91">
            <w:pPr>
              <w:pStyle w:val="TAC"/>
            </w:pPr>
            <w:r>
              <w:rPr>
                <w:rFonts w:eastAsia="SimSun" w:hint="eastAsia"/>
                <w:lang w:eastAsia="zh-CN"/>
              </w:rPr>
              <w:t>t</w:t>
            </w:r>
            <w:r w:rsidRPr="00C37030">
              <w:rPr>
                <w:rFonts w:eastAsia="SimSun"/>
              </w:rPr>
              <w:t>ypeII</w:t>
            </w:r>
          </w:p>
        </w:tc>
      </w:tr>
      <w:tr w:rsidR="00E97AF0" w14:paraId="64F0FE89"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ACB87E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2A5F6B" w14:textId="77777777" w:rsidR="00E97AF0" w:rsidRDefault="00E97AF0" w:rsidP="00575C91">
            <w:pPr>
              <w:pStyle w:val="TAL"/>
            </w:pPr>
            <w:r w:rsidRPr="00AB300A">
              <w:t>L (</w:t>
            </w:r>
            <w:r w:rsidRPr="00AB300A">
              <w:rPr>
                <w:i/>
                <w:iCs/>
              </w:rPr>
              <w:t>numberOfBeams</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3D9B8149"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B9933" w14:textId="77777777" w:rsidR="00E97AF0" w:rsidRDefault="00E97AF0" w:rsidP="00575C91">
            <w:pPr>
              <w:pStyle w:val="TAC"/>
              <w:rPr>
                <w:rFonts w:eastAsia="SimSun"/>
                <w:lang w:eastAsia="zh-CN"/>
              </w:rPr>
            </w:pPr>
            <w:r w:rsidRPr="00AB300A">
              <w:rPr>
                <w:lang w:eastAsia="zh-CN"/>
              </w:rPr>
              <w:t>2</w:t>
            </w:r>
          </w:p>
        </w:tc>
      </w:tr>
      <w:tr w:rsidR="00E97AF0" w14:paraId="439B431D"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61B2C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1B142A14" w14:textId="77777777" w:rsidR="00E97AF0" w:rsidRDefault="00E97AF0" w:rsidP="00575C91">
            <w:pPr>
              <w:pStyle w:val="TAL"/>
              <w:rPr>
                <w:rFonts w:eastAsia="SimSun"/>
              </w:rPr>
            </w:pPr>
            <w:r w:rsidRPr="00AB300A">
              <w:t>N</w:t>
            </w:r>
            <w:r w:rsidRPr="00AB300A">
              <w:rPr>
                <w:vertAlign w:val="subscript"/>
              </w:rPr>
              <w:t>PSK</w:t>
            </w:r>
            <w:r w:rsidRPr="00AB300A">
              <w:t xml:space="preserve"> (</w:t>
            </w:r>
            <w:r w:rsidRPr="00AB300A">
              <w:rPr>
                <w:i/>
                <w:iCs/>
              </w:rPr>
              <w:t>phaseAlphabetSize</w:t>
            </w:r>
            <w:r w:rsidRPr="00AB300A">
              <w:t>)</w:t>
            </w:r>
          </w:p>
        </w:tc>
        <w:tc>
          <w:tcPr>
            <w:tcW w:w="851" w:type="dxa"/>
            <w:tcBorders>
              <w:top w:val="single" w:sz="4" w:space="0" w:color="auto"/>
              <w:left w:val="single" w:sz="4" w:space="0" w:color="auto"/>
              <w:bottom w:val="single" w:sz="4" w:space="0" w:color="auto"/>
              <w:right w:val="single" w:sz="4" w:space="0" w:color="auto"/>
            </w:tcBorders>
            <w:vAlign w:val="center"/>
          </w:tcPr>
          <w:p w14:paraId="6F9EF41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060FDC" w14:textId="77777777" w:rsidR="00E97AF0" w:rsidRDefault="00E97AF0" w:rsidP="00575C91">
            <w:pPr>
              <w:pStyle w:val="TAC"/>
              <w:rPr>
                <w:rFonts w:eastAsia="SimSun"/>
                <w:lang w:eastAsia="zh-CN"/>
              </w:rPr>
            </w:pPr>
            <w:r w:rsidRPr="00AB300A">
              <w:rPr>
                <w:lang w:eastAsia="zh-CN"/>
              </w:rPr>
              <w:t>8</w:t>
            </w:r>
          </w:p>
        </w:tc>
      </w:tr>
      <w:tr w:rsidR="00E97AF0" w14:paraId="015A11AB"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6A815C"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2EF16763" w14:textId="77777777" w:rsidR="00E97AF0" w:rsidRDefault="00E97AF0" w:rsidP="00575C91">
            <w:pPr>
              <w:pStyle w:val="TAL"/>
              <w:rPr>
                <w:rFonts w:eastAsia="SimSun"/>
              </w:rPr>
            </w:pPr>
            <w:r w:rsidRPr="00AB300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7E1806F2"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ACF64C7" w14:textId="77777777" w:rsidR="00E97AF0" w:rsidRDefault="00E97AF0" w:rsidP="00575C91">
            <w:pPr>
              <w:pStyle w:val="TAC"/>
              <w:rPr>
                <w:rFonts w:eastAsia="SimSun"/>
                <w:lang w:eastAsia="zh-CN"/>
              </w:rPr>
            </w:pPr>
            <w:r>
              <w:rPr>
                <w:rFonts w:hint="eastAsia"/>
                <w:lang w:eastAsia="zh-CN"/>
              </w:rPr>
              <w:t>True</w:t>
            </w:r>
          </w:p>
        </w:tc>
      </w:tr>
      <w:tr w:rsidR="00E97AF0" w14:paraId="7958BF1E"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648BD5"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7556BDB" w14:textId="77777777" w:rsidR="00E97AF0" w:rsidRDefault="00E97AF0" w:rsidP="00575C91">
            <w:pPr>
              <w:pStyle w:val="TAL"/>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317912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27F116" w14:textId="77777777" w:rsidR="00E97AF0" w:rsidRDefault="00E97AF0" w:rsidP="00575C91">
            <w:pPr>
              <w:pStyle w:val="TAC"/>
              <w:rPr>
                <w:rFonts w:eastAsia="SimSun"/>
                <w:lang w:eastAsia="zh-CN"/>
              </w:rPr>
            </w:pPr>
            <w:r>
              <w:rPr>
                <w:rFonts w:eastAsia="SimSun"/>
                <w:lang w:eastAsia="zh-CN"/>
              </w:rPr>
              <w:t>(4,2)</w:t>
            </w:r>
          </w:p>
        </w:tc>
      </w:tr>
      <w:tr w:rsidR="00E97AF0" w14:paraId="61AF6D55"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A8D1D7"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3870D54" w14:textId="77777777" w:rsidR="00E97AF0" w:rsidRDefault="00E97AF0" w:rsidP="00575C91">
            <w:pPr>
              <w:pStyle w:val="TAL"/>
              <w:rPr>
                <w:rFonts w:eastAsia="SimSun"/>
              </w:rPr>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F1742C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8CDE4" w14:textId="77777777" w:rsidR="00E97AF0" w:rsidRDefault="00E97AF0" w:rsidP="00575C91">
            <w:pPr>
              <w:pStyle w:val="TAC"/>
              <w:rPr>
                <w:rFonts w:eastAsia="SimSun"/>
                <w:lang w:eastAsia="zh-CN"/>
              </w:rPr>
            </w:pPr>
            <w:r>
              <w:rPr>
                <w:rFonts w:eastAsia="SimSun"/>
                <w:lang w:eastAsia="zh-CN"/>
              </w:rPr>
              <w:t>(4,4)</w:t>
            </w:r>
          </w:p>
        </w:tc>
      </w:tr>
      <w:tr w:rsidR="00E97AF0" w14:paraId="0A3C9C4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0236FD"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A044AF8" w14:textId="77777777" w:rsidR="00E97AF0" w:rsidRDefault="00E97AF0" w:rsidP="00575C91">
            <w:pPr>
              <w:pStyle w:val="TAL"/>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BCFBBD"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124DDC" w14:textId="77777777" w:rsidR="00E97AF0" w:rsidRDefault="00E97AF0" w:rsidP="00575C91">
            <w:pPr>
              <w:pStyle w:val="TAC"/>
              <w:rPr>
                <w:lang w:eastAsia="zh-CN"/>
              </w:rPr>
            </w:pPr>
            <w:r w:rsidRPr="00B83E25">
              <w:rPr>
                <w:lang w:eastAsia="zh-CN"/>
              </w:rPr>
              <w:t xml:space="preserve">0x </w:t>
            </w:r>
            <w:r>
              <w:rPr>
                <w:rFonts w:hint="eastAsia"/>
                <w:lang w:eastAsia="zh-CN"/>
              </w:rPr>
              <w:t>7FF</w:t>
            </w:r>
          </w:p>
          <w:p w14:paraId="5B41E6B5" w14:textId="77777777" w:rsidR="00E97AF0" w:rsidRDefault="00E97AF0" w:rsidP="00575C91">
            <w:pPr>
              <w:pStyle w:val="TAC"/>
              <w:rPr>
                <w:rFonts w:eastAsia="SimSun"/>
                <w:lang w:eastAsia="zh-CN"/>
              </w:rPr>
            </w:pPr>
            <w:r w:rsidRPr="00B83E25">
              <w:rPr>
                <w:lang w:eastAsia="zh-CN"/>
              </w:rPr>
              <w:t>FFFF</w:t>
            </w:r>
            <w:r>
              <w:rPr>
                <w:rFonts w:hint="eastAsia"/>
                <w:lang w:eastAsia="zh-CN"/>
              </w:rPr>
              <w:t xml:space="preserve"> FFFF FFFF FFFF</w:t>
            </w:r>
          </w:p>
        </w:tc>
      </w:tr>
      <w:tr w:rsidR="00E97AF0" w14:paraId="1A893EE7" w14:textId="77777777" w:rsidTr="00E04E2A">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40032" w14:textId="77777777" w:rsidR="00E97AF0" w:rsidRDefault="00E97AF0"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5C8650B" w14:textId="77777777" w:rsidR="00E97AF0" w:rsidRPr="00401CAC" w:rsidRDefault="00E97AF0" w:rsidP="00575C91">
            <w:pPr>
              <w:pStyle w:val="TAL"/>
              <w:rPr>
                <w:rFonts w:eastAsia="SimSun"/>
                <w:lang w:val="fr-FR" w:eastAsia="zh-CN"/>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D91988" w14:textId="77777777" w:rsidR="00E97AF0" w:rsidRPr="00401CAC" w:rsidRDefault="00E97AF0"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55BA2" w14:textId="77777777" w:rsidR="00E97AF0" w:rsidRDefault="00E97AF0" w:rsidP="00575C91">
            <w:pPr>
              <w:pStyle w:val="TAC"/>
              <w:rPr>
                <w:rFonts w:eastAsia="SimSun"/>
                <w:lang w:eastAsia="zh-CN"/>
              </w:rPr>
            </w:pPr>
            <w:r>
              <w:rPr>
                <w:rFonts w:eastAsia="SimSun"/>
                <w:lang w:eastAsia="zh-CN"/>
              </w:rPr>
              <w:t>10</w:t>
            </w:r>
          </w:p>
        </w:tc>
      </w:tr>
      <w:tr w:rsidR="00E97AF0" w14:paraId="2B47DD97"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E3EF0DF" w14:textId="77777777" w:rsidR="00E97AF0" w:rsidRDefault="00E97AF0"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AB6364"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10DF01" w14:textId="77777777" w:rsidR="00E97AF0" w:rsidRDefault="00E97AF0" w:rsidP="00575C91">
            <w:pPr>
              <w:pStyle w:val="TAC"/>
              <w:rPr>
                <w:rFonts w:eastAsia="SimSun"/>
                <w:lang w:eastAsia="zh-CN"/>
              </w:rPr>
            </w:pPr>
            <w:r>
              <w:rPr>
                <w:rFonts w:eastAsia="SimSun"/>
                <w:lang w:eastAsia="zh-CN"/>
              </w:rPr>
              <w:t>PUSCH</w:t>
            </w:r>
          </w:p>
        </w:tc>
      </w:tr>
      <w:tr w:rsidR="00E97AF0" w14:paraId="508564C9"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0CB47B" w14:textId="77777777" w:rsidR="00E97AF0" w:rsidRDefault="00E97AF0"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4CF97" w14:textId="77777777" w:rsidR="00E97AF0" w:rsidRDefault="00E97AF0"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CA5E8" w14:textId="77777777" w:rsidR="00E97AF0" w:rsidRDefault="00E97AF0" w:rsidP="00575C91">
            <w:pPr>
              <w:pStyle w:val="TAC"/>
              <w:rPr>
                <w:rFonts w:eastAsia="SimSun"/>
                <w:lang w:eastAsia="zh-CN"/>
              </w:rPr>
            </w:pPr>
            <w:r>
              <w:rPr>
                <w:rFonts w:eastAsia="SimSun"/>
                <w:lang w:eastAsia="zh-CN"/>
              </w:rPr>
              <w:t>6.5</w:t>
            </w:r>
          </w:p>
        </w:tc>
      </w:tr>
      <w:tr w:rsidR="00E97AF0" w14:paraId="54584C86"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785301" w14:textId="77777777" w:rsidR="00E97AF0" w:rsidRDefault="00E97AF0"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B151AFE" w14:textId="77777777" w:rsidR="00E97AF0" w:rsidRDefault="00E97AF0"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B93CA4" w14:textId="77777777" w:rsidR="00E97AF0" w:rsidRDefault="00E97AF0" w:rsidP="00575C91">
            <w:pPr>
              <w:pStyle w:val="TAC"/>
              <w:rPr>
                <w:rFonts w:eastAsia="SimSun"/>
                <w:lang w:eastAsia="zh-CN"/>
              </w:rPr>
            </w:pPr>
            <w:r>
              <w:rPr>
                <w:rFonts w:eastAsia="SimSun"/>
                <w:lang w:eastAsia="zh-CN"/>
              </w:rPr>
              <w:t>4</w:t>
            </w:r>
          </w:p>
        </w:tc>
      </w:tr>
      <w:tr w:rsidR="00E97AF0" w14:paraId="008BC33A" w14:textId="77777777" w:rsidTr="00E04E2A">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7C8E90" w14:textId="77777777" w:rsidR="00E97AF0" w:rsidRDefault="00E97AF0"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7761B00" w14:textId="77777777" w:rsidR="00E97AF0" w:rsidRDefault="00E97AF0"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6D666" w14:textId="77777777" w:rsidR="00E97AF0" w:rsidRDefault="00E97AF0"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E97AF0" w:rsidRPr="00F73B65" w14:paraId="220F22A5" w14:textId="77777777" w:rsidTr="00E04E2A">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CCD3614" w14:textId="77777777" w:rsidR="00E97AF0" w:rsidRDefault="00E97AF0"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37A064F9" w14:textId="77777777" w:rsidR="00E97AF0" w:rsidRDefault="00E97AF0"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F4E8348" w14:textId="2013F0B4" w:rsidR="00E97AF0" w:rsidRDefault="00E97AF0"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39B0E457" w14:textId="77777777" w:rsidR="00E97AF0" w:rsidRDefault="00E97AF0" w:rsidP="00E97AF0">
      <w:pPr>
        <w:rPr>
          <w:rFonts w:eastAsia="SimSun"/>
          <w:lang w:eastAsia="zh-CN"/>
        </w:rPr>
      </w:pPr>
    </w:p>
    <w:p w14:paraId="5234B39F" w14:textId="77777777" w:rsidR="00E97AF0" w:rsidRDefault="00E97AF0" w:rsidP="00E97AF0">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5</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7AF0" w14:paraId="0347E67D"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4ADBC8AE" w14:textId="77777777" w:rsidR="00E97AF0" w:rsidRDefault="00E97AF0"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6CAEA6F5" w14:textId="77777777" w:rsidR="00E97AF0" w:rsidRDefault="00E97AF0" w:rsidP="00575C91">
            <w:pPr>
              <w:pStyle w:val="TAH"/>
            </w:pPr>
            <w:r>
              <w:rPr>
                <w:rFonts w:eastAsia="SimSun"/>
              </w:rPr>
              <w:t>Test 1</w:t>
            </w:r>
          </w:p>
        </w:tc>
      </w:tr>
      <w:tr w:rsidR="00E97AF0" w14:paraId="1763CB79" w14:textId="77777777" w:rsidTr="00E04E2A">
        <w:trPr>
          <w:jc w:val="center"/>
        </w:trPr>
        <w:tc>
          <w:tcPr>
            <w:tcW w:w="2126" w:type="dxa"/>
            <w:tcBorders>
              <w:top w:val="single" w:sz="4" w:space="0" w:color="auto"/>
              <w:left w:val="single" w:sz="4" w:space="0" w:color="auto"/>
              <w:bottom w:val="single" w:sz="4" w:space="0" w:color="auto"/>
              <w:right w:val="single" w:sz="4" w:space="0" w:color="auto"/>
            </w:tcBorders>
            <w:hideMark/>
          </w:tcPr>
          <w:p w14:paraId="78620905" w14:textId="77777777" w:rsidR="00E97AF0" w:rsidRDefault="00E97AF0" w:rsidP="00E04E2A">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010D30" w14:textId="4F97A6B7" w:rsidR="00E97AF0" w:rsidRDefault="00E97AF0" w:rsidP="00E04E2A">
            <w:pPr>
              <w:keepNext/>
              <w:keepLines/>
              <w:spacing w:after="0"/>
              <w:jc w:val="center"/>
              <w:rPr>
                <w:rFonts w:ascii="Arial" w:hAnsi="Arial"/>
                <w:sz w:val="18"/>
                <w:lang w:eastAsia="zh-CN"/>
              </w:rPr>
            </w:pPr>
            <w:r>
              <w:rPr>
                <w:rFonts w:ascii="Arial" w:eastAsia="SimSun" w:hAnsi="Arial"/>
                <w:sz w:val="18"/>
                <w:lang w:eastAsia="zh-CN"/>
              </w:rPr>
              <w:t>1.8</w:t>
            </w:r>
          </w:p>
        </w:tc>
      </w:tr>
    </w:tbl>
    <w:p w14:paraId="6A819D0C" w14:textId="77777777" w:rsidR="00E97AF0" w:rsidRDefault="00E97AF0" w:rsidP="00E97AF0">
      <w:pPr>
        <w:rPr>
          <w:rFonts w:eastAsia="SimSun"/>
          <w:lang w:eastAsia="zh-CN"/>
        </w:rPr>
      </w:pPr>
    </w:p>
    <w:p w14:paraId="655D03D6" w14:textId="77777777" w:rsidR="001D2244" w:rsidRDefault="001D2244" w:rsidP="001D2244">
      <w:pPr>
        <w:pStyle w:val="Heading5"/>
        <w:rPr>
          <w:lang w:eastAsia="zh-CN"/>
        </w:rPr>
      </w:pPr>
      <w:bookmarkStart w:id="1797" w:name="_Toc67918195"/>
      <w:bookmarkStart w:id="1798" w:name="_Toc76298239"/>
      <w:bookmarkStart w:id="1799" w:name="_Toc76572251"/>
      <w:bookmarkStart w:id="1800" w:name="_Toc76652118"/>
      <w:bookmarkStart w:id="1801" w:name="_Toc76652956"/>
      <w:bookmarkStart w:id="1802" w:name="_Toc83742228"/>
      <w:bookmarkStart w:id="1803" w:name="_Toc91440718"/>
      <w:bookmarkStart w:id="1804" w:name="_Toc98849508"/>
      <w:bookmarkStart w:id="1805" w:name="_Toc106543361"/>
      <w:bookmarkStart w:id="1806" w:name="_Toc106737459"/>
      <w:bookmarkStart w:id="1807" w:name="_Toc107233226"/>
      <w:bookmarkStart w:id="1808" w:name="_Toc107234841"/>
      <w:bookmarkStart w:id="1809" w:name="_Toc107419811"/>
      <w:bookmarkStart w:id="1810" w:name="_Toc107477107"/>
      <w:bookmarkStart w:id="1811" w:name="_Toc114565961"/>
      <w:bookmarkStart w:id="1812" w:name="_Toc123936272"/>
      <w:bookmarkStart w:id="1813" w:name="_Toc124377287"/>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14:paraId="242F9B8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77777777" w:rsidR="001D2244" w:rsidRDefault="001D2244" w:rsidP="00575C91">
            <w:pPr>
              <w:pStyle w:val="TAH"/>
              <w:rPr>
                <w:rFonts w:eastAsia="SimSun"/>
              </w:rPr>
            </w:pPr>
            <w:r>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77777777" w:rsidR="001D2244" w:rsidRDefault="001D2244" w:rsidP="00575C91">
            <w:pPr>
              <w:pStyle w:val="TAH"/>
              <w:rPr>
                <w:rFonts w:eastAsia="SimSun"/>
              </w:rPr>
            </w:pPr>
            <w:r>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7777777" w:rsidR="001D2244" w:rsidRDefault="001D2244" w:rsidP="00575C91">
            <w:pPr>
              <w:pStyle w:val="TAH"/>
              <w:rPr>
                <w:rFonts w:eastAsia="SimSun"/>
              </w:rPr>
            </w:pPr>
            <w:r>
              <w:rPr>
                <w:rFonts w:eastAsia="SimSun"/>
              </w:rPr>
              <w:t>Test 1</w:t>
            </w:r>
          </w:p>
        </w:tc>
      </w:tr>
      <w:tr w:rsidR="001D2244" w14:paraId="7521BA91"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77777777" w:rsidR="001D2244" w:rsidRDefault="001D2244" w:rsidP="00575C91">
            <w:pPr>
              <w:pStyle w:val="TAL"/>
              <w:rPr>
                <w:rFonts w:eastAsia="SimSun"/>
              </w:rPr>
            </w:pPr>
            <w:r>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7777777" w:rsidR="001D2244" w:rsidRDefault="001D2244" w:rsidP="00575C91">
            <w:pPr>
              <w:pStyle w:val="TAC"/>
              <w:rPr>
                <w:rFonts w:eastAsia="SimSun"/>
              </w:rPr>
            </w:pPr>
            <w:r>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77777777" w:rsidR="001D2244" w:rsidRDefault="001D2244" w:rsidP="00575C91">
            <w:pPr>
              <w:pStyle w:val="TAC"/>
              <w:rPr>
                <w:rFonts w:eastAsia="SimSun"/>
              </w:rPr>
            </w:pPr>
            <w:r>
              <w:rPr>
                <w:rFonts w:eastAsia="SimSun"/>
              </w:rPr>
              <w:t>40</w:t>
            </w:r>
          </w:p>
        </w:tc>
      </w:tr>
      <w:tr w:rsidR="001D2244" w14:paraId="5AD0DC1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77777777" w:rsidR="001D2244" w:rsidRDefault="001D2244" w:rsidP="00575C91">
            <w:pPr>
              <w:pStyle w:val="TAL"/>
              <w:rPr>
                <w:rFonts w:eastAsia="SimSun"/>
              </w:rPr>
            </w:pPr>
            <w:r>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77777777" w:rsidR="001D2244" w:rsidRDefault="001D2244" w:rsidP="00575C91">
            <w:pPr>
              <w:pStyle w:val="TAC"/>
              <w:rPr>
                <w:rFonts w:eastAsia="SimSun"/>
              </w:rPr>
            </w:pPr>
            <w:r>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77777777" w:rsidR="001D2244" w:rsidRDefault="001D2244" w:rsidP="00575C91">
            <w:pPr>
              <w:pStyle w:val="TAC"/>
              <w:rPr>
                <w:rFonts w:eastAsia="SimSun"/>
              </w:rPr>
            </w:pPr>
            <w:r>
              <w:rPr>
                <w:rFonts w:eastAsia="SimSun"/>
              </w:rPr>
              <w:t>30</w:t>
            </w:r>
          </w:p>
        </w:tc>
      </w:tr>
      <w:tr w:rsidR="001D2244" w14:paraId="0F78F3A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77777777" w:rsidR="001D2244" w:rsidRDefault="001D2244" w:rsidP="00575C91">
            <w:pPr>
              <w:pStyle w:val="TAL"/>
              <w:rPr>
                <w:rFonts w:eastAsia="SimSun"/>
              </w:rPr>
            </w:pPr>
            <w:r>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77777777" w:rsidR="001D2244" w:rsidRDefault="001D2244" w:rsidP="00575C91">
            <w:pPr>
              <w:pStyle w:val="TAC"/>
              <w:rPr>
                <w:rFonts w:eastAsia="SimSun"/>
              </w:rPr>
            </w:pPr>
            <w:r>
              <w:rPr>
                <w:rFonts w:eastAsia="SimSun"/>
              </w:rPr>
              <w:t>TDD</w:t>
            </w:r>
          </w:p>
        </w:tc>
      </w:tr>
      <w:tr w:rsidR="001D2244" w:rsidRPr="00F73B65" w14:paraId="3582A8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77777777" w:rsidR="001D2244" w:rsidRDefault="001D2244" w:rsidP="00575C91">
            <w:pPr>
              <w:pStyle w:val="TAL"/>
              <w:rPr>
                <w:rFonts w:eastAsia="SimSun"/>
              </w:rPr>
            </w:pPr>
            <w:r>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77777777" w:rsidR="001D2244" w:rsidRDefault="001D2244" w:rsidP="00575C91">
            <w:pPr>
              <w:pStyle w:val="TAC"/>
              <w:rPr>
                <w:rFonts w:eastAsia="SimSun"/>
              </w:rPr>
            </w:pPr>
            <w:r>
              <w:rPr>
                <w:rFonts w:eastAsia="SimSun"/>
              </w:rPr>
              <w:t>FR1.30-1 as specified in Annex A</w:t>
            </w:r>
          </w:p>
        </w:tc>
      </w:tr>
      <w:tr w:rsidR="001D2244" w14:paraId="0C94835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77777777" w:rsidR="001D2244" w:rsidRDefault="001D2244" w:rsidP="00575C91">
            <w:pPr>
              <w:pStyle w:val="TAL"/>
              <w:rPr>
                <w:rFonts w:eastAsia="SimSun"/>
              </w:rPr>
            </w:pPr>
            <w:r>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77777777" w:rsidR="001D2244" w:rsidRDefault="001D2244" w:rsidP="00575C91">
            <w:pPr>
              <w:pStyle w:val="TAC"/>
              <w:rPr>
                <w:rFonts w:eastAsia="SimSun"/>
                <w:lang w:eastAsia="zh-CN"/>
              </w:rPr>
            </w:pPr>
            <w:r>
              <w:rPr>
                <w:rFonts w:eastAsia="SimSun"/>
              </w:rPr>
              <w:t>TDL</w:t>
            </w:r>
            <w:r>
              <w:rPr>
                <w:rFonts w:eastAsia="SimSun" w:hint="eastAsia"/>
                <w:lang w:eastAsia="zh-CN"/>
              </w:rPr>
              <w:t>A30</w:t>
            </w:r>
            <w:r>
              <w:rPr>
                <w:rFonts w:eastAsia="SimSun"/>
              </w:rPr>
              <w:t>-5</w:t>
            </w:r>
          </w:p>
        </w:tc>
      </w:tr>
      <w:tr w:rsidR="001D2244" w14:paraId="6EB1CEC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77777777" w:rsidR="001D2244" w:rsidRDefault="001D2244" w:rsidP="00575C91">
            <w:pPr>
              <w:pStyle w:val="TAL"/>
              <w:rPr>
                <w:rFonts w:eastAsia="SimSun"/>
              </w:rPr>
            </w:pPr>
            <w:r>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77777777" w:rsidR="001D2244" w:rsidRDefault="001D2244" w:rsidP="00575C91">
            <w:pPr>
              <w:pStyle w:val="TAC"/>
              <w:rPr>
                <w:rFonts w:eastAsia="SimSun"/>
                <w:lang w:eastAsia="zh-CN"/>
              </w:rPr>
            </w:pPr>
            <w:r>
              <w:rPr>
                <w:rFonts w:eastAsia="SimSun" w:hint="eastAsia"/>
                <w:lang w:eastAsia="zh-CN"/>
              </w:rPr>
              <w:t>XP</w:t>
            </w:r>
            <w:r>
              <w:rPr>
                <w:rFonts w:eastAsia="SimSun"/>
              </w:rPr>
              <w:t xml:space="preserve"> </w:t>
            </w:r>
            <w:r>
              <w:rPr>
                <w:rFonts w:eastAsia="SimSun" w:hint="eastAsia"/>
                <w:lang w:eastAsia="zh-CN"/>
              </w:rPr>
              <w:t>Medium</w:t>
            </w:r>
            <w:r>
              <w:rPr>
                <w:rFonts w:eastAsia="SimSun"/>
              </w:rPr>
              <w:t xml:space="preserve"> 16 x </w:t>
            </w:r>
            <w:r>
              <w:rPr>
                <w:rFonts w:eastAsia="SimSun" w:hint="eastAsia"/>
                <w:lang w:eastAsia="zh-CN"/>
              </w:rPr>
              <w:t>4</w:t>
            </w:r>
          </w:p>
          <w:p w14:paraId="615400DB" w14:textId="77777777" w:rsidR="001D2244" w:rsidRDefault="001D2244" w:rsidP="00575C91">
            <w:pPr>
              <w:pStyle w:val="TAC"/>
              <w:rPr>
                <w:rFonts w:eastAsia="SimSun"/>
              </w:rPr>
            </w:pPr>
            <w:r>
              <w:rPr>
                <w:rFonts w:eastAsia="SimSun"/>
              </w:rPr>
              <w:t>(N1,N2) = (4,2)</w:t>
            </w:r>
          </w:p>
        </w:tc>
      </w:tr>
      <w:tr w:rsidR="001D2244" w:rsidRPr="00F73B65" w14:paraId="403130E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77777777" w:rsidR="001D2244" w:rsidRDefault="001D2244" w:rsidP="00575C91">
            <w:pPr>
              <w:pStyle w:val="TAL"/>
              <w:rPr>
                <w:rFonts w:eastAsia="SimSun"/>
              </w:rPr>
            </w:pPr>
            <w:r>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77777777" w:rsidR="001D2244" w:rsidRDefault="001D2244" w:rsidP="00575C91">
            <w:pPr>
              <w:pStyle w:val="TAC"/>
              <w:rPr>
                <w:rFonts w:eastAsia="SimSun"/>
              </w:rPr>
            </w:pPr>
            <w:r>
              <w:rPr>
                <w:rFonts w:eastAsia="SimSun"/>
              </w:rPr>
              <w:t>As specified in Annex B.4.1</w:t>
            </w:r>
          </w:p>
        </w:tc>
      </w:tr>
      <w:tr w:rsidR="001D2244" w14:paraId="1286C718"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7777777" w:rsidR="001D2244" w:rsidRDefault="001D2244" w:rsidP="00575C91">
            <w:pPr>
              <w:pStyle w:val="TAL"/>
              <w:rPr>
                <w:rFonts w:eastAsia="SimSun"/>
              </w:rPr>
            </w:pPr>
            <w:r>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77777777" w:rsidR="001D2244" w:rsidRDefault="001D2244" w:rsidP="00575C91">
            <w:pPr>
              <w:pStyle w:val="TAC"/>
              <w:rPr>
                <w:rFonts w:eastAsia="SimSun"/>
                <w:lang w:eastAsia="zh-CN"/>
              </w:rPr>
            </w:pPr>
            <w:r>
              <w:rPr>
                <w:rFonts w:eastAsia="SimSun"/>
                <w:lang w:eastAsia="zh-CN"/>
              </w:rPr>
              <w:t>Aperiodic</w:t>
            </w:r>
          </w:p>
        </w:tc>
      </w:tr>
      <w:tr w:rsidR="001D2244" w14:paraId="0CE697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77777777" w:rsidR="001D2244" w:rsidRDefault="001D2244" w:rsidP="00575C91">
            <w:pPr>
              <w:pStyle w:val="TAC"/>
              <w:rPr>
                <w:rFonts w:eastAsia="SimSun"/>
                <w:lang w:eastAsia="zh-CN"/>
              </w:rPr>
            </w:pPr>
            <w:r>
              <w:rPr>
                <w:rFonts w:eastAsia="SimSun"/>
                <w:lang w:eastAsia="zh-CN"/>
              </w:rPr>
              <w:t>4</w:t>
            </w:r>
          </w:p>
        </w:tc>
      </w:tr>
      <w:tr w:rsidR="001D2244" w14:paraId="64512CD9"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7777777" w:rsidR="001D2244" w:rsidRDefault="001D2244" w:rsidP="00575C91">
            <w:pPr>
              <w:pStyle w:val="TAL"/>
              <w:rPr>
                <w:rFonts w:eastAsia="SimSun"/>
              </w:rPr>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77777777" w:rsidR="001D2244" w:rsidRDefault="001D2244" w:rsidP="00575C91">
            <w:pPr>
              <w:pStyle w:val="TAC"/>
              <w:rPr>
                <w:rFonts w:eastAsia="SimSun"/>
                <w:lang w:eastAsia="zh-CN"/>
              </w:rPr>
            </w:pPr>
            <w:r>
              <w:rPr>
                <w:rFonts w:eastAsia="SimSun"/>
                <w:lang w:eastAsia="zh-CN"/>
              </w:rPr>
              <w:t>FD-CDM2</w:t>
            </w:r>
          </w:p>
        </w:tc>
      </w:tr>
      <w:tr w:rsidR="001D2244" w14:paraId="606150C7"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7777777" w:rsidR="001D2244" w:rsidRDefault="001D2244" w:rsidP="00575C91">
            <w:pPr>
              <w:pStyle w:val="TAL"/>
              <w:rPr>
                <w:rFonts w:eastAsia="SimSun"/>
              </w:rPr>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77777777" w:rsidR="001D2244" w:rsidRDefault="001D2244" w:rsidP="00575C91">
            <w:pPr>
              <w:pStyle w:val="TAC"/>
              <w:rPr>
                <w:rFonts w:eastAsia="SimSun"/>
                <w:lang w:eastAsia="zh-CN"/>
              </w:rPr>
            </w:pPr>
            <w:r>
              <w:rPr>
                <w:rFonts w:eastAsia="SimSun"/>
                <w:lang w:eastAsia="zh-CN"/>
              </w:rPr>
              <w:t>1</w:t>
            </w:r>
          </w:p>
        </w:tc>
      </w:tr>
      <w:tr w:rsidR="001D2244" w14:paraId="30228D3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77777777" w:rsidR="001D2244" w:rsidRDefault="001D2244" w:rsidP="00575C91">
            <w:pPr>
              <w:pStyle w:val="TAL"/>
              <w:rPr>
                <w:rFonts w:eastAsia="SimSun"/>
              </w:rPr>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77777777" w:rsidR="001D2244" w:rsidRDefault="001D2244" w:rsidP="00575C91">
            <w:pPr>
              <w:pStyle w:val="TAC"/>
              <w:rPr>
                <w:rFonts w:eastAsia="SimSun"/>
                <w:lang w:eastAsia="zh-CN"/>
              </w:rPr>
            </w:pPr>
            <w:r>
              <w:rPr>
                <w:rFonts w:eastAsia="SimSun"/>
                <w:lang w:eastAsia="zh-CN"/>
              </w:rPr>
              <w:t>Row 5, (4,-)</w:t>
            </w:r>
          </w:p>
        </w:tc>
      </w:tr>
      <w:tr w:rsidR="001D2244" w14:paraId="19205FF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77777777" w:rsidR="001D2244" w:rsidRDefault="001D2244" w:rsidP="00575C91">
            <w:pPr>
              <w:pStyle w:val="TAL"/>
              <w:rPr>
                <w:rFonts w:eastAsia="SimSun"/>
              </w:rPr>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77777777" w:rsidR="001D2244" w:rsidRDefault="001D2244" w:rsidP="00575C91">
            <w:pPr>
              <w:pStyle w:val="TAC"/>
              <w:rPr>
                <w:rFonts w:eastAsia="SimSun"/>
                <w:lang w:eastAsia="zh-CN"/>
              </w:rPr>
            </w:pPr>
            <w:r>
              <w:rPr>
                <w:rFonts w:eastAsia="SimSun"/>
                <w:lang w:eastAsia="zh-CN"/>
              </w:rPr>
              <w:t>(9,-)</w:t>
            </w:r>
          </w:p>
        </w:tc>
      </w:tr>
      <w:tr w:rsidR="001D2244" w14:paraId="010E991B"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77777777" w:rsidR="001D2244" w:rsidRDefault="001D2244" w:rsidP="00575C91">
            <w:pPr>
              <w:pStyle w:val="TAL"/>
              <w:rPr>
                <w:rFonts w:eastAsia="SimSun"/>
              </w:rPr>
            </w:pPr>
            <w:r>
              <w:rPr>
                <w:rFonts w:eastAsia="SimSun"/>
              </w:rPr>
              <w:t>CSI-RS</w:t>
            </w:r>
          </w:p>
          <w:p w14:paraId="78403055" w14:textId="77777777" w:rsidR="001D2244" w:rsidRDefault="001D2244" w:rsidP="00575C91">
            <w:pPr>
              <w:pStyle w:val="TAL"/>
              <w:rPr>
                <w:rFonts w:eastAsia="SimSun"/>
              </w:rPr>
            </w:pPr>
            <w:r>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77777777" w:rsidR="001D2244" w:rsidRDefault="001D2244" w:rsidP="00575C91">
            <w:pPr>
              <w:pStyle w:val="TAC"/>
              <w:rPr>
                <w:rFonts w:eastAsia="SimSun"/>
              </w:rPr>
            </w:pPr>
            <w:r>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77777777" w:rsidR="001D2244" w:rsidRDefault="001D2244" w:rsidP="00575C91">
            <w:pPr>
              <w:pStyle w:val="TAC"/>
              <w:rPr>
                <w:rFonts w:eastAsia="SimSun"/>
                <w:lang w:eastAsia="zh-CN"/>
              </w:rPr>
            </w:pPr>
            <w:r>
              <w:rPr>
                <w:rFonts w:eastAsia="SimSun"/>
                <w:lang w:eastAsia="zh-CN"/>
              </w:rPr>
              <w:t>Not configured</w:t>
            </w:r>
          </w:p>
        </w:tc>
      </w:tr>
      <w:tr w:rsidR="001D2244" w:rsidRPr="00F73B65" w14:paraId="5AD280E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77777777" w:rsidR="001D2244" w:rsidRDefault="001D2244" w:rsidP="00575C91">
            <w:pPr>
              <w:pStyle w:val="TAL"/>
              <w:rPr>
                <w:rFonts w:eastAsia="SimSun"/>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77777777" w:rsidR="001D2244" w:rsidRDefault="001D2244" w:rsidP="00575C91">
            <w:pPr>
              <w:pStyle w:val="TAC"/>
              <w:rPr>
                <w:rFonts w:eastAsia="SimSun"/>
              </w:rPr>
            </w:pPr>
            <w:r>
              <w:rPr>
                <w:lang w:eastAsia="zh-CN"/>
              </w:rPr>
              <w:t>1 in slots i, where mod(i, 10) = 1, otherwise it is equal to 0</w:t>
            </w:r>
          </w:p>
        </w:tc>
      </w:tr>
      <w:tr w:rsidR="001D2244" w14:paraId="18444C46"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7777777" w:rsidR="001D2244" w:rsidRDefault="001D2244" w:rsidP="00575C91">
            <w:pPr>
              <w:pStyle w:val="TAL"/>
              <w:rPr>
                <w:rFonts w:eastAsia="SimSun"/>
              </w:rPr>
            </w:pPr>
            <w:r>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77777777" w:rsidR="001D2244" w:rsidRDefault="001D2244" w:rsidP="00575C91">
            <w:pPr>
              <w:pStyle w:val="TAL"/>
            </w:pPr>
            <w:r>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77777777" w:rsidR="001D2244" w:rsidRDefault="001D2244" w:rsidP="00575C91">
            <w:pPr>
              <w:pStyle w:val="TAC"/>
              <w:rPr>
                <w:rFonts w:eastAsia="SimSun"/>
                <w:lang w:eastAsia="zh-CN"/>
              </w:rPr>
            </w:pPr>
            <w:r>
              <w:rPr>
                <w:rFonts w:eastAsia="SimSun"/>
                <w:lang w:eastAsia="zh-CN"/>
              </w:rPr>
              <w:t>Aperiodic</w:t>
            </w:r>
          </w:p>
        </w:tc>
      </w:tr>
      <w:tr w:rsidR="001D2244" w14:paraId="7A143D2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77777777" w:rsidR="001D2244" w:rsidRDefault="001D2244" w:rsidP="00575C91">
            <w:pPr>
              <w:pStyle w:val="TAL"/>
            </w:pPr>
            <w:r>
              <w:rPr>
                <w:rFonts w:eastAsia="SimSun"/>
              </w:rPr>
              <w:t>Number of CSI-RS ports (</w:t>
            </w:r>
            <w:r>
              <w:rPr>
                <w:rFonts w:eastAsia="SimSun"/>
                <w:i/>
              </w:rPr>
              <w:t>X</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77777777" w:rsidR="001D2244" w:rsidRDefault="001D2244" w:rsidP="00575C91">
            <w:pPr>
              <w:pStyle w:val="TAC"/>
              <w:rPr>
                <w:rFonts w:eastAsia="SimSun"/>
                <w:lang w:eastAsia="zh-CN"/>
              </w:rPr>
            </w:pPr>
            <w:r>
              <w:rPr>
                <w:rFonts w:eastAsia="SimSun"/>
                <w:lang w:eastAsia="zh-CN"/>
              </w:rPr>
              <w:t>16</w:t>
            </w:r>
          </w:p>
        </w:tc>
      </w:tr>
      <w:tr w:rsidR="001D2244" w14:paraId="0261CDFC"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7777777" w:rsidR="001D2244" w:rsidRDefault="001D2244" w:rsidP="00575C91">
            <w:pPr>
              <w:pStyle w:val="TAL"/>
            </w:pPr>
            <w:r>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77777777" w:rsidR="001D2244" w:rsidRDefault="001D2244" w:rsidP="00575C91">
            <w:pPr>
              <w:pStyle w:val="TAC"/>
              <w:rPr>
                <w:rFonts w:eastAsia="SimSun"/>
                <w:lang w:eastAsia="zh-CN"/>
              </w:rPr>
            </w:pPr>
            <w:r>
              <w:rPr>
                <w:rFonts w:eastAsia="SimSun"/>
                <w:lang w:eastAsia="zh-CN"/>
              </w:rPr>
              <w:t>CDM4 (FD2, TD2)</w:t>
            </w:r>
          </w:p>
        </w:tc>
      </w:tr>
      <w:tr w:rsidR="001D2244" w14:paraId="1587EAD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77777777" w:rsidR="001D2244" w:rsidRDefault="001D2244" w:rsidP="00575C91">
            <w:pPr>
              <w:pStyle w:val="TAL"/>
            </w:pPr>
            <w:r>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77777777" w:rsidR="001D2244" w:rsidRDefault="001D2244" w:rsidP="00575C91">
            <w:pPr>
              <w:pStyle w:val="TAC"/>
              <w:rPr>
                <w:rFonts w:eastAsia="SimSun"/>
                <w:lang w:eastAsia="zh-CN"/>
              </w:rPr>
            </w:pPr>
            <w:r>
              <w:rPr>
                <w:rFonts w:eastAsia="SimSun"/>
                <w:lang w:eastAsia="zh-CN"/>
              </w:rPr>
              <w:t>1</w:t>
            </w:r>
          </w:p>
        </w:tc>
      </w:tr>
      <w:tr w:rsidR="001D2244" w14:paraId="7C1AD63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77777777" w:rsidR="001D2244" w:rsidRDefault="001D2244" w:rsidP="00575C91">
            <w:pPr>
              <w:pStyle w:val="TAL"/>
            </w:pPr>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77777777" w:rsidR="001D2244" w:rsidRDefault="001D2244" w:rsidP="00575C91">
            <w:pPr>
              <w:pStyle w:val="TAC"/>
              <w:rPr>
                <w:rFonts w:eastAsia="SimSun"/>
                <w:lang w:eastAsia="zh-CN"/>
              </w:rPr>
            </w:pPr>
            <w:r>
              <w:rPr>
                <w:rFonts w:eastAsia="SimSun"/>
                <w:lang w:eastAsia="zh-CN"/>
              </w:rPr>
              <w:t>Row 12, (2, 4, 6, 8)</w:t>
            </w:r>
          </w:p>
        </w:tc>
      </w:tr>
      <w:tr w:rsidR="001D2244" w14:paraId="20FC1F5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77777777" w:rsidR="001D2244" w:rsidRDefault="001D2244" w:rsidP="00575C91">
            <w:pPr>
              <w:pStyle w:val="TAL"/>
            </w:pPr>
            <w:r>
              <w:rPr>
                <w:rFonts w:eastAsia="SimSun"/>
              </w:rPr>
              <w:t>First OFDM symbol in the PRB used for CSI-RS (l</w:t>
            </w:r>
            <w:r>
              <w:rPr>
                <w:rFonts w:eastAsia="SimSun"/>
                <w:vertAlign w:val="subscript"/>
              </w:rPr>
              <w:t>0</w:t>
            </w:r>
            <w:r>
              <w:rPr>
                <w:rFonts w:eastAsia="SimSun"/>
              </w:rPr>
              <w:t>, l</w:t>
            </w:r>
            <w:r>
              <w:rPr>
                <w:rFonts w:eastAsia="SimSun"/>
                <w:vertAlign w:val="subscript"/>
              </w:rPr>
              <w:t>1</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77777777" w:rsidR="001D2244" w:rsidRDefault="001D2244" w:rsidP="00575C91">
            <w:pPr>
              <w:pStyle w:val="TAC"/>
              <w:rPr>
                <w:rFonts w:eastAsia="SimSun"/>
                <w:lang w:eastAsia="zh-CN"/>
              </w:rPr>
            </w:pPr>
            <w:r>
              <w:rPr>
                <w:rFonts w:eastAsia="SimSun"/>
                <w:lang w:eastAsia="zh-CN"/>
              </w:rPr>
              <w:t>(5, -)</w:t>
            </w:r>
          </w:p>
        </w:tc>
      </w:tr>
      <w:tr w:rsidR="001D2244" w14:paraId="5B223968"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77777777" w:rsidR="001D2244" w:rsidRDefault="001D2244" w:rsidP="00575C91">
            <w:pPr>
              <w:pStyle w:val="TAL"/>
              <w:rPr>
                <w:rFonts w:eastAsia="SimSun"/>
              </w:rPr>
            </w:pPr>
            <w:r>
              <w:rPr>
                <w:rFonts w:eastAsia="SimSun"/>
              </w:rPr>
              <w:t>CSI-RS</w:t>
            </w:r>
          </w:p>
          <w:p w14:paraId="09CF68E6" w14:textId="77777777" w:rsidR="001D2244" w:rsidRDefault="001D2244" w:rsidP="00575C91">
            <w:pPr>
              <w:pStyle w:val="TAL"/>
              <w:rPr>
                <w:rFonts w:eastAsia="SimSun"/>
              </w:rPr>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77777777" w:rsidR="001D2244" w:rsidRDefault="001D2244" w:rsidP="00575C91">
            <w:pPr>
              <w:pStyle w:val="TAC"/>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77777777" w:rsidR="001D2244" w:rsidRDefault="001D2244" w:rsidP="00575C91">
            <w:pPr>
              <w:pStyle w:val="TAC"/>
              <w:rPr>
                <w:rFonts w:eastAsia="SimSun"/>
                <w:lang w:eastAsia="zh-CN"/>
              </w:rPr>
            </w:pPr>
            <w:r>
              <w:rPr>
                <w:rFonts w:eastAsia="SimSun"/>
                <w:lang w:eastAsia="zh-CN"/>
              </w:rPr>
              <w:t>Not configured</w:t>
            </w:r>
          </w:p>
        </w:tc>
      </w:tr>
      <w:tr w:rsidR="001D2244" w14:paraId="11BCB76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77777777" w:rsidR="001D2244" w:rsidRDefault="001D2244" w:rsidP="00575C91">
            <w:pPr>
              <w:pStyle w:val="TAL"/>
              <w:rPr>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7777777" w:rsidR="001D2244" w:rsidRDefault="001D2244" w:rsidP="00575C91">
            <w:pPr>
              <w:pStyle w:val="TAL"/>
              <w:rPr>
                <w:rFonts w:eastAsia="SimSun"/>
              </w:rPr>
            </w:pPr>
            <w:r>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77777777" w:rsidR="001D2244" w:rsidRDefault="001D2244" w:rsidP="00575C91">
            <w:pPr>
              <w:pStyle w:val="TAC"/>
              <w:rPr>
                <w:rFonts w:eastAsia="SimSun"/>
                <w:lang w:eastAsia="zh-CN"/>
              </w:rPr>
            </w:pPr>
            <w:r>
              <w:rPr>
                <w:rFonts w:eastAsia="SimSun"/>
                <w:lang w:eastAsia="zh-CN"/>
              </w:rPr>
              <w:t>0</w:t>
            </w:r>
          </w:p>
        </w:tc>
      </w:tr>
      <w:tr w:rsidR="001D2244" w14:paraId="2412C7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7777777" w:rsidR="001D2244" w:rsidRDefault="001D2244" w:rsidP="00575C91">
            <w:pPr>
              <w:pStyle w:val="TAL"/>
            </w:pPr>
            <w:r>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A2AE977" w14:textId="77777777" w:rsidR="001D2244" w:rsidRDefault="001D2244" w:rsidP="00575C91">
            <w:pPr>
              <w:pStyle w:val="TAL"/>
              <w:rPr>
                <w:rFonts w:eastAsia="SimSun"/>
              </w:rPr>
            </w:pPr>
            <w:r>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77777777" w:rsidR="001D2244" w:rsidRDefault="001D2244" w:rsidP="00575C91">
            <w:pPr>
              <w:pStyle w:val="TAC"/>
              <w:rPr>
                <w:rFonts w:eastAsia="SimSun"/>
                <w:lang w:eastAsia="zh-CN"/>
              </w:rPr>
            </w:pPr>
            <w:r>
              <w:rPr>
                <w:rFonts w:eastAsia="SimSun"/>
                <w:lang w:eastAsia="zh-CN"/>
              </w:rPr>
              <w:t>Aperiodic</w:t>
            </w:r>
          </w:p>
        </w:tc>
      </w:tr>
      <w:tr w:rsidR="001D2244" w14:paraId="5D7CB6E6" w14:textId="77777777" w:rsidTr="001D2244">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3B973A15" w14:textId="77777777" w:rsidR="001D2244" w:rsidRDefault="001D2244" w:rsidP="00575C91">
            <w:pPr>
              <w:pStyle w:val="TAL"/>
            </w:pPr>
            <w:r>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77777777" w:rsidR="001D2244" w:rsidRDefault="001D2244" w:rsidP="00575C91">
            <w:pPr>
              <w:pStyle w:val="TAC"/>
              <w:rPr>
                <w:rFonts w:eastAsia="SimSun"/>
                <w:lang w:eastAsia="zh-CN"/>
              </w:rPr>
            </w:pPr>
            <w:r>
              <w:rPr>
                <w:rFonts w:eastAsia="SimSun"/>
                <w:lang w:eastAsia="zh-CN"/>
              </w:rPr>
              <w:t>Pattern 0</w:t>
            </w:r>
          </w:p>
        </w:tc>
      </w:tr>
      <w:tr w:rsidR="001D2244" w14:paraId="4E3F7B89" w14:textId="77777777" w:rsidTr="001D2244">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44B52633" w14:textId="77777777" w:rsidR="001D2244" w:rsidRDefault="001D2244" w:rsidP="00575C91">
            <w:pPr>
              <w:pStyle w:val="TAL"/>
              <w:rPr>
                <w:rFonts w:eastAsia="SimSun"/>
              </w:rPr>
            </w:pPr>
            <w:r>
              <w:rPr>
                <w:rFonts w:eastAsia="SimSun"/>
              </w:rPr>
              <w:t>CSI-IM Resource Mapping</w:t>
            </w:r>
          </w:p>
          <w:p w14:paraId="74874D30" w14:textId="77777777" w:rsidR="001D2244" w:rsidRDefault="001D2244" w:rsidP="00575C91">
            <w:pPr>
              <w:pStyle w:val="TAL"/>
            </w:pPr>
            <w:r>
              <w:rPr>
                <w:rFonts w:eastAsia="SimSun"/>
              </w:rPr>
              <w:t>(k</w:t>
            </w:r>
            <w:r>
              <w:rPr>
                <w:rFonts w:eastAsia="SimSun"/>
                <w:vertAlign w:val="subscript"/>
              </w:rPr>
              <w:t>CSI-IM</w:t>
            </w:r>
            <w:r>
              <w:rPr>
                <w:rFonts w:eastAsia="SimSun"/>
              </w:rPr>
              <w:t>,l</w:t>
            </w:r>
            <w:r>
              <w:rPr>
                <w:rFonts w:eastAsia="SimSun"/>
                <w:vertAlign w:val="subscript"/>
              </w:rPr>
              <w:t>CSI-IM</w:t>
            </w:r>
            <w:r>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77777777" w:rsidR="001D2244" w:rsidRDefault="001D2244" w:rsidP="00575C91">
            <w:pPr>
              <w:pStyle w:val="TAC"/>
              <w:rPr>
                <w:rFonts w:eastAsia="SimSun"/>
                <w:lang w:eastAsia="zh-CN"/>
              </w:rPr>
            </w:pPr>
            <w:r>
              <w:rPr>
                <w:rFonts w:eastAsia="SimSun"/>
                <w:lang w:eastAsia="zh-CN"/>
              </w:rPr>
              <w:t>(4,9)</w:t>
            </w:r>
          </w:p>
        </w:tc>
      </w:tr>
      <w:tr w:rsidR="001D2244" w14:paraId="44526C4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47E035" w14:textId="77777777" w:rsidR="001D2244" w:rsidRDefault="001D2244" w:rsidP="00575C91">
            <w:pPr>
              <w:pStyle w:val="TAL"/>
            </w:pPr>
            <w:r>
              <w:rPr>
                <w:rFonts w:eastAsia="SimSun"/>
              </w:rPr>
              <w:t>CSI-IM timeConfig</w:t>
            </w:r>
          </w:p>
          <w:p w14:paraId="6070F6A4" w14:textId="77777777" w:rsidR="001D2244" w:rsidRDefault="001D2244" w:rsidP="00575C91">
            <w:pPr>
              <w:pStyle w:val="TAL"/>
            </w:pP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77777777" w:rsidR="001D2244" w:rsidRDefault="001D2244" w:rsidP="00575C91">
            <w:pPr>
              <w:pStyle w:val="TAC"/>
              <w:rPr>
                <w:rFonts w:eastAsia="SimSun"/>
                <w:lang w:eastAsia="zh-CN"/>
              </w:rPr>
            </w:pPr>
            <w:r>
              <w:rPr>
                <w:rFonts w:eastAsia="SimSun"/>
                <w:lang w:eastAsia="zh-CN"/>
              </w:rPr>
              <w:t>Not configured</w:t>
            </w:r>
          </w:p>
        </w:tc>
      </w:tr>
      <w:tr w:rsidR="001D2244" w14:paraId="215A763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77777777" w:rsidR="001D2244" w:rsidRDefault="001D2244" w:rsidP="00575C91">
            <w:pPr>
              <w:pStyle w:val="TAL"/>
              <w:rPr>
                <w:rFonts w:eastAsia="SimSun"/>
              </w:rPr>
            </w:pPr>
            <w:r>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77777777" w:rsidR="001D2244" w:rsidRDefault="001D2244" w:rsidP="00575C91">
            <w:pPr>
              <w:pStyle w:val="TAC"/>
              <w:rPr>
                <w:rFonts w:eastAsia="SimSun"/>
                <w:lang w:eastAsia="zh-CN"/>
              </w:rPr>
            </w:pPr>
            <w:r>
              <w:rPr>
                <w:rFonts w:eastAsia="SimSun"/>
                <w:lang w:eastAsia="zh-CN"/>
              </w:rPr>
              <w:t>Aperiodic</w:t>
            </w:r>
          </w:p>
        </w:tc>
      </w:tr>
      <w:tr w:rsidR="001D2244" w14:paraId="4107570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77777" w:rsidR="001D2244" w:rsidRDefault="001D2244" w:rsidP="00575C91">
            <w:pPr>
              <w:pStyle w:val="TAL"/>
              <w:rPr>
                <w:rFonts w:eastAsia="SimSun"/>
              </w:rPr>
            </w:pPr>
            <w:r>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77777777" w:rsidR="001D2244" w:rsidRDefault="001D2244" w:rsidP="00575C91">
            <w:pPr>
              <w:pStyle w:val="TAC"/>
              <w:rPr>
                <w:rFonts w:eastAsia="SimSun"/>
                <w:lang w:eastAsia="zh-CN"/>
              </w:rPr>
            </w:pPr>
            <w:r>
              <w:rPr>
                <w:rFonts w:eastAsia="SimSun"/>
                <w:lang w:eastAsia="zh-CN"/>
              </w:rPr>
              <w:t>Table 1</w:t>
            </w:r>
          </w:p>
        </w:tc>
      </w:tr>
      <w:tr w:rsidR="001D2244" w14:paraId="783B8F8F"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77777777" w:rsidR="001D2244" w:rsidRDefault="001D2244" w:rsidP="00575C91">
            <w:pPr>
              <w:pStyle w:val="TAL"/>
              <w:rPr>
                <w:rFonts w:eastAsia="SimSun"/>
              </w:rPr>
            </w:pPr>
            <w:r>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77777777" w:rsidR="001D2244" w:rsidRDefault="001D2244" w:rsidP="00575C91">
            <w:pPr>
              <w:pStyle w:val="TAC"/>
            </w:pPr>
            <w:r>
              <w:rPr>
                <w:rFonts w:eastAsia="SimSun"/>
                <w:lang w:eastAsia="zh-CN"/>
              </w:rPr>
              <w:t>cri-RI-PMI-CQI</w:t>
            </w:r>
          </w:p>
        </w:tc>
      </w:tr>
      <w:tr w:rsidR="001D2244" w14:paraId="6B4A2D5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77777777" w:rsidR="001D2244" w:rsidRDefault="001D2244" w:rsidP="00575C91">
            <w:pPr>
              <w:pStyle w:val="TAL"/>
              <w:rPr>
                <w:rFonts w:eastAsia="SimSun"/>
              </w:rPr>
            </w:pPr>
            <w:r>
              <w:rPr>
                <w:rFonts w:eastAsia="SimSun"/>
              </w:rPr>
              <w:t>timeRestrictionForI</w:t>
            </w:r>
            <w:r>
              <w:rPr>
                <w:rFonts w:eastAsia="SimSun"/>
                <w:lang w:eastAsia="zh-CN"/>
              </w:rPr>
              <w:t>Channel</w:t>
            </w:r>
            <w:r>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77777777" w:rsidR="001D2244" w:rsidRDefault="001D2244" w:rsidP="00575C91">
            <w:pPr>
              <w:pStyle w:val="TAC"/>
              <w:rPr>
                <w:rFonts w:eastAsia="SimSun"/>
                <w:lang w:eastAsia="zh-CN"/>
              </w:rPr>
            </w:pPr>
            <w:r>
              <w:rPr>
                <w:rFonts w:eastAsia="SimSun"/>
                <w:lang w:eastAsia="zh-CN"/>
              </w:rPr>
              <w:t>Not configured</w:t>
            </w:r>
          </w:p>
        </w:tc>
      </w:tr>
      <w:tr w:rsidR="001D2244" w14:paraId="6BD5FB3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7777777" w:rsidR="001D2244" w:rsidRDefault="001D2244" w:rsidP="00575C91">
            <w:pPr>
              <w:pStyle w:val="TAL"/>
              <w:rPr>
                <w:rFonts w:eastAsia="SimSun"/>
              </w:rPr>
            </w:pPr>
            <w:r>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77777777" w:rsidR="001D2244" w:rsidRDefault="001D2244" w:rsidP="00575C91">
            <w:pPr>
              <w:pStyle w:val="TAC"/>
              <w:rPr>
                <w:rFonts w:eastAsia="SimSun"/>
                <w:lang w:eastAsia="zh-CN"/>
              </w:rPr>
            </w:pPr>
            <w:r>
              <w:rPr>
                <w:rFonts w:eastAsia="SimSun"/>
                <w:lang w:eastAsia="zh-CN"/>
              </w:rPr>
              <w:t>Not configured</w:t>
            </w:r>
          </w:p>
        </w:tc>
      </w:tr>
      <w:tr w:rsidR="001D2244" w14:paraId="182DE06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77777777" w:rsidR="001D2244" w:rsidRDefault="001D2244" w:rsidP="00575C91">
            <w:pPr>
              <w:pStyle w:val="TAL"/>
              <w:rPr>
                <w:rFonts w:eastAsia="SimSun"/>
              </w:rPr>
            </w:pPr>
            <w:r>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77777777" w:rsidR="001D2244" w:rsidRDefault="001D2244" w:rsidP="00575C91">
            <w:pPr>
              <w:pStyle w:val="TAC"/>
              <w:rPr>
                <w:rFonts w:eastAsia="SimSun"/>
                <w:lang w:eastAsia="zh-CN"/>
              </w:rPr>
            </w:pPr>
            <w:r>
              <w:rPr>
                <w:rFonts w:eastAsia="SimSun"/>
                <w:lang w:eastAsia="zh-CN"/>
              </w:rPr>
              <w:t>Wideband</w:t>
            </w:r>
          </w:p>
        </w:tc>
      </w:tr>
      <w:tr w:rsidR="001D2244" w14:paraId="57968F3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77777777" w:rsidR="001D2244" w:rsidRDefault="001D2244" w:rsidP="00575C91">
            <w:pPr>
              <w:pStyle w:val="TAL"/>
              <w:rPr>
                <w:rFonts w:eastAsia="SimSun"/>
              </w:rPr>
            </w:pPr>
            <w:r>
              <w:rPr>
                <w:rFonts w:eastAsia="SimSun"/>
              </w:rPr>
              <w:t>pmi-FormatIndicator</w:t>
            </w:r>
            <w:r>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07E38B7B" w:rsidR="001D2244" w:rsidRDefault="00BA6D36" w:rsidP="00575C91">
            <w:pPr>
              <w:pStyle w:val="TAC"/>
              <w:rPr>
                <w:rFonts w:eastAsia="SimSun"/>
                <w:lang w:eastAsia="zh-CN"/>
              </w:rPr>
            </w:pPr>
            <w:r>
              <w:rPr>
                <w:rFonts w:eastAsia="SimSun"/>
                <w:lang w:eastAsia="zh-CN"/>
              </w:rPr>
              <w:t>Not configured</w:t>
            </w:r>
          </w:p>
        </w:tc>
      </w:tr>
      <w:tr w:rsidR="001D2244" w14:paraId="66ABC357"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77777777" w:rsidR="001D2244" w:rsidRDefault="001D2244" w:rsidP="00575C91">
            <w:pPr>
              <w:pStyle w:val="TAL"/>
              <w:rPr>
                <w:rFonts w:eastAsia="SimSun"/>
              </w:rPr>
            </w:pPr>
            <w:r>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77777777" w:rsidR="001D2244" w:rsidRDefault="001D2244" w:rsidP="00575C91">
            <w:pPr>
              <w:pStyle w:val="TAC"/>
            </w:pPr>
            <w:r>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7777777" w:rsidR="001D2244" w:rsidRDefault="001D2244" w:rsidP="00575C91">
            <w:pPr>
              <w:pStyle w:val="TAC"/>
              <w:rPr>
                <w:rFonts w:eastAsia="SimSun"/>
                <w:lang w:eastAsia="zh-CN"/>
              </w:rPr>
            </w:pPr>
            <w:r>
              <w:rPr>
                <w:rFonts w:eastAsia="SimSun" w:cs="Arial" w:hint="eastAsia"/>
                <w:szCs w:val="18"/>
                <w:lang w:eastAsia="zh-CN"/>
              </w:rPr>
              <w:t>8</w:t>
            </w:r>
          </w:p>
        </w:tc>
      </w:tr>
      <w:tr w:rsidR="001D2244" w14:paraId="77B0A2F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77777777" w:rsidR="001D2244" w:rsidRDefault="001D2244" w:rsidP="00575C91">
            <w:pPr>
              <w:pStyle w:val="TAL"/>
              <w:rPr>
                <w:rFonts w:eastAsia="SimSun"/>
              </w:rPr>
            </w:pPr>
            <w:r>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2A32FB07" w:rsidR="001D2244" w:rsidRDefault="00CD6FC0" w:rsidP="00575C91">
            <w:pPr>
              <w:pStyle w:val="TAC"/>
              <w:rPr>
                <w:rFonts w:eastAsia="SimSun"/>
                <w:lang w:eastAsia="zh-CN"/>
              </w:rPr>
            </w:pPr>
            <w:r w:rsidRPr="00FE0D8F">
              <w:rPr>
                <w:rFonts w:eastAsia="SimSun" w:cs="Arial"/>
                <w:szCs w:val="18"/>
              </w:rPr>
              <w:t>1111111</w:t>
            </w:r>
            <w:r>
              <w:rPr>
                <w:rFonts w:eastAsia="SimSun" w:cs="Arial"/>
                <w:szCs w:val="18"/>
              </w:rPr>
              <w:t>1111111</w:t>
            </w:r>
          </w:p>
        </w:tc>
      </w:tr>
      <w:tr w:rsidR="001D2244" w14:paraId="3E9F101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77777777" w:rsidR="001D2244" w:rsidRDefault="001D2244" w:rsidP="00575C91">
            <w:pPr>
              <w:pStyle w:val="TAL"/>
              <w:rPr>
                <w:rFonts w:eastAsia="SimSun"/>
              </w:rPr>
            </w:pPr>
            <w:r>
              <w:rPr>
                <w:rFonts w:eastAsia="SimSun"/>
              </w:rPr>
              <w:t xml:space="preserve">CSI-Report </w:t>
            </w:r>
            <w:r>
              <w:rPr>
                <w:rFonts w:eastAsia="SimSun"/>
                <w:lang w:eastAsia="zh-CN"/>
              </w:rPr>
              <w:t>interval</w:t>
            </w:r>
            <w:r>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77777777" w:rsidR="001D2244" w:rsidRDefault="001D2244" w:rsidP="00575C91">
            <w:pPr>
              <w:pStyle w:val="TAC"/>
              <w:rPr>
                <w:rFonts w:eastAsia="SimSun"/>
                <w:lang w:eastAsia="zh-CN"/>
              </w:rPr>
            </w:pPr>
            <w:r>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77777777" w:rsidR="001D2244" w:rsidRDefault="001D2244" w:rsidP="00575C91">
            <w:pPr>
              <w:pStyle w:val="TAC"/>
              <w:rPr>
                <w:rFonts w:eastAsia="SimSun"/>
                <w:lang w:eastAsia="zh-CN"/>
              </w:rPr>
            </w:pPr>
            <w:r>
              <w:rPr>
                <w:rFonts w:eastAsia="SimSun"/>
                <w:lang w:eastAsia="zh-CN"/>
              </w:rPr>
              <w:t>Not configured</w:t>
            </w:r>
          </w:p>
        </w:tc>
      </w:tr>
      <w:tr w:rsidR="001D2244" w14:paraId="3A3CCF53"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77777777" w:rsidR="001D2244" w:rsidRDefault="001D2244" w:rsidP="00575C91">
            <w:pPr>
              <w:pStyle w:val="TAL"/>
              <w:rPr>
                <w:rFonts w:eastAsia="SimSun"/>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77777777" w:rsidR="001D2244" w:rsidRDefault="001D2244" w:rsidP="00575C91">
            <w:pPr>
              <w:pStyle w:val="TAC"/>
              <w:rPr>
                <w:rFonts w:eastAsia="SimSun"/>
                <w:lang w:eastAsia="zh-CN"/>
              </w:rPr>
            </w:pPr>
            <w:r>
              <w:rPr>
                <w:lang w:eastAsia="zh-CN"/>
              </w:rPr>
              <w:t>8</w:t>
            </w:r>
          </w:p>
        </w:tc>
      </w:tr>
      <w:tr w:rsidR="001D2244" w:rsidRPr="00F73B65" w14:paraId="5F144500"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77777777" w:rsidR="001D2244" w:rsidRDefault="001D2244" w:rsidP="00575C91">
            <w:pPr>
              <w:pStyle w:val="TAL"/>
              <w:rPr>
                <w:rFonts w:eastAsia="SimSun"/>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77777777" w:rsidR="001D2244" w:rsidRDefault="001D2244" w:rsidP="00575C91">
            <w:pPr>
              <w:pStyle w:val="TAC"/>
              <w:rPr>
                <w:rFonts w:eastAsia="SimSun"/>
                <w:lang w:eastAsia="zh-CN"/>
              </w:rPr>
            </w:pPr>
            <w:r>
              <w:rPr>
                <w:lang w:eastAsia="zh-CN"/>
              </w:rPr>
              <w:t>1 in slots i, where mod(i, 10) = 1, otherwise it is equal to 0</w:t>
            </w:r>
          </w:p>
        </w:tc>
      </w:tr>
      <w:tr w:rsidR="001D2244" w14:paraId="1CF7BB64"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77777777" w:rsidR="001D2244" w:rsidRDefault="001D2244" w:rsidP="00575C91">
            <w:pPr>
              <w:pStyle w:val="TAL"/>
              <w:rPr>
                <w:rFonts w:eastAsia="SimSun"/>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77777777" w:rsidR="001D2244" w:rsidRDefault="001D2244" w:rsidP="00575C91">
            <w:pPr>
              <w:pStyle w:val="TAC"/>
              <w:rPr>
                <w:rFonts w:eastAsia="SimSun"/>
                <w:lang w:eastAsia="zh-CN"/>
              </w:rPr>
            </w:pPr>
            <w:r>
              <w:rPr>
                <w:lang w:eastAsia="zh-CN"/>
              </w:rPr>
              <w:t>1</w:t>
            </w:r>
          </w:p>
        </w:tc>
      </w:tr>
      <w:tr w:rsidR="001D2244" w:rsidRPr="00F73B65" w14:paraId="44D0FB46"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77777777" w:rsidR="001D2244" w:rsidRDefault="001D2244" w:rsidP="00575C91">
            <w:pPr>
              <w:pStyle w:val="TAL"/>
              <w:rPr>
                <w:rFonts w:eastAsia="SimSun"/>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77777777" w:rsidR="001D2244" w:rsidRDefault="001D2244" w:rsidP="00575C91">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77777777" w:rsidR="001D2244" w:rsidRDefault="001D2244" w:rsidP="00575C91">
            <w:pPr>
              <w:pStyle w:val="TAC"/>
              <w:rPr>
                <w:lang w:eastAsia="zh-CN"/>
              </w:rPr>
            </w:pPr>
            <w:r>
              <w:rPr>
                <w:lang w:eastAsia="zh-CN"/>
              </w:rPr>
              <w:t>One State with one Associated Report Configuration</w:t>
            </w:r>
          </w:p>
          <w:p w14:paraId="2BED2C80" w14:textId="77777777" w:rsidR="001D2244" w:rsidRDefault="001D2244" w:rsidP="00575C91">
            <w:pPr>
              <w:pStyle w:val="TAC"/>
              <w:rPr>
                <w:rFonts w:eastAsia="SimSun"/>
                <w:lang w:eastAsia="zh-CN"/>
              </w:rPr>
            </w:pPr>
            <w:r>
              <w:rPr>
                <w:lang w:eastAsia="zh-CN"/>
              </w:rPr>
              <w:t>Associated Report Configuration contains pointers to NZP CSI-RS and CSI-IM</w:t>
            </w:r>
          </w:p>
        </w:tc>
      </w:tr>
      <w:tr w:rsidR="001D2244" w14:paraId="63DC1DBD" w14:textId="77777777" w:rsidTr="001D2244">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77777777" w:rsidR="001D2244" w:rsidRDefault="001D2244" w:rsidP="00575C91">
            <w:pPr>
              <w:pStyle w:val="TAL"/>
            </w:pPr>
            <w:r>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EC62369" w14:textId="77777777" w:rsidR="001D2244" w:rsidRDefault="001D2244" w:rsidP="00575C91">
            <w:pPr>
              <w:pStyle w:val="TAL"/>
            </w:pPr>
            <w:r>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77777777" w:rsidR="001D2244" w:rsidRDefault="001D2244" w:rsidP="00575C91">
            <w:pPr>
              <w:pStyle w:val="TAC"/>
            </w:pPr>
            <w:r w:rsidRPr="00A340E6">
              <w:rPr>
                <w:lang w:eastAsia="zh-CN"/>
              </w:rPr>
              <w:t>typeII-r16</w:t>
            </w:r>
          </w:p>
        </w:tc>
      </w:tr>
      <w:tr w:rsidR="001D2244" w14:paraId="79917675"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77777777" w:rsidR="001D2244" w:rsidRDefault="001D2244" w:rsidP="00575C91">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77777777" w:rsidR="001D2244" w:rsidRDefault="001D2244" w:rsidP="00575C91">
            <w:pPr>
              <w:pStyle w:val="TAC"/>
              <w:rPr>
                <w:lang w:eastAsia="zh-CN"/>
              </w:rPr>
            </w:pPr>
            <w:r>
              <w:rPr>
                <w:rFonts w:hint="eastAsia"/>
                <w:lang w:eastAsia="zh-CN"/>
              </w:rPr>
              <w:t>6</w:t>
            </w:r>
          </w:p>
          <w:p w14:paraId="35F455EF" w14:textId="77777777" w:rsidR="001D2244" w:rsidRDefault="001D2244" w:rsidP="00575C91">
            <w:pPr>
              <w:pStyle w:val="TAC"/>
              <w:rPr>
                <w:rFonts w:eastAsia="SimSun"/>
                <w:lang w:eastAsia="zh-CN"/>
              </w:rPr>
            </w:pPr>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p>
        </w:tc>
      </w:tr>
      <w:tr w:rsidR="001D2244" w14:paraId="5D777311"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77777777" w:rsidR="001D2244" w:rsidRDefault="001D2244" w:rsidP="00575C91">
            <w:pPr>
              <w:pStyle w:val="TAL"/>
              <w:rPr>
                <w:rFonts w:eastAsia="SimSun"/>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77777777" w:rsidR="001D2244" w:rsidRDefault="001D2244" w:rsidP="00575C91">
            <w:pPr>
              <w:pStyle w:val="TAC"/>
              <w:rPr>
                <w:rFonts w:eastAsia="SimSun"/>
                <w:lang w:eastAsia="zh-CN"/>
              </w:rPr>
            </w:pPr>
            <w:r>
              <w:rPr>
                <w:rFonts w:hint="eastAsia"/>
                <w:lang w:eastAsia="zh-CN"/>
              </w:rPr>
              <w:t>1</w:t>
            </w:r>
          </w:p>
        </w:tc>
      </w:tr>
      <w:tr w:rsidR="001D2244" w14:paraId="167172A0"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tcPr>
          <w:p w14:paraId="1A0C3206" w14:textId="77777777" w:rsidR="001D2244" w:rsidRDefault="001D2244" w:rsidP="00575C91">
            <w:pPr>
              <w:pStyle w:val="TAL"/>
              <w:rPr>
                <w:rFonts w:eastAsia="SimSun"/>
              </w:rPr>
            </w:pPr>
            <w:r>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77777777" w:rsidR="001D2244" w:rsidRDefault="001D2244" w:rsidP="00575C91">
            <w:pPr>
              <w:pStyle w:val="TAC"/>
              <w:rPr>
                <w:rFonts w:eastAsia="SimSun"/>
                <w:lang w:eastAsia="zh-CN"/>
              </w:rPr>
            </w:pPr>
            <w:r>
              <w:rPr>
                <w:rFonts w:eastAsia="SimSun"/>
                <w:lang w:eastAsia="zh-CN"/>
              </w:rPr>
              <w:t>(4,2)</w:t>
            </w:r>
          </w:p>
        </w:tc>
      </w:tr>
      <w:tr w:rsidR="001D2244" w14:paraId="6EBC822F"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9EDC342" w14:textId="77777777" w:rsidR="001D2244" w:rsidRDefault="001D2244" w:rsidP="00575C91">
            <w:pPr>
              <w:pStyle w:val="TAL"/>
            </w:pPr>
            <w:r>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77777777" w:rsidR="001D2244" w:rsidRDefault="001D2244" w:rsidP="00575C91">
            <w:pPr>
              <w:pStyle w:val="TAC"/>
              <w:rPr>
                <w:rFonts w:eastAsia="SimSun"/>
                <w:lang w:eastAsia="zh-CN"/>
              </w:rPr>
            </w:pPr>
            <w:r>
              <w:rPr>
                <w:rFonts w:eastAsia="SimSun"/>
                <w:lang w:eastAsia="zh-CN"/>
              </w:rPr>
              <w:t>(4,4)</w:t>
            </w:r>
          </w:p>
        </w:tc>
      </w:tr>
      <w:tr w:rsidR="001D2244" w14:paraId="29987094"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55F992B" w14:textId="77777777" w:rsidR="001D2244" w:rsidRDefault="001D2244" w:rsidP="00575C91">
            <w:pPr>
              <w:pStyle w:val="TAL"/>
              <w:rPr>
                <w:rFonts w:eastAsia="SimSun"/>
              </w:rPr>
            </w:pPr>
            <w:r>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77777777" w:rsidR="001D2244" w:rsidRDefault="001D2244" w:rsidP="00575C91">
            <w:pPr>
              <w:pStyle w:val="TAC"/>
              <w:rPr>
                <w:lang w:eastAsia="zh-CN"/>
              </w:rPr>
            </w:pPr>
            <w:r w:rsidRPr="00B83E25">
              <w:rPr>
                <w:lang w:eastAsia="zh-CN"/>
              </w:rPr>
              <w:t xml:space="preserve">0x </w:t>
            </w:r>
            <w:r>
              <w:rPr>
                <w:rFonts w:hint="eastAsia"/>
                <w:lang w:eastAsia="zh-CN"/>
              </w:rPr>
              <w:t>7FF</w:t>
            </w:r>
          </w:p>
          <w:p w14:paraId="196A99BC" w14:textId="77777777" w:rsidR="001D2244" w:rsidRDefault="001D2244" w:rsidP="00575C91">
            <w:pPr>
              <w:pStyle w:val="TAC"/>
              <w:rPr>
                <w:rFonts w:eastAsia="SimSun"/>
                <w:lang w:eastAsia="zh-CN"/>
              </w:rPr>
            </w:pPr>
            <w:r w:rsidRPr="00B83E25">
              <w:rPr>
                <w:lang w:eastAsia="zh-CN"/>
              </w:rPr>
              <w:t>FFFF</w:t>
            </w:r>
            <w:r>
              <w:rPr>
                <w:rFonts w:hint="eastAsia"/>
                <w:lang w:eastAsia="zh-CN"/>
              </w:rPr>
              <w:t xml:space="preserve"> FFFF FFFF FFFF</w:t>
            </w:r>
          </w:p>
        </w:tc>
      </w:tr>
      <w:tr w:rsidR="001D2244" w14:paraId="2376D58D" w14:textId="77777777" w:rsidTr="001D2244">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77777777" w:rsidR="001D2244" w:rsidRDefault="001D2244" w:rsidP="00575C91">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B114075" w14:textId="77777777" w:rsidR="001D2244" w:rsidRPr="00401CAC" w:rsidRDefault="001D2244" w:rsidP="00575C91">
            <w:pPr>
              <w:pStyle w:val="TAL"/>
              <w:rPr>
                <w:lang w:val="fr-FR"/>
              </w:rPr>
            </w:pPr>
            <w:r w:rsidRPr="00401CAC">
              <w:rPr>
                <w:rFonts w:eastAsia="SimSun"/>
                <w:lang w:val="fr-FR"/>
              </w:rPr>
              <w:t>RI Restriction</w:t>
            </w:r>
            <w:r w:rsidRPr="00401CAC">
              <w:rPr>
                <w:rFonts w:eastAsia="SimSun"/>
                <w:lang w:val="fr-FR" w:eastAsia="zh-CN"/>
              </w:rPr>
              <w:t xml:space="preserve"> </w:t>
            </w:r>
            <w:r w:rsidRPr="00401CAC">
              <w:rPr>
                <w:lang w:val="fr-FR"/>
              </w:rPr>
              <w:t>(typeII-RI-Restriction</w:t>
            </w:r>
            <w:r w:rsidRPr="00401CAC">
              <w:rPr>
                <w:lang w:val="fr-FR" w:eastAsia="zh-CN"/>
              </w:rPr>
              <w:t>-r16</w:t>
            </w:r>
            <w:r w:rsidRPr="00401CAC">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77777777" w:rsidR="001D2244" w:rsidRPr="00401CAC" w:rsidRDefault="001D2244" w:rsidP="00575C91">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77777777" w:rsidR="001D2244" w:rsidRDefault="001D2244" w:rsidP="00575C91">
            <w:pPr>
              <w:pStyle w:val="TAC"/>
              <w:rPr>
                <w:rFonts w:eastAsia="SimSun"/>
                <w:lang w:eastAsia="zh-CN"/>
              </w:rPr>
            </w:pPr>
            <w:r>
              <w:rPr>
                <w:rFonts w:eastAsia="SimSun" w:hint="eastAsia"/>
                <w:lang w:eastAsia="zh-CN"/>
              </w:rPr>
              <w:t>00</w:t>
            </w:r>
            <w:r>
              <w:rPr>
                <w:rFonts w:eastAsia="SimSun"/>
                <w:lang w:eastAsia="zh-CN"/>
              </w:rPr>
              <w:t>10</w:t>
            </w:r>
          </w:p>
        </w:tc>
      </w:tr>
      <w:tr w:rsidR="001D2244" w14:paraId="59D22ECE"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77777777" w:rsidR="001D2244" w:rsidRDefault="001D2244" w:rsidP="00575C91">
            <w:pPr>
              <w:pStyle w:val="TAL"/>
              <w:rPr>
                <w:rFonts w:eastAsia="SimSun"/>
              </w:rPr>
            </w:pPr>
            <w:r>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77777777" w:rsidR="001D2244" w:rsidRDefault="001D2244" w:rsidP="00575C91">
            <w:pPr>
              <w:pStyle w:val="TAC"/>
              <w:rPr>
                <w:rFonts w:eastAsia="SimSun"/>
                <w:lang w:eastAsia="zh-CN"/>
              </w:rPr>
            </w:pPr>
            <w:r>
              <w:rPr>
                <w:rFonts w:eastAsia="SimSun"/>
                <w:lang w:eastAsia="zh-CN"/>
              </w:rPr>
              <w:t>PUSCH</w:t>
            </w:r>
          </w:p>
        </w:tc>
      </w:tr>
      <w:tr w:rsidR="001D2244" w14:paraId="215615CB"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77777777" w:rsidR="001D2244" w:rsidRDefault="001D2244" w:rsidP="00575C91">
            <w:pPr>
              <w:pStyle w:val="TAL"/>
            </w:pPr>
            <w:r>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77777777" w:rsidR="001D2244" w:rsidRDefault="001D2244" w:rsidP="00575C91">
            <w:pPr>
              <w:pStyle w:val="TAC"/>
            </w:pPr>
            <w:r>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77777777" w:rsidR="001D2244" w:rsidRDefault="001D2244" w:rsidP="00575C91">
            <w:pPr>
              <w:pStyle w:val="TAC"/>
              <w:rPr>
                <w:rFonts w:eastAsia="SimSun"/>
                <w:lang w:eastAsia="zh-CN"/>
              </w:rPr>
            </w:pPr>
            <w:r>
              <w:rPr>
                <w:rFonts w:eastAsia="SimSun"/>
                <w:lang w:eastAsia="zh-CN"/>
              </w:rPr>
              <w:t>6.5</w:t>
            </w:r>
          </w:p>
        </w:tc>
      </w:tr>
      <w:tr w:rsidR="001D2244" w14:paraId="157E0DF8"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77777777" w:rsidR="001D2244" w:rsidRDefault="001D2244" w:rsidP="00575C91">
            <w:pPr>
              <w:pStyle w:val="TAL"/>
              <w:rPr>
                <w:rFonts w:eastAsia="SimSun"/>
              </w:rPr>
            </w:pPr>
            <w:r>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77777777" w:rsidR="001D2244" w:rsidRDefault="001D2244" w:rsidP="00575C91">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77777777" w:rsidR="001D2244" w:rsidRDefault="001D2244" w:rsidP="00575C91">
            <w:pPr>
              <w:pStyle w:val="TAC"/>
              <w:rPr>
                <w:rFonts w:eastAsia="SimSun"/>
                <w:lang w:eastAsia="zh-CN"/>
              </w:rPr>
            </w:pPr>
            <w:r>
              <w:rPr>
                <w:rFonts w:eastAsia="SimSun"/>
                <w:lang w:eastAsia="zh-CN"/>
              </w:rPr>
              <w:t>4</w:t>
            </w:r>
          </w:p>
        </w:tc>
      </w:tr>
      <w:tr w:rsidR="001D2244" w14:paraId="4931F53A" w14:textId="77777777" w:rsidTr="001D2244">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77777777" w:rsidR="001D2244" w:rsidRDefault="001D2244" w:rsidP="00575C91">
            <w:pPr>
              <w:pStyle w:val="TAL"/>
            </w:pPr>
            <w:r>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77777777" w:rsidR="001D2244" w:rsidRDefault="001D2244" w:rsidP="00575C91">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77777777" w:rsidR="001D2244" w:rsidRDefault="001D2244" w:rsidP="00575C91">
            <w:pPr>
              <w:pStyle w:val="TAC"/>
              <w:rPr>
                <w:rFonts w:eastAsia="SimSun"/>
                <w:lang w:eastAsia="zh-CN"/>
              </w:rPr>
            </w:pPr>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p>
        </w:tc>
      </w:tr>
      <w:tr w:rsidR="001D2244" w:rsidRPr="00F73B65" w14:paraId="20CAB7DB" w14:textId="77777777" w:rsidTr="001D2244">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7777777" w:rsidR="001D2244" w:rsidRDefault="001D2244" w:rsidP="00575C91">
            <w:pPr>
              <w:pStyle w:val="TAN"/>
              <w:rPr>
                <w:rFonts w:eastAsia="SimSun"/>
              </w:rPr>
            </w:pPr>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575C9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p>
          <w:p w14:paraId="4931BFF9" w14:textId="77777777" w:rsidR="001D2244" w:rsidRDefault="001D2244" w:rsidP="00575C91">
            <w:pPr>
              <w:pStyle w:val="TAN"/>
              <w:rPr>
                <w:rFonts w:eastAsia="SimSun"/>
              </w:rPr>
            </w:pPr>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p>
          <w:p w14:paraId="149E87C1" w14:textId="77777777" w:rsidR="001D2244" w:rsidRDefault="001D2244" w:rsidP="00575C91">
            <w:pPr>
              <w:pStyle w:val="TAN"/>
              <w:rPr>
                <w:rFonts w:eastAsia="SimSun"/>
                <w:lang w:eastAsia="zh-CN"/>
              </w:rPr>
            </w:pPr>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p>
        </w:tc>
      </w:tr>
    </w:tbl>
    <w:p w14:paraId="1BFBFDA4" w14:textId="77777777" w:rsidR="001D2244" w:rsidRDefault="001D2244"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575C9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575C9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7ABDBC28"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612A88E" w14:textId="77777777" w:rsidR="001D2244" w:rsidRPr="00C23640" w:rsidRDefault="001D2244" w:rsidP="001D2244">
      <w:pPr>
        <w:rPr>
          <w:lang w:eastAsia="zh-CN"/>
        </w:rPr>
      </w:pPr>
    </w:p>
    <w:p w14:paraId="04801622" w14:textId="77777777" w:rsidR="00B12DF6" w:rsidRPr="00C045B1" w:rsidRDefault="00B12DF6" w:rsidP="00B12DF6">
      <w:pPr>
        <w:pStyle w:val="Heading5"/>
        <w:keepNext w:val="0"/>
        <w:keepLines w:val="0"/>
        <w:widowControl w:val="0"/>
        <w:rPr>
          <w:lang w:eastAsia="zh-CN"/>
        </w:rPr>
      </w:pPr>
      <w:bookmarkStart w:id="1814" w:name="_Toc123936273"/>
      <w:bookmarkStart w:id="1815" w:name="_Toc124377288"/>
      <w:bookmarkStart w:id="1816" w:name="_Toc67918196"/>
      <w:bookmarkStart w:id="1817" w:name="_Toc76298240"/>
      <w:bookmarkStart w:id="1818" w:name="_Toc76572252"/>
      <w:bookmarkStart w:id="1819" w:name="_Toc76652119"/>
      <w:bookmarkStart w:id="1820" w:name="_Toc76652957"/>
      <w:bookmarkStart w:id="1821" w:name="_Toc83742229"/>
      <w:bookmarkStart w:id="1822" w:name="_Toc91440719"/>
      <w:bookmarkStart w:id="1823" w:name="_Toc98849509"/>
      <w:bookmarkStart w:id="1824" w:name="_Toc106543362"/>
      <w:bookmarkStart w:id="1825" w:name="_Toc106737460"/>
      <w:bookmarkStart w:id="1826" w:name="_Toc107233227"/>
      <w:bookmarkStart w:id="1827" w:name="_Toc107234842"/>
      <w:bookmarkStart w:id="1828" w:name="_Toc107419812"/>
      <w:bookmarkStart w:id="1829" w:name="_Toc107477108"/>
      <w:bookmarkStart w:id="1830" w:name="_Toc114565962"/>
      <w:r>
        <w:rPr>
          <w:lang w:eastAsia="zh-CN"/>
        </w:rPr>
        <w:t>6.3.3.2.7</w:t>
      </w:r>
      <w:r>
        <w:rPr>
          <w:lang w:eastAsia="zh-CN"/>
        </w:rPr>
        <w:tab/>
        <w:t xml:space="preserve">Single PMI with 8 ports </w:t>
      </w:r>
      <w:r>
        <w:t>TypeI-SinglePanel Codebook for Single-DCI based transmission scheme</w:t>
      </w:r>
      <w:bookmarkEnd w:id="1814"/>
      <w:bookmarkEnd w:id="1815"/>
    </w:p>
    <w:p w14:paraId="40DDC209" w14:textId="77777777" w:rsidR="00B12DF6" w:rsidRPr="00C25669" w:rsidRDefault="00B12DF6" w:rsidP="00B12DF6">
      <w:pPr>
        <w:widowControl w:val="0"/>
        <w:rPr>
          <w:rFonts w:eastAsia="SimSun"/>
          <w:lang w:eastAsia="zh-CN"/>
        </w:rPr>
      </w:pPr>
      <w:r>
        <w:rPr>
          <w:rFonts w:hint="eastAsia"/>
          <w:noProof/>
          <w:lang w:eastAsia="zh-CN"/>
        </w:rPr>
        <w:t>F</w:t>
      </w:r>
      <w:r>
        <w:rPr>
          <w:noProof/>
          <w:lang w:eastAsia="zh-CN"/>
        </w:rPr>
        <w:t xml:space="preserve">or the parameters specified in Table 6.3.3.2.7-1, and using </w:t>
      </w:r>
      <w:r w:rsidRPr="00C25669">
        <w:rPr>
          <w:rFonts w:eastAsia="SimSun"/>
        </w:rPr>
        <w:t xml:space="preserve">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w:t>
      </w:r>
      <w:r>
        <w:rPr>
          <w:rFonts w:eastAsia="SimSun"/>
          <w:lang w:eastAsia="zh-CN"/>
        </w:rPr>
        <w:t>3</w:t>
      </w:r>
      <w:r>
        <w:rPr>
          <w:rFonts w:eastAsia="SimSun" w:hint="eastAsia"/>
          <w:lang w:eastAsia="zh-CN"/>
        </w:rPr>
        <w:t>.2.7</w:t>
      </w:r>
      <w:r w:rsidRPr="00C25669">
        <w:rPr>
          <w:rFonts w:eastAsia="SimSun" w:hint="eastAsia"/>
          <w:lang w:eastAsia="zh-CN"/>
        </w:rPr>
        <w:t>-2</w:t>
      </w:r>
      <w:r w:rsidRPr="00C25669">
        <w:rPr>
          <w:rFonts w:eastAsia="SimSun"/>
        </w:rPr>
        <w:t>.</w:t>
      </w:r>
    </w:p>
    <w:p w14:paraId="1669A924" w14:textId="77777777" w:rsidR="00B12DF6" w:rsidRDefault="00B12DF6" w:rsidP="00B12DF6">
      <w:pPr>
        <w:pStyle w:val="TH"/>
        <w:keepNext w:val="0"/>
        <w:keepLines w:val="0"/>
        <w:widowControl w:val="0"/>
        <w:rPr>
          <w:rFonts w:eastAsia="SimSun"/>
          <w:lang w:eastAsia="zh-CN"/>
        </w:rPr>
      </w:pPr>
      <w:r w:rsidRPr="00C25669">
        <w:t xml:space="preserve">Table </w:t>
      </w:r>
      <w:r w:rsidRPr="00C25669">
        <w:rPr>
          <w:rFonts w:hint="eastAsia"/>
        </w:rPr>
        <w:t>6.3.</w:t>
      </w:r>
      <w:r>
        <w:t>3</w:t>
      </w:r>
      <w:r>
        <w:rPr>
          <w:rFonts w:hint="eastAsia"/>
        </w:rPr>
        <w:t>.2.7</w:t>
      </w:r>
      <w:r w:rsidRPr="00C25669">
        <w:rPr>
          <w:rFonts w:hint="eastAsia"/>
        </w:rPr>
        <w:t>-1</w:t>
      </w:r>
      <w:r w:rsidRPr="00C25669">
        <w:t xml:space="preserve">: </w:t>
      </w:r>
      <w:r w:rsidRPr="00C25669">
        <w:rPr>
          <w:rFonts w:hint="eastAsia"/>
        </w:rPr>
        <w:t>T</w:t>
      </w:r>
      <w:r w:rsidRPr="00C25669">
        <w:t xml:space="preserve">est parameters </w:t>
      </w:r>
      <w:r w:rsidRPr="00C25669">
        <w:rPr>
          <w:rFonts w:hint="eastAsia"/>
        </w:rPr>
        <w:t>(dual-layer)</w:t>
      </w:r>
      <w:r w:rsidRPr="00C25669">
        <w:rPr>
          <w:rFonts w:eastAsia="SimSun"/>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12DF6" w:rsidRPr="00C25669" w14:paraId="63745000" w14:textId="77777777" w:rsidTr="00294AB6">
        <w:trPr>
          <w:trHeight w:val="75"/>
        </w:trPr>
        <w:tc>
          <w:tcPr>
            <w:tcW w:w="5467" w:type="dxa"/>
            <w:gridSpan w:val="5"/>
            <w:vMerge w:val="restart"/>
            <w:shd w:val="clear" w:color="auto" w:fill="auto"/>
            <w:vAlign w:val="center"/>
          </w:tcPr>
          <w:p w14:paraId="6E8A83B2" w14:textId="77777777" w:rsidR="00B12DF6" w:rsidRPr="00C25669" w:rsidRDefault="00B12DF6" w:rsidP="00294AB6">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2EB37A7" w14:textId="77777777" w:rsidR="00B12DF6" w:rsidRPr="00C25669" w:rsidRDefault="00B12DF6" w:rsidP="00294AB6">
            <w:pPr>
              <w:pStyle w:val="TAH"/>
              <w:rPr>
                <w:rFonts w:eastAsia="SimSun"/>
              </w:rPr>
            </w:pPr>
            <w:r w:rsidRPr="00C25669">
              <w:rPr>
                <w:rFonts w:eastAsia="SimSun"/>
              </w:rPr>
              <w:t>Unit</w:t>
            </w:r>
          </w:p>
        </w:tc>
        <w:tc>
          <w:tcPr>
            <w:tcW w:w="3352" w:type="dxa"/>
            <w:gridSpan w:val="3"/>
            <w:shd w:val="clear" w:color="auto" w:fill="auto"/>
          </w:tcPr>
          <w:p w14:paraId="24C2E267" w14:textId="77777777" w:rsidR="00B12DF6" w:rsidRPr="00C25669" w:rsidRDefault="00B12DF6" w:rsidP="00294AB6">
            <w:pPr>
              <w:pStyle w:val="TAH"/>
              <w:rPr>
                <w:rFonts w:eastAsia="SimSun"/>
              </w:rPr>
            </w:pPr>
            <w:r w:rsidRPr="00C25669">
              <w:rPr>
                <w:rFonts w:eastAsia="SimSun"/>
              </w:rPr>
              <w:t>Value</w:t>
            </w:r>
          </w:p>
        </w:tc>
      </w:tr>
      <w:tr w:rsidR="00B12DF6" w:rsidRPr="00C25669" w14:paraId="755DED30" w14:textId="77777777" w:rsidTr="00294AB6">
        <w:trPr>
          <w:trHeight w:val="75"/>
        </w:trPr>
        <w:tc>
          <w:tcPr>
            <w:tcW w:w="5467" w:type="dxa"/>
            <w:gridSpan w:val="5"/>
            <w:vMerge/>
            <w:shd w:val="clear" w:color="auto" w:fill="auto"/>
          </w:tcPr>
          <w:p w14:paraId="002DEDE4" w14:textId="77777777" w:rsidR="00B12DF6" w:rsidRPr="00C25669" w:rsidRDefault="00B12DF6" w:rsidP="00294AB6">
            <w:pPr>
              <w:pStyle w:val="TAH"/>
              <w:rPr>
                <w:rFonts w:eastAsia="SimSun"/>
              </w:rPr>
            </w:pPr>
          </w:p>
        </w:tc>
        <w:tc>
          <w:tcPr>
            <w:tcW w:w="802" w:type="dxa"/>
            <w:vMerge/>
            <w:shd w:val="clear" w:color="auto" w:fill="auto"/>
          </w:tcPr>
          <w:p w14:paraId="7D0BE7CA" w14:textId="77777777" w:rsidR="00B12DF6" w:rsidRPr="00C25669" w:rsidRDefault="00B12DF6" w:rsidP="00294AB6">
            <w:pPr>
              <w:pStyle w:val="TAH"/>
              <w:rPr>
                <w:rFonts w:eastAsia="SimSun"/>
              </w:rPr>
            </w:pPr>
          </w:p>
        </w:tc>
        <w:tc>
          <w:tcPr>
            <w:tcW w:w="1676" w:type="dxa"/>
            <w:gridSpan w:val="2"/>
            <w:shd w:val="clear" w:color="auto" w:fill="auto"/>
          </w:tcPr>
          <w:p w14:paraId="4CC837C7" w14:textId="77777777" w:rsidR="00B12DF6" w:rsidRPr="00C25669" w:rsidRDefault="00B12DF6" w:rsidP="00294AB6">
            <w:pPr>
              <w:pStyle w:val="TAH"/>
              <w:rPr>
                <w:rFonts w:eastAsia="SimSun"/>
              </w:rPr>
            </w:pPr>
            <w:r>
              <w:rPr>
                <w:rFonts w:eastAsia="SimSun"/>
              </w:rPr>
              <w:t>TRxP #1(Note 1)</w:t>
            </w:r>
          </w:p>
        </w:tc>
        <w:tc>
          <w:tcPr>
            <w:tcW w:w="1676" w:type="dxa"/>
            <w:shd w:val="clear" w:color="auto" w:fill="auto"/>
          </w:tcPr>
          <w:p w14:paraId="3810BE36" w14:textId="77777777" w:rsidR="00B12DF6" w:rsidRPr="00C25669" w:rsidRDefault="00B12DF6" w:rsidP="00294AB6">
            <w:pPr>
              <w:pStyle w:val="TAH"/>
              <w:rPr>
                <w:rFonts w:eastAsia="SimSun"/>
              </w:rPr>
            </w:pPr>
            <w:r>
              <w:rPr>
                <w:rFonts w:eastAsia="SimSun"/>
              </w:rPr>
              <w:t>TRxP #2(Note 1)</w:t>
            </w:r>
          </w:p>
        </w:tc>
      </w:tr>
      <w:tr w:rsidR="00B12DF6" w:rsidRPr="00C25669" w14:paraId="43EE908E" w14:textId="77777777" w:rsidTr="00294AB6">
        <w:tc>
          <w:tcPr>
            <w:tcW w:w="5467" w:type="dxa"/>
            <w:gridSpan w:val="5"/>
            <w:shd w:val="clear" w:color="auto" w:fill="auto"/>
            <w:vAlign w:val="center"/>
          </w:tcPr>
          <w:p w14:paraId="2F6146E5" w14:textId="77777777" w:rsidR="00B12DF6" w:rsidRPr="00C25669" w:rsidRDefault="00B12DF6" w:rsidP="00294AB6">
            <w:pPr>
              <w:pStyle w:val="TAL"/>
              <w:rPr>
                <w:rFonts w:eastAsia="SimSun"/>
              </w:rPr>
            </w:pPr>
            <w:r>
              <w:rPr>
                <w:rFonts w:eastAsia="SimSun"/>
              </w:rPr>
              <w:t>Transmit TRxP of SSB</w:t>
            </w:r>
          </w:p>
        </w:tc>
        <w:tc>
          <w:tcPr>
            <w:tcW w:w="802" w:type="dxa"/>
            <w:shd w:val="clear" w:color="auto" w:fill="auto"/>
            <w:vAlign w:val="center"/>
          </w:tcPr>
          <w:p w14:paraId="41E98DCB" w14:textId="77777777" w:rsidR="00B12DF6" w:rsidRPr="00C25669" w:rsidRDefault="00B12DF6" w:rsidP="00294AB6">
            <w:pPr>
              <w:pStyle w:val="TAC"/>
              <w:rPr>
                <w:rFonts w:eastAsia="SimSun"/>
              </w:rPr>
            </w:pPr>
          </w:p>
        </w:tc>
        <w:tc>
          <w:tcPr>
            <w:tcW w:w="3352" w:type="dxa"/>
            <w:gridSpan w:val="3"/>
            <w:shd w:val="clear" w:color="auto" w:fill="auto"/>
            <w:vAlign w:val="center"/>
          </w:tcPr>
          <w:p w14:paraId="37F16CFA" w14:textId="77777777" w:rsidR="00B12DF6" w:rsidRPr="00C25669" w:rsidRDefault="00B12DF6" w:rsidP="00294AB6">
            <w:pPr>
              <w:pStyle w:val="TAC"/>
              <w:rPr>
                <w:rFonts w:eastAsia="SimSun"/>
              </w:rPr>
            </w:pPr>
            <w:r>
              <w:rPr>
                <w:rFonts w:eastAsia="SimSun"/>
              </w:rPr>
              <w:t>TRxP #1</w:t>
            </w:r>
          </w:p>
        </w:tc>
      </w:tr>
      <w:tr w:rsidR="00B12DF6" w:rsidRPr="00C25669" w14:paraId="2923E099" w14:textId="77777777" w:rsidTr="00294AB6">
        <w:tc>
          <w:tcPr>
            <w:tcW w:w="2733" w:type="dxa"/>
            <w:gridSpan w:val="3"/>
            <w:vMerge w:val="restart"/>
            <w:shd w:val="clear" w:color="auto" w:fill="auto"/>
            <w:vAlign w:val="center"/>
          </w:tcPr>
          <w:p w14:paraId="322C7A58" w14:textId="77777777" w:rsidR="00B12DF6" w:rsidRPr="00352C60" w:rsidRDefault="00B12DF6" w:rsidP="00294AB6">
            <w:pPr>
              <w:pStyle w:val="TAL"/>
              <w:rPr>
                <w:rFonts w:eastAsia="SimSun"/>
              </w:rPr>
            </w:pPr>
            <w:r>
              <w:rPr>
                <w:rFonts w:eastAsia="SimSun"/>
              </w:rPr>
              <w:t>PDCCH configuration</w:t>
            </w:r>
          </w:p>
        </w:tc>
        <w:tc>
          <w:tcPr>
            <w:tcW w:w="2734" w:type="dxa"/>
            <w:gridSpan w:val="2"/>
            <w:shd w:val="clear" w:color="auto" w:fill="auto"/>
            <w:vAlign w:val="center"/>
          </w:tcPr>
          <w:p w14:paraId="6F5E44E1" w14:textId="77777777" w:rsidR="00B12DF6" w:rsidRDefault="00B12DF6" w:rsidP="00294AB6">
            <w:pPr>
              <w:pStyle w:val="TAL"/>
              <w:rPr>
                <w:rFonts w:eastAsia="SimSun"/>
              </w:rPr>
            </w:pPr>
            <w:r>
              <w:rPr>
                <w:rFonts w:eastAsia="SimSun"/>
              </w:rPr>
              <w:t>TCI state</w:t>
            </w:r>
          </w:p>
        </w:tc>
        <w:tc>
          <w:tcPr>
            <w:tcW w:w="802" w:type="dxa"/>
            <w:shd w:val="clear" w:color="auto" w:fill="auto"/>
            <w:vAlign w:val="center"/>
          </w:tcPr>
          <w:p w14:paraId="0E854D73" w14:textId="77777777" w:rsidR="00B12DF6" w:rsidRPr="00C25669" w:rsidRDefault="00B12DF6" w:rsidP="00294AB6">
            <w:pPr>
              <w:pStyle w:val="TAC"/>
              <w:rPr>
                <w:rFonts w:eastAsia="SimSun"/>
              </w:rPr>
            </w:pPr>
          </w:p>
        </w:tc>
        <w:tc>
          <w:tcPr>
            <w:tcW w:w="3352" w:type="dxa"/>
            <w:gridSpan w:val="3"/>
            <w:shd w:val="clear" w:color="auto" w:fill="auto"/>
            <w:vAlign w:val="center"/>
          </w:tcPr>
          <w:p w14:paraId="2AF8E2DC" w14:textId="77777777" w:rsidR="00B12DF6" w:rsidRPr="00C25669" w:rsidRDefault="00B12DF6" w:rsidP="00294AB6">
            <w:pPr>
              <w:pStyle w:val="TAC"/>
              <w:rPr>
                <w:rFonts w:eastAsia="SimSun"/>
              </w:rPr>
            </w:pPr>
            <w:r>
              <w:rPr>
                <w:rFonts w:eastAsia="SimSun"/>
              </w:rPr>
              <w:t>TCI State #1</w:t>
            </w:r>
          </w:p>
        </w:tc>
      </w:tr>
      <w:tr w:rsidR="00B12DF6" w:rsidRPr="00C25669" w14:paraId="72C57B78" w14:textId="77777777" w:rsidTr="00294AB6">
        <w:tc>
          <w:tcPr>
            <w:tcW w:w="2733" w:type="dxa"/>
            <w:gridSpan w:val="3"/>
            <w:vMerge/>
            <w:shd w:val="clear" w:color="auto" w:fill="auto"/>
            <w:vAlign w:val="center"/>
          </w:tcPr>
          <w:p w14:paraId="606C1CC8" w14:textId="77777777" w:rsidR="00B12DF6" w:rsidRPr="00352C60" w:rsidRDefault="00B12DF6" w:rsidP="00294AB6">
            <w:pPr>
              <w:pStyle w:val="TAL"/>
              <w:rPr>
                <w:rFonts w:eastAsia="SimSun"/>
              </w:rPr>
            </w:pPr>
          </w:p>
        </w:tc>
        <w:tc>
          <w:tcPr>
            <w:tcW w:w="2734" w:type="dxa"/>
            <w:gridSpan w:val="2"/>
            <w:shd w:val="clear" w:color="auto" w:fill="auto"/>
            <w:vAlign w:val="center"/>
          </w:tcPr>
          <w:p w14:paraId="2E98FE46" w14:textId="77777777" w:rsidR="00B12DF6" w:rsidRDefault="00B12DF6" w:rsidP="00294AB6">
            <w:pPr>
              <w:pStyle w:val="TAL"/>
              <w:rPr>
                <w:rFonts w:eastAsia="SimSun"/>
              </w:rPr>
            </w:pPr>
            <w:r w:rsidRPr="00352C60">
              <w:rPr>
                <w:rFonts w:eastAsia="SimSun"/>
              </w:rPr>
              <w:t>CORESETPoolIndex</w:t>
            </w:r>
          </w:p>
        </w:tc>
        <w:tc>
          <w:tcPr>
            <w:tcW w:w="802" w:type="dxa"/>
            <w:shd w:val="clear" w:color="auto" w:fill="auto"/>
            <w:vAlign w:val="center"/>
          </w:tcPr>
          <w:p w14:paraId="3E5F8032" w14:textId="77777777" w:rsidR="00B12DF6" w:rsidRPr="00C25669" w:rsidRDefault="00B12DF6" w:rsidP="00294AB6">
            <w:pPr>
              <w:pStyle w:val="TAC"/>
              <w:rPr>
                <w:rFonts w:eastAsia="SimSun"/>
              </w:rPr>
            </w:pPr>
          </w:p>
        </w:tc>
        <w:tc>
          <w:tcPr>
            <w:tcW w:w="3352" w:type="dxa"/>
            <w:gridSpan w:val="3"/>
            <w:shd w:val="clear" w:color="auto" w:fill="auto"/>
            <w:vAlign w:val="center"/>
          </w:tcPr>
          <w:p w14:paraId="70C5E3EA" w14:textId="77777777" w:rsidR="00B12DF6" w:rsidRPr="00C25669" w:rsidRDefault="00B12DF6" w:rsidP="00294AB6">
            <w:pPr>
              <w:pStyle w:val="TAC"/>
              <w:rPr>
                <w:rFonts w:eastAsia="SimSun"/>
              </w:rPr>
            </w:pPr>
            <w:r>
              <w:rPr>
                <w:rFonts w:eastAsia="SimSun"/>
              </w:rPr>
              <w:t>0</w:t>
            </w:r>
          </w:p>
        </w:tc>
      </w:tr>
      <w:tr w:rsidR="00B12DF6" w:rsidRPr="00C25669" w14:paraId="3F199568" w14:textId="77777777" w:rsidTr="00294AB6">
        <w:tc>
          <w:tcPr>
            <w:tcW w:w="2733" w:type="dxa"/>
            <w:gridSpan w:val="3"/>
            <w:vMerge w:val="restart"/>
            <w:shd w:val="clear" w:color="auto" w:fill="auto"/>
            <w:vAlign w:val="center"/>
          </w:tcPr>
          <w:p w14:paraId="1D1EA75A" w14:textId="77777777" w:rsidR="00B12DF6" w:rsidRPr="00C25669" w:rsidRDefault="00B12DF6" w:rsidP="00294AB6">
            <w:pPr>
              <w:pStyle w:val="TAL"/>
              <w:rPr>
                <w:rFonts w:eastAsia="SimSun"/>
              </w:rPr>
            </w:pPr>
            <w:r>
              <w:rPr>
                <w:rFonts w:eastAsia="SimSun"/>
              </w:rPr>
              <w:t>CSI-RS for tracking</w:t>
            </w:r>
          </w:p>
        </w:tc>
        <w:tc>
          <w:tcPr>
            <w:tcW w:w="2734" w:type="dxa"/>
            <w:gridSpan w:val="2"/>
            <w:shd w:val="clear" w:color="auto" w:fill="auto"/>
            <w:vAlign w:val="center"/>
          </w:tcPr>
          <w:p w14:paraId="3C06EBCE" w14:textId="77777777" w:rsidR="00B12DF6" w:rsidRPr="00575612" w:rsidRDefault="00B12DF6" w:rsidP="00294AB6">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0911BF1" w14:textId="77777777" w:rsidR="00B12DF6" w:rsidRPr="00C25669" w:rsidRDefault="00B12DF6" w:rsidP="00294AB6">
            <w:pPr>
              <w:pStyle w:val="TAC"/>
              <w:rPr>
                <w:rFonts w:eastAsia="SimSun"/>
              </w:rPr>
            </w:pPr>
          </w:p>
        </w:tc>
        <w:tc>
          <w:tcPr>
            <w:tcW w:w="1676" w:type="dxa"/>
            <w:gridSpan w:val="2"/>
            <w:shd w:val="clear" w:color="auto" w:fill="auto"/>
            <w:vAlign w:val="center"/>
          </w:tcPr>
          <w:p w14:paraId="09E9F227" w14:textId="77777777" w:rsidR="00B12DF6" w:rsidRPr="00C25669" w:rsidRDefault="00B12DF6" w:rsidP="00294AB6">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EFB708C" w14:textId="77777777" w:rsidR="00B12DF6" w:rsidRPr="00C25669" w:rsidRDefault="00B12DF6" w:rsidP="00294AB6">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B12DF6" w:rsidRPr="00C25669" w14:paraId="07F6E4D1" w14:textId="77777777" w:rsidTr="00294AB6">
        <w:tc>
          <w:tcPr>
            <w:tcW w:w="2733" w:type="dxa"/>
            <w:gridSpan w:val="3"/>
            <w:vMerge/>
            <w:shd w:val="clear" w:color="auto" w:fill="auto"/>
            <w:vAlign w:val="center"/>
          </w:tcPr>
          <w:p w14:paraId="53859C02" w14:textId="77777777" w:rsidR="00B12DF6" w:rsidRDefault="00B12DF6" w:rsidP="00294AB6">
            <w:pPr>
              <w:pStyle w:val="TAL"/>
              <w:rPr>
                <w:rFonts w:eastAsia="SimSun"/>
              </w:rPr>
            </w:pPr>
          </w:p>
        </w:tc>
        <w:tc>
          <w:tcPr>
            <w:tcW w:w="2734" w:type="dxa"/>
            <w:gridSpan w:val="2"/>
            <w:shd w:val="clear" w:color="auto" w:fill="auto"/>
            <w:vAlign w:val="center"/>
          </w:tcPr>
          <w:p w14:paraId="47BEE1C7" w14:textId="77777777" w:rsidR="00B12DF6" w:rsidRPr="003D4A7F" w:rsidRDefault="00B12DF6" w:rsidP="00294AB6">
            <w:pPr>
              <w:pStyle w:val="TAL"/>
              <w:rPr>
                <w:rFonts w:eastAsia="SimSun"/>
              </w:rPr>
            </w:pPr>
            <w:r w:rsidRPr="003D4A7F">
              <w:rPr>
                <w:rFonts w:eastAsia="SimSun"/>
              </w:rPr>
              <w:t>First OFDM symbol in the PRB used for CSI-RS</w:t>
            </w:r>
          </w:p>
        </w:tc>
        <w:tc>
          <w:tcPr>
            <w:tcW w:w="802" w:type="dxa"/>
            <w:shd w:val="clear" w:color="auto" w:fill="auto"/>
            <w:vAlign w:val="center"/>
          </w:tcPr>
          <w:p w14:paraId="00E85C19" w14:textId="77777777" w:rsidR="00B12DF6" w:rsidRPr="00C25669" w:rsidRDefault="00B12DF6" w:rsidP="00294AB6">
            <w:pPr>
              <w:pStyle w:val="TAC"/>
              <w:rPr>
                <w:rFonts w:eastAsia="SimSun"/>
              </w:rPr>
            </w:pPr>
          </w:p>
        </w:tc>
        <w:tc>
          <w:tcPr>
            <w:tcW w:w="1676" w:type="dxa"/>
            <w:gridSpan w:val="2"/>
            <w:shd w:val="clear" w:color="auto" w:fill="auto"/>
            <w:vAlign w:val="center"/>
          </w:tcPr>
          <w:p w14:paraId="6D21E586" w14:textId="77777777" w:rsidR="00B12DF6" w:rsidRDefault="00B12DF6" w:rsidP="00294AB6">
            <w:pPr>
              <w:pStyle w:val="TAC"/>
              <w:rPr>
                <w:rFonts w:eastAsia="SimSun"/>
              </w:rPr>
            </w:pPr>
            <w:r w:rsidRPr="003D4A7F">
              <w:rPr>
                <w:rFonts w:eastAsia="SimSun"/>
              </w:rPr>
              <w:t xml:space="preserve">l0 = 6 for CSI-RS resources 1 and </w:t>
            </w:r>
            <w:r>
              <w:rPr>
                <w:rFonts w:eastAsia="SimSun"/>
              </w:rPr>
              <w:t>3</w:t>
            </w:r>
          </w:p>
          <w:p w14:paraId="486F3998" w14:textId="77777777" w:rsidR="00B12DF6" w:rsidRPr="003D4A7F" w:rsidRDefault="00B12DF6" w:rsidP="00294AB6">
            <w:pPr>
              <w:pStyle w:val="TAC"/>
              <w:rPr>
                <w:rFonts w:eastAsia="SimSun"/>
              </w:rPr>
            </w:pPr>
            <w:r w:rsidRPr="003D4A7F">
              <w:rPr>
                <w:rFonts w:eastAsia="SimSun"/>
              </w:rPr>
              <w:t>l0 = 10 for CSI-RS resources 2 and 4</w:t>
            </w:r>
          </w:p>
        </w:tc>
        <w:tc>
          <w:tcPr>
            <w:tcW w:w="1676" w:type="dxa"/>
            <w:shd w:val="clear" w:color="auto" w:fill="auto"/>
            <w:vAlign w:val="center"/>
          </w:tcPr>
          <w:p w14:paraId="6E016198" w14:textId="77777777" w:rsidR="00B12DF6" w:rsidRDefault="00B12DF6" w:rsidP="00294AB6">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4609FB34" w14:textId="77777777" w:rsidR="00B12DF6" w:rsidRPr="00C25669" w:rsidRDefault="00B12DF6" w:rsidP="00294AB6">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B12DF6" w:rsidRPr="00C25669" w14:paraId="2197C8BA" w14:textId="77777777" w:rsidTr="00294AB6">
        <w:tc>
          <w:tcPr>
            <w:tcW w:w="2733" w:type="dxa"/>
            <w:gridSpan w:val="3"/>
            <w:vMerge/>
            <w:shd w:val="clear" w:color="auto" w:fill="auto"/>
            <w:vAlign w:val="center"/>
          </w:tcPr>
          <w:p w14:paraId="25B4E11F" w14:textId="77777777" w:rsidR="00B12DF6" w:rsidRDefault="00B12DF6" w:rsidP="00294AB6">
            <w:pPr>
              <w:pStyle w:val="TAL"/>
              <w:rPr>
                <w:rFonts w:eastAsia="SimSun"/>
              </w:rPr>
            </w:pPr>
          </w:p>
        </w:tc>
        <w:tc>
          <w:tcPr>
            <w:tcW w:w="2734" w:type="dxa"/>
            <w:gridSpan w:val="2"/>
            <w:shd w:val="clear" w:color="auto" w:fill="auto"/>
            <w:vAlign w:val="center"/>
          </w:tcPr>
          <w:p w14:paraId="272D28C5" w14:textId="77777777" w:rsidR="00B12DF6" w:rsidRPr="003D4A7F" w:rsidRDefault="00B12DF6" w:rsidP="00294AB6">
            <w:pPr>
              <w:pStyle w:val="TAL"/>
              <w:rPr>
                <w:rFonts w:eastAsia="SimSun"/>
              </w:rPr>
            </w:pPr>
            <w:r w:rsidRPr="003D4A7F">
              <w:rPr>
                <w:rFonts w:eastAsia="SimSun"/>
              </w:rPr>
              <w:t>Number of CSI-RS ports (X)</w:t>
            </w:r>
          </w:p>
        </w:tc>
        <w:tc>
          <w:tcPr>
            <w:tcW w:w="802" w:type="dxa"/>
            <w:shd w:val="clear" w:color="auto" w:fill="auto"/>
            <w:vAlign w:val="center"/>
          </w:tcPr>
          <w:p w14:paraId="0A81E47D" w14:textId="77777777" w:rsidR="00B12DF6" w:rsidRPr="00C25669" w:rsidRDefault="00B12DF6" w:rsidP="00294AB6">
            <w:pPr>
              <w:pStyle w:val="TAC"/>
              <w:rPr>
                <w:rFonts w:eastAsia="SimSun"/>
              </w:rPr>
            </w:pPr>
          </w:p>
        </w:tc>
        <w:tc>
          <w:tcPr>
            <w:tcW w:w="1676" w:type="dxa"/>
            <w:gridSpan w:val="2"/>
            <w:shd w:val="clear" w:color="auto" w:fill="auto"/>
            <w:vAlign w:val="center"/>
          </w:tcPr>
          <w:p w14:paraId="3427377F" w14:textId="77777777" w:rsidR="00B12DF6" w:rsidRPr="00C25669" w:rsidRDefault="00B12DF6" w:rsidP="00294AB6">
            <w:pPr>
              <w:pStyle w:val="TAC"/>
              <w:rPr>
                <w:rFonts w:eastAsia="SimSun"/>
              </w:rPr>
            </w:pPr>
            <w:r w:rsidRPr="00575612">
              <w:rPr>
                <w:rFonts w:eastAsia="SimSun"/>
              </w:rPr>
              <w:t>1 for CSI-RS resource 1,2,3,4</w:t>
            </w:r>
          </w:p>
        </w:tc>
        <w:tc>
          <w:tcPr>
            <w:tcW w:w="1676" w:type="dxa"/>
            <w:shd w:val="clear" w:color="auto" w:fill="auto"/>
            <w:vAlign w:val="center"/>
          </w:tcPr>
          <w:p w14:paraId="5F88E3CB" w14:textId="77777777" w:rsidR="00B12DF6" w:rsidRPr="00C25669" w:rsidRDefault="00B12DF6" w:rsidP="00294AB6">
            <w:pPr>
              <w:pStyle w:val="TAC"/>
              <w:rPr>
                <w:rFonts w:eastAsia="SimSun"/>
              </w:rPr>
            </w:pPr>
            <w:r w:rsidRPr="00575612">
              <w:rPr>
                <w:rFonts w:eastAsia="SimSun"/>
              </w:rPr>
              <w:t xml:space="preserve">1 for CSI-RS resource </w:t>
            </w:r>
            <w:r>
              <w:rPr>
                <w:rFonts w:eastAsia="SimSun"/>
              </w:rPr>
              <w:t>5,6,7,8</w:t>
            </w:r>
          </w:p>
        </w:tc>
      </w:tr>
      <w:tr w:rsidR="00B12DF6" w:rsidRPr="00C25669" w14:paraId="79FE0AB6" w14:textId="77777777" w:rsidTr="00294AB6">
        <w:tc>
          <w:tcPr>
            <w:tcW w:w="2733" w:type="dxa"/>
            <w:gridSpan w:val="3"/>
            <w:vMerge/>
            <w:shd w:val="clear" w:color="auto" w:fill="auto"/>
            <w:vAlign w:val="center"/>
          </w:tcPr>
          <w:p w14:paraId="56FC4336" w14:textId="77777777" w:rsidR="00B12DF6" w:rsidRDefault="00B12DF6" w:rsidP="00294AB6">
            <w:pPr>
              <w:pStyle w:val="TAL"/>
              <w:rPr>
                <w:rFonts w:eastAsia="SimSun"/>
              </w:rPr>
            </w:pPr>
          </w:p>
        </w:tc>
        <w:tc>
          <w:tcPr>
            <w:tcW w:w="2734" w:type="dxa"/>
            <w:gridSpan w:val="2"/>
            <w:shd w:val="clear" w:color="auto" w:fill="auto"/>
            <w:vAlign w:val="center"/>
          </w:tcPr>
          <w:p w14:paraId="26AB5EF0" w14:textId="77777777" w:rsidR="00B12DF6" w:rsidRPr="003D4A7F" w:rsidRDefault="00B12DF6" w:rsidP="00294AB6">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1765DB61" w14:textId="77777777" w:rsidR="00B12DF6" w:rsidRPr="00C25669" w:rsidRDefault="00B12DF6" w:rsidP="00294AB6">
            <w:pPr>
              <w:pStyle w:val="TAC"/>
              <w:rPr>
                <w:rFonts w:eastAsia="SimSun"/>
              </w:rPr>
            </w:pPr>
          </w:p>
        </w:tc>
        <w:tc>
          <w:tcPr>
            <w:tcW w:w="3352" w:type="dxa"/>
            <w:gridSpan w:val="3"/>
            <w:shd w:val="clear" w:color="auto" w:fill="auto"/>
            <w:vAlign w:val="center"/>
          </w:tcPr>
          <w:p w14:paraId="399DE8F0" w14:textId="77777777" w:rsidR="00B12DF6" w:rsidRPr="00575612" w:rsidRDefault="00B12DF6" w:rsidP="00294AB6">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B12DF6" w:rsidRPr="00C25669" w14:paraId="30BCA98F" w14:textId="77777777" w:rsidTr="00294AB6">
        <w:tc>
          <w:tcPr>
            <w:tcW w:w="2733" w:type="dxa"/>
            <w:gridSpan w:val="3"/>
            <w:vMerge/>
            <w:shd w:val="clear" w:color="auto" w:fill="auto"/>
            <w:vAlign w:val="center"/>
          </w:tcPr>
          <w:p w14:paraId="21EDEBEB" w14:textId="77777777" w:rsidR="00B12DF6" w:rsidRDefault="00B12DF6" w:rsidP="00294AB6">
            <w:pPr>
              <w:pStyle w:val="TAL"/>
              <w:rPr>
                <w:rFonts w:eastAsia="SimSun"/>
              </w:rPr>
            </w:pPr>
          </w:p>
        </w:tc>
        <w:tc>
          <w:tcPr>
            <w:tcW w:w="2734" w:type="dxa"/>
            <w:gridSpan w:val="2"/>
            <w:shd w:val="clear" w:color="auto" w:fill="auto"/>
            <w:vAlign w:val="center"/>
          </w:tcPr>
          <w:p w14:paraId="3F805D54" w14:textId="77777777" w:rsidR="00B12DF6" w:rsidRPr="003D4A7F" w:rsidRDefault="00B12DF6" w:rsidP="00294AB6">
            <w:pPr>
              <w:pStyle w:val="TAL"/>
              <w:rPr>
                <w:rFonts w:eastAsia="SimSun"/>
              </w:rPr>
            </w:pPr>
            <w:r w:rsidRPr="003D4A7F">
              <w:rPr>
                <w:rFonts w:eastAsia="SimSun"/>
              </w:rPr>
              <w:t>Density</w:t>
            </w:r>
          </w:p>
        </w:tc>
        <w:tc>
          <w:tcPr>
            <w:tcW w:w="802" w:type="dxa"/>
            <w:shd w:val="clear" w:color="auto" w:fill="auto"/>
            <w:vAlign w:val="center"/>
          </w:tcPr>
          <w:p w14:paraId="3A8939E1" w14:textId="77777777" w:rsidR="00B12DF6" w:rsidRPr="00C25669" w:rsidRDefault="00B12DF6" w:rsidP="00294AB6">
            <w:pPr>
              <w:pStyle w:val="TAC"/>
              <w:rPr>
                <w:rFonts w:eastAsia="SimSun"/>
              </w:rPr>
            </w:pPr>
          </w:p>
        </w:tc>
        <w:tc>
          <w:tcPr>
            <w:tcW w:w="3352" w:type="dxa"/>
            <w:gridSpan w:val="3"/>
            <w:shd w:val="clear" w:color="auto" w:fill="auto"/>
            <w:vAlign w:val="center"/>
          </w:tcPr>
          <w:p w14:paraId="3D7E48D3" w14:textId="77777777" w:rsidR="00B12DF6" w:rsidRPr="00C25669" w:rsidRDefault="00B12DF6" w:rsidP="00294AB6">
            <w:pPr>
              <w:pStyle w:val="TAC"/>
              <w:rPr>
                <w:rFonts w:eastAsia="SimSun"/>
              </w:rPr>
            </w:pPr>
            <w:r w:rsidRPr="00575612">
              <w:rPr>
                <w:rFonts w:eastAsia="SimSun"/>
              </w:rPr>
              <w:t>3</w:t>
            </w:r>
          </w:p>
        </w:tc>
      </w:tr>
      <w:tr w:rsidR="00B12DF6" w:rsidRPr="00C25669" w14:paraId="4DD2B155" w14:textId="77777777" w:rsidTr="00294AB6">
        <w:tc>
          <w:tcPr>
            <w:tcW w:w="2733" w:type="dxa"/>
            <w:gridSpan w:val="3"/>
            <w:vMerge/>
            <w:shd w:val="clear" w:color="auto" w:fill="auto"/>
            <w:vAlign w:val="center"/>
          </w:tcPr>
          <w:p w14:paraId="50C1A3CC" w14:textId="77777777" w:rsidR="00B12DF6" w:rsidRDefault="00B12DF6" w:rsidP="00294AB6">
            <w:pPr>
              <w:pStyle w:val="TAL"/>
              <w:rPr>
                <w:rFonts w:eastAsia="SimSun"/>
              </w:rPr>
            </w:pPr>
          </w:p>
        </w:tc>
        <w:tc>
          <w:tcPr>
            <w:tcW w:w="2734" w:type="dxa"/>
            <w:gridSpan w:val="2"/>
            <w:shd w:val="clear" w:color="auto" w:fill="auto"/>
            <w:vAlign w:val="center"/>
          </w:tcPr>
          <w:p w14:paraId="2FB5A293" w14:textId="77777777" w:rsidR="00B12DF6" w:rsidRPr="003D4A7F" w:rsidRDefault="00B12DF6" w:rsidP="00294AB6">
            <w:pPr>
              <w:pStyle w:val="TAL"/>
              <w:rPr>
                <w:rFonts w:eastAsia="SimSun"/>
              </w:rPr>
            </w:pPr>
            <w:r w:rsidRPr="003D4A7F">
              <w:rPr>
                <w:rFonts w:eastAsia="SimSun"/>
              </w:rPr>
              <w:t>CSI-RS periodicity</w:t>
            </w:r>
          </w:p>
        </w:tc>
        <w:tc>
          <w:tcPr>
            <w:tcW w:w="802" w:type="dxa"/>
            <w:shd w:val="clear" w:color="auto" w:fill="auto"/>
            <w:vAlign w:val="center"/>
          </w:tcPr>
          <w:p w14:paraId="662AB698" w14:textId="77777777" w:rsidR="00B12DF6" w:rsidRPr="00C25669" w:rsidRDefault="00B12DF6" w:rsidP="00294AB6">
            <w:pPr>
              <w:pStyle w:val="TAC"/>
              <w:rPr>
                <w:rFonts w:eastAsia="SimSun"/>
              </w:rPr>
            </w:pPr>
            <w:r>
              <w:rPr>
                <w:rFonts w:eastAsia="SimSun"/>
              </w:rPr>
              <w:t>Slots</w:t>
            </w:r>
          </w:p>
        </w:tc>
        <w:tc>
          <w:tcPr>
            <w:tcW w:w="3352" w:type="dxa"/>
            <w:gridSpan w:val="3"/>
            <w:shd w:val="clear" w:color="auto" w:fill="auto"/>
            <w:vAlign w:val="center"/>
          </w:tcPr>
          <w:p w14:paraId="0FABD337" w14:textId="77777777" w:rsidR="00B12DF6" w:rsidRPr="00C25669" w:rsidRDefault="00B12DF6" w:rsidP="00294AB6">
            <w:pPr>
              <w:pStyle w:val="TAC"/>
              <w:rPr>
                <w:rFonts w:eastAsia="SimSun"/>
              </w:rPr>
            </w:pPr>
            <w:r>
              <w:rPr>
                <w:rFonts w:eastAsia="SimSun"/>
              </w:rPr>
              <w:t>4</w:t>
            </w:r>
            <w:r w:rsidRPr="00575612">
              <w:rPr>
                <w:rFonts w:eastAsia="SimSun"/>
              </w:rPr>
              <w:t>0</w:t>
            </w:r>
          </w:p>
        </w:tc>
      </w:tr>
      <w:tr w:rsidR="00B12DF6" w:rsidRPr="00C25669" w14:paraId="544662E2" w14:textId="77777777" w:rsidTr="00294AB6">
        <w:tc>
          <w:tcPr>
            <w:tcW w:w="2733" w:type="dxa"/>
            <w:gridSpan w:val="3"/>
            <w:vMerge/>
            <w:shd w:val="clear" w:color="auto" w:fill="auto"/>
            <w:vAlign w:val="center"/>
          </w:tcPr>
          <w:p w14:paraId="26E9E73E" w14:textId="77777777" w:rsidR="00B12DF6" w:rsidRDefault="00B12DF6" w:rsidP="00294AB6">
            <w:pPr>
              <w:pStyle w:val="TAL"/>
              <w:rPr>
                <w:rFonts w:eastAsia="SimSun"/>
              </w:rPr>
            </w:pPr>
          </w:p>
        </w:tc>
        <w:tc>
          <w:tcPr>
            <w:tcW w:w="2734" w:type="dxa"/>
            <w:gridSpan w:val="2"/>
            <w:shd w:val="clear" w:color="auto" w:fill="auto"/>
            <w:vAlign w:val="center"/>
          </w:tcPr>
          <w:p w14:paraId="7658F56F" w14:textId="77777777" w:rsidR="00B12DF6" w:rsidRPr="003D4A7F" w:rsidRDefault="00B12DF6" w:rsidP="00294AB6">
            <w:pPr>
              <w:pStyle w:val="TAL"/>
              <w:rPr>
                <w:rFonts w:eastAsia="SimSun"/>
              </w:rPr>
            </w:pPr>
            <w:r w:rsidRPr="003D4A7F">
              <w:rPr>
                <w:rFonts w:eastAsia="SimSun"/>
              </w:rPr>
              <w:t>CSI-RS offset</w:t>
            </w:r>
          </w:p>
        </w:tc>
        <w:tc>
          <w:tcPr>
            <w:tcW w:w="802" w:type="dxa"/>
            <w:shd w:val="clear" w:color="auto" w:fill="auto"/>
            <w:vAlign w:val="center"/>
          </w:tcPr>
          <w:p w14:paraId="4DCCA134" w14:textId="77777777" w:rsidR="00B12DF6" w:rsidRPr="00C25669" w:rsidRDefault="00B12DF6" w:rsidP="00294AB6">
            <w:pPr>
              <w:pStyle w:val="TAC"/>
              <w:rPr>
                <w:rFonts w:eastAsia="SimSun"/>
              </w:rPr>
            </w:pPr>
            <w:r>
              <w:rPr>
                <w:rFonts w:eastAsia="SimSun"/>
              </w:rPr>
              <w:t>Slots</w:t>
            </w:r>
          </w:p>
        </w:tc>
        <w:tc>
          <w:tcPr>
            <w:tcW w:w="1676" w:type="dxa"/>
            <w:gridSpan w:val="2"/>
            <w:shd w:val="clear" w:color="auto" w:fill="auto"/>
            <w:vAlign w:val="center"/>
          </w:tcPr>
          <w:p w14:paraId="3E5127B9"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1 and 2</w:t>
            </w:r>
          </w:p>
          <w:p w14:paraId="4A6DCA42" w14:textId="77777777" w:rsidR="00B12DF6" w:rsidRPr="003D4A7F" w:rsidRDefault="00B12DF6" w:rsidP="00294AB6">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0F52EF3" w14:textId="77777777" w:rsidR="00B12DF6" w:rsidRDefault="00B12DF6" w:rsidP="00294AB6">
            <w:pPr>
              <w:pStyle w:val="TAC"/>
              <w:rPr>
                <w:rFonts w:eastAsia="SimSun"/>
              </w:rPr>
            </w:pPr>
            <w:r>
              <w:rPr>
                <w:rFonts w:eastAsia="SimSun"/>
              </w:rPr>
              <w:t>2</w:t>
            </w:r>
            <w:r w:rsidRPr="003D4A7F">
              <w:rPr>
                <w:rFonts w:eastAsia="SimSun"/>
              </w:rPr>
              <w:t xml:space="preserve">0 for CSI-RS resources </w:t>
            </w:r>
            <w:r>
              <w:rPr>
                <w:rFonts w:eastAsia="SimSun"/>
              </w:rPr>
              <w:t>5 and 6</w:t>
            </w:r>
          </w:p>
          <w:p w14:paraId="09170C7A" w14:textId="77777777" w:rsidR="00B12DF6" w:rsidRPr="00C25669" w:rsidRDefault="00B12DF6" w:rsidP="00294AB6">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B12DF6" w:rsidRPr="00C25669" w14:paraId="5EBBBB04" w14:textId="77777777" w:rsidTr="00294AB6">
        <w:tc>
          <w:tcPr>
            <w:tcW w:w="2733" w:type="dxa"/>
            <w:gridSpan w:val="3"/>
            <w:vMerge/>
            <w:shd w:val="clear" w:color="auto" w:fill="auto"/>
            <w:vAlign w:val="center"/>
          </w:tcPr>
          <w:p w14:paraId="2B4C6BA4" w14:textId="77777777" w:rsidR="00B12DF6" w:rsidRDefault="00B12DF6" w:rsidP="00294AB6">
            <w:pPr>
              <w:pStyle w:val="TAL"/>
              <w:rPr>
                <w:rFonts w:eastAsia="SimSun"/>
              </w:rPr>
            </w:pPr>
          </w:p>
        </w:tc>
        <w:tc>
          <w:tcPr>
            <w:tcW w:w="2734" w:type="dxa"/>
            <w:gridSpan w:val="2"/>
            <w:shd w:val="clear" w:color="auto" w:fill="auto"/>
            <w:vAlign w:val="center"/>
          </w:tcPr>
          <w:p w14:paraId="2DCA4FDE" w14:textId="77777777" w:rsidR="00B12DF6" w:rsidRPr="003D4A7F" w:rsidRDefault="00B12DF6" w:rsidP="00294AB6">
            <w:pPr>
              <w:pStyle w:val="TAL"/>
              <w:rPr>
                <w:rFonts w:eastAsia="SimSun"/>
              </w:rPr>
            </w:pPr>
            <w:r w:rsidRPr="003D4A7F">
              <w:rPr>
                <w:rFonts w:eastAsia="SimSun"/>
              </w:rPr>
              <w:t>QCL info</w:t>
            </w:r>
          </w:p>
        </w:tc>
        <w:tc>
          <w:tcPr>
            <w:tcW w:w="802" w:type="dxa"/>
            <w:shd w:val="clear" w:color="auto" w:fill="auto"/>
            <w:vAlign w:val="center"/>
          </w:tcPr>
          <w:p w14:paraId="4566B098" w14:textId="77777777" w:rsidR="00B12DF6" w:rsidRPr="00C25669" w:rsidRDefault="00B12DF6" w:rsidP="00294AB6">
            <w:pPr>
              <w:pStyle w:val="TAC"/>
              <w:rPr>
                <w:rFonts w:eastAsia="SimSun"/>
              </w:rPr>
            </w:pPr>
          </w:p>
        </w:tc>
        <w:tc>
          <w:tcPr>
            <w:tcW w:w="3352" w:type="dxa"/>
            <w:gridSpan w:val="3"/>
            <w:shd w:val="clear" w:color="auto" w:fill="auto"/>
            <w:vAlign w:val="center"/>
          </w:tcPr>
          <w:p w14:paraId="0F9192DC" w14:textId="77777777" w:rsidR="00B12DF6" w:rsidRPr="00C25669" w:rsidRDefault="00B12DF6" w:rsidP="00294AB6">
            <w:pPr>
              <w:pStyle w:val="TAC"/>
              <w:rPr>
                <w:rFonts w:eastAsia="SimSun"/>
              </w:rPr>
            </w:pPr>
            <w:r w:rsidRPr="003D4A7F">
              <w:rPr>
                <w:rFonts w:eastAsia="SimSun"/>
              </w:rPr>
              <w:t>TCI state #0</w:t>
            </w:r>
          </w:p>
        </w:tc>
      </w:tr>
      <w:tr w:rsidR="00B12DF6" w:rsidRPr="00C25669" w14:paraId="5E6E89B8" w14:textId="77777777" w:rsidTr="00294AB6">
        <w:tc>
          <w:tcPr>
            <w:tcW w:w="5467" w:type="dxa"/>
            <w:gridSpan w:val="5"/>
            <w:shd w:val="clear" w:color="auto" w:fill="auto"/>
            <w:vAlign w:val="center"/>
          </w:tcPr>
          <w:p w14:paraId="63027206" w14:textId="77777777" w:rsidR="00B12DF6" w:rsidRPr="00C25669" w:rsidRDefault="00B12DF6" w:rsidP="00294AB6">
            <w:pPr>
              <w:pStyle w:val="TAL"/>
              <w:rPr>
                <w:rFonts w:eastAsia="SimSun"/>
              </w:rPr>
            </w:pPr>
            <w:r w:rsidRPr="00C25669">
              <w:rPr>
                <w:rFonts w:eastAsia="SimSun"/>
              </w:rPr>
              <w:t>Duplex mode</w:t>
            </w:r>
          </w:p>
        </w:tc>
        <w:tc>
          <w:tcPr>
            <w:tcW w:w="802" w:type="dxa"/>
            <w:shd w:val="clear" w:color="auto" w:fill="auto"/>
            <w:vAlign w:val="center"/>
          </w:tcPr>
          <w:p w14:paraId="6FDD4DC2" w14:textId="77777777" w:rsidR="00B12DF6" w:rsidRPr="00C25669" w:rsidRDefault="00B12DF6" w:rsidP="00294AB6">
            <w:pPr>
              <w:pStyle w:val="TAC"/>
              <w:rPr>
                <w:rFonts w:eastAsia="SimSun"/>
              </w:rPr>
            </w:pPr>
          </w:p>
        </w:tc>
        <w:tc>
          <w:tcPr>
            <w:tcW w:w="3352" w:type="dxa"/>
            <w:gridSpan w:val="3"/>
            <w:shd w:val="clear" w:color="auto" w:fill="auto"/>
            <w:vAlign w:val="center"/>
          </w:tcPr>
          <w:p w14:paraId="17FCF5CD" w14:textId="77777777" w:rsidR="00B12DF6" w:rsidRPr="00C25669" w:rsidRDefault="00B12DF6" w:rsidP="00294AB6">
            <w:pPr>
              <w:pStyle w:val="TAC"/>
              <w:rPr>
                <w:rFonts w:eastAsia="SimSun"/>
              </w:rPr>
            </w:pPr>
            <w:r>
              <w:rPr>
                <w:rFonts w:eastAsia="SimSun" w:hint="eastAsia"/>
                <w:lang w:eastAsia="zh-CN"/>
              </w:rPr>
              <w:t>T</w:t>
            </w:r>
            <w:r w:rsidRPr="00C25669">
              <w:rPr>
                <w:rFonts w:eastAsia="SimSun"/>
              </w:rPr>
              <w:t>DD</w:t>
            </w:r>
          </w:p>
        </w:tc>
      </w:tr>
      <w:tr w:rsidR="00B12DF6" w:rsidRPr="00C25669" w14:paraId="777413C7" w14:textId="77777777" w:rsidTr="00294AB6">
        <w:tc>
          <w:tcPr>
            <w:tcW w:w="5467" w:type="dxa"/>
            <w:gridSpan w:val="5"/>
            <w:shd w:val="clear" w:color="auto" w:fill="auto"/>
            <w:vAlign w:val="center"/>
          </w:tcPr>
          <w:p w14:paraId="51A6464A" w14:textId="77777777" w:rsidR="00B12DF6" w:rsidRPr="00C25669" w:rsidRDefault="00B12DF6" w:rsidP="00294AB6">
            <w:pPr>
              <w:pStyle w:val="TAL"/>
              <w:rPr>
                <w:rFonts w:eastAsia="SimSun"/>
              </w:rPr>
            </w:pPr>
            <w:r>
              <w:rPr>
                <w:rFonts w:eastAsia="SimSun"/>
              </w:rPr>
              <w:t>Bandwidth</w:t>
            </w:r>
          </w:p>
        </w:tc>
        <w:tc>
          <w:tcPr>
            <w:tcW w:w="802" w:type="dxa"/>
            <w:shd w:val="clear" w:color="auto" w:fill="auto"/>
            <w:vAlign w:val="center"/>
          </w:tcPr>
          <w:p w14:paraId="72E354AE" w14:textId="77777777" w:rsidR="00B12DF6" w:rsidRPr="00C25669" w:rsidRDefault="00B12DF6" w:rsidP="00294AB6">
            <w:pPr>
              <w:pStyle w:val="TAC"/>
              <w:rPr>
                <w:rFonts w:eastAsia="SimSun"/>
              </w:rPr>
            </w:pPr>
            <w:r>
              <w:rPr>
                <w:rFonts w:eastAsia="SimSun"/>
              </w:rPr>
              <w:t>MHz</w:t>
            </w:r>
          </w:p>
        </w:tc>
        <w:tc>
          <w:tcPr>
            <w:tcW w:w="3352" w:type="dxa"/>
            <w:gridSpan w:val="3"/>
            <w:shd w:val="clear" w:color="auto" w:fill="auto"/>
            <w:vAlign w:val="center"/>
          </w:tcPr>
          <w:p w14:paraId="16348236" w14:textId="77777777" w:rsidR="00B12DF6" w:rsidRDefault="00B12DF6" w:rsidP="00294AB6">
            <w:pPr>
              <w:pStyle w:val="TAC"/>
              <w:rPr>
                <w:rFonts w:eastAsia="SimSun"/>
                <w:lang w:eastAsia="zh-CN"/>
              </w:rPr>
            </w:pPr>
            <w:r>
              <w:rPr>
                <w:rFonts w:eastAsia="SimSun"/>
              </w:rPr>
              <w:t>40</w:t>
            </w:r>
          </w:p>
        </w:tc>
      </w:tr>
      <w:tr w:rsidR="00B12DF6" w:rsidRPr="00C25669" w14:paraId="32CAD78C" w14:textId="77777777" w:rsidTr="00294AB6">
        <w:tc>
          <w:tcPr>
            <w:tcW w:w="5467" w:type="dxa"/>
            <w:gridSpan w:val="5"/>
            <w:shd w:val="clear" w:color="auto" w:fill="auto"/>
            <w:vAlign w:val="center"/>
          </w:tcPr>
          <w:p w14:paraId="3B27A20B" w14:textId="77777777" w:rsidR="00B12DF6" w:rsidRPr="00C25669" w:rsidRDefault="00B12DF6" w:rsidP="00294AB6">
            <w:pPr>
              <w:pStyle w:val="TAL"/>
              <w:rPr>
                <w:rFonts w:eastAsia="SimSun"/>
              </w:rPr>
            </w:pPr>
            <w:r>
              <w:rPr>
                <w:rFonts w:eastAsia="SimSun"/>
              </w:rPr>
              <w:t>Subcarrier spacing</w:t>
            </w:r>
          </w:p>
        </w:tc>
        <w:tc>
          <w:tcPr>
            <w:tcW w:w="802" w:type="dxa"/>
            <w:shd w:val="clear" w:color="auto" w:fill="auto"/>
            <w:vAlign w:val="center"/>
          </w:tcPr>
          <w:p w14:paraId="7A80576F" w14:textId="77777777" w:rsidR="00B12DF6" w:rsidRPr="00C25669" w:rsidRDefault="00B12DF6" w:rsidP="00294AB6">
            <w:pPr>
              <w:pStyle w:val="TAC"/>
              <w:rPr>
                <w:rFonts w:eastAsia="SimSun"/>
              </w:rPr>
            </w:pPr>
            <w:r>
              <w:rPr>
                <w:rFonts w:eastAsia="SimSun"/>
              </w:rPr>
              <w:t>kHz</w:t>
            </w:r>
          </w:p>
        </w:tc>
        <w:tc>
          <w:tcPr>
            <w:tcW w:w="3352" w:type="dxa"/>
            <w:gridSpan w:val="3"/>
            <w:shd w:val="clear" w:color="auto" w:fill="auto"/>
            <w:vAlign w:val="center"/>
          </w:tcPr>
          <w:p w14:paraId="28A73C8E" w14:textId="77777777" w:rsidR="00B12DF6" w:rsidRDefault="00B12DF6" w:rsidP="00294AB6">
            <w:pPr>
              <w:pStyle w:val="TAC"/>
              <w:rPr>
                <w:rFonts w:eastAsia="SimSun"/>
                <w:lang w:eastAsia="zh-CN"/>
              </w:rPr>
            </w:pPr>
            <w:r>
              <w:rPr>
                <w:rFonts w:eastAsia="SimSun"/>
              </w:rPr>
              <w:t>30</w:t>
            </w:r>
          </w:p>
        </w:tc>
      </w:tr>
      <w:tr w:rsidR="00B12DF6" w:rsidRPr="00C25669" w14:paraId="4A3157F0" w14:textId="77777777" w:rsidTr="00294AB6">
        <w:tc>
          <w:tcPr>
            <w:tcW w:w="5467" w:type="dxa"/>
            <w:gridSpan w:val="5"/>
            <w:shd w:val="clear" w:color="auto" w:fill="auto"/>
            <w:vAlign w:val="center"/>
          </w:tcPr>
          <w:p w14:paraId="2ABBE609" w14:textId="77777777" w:rsidR="00B12DF6" w:rsidRPr="00C25669" w:rsidRDefault="00B12DF6" w:rsidP="00294AB6">
            <w:pPr>
              <w:pStyle w:val="TAL"/>
              <w:rPr>
                <w:rFonts w:eastAsia="SimSun"/>
              </w:rPr>
            </w:pPr>
            <w:r w:rsidRPr="00E30C05">
              <w:rPr>
                <w:rFonts w:eastAsia="SimSun" w:hint="eastAsia"/>
              </w:rPr>
              <w:t>TDD DL-UL configurations</w:t>
            </w:r>
          </w:p>
        </w:tc>
        <w:tc>
          <w:tcPr>
            <w:tcW w:w="802" w:type="dxa"/>
            <w:shd w:val="clear" w:color="auto" w:fill="auto"/>
            <w:vAlign w:val="center"/>
          </w:tcPr>
          <w:p w14:paraId="0574A863" w14:textId="77777777" w:rsidR="00B12DF6" w:rsidRPr="00C25669" w:rsidRDefault="00B12DF6" w:rsidP="00294AB6">
            <w:pPr>
              <w:pStyle w:val="TAC"/>
              <w:rPr>
                <w:rFonts w:eastAsia="SimSun"/>
              </w:rPr>
            </w:pPr>
          </w:p>
        </w:tc>
        <w:tc>
          <w:tcPr>
            <w:tcW w:w="3352" w:type="dxa"/>
            <w:gridSpan w:val="3"/>
            <w:shd w:val="clear" w:color="auto" w:fill="auto"/>
            <w:vAlign w:val="center"/>
          </w:tcPr>
          <w:p w14:paraId="676C8B85" w14:textId="77777777" w:rsidR="00B12DF6" w:rsidRDefault="00B12DF6" w:rsidP="00294AB6">
            <w:pPr>
              <w:pStyle w:val="TAC"/>
              <w:rPr>
                <w:rFonts w:eastAsia="SimSun"/>
                <w:lang w:eastAsia="zh-CN"/>
              </w:rPr>
            </w:pPr>
            <w:r w:rsidRPr="00E30C05">
              <w:rPr>
                <w:rFonts w:eastAsia="SimSun" w:hint="eastAsia"/>
              </w:rPr>
              <w:t>FR1.30-1 as specified in Annex A</w:t>
            </w:r>
          </w:p>
        </w:tc>
      </w:tr>
      <w:tr w:rsidR="00B12DF6" w:rsidRPr="00C25669" w14:paraId="0BECF103" w14:textId="77777777" w:rsidTr="00294AB6">
        <w:tc>
          <w:tcPr>
            <w:tcW w:w="5467" w:type="dxa"/>
            <w:gridSpan w:val="5"/>
            <w:shd w:val="clear" w:color="auto" w:fill="auto"/>
            <w:vAlign w:val="center"/>
          </w:tcPr>
          <w:p w14:paraId="62077E3B" w14:textId="77777777" w:rsidR="00B12DF6" w:rsidRPr="00C25669" w:rsidRDefault="00B12DF6" w:rsidP="00294AB6">
            <w:pPr>
              <w:pStyle w:val="TAL"/>
              <w:rPr>
                <w:rFonts w:eastAsia="SimSun"/>
              </w:rPr>
            </w:pPr>
            <w:r w:rsidRPr="00C25669">
              <w:rPr>
                <w:rFonts w:eastAsia="SimSun"/>
              </w:rPr>
              <w:t>Active DL BWP index</w:t>
            </w:r>
          </w:p>
        </w:tc>
        <w:tc>
          <w:tcPr>
            <w:tcW w:w="802" w:type="dxa"/>
            <w:shd w:val="clear" w:color="auto" w:fill="auto"/>
            <w:vAlign w:val="center"/>
          </w:tcPr>
          <w:p w14:paraId="54829ACA" w14:textId="77777777" w:rsidR="00B12DF6" w:rsidRPr="00C25669" w:rsidRDefault="00B12DF6" w:rsidP="00294AB6">
            <w:pPr>
              <w:pStyle w:val="TAC"/>
              <w:rPr>
                <w:rFonts w:eastAsia="SimSun"/>
              </w:rPr>
            </w:pPr>
          </w:p>
        </w:tc>
        <w:tc>
          <w:tcPr>
            <w:tcW w:w="3352" w:type="dxa"/>
            <w:gridSpan w:val="3"/>
            <w:shd w:val="clear" w:color="auto" w:fill="auto"/>
            <w:vAlign w:val="center"/>
          </w:tcPr>
          <w:p w14:paraId="31790CCD" w14:textId="77777777" w:rsidR="00B12DF6" w:rsidRPr="00C25669" w:rsidRDefault="00B12DF6" w:rsidP="00294AB6">
            <w:pPr>
              <w:pStyle w:val="TAC"/>
              <w:rPr>
                <w:rFonts w:eastAsia="SimSun"/>
              </w:rPr>
            </w:pPr>
            <w:r w:rsidRPr="00C25669">
              <w:rPr>
                <w:rFonts w:eastAsia="SimSun"/>
              </w:rPr>
              <w:t>1</w:t>
            </w:r>
          </w:p>
        </w:tc>
      </w:tr>
      <w:tr w:rsidR="00B12DF6" w:rsidRPr="00C25669" w14:paraId="1143574C" w14:textId="77777777" w:rsidTr="00294AB6">
        <w:tc>
          <w:tcPr>
            <w:tcW w:w="5467" w:type="dxa"/>
            <w:gridSpan w:val="5"/>
            <w:shd w:val="clear" w:color="auto" w:fill="auto"/>
            <w:vAlign w:val="center"/>
          </w:tcPr>
          <w:p w14:paraId="1BE6C015" w14:textId="77777777" w:rsidR="00B12DF6" w:rsidRPr="00294AB6" w:rsidRDefault="00B12DF6" w:rsidP="00294AB6">
            <w:pPr>
              <w:pStyle w:val="TAL"/>
              <w:rPr>
                <w:rFonts w:eastAsia="SimSun"/>
              </w:rPr>
            </w:pPr>
            <w:r w:rsidRPr="00294AB6">
              <w:rPr>
                <w:rFonts w:eastAsia="SimSun"/>
              </w:rPr>
              <w:t>Propagation channel</w:t>
            </w:r>
          </w:p>
        </w:tc>
        <w:tc>
          <w:tcPr>
            <w:tcW w:w="802" w:type="dxa"/>
            <w:shd w:val="clear" w:color="auto" w:fill="auto"/>
            <w:vAlign w:val="center"/>
          </w:tcPr>
          <w:p w14:paraId="7E639DBF" w14:textId="77777777" w:rsidR="00B12DF6" w:rsidRPr="00294AB6" w:rsidRDefault="00B12DF6" w:rsidP="00294AB6">
            <w:pPr>
              <w:pStyle w:val="TAC"/>
              <w:rPr>
                <w:rFonts w:eastAsia="SimSun"/>
              </w:rPr>
            </w:pPr>
          </w:p>
        </w:tc>
        <w:tc>
          <w:tcPr>
            <w:tcW w:w="3352" w:type="dxa"/>
            <w:gridSpan w:val="3"/>
            <w:shd w:val="clear" w:color="auto" w:fill="auto"/>
            <w:vAlign w:val="center"/>
          </w:tcPr>
          <w:p w14:paraId="4EA7AA76" w14:textId="77777777" w:rsidR="00B12DF6" w:rsidRPr="00294AB6" w:rsidRDefault="00B12DF6" w:rsidP="00294AB6">
            <w:pPr>
              <w:pStyle w:val="TAC"/>
              <w:rPr>
                <w:rFonts w:eastAsia="SimSun"/>
              </w:rPr>
            </w:pPr>
            <w:r w:rsidRPr="00294AB6">
              <w:rPr>
                <w:rFonts w:eastAsia="SimSun"/>
                <w:kern w:val="2"/>
                <w:lang w:eastAsia="zh-CN"/>
              </w:rPr>
              <w:t>TDLA30-10</w:t>
            </w:r>
          </w:p>
        </w:tc>
      </w:tr>
      <w:tr w:rsidR="00B12DF6" w:rsidRPr="00C25669" w14:paraId="4E007575" w14:textId="77777777" w:rsidTr="00294AB6">
        <w:tc>
          <w:tcPr>
            <w:tcW w:w="5467" w:type="dxa"/>
            <w:gridSpan w:val="5"/>
            <w:shd w:val="clear" w:color="auto" w:fill="auto"/>
            <w:vAlign w:val="center"/>
          </w:tcPr>
          <w:p w14:paraId="5F78BDB3" w14:textId="77777777" w:rsidR="00B12DF6" w:rsidRPr="001424CF" w:rsidRDefault="00B12DF6" w:rsidP="00294AB6">
            <w:pPr>
              <w:pStyle w:val="TAL"/>
              <w:rPr>
                <w:rFonts w:eastAsia="SimSun"/>
              </w:rPr>
            </w:pPr>
            <w:r w:rsidRPr="00294AB6">
              <w:rPr>
                <w:rFonts w:eastAsia="SimSun"/>
              </w:rPr>
              <w:t>Antenna configuration per TRxP</w:t>
            </w:r>
          </w:p>
        </w:tc>
        <w:tc>
          <w:tcPr>
            <w:tcW w:w="802" w:type="dxa"/>
            <w:shd w:val="clear" w:color="auto" w:fill="auto"/>
            <w:vAlign w:val="center"/>
          </w:tcPr>
          <w:p w14:paraId="3612539F" w14:textId="77777777" w:rsidR="00B12DF6" w:rsidRPr="001424CF" w:rsidRDefault="00B12DF6" w:rsidP="00294AB6">
            <w:pPr>
              <w:pStyle w:val="TAC"/>
              <w:rPr>
                <w:rFonts w:eastAsia="SimSun"/>
              </w:rPr>
            </w:pPr>
          </w:p>
        </w:tc>
        <w:tc>
          <w:tcPr>
            <w:tcW w:w="3352" w:type="dxa"/>
            <w:gridSpan w:val="3"/>
            <w:shd w:val="clear" w:color="auto" w:fill="auto"/>
            <w:vAlign w:val="center"/>
          </w:tcPr>
          <w:p w14:paraId="781EBB32" w14:textId="77777777" w:rsidR="00B12DF6" w:rsidRPr="001424CF" w:rsidRDefault="00B12DF6" w:rsidP="00294AB6">
            <w:pPr>
              <w:widowControl w:val="0"/>
              <w:spacing w:after="0"/>
              <w:jc w:val="center"/>
              <w:rPr>
                <w:rFonts w:eastAsia="SimSun"/>
              </w:rPr>
            </w:pPr>
            <w:r w:rsidRPr="00294AB6">
              <w:rPr>
                <w:rFonts w:ascii="Arial" w:eastAsia="SimSun" w:hAnsi="Arial"/>
                <w:kern w:val="2"/>
                <w:sz w:val="18"/>
                <w:lang w:eastAsia="zh-CN"/>
              </w:rPr>
              <w:t>High XP 8</w:t>
            </w:r>
            <w:r w:rsidRPr="00294AB6">
              <w:rPr>
                <w:rFonts w:ascii="Arial" w:eastAsia="?? ??" w:hAnsi="Arial"/>
                <w:kern w:val="2"/>
                <w:sz w:val="18"/>
              </w:rPr>
              <w:t xml:space="preserve"> x 4     </w:t>
            </w:r>
            <w:r w:rsidRPr="00294AB6">
              <w:rPr>
                <w:rFonts w:eastAsia="SimSun"/>
                <w:kern w:val="2"/>
                <w:lang w:eastAsia="zh-CN"/>
              </w:rPr>
              <w:t>(N1,N2) = (4,1)</w:t>
            </w:r>
          </w:p>
        </w:tc>
      </w:tr>
      <w:tr w:rsidR="00B12DF6" w:rsidRPr="00C25669" w14:paraId="7495AD7F" w14:textId="77777777" w:rsidTr="00294AB6">
        <w:tc>
          <w:tcPr>
            <w:tcW w:w="5467" w:type="dxa"/>
            <w:gridSpan w:val="5"/>
            <w:shd w:val="clear" w:color="auto" w:fill="auto"/>
            <w:vAlign w:val="center"/>
          </w:tcPr>
          <w:p w14:paraId="02A6F2EF" w14:textId="77777777" w:rsidR="00B12DF6" w:rsidRPr="00C25669" w:rsidRDefault="00B12DF6" w:rsidP="00294AB6">
            <w:pPr>
              <w:pStyle w:val="TAL"/>
              <w:rPr>
                <w:rFonts w:eastAsia="SimSun"/>
              </w:rPr>
            </w:pPr>
            <w:r w:rsidRPr="00C25669">
              <w:rPr>
                <w:rFonts w:eastAsia="SimSun"/>
              </w:rPr>
              <w:t>Beamforming Model</w:t>
            </w:r>
          </w:p>
        </w:tc>
        <w:tc>
          <w:tcPr>
            <w:tcW w:w="802" w:type="dxa"/>
            <w:shd w:val="clear" w:color="auto" w:fill="auto"/>
            <w:vAlign w:val="center"/>
          </w:tcPr>
          <w:p w14:paraId="59C25DBD" w14:textId="77777777" w:rsidR="00B12DF6" w:rsidRPr="00C25669" w:rsidRDefault="00B12DF6" w:rsidP="00294AB6">
            <w:pPr>
              <w:pStyle w:val="TAC"/>
              <w:rPr>
                <w:rFonts w:eastAsia="SimSun"/>
              </w:rPr>
            </w:pPr>
          </w:p>
        </w:tc>
        <w:tc>
          <w:tcPr>
            <w:tcW w:w="3352" w:type="dxa"/>
            <w:gridSpan w:val="3"/>
            <w:shd w:val="clear" w:color="auto" w:fill="auto"/>
            <w:vAlign w:val="center"/>
          </w:tcPr>
          <w:p w14:paraId="10930E3B" w14:textId="77777777" w:rsidR="00B12DF6" w:rsidRPr="00C25669" w:rsidRDefault="00B12DF6" w:rsidP="00294AB6">
            <w:pPr>
              <w:widowControl w:val="0"/>
              <w:spacing w:after="0"/>
              <w:jc w:val="center"/>
              <w:rPr>
                <w:rFonts w:ascii="Arial" w:eastAsia="SimSun" w:hAnsi="Arial"/>
                <w:kern w:val="2"/>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Pr>
                <w:rFonts w:ascii="Arial" w:eastAsia="SimSun" w:hAnsi="Arial"/>
                <w:sz w:val="18"/>
                <w:lang w:eastAsia="zh-CN"/>
              </w:rPr>
              <w:t xml:space="preserve"> (Note 4)</w:t>
            </w:r>
          </w:p>
        </w:tc>
      </w:tr>
      <w:tr w:rsidR="00B12DF6" w:rsidRPr="00C25669" w14:paraId="3F1F9166" w14:textId="77777777" w:rsidTr="00294AB6">
        <w:tc>
          <w:tcPr>
            <w:tcW w:w="1813" w:type="dxa"/>
            <w:vMerge w:val="restart"/>
            <w:shd w:val="clear" w:color="auto" w:fill="auto"/>
            <w:vAlign w:val="center"/>
          </w:tcPr>
          <w:p w14:paraId="2D2DC697" w14:textId="77777777" w:rsidR="00B12DF6" w:rsidRPr="00C25669" w:rsidRDefault="00B12DF6" w:rsidP="00294AB6">
            <w:pPr>
              <w:pStyle w:val="TAL"/>
              <w:rPr>
                <w:rFonts w:eastAsia="SimSun"/>
              </w:rPr>
            </w:pPr>
            <w:r w:rsidRPr="00C25669">
              <w:rPr>
                <w:rFonts w:eastAsia="SimSun"/>
              </w:rPr>
              <w:t>PDSCH configuration</w:t>
            </w:r>
          </w:p>
        </w:tc>
        <w:tc>
          <w:tcPr>
            <w:tcW w:w="3654" w:type="dxa"/>
            <w:gridSpan w:val="4"/>
            <w:shd w:val="clear" w:color="auto" w:fill="auto"/>
            <w:vAlign w:val="center"/>
          </w:tcPr>
          <w:p w14:paraId="50286699" w14:textId="77777777" w:rsidR="00B12DF6" w:rsidRPr="00C25669" w:rsidRDefault="00B12DF6" w:rsidP="00294AB6">
            <w:pPr>
              <w:pStyle w:val="TAL"/>
              <w:rPr>
                <w:rFonts w:eastAsia="SimSun"/>
              </w:rPr>
            </w:pPr>
            <w:r w:rsidRPr="00C25669">
              <w:rPr>
                <w:rFonts w:eastAsia="SimSun"/>
              </w:rPr>
              <w:t>Mapping type</w:t>
            </w:r>
          </w:p>
        </w:tc>
        <w:tc>
          <w:tcPr>
            <w:tcW w:w="802" w:type="dxa"/>
            <w:shd w:val="clear" w:color="auto" w:fill="auto"/>
            <w:vAlign w:val="center"/>
          </w:tcPr>
          <w:p w14:paraId="38F4C9F5" w14:textId="77777777" w:rsidR="00B12DF6" w:rsidRPr="00C25669" w:rsidRDefault="00B12DF6" w:rsidP="00294AB6">
            <w:pPr>
              <w:pStyle w:val="TAC"/>
              <w:rPr>
                <w:rFonts w:eastAsia="SimSun"/>
              </w:rPr>
            </w:pPr>
          </w:p>
        </w:tc>
        <w:tc>
          <w:tcPr>
            <w:tcW w:w="3352" w:type="dxa"/>
            <w:gridSpan w:val="3"/>
            <w:shd w:val="clear" w:color="auto" w:fill="auto"/>
            <w:vAlign w:val="center"/>
          </w:tcPr>
          <w:p w14:paraId="21F495B2" w14:textId="77777777" w:rsidR="00B12DF6" w:rsidRPr="00C25669" w:rsidRDefault="00B12DF6" w:rsidP="00294AB6">
            <w:pPr>
              <w:pStyle w:val="TAC"/>
              <w:rPr>
                <w:rFonts w:eastAsia="SimSun"/>
              </w:rPr>
            </w:pPr>
            <w:r w:rsidRPr="00C25669">
              <w:rPr>
                <w:rFonts w:eastAsia="SimSun"/>
              </w:rPr>
              <w:t>Type A</w:t>
            </w:r>
          </w:p>
        </w:tc>
      </w:tr>
      <w:tr w:rsidR="00B12DF6" w:rsidRPr="00C25669" w14:paraId="3983AA08" w14:textId="77777777" w:rsidTr="00294AB6">
        <w:tc>
          <w:tcPr>
            <w:tcW w:w="1813" w:type="dxa"/>
            <w:vMerge/>
            <w:shd w:val="clear" w:color="auto" w:fill="auto"/>
            <w:vAlign w:val="center"/>
          </w:tcPr>
          <w:p w14:paraId="3919D7B0" w14:textId="77777777" w:rsidR="00B12DF6" w:rsidRPr="00C25669" w:rsidRDefault="00B12DF6" w:rsidP="00294AB6">
            <w:pPr>
              <w:pStyle w:val="TAL"/>
              <w:rPr>
                <w:rFonts w:eastAsia="SimSun"/>
              </w:rPr>
            </w:pPr>
          </w:p>
        </w:tc>
        <w:tc>
          <w:tcPr>
            <w:tcW w:w="3654" w:type="dxa"/>
            <w:gridSpan w:val="4"/>
            <w:shd w:val="clear" w:color="auto" w:fill="auto"/>
            <w:vAlign w:val="center"/>
          </w:tcPr>
          <w:p w14:paraId="2F74486A" w14:textId="77777777" w:rsidR="00B12DF6" w:rsidRPr="00C25669" w:rsidRDefault="00B12DF6" w:rsidP="00294AB6">
            <w:pPr>
              <w:pStyle w:val="TAL"/>
              <w:rPr>
                <w:rFonts w:eastAsia="SimSun"/>
              </w:rPr>
            </w:pPr>
            <w:r w:rsidRPr="00C25669">
              <w:rPr>
                <w:rFonts w:eastAsia="SimSun"/>
              </w:rPr>
              <w:t>k0</w:t>
            </w:r>
          </w:p>
        </w:tc>
        <w:tc>
          <w:tcPr>
            <w:tcW w:w="802" w:type="dxa"/>
            <w:shd w:val="clear" w:color="auto" w:fill="auto"/>
            <w:vAlign w:val="center"/>
          </w:tcPr>
          <w:p w14:paraId="1B0ADD4E" w14:textId="77777777" w:rsidR="00B12DF6" w:rsidRPr="00C25669" w:rsidRDefault="00B12DF6" w:rsidP="00294AB6">
            <w:pPr>
              <w:pStyle w:val="TAC"/>
              <w:rPr>
                <w:rFonts w:eastAsia="SimSun"/>
              </w:rPr>
            </w:pPr>
          </w:p>
        </w:tc>
        <w:tc>
          <w:tcPr>
            <w:tcW w:w="3352" w:type="dxa"/>
            <w:gridSpan w:val="3"/>
            <w:shd w:val="clear" w:color="auto" w:fill="auto"/>
            <w:vAlign w:val="center"/>
          </w:tcPr>
          <w:p w14:paraId="0AD8C82A" w14:textId="77777777" w:rsidR="00B12DF6" w:rsidRPr="00C25669" w:rsidRDefault="00B12DF6" w:rsidP="00294AB6">
            <w:pPr>
              <w:pStyle w:val="TAC"/>
              <w:rPr>
                <w:rFonts w:eastAsia="SimSun"/>
              </w:rPr>
            </w:pPr>
            <w:r w:rsidRPr="00C25669">
              <w:rPr>
                <w:rFonts w:eastAsia="SimSun"/>
              </w:rPr>
              <w:t>0</w:t>
            </w:r>
          </w:p>
        </w:tc>
      </w:tr>
      <w:tr w:rsidR="00B12DF6" w:rsidRPr="00C25669" w14:paraId="4C0AE0EF" w14:textId="77777777" w:rsidTr="00294AB6">
        <w:tc>
          <w:tcPr>
            <w:tcW w:w="1813" w:type="dxa"/>
            <w:vMerge/>
            <w:shd w:val="clear" w:color="auto" w:fill="auto"/>
            <w:vAlign w:val="center"/>
          </w:tcPr>
          <w:p w14:paraId="0B1EC648" w14:textId="77777777" w:rsidR="00B12DF6" w:rsidRPr="00C25669" w:rsidRDefault="00B12DF6" w:rsidP="00294AB6">
            <w:pPr>
              <w:pStyle w:val="TAL"/>
              <w:rPr>
                <w:rFonts w:eastAsia="SimSun"/>
              </w:rPr>
            </w:pPr>
          </w:p>
        </w:tc>
        <w:tc>
          <w:tcPr>
            <w:tcW w:w="3654" w:type="dxa"/>
            <w:gridSpan w:val="4"/>
            <w:shd w:val="clear" w:color="auto" w:fill="auto"/>
            <w:vAlign w:val="center"/>
          </w:tcPr>
          <w:p w14:paraId="36A975AC" w14:textId="77777777" w:rsidR="00B12DF6" w:rsidRPr="00C25669" w:rsidRDefault="00B12DF6" w:rsidP="00294AB6">
            <w:pPr>
              <w:pStyle w:val="TAL"/>
              <w:rPr>
                <w:rFonts w:eastAsia="SimSun"/>
              </w:rPr>
            </w:pPr>
            <w:r w:rsidRPr="00C25669">
              <w:rPr>
                <w:rFonts w:eastAsia="SimSun"/>
              </w:rPr>
              <w:t xml:space="preserve">Starting symbol (S) </w:t>
            </w:r>
          </w:p>
        </w:tc>
        <w:tc>
          <w:tcPr>
            <w:tcW w:w="802" w:type="dxa"/>
            <w:shd w:val="clear" w:color="auto" w:fill="auto"/>
            <w:vAlign w:val="center"/>
          </w:tcPr>
          <w:p w14:paraId="1E142632" w14:textId="77777777" w:rsidR="00B12DF6" w:rsidRPr="00C25669" w:rsidRDefault="00B12DF6" w:rsidP="00294AB6">
            <w:pPr>
              <w:pStyle w:val="TAC"/>
              <w:rPr>
                <w:rFonts w:eastAsia="SimSun"/>
              </w:rPr>
            </w:pPr>
          </w:p>
        </w:tc>
        <w:tc>
          <w:tcPr>
            <w:tcW w:w="3352" w:type="dxa"/>
            <w:gridSpan w:val="3"/>
            <w:shd w:val="clear" w:color="auto" w:fill="auto"/>
            <w:vAlign w:val="center"/>
          </w:tcPr>
          <w:p w14:paraId="060A166C" w14:textId="77777777" w:rsidR="00B12DF6" w:rsidRPr="00C25669" w:rsidRDefault="00B12DF6" w:rsidP="00294AB6">
            <w:pPr>
              <w:pStyle w:val="TAC"/>
              <w:rPr>
                <w:rFonts w:eastAsia="SimSun"/>
              </w:rPr>
            </w:pPr>
            <w:r w:rsidRPr="00C25669">
              <w:rPr>
                <w:rFonts w:eastAsia="SimSun"/>
              </w:rPr>
              <w:t>2</w:t>
            </w:r>
          </w:p>
        </w:tc>
      </w:tr>
      <w:tr w:rsidR="00B12DF6" w:rsidRPr="00C25669" w14:paraId="0B5A6E38" w14:textId="77777777" w:rsidTr="00294AB6">
        <w:tc>
          <w:tcPr>
            <w:tcW w:w="1813" w:type="dxa"/>
            <w:vMerge/>
            <w:shd w:val="clear" w:color="auto" w:fill="auto"/>
            <w:vAlign w:val="center"/>
          </w:tcPr>
          <w:p w14:paraId="58641766" w14:textId="77777777" w:rsidR="00B12DF6" w:rsidRPr="00C25669" w:rsidRDefault="00B12DF6" w:rsidP="00294AB6">
            <w:pPr>
              <w:pStyle w:val="TAL"/>
              <w:rPr>
                <w:rFonts w:eastAsia="SimSun"/>
              </w:rPr>
            </w:pPr>
          </w:p>
        </w:tc>
        <w:tc>
          <w:tcPr>
            <w:tcW w:w="3654" w:type="dxa"/>
            <w:gridSpan w:val="4"/>
            <w:shd w:val="clear" w:color="auto" w:fill="auto"/>
            <w:vAlign w:val="center"/>
          </w:tcPr>
          <w:p w14:paraId="12E29773" w14:textId="77777777" w:rsidR="00B12DF6" w:rsidRPr="00C25669" w:rsidRDefault="00B12DF6" w:rsidP="00294AB6">
            <w:pPr>
              <w:pStyle w:val="TAL"/>
              <w:rPr>
                <w:rFonts w:eastAsia="SimSun"/>
              </w:rPr>
            </w:pPr>
            <w:r w:rsidRPr="00C25669">
              <w:rPr>
                <w:rFonts w:eastAsia="SimSun"/>
              </w:rPr>
              <w:t>Length (L)</w:t>
            </w:r>
          </w:p>
        </w:tc>
        <w:tc>
          <w:tcPr>
            <w:tcW w:w="802" w:type="dxa"/>
            <w:shd w:val="clear" w:color="auto" w:fill="auto"/>
            <w:vAlign w:val="center"/>
          </w:tcPr>
          <w:p w14:paraId="19D8BFC4" w14:textId="77777777" w:rsidR="00B12DF6" w:rsidRPr="00C25669" w:rsidRDefault="00B12DF6" w:rsidP="00294AB6">
            <w:pPr>
              <w:pStyle w:val="TAC"/>
              <w:rPr>
                <w:rFonts w:eastAsia="SimSun"/>
              </w:rPr>
            </w:pPr>
          </w:p>
        </w:tc>
        <w:tc>
          <w:tcPr>
            <w:tcW w:w="3352" w:type="dxa"/>
            <w:gridSpan w:val="3"/>
            <w:shd w:val="clear" w:color="auto" w:fill="auto"/>
            <w:vAlign w:val="center"/>
          </w:tcPr>
          <w:p w14:paraId="2B418364" w14:textId="77777777" w:rsidR="00B12DF6" w:rsidRPr="00C25669" w:rsidRDefault="00B12DF6" w:rsidP="00294AB6">
            <w:pPr>
              <w:pStyle w:val="TAC"/>
              <w:rPr>
                <w:rFonts w:eastAsia="SimSun"/>
              </w:rPr>
            </w:pPr>
            <w:r w:rsidRPr="00C25669">
              <w:rPr>
                <w:rFonts w:eastAsia="SimSun"/>
              </w:rPr>
              <w:t>12</w:t>
            </w:r>
          </w:p>
        </w:tc>
      </w:tr>
      <w:tr w:rsidR="00B12DF6" w:rsidRPr="00C25669" w14:paraId="5C104281" w14:textId="77777777" w:rsidTr="00294AB6">
        <w:tc>
          <w:tcPr>
            <w:tcW w:w="1813" w:type="dxa"/>
            <w:vMerge/>
            <w:shd w:val="clear" w:color="auto" w:fill="auto"/>
            <w:vAlign w:val="center"/>
          </w:tcPr>
          <w:p w14:paraId="27431A7C" w14:textId="77777777" w:rsidR="00B12DF6" w:rsidRPr="00C25669" w:rsidRDefault="00B12DF6" w:rsidP="00294AB6">
            <w:pPr>
              <w:pStyle w:val="TAL"/>
              <w:rPr>
                <w:rFonts w:eastAsia="SimSun"/>
              </w:rPr>
            </w:pPr>
          </w:p>
        </w:tc>
        <w:tc>
          <w:tcPr>
            <w:tcW w:w="3654" w:type="dxa"/>
            <w:gridSpan w:val="4"/>
            <w:shd w:val="clear" w:color="auto" w:fill="auto"/>
            <w:vAlign w:val="center"/>
          </w:tcPr>
          <w:p w14:paraId="545BCD1B" w14:textId="77777777" w:rsidR="00B12DF6" w:rsidRPr="00C25669" w:rsidRDefault="00B12DF6" w:rsidP="00294AB6">
            <w:pPr>
              <w:pStyle w:val="TAL"/>
              <w:rPr>
                <w:rFonts w:eastAsia="SimSun"/>
              </w:rPr>
            </w:pPr>
            <w:r w:rsidRPr="00C25669">
              <w:rPr>
                <w:rFonts w:eastAsia="SimSun"/>
              </w:rPr>
              <w:t>PRB bundling type</w:t>
            </w:r>
          </w:p>
        </w:tc>
        <w:tc>
          <w:tcPr>
            <w:tcW w:w="802" w:type="dxa"/>
            <w:shd w:val="clear" w:color="auto" w:fill="auto"/>
            <w:vAlign w:val="center"/>
          </w:tcPr>
          <w:p w14:paraId="60D85847" w14:textId="77777777" w:rsidR="00B12DF6" w:rsidRPr="00C25669" w:rsidRDefault="00B12DF6" w:rsidP="00294AB6">
            <w:pPr>
              <w:pStyle w:val="TAC"/>
              <w:rPr>
                <w:rFonts w:eastAsia="SimSun"/>
              </w:rPr>
            </w:pPr>
          </w:p>
        </w:tc>
        <w:tc>
          <w:tcPr>
            <w:tcW w:w="3352" w:type="dxa"/>
            <w:gridSpan w:val="3"/>
            <w:shd w:val="clear" w:color="auto" w:fill="auto"/>
            <w:vAlign w:val="center"/>
          </w:tcPr>
          <w:p w14:paraId="66BF82F8" w14:textId="77777777" w:rsidR="00B12DF6" w:rsidRPr="00C25669" w:rsidRDefault="00B12DF6" w:rsidP="00294AB6">
            <w:pPr>
              <w:pStyle w:val="TAC"/>
              <w:rPr>
                <w:rFonts w:eastAsia="SimSun"/>
              </w:rPr>
            </w:pPr>
            <w:r w:rsidRPr="00C25669">
              <w:rPr>
                <w:rFonts w:eastAsia="SimSun"/>
              </w:rPr>
              <w:t>Static</w:t>
            </w:r>
          </w:p>
        </w:tc>
      </w:tr>
      <w:tr w:rsidR="00B12DF6" w:rsidRPr="00C25669" w14:paraId="6A3D9457" w14:textId="77777777" w:rsidTr="00294AB6">
        <w:tc>
          <w:tcPr>
            <w:tcW w:w="1813" w:type="dxa"/>
            <w:vMerge/>
            <w:shd w:val="clear" w:color="auto" w:fill="auto"/>
            <w:vAlign w:val="center"/>
          </w:tcPr>
          <w:p w14:paraId="76D4239B" w14:textId="77777777" w:rsidR="00B12DF6" w:rsidRPr="00C25669" w:rsidRDefault="00B12DF6" w:rsidP="00294AB6">
            <w:pPr>
              <w:pStyle w:val="TAL"/>
              <w:rPr>
                <w:rFonts w:eastAsia="SimSun"/>
                <w:i/>
              </w:rPr>
            </w:pPr>
          </w:p>
        </w:tc>
        <w:tc>
          <w:tcPr>
            <w:tcW w:w="3654" w:type="dxa"/>
            <w:gridSpan w:val="4"/>
            <w:shd w:val="clear" w:color="auto" w:fill="auto"/>
            <w:vAlign w:val="center"/>
          </w:tcPr>
          <w:p w14:paraId="4366DBDB" w14:textId="77777777" w:rsidR="00B12DF6" w:rsidRPr="00C25669" w:rsidRDefault="00B12DF6" w:rsidP="00294AB6">
            <w:pPr>
              <w:pStyle w:val="TAL"/>
              <w:rPr>
                <w:rFonts w:eastAsia="SimSun"/>
              </w:rPr>
            </w:pPr>
            <w:r w:rsidRPr="00C25669">
              <w:rPr>
                <w:rFonts w:eastAsia="SimSun"/>
              </w:rPr>
              <w:t>PRB bundling size</w:t>
            </w:r>
          </w:p>
        </w:tc>
        <w:tc>
          <w:tcPr>
            <w:tcW w:w="802" w:type="dxa"/>
            <w:shd w:val="clear" w:color="auto" w:fill="auto"/>
            <w:vAlign w:val="center"/>
          </w:tcPr>
          <w:p w14:paraId="5C0D45C9" w14:textId="77777777" w:rsidR="00B12DF6" w:rsidRPr="00C25669" w:rsidRDefault="00B12DF6" w:rsidP="00294AB6">
            <w:pPr>
              <w:pStyle w:val="TAC"/>
              <w:rPr>
                <w:rFonts w:eastAsia="SimSun"/>
              </w:rPr>
            </w:pPr>
          </w:p>
        </w:tc>
        <w:tc>
          <w:tcPr>
            <w:tcW w:w="3352" w:type="dxa"/>
            <w:gridSpan w:val="3"/>
            <w:shd w:val="clear" w:color="auto" w:fill="auto"/>
            <w:vAlign w:val="center"/>
          </w:tcPr>
          <w:p w14:paraId="043B1913" w14:textId="77777777" w:rsidR="00B12DF6" w:rsidRPr="004E679B" w:rsidRDefault="00B12DF6" w:rsidP="00294AB6">
            <w:pPr>
              <w:pStyle w:val="TAC"/>
              <w:rPr>
                <w:rFonts w:eastAsia="SimSun"/>
              </w:rPr>
            </w:pPr>
            <w:r>
              <w:rPr>
                <w:rFonts w:eastAsia="SimSun"/>
              </w:rPr>
              <w:t>2</w:t>
            </w:r>
          </w:p>
        </w:tc>
      </w:tr>
      <w:tr w:rsidR="00B12DF6" w:rsidRPr="00C25669" w14:paraId="165A1E16" w14:textId="77777777" w:rsidTr="00294AB6">
        <w:tc>
          <w:tcPr>
            <w:tcW w:w="1813" w:type="dxa"/>
            <w:vMerge/>
            <w:shd w:val="clear" w:color="auto" w:fill="auto"/>
            <w:vAlign w:val="center"/>
          </w:tcPr>
          <w:p w14:paraId="5770AE69" w14:textId="77777777" w:rsidR="00B12DF6" w:rsidRPr="00C25669" w:rsidRDefault="00B12DF6" w:rsidP="00294AB6">
            <w:pPr>
              <w:pStyle w:val="TAL"/>
              <w:rPr>
                <w:rFonts w:eastAsia="SimSun"/>
                <w:i/>
              </w:rPr>
            </w:pPr>
          </w:p>
        </w:tc>
        <w:tc>
          <w:tcPr>
            <w:tcW w:w="3654" w:type="dxa"/>
            <w:gridSpan w:val="4"/>
            <w:shd w:val="clear" w:color="auto" w:fill="auto"/>
            <w:vAlign w:val="center"/>
          </w:tcPr>
          <w:p w14:paraId="18DFE610" w14:textId="77777777" w:rsidR="00B12DF6" w:rsidRPr="00C25669" w:rsidRDefault="00B12DF6" w:rsidP="00294AB6">
            <w:pPr>
              <w:pStyle w:val="TAL"/>
              <w:rPr>
                <w:rFonts w:eastAsia="SimSun"/>
              </w:rPr>
            </w:pPr>
            <w:r w:rsidRPr="00C25669">
              <w:rPr>
                <w:rFonts w:eastAsia="SimSun"/>
              </w:rPr>
              <w:t>Resource allocation type</w:t>
            </w:r>
          </w:p>
        </w:tc>
        <w:tc>
          <w:tcPr>
            <w:tcW w:w="802" w:type="dxa"/>
            <w:shd w:val="clear" w:color="auto" w:fill="auto"/>
            <w:vAlign w:val="center"/>
          </w:tcPr>
          <w:p w14:paraId="6089A736" w14:textId="77777777" w:rsidR="00B12DF6" w:rsidRPr="00C25669" w:rsidRDefault="00B12DF6" w:rsidP="00294AB6">
            <w:pPr>
              <w:pStyle w:val="TAC"/>
              <w:rPr>
                <w:rFonts w:eastAsia="SimSun"/>
              </w:rPr>
            </w:pPr>
          </w:p>
        </w:tc>
        <w:tc>
          <w:tcPr>
            <w:tcW w:w="3352" w:type="dxa"/>
            <w:gridSpan w:val="3"/>
            <w:shd w:val="clear" w:color="auto" w:fill="auto"/>
            <w:vAlign w:val="center"/>
          </w:tcPr>
          <w:p w14:paraId="1BE0B3B0" w14:textId="77777777" w:rsidR="00B12DF6" w:rsidRPr="00C25669" w:rsidRDefault="00B12DF6" w:rsidP="00294AB6">
            <w:pPr>
              <w:pStyle w:val="TAC"/>
              <w:rPr>
                <w:rFonts w:eastAsia="SimSun"/>
              </w:rPr>
            </w:pPr>
            <w:r>
              <w:rPr>
                <w:rFonts w:eastAsia="SimSun"/>
              </w:rPr>
              <w:t>Type 1</w:t>
            </w:r>
          </w:p>
        </w:tc>
      </w:tr>
      <w:tr w:rsidR="00B12DF6" w:rsidRPr="00C25669" w14:paraId="73CB0F8D" w14:textId="77777777" w:rsidTr="00294AB6">
        <w:tc>
          <w:tcPr>
            <w:tcW w:w="1813" w:type="dxa"/>
            <w:vMerge/>
            <w:shd w:val="clear" w:color="auto" w:fill="auto"/>
            <w:vAlign w:val="center"/>
          </w:tcPr>
          <w:p w14:paraId="1A40FFD8" w14:textId="77777777" w:rsidR="00B12DF6" w:rsidRPr="00C25669" w:rsidRDefault="00B12DF6" w:rsidP="00294AB6">
            <w:pPr>
              <w:pStyle w:val="TAL"/>
              <w:rPr>
                <w:rFonts w:eastAsia="SimSun"/>
                <w:i/>
              </w:rPr>
            </w:pPr>
          </w:p>
        </w:tc>
        <w:tc>
          <w:tcPr>
            <w:tcW w:w="3654" w:type="dxa"/>
            <w:gridSpan w:val="4"/>
            <w:shd w:val="clear" w:color="auto" w:fill="auto"/>
            <w:vAlign w:val="center"/>
          </w:tcPr>
          <w:p w14:paraId="4AA3D0BE" w14:textId="77777777" w:rsidR="00B12DF6" w:rsidRPr="00C25669" w:rsidRDefault="00B12DF6" w:rsidP="00294AB6">
            <w:pPr>
              <w:pStyle w:val="TAL"/>
              <w:rPr>
                <w:rFonts w:eastAsia="SimSun"/>
              </w:rPr>
            </w:pPr>
            <w:r w:rsidRPr="00C25669">
              <w:rPr>
                <w:rFonts w:eastAsia="SimSun"/>
              </w:rPr>
              <w:t>RBG size</w:t>
            </w:r>
          </w:p>
        </w:tc>
        <w:tc>
          <w:tcPr>
            <w:tcW w:w="802" w:type="dxa"/>
            <w:shd w:val="clear" w:color="auto" w:fill="auto"/>
            <w:vAlign w:val="center"/>
          </w:tcPr>
          <w:p w14:paraId="098BE99C" w14:textId="77777777" w:rsidR="00B12DF6" w:rsidRPr="00C25669" w:rsidRDefault="00B12DF6" w:rsidP="00294AB6">
            <w:pPr>
              <w:pStyle w:val="TAC"/>
              <w:rPr>
                <w:rFonts w:eastAsia="SimSun"/>
              </w:rPr>
            </w:pPr>
          </w:p>
        </w:tc>
        <w:tc>
          <w:tcPr>
            <w:tcW w:w="3352" w:type="dxa"/>
            <w:gridSpan w:val="3"/>
            <w:shd w:val="clear" w:color="auto" w:fill="auto"/>
            <w:vAlign w:val="center"/>
          </w:tcPr>
          <w:p w14:paraId="578DBE51" w14:textId="77777777" w:rsidR="00B12DF6" w:rsidRPr="00C25669" w:rsidRDefault="00B12DF6" w:rsidP="00294AB6">
            <w:pPr>
              <w:pStyle w:val="TAC"/>
              <w:rPr>
                <w:rFonts w:eastAsia="SimSun"/>
              </w:rPr>
            </w:pPr>
            <w:r w:rsidRPr="00C25669">
              <w:rPr>
                <w:rFonts w:eastAsia="SimSun"/>
                <w:lang w:eastAsia="zh-CN"/>
              </w:rPr>
              <w:t>C</w:t>
            </w:r>
            <w:r w:rsidRPr="00C25669">
              <w:rPr>
                <w:rFonts w:eastAsia="SimSun" w:hint="eastAsia"/>
                <w:lang w:eastAsia="zh-CN"/>
              </w:rPr>
              <w:t>onfig2</w:t>
            </w:r>
          </w:p>
        </w:tc>
      </w:tr>
      <w:tr w:rsidR="00B12DF6" w:rsidRPr="00C25669" w14:paraId="0B076806" w14:textId="77777777" w:rsidTr="00294AB6">
        <w:tc>
          <w:tcPr>
            <w:tcW w:w="1813" w:type="dxa"/>
            <w:vMerge/>
            <w:shd w:val="clear" w:color="auto" w:fill="auto"/>
            <w:vAlign w:val="center"/>
          </w:tcPr>
          <w:p w14:paraId="5020842A" w14:textId="77777777" w:rsidR="00B12DF6" w:rsidRPr="00C25669" w:rsidRDefault="00B12DF6" w:rsidP="00294AB6">
            <w:pPr>
              <w:pStyle w:val="TAL"/>
              <w:rPr>
                <w:rFonts w:eastAsia="SimSun"/>
                <w:i/>
              </w:rPr>
            </w:pPr>
          </w:p>
        </w:tc>
        <w:tc>
          <w:tcPr>
            <w:tcW w:w="3654" w:type="dxa"/>
            <w:gridSpan w:val="4"/>
            <w:shd w:val="clear" w:color="auto" w:fill="auto"/>
            <w:vAlign w:val="center"/>
          </w:tcPr>
          <w:p w14:paraId="0A7B277D" w14:textId="77777777" w:rsidR="00B12DF6" w:rsidRPr="00C25669" w:rsidRDefault="00B12DF6" w:rsidP="00294AB6">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1A68CED" w14:textId="77777777" w:rsidR="00B12DF6" w:rsidRPr="00C25669" w:rsidRDefault="00B12DF6" w:rsidP="00294AB6">
            <w:pPr>
              <w:pStyle w:val="TAC"/>
              <w:rPr>
                <w:rFonts w:eastAsia="SimSun"/>
              </w:rPr>
            </w:pPr>
          </w:p>
        </w:tc>
        <w:tc>
          <w:tcPr>
            <w:tcW w:w="3352" w:type="dxa"/>
            <w:gridSpan w:val="3"/>
            <w:shd w:val="clear" w:color="auto" w:fill="auto"/>
            <w:vAlign w:val="center"/>
          </w:tcPr>
          <w:p w14:paraId="5D792182" w14:textId="77777777" w:rsidR="00B12DF6" w:rsidRPr="00C25669" w:rsidRDefault="00B12DF6" w:rsidP="00294AB6">
            <w:pPr>
              <w:pStyle w:val="TAC"/>
              <w:rPr>
                <w:rFonts w:eastAsia="SimSun"/>
              </w:rPr>
            </w:pPr>
            <w:r w:rsidRPr="00C25669">
              <w:rPr>
                <w:rFonts w:eastAsia="SimSun"/>
              </w:rPr>
              <w:t>Non-interleaved</w:t>
            </w:r>
          </w:p>
        </w:tc>
      </w:tr>
      <w:tr w:rsidR="00B12DF6" w:rsidRPr="00C25669" w14:paraId="68FFFE54" w14:textId="77777777" w:rsidTr="00294AB6">
        <w:tc>
          <w:tcPr>
            <w:tcW w:w="1813" w:type="dxa"/>
            <w:vMerge/>
            <w:shd w:val="clear" w:color="auto" w:fill="auto"/>
            <w:vAlign w:val="center"/>
          </w:tcPr>
          <w:p w14:paraId="362E61F5" w14:textId="77777777" w:rsidR="00B12DF6" w:rsidRPr="00C25669" w:rsidRDefault="00B12DF6" w:rsidP="00294AB6">
            <w:pPr>
              <w:pStyle w:val="TAL"/>
              <w:rPr>
                <w:rFonts w:eastAsia="SimSun"/>
              </w:rPr>
            </w:pPr>
          </w:p>
        </w:tc>
        <w:tc>
          <w:tcPr>
            <w:tcW w:w="3654" w:type="dxa"/>
            <w:gridSpan w:val="4"/>
            <w:shd w:val="clear" w:color="auto" w:fill="auto"/>
            <w:vAlign w:val="center"/>
          </w:tcPr>
          <w:p w14:paraId="2C70BB30" w14:textId="77777777" w:rsidR="00B12DF6" w:rsidRPr="00C25669" w:rsidRDefault="00B12DF6" w:rsidP="00294AB6">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C9E957" w14:textId="77777777" w:rsidR="00B12DF6" w:rsidRPr="00C25669" w:rsidRDefault="00B12DF6" w:rsidP="00294AB6">
            <w:pPr>
              <w:pStyle w:val="TAC"/>
              <w:rPr>
                <w:rFonts w:eastAsia="SimSun"/>
              </w:rPr>
            </w:pPr>
          </w:p>
        </w:tc>
        <w:tc>
          <w:tcPr>
            <w:tcW w:w="3352" w:type="dxa"/>
            <w:gridSpan w:val="3"/>
            <w:shd w:val="clear" w:color="auto" w:fill="auto"/>
            <w:vAlign w:val="center"/>
          </w:tcPr>
          <w:p w14:paraId="0C09A4B2" w14:textId="77777777" w:rsidR="00B12DF6" w:rsidRPr="00C25669" w:rsidRDefault="00B12DF6" w:rsidP="00294AB6">
            <w:pPr>
              <w:pStyle w:val="TAC"/>
              <w:rPr>
                <w:rFonts w:eastAsia="SimSun"/>
              </w:rPr>
            </w:pPr>
            <w:r w:rsidRPr="00C25669">
              <w:rPr>
                <w:rFonts w:eastAsia="SimSun"/>
              </w:rPr>
              <w:t>N/A</w:t>
            </w:r>
          </w:p>
        </w:tc>
      </w:tr>
      <w:tr w:rsidR="00B12DF6" w:rsidRPr="00C25669" w14:paraId="4CE934C4" w14:textId="77777777" w:rsidTr="00294AB6">
        <w:tc>
          <w:tcPr>
            <w:tcW w:w="1813" w:type="dxa"/>
            <w:vMerge w:val="restart"/>
            <w:shd w:val="clear" w:color="auto" w:fill="auto"/>
            <w:vAlign w:val="center"/>
          </w:tcPr>
          <w:p w14:paraId="3FCCC929" w14:textId="77777777" w:rsidR="00B12DF6" w:rsidRPr="00C25669" w:rsidRDefault="00B12DF6" w:rsidP="00294AB6">
            <w:pPr>
              <w:pStyle w:val="TAL"/>
              <w:rPr>
                <w:rFonts w:eastAsia="SimSun"/>
              </w:rPr>
            </w:pPr>
            <w:r w:rsidRPr="00C25669">
              <w:rPr>
                <w:rFonts w:eastAsia="SimSun"/>
              </w:rPr>
              <w:t>PDSCH DMRS configuration</w:t>
            </w:r>
          </w:p>
        </w:tc>
        <w:tc>
          <w:tcPr>
            <w:tcW w:w="3654" w:type="dxa"/>
            <w:gridSpan w:val="4"/>
            <w:shd w:val="clear" w:color="auto" w:fill="auto"/>
            <w:vAlign w:val="center"/>
          </w:tcPr>
          <w:p w14:paraId="2E4E1245" w14:textId="77777777" w:rsidR="00B12DF6" w:rsidRPr="00C25669" w:rsidRDefault="00B12DF6" w:rsidP="00294AB6">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41FBBE2" w14:textId="77777777" w:rsidR="00B12DF6" w:rsidRPr="00C25669" w:rsidRDefault="00B12DF6" w:rsidP="00294AB6">
            <w:pPr>
              <w:pStyle w:val="TAC"/>
              <w:rPr>
                <w:rFonts w:eastAsia="SimSun"/>
              </w:rPr>
            </w:pPr>
          </w:p>
        </w:tc>
        <w:tc>
          <w:tcPr>
            <w:tcW w:w="1676" w:type="dxa"/>
            <w:gridSpan w:val="2"/>
            <w:shd w:val="clear" w:color="auto" w:fill="auto"/>
            <w:vAlign w:val="center"/>
          </w:tcPr>
          <w:p w14:paraId="50778645" w14:textId="77777777" w:rsidR="00B12DF6" w:rsidRPr="00C25669" w:rsidRDefault="00B12DF6" w:rsidP="00294AB6">
            <w:pPr>
              <w:pStyle w:val="TAC"/>
              <w:rPr>
                <w:rFonts w:eastAsia="SimSun"/>
              </w:rPr>
            </w:pPr>
            <w:r>
              <w:rPr>
                <w:rFonts w:eastAsia="SimSun"/>
              </w:rPr>
              <w:t xml:space="preserve">1000 </w:t>
            </w:r>
          </w:p>
        </w:tc>
        <w:tc>
          <w:tcPr>
            <w:tcW w:w="1676" w:type="dxa"/>
            <w:shd w:val="clear" w:color="auto" w:fill="auto"/>
            <w:vAlign w:val="center"/>
          </w:tcPr>
          <w:p w14:paraId="1466F59D" w14:textId="77777777" w:rsidR="00B12DF6" w:rsidRPr="00C25669" w:rsidRDefault="00B12DF6" w:rsidP="00294AB6">
            <w:pPr>
              <w:pStyle w:val="TAC"/>
              <w:rPr>
                <w:rFonts w:eastAsia="SimSun"/>
              </w:rPr>
            </w:pPr>
            <w:r>
              <w:rPr>
                <w:rFonts w:eastAsia="SimSun"/>
              </w:rPr>
              <w:t>1002</w:t>
            </w:r>
          </w:p>
        </w:tc>
      </w:tr>
      <w:tr w:rsidR="00B12DF6" w:rsidRPr="00C25669" w14:paraId="38B7BA23" w14:textId="77777777" w:rsidTr="00294AB6">
        <w:tc>
          <w:tcPr>
            <w:tcW w:w="1813" w:type="dxa"/>
            <w:vMerge/>
            <w:shd w:val="clear" w:color="auto" w:fill="auto"/>
            <w:vAlign w:val="center"/>
          </w:tcPr>
          <w:p w14:paraId="299A2DE7" w14:textId="77777777" w:rsidR="00B12DF6" w:rsidRPr="00C25669" w:rsidRDefault="00B12DF6" w:rsidP="00294AB6">
            <w:pPr>
              <w:pStyle w:val="TAL"/>
              <w:rPr>
                <w:rFonts w:eastAsia="SimSun"/>
              </w:rPr>
            </w:pPr>
          </w:p>
        </w:tc>
        <w:tc>
          <w:tcPr>
            <w:tcW w:w="3654" w:type="dxa"/>
            <w:gridSpan w:val="4"/>
            <w:shd w:val="clear" w:color="auto" w:fill="auto"/>
            <w:vAlign w:val="center"/>
          </w:tcPr>
          <w:p w14:paraId="1ADFC392" w14:textId="77777777" w:rsidR="00B12DF6" w:rsidRDefault="00B12DF6" w:rsidP="00294AB6">
            <w:pPr>
              <w:pStyle w:val="TAL"/>
              <w:rPr>
                <w:rFonts w:eastAsia="SimSun" w:cs="Arial"/>
                <w:szCs w:val="18"/>
              </w:rPr>
            </w:pPr>
            <w:r>
              <w:rPr>
                <w:rFonts w:eastAsia="SimSun" w:cs="Arial"/>
                <w:szCs w:val="18"/>
              </w:rPr>
              <w:t>TCI state</w:t>
            </w:r>
          </w:p>
        </w:tc>
        <w:tc>
          <w:tcPr>
            <w:tcW w:w="802" w:type="dxa"/>
            <w:shd w:val="clear" w:color="auto" w:fill="auto"/>
            <w:vAlign w:val="center"/>
          </w:tcPr>
          <w:p w14:paraId="155E8AEA" w14:textId="77777777" w:rsidR="00B12DF6" w:rsidRPr="00C25669" w:rsidRDefault="00B12DF6" w:rsidP="00294AB6">
            <w:pPr>
              <w:pStyle w:val="TAC"/>
              <w:rPr>
                <w:rFonts w:eastAsia="SimSun"/>
              </w:rPr>
            </w:pPr>
          </w:p>
        </w:tc>
        <w:tc>
          <w:tcPr>
            <w:tcW w:w="1676" w:type="dxa"/>
            <w:gridSpan w:val="2"/>
            <w:shd w:val="clear" w:color="auto" w:fill="auto"/>
            <w:vAlign w:val="center"/>
          </w:tcPr>
          <w:p w14:paraId="6703E26F" w14:textId="77777777" w:rsidR="00B12DF6" w:rsidRDefault="00B12DF6" w:rsidP="00294AB6">
            <w:pPr>
              <w:pStyle w:val="TAC"/>
              <w:rPr>
                <w:rFonts w:eastAsia="SimSun"/>
              </w:rPr>
            </w:pPr>
            <w:r>
              <w:rPr>
                <w:rFonts w:eastAsia="SimSun"/>
              </w:rPr>
              <w:t>TCI State #1</w:t>
            </w:r>
          </w:p>
        </w:tc>
        <w:tc>
          <w:tcPr>
            <w:tcW w:w="1676" w:type="dxa"/>
            <w:shd w:val="clear" w:color="auto" w:fill="auto"/>
            <w:vAlign w:val="center"/>
          </w:tcPr>
          <w:p w14:paraId="1B12BBB4" w14:textId="77777777" w:rsidR="00B12DF6" w:rsidRDefault="00B12DF6" w:rsidP="00294AB6">
            <w:pPr>
              <w:pStyle w:val="TAC"/>
              <w:rPr>
                <w:rFonts w:eastAsia="SimSun"/>
              </w:rPr>
            </w:pPr>
            <w:r>
              <w:rPr>
                <w:rFonts w:eastAsia="SimSun"/>
              </w:rPr>
              <w:t>TCI State #2</w:t>
            </w:r>
          </w:p>
        </w:tc>
      </w:tr>
      <w:tr w:rsidR="00B12DF6" w:rsidRPr="00C25669" w14:paraId="345A499F" w14:textId="77777777" w:rsidTr="00294AB6">
        <w:tc>
          <w:tcPr>
            <w:tcW w:w="1813" w:type="dxa"/>
            <w:vMerge/>
            <w:shd w:val="clear" w:color="auto" w:fill="auto"/>
            <w:vAlign w:val="center"/>
          </w:tcPr>
          <w:p w14:paraId="7B6CB112" w14:textId="77777777" w:rsidR="00B12DF6" w:rsidRPr="00C25669" w:rsidRDefault="00B12DF6" w:rsidP="00294AB6">
            <w:pPr>
              <w:pStyle w:val="TAL"/>
              <w:rPr>
                <w:rFonts w:eastAsia="SimSun"/>
              </w:rPr>
            </w:pPr>
          </w:p>
        </w:tc>
        <w:tc>
          <w:tcPr>
            <w:tcW w:w="3654" w:type="dxa"/>
            <w:gridSpan w:val="4"/>
            <w:shd w:val="clear" w:color="auto" w:fill="auto"/>
            <w:vAlign w:val="center"/>
          </w:tcPr>
          <w:p w14:paraId="13D1F002" w14:textId="77777777" w:rsidR="00B12DF6" w:rsidRPr="00C25669" w:rsidRDefault="00B12DF6" w:rsidP="00294AB6">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7F148ED" w14:textId="77777777" w:rsidR="00B12DF6" w:rsidRPr="00C25669" w:rsidRDefault="00B12DF6" w:rsidP="00294AB6">
            <w:pPr>
              <w:pStyle w:val="TAC"/>
              <w:rPr>
                <w:rFonts w:eastAsia="SimSun"/>
              </w:rPr>
            </w:pPr>
          </w:p>
        </w:tc>
        <w:tc>
          <w:tcPr>
            <w:tcW w:w="3352" w:type="dxa"/>
            <w:gridSpan w:val="3"/>
            <w:shd w:val="clear" w:color="auto" w:fill="auto"/>
            <w:vAlign w:val="center"/>
          </w:tcPr>
          <w:p w14:paraId="7E87A1E2" w14:textId="77777777" w:rsidR="00B12DF6" w:rsidRPr="00C25669" w:rsidRDefault="00B12DF6" w:rsidP="00294AB6">
            <w:pPr>
              <w:pStyle w:val="TAC"/>
              <w:rPr>
                <w:rFonts w:eastAsia="SimSun"/>
              </w:rPr>
            </w:pPr>
            <w:r w:rsidRPr="00C25669">
              <w:rPr>
                <w:rFonts w:eastAsia="SimSun"/>
              </w:rPr>
              <w:t>Type 1</w:t>
            </w:r>
          </w:p>
        </w:tc>
      </w:tr>
      <w:tr w:rsidR="00B12DF6" w:rsidRPr="00C25669" w14:paraId="556EEDAA" w14:textId="77777777" w:rsidTr="00294AB6">
        <w:tc>
          <w:tcPr>
            <w:tcW w:w="1813" w:type="dxa"/>
            <w:vMerge/>
            <w:shd w:val="clear" w:color="auto" w:fill="auto"/>
            <w:vAlign w:val="center"/>
          </w:tcPr>
          <w:p w14:paraId="06C72F9C" w14:textId="77777777" w:rsidR="00B12DF6" w:rsidRPr="00C25669" w:rsidRDefault="00B12DF6" w:rsidP="00294AB6">
            <w:pPr>
              <w:pStyle w:val="TAL"/>
              <w:rPr>
                <w:rFonts w:eastAsia="SimSun"/>
              </w:rPr>
            </w:pPr>
          </w:p>
        </w:tc>
        <w:tc>
          <w:tcPr>
            <w:tcW w:w="3654" w:type="dxa"/>
            <w:gridSpan w:val="4"/>
            <w:shd w:val="clear" w:color="auto" w:fill="auto"/>
            <w:vAlign w:val="center"/>
          </w:tcPr>
          <w:p w14:paraId="227A14CB" w14:textId="77777777" w:rsidR="00B12DF6" w:rsidRPr="00C25669" w:rsidRDefault="00B12DF6" w:rsidP="00294AB6">
            <w:pPr>
              <w:pStyle w:val="TAL"/>
              <w:rPr>
                <w:rFonts w:eastAsia="SimSun"/>
              </w:rPr>
            </w:pPr>
            <w:r w:rsidRPr="00C25669">
              <w:rPr>
                <w:rFonts w:eastAsia="SimSun"/>
              </w:rPr>
              <w:t>Number of additional DMRS</w:t>
            </w:r>
          </w:p>
        </w:tc>
        <w:tc>
          <w:tcPr>
            <w:tcW w:w="802" w:type="dxa"/>
            <w:shd w:val="clear" w:color="auto" w:fill="auto"/>
            <w:vAlign w:val="center"/>
          </w:tcPr>
          <w:p w14:paraId="407C6E29" w14:textId="77777777" w:rsidR="00B12DF6" w:rsidRPr="00C25669" w:rsidRDefault="00B12DF6" w:rsidP="00294AB6">
            <w:pPr>
              <w:pStyle w:val="TAC"/>
              <w:rPr>
                <w:rFonts w:eastAsia="SimSun"/>
              </w:rPr>
            </w:pPr>
          </w:p>
        </w:tc>
        <w:tc>
          <w:tcPr>
            <w:tcW w:w="3352" w:type="dxa"/>
            <w:gridSpan w:val="3"/>
            <w:shd w:val="clear" w:color="auto" w:fill="auto"/>
            <w:vAlign w:val="center"/>
          </w:tcPr>
          <w:p w14:paraId="009B0080" w14:textId="77777777" w:rsidR="00B12DF6" w:rsidRPr="00C25669" w:rsidRDefault="00B12DF6" w:rsidP="00294AB6">
            <w:pPr>
              <w:pStyle w:val="TAC"/>
              <w:rPr>
                <w:rFonts w:eastAsia="SimSun"/>
              </w:rPr>
            </w:pPr>
            <w:r>
              <w:rPr>
                <w:rFonts w:eastAsia="SimSun"/>
              </w:rPr>
              <w:t>1</w:t>
            </w:r>
          </w:p>
        </w:tc>
      </w:tr>
      <w:tr w:rsidR="00B12DF6" w:rsidRPr="00C25669" w14:paraId="0BD255C1" w14:textId="77777777" w:rsidTr="00294AB6">
        <w:tc>
          <w:tcPr>
            <w:tcW w:w="1813" w:type="dxa"/>
            <w:vMerge/>
            <w:shd w:val="clear" w:color="auto" w:fill="auto"/>
            <w:vAlign w:val="center"/>
          </w:tcPr>
          <w:p w14:paraId="1BA07152" w14:textId="77777777" w:rsidR="00B12DF6" w:rsidRPr="00C25669" w:rsidRDefault="00B12DF6" w:rsidP="00294AB6">
            <w:pPr>
              <w:pStyle w:val="TAL"/>
              <w:rPr>
                <w:rFonts w:eastAsia="SimSun"/>
              </w:rPr>
            </w:pPr>
          </w:p>
        </w:tc>
        <w:tc>
          <w:tcPr>
            <w:tcW w:w="3654" w:type="dxa"/>
            <w:gridSpan w:val="4"/>
            <w:shd w:val="clear" w:color="auto" w:fill="auto"/>
            <w:vAlign w:val="center"/>
          </w:tcPr>
          <w:p w14:paraId="75281E91" w14:textId="77777777" w:rsidR="00B12DF6" w:rsidRPr="00C25669" w:rsidRDefault="00B12DF6" w:rsidP="00294AB6">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F29A154" w14:textId="77777777" w:rsidR="00B12DF6" w:rsidRPr="00C25669" w:rsidRDefault="00B12DF6" w:rsidP="00294AB6">
            <w:pPr>
              <w:pStyle w:val="TAC"/>
              <w:rPr>
                <w:rFonts w:eastAsia="SimSun"/>
              </w:rPr>
            </w:pPr>
          </w:p>
        </w:tc>
        <w:tc>
          <w:tcPr>
            <w:tcW w:w="3352" w:type="dxa"/>
            <w:gridSpan w:val="3"/>
            <w:shd w:val="clear" w:color="auto" w:fill="auto"/>
            <w:vAlign w:val="center"/>
          </w:tcPr>
          <w:p w14:paraId="1B1EE8B6"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37E62B57" w14:textId="77777777" w:rsidTr="00294AB6">
        <w:tc>
          <w:tcPr>
            <w:tcW w:w="1813" w:type="dxa"/>
            <w:vMerge w:val="restart"/>
            <w:shd w:val="clear" w:color="auto" w:fill="auto"/>
            <w:vAlign w:val="center"/>
          </w:tcPr>
          <w:p w14:paraId="1F30731B" w14:textId="77777777" w:rsidR="00B12DF6" w:rsidRPr="00C25669" w:rsidRDefault="00B12DF6" w:rsidP="00294AB6">
            <w:pPr>
              <w:pStyle w:val="TAL"/>
              <w:rPr>
                <w:rFonts w:eastAsia="SimSun"/>
              </w:rPr>
            </w:pPr>
            <w:r>
              <w:rPr>
                <w:rFonts w:eastAsia="SimSun"/>
              </w:rPr>
              <w:t>TCI State #1</w:t>
            </w:r>
          </w:p>
        </w:tc>
        <w:tc>
          <w:tcPr>
            <w:tcW w:w="1827" w:type="dxa"/>
            <w:gridSpan w:val="3"/>
            <w:vMerge w:val="restart"/>
            <w:shd w:val="clear" w:color="auto" w:fill="auto"/>
            <w:vAlign w:val="center"/>
          </w:tcPr>
          <w:p w14:paraId="20BC89CF"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7BFF8A1C"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1562520E" w14:textId="77777777" w:rsidR="00B12DF6" w:rsidRPr="00C25669" w:rsidRDefault="00B12DF6" w:rsidP="00294AB6">
            <w:pPr>
              <w:pStyle w:val="TAC"/>
              <w:rPr>
                <w:rFonts w:eastAsia="SimSun"/>
              </w:rPr>
            </w:pPr>
          </w:p>
        </w:tc>
        <w:tc>
          <w:tcPr>
            <w:tcW w:w="1676" w:type="dxa"/>
            <w:gridSpan w:val="2"/>
            <w:shd w:val="clear" w:color="auto" w:fill="auto"/>
            <w:vAlign w:val="center"/>
          </w:tcPr>
          <w:p w14:paraId="77F29C8E" w14:textId="77777777" w:rsidR="00B12DF6" w:rsidRPr="00C25669" w:rsidRDefault="00B12DF6" w:rsidP="00294AB6">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16CD9A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07FC58B0" w14:textId="77777777" w:rsidTr="00294AB6">
        <w:tc>
          <w:tcPr>
            <w:tcW w:w="1813" w:type="dxa"/>
            <w:vMerge/>
            <w:shd w:val="clear" w:color="auto" w:fill="auto"/>
            <w:vAlign w:val="center"/>
          </w:tcPr>
          <w:p w14:paraId="14197C61"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0C54B90" w14:textId="77777777" w:rsidR="00B12DF6" w:rsidRPr="00C25669" w:rsidRDefault="00B12DF6" w:rsidP="00294AB6">
            <w:pPr>
              <w:pStyle w:val="TAL"/>
              <w:rPr>
                <w:rFonts w:eastAsia="SimSun"/>
              </w:rPr>
            </w:pPr>
          </w:p>
        </w:tc>
        <w:tc>
          <w:tcPr>
            <w:tcW w:w="1827" w:type="dxa"/>
            <w:shd w:val="clear" w:color="auto" w:fill="auto"/>
            <w:vAlign w:val="center"/>
          </w:tcPr>
          <w:p w14:paraId="1BF0A13E"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79667766" w14:textId="77777777" w:rsidR="00B12DF6" w:rsidRPr="00C25669" w:rsidRDefault="00B12DF6" w:rsidP="00294AB6">
            <w:pPr>
              <w:pStyle w:val="TAC"/>
              <w:rPr>
                <w:rFonts w:eastAsia="SimSun"/>
              </w:rPr>
            </w:pPr>
          </w:p>
        </w:tc>
        <w:tc>
          <w:tcPr>
            <w:tcW w:w="1676" w:type="dxa"/>
            <w:gridSpan w:val="2"/>
            <w:shd w:val="clear" w:color="auto" w:fill="auto"/>
            <w:vAlign w:val="center"/>
          </w:tcPr>
          <w:p w14:paraId="6AFF86E1" w14:textId="77777777" w:rsidR="00B12DF6" w:rsidRPr="00C25669" w:rsidRDefault="00B12DF6" w:rsidP="00294AB6">
            <w:pPr>
              <w:pStyle w:val="TAC"/>
              <w:rPr>
                <w:rFonts w:eastAsia="SimSun"/>
                <w:lang w:eastAsia="zh-CN"/>
              </w:rPr>
            </w:pPr>
            <w:r>
              <w:rPr>
                <w:rFonts w:eastAsia="SimSun"/>
                <w:lang w:eastAsia="zh-CN"/>
              </w:rPr>
              <w:t>Type A</w:t>
            </w:r>
          </w:p>
        </w:tc>
        <w:tc>
          <w:tcPr>
            <w:tcW w:w="1676" w:type="dxa"/>
            <w:shd w:val="clear" w:color="auto" w:fill="auto"/>
            <w:vAlign w:val="center"/>
          </w:tcPr>
          <w:p w14:paraId="67E64545"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2282ADA2" w14:textId="77777777" w:rsidTr="00294AB6">
        <w:tc>
          <w:tcPr>
            <w:tcW w:w="1813" w:type="dxa"/>
            <w:vMerge/>
            <w:shd w:val="clear" w:color="auto" w:fill="auto"/>
            <w:vAlign w:val="center"/>
          </w:tcPr>
          <w:p w14:paraId="76E30BA3"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7F4252CA"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E6F02D9" w14:textId="77777777" w:rsidR="00B12DF6" w:rsidRPr="00C25669" w:rsidRDefault="00B12DF6" w:rsidP="00294AB6">
            <w:pPr>
              <w:pStyle w:val="TAL"/>
              <w:rPr>
                <w:rFonts w:eastAsia="SimSun"/>
              </w:rPr>
            </w:pPr>
            <w:r>
              <w:rPr>
                <w:rFonts w:eastAsia="SimSun"/>
              </w:rPr>
              <w:t>CSI-RS resource</w:t>
            </w:r>
          </w:p>
        </w:tc>
        <w:tc>
          <w:tcPr>
            <w:tcW w:w="802" w:type="dxa"/>
            <w:shd w:val="clear" w:color="auto" w:fill="auto"/>
            <w:vAlign w:val="center"/>
          </w:tcPr>
          <w:p w14:paraId="73CD1539" w14:textId="77777777" w:rsidR="00B12DF6" w:rsidRPr="00C25669" w:rsidRDefault="00B12DF6" w:rsidP="00294AB6">
            <w:pPr>
              <w:pStyle w:val="TAC"/>
              <w:rPr>
                <w:rFonts w:eastAsia="SimSun"/>
              </w:rPr>
            </w:pPr>
          </w:p>
        </w:tc>
        <w:tc>
          <w:tcPr>
            <w:tcW w:w="1676" w:type="dxa"/>
            <w:gridSpan w:val="2"/>
            <w:shd w:val="clear" w:color="auto" w:fill="auto"/>
            <w:vAlign w:val="center"/>
          </w:tcPr>
          <w:p w14:paraId="1DB4161C"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0C0E0F4"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1913AF1B" w14:textId="77777777" w:rsidTr="00294AB6">
        <w:tc>
          <w:tcPr>
            <w:tcW w:w="1813" w:type="dxa"/>
            <w:vMerge/>
            <w:shd w:val="clear" w:color="auto" w:fill="auto"/>
            <w:vAlign w:val="center"/>
          </w:tcPr>
          <w:p w14:paraId="0A4BF426"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1EE2168C" w14:textId="77777777" w:rsidR="00B12DF6" w:rsidRPr="00C25669" w:rsidRDefault="00B12DF6" w:rsidP="00294AB6">
            <w:pPr>
              <w:pStyle w:val="TAL"/>
              <w:rPr>
                <w:rFonts w:eastAsia="SimSun"/>
              </w:rPr>
            </w:pPr>
          </w:p>
        </w:tc>
        <w:tc>
          <w:tcPr>
            <w:tcW w:w="1827" w:type="dxa"/>
            <w:shd w:val="clear" w:color="auto" w:fill="auto"/>
            <w:vAlign w:val="center"/>
          </w:tcPr>
          <w:p w14:paraId="6287A9F0" w14:textId="77777777" w:rsidR="00B12DF6" w:rsidRPr="00C25669" w:rsidRDefault="00B12DF6" w:rsidP="00294AB6">
            <w:pPr>
              <w:pStyle w:val="TAL"/>
              <w:rPr>
                <w:rFonts w:eastAsia="SimSun"/>
              </w:rPr>
            </w:pPr>
            <w:r>
              <w:rPr>
                <w:rFonts w:eastAsia="SimSun"/>
              </w:rPr>
              <w:t>QCL Type</w:t>
            </w:r>
          </w:p>
        </w:tc>
        <w:tc>
          <w:tcPr>
            <w:tcW w:w="802" w:type="dxa"/>
            <w:shd w:val="clear" w:color="auto" w:fill="auto"/>
            <w:vAlign w:val="center"/>
          </w:tcPr>
          <w:p w14:paraId="098F350E" w14:textId="77777777" w:rsidR="00B12DF6" w:rsidRPr="00C25669" w:rsidRDefault="00B12DF6" w:rsidP="00294AB6">
            <w:pPr>
              <w:pStyle w:val="TAC"/>
              <w:rPr>
                <w:rFonts w:eastAsia="SimSun"/>
              </w:rPr>
            </w:pPr>
          </w:p>
        </w:tc>
        <w:tc>
          <w:tcPr>
            <w:tcW w:w="1676" w:type="dxa"/>
            <w:gridSpan w:val="2"/>
            <w:shd w:val="clear" w:color="auto" w:fill="auto"/>
            <w:vAlign w:val="center"/>
          </w:tcPr>
          <w:p w14:paraId="55F31DE5"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6ACEC2CA"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4B4A53C8" w14:textId="77777777" w:rsidTr="00294AB6">
        <w:tc>
          <w:tcPr>
            <w:tcW w:w="1813" w:type="dxa"/>
            <w:vMerge w:val="restart"/>
            <w:shd w:val="clear" w:color="auto" w:fill="auto"/>
            <w:vAlign w:val="center"/>
          </w:tcPr>
          <w:p w14:paraId="23314BB1" w14:textId="77777777" w:rsidR="00B12DF6" w:rsidRPr="00C25669" w:rsidRDefault="00B12DF6" w:rsidP="00294AB6">
            <w:pPr>
              <w:pStyle w:val="TAL"/>
              <w:rPr>
                <w:rFonts w:eastAsia="SimSun"/>
              </w:rPr>
            </w:pPr>
            <w:r>
              <w:rPr>
                <w:rFonts w:eastAsia="SimSun"/>
              </w:rPr>
              <w:t>TCI State #2</w:t>
            </w:r>
          </w:p>
        </w:tc>
        <w:tc>
          <w:tcPr>
            <w:tcW w:w="1827" w:type="dxa"/>
            <w:gridSpan w:val="3"/>
            <w:vMerge w:val="restart"/>
            <w:shd w:val="clear" w:color="auto" w:fill="auto"/>
            <w:vAlign w:val="center"/>
          </w:tcPr>
          <w:p w14:paraId="35319793" w14:textId="77777777" w:rsidR="00B12DF6" w:rsidRPr="00C25669" w:rsidRDefault="00B12DF6" w:rsidP="00294AB6">
            <w:pPr>
              <w:pStyle w:val="TAL"/>
              <w:rPr>
                <w:rFonts w:eastAsia="SimSun"/>
              </w:rPr>
            </w:pPr>
            <w:r>
              <w:rPr>
                <w:rFonts w:eastAsia="SimSun"/>
              </w:rPr>
              <w:t>Type 1 QCL information</w:t>
            </w:r>
          </w:p>
        </w:tc>
        <w:tc>
          <w:tcPr>
            <w:tcW w:w="1827" w:type="dxa"/>
            <w:shd w:val="clear" w:color="auto" w:fill="auto"/>
            <w:vAlign w:val="center"/>
          </w:tcPr>
          <w:p w14:paraId="4A90A6D0"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2A5C4D2F" w14:textId="77777777" w:rsidR="00B12DF6" w:rsidRPr="00C25669" w:rsidRDefault="00B12DF6" w:rsidP="00294AB6">
            <w:pPr>
              <w:pStyle w:val="TAC"/>
              <w:rPr>
                <w:rFonts w:eastAsia="SimSun"/>
              </w:rPr>
            </w:pPr>
          </w:p>
        </w:tc>
        <w:tc>
          <w:tcPr>
            <w:tcW w:w="1676" w:type="dxa"/>
            <w:gridSpan w:val="2"/>
            <w:shd w:val="clear" w:color="auto" w:fill="auto"/>
            <w:vAlign w:val="center"/>
          </w:tcPr>
          <w:p w14:paraId="3209D2D3"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3DE9BED2" w14:textId="77777777" w:rsidR="00B12DF6" w:rsidRPr="00C25669" w:rsidRDefault="00B12DF6" w:rsidP="00294AB6">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B12DF6" w:rsidRPr="00C25669" w14:paraId="56CF40F1" w14:textId="77777777" w:rsidTr="00294AB6">
        <w:tc>
          <w:tcPr>
            <w:tcW w:w="1813" w:type="dxa"/>
            <w:vMerge/>
            <w:shd w:val="clear" w:color="auto" w:fill="auto"/>
            <w:vAlign w:val="center"/>
          </w:tcPr>
          <w:p w14:paraId="7D7D0328"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3FEF1E20" w14:textId="77777777" w:rsidR="00B12DF6" w:rsidRPr="00C25669" w:rsidRDefault="00B12DF6" w:rsidP="00294AB6">
            <w:pPr>
              <w:pStyle w:val="TAL"/>
              <w:rPr>
                <w:rFonts w:eastAsia="SimSun"/>
              </w:rPr>
            </w:pPr>
          </w:p>
        </w:tc>
        <w:tc>
          <w:tcPr>
            <w:tcW w:w="1827" w:type="dxa"/>
            <w:shd w:val="clear" w:color="auto" w:fill="auto"/>
            <w:vAlign w:val="center"/>
          </w:tcPr>
          <w:p w14:paraId="5363908F"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2DAD9D1C" w14:textId="77777777" w:rsidR="00B12DF6" w:rsidRPr="00C25669" w:rsidRDefault="00B12DF6" w:rsidP="00294AB6">
            <w:pPr>
              <w:pStyle w:val="TAC"/>
              <w:rPr>
                <w:rFonts w:eastAsia="SimSun"/>
              </w:rPr>
            </w:pPr>
          </w:p>
        </w:tc>
        <w:tc>
          <w:tcPr>
            <w:tcW w:w="1676" w:type="dxa"/>
            <w:gridSpan w:val="2"/>
            <w:shd w:val="clear" w:color="auto" w:fill="auto"/>
            <w:vAlign w:val="center"/>
          </w:tcPr>
          <w:p w14:paraId="787108DF"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236E3AB7" w14:textId="77777777" w:rsidR="00B12DF6" w:rsidRPr="00C25669" w:rsidRDefault="00B12DF6" w:rsidP="00294AB6">
            <w:pPr>
              <w:pStyle w:val="TAC"/>
              <w:rPr>
                <w:rFonts w:eastAsia="SimSun"/>
                <w:lang w:eastAsia="zh-CN"/>
              </w:rPr>
            </w:pPr>
            <w:r>
              <w:rPr>
                <w:rFonts w:eastAsia="SimSun"/>
                <w:lang w:eastAsia="zh-CN"/>
              </w:rPr>
              <w:t>Type A</w:t>
            </w:r>
          </w:p>
        </w:tc>
      </w:tr>
      <w:tr w:rsidR="00B12DF6" w:rsidRPr="00C25669" w14:paraId="4518FA20" w14:textId="77777777" w:rsidTr="00294AB6">
        <w:tc>
          <w:tcPr>
            <w:tcW w:w="1813" w:type="dxa"/>
            <w:vMerge/>
            <w:shd w:val="clear" w:color="auto" w:fill="auto"/>
            <w:vAlign w:val="center"/>
          </w:tcPr>
          <w:p w14:paraId="67FB3BCF" w14:textId="77777777" w:rsidR="00B12DF6" w:rsidRPr="00C25669" w:rsidRDefault="00B12DF6" w:rsidP="00294AB6">
            <w:pPr>
              <w:pStyle w:val="TAL"/>
              <w:rPr>
                <w:rFonts w:eastAsia="SimSun"/>
              </w:rPr>
            </w:pPr>
          </w:p>
        </w:tc>
        <w:tc>
          <w:tcPr>
            <w:tcW w:w="1827" w:type="dxa"/>
            <w:gridSpan w:val="3"/>
            <w:vMerge w:val="restart"/>
            <w:shd w:val="clear" w:color="auto" w:fill="auto"/>
            <w:vAlign w:val="center"/>
          </w:tcPr>
          <w:p w14:paraId="2C32615F" w14:textId="77777777" w:rsidR="00B12DF6" w:rsidRPr="00C25669" w:rsidRDefault="00B12DF6" w:rsidP="00294AB6">
            <w:pPr>
              <w:pStyle w:val="TAL"/>
              <w:rPr>
                <w:rFonts w:eastAsia="SimSun"/>
              </w:rPr>
            </w:pPr>
            <w:r>
              <w:rPr>
                <w:rFonts w:eastAsia="SimSun"/>
              </w:rPr>
              <w:t>Type 2 QCL information</w:t>
            </w:r>
          </w:p>
        </w:tc>
        <w:tc>
          <w:tcPr>
            <w:tcW w:w="1827" w:type="dxa"/>
            <w:shd w:val="clear" w:color="auto" w:fill="auto"/>
            <w:vAlign w:val="center"/>
          </w:tcPr>
          <w:p w14:paraId="23CE45F1" w14:textId="77777777" w:rsidR="00B12DF6" w:rsidRDefault="00B12DF6" w:rsidP="00294AB6">
            <w:pPr>
              <w:pStyle w:val="TAL"/>
              <w:rPr>
                <w:rFonts w:eastAsia="SimSun"/>
              </w:rPr>
            </w:pPr>
            <w:r>
              <w:rPr>
                <w:rFonts w:eastAsia="SimSun"/>
              </w:rPr>
              <w:t>CSI-RS resource</w:t>
            </w:r>
          </w:p>
        </w:tc>
        <w:tc>
          <w:tcPr>
            <w:tcW w:w="802" w:type="dxa"/>
            <w:shd w:val="clear" w:color="auto" w:fill="auto"/>
            <w:vAlign w:val="center"/>
          </w:tcPr>
          <w:p w14:paraId="3B5DEC84" w14:textId="77777777" w:rsidR="00B12DF6" w:rsidRPr="00C25669" w:rsidRDefault="00B12DF6" w:rsidP="00294AB6">
            <w:pPr>
              <w:pStyle w:val="TAC"/>
              <w:rPr>
                <w:rFonts w:eastAsia="SimSun"/>
              </w:rPr>
            </w:pPr>
          </w:p>
        </w:tc>
        <w:tc>
          <w:tcPr>
            <w:tcW w:w="1676" w:type="dxa"/>
            <w:gridSpan w:val="2"/>
            <w:shd w:val="clear" w:color="auto" w:fill="auto"/>
            <w:vAlign w:val="center"/>
          </w:tcPr>
          <w:p w14:paraId="1D47661D"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57251810"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8EE5190" w14:textId="77777777" w:rsidTr="00294AB6">
        <w:tc>
          <w:tcPr>
            <w:tcW w:w="1813" w:type="dxa"/>
            <w:vMerge/>
            <w:shd w:val="clear" w:color="auto" w:fill="auto"/>
            <w:vAlign w:val="center"/>
          </w:tcPr>
          <w:p w14:paraId="6A406F12" w14:textId="77777777" w:rsidR="00B12DF6" w:rsidRPr="00C25669" w:rsidRDefault="00B12DF6" w:rsidP="00294AB6">
            <w:pPr>
              <w:pStyle w:val="TAL"/>
              <w:rPr>
                <w:rFonts w:eastAsia="SimSun"/>
              </w:rPr>
            </w:pPr>
          </w:p>
        </w:tc>
        <w:tc>
          <w:tcPr>
            <w:tcW w:w="1827" w:type="dxa"/>
            <w:gridSpan w:val="3"/>
            <w:vMerge/>
            <w:shd w:val="clear" w:color="auto" w:fill="auto"/>
            <w:vAlign w:val="center"/>
          </w:tcPr>
          <w:p w14:paraId="44F1F063" w14:textId="77777777" w:rsidR="00B12DF6" w:rsidRPr="00C25669" w:rsidRDefault="00B12DF6" w:rsidP="00294AB6">
            <w:pPr>
              <w:pStyle w:val="TAL"/>
              <w:rPr>
                <w:rFonts w:eastAsia="SimSun"/>
              </w:rPr>
            </w:pPr>
          </w:p>
        </w:tc>
        <w:tc>
          <w:tcPr>
            <w:tcW w:w="1827" w:type="dxa"/>
            <w:shd w:val="clear" w:color="auto" w:fill="auto"/>
            <w:vAlign w:val="center"/>
          </w:tcPr>
          <w:p w14:paraId="109FE08E" w14:textId="77777777" w:rsidR="00B12DF6" w:rsidRDefault="00B12DF6" w:rsidP="00294AB6">
            <w:pPr>
              <w:pStyle w:val="TAL"/>
              <w:rPr>
                <w:rFonts w:eastAsia="SimSun"/>
              </w:rPr>
            </w:pPr>
            <w:r>
              <w:rPr>
                <w:rFonts w:eastAsia="SimSun"/>
              </w:rPr>
              <w:t>QCL Type</w:t>
            </w:r>
          </w:p>
        </w:tc>
        <w:tc>
          <w:tcPr>
            <w:tcW w:w="802" w:type="dxa"/>
            <w:shd w:val="clear" w:color="auto" w:fill="auto"/>
            <w:vAlign w:val="center"/>
          </w:tcPr>
          <w:p w14:paraId="60767236" w14:textId="77777777" w:rsidR="00B12DF6" w:rsidRPr="00C25669" w:rsidRDefault="00B12DF6" w:rsidP="00294AB6">
            <w:pPr>
              <w:pStyle w:val="TAC"/>
              <w:rPr>
                <w:rFonts w:eastAsia="SimSun"/>
              </w:rPr>
            </w:pPr>
          </w:p>
        </w:tc>
        <w:tc>
          <w:tcPr>
            <w:tcW w:w="1676" w:type="dxa"/>
            <w:gridSpan w:val="2"/>
            <w:shd w:val="clear" w:color="auto" w:fill="auto"/>
            <w:vAlign w:val="center"/>
          </w:tcPr>
          <w:p w14:paraId="3B087E86" w14:textId="77777777" w:rsidR="00B12DF6" w:rsidRPr="00C25669" w:rsidRDefault="00B12DF6" w:rsidP="00294AB6">
            <w:pPr>
              <w:pStyle w:val="TAC"/>
              <w:rPr>
                <w:rFonts w:eastAsia="SimSun"/>
                <w:lang w:eastAsia="zh-CN"/>
              </w:rPr>
            </w:pPr>
            <w:r>
              <w:rPr>
                <w:rFonts w:eastAsia="SimSun"/>
                <w:lang w:eastAsia="zh-CN"/>
              </w:rPr>
              <w:t>N/A</w:t>
            </w:r>
          </w:p>
        </w:tc>
        <w:tc>
          <w:tcPr>
            <w:tcW w:w="1676" w:type="dxa"/>
            <w:shd w:val="clear" w:color="auto" w:fill="auto"/>
            <w:vAlign w:val="center"/>
          </w:tcPr>
          <w:p w14:paraId="4FEAACA7" w14:textId="77777777" w:rsidR="00B12DF6" w:rsidRPr="00C25669" w:rsidRDefault="00B12DF6" w:rsidP="00294AB6">
            <w:pPr>
              <w:pStyle w:val="TAC"/>
              <w:rPr>
                <w:rFonts w:eastAsia="SimSun"/>
                <w:lang w:eastAsia="zh-CN"/>
              </w:rPr>
            </w:pPr>
            <w:r>
              <w:rPr>
                <w:rFonts w:eastAsia="SimSun"/>
                <w:lang w:eastAsia="zh-CN"/>
              </w:rPr>
              <w:t>N/A</w:t>
            </w:r>
          </w:p>
        </w:tc>
      </w:tr>
      <w:tr w:rsidR="00B12DF6" w:rsidRPr="00C25669" w14:paraId="7BAB4F1B" w14:textId="77777777" w:rsidTr="00294AB6">
        <w:tc>
          <w:tcPr>
            <w:tcW w:w="5467" w:type="dxa"/>
            <w:gridSpan w:val="5"/>
            <w:shd w:val="clear" w:color="auto" w:fill="auto"/>
            <w:vAlign w:val="center"/>
          </w:tcPr>
          <w:p w14:paraId="69BC0BC7" w14:textId="77777777" w:rsidR="00B12DF6" w:rsidRDefault="00B12DF6" w:rsidP="00294AB6">
            <w:pPr>
              <w:pStyle w:val="TAL"/>
              <w:rPr>
                <w:rFonts w:eastAsia="SimSun"/>
                <w:lang w:eastAsia="zh-CN"/>
              </w:rPr>
            </w:pPr>
            <w:r>
              <w:rPr>
                <w:rFonts w:eastAsia="SimSun"/>
                <w:lang w:eastAsia="zh-CN"/>
              </w:rPr>
              <w:t>Resource allocation</w:t>
            </w:r>
          </w:p>
        </w:tc>
        <w:tc>
          <w:tcPr>
            <w:tcW w:w="802" w:type="dxa"/>
            <w:shd w:val="clear" w:color="auto" w:fill="auto"/>
            <w:vAlign w:val="center"/>
          </w:tcPr>
          <w:p w14:paraId="6E1CC4E8" w14:textId="77777777" w:rsidR="00B12DF6" w:rsidRPr="00C25669" w:rsidRDefault="00B12DF6" w:rsidP="00294AB6">
            <w:pPr>
              <w:pStyle w:val="TAC"/>
              <w:rPr>
                <w:rFonts w:eastAsia="SimSun"/>
              </w:rPr>
            </w:pPr>
          </w:p>
        </w:tc>
        <w:tc>
          <w:tcPr>
            <w:tcW w:w="3352" w:type="dxa"/>
            <w:gridSpan w:val="3"/>
            <w:shd w:val="clear" w:color="auto" w:fill="auto"/>
            <w:vAlign w:val="center"/>
          </w:tcPr>
          <w:p w14:paraId="60BADC89" w14:textId="77777777" w:rsidR="00B12DF6" w:rsidRDefault="00B12DF6" w:rsidP="00294AB6">
            <w:pPr>
              <w:pStyle w:val="TAC"/>
              <w:rPr>
                <w:rFonts w:eastAsia="SimSun"/>
                <w:lang w:eastAsia="zh-CN"/>
              </w:rPr>
            </w:pPr>
            <w:r>
              <w:rPr>
                <w:rFonts w:eastAsia="SimSun" w:hint="eastAsia"/>
                <w:lang w:eastAsia="zh-CN"/>
              </w:rPr>
              <w:t>F</w:t>
            </w:r>
            <w:r>
              <w:rPr>
                <w:rFonts w:eastAsia="SimSun"/>
                <w:lang w:eastAsia="zh-CN"/>
              </w:rPr>
              <w:t>ull-overlapping</w:t>
            </w:r>
          </w:p>
        </w:tc>
      </w:tr>
      <w:tr w:rsidR="00B12DF6" w:rsidRPr="00C25669" w14:paraId="0608F62B" w14:textId="77777777" w:rsidTr="00294AB6">
        <w:tc>
          <w:tcPr>
            <w:tcW w:w="5467" w:type="dxa"/>
            <w:gridSpan w:val="5"/>
            <w:shd w:val="clear" w:color="auto" w:fill="auto"/>
            <w:vAlign w:val="center"/>
          </w:tcPr>
          <w:p w14:paraId="7606A8C1" w14:textId="77777777" w:rsidR="00B12DF6" w:rsidRDefault="00B12DF6" w:rsidP="00294AB6">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7884EE51" w14:textId="77777777" w:rsidR="00B12DF6" w:rsidRPr="00C25669" w:rsidRDefault="00B12DF6" w:rsidP="00294AB6">
            <w:pPr>
              <w:pStyle w:val="TAC"/>
              <w:rPr>
                <w:rFonts w:eastAsia="SimSun"/>
              </w:rPr>
            </w:pPr>
            <w:r>
              <w:rPr>
                <w:rFonts w:eastAsia="SimSun"/>
                <w:lang w:val="en-US"/>
              </w:rPr>
              <w:t>us</w:t>
            </w:r>
          </w:p>
        </w:tc>
        <w:tc>
          <w:tcPr>
            <w:tcW w:w="3352" w:type="dxa"/>
            <w:gridSpan w:val="3"/>
            <w:shd w:val="clear" w:color="auto" w:fill="auto"/>
            <w:vAlign w:val="center"/>
          </w:tcPr>
          <w:p w14:paraId="1EB7A385" w14:textId="77777777" w:rsidR="00B12DF6" w:rsidRDefault="00B12DF6" w:rsidP="00294AB6">
            <w:pPr>
              <w:pStyle w:val="TAC"/>
              <w:rPr>
                <w:rFonts w:eastAsia="SimSun"/>
                <w:lang w:eastAsia="zh-CN"/>
              </w:rPr>
            </w:pPr>
            <w:r>
              <w:rPr>
                <w:rFonts w:eastAsia="SimSun"/>
                <w:lang w:eastAsia="zh-CN"/>
              </w:rPr>
              <w:t>0</w:t>
            </w:r>
          </w:p>
        </w:tc>
      </w:tr>
      <w:tr w:rsidR="00B12DF6" w:rsidRPr="00C25669" w14:paraId="49F0C213" w14:textId="77777777" w:rsidTr="00294AB6">
        <w:tc>
          <w:tcPr>
            <w:tcW w:w="5467" w:type="dxa"/>
            <w:gridSpan w:val="5"/>
            <w:shd w:val="clear" w:color="auto" w:fill="auto"/>
            <w:vAlign w:val="center"/>
          </w:tcPr>
          <w:p w14:paraId="20D882B9" w14:textId="77777777" w:rsidR="00B12DF6" w:rsidRDefault="00B12DF6" w:rsidP="00294AB6">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D1BC867" w14:textId="77777777" w:rsidR="00B12DF6" w:rsidRPr="00C25669" w:rsidRDefault="00B12DF6" w:rsidP="00294AB6">
            <w:pPr>
              <w:pStyle w:val="TAC"/>
              <w:rPr>
                <w:rFonts w:eastAsia="SimSun"/>
              </w:rPr>
            </w:pPr>
            <w:r>
              <w:rPr>
                <w:rFonts w:eastAsia="SimSun"/>
              </w:rPr>
              <w:t>Hz</w:t>
            </w:r>
          </w:p>
        </w:tc>
        <w:tc>
          <w:tcPr>
            <w:tcW w:w="3352" w:type="dxa"/>
            <w:gridSpan w:val="3"/>
            <w:shd w:val="clear" w:color="auto" w:fill="auto"/>
            <w:vAlign w:val="center"/>
          </w:tcPr>
          <w:p w14:paraId="1DE3DF0D" w14:textId="77777777" w:rsidR="00B12DF6" w:rsidRDefault="00B12DF6" w:rsidP="00294AB6">
            <w:pPr>
              <w:pStyle w:val="TAC"/>
              <w:rPr>
                <w:rFonts w:eastAsia="SimSun"/>
                <w:lang w:eastAsia="zh-CN"/>
              </w:rPr>
            </w:pPr>
            <w:r>
              <w:rPr>
                <w:rFonts w:eastAsia="SimSun"/>
              </w:rPr>
              <w:t>0</w:t>
            </w:r>
          </w:p>
        </w:tc>
      </w:tr>
      <w:tr w:rsidR="00B12DF6" w:rsidRPr="00C25669" w14:paraId="725944D7"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23044" w14:textId="77777777" w:rsidR="00B12DF6" w:rsidRPr="007733F2" w:rsidRDefault="00B12DF6" w:rsidP="00294AB6">
            <w:pPr>
              <w:pStyle w:val="TAL"/>
              <w:rPr>
                <w:rFonts w:eastAsia="SimSun"/>
                <w:lang w:val="en-US"/>
              </w:rPr>
            </w:pPr>
            <w:r w:rsidRPr="007733F2">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2609E" w14:textId="77777777" w:rsidR="00B12DF6" w:rsidRPr="007733F2"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164EA" w14:textId="77777777" w:rsidR="00B12DF6" w:rsidRPr="007733F2" w:rsidRDefault="00B12DF6" w:rsidP="00294AB6">
            <w:pPr>
              <w:pStyle w:val="TAC"/>
              <w:rPr>
                <w:rFonts w:eastAsia="SimSun"/>
              </w:rPr>
            </w:pPr>
            <w:r w:rsidRPr="007733F2">
              <w:rPr>
                <w:rFonts w:eastAsia="SimSun"/>
              </w:rPr>
              <w:t xml:space="preserve">8 </w:t>
            </w:r>
          </w:p>
        </w:tc>
      </w:tr>
      <w:tr w:rsidR="00B12DF6" w:rsidRPr="00C25669" w14:paraId="06EFF47A" w14:textId="77777777" w:rsidTr="00294AB6">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2D23B" w14:textId="77777777" w:rsidR="00B12DF6" w:rsidRPr="00C25669" w:rsidRDefault="00B12DF6" w:rsidP="00294AB6">
            <w:pPr>
              <w:pStyle w:val="TAL"/>
              <w:rPr>
                <w:rFonts w:eastAsia="SimSun"/>
                <w:lang w:val="en-US"/>
              </w:rPr>
            </w:pPr>
            <w:r w:rsidRPr="00C25669">
              <w:rPr>
                <w:rFonts w:eastAsia="SimSun"/>
              </w:rPr>
              <w:lastRenderedPageBreak/>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381174" w14:textId="77777777" w:rsidR="00B12DF6" w:rsidRPr="00C25669" w:rsidRDefault="00B12DF6" w:rsidP="00294AB6">
            <w:pPr>
              <w:pStyle w:val="TAC"/>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57D2" w14:textId="77777777" w:rsidR="00B12DF6" w:rsidRPr="00C25669" w:rsidRDefault="00B12DF6" w:rsidP="00294AB6">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B12DF6" w:rsidRPr="00C25669" w14:paraId="66028F9A" w14:textId="77777777" w:rsidTr="00294AB6">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E828FFD" w14:textId="77777777" w:rsidR="00B12DF6" w:rsidRPr="00C25669" w:rsidRDefault="00B12DF6" w:rsidP="00294AB6">
            <w:pPr>
              <w:pStyle w:val="TAL"/>
              <w:rPr>
                <w:rFonts w:eastAsia="SimSun"/>
              </w:rPr>
            </w:pPr>
            <w:r w:rsidRPr="00C25669">
              <w:rPr>
                <w:rFonts w:eastAsia="SimSun"/>
              </w:rPr>
              <w:t>ZP CSI-RS configuration</w:t>
            </w:r>
          </w:p>
          <w:p w14:paraId="31DAA212"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88591E" w14:textId="77777777" w:rsidR="00B12DF6" w:rsidRDefault="00B12DF6" w:rsidP="00294AB6">
            <w:pPr>
              <w:pStyle w:val="TAL"/>
              <w:rPr>
                <w:rFonts w:eastAsia="SimSun"/>
              </w:rPr>
            </w:pPr>
            <w:r w:rsidRPr="00C25669">
              <w:rPr>
                <w:rFonts w:eastAsia="SimSun"/>
              </w:rPr>
              <w:t>CSI-RS resource</w:t>
            </w:r>
            <w:r w:rsidRPr="00C25669">
              <w:rPr>
                <w:rFonts w:eastAsia="SimSun" w:hint="eastAsia"/>
              </w:rPr>
              <w:t xml:space="preserve"> </w:t>
            </w:r>
            <w:r w:rsidRPr="00C25669">
              <w:rPr>
                <w:rFonts w:eastAsia="SimSun"/>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F9FC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25563" w14:textId="77777777" w:rsidR="00B12DF6" w:rsidRDefault="00B12DF6" w:rsidP="00294AB6">
            <w:pPr>
              <w:pStyle w:val="TAC"/>
              <w:rPr>
                <w:rFonts w:eastAsia="SimSun"/>
                <w:lang w:eastAsia="zh-CN"/>
              </w:rPr>
            </w:pPr>
            <w:r w:rsidRPr="005527F0">
              <w:rPr>
                <w:rFonts w:hint="eastAsia"/>
                <w:lang w:eastAsia="ja-JP"/>
              </w:rPr>
              <w:t>P</w:t>
            </w:r>
            <w:r w:rsidRPr="00C25669">
              <w:rPr>
                <w:rFonts w:eastAsia="SimSun" w:hint="eastAsia"/>
                <w:lang w:eastAsia="zh-CN"/>
              </w:rPr>
              <w:t>eriodic</w:t>
            </w:r>
          </w:p>
        </w:tc>
      </w:tr>
      <w:tr w:rsidR="00B12DF6" w:rsidRPr="00C25669" w14:paraId="63B31D36" w14:textId="77777777" w:rsidTr="00294AB6">
        <w:tc>
          <w:tcPr>
            <w:tcW w:w="2110" w:type="dxa"/>
            <w:gridSpan w:val="2"/>
            <w:vMerge/>
            <w:tcBorders>
              <w:left w:val="single" w:sz="4" w:space="0" w:color="auto"/>
              <w:right w:val="single" w:sz="4" w:space="0" w:color="auto"/>
            </w:tcBorders>
            <w:shd w:val="clear" w:color="auto" w:fill="auto"/>
            <w:vAlign w:val="center"/>
          </w:tcPr>
          <w:p w14:paraId="0B4C0295"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BB65D" w14:textId="77777777" w:rsidR="00B12DF6" w:rsidRDefault="00B12DF6" w:rsidP="00294AB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5FFC62"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1F2F9" w14:textId="77777777" w:rsidR="00B12DF6" w:rsidRDefault="00B12DF6" w:rsidP="00294AB6">
            <w:pPr>
              <w:pStyle w:val="TAC"/>
              <w:rPr>
                <w:rFonts w:eastAsia="SimSun"/>
                <w:lang w:eastAsia="zh-CN"/>
              </w:rPr>
            </w:pPr>
            <w:r w:rsidRPr="00C25669">
              <w:rPr>
                <w:rFonts w:eastAsia="SimSun" w:hint="eastAsia"/>
                <w:lang w:eastAsia="zh-CN"/>
              </w:rPr>
              <w:t>4</w:t>
            </w:r>
          </w:p>
        </w:tc>
      </w:tr>
      <w:tr w:rsidR="00B12DF6" w:rsidRPr="00C25669" w14:paraId="6C3EA93A" w14:textId="77777777" w:rsidTr="00294AB6">
        <w:tc>
          <w:tcPr>
            <w:tcW w:w="2110" w:type="dxa"/>
            <w:gridSpan w:val="2"/>
            <w:vMerge/>
            <w:tcBorders>
              <w:left w:val="single" w:sz="4" w:space="0" w:color="auto"/>
              <w:right w:val="single" w:sz="4" w:space="0" w:color="auto"/>
            </w:tcBorders>
            <w:shd w:val="clear" w:color="auto" w:fill="auto"/>
            <w:vAlign w:val="center"/>
          </w:tcPr>
          <w:p w14:paraId="697489E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DAD189" w14:textId="77777777" w:rsidR="00B12DF6" w:rsidRDefault="00B12DF6" w:rsidP="00294AB6">
            <w:pPr>
              <w:pStyle w:val="TAL"/>
              <w:rPr>
                <w:rFonts w:eastAsia="SimSun"/>
              </w:rPr>
            </w:pPr>
            <w:r w:rsidRPr="00C25669">
              <w:rPr>
                <w:rFonts w:eastAsia="SimSun"/>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A54938"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691A7" w14:textId="77777777" w:rsidR="00B12DF6" w:rsidRDefault="00B12DF6" w:rsidP="00294AB6">
            <w:pPr>
              <w:pStyle w:val="TAC"/>
              <w:rPr>
                <w:rFonts w:eastAsia="SimSun"/>
                <w:lang w:eastAsia="zh-CN"/>
              </w:rPr>
            </w:pPr>
            <w:r w:rsidRPr="00C25669">
              <w:rPr>
                <w:rFonts w:eastAsia="SimSun" w:hint="eastAsia"/>
                <w:lang w:eastAsia="zh-CN"/>
              </w:rPr>
              <w:t>FD-CDM2</w:t>
            </w:r>
          </w:p>
        </w:tc>
      </w:tr>
      <w:tr w:rsidR="00B12DF6" w:rsidRPr="00C25669" w14:paraId="614654C6" w14:textId="77777777" w:rsidTr="00294AB6">
        <w:tc>
          <w:tcPr>
            <w:tcW w:w="2110" w:type="dxa"/>
            <w:gridSpan w:val="2"/>
            <w:vMerge/>
            <w:tcBorders>
              <w:left w:val="single" w:sz="4" w:space="0" w:color="auto"/>
              <w:right w:val="single" w:sz="4" w:space="0" w:color="auto"/>
            </w:tcBorders>
            <w:shd w:val="clear" w:color="auto" w:fill="auto"/>
            <w:vAlign w:val="center"/>
          </w:tcPr>
          <w:p w14:paraId="3AEF162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308D70" w14:textId="77777777" w:rsidR="00B12DF6" w:rsidRDefault="00B12DF6" w:rsidP="00294AB6">
            <w:pPr>
              <w:pStyle w:val="TAL"/>
              <w:rPr>
                <w:rFonts w:eastAsia="SimSun"/>
              </w:rPr>
            </w:pPr>
            <w:r w:rsidRPr="00C25669">
              <w:rPr>
                <w:rFonts w:eastAsia="SimSun"/>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EC3ED"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F2474" w14:textId="77777777" w:rsidR="00B12DF6" w:rsidRDefault="00B12DF6" w:rsidP="00294AB6">
            <w:pPr>
              <w:pStyle w:val="TAC"/>
              <w:rPr>
                <w:rFonts w:eastAsia="SimSun"/>
                <w:lang w:eastAsia="zh-CN"/>
              </w:rPr>
            </w:pPr>
            <w:r w:rsidRPr="00C25669">
              <w:rPr>
                <w:rFonts w:eastAsia="SimSun" w:hint="eastAsia"/>
                <w:lang w:eastAsia="zh-CN"/>
              </w:rPr>
              <w:t>1</w:t>
            </w:r>
          </w:p>
        </w:tc>
      </w:tr>
      <w:tr w:rsidR="00B12DF6" w:rsidRPr="00C25669" w14:paraId="3F5B0E63" w14:textId="77777777" w:rsidTr="00294AB6">
        <w:tc>
          <w:tcPr>
            <w:tcW w:w="2110" w:type="dxa"/>
            <w:gridSpan w:val="2"/>
            <w:vMerge/>
            <w:tcBorders>
              <w:left w:val="single" w:sz="4" w:space="0" w:color="auto"/>
              <w:right w:val="single" w:sz="4" w:space="0" w:color="auto"/>
            </w:tcBorders>
            <w:shd w:val="clear" w:color="auto" w:fill="auto"/>
            <w:vAlign w:val="center"/>
          </w:tcPr>
          <w:p w14:paraId="622F199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520F3" w14:textId="77777777" w:rsidR="00B12DF6" w:rsidRDefault="00B12DF6" w:rsidP="00294AB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FDF07B"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F6F3C" w14:textId="77777777" w:rsidR="00B12DF6" w:rsidRDefault="00B12DF6" w:rsidP="00294AB6">
            <w:pPr>
              <w:pStyle w:val="TAC"/>
              <w:rPr>
                <w:rFonts w:eastAsia="SimSun"/>
                <w:lang w:eastAsia="zh-CN"/>
              </w:rPr>
            </w:pPr>
            <w:r>
              <w:rPr>
                <w:lang w:eastAsia="zh-CN"/>
              </w:rPr>
              <w:t>Row 5,(4)</w:t>
            </w:r>
          </w:p>
        </w:tc>
      </w:tr>
      <w:tr w:rsidR="00B12DF6" w:rsidRPr="00C25669" w14:paraId="2BCD882C" w14:textId="77777777" w:rsidTr="00294AB6">
        <w:tc>
          <w:tcPr>
            <w:tcW w:w="2110" w:type="dxa"/>
            <w:gridSpan w:val="2"/>
            <w:vMerge/>
            <w:tcBorders>
              <w:left w:val="single" w:sz="4" w:space="0" w:color="auto"/>
              <w:right w:val="single" w:sz="4" w:space="0" w:color="auto"/>
            </w:tcBorders>
            <w:shd w:val="clear" w:color="auto" w:fill="auto"/>
            <w:vAlign w:val="center"/>
          </w:tcPr>
          <w:p w14:paraId="2343D1A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E8413" w14:textId="77777777" w:rsidR="00B12DF6" w:rsidRDefault="00B12DF6" w:rsidP="00294AB6">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DC4A3" w14:textId="77777777" w:rsidR="00B12DF6" w:rsidRPr="00C25669" w:rsidRDefault="00B12DF6" w:rsidP="00294AB6">
            <w:pPr>
              <w:pStyle w:val="TAL"/>
              <w:rPr>
                <w:rFonts w:eastAsia="SimSu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D853E" w14:textId="77777777" w:rsidR="00B12DF6" w:rsidRDefault="00B12DF6" w:rsidP="00294AB6">
            <w:pPr>
              <w:pStyle w:val="TAC"/>
              <w:rPr>
                <w:rFonts w:eastAsia="SimSun"/>
                <w:lang w:eastAsia="zh-CN"/>
              </w:rPr>
            </w:pPr>
            <w:r w:rsidRPr="00C25669">
              <w:rPr>
                <w:rFonts w:eastAsia="SimSun" w:hint="eastAsia"/>
                <w:lang w:eastAsia="zh-CN"/>
              </w:rPr>
              <w:t>(9)</w:t>
            </w:r>
          </w:p>
        </w:tc>
      </w:tr>
      <w:tr w:rsidR="00B12DF6" w:rsidRPr="00C25669" w14:paraId="35B4FAE9"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06EDC2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3DEE30"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64E7A517" w14:textId="77777777" w:rsidR="00B12DF6" w:rsidRDefault="00B12DF6" w:rsidP="00294AB6">
            <w:pPr>
              <w:pStyle w:val="TAL"/>
              <w:rPr>
                <w:rFonts w:eastAsia="SimSun"/>
              </w:rPr>
            </w:pP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B554A6" w14:textId="77777777" w:rsidR="00B12DF6" w:rsidRPr="00C25669" w:rsidRDefault="00B12DF6" w:rsidP="00294AB6">
            <w:pPr>
              <w:pStyle w:val="TAL"/>
              <w:rPr>
                <w:rFonts w:eastAsia="SimSu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D305C" w14:textId="77777777" w:rsidR="00B12DF6" w:rsidRDefault="00B12DF6" w:rsidP="00294AB6">
            <w:pPr>
              <w:pStyle w:val="TAC"/>
              <w:rPr>
                <w:rFonts w:eastAsia="SimSun"/>
                <w:lang w:eastAsia="zh-CN"/>
              </w:rPr>
            </w:pPr>
            <w:r>
              <w:rPr>
                <w:lang w:eastAsia="ja-JP"/>
              </w:rPr>
              <w:t>10</w:t>
            </w:r>
            <w:r w:rsidRPr="005527F0">
              <w:rPr>
                <w:rFonts w:hint="eastAsia"/>
                <w:lang w:eastAsia="ja-JP"/>
              </w:rPr>
              <w:t>/1</w:t>
            </w:r>
          </w:p>
        </w:tc>
      </w:tr>
      <w:tr w:rsidR="00B12DF6" w:rsidRPr="00C25669" w14:paraId="3455E6E5"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B0A8D0A" w14:textId="77777777" w:rsidR="00B12DF6" w:rsidRDefault="00B12DF6" w:rsidP="00294AB6">
            <w:pPr>
              <w:pStyle w:val="TAL"/>
              <w:rPr>
                <w:rFonts w:eastAsia="SimSun"/>
              </w:rPr>
            </w:pPr>
            <w:r w:rsidRPr="00C25669">
              <w:rPr>
                <w:rFonts w:eastAsia="SimSun"/>
              </w:rPr>
              <w:t>NZP CSI-RS for CSI acquisition</w:t>
            </w:r>
          </w:p>
          <w:p w14:paraId="5ED1B50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220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979279"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DB0D70" w14:textId="77777777" w:rsidR="00B12DF6" w:rsidRPr="005527F0" w:rsidRDefault="00B12DF6" w:rsidP="00294AB6">
            <w:pPr>
              <w:pStyle w:val="TAC"/>
              <w:rPr>
                <w:lang w:eastAsia="ja-JP"/>
              </w:rPr>
            </w:pPr>
            <w:r>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6797" w14:textId="77777777" w:rsidR="00B12DF6" w:rsidRPr="005527F0" w:rsidRDefault="00B12DF6" w:rsidP="00294AB6">
            <w:pPr>
              <w:pStyle w:val="TAC"/>
              <w:rPr>
                <w:lang w:eastAsia="ja-JP"/>
              </w:rPr>
            </w:pPr>
            <w:r>
              <w:rPr>
                <w:rFonts w:eastAsia="SimSun"/>
              </w:rPr>
              <w:t>Resource #10</w:t>
            </w:r>
          </w:p>
        </w:tc>
      </w:tr>
      <w:tr w:rsidR="00B12DF6" w:rsidRPr="00C25669" w14:paraId="719D1919" w14:textId="77777777" w:rsidTr="00294AB6">
        <w:tc>
          <w:tcPr>
            <w:tcW w:w="2110" w:type="dxa"/>
            <w:gridSpan w:val="2"/>
            <w:vMerge/>
            <w:tcBorders>
              <w:left w:val="single" w:sz="4" w:space="0" w:color="auto"/>
              <w:right w:val="single" w:sz="4" w:space="0" w:color="auto"/>
            </w:tcBorders>
            <w:shd w:val="clear" w:color="auto" w:fill="auto"/>
            <w:vAlign w:val="center"/>
          </w:tcPr>
          <w:p w14:paraId="5E87AD44"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EED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8CB5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32CE8ED" w14:textId="77777777" w:rsidR="00B12DF6" w:rsidRPr="005527F0" w:rsidRDefault="00B12DF6" w:rsidP="00294AB6">
            <w:pPr>
              <w:pStyle w:val="TAC"/>
              <w:rPr>
                <w:lang w:eastAsia="ja-JP"/>
              </w:rPr>
            </w:pPr>
            <w:r w:rsidRPr="00C25669">
              <w:rPr>
                <w:rFonts w:eastAsia="SimSun" w:hint="eastAsia"/>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814C" w14:textId="77777777" w:rsidR="00B12DF6" w:rsidRPr="005527F0" w:rsidRDefault="00B12DF6" w:rsidP="00294AB6">
            <w:pPr>
              <w:pStyle w:val="TAC"/>
              <w:rPr>
                <w:lang w:eastAsia="ja-JP"/>
              </w:rPr>
            </w:pPr>
            <w:r w:rsidRPr="00C25669">
              <w:rPr>
                <w:rFonts w:eastAsia="SimSun" w:hint="eastAsia"/>
                <w:lang w:eastAsia="zh-CN"/>
              </w:rPr>
              <w:t>Aperiodic</w:t>
            </w:r>
          </w:p>
        </w:tc>
      </w:tr>
      <w:tr w:rsidR="00B12DF6" w:rsidRPr="00C25669" w14:paraId="23F18AB3" w14:textId="77777777" w:rsidTr="00294AB6">
        <w:tc>
          <w:tcPr>
            <w:tcW w:w="2110" w:type="dxa"/>
            <w:gridSpan w:val="2"/>
            <w:vMerge/>
            <w:tcBorders>
              <w:left w:val="single" w:sz="4" w:space="0" w:color="auto"/>
              <w:right w:val="single" w:sz="4" w:space="0" w:color="auto"/>
            </w:tcBorders>
            <w:shd w:val="clear" w:color="auto" w:fill="auto"/>
            <w:vAlign w:val="center"/>
          </w:tcPr>
          <w:p w14:paraId="32D8C1C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EC62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53F432"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FCC06F1" w14:textId="77777777" w:rsidR="00B12DF6" w:rsidRPr="005527F0" w:rsidRDefault="00B12DF6" w:rsidP="00294AB6">
            <w:pPr>
              <w:pStyle w:val="TAC"/>
              <w:rPr>
                <w:lang w:eastAsia="ja-JP"/>
              </w:rPr>
            </w:pPr>
            <w:r w:rsidRPr="00C25669">
              <w:rPr>
                <w:rFonts w:eastAsia="SimSun" w:hint="eastAsia"/>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128" w14:textId="77777777" w:rsidR="00B12DF6" w:rsidRPr="005527F0" w:rsidRDefault="00B12DF6" w:rsidP="00294AB6">
            <w:pPr>
              <w:pStyle w:val="TAC"/>
              <w:rPr>
                <w:lang w:eastAsia="ja-JP"/>
              </w:rPr>
            </w:pPr>
            <w:r w:rsidRPr="00C25669">
              <w:rPr>
                <w:rFonts w:eastAsia="SimSun" w:hint="eastAsia"/>
                <w:lang w:eastAsia="zh-CN"/>
              </w:rPr>
              <w:t>8</w:t>
            </w:r>
          </w:p>
        </w:tc>
      </w:tr>
      <w:tr w:rsidR="00B12DF6" w:rsidRPr="00C25669" w14:paraId="3C9715BB" w14:textId="77777777" w:rsidTr="00294AB6">
        <w:tc>
          <w:tcPr>
            <w:tcW w:w="2110" w:type="dxa"/>
            <w:gridSpan w:val="2"/>
            <w:vMerge/>
            <w:tcBorders>
              <w:left w:val="single" w:sz="4" w:space="0" w:color="auto"/>
              <w:right w:val="single" w:sz="4" w:space="0" w:color="auto"/>
            </w:tcBorders>
            <w:shd w:val="clear" w:color="auto" w:fill="auto"/>
            <w:vAlign w:val="center"/>
          </w:tcPr>
          <w:p w14:paraId="0462AD3B"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C51E3"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FE626A"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128912" w14:textId="77777777" w:rsidR="00B12DF6" w:rsidRPr="005527F0" w:rsidRDefault="00B12DF6" w:rsidP="00294AB6">
            <w:pPr>
              <w:pStyle w:val="TAC"/>
              <w:rPr>
                <w:lang w:eastAsia="ja-JP"/>
              </w:rPr>
            </w:pPr>
            <w:r w:rsidRPr="00C25669">
              <w:rPr>
                <w:rFonts w:eastAsia="SimSun" w:hint="eastAsia"/>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6E74" w14:textId="77777777" w:rsidR="00B12DF6" w:rsidRPr="005527F0" w:rsidRDefault="00B12DF6" w:rsidP="00294AB6">
            <w:pPr>
              <w:pStyle w:val="TAC"/>
              <w:rPr>
                <w:lang w:eastAsia="ja-JP"/>
              </w:rPr>
            </w:pPr>
            <w:r w:rsidRPr="00C25669">
              <w:rPr>
                <w:rFonts w:eastAsia="SimSun" w:hint="eastAsia"/>
                <w:lang w:eastAsia="zh-CN"/>
              </w:rPr>
              <w:t>CDM4 (FD2, TD2)</w:t>
            </w:r>
          </w:p>
        </w:tc>
      </w:tr>
      <w:tr w:rsidR="00B12DF6" w:rsidRPr="00C25669" w14:paraId="290ADF9B" w14:textId="77777777" w:rsidTr="00294AB6">
        <w:tc>
          <w:tcPr>
            <w:tcW w:w="2110" w:type="dxa"/>
            <w:gridSpan w:val="2"/>
            <w:vMerge/>
            <w:tcBorders>
              <w:left w:val="single" w:sz="4" w:space="0" w:color="auto"/>
              <w:right w:val="single" w:sz="4" w:space="0" w:color="auto"/>
            </w:tcBorders>
            <w:shd w:val="clear" w:color="auto" w:fill="auto"/>
            <w:vAlign w:val="center"/>
          </w:tcPr>
          <w:p w14:paraId="0B298C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292B"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AC310F"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E2EF80" w14:textId="77777777" w:rsidR="00B12DF6" w:rsidRPr="005527F0" w:rsidRDefault="00B12DF6" w:rsidP="00294AB6">
            <w:pPr>
              <w:pStyle w:val="TAC"/>
              <w:rPr>
                <w:lang w:eastAsia="ja-JP"/>
              </w:rPr>
            </w:pPr>
            <w:r w:rsidRPr="00C25669">
              <w:rPr>
                <w:rFonts w:eastAsia="SimSun" w:hint="eastAsia"/>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06A7" w14:textId="77777777" w:rsidR="00B12DF6" w:rsidRPr="005527F0" w:rsidRDefault="00B12DF6" w:rsidP="00294AB6">
            <w:pPr>
              <w:pStyle w:val="TAC"/>
              <w:rPr>
                <w:lang w:eastAsia="ja-JP"/>
              </w:rPr>
            </w:pPr>
            <w:r w:rsidRPr="00C25669">
              <w:rPr>
                <w:rFonts w:eastAsia="SimSun" w:hint="eastAsia"/>
                <w:lang w:eastAsia="zh-CN"/>
              </w:rPr>
              <w:t>1</w:t>
            </w:r>
          </w:p>
        </w:tc>
      </w:tr>
      <w:tr w:rsidR="00B12DF6" w:rsidRPr="00C25669" w14:paraId="2F0A0609" w14:textId="77777777" w:rsidTr="00294AB6">
        <w:tc>
          <w:tcPr>
            <w:tcW w:w="2110" w:type="dxa"/>
            <w:gridSpan w:val="2"/>
            <w:vMerge/>
            <w:tcBorders>
              <w:left w:val="single" w:sz="4" w:space="0" w:color="auto"/>
              <w:right w:val="single" w:sz="4" w:space="0" w:color="auto"/>
            </w:tcBorders>
            <w:shd w:val="clear" w:color="auto" w:fill="auto"/>
            <w:vAlign w:val="center"/>
          </w:tcPr>
          <w:p w14:paraId="2130F3D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7FB63"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subcarrier index in the PRB used for CSI-RS</w:t>
            </w:r>
            <w:r w:rsidRPr="00E76E33" w:rsidDel="0032520A">
              <w:rPr>
                <w:rFonts w:ascii="Arial" w:eastAsia="SimSun" w:hAnsi="Arial"/>
                <w:sz w:val="18"/>
              </w:rPr>
              <w:t xml:space="preserve"> </w:t>
            </w:r>
            <w:r w:rsidRPr="00E76E33">
              <w:rPr>
                <w:rFonts w:ascii="Arial" w:eastAsia="SimSun" w:hAnsi="Arial"/>
                <w:sz w:val="18"/>
              </w:rPr>
              <w:t>(k</w:t>
            </w:r>
            <w:r w:rsidRPr="00E76E33">
              <w:rPr>
                <w:rFonts w:ascii="Arial" w:eastAsia="SimSun" w:hAnsi="Arial"/>
                <w:sz w:val="18"/>
                <w:vertAlign w:val="subscript"/>
              </w:rPr>
              <w:t>0</w:t>
            </w:r>
            <w:r w:rsidRPr="00E76E33">
              <w:rPr>
                <w:rFonts w:ascii="Arial" w:eastAsia="SimSun" w:hAnsi="Arial"/>
                <w:sz w:val="18"/>
              </w:rPr>
              <w:t>, k</w:t>
            </w:r>
            <w:r w:rsidRPr="00E76E33">
              <w:rPr>
                <w:rFonts w:ascii="Arial" w:eastAsia="SimSun" w:hAnsi="Arial"/>
                <w:sz w:val="18"/>
                <w:vertAlign w:val="subscript"/>
              </w:rPr>
              <w:t>1</w:t>
            </w:r>
            <w:r w:rsidRPr="00E76E33">
              <w:rPr>
                <w:rFonts w:ascii="Arial" w:eastAsia="SimSun"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43F535"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122CFFE" w14:textId="77777777" w:rsidR="00B12DF6" w:rsidRPr="005527F0" w:rsidRDefault="00B12DF6" w:rsidP="00294AB6">
            <w:pPr>
              <w:pStyle w:val="TAC"/>
              <w:rPr>
                <w:lang w:eastAsia="ja-JP"/>
              </w:rPr>
            </w:pPr>
            <w:r w:rsidRPr="00E76E33">
              <w:rPr>
                <w:rFonts w:eastAsia="SimSun" w:hint="eastAsia"/>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1FFAA" w14:textId="77777777" w:rsidR="00B12DF6" w:rsidRPr="005527F0" w:rsidRDefault="00B12DF6" w:rsidP="00294AB6">
            <w:pPr>
              <w:pStyle w:val="TAC"/>
              <w:rPr>
                <w:lang w:eastAsia="ja-JP"/>
              </w:rPr>
            </w:pPr>
            <w:r w:rsidRPr="00E76E33">
              <w:rPr>
                <w:rFonts w:eastAsia="SimSun" w:hint="eastAsia"/>
                <w:lang w:eastAsia="zh-CN"/>
              </w:rPr>
              <w:t>Row 8, (4,6)</w:t>
            </w:r>
          </w:p>
        </w:tc>
      </w:tr>
      <w:tr w:rsidR="00B12DF6" w:rsidRPr="00C25669" w14:paraId="70580D01" w14:textId="77777777" w:rsidTr="00294AB6">
        <w:tc>
          <w:tcPr>
            <w:tcW w:w="2110" w:type="dxa"/>
            <w:gridSpan w:val="2"/>
            <w:vMerge/>
            <w:tcBorders>
              <w:left w:val="single" w:sz="4" w:space="0" w:color="auto"/>
              <w:right w:val="single" w:sz="4" w:space="0" w:color="auto"/>
            </w:tcBorders>
            <w:shd w:val="clear" w:color="auto" w:fill="auto"/>
            <w:vAlign w:val="center"/>
          </w:tcPr>
          <w:p w14:paraId="2E96429D"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6557A" w14:textId="77777777" w:rsidR="00B12DF6" w:rsidRPr="00C25669" w:rsidRDefault="00B12DF6" w:rsidP="00294AB6">
            <w:pPr>
              <w:widowControl w:val="0"/>
              <w:spacing w:after="0"/>
              <w:rPr>
                <w:rFonts w:ascii="Arial" w:eastAsia="SimSun" w:hAnsi="Arial"/>
                <w:sz w:val="18"/>
              </w:rPr>
            </w:pPr>
            <w:r w:rsidRPr="00E76E33">
              <w:rPr>
                <w:rFonts w:ascii="Arial" w:eastAsia="SimSun" w:hAnsi="Arial"/>
                <w:sz w:val="18"/>
              </w:rPr>
              <w:t>First OFDM symbol in the PRB used for CSI-RS (l</w:t>
            </w:r>
            <w:r w:rsidRPr="00E76E33">
              <w:rPr>
                <w:rFonts w:ascii="Arial" w:eastAsia="SimSun" w:hAnsi="Arial"/>
                <w:sz w:val="18"/>
                <w:vertAlign w:val="subscript"/>
              </w:rPr>
              <w:t>0</w:t>
            </w:r>
            <w:r w:rsidRPr="00E76E33">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8A1E5C"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6BB7E9F" w14:textId="77777777" w:rsidR="00B12DF6" w:rsidRPr="005527F0" w:rsidRDefault="00B12DF6" w:rsidP="00294AB6">
            <w:pPr>
              <w:pStyle w:val="TAC"/>
              <w:rPr>
                <w:lang w:eastAsia="ja-JP"/>
              </w:rPr>
            </w:pPr>
            <w:r w:rsidRPr="00E76E33">
              <w:rPr>
                <w:rFonts w:eastAsia="SimSun" w:hint="eastAsia"/>
                <w:lang w:eastAsia="zh-CN"/>
              </w:rPr>
              <w:t>(5)</w:t>
            </w:r>
            <w:r w:rsidRPr="00E76E33">
              <w:rPr>
                <w:rFonts w:eastAsia="SimSun"/>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57360" w14:textId="77777777" w:rsidR="00B12DF6" w:rsidRPr="005527F0" w:rsidRDefault="00B12DF6" w:rsidP="00294AB6">
            <w:pPr>
              <w:pStyle w:val="TAC"/>
              <w:rPr>
                <w:lang w:eastAsia="ja-JP"/>
              </w:rPr>
            </w:pPr>
            <w:r>
              <w:rPr>
                <w:rFonts w:eastAsia="SimSun"/>
                <w:lang w:eastAsia="zh-CN"/>
              </w:rPr>
              <w:t>(9)</w:t>
            </w:r>
          </w:p>
        </w:tc>
      </w:tr>
      <w:tr w:rsidR="00B12DF6" w:rsidRPr="00C25669" w14:paraId="670E6517" w14:textId="77777777" w:rsidTr="00294AB6">
        <w:tc>
          <w:tcPr>
            <w:tcW w:w="2110" w:type="dxa"/>
            <w:gridSpan w:val="2"/>
            <w:vMerge/>
            <w:tcBorders>
              <w:left w:val="single" w:sz="4" w:space="0" w:color="auto"/>
              <w:right w:val="single" w:sz="4" w:space="0" w:color="auto"/>
            </w:tcBorders>
            <w:shd w:val="clear" w:color="auto" w:fill="auto"/>
            <w:vAlign w:val="center"/>
          </w:tcPr>
          <w:p w14:paraId="7CF7C530"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BCF2"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CSI-RS</w:t>
            </w:r>
          </w:p>
          <w:p w14:paraId="75E16927" w14:textId="77777777" w:rsidR="00B12DF6" w:rsidRPr="00C25669" w:rsidRDefault="00B12DF6" w:rsidP="00294AB6">
            <w:pPr>
              <w:widowControl w:val="0"/>
              <w:spacing w:after="0"/>
              <w:rPr>
                <w:rFonts w:ascii="Arial" w:eastAsia="SimSun"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8BE3D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AFC370" w14:textId="77777777" w:rsidR="00B12DF6" w:rsidRPr="005527F0" w:rsidRDefault="00B12DF6" w:rsidP="00294AB6">
            <w:pPr>
              <w:pStyle w:val="TAC"/>
              <w:rPr>
                <w:lang w:eastAsia="ja-JP"/>
              </w:rPr>
            </w:pPr>
            <w:r w:rsidRPr="00C25669">
              <w:rPr>
                <w:rFonts w:eastAsia="SimSun" w:hint="eastAsia"/>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9527D" w14:textId="77777777" w:rsidR="00B12DF6" w:rsidRPr="005527F0" w:rsidRDefault="00B12DF6" w:rsidP="00294AB6">
            <w:pPr>
              <w:pStyle w:val="TAC"/>
              <w:rPr>
                <w:lang w:eastAsia="ja-JP"/>
              </w:rPr>
            </w:pPr>
            <w:r w:rsidRPr="00C25669">
              <w:rPr>
                <w:rFonts w:eastAsia="SimSun" w:hint="eastAsia"/>
                <w:lang w:eastAsia="zh-CN"/>
              </w:rPr>
              <w:t>Not configured</w:t>
            </w:r>
          </w:p>
        </w:tc>
      </w:tr>
      <w:tr w:rsidR="00B12DF6" w:rsidRPr="00C25669" w14:paraId="6630E18B"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2E4921D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A3D998" w14:textId="77777777" w:rsidR="00B12DF6" w:rsidRPr="00C25669" w:rsidRDefault="00B12DF6" w:rsidP="00294AB6">
            <w:pPr>
              <w:widowControl w:val="0"/>
              <w:spacing w:after="0"/>
              <w:rPr>
                <w:rFonts w:ascii="Arial" w:eastAsia="SimSun" w:hAnsi="Arial"/>
                <w:sz w:val="18"/>
              </w:rPr>
            </w:pPr>
            <w:r w:rsidRPr="001F023B">
              <w:rPr>
                <w:rFonts w:ascii="Arial"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DF87AB" w14:textId="77777777" w:rsidR="00B12DF6" w:rsidRPr="00C25669" w:rsidRDefault="00B12DF6" w:rsidP="00294AB6">
            <w:pPr>
              <w:pStyle w:val="TAL"/>
              <w:rPr>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6470BB" w14:textId="77777777" w:rsidR="00B12DF6" w:rsidRPr="005527F0" w:rsidRDefault="00B12DF6" w:rsidP="00294AB6">
            <w:pPr>
              <w:pStyle w:val="TAC"/>
              <w:rPr>
                <w:lang w:eastAsia="ja-JP"/>
              </w:rPr>
            </w:pPr>
            <w:r w:rsidRPr="00C25669">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85F5" w14:textId="77777777" w:rsidR="00B12DF6" w:rsidRPr="005527F0" w:rsidRDefault="00B12DF6" w:rsidP="00294AB6">
            <w:pPr>
              <w:pStyle w:val="TAC"/>
              <w:rPr>
                <w:lang w:eastAsia="ja-JP"/>
              </w:rPr>
            </w:pPr>
            <w:r w:rsidRPr="00C25669">
              <w:rPr>
                <w:lang w:eastAsia="zh-CN"/>
              </w:rPr>
              <w:t>0</w:t>
            </w:r>
          </w:p>
        </w:tc>
      </w:tr>
      <w:tr w:rsidR="00B12DF6" w:rsidRPr="00C25669" w14:paraId="03F5083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7C496DA8" w14:textId="77777777" w:rsidR="00B12DF6" w:rsidRDefault="00B12DF6" w:rsidP="00294AB6">
            <w:pPr>
              <w:pStyle w:val="TAL"/>
              <w:rPr>
                <w:rFonts w:eastAsia="SimSun"/>
              </w:rPr>
            </w:pPr>
            <w:r w:rsidRPr="00C25669">
              <w:rPr>
                <w:rFonts w:eastAsia="SimSun"/>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800AFE8" w14:textId="77777777" w:rsidR="00B12DF6" w:rsidRPr="001F023B" w:rsidRDefault="00B12DF6" w:rsidP="00294AB6">
            <w:pPr>
              <w:widowControl w:val="0"/>
              <w:spacing w:after="0"/>
              <w:rPr>
                <w:rFonts w:ascii="Arial" w:hAnsi="Arial"/>
                <w:sz w:val="18"/>
              </w:rPr>
            </w:pPr>
            <w:r w:rsidRPr="00C25669">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9241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A1A71" w14:textId="77777777" w:rsidR="00B12DF6" w:rsidRPr="00C25669" w:rsidRDefault="00B12DF6" w:rsidP="00294AB6">
            <w:pPr>
              <w:pStyle w:val="TAC"/>
              <w:rPr>
                <w:lang w:eastAsia="zh-CN"/>
              </w:rPr>
            </w:pPr>
            <w:r w:rsidRPr="00C25669">
              <w:rPr>
                <w:rFonts w:eastAsia="SimSun" w:hint="eastAsia"/>
                <w:lang w:eastAsia="zh-CN"/>
              </w:rPr>
              <w:t>Aperiodic</w:t>
            </w:r>
          </w:p>
        </w:tc>
      </w:tr>
      <w:tr w:rsidR="00B12DF6" w:rsidRPr="00C25669" w14:paraId="5B923D54" w14:textId="77777777" w:rsidTr="00294AB6">
        <w:tc>
          <w:tcPr>
            <w:tcW w:w="2110" w:type="dxa"/>
            <w:gridSpan w:val="2"/>
            <w:vMerge/>
            <w:tcBorders>
              <w:left w:val="single" w:sz="4" w:space="0" w:color="auto"/>
              <w:right w:val="single" w:sz="4" w:space="0" w:color="auto"/>
            </w:tcBorders>
            <w:shd w:val="clear" w:color="auto" w:fill="auto"/>
            <w:vAlign w:val="center"/>
          </w:tcPr>
          <w:p w14:paraId="6A49E5EC"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0067FCD" w14:textId="77777777" w:rsidR="00B12DF6" w:rsidRPr="001F023B" w:rsidRDefault="00B12DF6" w:rsidP="00294AB6">
            <w:pPr>
              <w:widowControl w:val="0"/>
              <w:spacing w:after="0"/>
              <w:rPr>
                <w:rFonts w:ascii="Arial" w:hAnsi="Arial"/>
                <w:sz w:val="18"/>
              </w:rPr>
            </w:pPr>
            <w:r w:rsidRPr="00C25669">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61B8F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6966" w14:textId="77777777" w:rsidR="00B12DF6" w:rsidRPr="00C25669" w:rsidRDefault="00B12DF6" w:rsidP="00294AB6">
            <w:pPr>
              <w:pStyle w:val="TAC"/>
              <w:rPr>
                <w:lang w:eastAsia="zh-CN"/>
              </w:rPr>
            </w:pPr>
            <w:r w:rsidRPr="00C25669">
              <w:rPr>
                <w:rFonts w:eastAsia="SimSun" w:hint="eastAsia"/>
                <w:lang w:eastAsia="zh-CN"/>
              </w:rPr>
              <w:t>Pattern 0</w:t>
            </w:r>
          </w:p>
        </w:tc>
      </w:tr>
      <w:tr w:rsidR="00B12DF6" w:rsidRPr="00C25669" w14:paraId="031147E9" w14:textId="77777777" w:rsidTr="00294AB6">
        <w:tc>
          <w:tcPr>
            <w:tcW w:w="2110" w:type="dxa"/>
            <w:gridSpan w:val="2"/>
            <w:vMerge/>
            <w:tcBorders>
              <w:left w:val="single" w:sz="4" w:space="0" w:color="auto"/>
              <w:right w:val="single" w:sz="4" w:space="0" w:color="auto"/>
            </w:tcBorders>
            <w:shd w:val="clear" w:color="auto" w:fill="auto"/>
            <w:vAlign w:val="center"/>
          </w:tcPr>
          <w:p w14:paraId="1447A01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AD5BE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CSI-IM Resource Mapping</w:t>
            </w:r>
          </w:p>
          <w:p w14:paraId="14EA5E7C" w14:textId="77777777" w:rsidR="00B12DF6" w:rsidRPr="001F023B" w:rsidRDefault="00B12DF6" w:rsidP="00294AB6">
            <w:pPr>
              <w:widowControl w:val="0"/>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37849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7D634" w14:textId="77777777" w:rsidR="00B12DF6" w:rsidRPr="00C25669" w:rsidRDefault="00B12DF6" w:rsidP="00294AB6">
            <w:pPr>
              <w:pStyle w:val="TAC"/>
              <w:rPr>
                <w:lang w:eastAsia="zh-CN"/>
              </w:rPr>
            </w:pPr>
            <w:r w:rsidRPr="00C25669">
              <w:rPr>
                <w:rFonts w:eastAsia="SimSun" w:hint="eastAsia"/>
                <w:lang w:eastAsia="zh-CN"/>
              </w:rPr>
              <w:t>(4,9)</w:t>
            </w:r>
          </w:p>
        </w:tc>
      </w:tr>
      <w:tr w:rsidR="00B12DF6" w:rsidRPr="00C25669" w14:paraId="3D642A77" w14:textId="77777777" w:rsidTr="00294AB6">
        <w:tc>
          <w:tcPr>
            <w:tcW w:w="2110" w:type="dxa"/>
            <w:gridSpan w:val="2"/>
            <w:vMerge/>
            <w:tcBorders>
              <w:left w:val="single" w:sz="4" w:space="0" w:color="auto"/>
              <w:bottom w:val="single" w:sz="4" w:space="0" w:color="auto"/>
              <w:right w:val="single" w:sz="4" w:space="0" w:color="auto"/>
            </w:tcBorders>
            <w:shd w:val="clear" w:color="auto" w:fill="auto"/>
            <w:vAlign w:val="center"/>
          </w:tcPr>
          <w:p w14:paraId="49005FE7"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6C0BD8" w14:textId="77777777" w:rsidR="00B12DF6" w:rsidRPr="00C25669" w:rsidRDefault="00B12DF6" w:rsidP="00294AB6">
            <w:pPr>
              <w:widowControl w:val="0"/>
              <w:spacing w:after="0"/>
              <w:rPr>
                <w:rFonts w:ascii="Arial" w:hAnsi="Arial"/>
                <w:sz w:val="18"/>
              </w:rPr>
            </w:pPr>
            <w:r w:rsidRPr="00C25669">
              <w:rPr>
                <w:rFonts w:ascii="Arial" w:eastAsia="SimSun" w:hAnsi="Arial"/>
                <w:sz w:val="18"/>
              </w:rPr>
              <w:t>CSI-IM timeConfig</w:t>
            </w:r>
          </w:p>
          <w:p w14:paraId="020F2FAB" w14:textId="77777777" w:rsidR="00B12DF6" w:rsidRPr="001F023B" w:rsidRDefault="00B12DF6" w:rsidP="00294AB6">
            <w:pPr>
              <w:widowControl w:val="0"/>
              <w:spacing w:after="0"/>
              <w:rPr>
                <w:rFonts w:ascii="Arial" w:hAnsi="Arial"/>
                <w:sz w:val="18"/>
              </w:rPr>
            </w:pPr>
            <w:r>
              <w:rPr>
                <w:rFonts w:ascii="Arial" w:eastAsia="SimSun" w:hAnsi="Arial" w:hint="eastAsia"/>
                <w:sz w:val="18"/>
                <w:lang w:eastAsia="zh-CN"/>
              </w:rPr>
              <w:t>periodicity</w:t>
            </w:r>
            <w:r w:rsidRPr="00C25669">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A4709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1C0F" w14:textId="77777777" w:rsidR="00B12DF6" w:rsidRPr="00C25669" w:rsidRDefault="00B12DF6" w:rsidP="00294AB6">
            <w:pPr>
              <w:pStyle w:val="TAC"/>
              <w:rPr>
                <w:lang w:eastAsia="zh-CN"/>
              </w:rPr>
            </w:pPr>
            <w:r w:rsidRPr="00C25669">
              <w:rPr>
                <w:rFonts w:eastAsia="SimSun" w:hint="eastAsia"/>
                <w:lang w:eastAsia="zh-CN"/>
              </w:rPr>
              <w:t>Not configured</w:t>
            </w:r>
          </w:p>
        </w:tc>
      </w:tr>
      <w:tr w:rsidR="00B12DF6" w:rsidRPr="00C25669" w14:paraId="1064782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BDE7DA" w14:textId="77777777" w:rsidR="00B12DF6" w:rsidRPr="00C25669" w:rsidRDefault="00B12DF6" w:rsidP="00294AB6">
            <w:pPr>
              <w:pStyle w:val="TAL"/>
              <w:rPr>
                <w:rFonts w:eastAsia="SimSun"/>
              </w:rPr>
            </w:pPr>
            <w:r w:rsidRPr="00C25669">
              <w:rPr>
                <w:rFonts w:eastAsia="SimSun"/>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74811D"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A3D74" w14:textId="77777777" w:rsidR="00B12DF6" w:rsidRPr="00C25669" w:rsidRDefault="00B12DF6" w:rsidP="00294AB6">
            <w:pPr>
              <w:pStyle w:val="TAC"/>
              <w:rPr>
                <w:rFonts w:eastAsia="SimSun"/>
                <w:lang w:eastAsia="zh-CN"/>
              </w:rPr>
            </w:pPr>
            <w:r w:rsidRPr="00C25669">
              <w:rPr>
                <w:rFonts w:eastAsia="SimSun" w:hint="eastAsia"/>
                <w:lang w:eastAsia="zh-CN"/>
              </w:rPr>
              <w:t>Aperiodic</w:t>
            </w:r>
          </w:p>
        </w:tc>
      </w:tr>
      <w:tr w:rsidR="00B12DF6" w:rsidRPr="00C25669" w14:paraId="2CA5FAF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962A1BF" w14:textId="77777777" w:rsidR="00B12DF6" w:rsidRPr="00C25669" w:rsidRDefault="00B12DF6" w:rsidP="00294AB6">
            <w:pPr>
              <w:pStyle w:val="TAL"/>
              <w:rPr>
                <w:rFonts w:eastAsia="SimSun"/>
              </w:rPr>
            </w:pPr>
            <w:r w:rsidRPr="00C25669">
              <w:rPr>
                <w:rFonts w:eastAsia="SimSun"/>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E408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8807C" w14:textId="77777777" w:rsidR="00B12DF6" w:rsidRPr="00C25669" w:rsidRDefault="00B12DF6" w:rsidP="00294AB6">
            <w:pPr>
              <w:pStyle w:val="TAC"/>
              <w:rPr>
                <w:rFonts w:eastAsia="SimSun"/>
                <w:lang w:eastAsia="zh-CN"/>
              </w:rPr>
            </w:pPr>
            <w:r w:rsidRPr="00C25669">
              <w:rPr>
                <w:rFonts w:eastAsia="SimSun" w:hint="eastAsia"/>
                <w:lang w:eastAsia="zh-CN"/>
              </w:rPr>
              <w:t>Table 1</w:t>
            </w:r>
          </w:p>
        </w:tc>
      </w:tr>
      <w:tr w:rsidR="00B12DF6" w:rsidRPr="00C25669" w14:paraId="17F6DD2D"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6991750" w14:textId="77777777" w:rsidR="00B12DF6" w:rsidRPr="00C25669" w:rsidRDefault="00B12DF6" w:rsidP="00294AB6">
            <w:pPr>
              <w:pStyle w:val="TAL"/>
              <w:rPr>
                <w:rFonts w:eastAsia="SimSun"/>
              </w:rPr>
            </w:pPr>
            <w:r w:rsidRPr="00C25669">
              <w:rPr>
                <w:rFonts w:eastAsia="SimSun"/>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204C8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23AED3" w14:textId="77777777" w:rsidR="00B12DF6" w:rsidRPr="00C25669" w:rsidRDefault="00B12DF6" w:rsidP="00294AB6">
            <w:pPr>
              <w:pStyle w:val="TAC"/>
              <w:rPr>
                <w:rFonts w:eastAsia="SimSun"/>
                <w:lang w:eastAsia="zh-CN"/>
              </w:rPr>
            </w:pPr>
            <w:r w:rsidRPr="00C25669">
              <w:rPr>
                <w:rFonts w:eastAsia="SimSun"/>
                <w:lang w:eastAsia="zh-CN"/>
              </w:rPr>
              <w:t>cri-RI-PMI-CQI</w:t>
            </w:r>
          </w:p>
        </w:tc>
      </w:tr>
      <w:tr w:rsidR="00B12DF6" w:rsidRPr="00C25669" w14:paraId="77B7F49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48FB906" w14:textId="77777777" w:rsidR="00B12DF6" w:rsidRPr="00294AB6" w:rsidRDefault="00B12DF6" w:rsidP="00294AB6">
            <w:pPr>
              <w:pStyle w:val="TAL"/>
              <w:rPr>
                <w:rFonts w:eastAsia="SimSun"/>
              </w:rPr>
            </w:pPr>
            <w:r w:rsidRPr="00294AB6">
              <w:rPr>
                <w:rFonts w:eastAsia="SimSun"/>
              </w:rPr>
              <w:t>csi</w:t>
            </w:r>
            <w:r w:rsidRPr="00294AB6">
              <w:rPr>
                <w:rFonts w:eastAsia="MS Mincho" w:cs="Arial"/>
                <w:iCs/>
                <w:color w:val="000000"/>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BA056E"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F1651" w14:textId="77777777" w:rsidR="00B12DF6" w:rsidRPr="00294AB6" w:rsidRDefault="00B12DF6" w:rsidP="00294AB6">
            <w:pPr>
              <w:pStyle w:val="TAC"/>
              <w:rPr>
                <w:rFonts w:eastAsia="SimSun"/>
                <w:lang w:eastAsia="zh-CN"/>
              </w:rPr>
            </w:pPr>
            <w:r w:rsidRPr="00294AB6">
              <w:rPr>
                <w:rFonts w:eastAsia="MS Mincho" w:cs="Arial"/>
                <w:color w:val="000000"/>
                <w:szCs w:val="18"/>
              </w:rPr>
              <w:t>Mode1</w:t>
            </w:r>
          </w:p>
        </w:tc>
      </w:tr>
      <w:tr w:rsidR="00B12DF6" w:rsidRPr="00C25669" w14:paraId="6E7C5743"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72F5CE2" w14:textId="77777777" w:rsidR="00B12DF6" w:rsidRPr="00294AB6" w:rsidRDefault="00B12DF6" w:rsidP="00294AB6">
            <w:pPr>
              <w:pStyle w:val="TAL"/>
              <w:rPr>
                <w:rFonts w:eastAsia="SimSun"/>
              </w:rPr>
            </w:pPr>
            <w:r w:rsidRPr="00294AB6">
              <w:rPr>
                <w:rFonts w:eastAsia="MS Mincho" w:cs="Arial"/>
                <w:iCs/>
                <w:color w:val="000000"/>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0B3913"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941C2" w14:textId="77777777" w:rsidR="00B12DF6" w:rsidRPr="00294AB6" w:rsidRDefault="00B12DF6" w:rsidP="00294AB6">
            <w:pPr>
              <w:pStyle w:val="TAC"/>
              <w:rPr>
                <w:rFonts w:eastAsia="SimSun"/>
                <w:lang w:eastAsia="zh-CN"/>
              </w:rPr>
            </w:pPr>
            <m:oMathPara>
              <m:oMath>
                <m:r>
                  <w:rPr>
                    <w:rFonts w:ascii="Cambria Math" w:eastAsia="MS Mincho" w:hAnsi="Cambria Math" w:cs="Arial"/>
                    <w:color w:val="000000"/>
                    <w:szCs w:val="18"/>
                  </w:rPr>
                  <m:t>X=0</m:t>
                </m:r>
              </m:oMath>
            </m:oMathPara>
          </w:p>
        </w:tc>
      </w:tr>
      <w:tr w:rsidR="00B12DF6" w:rsidRPr="00C25669" w14:paraId="2DECBD3B"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32C907D" w14:textId="77777777" w:rsidR="00B12DF6" w:rsidRPr="00294AB6" w:rsidRDefault="00B12DF6" w:rsidP="00294AB6">
            <w:pPr>
              <w:pStyle w:val="TAL"/>
              <w:rPr>
                <w:rFonts w:eastAsia="MS Mincho" w:cs="Arial"/>
                <w:iCs/>
                <w:color w:val="000000"/>
                <w:szCs w:val="18"/>
              </w:rPr>
            </w:pPr>
            <w:r w:rsidRPr="00294AB6">
              <w:rPr>
                <w:rFonts w:eastAsia="MS Mincho" w:cs="Arial"/>
                <w:iCs/>
                <w:color w:val="000000"/>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FDBA8" w14:textId="77777777" w:rsidR="00B12DF6" w:rsidRPr="00294AB6"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AAA7A" w14:textId="77777777" w:rsidR="00B12DF6" w:rsidRPr="00294AB6" w:rsidRDefault="00B12DF6" w:rsidP="00294AB6">
            <w:pPr>
              <w:pStyle w:val="TAC"/>
            </w:pPr>
            <w:r w:rsidRPr="00294AB6">
              <w:rPr>
                <w:rFonts w:eastAsia="SimSun"/>
                <w:color w:val="000000"/>
                <w:szCs w:val="18"/>
              </w:rPr>
              <w:t>CMR group #1: {NZP CSI-RS resource #</w:t>
            </w:r>
            <w:r>
              <w:rPr>
                <w:rFonts w:eastAsia="SimSun"/>
                <w:color w:val="000000"/>
                <w:szCs w:val="18"/>
              </w:rPr>
              <w:t>9</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p>
          <w:p w14:paraId="6ABADA1E" w14:textId="77777777" w:rsidR="00B12DF6" w:rsidRPr="00294AB6" w:rsidRDefault="00B12DF6" w:rsidP="00294AB6">
            <w:pPr>
              <w:pStyle w:val="TAC"/>
            </w:pPr>
            <w:r w:rsidRPr="00294AB6">
              <w:rPr>
                <w:rFonts w:eastAsia="SimSun"/>
                <w:color w:val="000000"/>
                <w:szCs w:val="18"/>
              </w:rPr>
              <w:t>CMR group #2:  {NZP CSI-RS resource #1</w:t>
            </w:r>
            <w:r>
              <w:rPr>
                <w:rFonts w:eastAsia="SimSun"/>
                <w:color w:val="000000"/>
                <w:szCs w:val="18"/>
              </w:rPr>
              <w:t>0</w:t>
            </w:r>
            <w:r w:rsidRPr="00294AB6">
              <w:rPr>
                <w:rFonts w:eastAsia="SimSun"/>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p>
          <w:p w14:paraId="1D4E9BE6" w14:textId="77777777" w:rsidR="00B12DF6" w:rsidRPr="00294AB6" w:rsidRDefault="00B12DF6" w:rsidP="00294AB6">
            <w:pPr>
              <w:pStyle w:val="TAC"/>
              <w:rPr>
                <w:rFonts w:eastAsia="SimSun"/>
                <w:color w:val="000000"/>
                <w:szCs w:val="18"/>
              </w:rPr>
            </w:pPr>
          </w:p>
          <w:p w14:paraId="6BBF88B7" w14:textId="77777777" w:rsidR="00B12DF6" w:rsidRPr="00294AB6" w:rsidRDefault="00B12DF6" w:rsidP="00294AB6">
            <w:pPr>
              <w:pStyle w:val="TAC"/>
              <w:rPr>
                <w:rFonts w:eastAsia="SimSun"/>
                <w:color w:val="000000"/>
                <w:szCs w:val="18"/>
                <w:lang w:eastAsia="zh-CN"/>
              </w:rPr>
            </w:pPr>
            <w:r w:rsidRPr="00294AB6">
              <w:rPr>
                <w:rFonts w:eastAsia="SimSun"/>
                <w:color w:val="000000"/>
                <w:szCs w:val="18"/>
              </w:rPr>
              <w:t>CMR pari</w:t>
            </w:r>
            <w:r w:rsidRPr="00294AB6">
              <w:rPr>
                <w:rFonts w:eastAsia="SimSun"/>
                <w:color w:val="000000"/>
                <w:szCs w:val="18"/>
                <w:lang w:eastAsia="zh-CN"/>
              </w:rPr>
              <w:t>ng:  {NZP CSI-RS resource #</w:t>
            </w:r>
            <w:r>
              <w:rPr>
                <w:rFonts w:eastAsia="SimSun"/>
                <w:color w:val="000000"/>
                <w:szCs w:val="18"/>
                <w:lang w:eastAsia="zh-CN"/>
              </w:rPr>
              <w:t>9</w:t>
            </w:r>
            <w:r w:rsidRPr="00294AB6">
              <w:rPr>
                <w:rFonts w:eastAsia="SimSun"/>
                <w:color w:val="000000"/>
                <w:szCs w:val="18"/>
                <w:lang w:eastAsia="zh-CN"/>
              </w:rPr>
              <w:t>, NZP CSI-RS resource #1</w:t>
            </w:r>
            <w:r>
              <w:rPr>
                <w:rFonts w:eastAsia="SimSun"/>
                <w:color w:val="000000"/>
                <w:szCs w:val="18"/>
                <w:lang w:eastAsia="zh-CN"/>
              </w:rPr>
              <w:t>0</w:t>
            </w:r>
            <w:r w:rsidRPr="00294AB6">
              <w:rPr>
                <w:rFonts w:eastAsia="SimSun"/>
                <w:color w:val="000000"/>
                <w:szCs w:val="18"/>
                <w:lang w:eastAsia="zh-CN"/>
              </w:rPr>
              <w:t>}</w:t>
            </w:r>
          </w:p>
        </w:tc>
      </w:tr>
      <w:tr w:rsidR="00B12DF6" w:rsidRPr="00C25669" w14:paraId="2997683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E2457DF" w14:textId="77777777" w:rsidR="00B12DF6" w:rsidRPr="00C25669" w:rsidRDefault="00B12DF6" w:rsidP="00294AB6">
            <w:pPr>
              <w:pStyle w:val="TAL"/>
              <w:rPr>
                <w:rFonts w:eastAsia="SimSun"/>
              </w:rPr>
            </w:pPr>
            <w:r w:rsidRPr="00C25669">
              <w:rPr>
                <w:rFonts w:eastAsia="SimSun"/>
              </w:rPr>
              <w:t>timeRestrictionFor</w:t>
            </w:r>
            <w:r w:rsidRPr="00C25669">
              <w:rPr>
                <w:rFonts w:eastAsia="SimSun" w:hint="eastAsia"/>
                <w:lang w:eastAsia="zh-CN"/>
              </w:rPr>
              <w:t>Channel</w:t>
            </w:r>
            <w:r w:rsidRPr="00C25669">
              <w:rPr>
                <w:rFonts w:eastAsia="SimSun"/>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4C053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DF7C"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172245A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0862AD3" w14:textId="77777777" w:rsidR="00B12DF6" w:rsidRPr="00C25669" w:rsidRDefault="00B12DF6" w:rsidP="00294AB6">
            <w:pPr>
              <w:pStyle w:val="TAL"/>
              <w:rPr>
                <w:rFonts w:eastAsia="SimSun"/>
              </w:rPr>
            </w:pPr>
            <w:r w:rsidRPr="00C25669">
              <w:rPr>
                <w:rFonts w:eastAsia="SimSun"/>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25AB82"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15F50" w14:textId="77777777" w:rsidR="00B12DF6" w:rsidRPr="00C25669" w:rsidRDefault="00B12DF6" w:rsidP="00294AB6">
            <w:pPr>
              <w:pStyle w:val="TAC"/>
              <w:rPr>
                <w:rFonts w:eastAsia="SimSun"/>
                <w:lang w:eastAsia="zh-CN"/>
              </w:rPr>
            </w:pPr>
            <w:r w:rsidRPr="00C25669">
              <w:rPr>
                <w:rFonts w:eastAsia="SimSun" w:hint="eastAsia"/>
                <w:lang w:eastAsia="zh-CN"/>
              </w:rPr>
              <w:t>Not configured</w:t>
            </w:r>
          </w:p>
        </w:tc>
      </w:tr>
      <w:tr w:rsidR="00B12DF6" w:rsidRPr="00C25669" w14:paraId="30487FA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8D7A783" w14:textId="77777777" w:rsidR="00B12DF6" w:rsidRPr="00C25669" w:rsidRDefault="00B12DF6" w:rsidP="00294AB6">
            <w:pPr>
              <w:pStyle w:val="TAL"/>
              <w:rPr>
                <w:rFonts w:eastAsia="SimSun"/>
              </w:rPr>
            </w:pPr>
            <w:r w:rsidRPr="00C25669">
              <w:rPr>
                <w:rFonts w:eastAsia="SimSun"/>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41FFC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DE5E"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ED4D949"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856431E" w14:textId="77777777" w:rsidR="00B12DF6" w:rsidRPr="00C25669" w:rsidRDefault="00B12DF6" w:rsidP="00294AB6">
            <w:pPr>
              <w:pStyle w:val="TAL"/>
              <w:rPr>
                <w:rFonts w:eastAsia="SimSun"/>
              </w:rPr>
            </w:pPr>
            <w:r w:rsidRPr="00C25669">
              <w:rPr>
                <w:rFonts w:eastAsia="SimSun"/>
              </w:rPr>
              <w:t>pmi-FormatIndicator</w:t>
            </w:r>
            <w:r w:rsidRPr="00C25669">
              <w:rPr>
                <w:rFonts w:eastAsia="SimSun"/>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59D61A"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77751F" w14:textId="77777777" w:rsidR="00B12DF6" w:rsidRPr="00C25669" w:rsidRDefault="00B12DF6" w:rsidP="00294AB6">
            <w:pPr>
              <w:pStyle w:val="TAC"/>
              <w:rPr>
                <w:rFonts w:eastAsia="SimSun"/>
                <w:lang w:eastAsia="zh-CN"/>
              </w:rPr>
            </w:pPr>
            <w:r w:rsidRPr="00C25669">
              <w:rPr>
                <w:rFonts w:eastAsia="SimSun" w:hint="eastAsia"/>
                <w:lang w:eastAsia="zh-CN"/>
              </w:rPr>
              <w:t>Wideband</w:t>
            </w:r>
          </w:p>
        </w:tc>
      </w:tr>
      <w:tr w:rsidR="00B12DF6" w:rsidRPr="00C25669" w14:paraId="761010C8"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46A0BA1C" w14:textId="77777777" w:rsidR="00B12DF6" w:rsidRPr="00C25669" w:rsidRDefault="00B12DF6" w:rsidP="00294AB6">
            <w:pPr>
              <w:pStyle w:val="TAL"/>
              <w:rPr>
                <w:rFonts w:eastAsia="SimSun"/>
              </w:rPr>
            </w:pPr>
            <w:r w:rsidRPr="00C25669">
              <w:rPr>
                <w:rFonts w:eastAsia="SimSun"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108FED" w14:textId="77777777" w:rsidR="00B12DF6" w:rsidRPr="00C25669" w:rsidRDefault="00B12DF6" w:rsidP="00294AB6">
            <w:pPr>
              <w:pStyle w:val="TAL"/>
              <w:rPr>
                <w:rFonts w:eastAsia="SimSun"/>
                <w:lang w:eastAsia="zh-CN"/>
              </w:rPr>
            </w:pPr>
            <w:r w:rsidRPr="00C25669">
              <w:rPr>
                <w:rFonts w:eastAsia="SimSun"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E4313" w14:textId="77777777" w:rsidR="00B12DF6" w:rsidRPr="00C25669" w:rsidRDefault="00B12DF6" w:rsidP="00294AB6">
            <w:pPr>
              <w:pStyle w:val="TAC"/>
              <w:rPr>
                <w:rFonts w:eastAsia="SimSun"/>
                <w:lang w:eastAsia="zh-CN"/>
              </w:rPr>
            </w:pPr>
            <w:r w:rsidRPr="00C25669">
              <w:rPr>
                <w:rFonts w:eastAsia="SimSun" w:cs="Arial"/>
                <w:szCs w:val="18"/>
              </w:rPr>
              <w:t>8</w:t>
            </w:r>
          </w:p>
        </w:tc>
      </w:tr>
      <w:tr w:rsidR="00B12DF6" w:rsidRPr="00C25669" w14:paraId="4D26C98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160C389" w14:textId="77777777" w:rsidR="00B12DF6" w:rsidRPr="00C25669" w:rsidRDefault="00B12DF6" w:rsidP="00294AB6">
            <w:pPr>
              <w:pStyle w:val="TAL"/>
              <w:rPr>
                <w:rFonts w:eastAsia="SimSun"/>
              </w:rPr>
            </w:pPr>
            <w:r w:rsidRPr="006B1DA0">
              <w:rPr>
                <w:rFonts w:eastAsia="SimSun"/>
              </w:rPr>
              <w:t>csi</w:t>
            </w:r>
            <w:r w:rsidRPr="00C25669">
              <w:rPr>
                <w:rFonts w:eastAsia="SimSun" w:cs="Arial"/>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3A5AC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94F5F" w14:textId="77777777" w:rsidR="00B12DF6" w:rsidRPr="00C25669" w:rsidRDefault="00B12DF6" w:rsidP="00294AB6">
            <w:pPr>
              <w:pStyle w:val="TAC"/>
              <w:rPr>
                <w:rFonts w:eastAsia="SimSun"/>
                <w:lang w:eastAsia="zh-CN"/>
              </w:rPr>
            </w:pPr>
            <w:r w:rsidRPr="00C25669">
              <w:rPr>
                <w:rFonts w:eastAsia="SimSun" w:cs="Arial"/>
                <w:szCs w:val="18"/>
              </w:rPr>
              <w:t>1111111</w:t>
            </w:r>
          </w:p>
        </w:tc>
      </w:tr>
      <w:tr w:rsidR="00B12DF6" w:rsidRPr="00C25669" w14:paraId="0D8395E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40D131B" w14:textId="77777777" w:rsidR="00B12DF6" w:rsidRPr="00C25669" w:rsidRDefault="00B12DF6" w:rsidP="00294AB6">
            <w:pPr>
              <w:pStyle w:val="TAL"/>
              <w:rPr>
                <w:rFonts w:eastAsia="SimSun"/>
              </w:rPr>
            </w:pPr>
            <w:r w:rsidRPr="00C25669">
              <w:rPr>
                <w:rFonts w:eastAsia="SimSun"/>
              </w:rPr>
              <w:t xml:space="preserve">CSI-Report </w:t>
            </w:r>
            <w:r>
              <w:rPr>
                <w:rFonts w:eastAsia="SimSun" w:hint="eastAsia"/>
                <w:lang w:eastAsia="zh-CN"/>
              </w:rPr>
              <w:t>periodicity</w:t>
            </w:r>
            <w:r w:rsidRPr="00C25669">
              <w:rPr>
                <w:rFonts w:eastAsia="SimSun"/>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2EA51" w14:textId="77777777" w:rsidR="00B12DF6" w:rsidRPr="00C25669" w:rsidRDefault="00B12DF6" w:rsidP="00294AB6">
            <w:pPr>
              <w:pStyle w:val="TAL"/>
              <w:rPr>
                <w:rFonts w:eastAsia="SimSun"/>
                <w:lang w:eastAsia="zh-CN"/>
              </w:rPr>
            </w:pPr>
            <w:r w:rsidRPr="00C25669">
              <w:rPr>
                <w:rFonts w:eastAsia="SimSun" w:hint="eastAsia"/>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41AC3" w14:textId="77777777" w:rsidR="00B12DF6" w:rsidRPr="00C25669" w:rsidRDefault="00B12DF6" w:rsidP="00294AB6">
            <w:pPr>
              <w:pStyle w:val="TAC"/>
              <w:rPr>
                <w:rFonts w:eastAsia="SimSun"/>
                <w:lang w:eastAsia="zh-CN"/>
              </w:rPr>
            </w:pPr>
            <w:r>
              <w:rPr>
                <w:rFonts w:eastAsia="SimSun"/>
                <w:lang w:eastAsia="zh-CN"/>
              </w:rPr>
              <w:t>Not configured</w:t>
            </w:r>
          </w:p>
        </w:tc>
      </w:tr>
      <w:tr w:rsidR="00B12DF6" w:rsidRPr="00C25669" w14:paraId="445721A0" w14:textId="77777777" w:rsidTr="00294AB6">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0C1AFB24" w14:textId="77777777" w:rsidR="00B12DF6" w:rsidRPr="00C25669" w:rsidRDefault="00B12DF6" w:rsidP="00294AB6">
            <w:pPr>
              <w:pStyle w:val="TAL"/>
              <w:rPr>
                <w:rFonts w:eastAsia="SimSun"/>
              </w:rPr>
            </w:pPr>
            <w:r w:rsidRPr="006B1DA0">
              <w:rPr>
                <w:rFonts w:eastAsia="SimSun"/>
              </w:rPr>
              <w:t>Aperiodic</w:t>
            </w:r>
            <w:r w:rsidRPr="00C25669">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21525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0D1A2" w14:textId="77777777" w:rsidR="00B12DF6" w:rsidRPr="00C25669" w:rsidRDefault="00B12DF6" w:rsidP="00294AB6">
            <w:pPr>
              <w:pStyle w:val="TAC"/>
              <w:rPr>
                <w:rFonts w:eastAsia="SimSun"/>
                <w:lang w:eastAsia="zh-CN"/>
              </w:rPr>
            </w:pPr>
            <w:r w:rsidRPr="00C25669">
              <w:rPr>
                <w:lang w:eastAsia="zh-CN"/>
              </w:rPr>
              <w:t>5</w:t>
            </w:r>
          </w:p>
        </w:tc>
      </w:tr>
      <w:tr w:rsidR="00B12DF6" w:rsidRPr="00C25669" w14:paraId="702CA99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DB1C593" w14:textId="77777777" w:rsidR="00B12DF6" w:rsidRPr="00C25669" w:rsidRDefault="00B12DF6" w:rsidP="00294AB6">
            <w:pPr>
              <w:pStyle w:val="TAL"/>
              <w:rPr>
                <w:rFonts w:eastAsia="SimSun"/>
              </w:rPr>
            </w:pPr>
            <w:r w:rsidRPr="006B1DA0">
              <w:rPr>
                <w:rFonts w:eastAsia="SimSun"/>
              </w:rPr>
              <w:t>CSI</w:t>
            </w:r>
            <w:r w:rsidRPr="00C25669">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F57910"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1A6D" w14:textId="77777777" w:rsidR="00B12DF6" w:rsidRPr="00C25669" w:rsidRDefault="00B12DF6" w:rsidP="00294AB6">
            <w:pPr>
              <w:pStyle w:val="TAC"/>
              <w:rPr>
                <w:rFonts w:eastAsia="SimSun"/>
                <w:lang w:eastAsia="zh-CN"/>
              </w:rPr>
            </w:pPr>
            <w:r w:rsidRPr="00C25669">
              <w:rPr>
                <w:lang w:eastAsia="zh-CN"/>
              </w:rPr>
              <w:t xml:space="preserve">1 in slots i, where mod(i, </w:t>
            </w:r>
            <w:r>
              <w:rPr>
                <w:lang w:eastAsia="zh-CN"/>
              </w:rPr>
              <w:t>10</w:t>
            </w:r>
            <w:r w:rsidRPr="00C25669">
              <w:rPr>
                <w:lang w:eastAsia="zh-CN"/>
              </w:rPr>
              <w:t>) = 1, otherwise it is equal to 0</w:t>
            </w:r>
          </w:p>
        </w:tc>
      </w:tr>
      <w:tr w:rsidR="00B12DF6" w:rsidRPr="00C25669" w14:paraId="507D2831"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7C736942" w14:textId="77777777" w:rsidR="00B12DF6" w:rsidRPr="00C25669" w:rsidRDefault="00B12DF6" w:rsidP="00294AB6">
            <w:pPr>
              <w:pStyle w:val="TAL"/>
            </w:pPr>
            <w:r w:rsidRPr="006B1DA0">
              <w:rPr>
                <w:rFonts w:eastAsia="SimSun"/>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9A13F7"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CE8D6" w14:textId="77777777" w:rsidR="00B12DF6" w:rsidRPr="00C25669" w:rsidRDefault="00B12DF6" w:rsidP="00294AB6">
            <w:pPr>
              <w:pStyle w:val="TAC"/>
              <w:rPr>
                <w:lang w:eastAsia="zh-CN"/>
              </w:rPr>
            </w:pPr>
            <w:r w:rsidRPr="00C25669">
              <w:rPr>
                <w:lang w:eastAsia="zh-CN"/>
              </w:rPr>
              <w:t>1</w:t>
            </w:r>
          </w:p>
        </w:tc>
      </w:tr>
      <w:tr w:rsidR="00B12DF6" w:rsidRPr="00C25669" w14:paraId="28FAD20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6C7BC075" w14:textId="77777777" w:rsidR="00B12DF6" w:rsidRPr="00C25669" w:rsidRDefault="00B12DF6" w:rsidP="00294AB6">
            <w:pPr>
              <w:pStyle w:val="TAL"/>
            </w:pPr>
            <w:r w:rsidRPr="00C25669">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32E7B"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6B06C4" w14:textId="77777777" w:rsidR="00B12DF6" w:rsidRPr="00C25669" w:rsidRDefault="00B12DF6" w:rsidP="00294AB6">
            <w:pPr>
              <w:widowControl w:val="0"/>
              <w:spacing w:after="0"/>
              <w:jc w:val="center"/>
              <w:rPr>
                <w:rFonts w:ascii="Arial" w:hAnsi="Arial"/>
                <w:sz w:val="18"/>
                <w:lang w:eastAsia="zh-CN"/>
              </w:rPr>
            </w:pPr>
            <w:r w:rsidRPr="00C25669">
              <w:rPr>
                <w:rFonts w:ascii="Arial" w:hAnsi="Arial"/>
                <w:sz w:val="18"/>
                <w:lang w:eastAsia="zh-CN"/>
              </w:rPr>
              <w:t>One State with one Associated Report Configuration</w:t>
            </w:r>
          </w:p>
          <w:p w14:paraId="7BEF5E1F" w14:textId="77777777" w:rsidR="00B12DF6" w:rsidRPr="00C25669" w:rsidRDefault="00B12DF6" w:rsidP="00294AB6">
            <w:pPr>
              <w:pStyle w:val="TAC"/>
              <w:rPr>
                <w:lang w:eastAsia="zh-CN"/>
              </w:rPr>
            </w:pPr>
            <w:r w:rsidRPr="00C25669">
              <w:rPr>
                <w:lang w:eastAsia="zh-CN"/>
              </w:rPr>
              <w:t>Associated Report Configuration contains pointers to NZP CSI-RS and CSI-IM</w:t>
            </w:r>
          </w:p>
        </w:tc>
      </w:tr>
      <w:tr w:rsidR="00B12DF6" w:rsidRPr="00C25669" w14:paraId="669F8D4E" w14:textId="77777777" w:rsidTr="00294AB6">
        <w:tc>
          <w:tcPr>
            <w:tcW w:w="2110" w:type="dxa"/>
            <w:gridSpan w:val="2"/>
            <w:vMerge w:val="restart"/>
            <w:tcBorders>
              <w:left w:val="single" w:sz="4" w:space="0" w:color="auto"/>
              <w:right w:val="single" w:sz="4" w:space="0" w:color="auto"/>
            </w:tcBorders>
            <w:shd w:val="clear" w:color="auto" w:fill="auto"/>
            <w:vAlign w:val="center"/>
          </w:tcPr>
          <w:p w14:paraId="39595A99" w14:textId="77777777" w:rsidR="00B12DF6" w:rsidRDefault="00B12DF6" w:rsidP="00294AB6">
            <w:pPr>
              <w:pStyle w:val="TAL"/>
              <w:rPr>
                <w:rFonts w:eastAsia="SimSun"/>
              </w:rPr>
            </w:pPr>
            <w:r w:rsidRPr="00C25669">
              <w:rPr>
                <w:rFonts w:eastAsia="SimSun"/>
              </w:rPr>
              <w:t>Codebook configuration</w:t>
            </w:r>
            <w:r>
              <w:rPr>
                <w:rFonts w:eastAsia="SimSun"/>
              </w:rPr>
              <w:t xml:space="preserve">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3F56E8F"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9F28A8"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7A487" w14:textId="77777777" w:rsidR="00B12DF6" w:rsidRPr="00C25669" w:rsidRDefault="00B12DF6" w:rsidP="00294AB6">
            <w:pPr>
              <w:pStyle w:val="TAC"/>
              <w:rPr>
                <w:rFonts w:eastAsia="SimSun"/>
                <w:lang w:eastAsia="zh-CN"/>
              </w:rPr>
            </w:pPr>
            <w:r w:rsidRPr="00C25669">
              <w:rPr>
                <w:rFonts w:eastAsia="SimSun"/>
                <w:lang w:eastAsia="zh-CN"/>
              </w:rPr>
              <w:t>typeI-SinglePanel</w:t>
            </w:r>
          </w:p>
        </w:tc>
      </w:tr>
      <w:tr w:rsidR="00B12DF6" w:rsidRPr="00C25669" w14:paraId="37CD18A9" w14:textId="77777777" w:rsidTr="00294AB6">
        <w:tc>
          <w:tcPr>
            <w:tcW w:w="2110" w:type="dxa"/>
            <w:gridSpan w:val="2"/>
            <w:vMerge/>
            <w:tcBorders>
              <w:left w:val="single" w:sz="4" w:space="0" w:color="auto"/>
              <w:right w:val="single" w:sz="4" w:space="0" w:color="auto"/>
            </w:tcBorders>
            <w:shd w:val="clear" w:color="auto" w:fill="auto"/>
          </w:tcPr>
          <w:p w14:paraId="11FCE75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E44C88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CECD66"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A856A" w14:textId="77777777" w:rsidR="00B12DF6" w:rsidRPr="00C25669" w:rsidRDefault="00B12DF6" w:rsidP="00294AB6">
            <w:pPr>
              <w:pStyle w:val="TAC"/>
              <w:rPr>
                <w:rFonts w:eastAsia="SimSun"/>
                <w:lang w:eastAsia="zh-CN"/>
              </w:rPr>
            </w:pPr>
            <w:r w:rsidRPr="00C25669">
              <w:rPr>
                <w:rFonts w:eastAsia="SimSun" w:hint="eastAsia"/>
                <w:lang w:eastAsia="zh-CN"/>
              </w:rPr>
              <w:t>1</w:t>
            </w:r>
          </w:p>
        </w:tc>
      </w:tr>
      <w:tr w:rsidR="00B12DF6" w:rsidRPr="00C25669" w14:paraId="7BCE2345" w14:textId="77777777" w:rsidTr="00294AB6">
        <w:tc>
          <w:tcPr>
            <w:tcW w:w="2110" w:type="dxa"/>
            <w:gridSpan w:val="2"/>
            <w:vMerge/>
            <w:tcBorders>
              <w:left w:val="single" w:sz="4" w:space="0" w:color="auto"/>
              <w:right w:val="single" w:sz="4" w:space="0" w:color="auto"/>
            </w:tcBorders>
            <w:shd w:val="clear" w:color="auto" w:fill="auto"/>
          </w:tcPr>
          <w:p w14:paraId="5237ED7A"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9E323E"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FA54F5"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0C14" w14:textId="77777777" w:rsidR="00B12DF6" w:rsidRPr="00C25669" w:rsidRDefault="00B12DF6" w:rsidP="00294AB6">
            <w:pPr>
              <w:pStyle w:val="TAC"/>
              <w:rPr>
                <w:rFonts w:eastAsia="SimSun"/>
                <w:lang w:eastAsia="zh-CN"/>
              </w:rPr>
            </w:pPr>
            <w:r w:rsidRPr="00C25669">
              <w:rPr>
                <w:rFonts w:eastAsia="SimSun" w:hint="eastAsia"/>
                <w:lang w:eastAsia="zh-CN"/>
              </w:rPr>
              <w:t>(4,1)</w:t>
            </w:r>
          </w:p>
        </w:tc>
      </w:tr>
      <w:tr w:rsidR="00B12DF6" w:rsidRPr="00C25669" w14:paraId="0E8ABF45" w14:textId="77777777" w:rsidTr="00294AB6">
        <w:tc>
          <w:tcPr>
            <w:tcW w:w="2110" w:type="dxa"/>
            <w:gridSpan w:val="2"/>
            <w:vMerge/>
            <w:tcBorders>
              <w:left w:val="single" w:sz="4" w:space="0" w:color="auto"/>
              <w:right w:val="single" w:sz="4" w:space="0" w:color="auto"/>
            </w:tcBorders>
            <w:shd w:val="clear" w:color="auto" w:fill="auto"/>
          </w:tcPr>
          <w:p w14:paraId="2E2BFD43"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89FBC18"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FFCCDE"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34CEC" w14:textId="77777777" w:rsidR="00B12DF6" w:rsidRPr="00C25669" w:rsidRDefault="00B12DF6" w:rsidP="00294AB6">
            <w:pPr>
              <w:pStyle w:val="TAC"/>
              <w:rPr>
                <w:rFonts w:eastAsia="SimSun"/>
                <w:lang w:eastAsia="zh-CN"/>
              </w:rPr>
            </w:pPr>
            <w:r w:rsidRPr="00C25669">
              <w:rPr>
                <w:rFonts w:eastAsia="SimSun" w:hint="eastAsia"/>
                <w:lang w:eastAsia="zh-CN"/>
              </w:rPr>
              <w:t>(</w:t>
            </w:r>
            <w:r w:rsidRPr="00C25669">
              <w:rPr>
                <w:rFonts w:eastAsia="SimSun"/>
                <w:lang w:eastAsia="zh-CN"/>
              </w:rPr>
              <w:t>4,1</w:t>
            </w:r>
            <w:r w:rsidRPr="00C25669">
              <w:rPr>
                <w:rFonts w:eastAsia="SimSun" w:hint="eastAsia"/>
                <w:lang w:eastAsia="zh-CN"/>
              </w:rPr>
              <w:t>)</w:t>
            </w:r>
          </w:p>
        </w:tc>
      </w:tr>
      <w:tr w:rsidR="00B12DF6" w:rsidRPr="00C25669" w14:paraId="2077C83C" w14:textId="77777777" w:rsidTr="00294AB6">
        <w:tc>
          <w:tcPr>
            <w:tcW w:w="2110" w:type="dxa"/>
            <w:gridSpan w:val="2"/>
            <w:vMerge/>
            <w:tcBorders>
              <w:left w:val="single" w:sz="4" w:space="0" w:color="auto"/>
              <w:right w:val="single" w:sz="4" w:space="0" w:color="auto"/>
            </w:tcBorders>
            <w:shd w:val="clear" w:color="auto" w:fill="auto"/>
          </w:tcPr>
          <w:p w14:paraId="7BD8831E"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C2B19EC"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E4EAC"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F174" w14:textId="77777777" w:rsidR="00B12DF6" w:rsidRPr="00C25669" w:rsidRDefault="00B12DF6" w:rsidP="00294AB6">
            <w:pPr>
              <w:pStyle w:val="TAC"/>
              <w:rPr>
                <w:rFonts w:eastAsia="SimSun"/>
                <w:lang w:eastAsia="zh-CN"/>
              </w:rPr>
            </w:pPr>
            <w:r w:rsidRPr="00C25669">
              <w:rPr>
                <w:rFonts w:eastAsia="SimSun" w:hint="eastAsia"/>
                <w:lang w:eastAsia="zh-CN"/>
              </w:rPr>
              <w:t>0x FFFF</w:t>
            </w:r>
          </w:p>
        </w:tc>
      </w:tr>
      <w:tr w:rsidR="00B12DF6" w:rsidRPr="00C25669" w14:paraId="6574BC4F" w14:textId="77777777" w:rsidTr="00294AB6">
        <w:tc>
          <w:tcPr>
            <w:tcW w:w="2110" w:type="dxa"/>
            <w:gridSpan w:val="2"/>
            <w:vMerge/>
            <w:tcBorders>
              <w:left w:val="single" w:sz="4" w:space="0" w:color="auto"/>
              <w:bottom w:val="single" w:sz="4" w:space="0" w:color="auto"/>
              <w:right w:val="single" w:sz="4" w:space="0" w:color="auto"/>
            </w:tcBorders>
            <w:shd w:val="clear" w:color="auto" w:fill="auto"/>
          </w:tcPr>
          <w:p w14:paraId="2E495826" w14:textId="77777777" w:rsidR="00B12DF6" w:rsidRDefault="00B12DF6" w:rsidP="00294AB6">
            <w:pPr>
              <w:pStyle w:val="TAL"/>
              <w:rPr>
                <w:rFonts w:eastAsia="SimSun"/>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EC7860A" w14:textId="77777777" w:rsidR="00B12DF6" w:rsidRPr="00C25669" w:rsidRDefault="00B12DF6" w:rsidP="00294AB6">
            <w:pPr>
              <w:widowControl w:val="0"/>
              <w:spacing w:after="0"/>
              <w:rPr>
                <w:rFonts w:ascii="Arial" w:eastAsia="SimSun" w:hAnsi="Arial"/>
                <w:sz w:val="18"/>
              </w:rPr>
            </w:pPr>
            <w:r w:rsidRPr="00C25669">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76E1E79"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3F6ED" w14:textId="77777777" w:rsidR="00B12DF6" w:rsidRPr="001424CF" w:rsidRDefault="00B12DF6" w:rsidP="00294AB6">
            <w:pPr>
              <w:pStyle w:val="TAC"/>
              <w:rPr>
                <w:rFonts w:eastAsia="SimSun"/>
                <w:lang w:eastAsia="zh-CN"/>
              </w:rPr>
            </w:pPr>
            <w:r w:rsidRPr="00294AB6">
              <w:rPr>
                <w:rFonts w:eastAsia="SimSun"/>
                <w:lang w:eastAsia="zh-CN"/>
              </w:rPr>
              <w:t>000000</w:t>
            </w:r>
            <w:r>
              <w:rPr>
                <w:rFonts w:eastAsia="SimSun"/>
                <w:lang w:eastAsia="zh-CN"/>
              </w:rPr>
              <w:t>01</w:t>
            </w:r>
            <w:r w:rsidRPr="00294AB6">
              <w:rPr>
                <w:rFonts w:eastAsia="SimSun"/>
                <w:lang w:eastAsia="zh-CN"/>
              </w:rPr>
              <w:t xml:space="preserve"> (1 MIMO layer per TRxP)</w:t>
            </w:r>
          </w:p>
        </w:tc>
      </w:tr>
      <w:tr w:rsidR="00B12DF6" w:rsidRPr="00C25669" w14:paraId="0363827C" w14:textId="77777777" w:rsidTr="00294AB6">
        <w:tc>
          <w:tcPr>
            <w:tcW w:w="5467" w:type="dxa"/>
            <w:gridSpan w:val="5"/>
            <w:tcBorders>
              <w:left w:val="single" w:sz="4" w:space="0" w:color="auto"/>
              <w:bottom w:val="single" w:sz="4" w:space="0" w:color="auto"/>
              <w:right w:val="single" w:sz="4" w:space="0" w:color="auto"/>
            </w:tcBorders>
            <w:shd w:val="clear" w:color="auto" w:fill="auto"/>
          </w:tcPr>
          <w:p w14:paraId="4A691736" w14:textId="77777777" w:rsidR="00B12DF6" w:rsidRPr="00C25669" w:rsidRDefault="00B12DF6" w:rsidP="00294AB6">
            <w:pPr>
              <w:pStyle w:val="TAL"/>
              <w:rPr>
                <w:rFonts w:eastAsia="SimSun"/>
              </w:rPr>
            </w:pPr>
            <w:r w:rsidRPr="00C25669">
              <w:rPr>
                <w:rFonts w:eastAsia="SimSun"/>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AC5DC4"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95F84D" w14:textId="77777777" w:rsidR="00B12DF6" w:rsidRPr="00C25669" w:rsidRDefault="00B12DF6" w:rsidP="00294AB6">
            <w:pPr>
              <w:pStyle w:val="TAC"/>
              <w:rPr>
                <w:rFonts w:eastAsia="SimSun"/>
                <w:lang w:eastAsia="zh-CN"/>
              </w:rPr>
            </w:pPr>
            <w:r w:rsidRPr="00C25669">
              <w:rPr>
                <w:rFonts w:eastAsia="SimSun" w:hint="eastAsia"/>
                <w:lang w:eastAsia="zh-CN"/>
              </w:rPr>
              <w:t>PUSCH</w:t>
            </w:r>
          </w:p>
        </w:tc>
      </w:tr>
      <w:tr w:rsidR="00B12DF6" w:rsidRPr="00C25669" w14:paraId="1B47F35A"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B9180BA" w14:textId="77777777" w:rsidR="00B12DF6" w:rsidRPr="00C25669" w:rsidRDefault="00B12DF6" w:rsidP="00294AB6">
            <w:pPr>
              <w:pStyle w:val="TAL"/>
              <w:rPr>
                <w:rFonts w:eastAsia="SimSun"/>
              </w:rPr>
            </w:pPr>
            <w:r w:rsidRPr="00C25669">
              <w:rPr>
                <w:rFonts w:eastAsia="SimSun"/>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042375" w14:textId="77777777" w:rsidR="00B12DF6" w:rsidRPr="00C25669" w:rsidRDefault="00B12DF6" w:rsidP="00294AB6">
            <w:pPr>
              <w:pStyle w:val="TAL"/>
              <w:rPr>
                <w:rFonts w:eastAsia="SimSun"/>
                <w:lang w:eastAsia="zh-CN"/>
              </w:rPr>
            </w:pPr>
            <w:r w:rsidRPr="00C25669">
              <w:rPr>
                <w:rFonts w:eastAsia="SimSun"/>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108B6" w14:textId="77777777" w:rsidR="00B12DF6" w:rsidRPr="00C25669" w:rsidRDefault="00B12DF6" w:rsidP="00294AB6">
            <w:pPr>
              <w:pStyle w:val="TAC"/>
              <w:rPr>
                <w:rFonts w:eastAsia="SimSun"/>
                <w:lang w:eastAsia="zh-CN"/>
              </w:rPr>
            </w:pPr>
            <w:r>
              <w:rPr>
                <w:rFonts w:eastAsia="SimSun"/>
                <w:lang w:eastAsia="zh-CN"/>
              </w:rPr>
              <w:t>6.5</w:t>
            </w:r>
          </w:p>
        </w:tc>
      </w:tr>
      <w:tr w:rsidR="00B12DF6" w:rsidRPr="00C25669" w14:paraId="33AF063F"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324F973E" w14:textId="77777777" w:rsidR="00B12DF6" w:rsidRPr="007733F2" w:rsidRDefault="00B12DF6" w:rsidP="00294AB6">
            <w:pPr>
              <w:pStyle w:val="TAL"/>
              <w:rPr>
                <w:rFonts w:eastAsia="SimSun"/>
              </w:rPr>
            </w:pPr>
            <w:r w:rsidRPr="007733F2">
              <w:rPr>
                <w:rFonts w:eastAsia="SimSun"/>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69ED4E" w14:textId="77777777" w:rsidR="00B12DF6" w:rsidRPr="007733F2"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A3A0" w14:textId="77777777" w:rsidR="00B12DF6" w:rsidRPr="007733F2" w:rsidRDefault="00B12DF6" w:rsidP="00294AB6">
            <w:pPr>
              <w:pStyle w:val="TAC"/>
              <w:rPr>
                <w:rFonts w:eastAsia="SimSun"/>
                <w:lang w:eastAsia="zh-CN"/>
              </w:rPr>
            </w:pPr>
            <w:r w:rsidRPr="007733F2">
              <w:rPr>
                <w:rFonts w:eastAsia="SimSun" w:hint="eastAsia"/>
                <w:lang w:eastAsia="zh-CN"/>
              </w:rPr>
              <w:t>4</w:t>
            </w:r>
          </w:p>
        </w:tc>
      </w:tr>
      <w:tr w:rsidR="00B12DF6" w:rsidRPr="00C25669" w14:paraId="2070A31C"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5C8F5F8C" w14:textId="77777777" w:rsidR="00B12DF6" w:rsidRPr="00C25669" w:rsidRDefault="00B12DF6" w:rsidP="00294AB6">
            <w:pPr>
              <w:pStyle w:val="TAL"/>
              <w:rPr>
                <w:rFonts w:eastAsia="SimSun"/>
              </w:rPr>
            </w:pPr>
            <w:r w:rsidRPr="00C25669">
              <w:rPr>
                <w:rFonts w:eastAsia="SimSun"/>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174B3"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ADA6" w14:textId="77777777" w:rsidR="00B12DF6" w:rsidRPr="00C25669" w:rsidRDefault="00B12DF6" w:rsidP="00294AB6">
            <w:pPr>
              <w:pStyle w:val="TAC"/>
              <w:rPr>
                <w:rFonts w:eastAsia="SimSun"/>
                <w:lang w:eastAsia="zh-CN"/>
              </w:rPr>
            </w:pPr>
            <w:r w:rsidRPr="00C25669">
              <w:rPr>
                <w:rFonts w:cs="Arial"/>
                <w:szCs w:val="18"/>
              </w:rPr>
              <w:t>R.PDSCH.</w:t>
            </w:r>
            <w:r>
              <w:rPr>
                <w:rFonts w:cs="Arial"/>
                <w:szCs w:val="18"/>
              </w:rPr>
              <w:t>2</w:t>
            </w:r>
            <w:r w:rsidRPr="00C25669">
              <w:rPr>
                <w:rFonts w:cs="Arial"/>
                <w:szCs w:val="18"/>
              </w:rPr>
              <w:t>-</w:t>
            </w:r>
            <w:r>
              <w:rPr>
                <w:rFonts w:cs="Arial"/>
                <w:szCs w:val="18"/>
              </w:rPr>
              <w:t>8</w:t>
            </w:r>
            <w:r w:rsidRPr="00C25669">
              <w:rPr>
                <w:rFonts w:cs="Arial"/>
                <w:szCs w:val="18"/>
              </w:rPr>
              <w:t>.</w:t>
            </w:r>
            <w:r>
              <w:rPr>
                <w:rFonts w:cs="Arial"/>
                <w:szCs w:val="18"/>
              </w:rPr>
              <w:t>5</w:t>
            </w:r>
            <w:r w:rsidRPr="005B3300">
              <w:rPr>
                <w:rFonts w:ascii="Calibri" w:hAnsi="Calibri" w:cs="Calibri"/>
                <w:szCs w:val="18"/>
              </w:rPr>
              <w:t xml:space="preserve"> </w:t>
            </w:r>
            <w:r w:rsidRPr="00FE0672">
              <w:rPr>
                <w:rFonts w:cs="Arial"/>
                <w:szCs w:val="18"/>
                <w:lang w:eastAsia="zh-CN"/>
              </w:rPr>
              <w:t>TDD</w:t>
            </w:r>
          </w:p>
        </w:tc>
      </w:tr>
      <w:tr w:rsidR="00B12DF6" w:rsidRPr="00C25669" w14:paraId="4EE7B2C0" w14:textId="77777777" w:rsidTr="00294AB6">
        <w:tc>
          <w:tcPr>
            <w:tcW w:w="5467" w:type="dxa"/>
            <w:gridSpan w:val="5"/>
            <w:tcBorders>
              <w:left w:val="single" w:sz="4" w:space="0" w:color="auto"/>
              <w:bottom w:val="single" w:sz="4" w:space="0" w:color="auto"/>
              <w:right w:val="single" w:sz="4" w:space="0" w:color="auto"/>
            </w:tcBorders>
            <w:shd w:val="clear" w:color="auto" w:fill="auto"/>
            <w:vAlign w:val="center"/>
          </w:tcPr>
          <w:p w14:paraId="1C2E1F93" w14:textId="77777777" w:rsidR="00B12DF6" w:rsidRPr="00C25669" w:rsidRDefault="00B12DF6" w:rsidP="00294AB6">
            <w:pPr>
              <w:pStyle w:val="TAL"/>
              <w:rPr>
                <w:rFonts w:eastAsia="SimSun"/>
              </w:rPr>
            </w:pPr>
            <w:r w:rsidRPr="00DB30AC">
              <w:rPr>
                <w:rFonts w:eastAsia="SimSun"/>
              </w:rPr>
              <w:t>PDSCH &amp; PDSCH DMRS</w:t>
            </w:r>
            <w:r w:rsidRPr="00DB30AC">
              <w:t xml:space="preserve"> Precoding configuration</w:t>
            </w:r>
            <w:r>
              <w:t xml:space="preserve">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07DF8EF" w14:textId="77777777" w:rsidR="00B12DF6" w:rsidRPr="00C25669" w:rsidRDefault="00B12DF6" w:rsidP="00294AB6">
            <w:pPr>
              <w:pStyle w:val="TAL"/>
              <w:rPr>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BAF1" w14:textId="77777777" w:rsidR="00B12DF6" w:rsidRPr="00C25669" w:rsidRDefault="00B12DF6" w:rsidP="00294AB6">
            <w:pPr>
              <w:pStyle w:val="TAC"/>
              <w:rPr>
                <w:rFonts w:eastAsia="SimSun"/>
                <w:lang w:eastAsia="zh-CN"/>
              </w:rPr>
            </w:pPr>
            <w:r w:rsidRPr="00DB30AC">
              <w:rPr>
                <w:rFonts w:eastAsia="SimSun"/>
              </w:rPr>
              <w:t>Single Panel Type I, Random precoder selection updated per slot, with equal probability of each applicable i</w:t>
            </w:r>
            <w:r w:rsidRPr="00DB30AC">
              <w:rPr>
                <w:rFonts w:eastAsia="SimSun"/>
                <w:vertAlign w:val="subscript"/>
              </w:rPr>
              <w:t>1</w:t>
            </w:r>
            <w:r w:rsidRPr="00DB30AC">
              <w:rPr>
                <w:rFonts w:eastAsia="SimSun"/>
              </w:rPr>
              <w:t>, i</w:t>
            </w:r>
            <w:r w:rsidRPr="00DB30AC">
              <w:rPr>
                <w:rFonts w:eastAsia="SimSun"/>
                <w:vertAlign w:val="subscript"/>
              </w:rPr>
              <w:t>2</w:t>
            </w:r>
            <w:r w:rsidRPr="00DB30AC">
              <w:rPr>
                <w:rFonts w:eastAsia="SimSun"/>
              </w:rPr>
              <w:t xml:space="preserve"> combination, and </w:t>
            </w:r>
            <w:r w:rsidRPr="00DB30AC">
              <w:t>with Wideband granularity</w:t>
            </w:r>
          </w:p>
        </w:tc>
      </w:tr>
      <w:tr w:rsidR="00B12DF6" w:rsidRPr="00C25669" w14:paraId="5BB7922D" w14:textId="77777777" w:rsidTr="00294AB6">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9C14BB0" w14:textId="77777777" w:rsidR="00B12DF6" w:rsidRPr="001424CF" w:rsidRDefault="00B12DF6" w:rsidP="00EB52B5">
            <w:pPr>
              <w:pStyle w:val="TAN"/>
              <w:rPr>
                <w:rFonts w:eastAsia="SimSun"/>
                <w:lang w:eastAsia="zh-CN"/>
              </w:rPr>
            </w:pPr>
            <w:r w:rsidRPr="00294AB6">
              <w:rPr>
                <w:rFonts w:eastAsia="SimSun"/>
                <w:lang w:eastAsia="zh-CN"/>
              </w:rPr>
              <w:t>Note 1:</w:t>
            </w:r>
            <w:r w:rsidRPr="00294AB6">
              <w:tab/>
            </w:r>
            <w:r w:rsidRPr="00294AB6">
              <w:rPr>
                <w:rFonts w:eastAsia="SimSun"/>
                <w:lang w:eastAsia="zh-CN"/>
              </w:rPr>
              <w:t>PDSCH transmission is done from both TRxPs (PDSCH Layer 0 is transmitted from TRxP #1 and PDSCH layer 1 is transmitted from TRxP #2)</w:t>
            </w:r>
          </w:p>
          <w:p w14:paraId="778173E7" w14:textId="77777777" w:rsidR="00B12DF6" w:rsidRPr="001424CF" w:rsidRDefault="00B12DF6" w:rsidP="00EB52B5">
            <w:pPr>
              <w:pStyle w:val="TAN"/>
              <w:rPr>
                <w:rFonts w:eastAsia="SimSun"/>
              </w:rPr>
            </w:pPr>
            <w:r w:rsidRPr="001424CF">
              <w:rPr>
                <w:rFonts w:eastAsia="SimSun"/>
              </w:rPr>
              <w:t>Note 2:</w:t>
            </w:r>
            <w:r w:rsidRPr="001424CF">
              <w:rPr>
                <w:rFonts w:eastAsia="SimSun"/>
                <w:lang w:eastAsia="zh-CN"/>
              </w:rPr>
              <w:tab/>
              <w:t>When Throughput is measured using</w:t>
            </w:r>
            <w:r w:rsidRPr="001424CF">
              <w:rPr>
                <w:rFonts w:eastAsia="SimSun"/>
              </w:rPr>
              <w:t xml:space="preserve"> random precoder selection, the precoder shall be updated in each slot (0.5 ms granularity) with equal probability of each applicable i</w:t>
            </w:r>
            <w:r w:rsidRPr="001424CF">
              <w:rPr>
                <w:rFonts w:eastAsia="SimSun"/>
                <w:vertAlign w:val="subscript"/>
              </w:rPr>
              <w:t>1</w:t>
            </w:r>
            <w:r w:rsidRPr="001424CF">
              <w:rPr>
                <w:rFonts w:eastAsia="SimSun"/>
              </w:rPr>
              <w:t>, i</w:t>
            </w:r>
            <w:r w:rsidRPr="001424CF">
              <w:rPr>
                <w:rFonts w:eastAsia="SimSun"/>
                <w:vertAlign w:val="subscript"/>
              </w:rPr>
              <w:t>2</w:t>
            </w:r>
            <w:r w:rsidRPr="001424CF">
              <w:rPr>
                <w:rFonts w:eastAsia="SimSun"/>
              </w:rPr>
              <w:t xml:space="preserve"> combination.</w:t>
            </w:r>
          </w:p>
          <w:p w14:paraId="3C48645F" w14:textId="77777777" w:rsidR="00B12DF6" w:rsidRPr="001424CF" w:rsidRDefault="00B12DF6" w:rsidP="00EB52B5">
            <w:pPr>
              <w:pStyle w:val="TAN"/>
              <w:rPr>
                <w:rFonts w:eastAsia="SimSun"/>
              </w:rPr>
            </w:pPr>
            <w:r w:rsidRPr="001424CF">
              <w:rPr>
                <w:rFonts w:eastAsia="SimSun"/>
              </w:rPr>
              <w:t>Note 3</w:t>
            </w:r>
            <w:r w:rsidRPr="001424CF">
              <w:rPr>
                <w:rFonts w:eastAsia="SimSun"/>
                <w:lang w:eastAsia="zh-CN"/>
              </w:rPr>
              <w:t>:</w:t>
            </w:r>
            <w:r w:rsidRPr="001424CF">
              <w:rPr>
                <w:rFonts w:eastAsia="SimSun"/>
                <w:lang w:eastAsia="zh-CN"/>
              </w:rPr>
              <w:tab/>
            </w:r>
            <w:r w:rsidRPr="001424CF">
              <w:rPr>
                <w:rFonts w:eastAsia="SimSun"/>
              </w:rPr>
              <w:t xml:space="preserve">If the UE reports in an available uplink reporting instance at </w:t>
            </w:r>
            <w:r w:rsidRPr="001424CF">
              <w:rPr>
                <w:rFonts w:eastAsia="SimSun"/>
                <w:lang w:eastAsia="zh-CN"/>
              </w:rPr>
              <w:t>slot</w:t>
            </w:r>
            <w:r w:rsidRPr="001424CF">
              <w:rPr>
                <w:rFonts w:eastAsia="SimSun"/>
              </w:rPr>
              <w:t xml:space="preserve">#n based on PMI estimation at a downlink </w:t>
            </w:r>
            <w:r w:rsidRPr="001424CF">
              <w:rPr>
                <w:rFonts w:eastAsia="SimSun"/>
                <w:lang w:eastAsia="zh-CN"/>
              </w:rPr>
              <w:t>slot</w:t>
            </w:r>
            <w:r w:rsidRPr="001424CF">
              <w:rPr>
                <w:rFonts w:eastAsia="SimSun"/>
              </w:rPr>
              <w:t xml:space="preserve"> not later than </w:t>
            </w:r>
            <w:r w:rsidRPr="001424CF">
              <w:rPr>
                <w:rFonts w:eastAsia="SimSun"/>
                <w:lang w:eastAsia="zh-CN"/>
              </w:rPr>
              <w:t>slot</w:t>
            </w:r>
            <w:r w:rsidRPr="001424CF">
              <w:rPr>
                <w:rFonts w:eastAsia="SimSun"/>
              </w:rPr>
              <w:t xml:space="preserve">#(n-6), this reported PMI cannot be applied at the gNB downlink before </w:t>
            </w:r>
            <w:r w:rsidRPr="001424CF">
              <w:rPr>
                <w:rFonts w:eastAsia="SimSun"/>
                <w:lang w:eastAsia="zh-CN"/>
              </w:rPr>
              <w:t>slot</w:t>
            </w:r>
            <w:r w:rsidRPr="001424CF">
              <w:rPr>
                <w:rFonts w:eastAsia="SimSun"/>
              </w:rPr>
              <w:t>#(n+6).</w:t>
            </w:r>
          </w:p>
          <w:p w14:paraId="403F694D" w14:textId="77777777" w:rsidR="00B12DF6" w:rsidRPr="001424CF" w:rsidRDefault="00B12DF6" w:rsidP="00EB52B5">
            <w:pPr>
              <w:pStyle w:val="TAN"/>
              <w:rPr>
                <w:rFonts w:eastAsia="SimSun"/>
                <w:lang w:eastAsia="zh-CN"/>
              </w:rPr>
            </w:pPr>
            <w:r w:rsidRPr="00294AB6">
              <w:rPr>
                <w:rFonts w:eastAsia="SimSun"/>
              </w:rPr>
              <w:t>Note 4:</w:t>
            </w:r>
            <w:r w:rsidRPr="00294AB6">
              <w:rPr>
                <w:rFonts w:eastAsia="SimSun"/>
                <w:lang w:eastAsia="zh-CN"/>
              </w:rPr>
              <w:tab/>
            </w:r>
            <w:r w:rsidRPr="00294AB6">
              <w:rPr>
                <w:rFonts w:eastAsia="SimSun"/>
              </w:rPr>
              <w:t xml:space="preserve">Randomization of the principle beam direction per TRxP shall be used as specified in </w:t>
            </w:r>
            <w:r w:rsidRPr="00294AB6">
              <w:rPr>
                <w:rFonts w:cs="Arial"/>
                <w:noProof/>
                <w:szCs w:val="18"/>
                <w:lang w:eastAsia="zh-CN"/>
              </w:rPr>
              <w:t>Annex B.2.3.2.3</w:t>
            </w:r>
            <w:r w:rsidRPr="00294AB6">
              <w:rPr>
                <w:rFonts w:eastAsia="SimSun"/>
              </w:rPr>
              <w:t>.</w:t>
            </w:r>
          </w:p>
        </w:tc>
      </w:tr>
    </w:tbl>
    <w:p w14:paraId="2C6FB512" w14:textId="77777777" w:rsidR="00B12DF6" w:rsidRPr="00E563A1" w:rsidRDefault="00B12DF6" w:rsidP="00EB52B5">
      <w:pPr>
        <w:rPr>
          <w:rFonts w:eastAsia="SimSun"/>
          <w:lang w:eastAsia="zh-CN"/>
        </w:rPr>
      </w:pPr>
    </w:p>
    <w:p w14:paraId="54823C85" w14:textId="77777777" w:rsidR="00B12DF6" w:rsidRPr="00C25669" w:rsidRDefault="00B12DF6" w:rsidP="00B12DF6">
      <w:pPr>
        <w:pStyle w:val="TH"/>
        <w:keepNext w:val="0"/>
        <w:keepLines w:val="0"/>
        <w:widowControl w:val="0"/>
        <w:rPr>
          <w:lang w:eastAsia="zh-CN"/>
        </w:rPr>
      </w:pPr>
      <w:r w:rsidRPr="00C25669">
        <w:t xml:space="preserve">Table </w:t>
      </w:r>
      <w:r w:rsidRPr="00C25669">
        <w:rPr>
          <w:rFonts w:hint="eastAsia"/>
          <w:lang w:eastAsia="zh-CN"/>
        </w:rPr>
        <w:t>6.3.</w:t>
      </w:r>
      <w:r>
        <w:rPr>
          <w:lang w:eastAsia="zh-CN"/>
        </w:rPr>
        <w:t>3</w:t>
      </w:r>
      <w:r>
        <w:rPr>
          <w:rFonts w:hint="eastAsia"/>
          <w:lang w:eastAsia="zh-CN"/>
        </w:rPr>
        <w:t>.2.7</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12DF6" w:rsidRPr="00C25669" w14:paraId="360D08E0"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3589103" w14:textId="77777777" w:rsidR="00B12DF6" w:rsidRPr="00C25669" w:rsidRDefault="00B12DF6" w:rsidP="00EB52B5">
            <w:pPr>
              <w:pStyle w:val="TAH"/>
            </w:pPr>
            <w:r w:rsidRPr="00C25669">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7BFD9A3" w14:textId="77777777" w:rsidR="00B12DF6" w:rsidRPr="00C25669" w:rsidRDefault="00B12DF6" w:rsidP="00EB52B5">
            <w:pPr>
              <w:pStyle w:val="TAH"/>
            </w:pPr>
            <w:r w:rsidRPr="00C25669">
              <w:rPr>
                <w:rFonts w:eastAsia="SimSun"/>
              </w:rPr>
              <w:t>Test 1</w:t>
            </w:r>
          </w:p>
        </w:tc>
      </w:tr>
      <w:tr w:rsidR="00B12DF6" w:rsidRPr="00C25669" w14:paraId="1D9383F8" w14:textId="77777777" w:rsidTr="00294AB6">
        <w:trPr>
          <w:jc w:val="center"/>
        </w:trPr>
        <w:tc>
          <w:tcPr>
            <w:tcW w:w="2126" w:type="dxa"/>
            <w:tcBorders>
              <w:top w:val="single" w:sz="4" w:space="0" w:color="auto"/>
              <w:left w:val="single" w:sz="4" w:space="0" w:color="auto"/>
              <w:bottom w:val="single" w:sz="4" w:space="0" w:color="auto"/>
              <w:right w:val="single" w:sz="4" w:space="0" w:color="auto"/>
            </w:tcBorders>
            <w:hideMark/>
          </w:tcPr>
          <w:p w14:paraId="2D1A37DE" w14:textId="77777777" w:rsidR="00B12DF6" w:rsidRPr="00C25669" w:rsidRDefault="00B12DF6" w:rsidP="00294AB6">
            <w:pPr>
              <w:widowControl w:val="0"/>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1DE05DB" w14:textId="01E3D379" w:rsidR="00B12DF6" w:rsidRPr="00C25669" w:rsidRDefault="00B12DF6" w:rsidP="00294AB6">
            <w:pPr>
              <w:widowControl w:val="0"/>
              <w:spacing w:after="0"/>
              <w:jc w:val="center"/>
              <w:rPr>
                <w:rFonts w:ascii="Arial" w:hAnsi="Arial"/>
                <w:sz w:val="18"/>
                <w:lang w:eastAsia="zh-CN"/>
              </w:rPr>
            </w:pPr>
            <w:r w:rsidRPr="00C25669">
              <w:rPr>
                <w:rFonts w:ascii="Arial" w:eastAsia="SimSun" w:hAnsi="Arial" w:hint="eastAsia"/>
                <w:sz w:val="18"/>
                <w:lang w:eastAsia="zh-CN"/>
              </w:rPr>
              <w:t>1.</w:t>
            </w:r>
            <w:r>
              <w:rPr>
                <w:rFonts w:ascii="Arial" w:eastAsia="SimSun" w:hAnsi="Arial"/>
                <w:sz w:val="18"/>
                <w:lang w:eastAsia="zh-CN"/>
              </w:rPr>
              <w:t>6</w:t>
            </w:r>
          </w:p>
        </w:tc>
      </w:tr>
    </w:tbl>
    <w:p w14:paraId="12AC33F1" w14:textId="77777777" w:rsidR="00B12DF6" w:rsidRDefault="00B12DF6" w:rsidP="00EB52B5"/>
    <w:p w14:paraId="45515943" w14:textId="5B3B72B3" w:rsidR="005B3300" w:rsidRPr="00C25669" w:rsidRDefault="005B3300" w:rsidP="005B3300">
      <w:pPr>
        <w:pStyle w:val="Heading2"/>
        <w:rPr>
          <w:lang w:eastAsia="zh-CN"/>
        </w:rPr>
      </w:pPr>
      <w:bookmarkStart w:id="1831" w:name="_Toc123936274"/>
      <w:bookmarkStart w:id="1832" w:name="_Toc124377289"/>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1751"/>
      <w:bookmarkEnd w:id="1752"/>
      <w:bookmarkEnd w:id="1753"/>
      <w:bookmarkEnd w:id="1754"/>
      <w:bookmarkEnd w:id="1755"/>
      <w:bookmarkEnd w:id="1756"/>
      <w:bookmarkEnd w:id="1757"/>
      <w:bookmarkEnd w:id="1758"/>
      <w:bookmarkEnd w:id="1795"/>
      <w:bookmarkEnd w:id="1796"/>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5CDA27DE"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8386942" w14:textId="77777777" w:rsidR="005B3300" w:rsidRPr="00C25669" w:rsidRDefault="005B3300" w:rsidP="005B3300">
      <w:pPr>
        <w:pStyle w:val="Heading3"/>
        <w:rPr>
          <w:lang w:eastAsia="zh-CN"/>
        </w:rPr>
      </w:pPr>
      <w:bookmarkStart w:id="1833" w:name="_Toc21338256"/>
      <w:bookmarkStart w:id="1834" w:name="_Toc29808364"/>
      <w:bookmarkStart w:id="1835" w:name="_Toc37068283"/>
      <w:bookmarkStart w:id="1836" w:name="_Toc37083828"/>
      <w:bookmarkStart w:id="1837" w:name="_Toc37084170"/>
      <w:bookmarkStart w:id="1838" w:name="_Toc40209532"/>
      <w:bookmarkStart w:id="1839" w:name="_Toc40209874"/>
      <w:bookmarkStart w:id="1840" w:name="_Toc45892833"/>
      <w:bookmarkStart w:id="1841" w:name="_Toc53176698"/>
      <w:bookmarkStart w:id="1842" w:name="_Toc61121011"/>
      <w:bookmarkStart w:id="1843" w:name="_Toc67918197"/>
      <w:bookmarkStart w:id="1844" w:name="_Toc76298241"/>
      <w:bookmarkStart w:id="1845" w:name="_Toc76572253"/>
      <w:bookmarkStart w:id="1846" w:name="_Toc76652120"/>
      <w:bookmarkStart w:id="1847" w:name="_Toc76652958"/>
      <w:bookmarkStart w:id="1848" w:name="_Toc83742230"/>
      <w:bookmarkStart w:id="1849" w:name="_Toc91440720"/>
      <w:bookmarkStart w:id="1850" w:name="_Toc98849510"/>
      <w:bookmarkStart w:id="1851" w:name="_Toc106543363"/>
      <w:bookmarkStart w:id="1852" w:name="_Toc106737461"/>
      <w:bookmarkStart w:id="1853" w:name="_Toc107233228"/>
      <w:bookmarkStart w:id="1854" w:name="_Toc107234843"/>
      <w:bookmarkStart w:id="1855" w:name="_Toc107419813"/>
      <w:bookmarkStart w:id="1856" w:name="_Toc107477109"/>
      <w:bookmarkStart w:id="1857" w:name="_Toc114565963"/>
      <w:bookmarkStart w:id="1858" w:name="_Toc123936275"/>
      <w:bookmarkStart w:id="1859" w:name="_Toc124377290"/>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72ADB3F" w14:textId="77777777" w:rsidR="005B3300" w:rsidRPr="00C25669" w:rsidRDefault="005B3300" w:rsidP="005B3300">
      <w:pPr>
        <w:rPr>
          <w:rFonts w:eastAsia="SimSun"/>
          <w:lang w:eastAsia="zh-CN"/>
        </w:rPr>
      </w:pPr>
      <w:r w:rsidRPr="00C25669">
        <w:rPr>
          <w:rFonts w:eastAsia="SimSun" w:hint="eastAsia"/>
          <w:lang w:eastAsia="zh-CN"/>
        </w:rPr>
        <w:t>(Void)</w:t>
      </w:r>
    </w:p>
    <w:p w14:paraId="7229EAA8" w14:textId="77777777" w:rsidR="005B3300" w:rsidRPr="00C25669" w:rsidRDefault="005B3300" w:rsidP="005B3300">
      <w:pPr>
        <w:pStyle w:val="Heading3"/>
        <w:rPr>
          <w:lang w:eastAsia="zh-CN"/>
        </w:rPr>
      </w:pPr>
      <w:bookmarkStart w:id="1860" w:name="_Toc21338257"/>
      <w:bookmarkStart w:id="1861" w:name="_Toc29808365"/>
      <w:bookmarkStart w:id="1862" w:name="_Toc37068284"/>
      <w:bookmarkStart w:id="1863" w:name="_Toc37083829"/>
      <w:bookmarkStart w:id="1864" w:name="_Toc37084171"/>
      <w:bookmarkStart w:id="1865" w:name="_Toc40209533"/>
      <w:bookmarkStart w:id="1866" w:name="_Toc40209875"/>
      <w:bookmarkStart w:id="1867" w:name="_Toc45892834"/>
      <w:bookmarkStart w:id="1868" w:name="_Toc53176699"/>
      <w:bookmarkStart w:id="1869" w:name="_Toc61121012"/>
      <w:bookmarkStart w:id="1870" w:name="_Toc67918198"/>
      <w:bookmarkStart w:id="1871" w:name="_Toc76298242"/>
      <w:bookmarkStart w:id="1872" w:name="_Toc76572254"/>
      <w:bookmarkStart w:id="1873" w:name="_Toc76652121"/>
      <w:bookmarkStart w:id="1874" w:name="_Toc76652959"/>
      <w:bookmarkStart w:id="1875" w:name="_Toc83742231"/>
      <w:bookmarkStart w:id="1876" w:name="_Toc91440721"/>
      <w:bookmarkStart w:id="1877" w:name="_Toc98849511"/>
      <w:bookmarkStart w:id="1878" w:name="_Toc106543364"/>
      <w:bookmarkStart w:id="1879" w:name="_Toc106737462"/>
      <w:bookmarkStart w:id="1880" w:name="_Toc107233229"/>
      <w:bookmarkStart w:id="1881" w:name="_Toc107234844"/>
      <w:bookmarkStart w:id="1882" w:name="_Toc107419814"/>
      <w:bookmarkStart w:id="1883" w:name="_Toc107477110"/>
      <w:bookmarkStart w:id="1884" w:name="_Toc114565964"/>
      <w:bookmarkStart w:id="1885" w:name="_Toc123936276"/>
      <w:bookmarkStart w:id="1886" w:name="_Toc124377291"/>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D1C2904" w14:textId="77777777" w:rsidR="005B3300" w:rsidRPr="00C25669" w:rsidRDefault="005B3300" w:rsidP="005B3300">
      <w:pPr>
        <w:pStyle w:val="Heading4"/>
        <w:rPr>
          <w:lang w:eastAsia="zh-CN"/>
        </w:rPr>
      </w:pPr>
      <w:bookmarkStart w:id="1887" w:name="_Toc21338258"/>
      <w:bookmarkStart w:id="1888" w:name="_Toc29808366"/>
      <w:bookmarkStart w:id="1889" w:name="_Toc37068285"/>
      <w:bookmarkStart w:id="1890" w:name="_Toc37083830"/>
      <w:bookmarkStart w:id="1891" w:name="_Toc37084172"/>
      <w:bookmarkStart w:id="1892" w:name="_Toc40209534"/>
      <w:bookmarkStart w:id="1893" w:name="_Toc40209876"/>
      <w:bookmarkStart w:id="1894" w:name="_Toc45892835"/>
      <w:bookmarkStart w:id="1895" w:name="_Toc53176700"/>
      <w:bookmarkStart w:id="1896" w:name="_Toc61121013"/>
      <w:bookmarkStart w:id="1897" w:name="_Toc67918199"/>
      <w:bookmarkStart w:id="1898" w:name="_Toc76298243"/>
      <w:bookmarkStart w:id="1899" w:name="_Toc76572255"/>
      <w:bookmarkStart w:id="1900" w:name="_Toc76652122"/>
      <w:bookmarkStart w:id="1901" w:name="_Toc76652960"/>
      <w:bookmarkStart w:id="1902" w:name="_Toc83742232"/>
      <w:bookmarkStart w:id="1903" w:name="_Toc91440722"/>
      <w:bookmarkStart w:id="1904" w:name="_Toc98849512"/>
      <w:bookmarkStart w:id="1905" w:name="_Toc106543365"/>
      <w:bookmarkStart w:id="1906" w:name="_Toc106737463"/>
      <w:bookmarkStart w:id="1907" w:name="_Toc107233230"/>
      <w:bookmarkStart w:id="1908" w:name="_Toc107234845"/>
      <w:bookmarkStart w:id="1909" w:name="_Toc107419815"/>
      <w:bookmarkStart w:id="1910" w:name="_Toc107477111"/>
      <w:bookmarkStart w:id="1911" w:name="_Toc114565965"/>
      <w:bookmarkStart w:id="1912" w:name="_Toc123936277"/>
      <w:bookmarkStart w:id="1913" w:name="_Toc124377292"/>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4C5E4D34" w14:textId="77777777" w:rsidR="005B3300" w:rsidRPr="00C25669" w:rsidRDefault="005B3300" w:rsidP="005B3300">
      <w:pPr>
        <w:rPr>
          <w:rFonts w:eastAsia="SimSun"/>
        </w:rPr>
      </w:pPr>
      <w:r w:rsidRPr="00C25669">
        <w:rPr>
          <w:rFonts w:eastAsia="SimSun"/>
        </w:rPr>
        <w:t>The minimum performance requirement in Table 6.4.2.1-2 is defined as</w:t>
      </w:r>
    </w:p>
    <w:p w14:paraId="58C49A0F"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095706F2"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6AB22F0E" w14:textId="77777777" w:rsidR="005B3300" w:rsidRPr="00C25669" w:rsidRDefault="005B3300" w:rsidP="005B3300">
      <w:pPr>
        <w:rPr>
          <w:rFonts w:eastAsia="SimSun"/>
        </w:rPr>
      </w:pPr>
      <w:r w:rsidRPr="00C25669">
        <w:rPr>
          <w:rFonts w:eastAsia="SimSun"/>
        </w:rPr>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14:paraId="50C40E51" w14:textId="77777777"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1D001D9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C6618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BE80B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E5C97E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13DB9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802C3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2396A340"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7ADE4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E0F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A011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3D784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F17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39004BC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0187A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6BDA4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44A67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568D44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1A383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14:paraId="71786D1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91F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AEE94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C734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E3336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B345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EE1000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FD7ADF"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5F98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546478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D6735D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B89C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14:paraId="5157A78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CBEF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29DC6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9D4BF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1C8D7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410755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5C89DE7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C28F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50A063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9C43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1E378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E884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2C1B2A3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27AB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E49B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8FFD5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AF64A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8FE39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12669D6F"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292E69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4A17D0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47A6D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1D8E38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9D35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21CC3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48EB9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010D89D" w14:textId="77777777" w:rsidTr="000811C5">
        <w:trPr>
          <w:trHeight w:val="70"/>
        </w:trPr>
        <w:tc>
          <w:tcPr>
            <w:tcW w:w="1196" w:type="dxa"/>
            <w:vMerge/>
            <w:tcBorders>
              <w:left w:val="single" w:sz="4" w:space="0" w:color="auto"/>
              <w:right w:val="single" w:sz="4" w:space="0" w:color="auto"/>
            </w:tcBorders>
            <w:vAlign w:val="center"/>
            <w:hideMark/>
          </w:tcPr>
          <w:p w14:paraId="05B25E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D1D1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579BD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016B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7909C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D9EA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A728044" w14:textId="77777777" w:rsidTr="000811C5">
        <w:trPr>
          <w:trHeight w:val="70"/>
        </w:trPr>
        <w:tc>
          <w:tcPr>
            <w:tcW w:w="1196" w:type="dxa"/>
            <w:vMerge/>
            <w:tcBorders>
              <w:left w:val="single" w:sz="4" w:space="0" w:color="auto"/>
              <w:right w:val="single" w:sz="4" w:space="0" w:color="auto"/>
            </w:tcBorders>
            <w:vAlign w:val="center"/>
            <w:hideMark/>
          </w:tcPr>
          <w:p w14:paraId="5152F6B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6CEE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99B51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C592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794A2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C32F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16EBBB8D" w14:textId="77777777" w:rsidTr="000811C5">
        <w:trPr>
          <w:trHeight w:val="70"/>
        </w:trPr>
        <w:tc>
          <w:tcPr>
            <w:tcW w:w="1196" w:type="dxa"/>
            <w:vMerge/>
            <w:tcBorders>
              <w:left w:val="single" w:sz="4" w:space="0" w:color="auto"/>
              <w:right w:val="single" w:sz="4" w:space="0" w:color="auto"/>
            </w:tcBorders>
            <w:vAlign w:val="center"/>
            <w:hideMark/>
          </w:tcPr>
          <w:p w14:paraId="05AF69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56C41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5131F5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A60E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8E7E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87C7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A5AAA" w:rsidRPr="00C25669" w14:paraId="6B2AF5D6" w14:textId="77777777" w:rsidTr="005F52DA">
        <w:trPr>
          <w:trHeight w:val="70"/>
        </w:trPr>
        <w:tc>
          <w:tcPr>
            <w:tcW w:w="1196" w:type="dxa"/>
            <w:vMerge/>
            <w:tcBorders>
              <w:left w:val="single" w:sz="4" w:space="0" w:color="auto"/>
              <w:right w:val="single" w:sz="4" w:space="0" w:color="auto"/>
            </w:tcBorders>
            <w:vAlign w:val="center"/>
            <w:hideMark/>
          </w:tcPr>
          <w:p w14:paraId="6C86DFDE" w14:textId="77777777" w:rsidR="00FA5AAA" w:rsidRPr="00C25669" w:rsidRDefault="00FA5AAA" w:rsidP="00FA5AA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474B13" w14:textId="27180CA8" w:rsidR="00FA5AAA" w:rsidRPr="00C25669" w:rsidRDefault="00FA5AAA" w:rsidP="00FA5AA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317E276" w14:textId="77777777" w:rsidR="00FA5AAA" w:rsidRPr="00C25669" w:rsidRDefault="00FA5AAA" w:rsidP="00FA5AA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46577214" w14:textId="60AA5A1A"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3C03F5D" w14:textId="024F85D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14B91F4" w14:textId="3FCD6BC2" w:rsidR="00FA5AAA" w:rsidRPr="00C25669" w:rsidRDefault="00FA5AAA" w:rsidP="00FA5AAA">
            <w:pPr>
              <w:keepNext/>
              <w:keepLines/>
              <w:spacing w:after="0"/>
              <w:jc w:val="center"/>
              <w:rPr>
                <w:rFonts w:ascii="Arial" w:eastAsia="SimSun" w:hAnsi="Arial"/>
                <w:sz w:val="18"/>
              </w:rPr>
            </w:pPr>
            <w:r w:rsidRPr="00C53D04">
              <w:rPr>
                <w:rFonts w:ascii="Arial" w:hAnsi="Arial"/>
                <w:sz w:val="18"/>
              </w:rPr>
              <w:t>Row 5,(4)</w:t>
            </w:r>
          </w:p>
        </w:tc>
      </w:tr>
      <w:tr w:rsidR="005B3300" w:rsidRPr="00C25669" w14:paraId="716951C3" w14:textId="77777777" w:rsidTr="000811C5">
        <w:trPr>
          <w:trHeight w:val="70"/>
        </w:trPr>
        <w:tc>
          <w:tcPr>
            <w:tcW w:w="1196" w:type="dxa"/>
            <w:vMerge/>
            <w:tcBorders>
              <w:left w:val="single" w:sz="4" w:space="0" w:color="auto"/>
              <w:right w:val="single" w:sz="4" w:space="0" w:color="auto"/>
            </w:tcBorders>
            <w:vAlign w:val="center"/>
            <w:hideMark/>
          </w:tcPr>
          <w:p w14:paraId="6A25F5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45129D" w14:textId="45146896"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DE7FDD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01A453" w14:textId="3AFD25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209FD29" w14:textId="1C9C0A6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441F53A" w14:textId="294740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611616E"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70729FA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86470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048A1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6D24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F16B2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C9F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27B0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00DFDAA0"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3D389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554C444F" w14:textId="77777777" w:rsidR="005B3300" w:rsidRPr="00C25669" w:rsidRDefault="005B3300" w:rsidP="000811C5">
            <w:pPr>
              <w:keepNext/>
              <w:keepLines/>
              <w:spacing w:after="0"/>
              <w:rPr>
                <w:rFonts w:ascii="Arial" w:eastAsia="SimSun" w:hAnsi="Arial"/>
                <w:sz w:val="18"/>
              </w:rPr>
            </w:pPr>
          </w:p>
          <w:p w14:paraId="69E5747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2B318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B679F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0BD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221A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710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19EF482" w14:textId="77777777" w:rsidTr="000811C5">
        <w:trPr>
          <w:trHeight w:val="70"/>
        </w:trPr>
        <w:tc>
          <w:tcPr>
            <w:tcW w:w="1196" w:type="dxa"/>
            <w:vMerge/>
            <w:tcBorders>
              <w:left w:val="single" w:sz="4" w:space="0" w:color="auto"/>
              <w:right w:val="single" w:sz="4" w:space="0" w:color="auto"/>
            </w:tcBorders>
            <w:vAlign w:val="center"/>
          </w:tcPr>
          <w:p w14:paraId="26D2E38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6E61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CAE5C9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2370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2980E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7C4C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9417A9" w14:textId="77777777" w:rsidTr="000811C5">
        <w:trPr>
          <w:trHeight w:val="70"/>
        </w:trPr>
        <w:tc>
          <w:tcPr>
            <w:tcW w:w="1196" w:type="dxa"/>
            <w:vMerge/>
            <w:tcBorders>
              <w:left w:val="single" w:sz="4" w:space="0" w:color="auto"/>
              <w:right w:val="single" w:sz="4" w:space="0" w:color="auto"/>
            </w:tcBorders>
            <w:vAlign w:val="center"/>
            <w:hideMark/>
          </w:tcPr>
          <w:p w14:paraId="7A17211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CCD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75269C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B0F6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FF75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D53BD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6C3BAC09" w14:textId="77777777" w:rsidTr="000811C5">
        <w:trPr>
          <w:trHeight w:val="70"/>
        </w:trPr>
        <w:tc>
          <w:tcPr>
            <w:tcW w:w="1196" w:type="dxa"/>
            <w:vMerge/>
            <w:tcBorders>
              <w:left w:val="single" w:sz="4" w:space="0" w:color="auto"/>
              <w:right w:val="single" w:sz="4" w:space="0" w:color="auto"/>
            </w:tcBorders>
            <w:vAlign w:val="center"/>
            <w:hideMark/>
          </w:tcPr>
          <w:p w14:paraId="0C5C92E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7B65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E28C7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3341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6722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9341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960E84E" w14:textId="77777777" w:rsidTr="000811C5">
        <w:trPr>
          <w:trHeight w:val="70"/>
        </w:trPr>
        <w:tc>
          <w:tcPr>
            <w:tcW w:w="1196" w:type="dxa"/>
            <w:vMerge/>
            <w:tcBorders>
              <w:left w:val="single" w:sz="4" w:space="0" w:color="auto"/>
              <w:right w:val="single" w:sz="4" w:space="0" w:color="auto"/>
            </w:tcBorders>
            <w:vAlign w:val="center"/>
            <w:hideMark/>
          </w:tcPr>
          <w:p w14:paraId="4843C969"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928999" w14:textId="0B324701"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FB5A53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905240" w14:textId="22DAAFD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9B0334D" w14:textId="3A992AC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7ACC07A" w14:textId="210A829D"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7532C576" w14:textId="77777777" w:rsidTr="000811C5">
        <w:trPr>
          <w:trHeight w:val="70"/>
        </w:trPr>
        <w:tc>
          <w:tcPr>
            <w:tcW w:w="1196" w:type="dxa"/>
            <w:vMerge/>
            <w:tcBorders>
              <w:left w:val="single" w:sz="4" w:space="0" w:color="auto"/>
              <w:right w:val="single" w:sz="4" w:space="0" w:color="auto"/>
            </w:tcBorders>
            <w:vAlign w:val="center"/>
            <w:hideMark/>
          </w:tcPr>
          <w:p w14:paraId="25BCC5F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034F19" w14:textId="09E30E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FE5F0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906D6D" w14:textId="66AEDF4B"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3C2DF4A" w14:textId="5DB927F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5FCFAEB" w14:textId="233E57B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4F44D7F3" w14:textId="77777777" w:rsidTr="000811C5">
        <w:trPr>
          <w:trHeight w:val="70"/>
        </w:trPr>
        <w:tc>
          <w:tcPr>
            <w:tcW w:w="1196" w:type="dxa"/>
            <w:vMerge/>
            <w:tcBorders>
              <w:left w:val="single" w:sz="4" w:space="0" w:color="auto"/>
              <w:right w:val="single" w:sz="4" w:space="0" w:color="auto"/>
            </w:tcBorders>
            <w:vAlign w:val="center"/>
            <w:hideMark/>
          </w:tcPr>
          <w:p w14:paraId="37CE33A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C9F99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11DA5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2F4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DBE8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0E7F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D519E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EB1857B" w14:textId="77777777" w:rsidTr="000811C5">
        <w:trPr>
          <w:trHeight w:val="70"/>
        </w:trPr>
        <w:tc>
          <w:tcPr>
            <w:tcW w:w="1196" w:type="dxa"/>
            <w:vMerge w:val="restart"/>
            <w:tcBorders>
              <w:left w:val="single" w:sz="4" w:space="0" w:color="auto"/>
              <w:right w:val="single" w:sz="4" w:space="0" w:color="auto"/>
            </w:tcBorders>
            <w:vAlign w:val="center"/>
          </w:tcPr>
          <w:p w14:paraId="1F1D68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63E23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8E115C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0CB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DD31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B9B71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60548717" w14:textId="77777777" w:rsidTr="000811C5">
        <w:trPr>
          <w:trHeight w:val="70"/>
        </w:trPr>
        <w:tc>
          <w:tcPr>
            <w:tcW w:w="1196" w:type="dxa"/>
            <w:vMerge/>
            <w:tcBorders>
              <w:left w:val="single" w:sz="4" w:space="0" w:color="auto"/>
              <w:right w:val="single" w:sz="4" w:space="0" w:color="auto"/>
            </w:tcBorders>
            <w:vAlign w:val="center"/>
            <w:hideMark/>
          </w:tcPr>
          <w:p w14:paraId="7B5AAC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08F1B1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D0F4DB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248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759B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5D8FC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0924700E" w14:textId="77777777" w:rsidTr="000811C5">
        <w:trPr>
          <w:trHeight w:val="70"/>
        </w:trPr>
        <w:tc>
          <w:tcPr>
            <w:tcW w:w="1196" w:type="dxa"/>
            <w:vMerge/>
            <w:tcBorders>
              <w:left w:val="single" w:sz="4" w:space="0" w:color="auto"/>
              <w:right w:val="single" w:sz="4" w:space="0" w:color="auto"/>
            </w:tcBorders>
            <w:vAlign w:val="center"/>
            <w:hideMark/>
          </w:tcPr>
          <w:p w14:paraId="25CF6B2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4D88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3677F4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2DA558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0F64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95EB6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C74D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55AD45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EB911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2A0E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D7CFF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7501F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D973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162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9C90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1415604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F8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3FEE6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A8C4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77CA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92F0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3FD4E7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1BE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1CD8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AEA0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F42DC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2315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0DEF962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B8A3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15B643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20013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DAC0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2AA457"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EB811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B60AD1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6DC168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5A13F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BC9E0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508692F"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2DA3029"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8C1A3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D71C3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62D2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4290B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59C28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711465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7673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63DCB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B7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D54A2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2E909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8F72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93CC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1A7F1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8B1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1419E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5DD3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13FC2922"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2608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25E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95F8B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179B33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4DC56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7528A6D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C2CB9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08B8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9B924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48282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384E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761B9E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684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5920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6389956"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45F6C02"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BBF548D" w14:textId="77777777"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14:paraId="75E0AA5F"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C9DA4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6B2BA7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1A815D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A8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4B343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24A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35573B2D" w14:textId="77777777" w:rsidTr="000811C5">
        <w:trPr>
          <w:trHeight w:val="70"/>
        </w:trPr>
        <w:tc>
          <w:tcPr>
            <w:tcW w:w="1267" w:type="dxa"/>
            <w:gridSpan w:val="2"/>
            <w:vMerge/>
            <w:tcBorders>
              <w:left w:val="single" w:sz="4" w:space="0" w:color="auto"/>
              <w:right w:val="single" w:sz="4" w:space="0" w:color="auto"/>
            </w:tcBorders>
            <w:hideMark/>
          </w:tcPr>
          <w:p w14:paraId="46F4EDDB"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55C1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DE953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483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6F39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FD093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7AF5D14" w14:textId="77777777" w:rsidTr="000811C5">
        <w:trPr>
          <w:trHeight w:val="70"/>
        </w:trPr>
        <w:tc>
          <w:tcPr>
            <w:tcW w:w="1267" w:type="dxa"/>
            <w:gridSpan w:val="2"/>
            <w:vMerge/>
            <w:tcBorders>
              <w:left w:val="single" w:sz="4" w:space="0" w:color="auto"/>
              <w:right w:val="single" w:sz="4" w:space="0" w:color="auto"/>
            </w:tcBorders>
            <w:hideMark/>
          </w:tcPr>
          <w:p w14:paraId="6E86102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277E9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E3044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C437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E9644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5DFD9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50D7F306" w14:textId="77777777" w:rsidTr="000811C5">
        <w:trPr>
          <w:trHeight w:val="70"/>
        </w:trPr>
        <w:tc>
          <w:tcPr>
            <w:tcW w:w="1267" w:type="dxa"/>
            <w:gridSpan w:val="2"/>
            <w:vMerge/>
            <w:tcBorders>
              <w:left w:val="single" w:sz="4" w:space="0" w:color="auto"/>
              <w:right w:val="single" w:sz="4" w:space="0" w:color="auto"/>
            </w:tcBorders>
            <w:hideMark/>
          </w:tcPr>
          <w:p w14:paraId="3D9292D2"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1751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AC616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2094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74F7E4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048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A58AD8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705C2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2F2349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3B14B5D1"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0792FE55"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D33AB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46C57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2EF2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16E75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5B0CF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6DDF08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8FF0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11346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721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24E96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BE40D4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CD7A9C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B6046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805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32249B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6AD3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4D2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17FBD73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98D6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A59FCE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4928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6AC41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590A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46E655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7BDA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87CBC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1E21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A6C7B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D09E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B606148"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1ACC077" w14:textId="5BE83946" w:rsidR="00F11D8A" w:rsidRPr="00C25669" w:rsidRDefault="00F11D8A" w:rsidP="00575C91">
            <w:pPr>
              <w:pStyle w:val="TAN"/>
              <w:rPr>
                <w:rFonts w:eastAsia="SimSun"/>
              </w:rPr>
            </w:pPr>
            <w:r w:rsidRPr="00535722">
              <w:rPr>
                <w:rFonts w:eastAsia="SimSun"/>
                <w:lang w:eastAsia="en-GB"/>
              </w:rPr>
              <w:t>N</w:t>
            </w:r>
            <w:r w:rsidR="00681A55">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p>
        </w:tc>
      </w:tr>
    </w:tbl>
    <w:p w14:paraId="6A32494A" w14:textId="77777777" w:rsidR="005B3300" w:rsidRPr="00C25669" w:rsidRDefault="005B3300" w:rsidP="005B3300">
      <w:pPr>
        <w:rPr>
          <w:rFonts w:eastAsia="SimSun"/>
          <w:lang w:eastAsia="zh-CN"/>
        </w:rPr>
      </w:pPr>
    </w:p>
    <w:p w14:paraId="26328CCD" w14:textId="77777777"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4E93B659" w14:textId="77777777" w:rsidTr="000811C5">
        <w:trPr>
          <w:jc w:val="center"/>
        </w:trPr>
        <w:tc>
          <w:tcPr>
            <w:tcW w:w="1984" w:type="dxa"/>
            <w:tcBorders>
              <w:bottom w:val="nil"/>
            </w:tcBorders>
          </w:tcPr>
          <w:p w14:paraId="7C50640B"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331AF67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2C6D8EB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0209D7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B471FED" w14:textId="77777777" w:rsidTr="000811C5">
        <w:trPr>
          <w:cantSplit/>
          <w:jc w:val="center"/>
        </w:trPr>
        <w:tc>
          <w:tcPr>
            <w:tcW w:w="1984" w:type="dxa"/>
          </w:tcPr>
          <w:p w14:paraId="13C75718"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6164E745"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77091AB4"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3352670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DFCD0C6" w14:textId="77777777" w:rsidTr="000811C5">
        <w:trPr>
          <w:cantSplit/>
          <w:jc w:val="center"/>
        </w:trPr>
        <w:tc>
          <w:tcPr>
            <w:tcW w:w="1984" w:type="dxa"/>
          </w:tcPr>
          <w:p w14:paraId="72A0C3A0"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1C7DCD22"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21335C8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A70A1D2"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14:paraId="46E233D1" w14:textId="3011C76D" w:rsidR="005B3300" w:rsidRDefault="005B3300" w:rsidP="005B3300">
      <w:pPr>
        <w:rPr>
          <w:rFonts w:eastAsia="SimSun"/>
          <w:lang w:eastAsia="zh-CN"/>
        </w:rPr>
      </w:pPr>
    </w:p>
    <w:p w14:paraId="3DCFFD7C" w14:textId="77777777" w:rsidR="00973D47" w:rsidRPr="006F5BD4" w:rsidRDefault="00973D47" w:rsidP="00973D47">
      <w:pPr>
        <w:pStyle w:val="Heading5"/>
        <w:rPr>
          <w:rFonts w:eastAsia="SimSun"/>
        </w:rPr>
      </w:pPr>
      <w:bookmarkStart w:id="1914" w:name="_Toc114565966"/>
      <w:bookmarkStart w:id="1915" w:name="_Toc123936278"/>
      <w:bookmarkStart w:id="1916" w:name="_Toc124377293"/>
      <w:r w:rsidRPr="006F5BD4">
        <w:t>6.4.2.1.1</w:t>
      </w:r>
      <w:r w:rsidRPr="006F5BD4">
        <w:rPr>
          <w:rFonts w:eastAsia="SimSun"/>
        </w:rPr>
        <w:tab/>
      </w:r>
      <w:r w:rsidRPr="006F5BD4">
        <w:t>Minimum requirements for RedCap</w:t>
      </w:r>
      <w:bookmarkEnd w:id="1914"/>
      <w:bookmarkEnd w:id="1915"/>
      <w:bookmarkEnd w:id="1916"/>
    </w:p>
    <w:p w14:paraId="6F3C575C" w14:textId="77777777" w:rsidR="00973D47" w:rsidRPr="00C25669" w:rsidRDefault="00973D47" w:rsidP="00973D47">
      <w:pPr>
        <w:rPr>
          <w:rFonts w:eastAsia="SimSun"/>
        </w:rPr>
      </w:pPr>
      <w:r w:rsidRPr="00C25669">
        <w:rPr>
          <w:rFonts w:eastAsia="SimSun"/>
        </w:rPr>
        <w:t>The minimum performance requirement in Table 6.4.2.1</w:t>
      </w:r>
      <w:r>
        <w:rPr>
          <w:rFonts w:eastAsia="SimSun"/>
        </w:rPr>
        <w:t>.1</w:t>
      </w:r>
      <w:r w:rsidRPr="00C25669">
        <w:rPr>
          <w:rFonts w:eastAsia="SimSun"/>
        </w:rPr>
        <w:t>-2 is defined as</w:t>
      </w:r>
      <w:r>
        <w:rPr>
          <w:rFonts w:eastAsia="SimSun"/>
        </w:rPr>
        <w:t xml:space="preserve"> t</w:t>
      </w:r>
      <w:r w:rsidRPr="00C25669">
        <w:rPr>
          <w:rFonts w:eastAsia="SimSun"/>
        </w:rPr>
        <w:t xml:space="preserve">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Pr>
          <w:rFonts w:eastAsia="SimSun"/>
        </w:rPr>
        <w:t>.</w:t>
      </w:r>
    </w:p>
    <w:p w14:paraId="78F0520A" w14:textId="77777777" w:rsidR="00973D47" w:rsidRPr="00C25669" w:rsidRDefault="00973D47" w:rsidP="00973D47">
      <w:pPr>
        <w:rPr>
          <w:rFonts w:eastAsia="SimSun"/>
        </w:rPr>
      </w:pPr>
      <w:r w:rsidRPr="00C25669">
        <w:rPr>
          <w:rFonts w:eastAsia="SimSun"/>
        </w:rPr>
        <w:t>For the parameters specified in Table 6.4.2.1</w:t>
      </w:r>
      <w:r>
        <w:rPr>
          <w:rFonts w:eastAsia="SimSun"/>
        </w:rPr>
        <w:t>.1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6.4.2.1</w:t>
      </w:r>
      <w:r>
        <w:rPr>
          <w:rFonts w:eastAsia="SimSun"/>
        </w:rPr>
        <w:t>.1</w:t>
      </w:r>
      <w:r w:rsidRPr="00C25669">
        <w:rPr>
          <w:rFonts w:eastAsia="SimSun"/>
        </w:rPr>
        <w:t>-2.</w:t>
      </w:r>
    </w:p>
    <w:p w14:paraId="36883FF2" w14:textId="77777777" w:rsidR="00973D47" w:rsidRPr="00C25669" w:rsidRDefault="00973D47" w:rsidP="00973D47">
      <w:pPr>
        <w:pStyle w:val="TH"/>
      </w:pPr>
      <w:r w:rsidRPr="00C25669">
        <w:lastRenderedPageBreak/>
        <w:t>Table 6.4.2.1</w:t>
      </w:r>
      <w:r>
        <w:t>.1</w:t>
      </w:r>
      <w:r w:rsidRPr="00C25669">
        <w:t>-1: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496AF3E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409F990"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2DB7CA34"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7ED4EBE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089CF3B3"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71BCFD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71014C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59E6DC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10</w:t>
            </w:r>
          </w:p>
        </w:tc>
      </w:tr>
      <w:tr w:rsidR="00973D47" w:rsidRPr="00C25669" w14:paraId="72AB8B2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3DC91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558072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D17BC9C"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973D47" w:rsidRPr="00C25669" w14:paraId="364FFD8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06593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209A85F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11A0B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FDD</w:t>
            </w:r>
          </w:p>
        </w:tc>
      </w:tr>
      <w:tr w:rsidR="00973D47" w:rsidRPr="00C25669" w14:paraId="4C738C4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BDE47B"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0F3249D"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1AD08463" w14:textId="6B25A39B"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11CC20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7D950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36E35DF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97FE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17A6BC7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74BD21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2C7B6D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BF157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7AAD766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298D2F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6BE2D86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94AC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94921A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6BA4B9D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297963C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0F50B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3D1A64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E4316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11F7CD32" w14:textId="77777777" w:rsidTr="00FA064B">
        <w:trPr>
          <w:trHeight w:val="70"/>
        </w:trPr>
        <w:tc>
          <w:tcPr>
            <w:tcW w:w="1335" w:type="dxa"/>
            <w:vMerge/>
            <w:tcBorders>
              <w:left w:val="single" w:sz="4" w:space="0" w:color="auto"/>
              <w:right w:val="single" w:sz="4" w:space="0" w:color="auto"/>
            </w:tcBorders>
            <w:vAlign w:val="center"/>
            <w:hideMark/>
          </w:tcPr>
          <w:p w14:paraId="459DC61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0C5047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1495E9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BD948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3060F0D4" w14:textId="77777777" w:rsidTr="00FA064B">
        <w:trPr>
          <w:trHeight w:val="70"/>
        </w:trPr>
        <w:tc>
          <w:tcPr>
            <w:tcW w:w="1335" w:type="dxa"/>
            <w:vMerge/>
            <w:tcBorders>
              <w:left w:val="single" w:sz="4" w:space="0" w:color="auto"/>
              <w:right w:val="single" w:sz="4" w:space="0" w:color="auto"/>
            </w:tcBorders>
            <w:vAlign w:val="center"/>
            <w:hideMark/>
          </w:tcPr>
          <w:p w14:paraId="6A87BBF2"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42295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93A286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2C0FA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F0F8892" w14:textId="77777777" w:rsidTr="00FA064B">
        <w:trPr>
          <w:trHeight w:val="70"/>
        </w:trPr>
        <w:tc>
          <w:tcPr>
            <w:tcW w:w="1335" w:type="dxa"/>
            <w:vMerge/>
            <w:tcBorders>
              <w:left w:val="single" w:sz="4" w:space="0" w:color="auto"/>
              <w:right w:val="single" w:sz="4" w:space="0" w:color="auto"/>
            </w:tcBorders>
            <w:vAlign w:val="center"/>
            <w:hideMark/>
          </w:tcPr>
          <w:p w14:paraId="1203BE3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4A555F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5DED21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02ED0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EDA0C11" w14:textId="77777777" w:rsidTr="00FA064B">
        <w:trPr>
          <w:trHeight w:val="70"/>
        </w:trPr>
        <w:tc>
          <w:tcPr>
            <w:tcW w:w="1335" w:type="dxa"/>
            <w:vMerge/>
            <w:tcBorders>
              <w:left w:val="single" w:sz="4" w:space="0" w:color="auto"/>
              <w:right w:val="single" w:sz="4" w:space="0" w:color="auto"/>
            </w:tcBorders>
            <w:vAlign w:val="center"/>
            <w:hideMark/>
          </w:tcPr>
          <w:p w14:paraId="41F744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60C895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9FDC5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C5D09"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9B8E633" w14:textId="77777777" w:rsidTr="00FA064B">
        <w:trPr>
          <w:trHeight w:val="70"/>
        </w:trPr>
        <w:tc>
          <w:tcPr>
            <w:tcW w:w="1335" w:type="dxa"/>
            <w:vMerge/>
            <w:tcBorders>
              <w:left w:val="single" w:sz="4" w:space="0" w:color="auto"/>
              <w:right w:val="single" w:sz="4" w:space="0" w:color="auto"/>
            </w:tcBorders>
            <w:vAlign w:val="center"/>
            <w:hideMark/>
          </w:tcPr>
          <w:p w14:paraId="3E0DD44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3964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6FAA33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4010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5CE4B657"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55641F3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D0FA33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5BF5E52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363DC9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9131A4D" w14:textId="1E026C6B"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415B5C">
              <w:rPr>
                <w:rFonts w:ascii="Arial" w:eastAsia="SimSun" w:hAnsi="Arial"/>
                <w:sz w:val="18"/>
              </w:rPr>
              <w:t>5</w:t>
            </w:r>
          </w:p>
        </w:tc>
      </w:tr>
      <w:tr w:rsidR="00973D47" w:rsidRPr="00C25669" w14:paraId="173F9DA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4D34148D"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6205431B" w14:textId="77777777" w:rsidR="00973D47" w:rsidRPr="00C25669" w:rsidRDefault="00973D47" w:rsidP="00FA064B">
            <w:pPr>
              <w:keepNext/>
              <w:keepLines/>
              <w:spacing w:after="0"/>
              <w:rPr>
                <w:rFonts w:ascii="Arial" w:eastAsia="SimSun" w:hAnsi="Arial"/>
                <w:sz w:val="18"/>
              </w:rPr>
            </w:pPr>
          </w:p>
          <w:p w14:paraId="7EEC537F"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B4C368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45D4E1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2EC888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B54156A" w14:textId="77777777" w:rsidTr="00FA064B">
        <w:trPr>
          <w:trHeight w:val="70"/>
        </w:trPr>
        <w:tc>
          <w:tcPr>
            <w:tcW w:w="1335" w:type="dxa"/>
            <w:vMerge/>
            <w:tcBorders>
              <w:left w:val="single" w:sz="4" w:space="0" w:color="auto"/>
              <w:right w:val="single" w:sz="4" w:space="0" w:color="auto"/>
            </w:tcBorders>
            <w:vAlign w:val="center"/>
          </w:tcPr>
          <w:p w14:paraId="7E90095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6C39AE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1BA98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544614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5A75BC7B" w14:textId="77777777" w:rsidTr="00FA064B">
        <w:trPr>
          <w:trHeight w:val="70"/>
        </w:trPr>
        <w:tc>
          <w:tcPr>
            <w:tcW w:w="1335" w:type="dxa"/>
            <w:vMerge/>
            <w:tcBorders>
              <w:left w:val="single" w:sz="4" w:space="0" w:color="auto"/>
              <w:right w:val="single" w:sz="4" w:space="0" w:color="auto"/>
            </w:tcBorders>
            <w:vAlign w:val="center"/>
            <w:hideMark/>
          </w:tcPr>
          <w:p w14:paraId="13C667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D849F3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3DD818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3BF3C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60D2E089" w14:textId="77777777" w:rsidTr="00FA064B">
        <w:trPr>
          <w:trHeight w:val="70"/>
        </w:trPr>
        <w:tc>
          <w:tcPr>
            <w:tcW w:w="1335" w:type="dxa"/>
            <w:vMerge/>
            <w:tcBorders>
              <w:left w:val="single" w:sz="4" w:space="0" w:color="auto"/>
              <w:right w:val="single" w:sz="4" w:space="0" w:color="auto"/>
            </w:tcBorders>
            <w:vAlign w:val="center"/>
            <w:hideMark/>
          </w:tcPr>
          <w:p w14:paraId="71CCA4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DD4E2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F0C444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A31E6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5CA089D2" w14:textId="77777777" w:rsidTr="00FA064B">
        <w:trPr>
          <w:trHeight w:val="70"/>
        </w:trPr>
        <w:tc>
          <w:tcPr>
            <w:tcW w:w="1335" w:type="dxa"/>
            <w:vMerge/>
            <w:tcBorders>
              <w:left w:val="single" w:sz="4" w:space="0" w:color="auto"/>
              <w:right w:val="single" w:sz="4" w:space="0" w:color="auto"/>
            </w:tcBorders>
            <w:vAlign w:val="center"/>
            <w:hideMark/>
          </w:tcPr>
          <w:p w14:paraId="14FCD6AB"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2C40B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5E6F7A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B6ECA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67DB3258" w14:textId="77777777" w:rsidTr="00FA064B">
        <w:trPr>
          <w:trHeight w:val="70"/>
        </w:trPr>
        <w:tc>
          <w:tcPr>
            <w:tcW w:w="1335" w:type="dxa"/>
            <w:vMerge/>
            <w:tcBorders>
              <w:left w:val="single" w:sz="4" w:space="0" w:color="auto"/>
              <w:right w:val="single" w:sz="4" w:space="0" w:color="auto"/>
            </w:tcBorders>
            <w:vAlign w:val="center"/>
            <w:hideMark/>
          </w:tcPr>
          <w:p w14:paraId="15D4130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EA05C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3EC52C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C313C1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776B64EC" w14:textId="77777777" w:rsidTr="00FA064B">
        <w:trPr>
          <w:trHeight w:val="70"/>
        </w:trPr>
        <w:tc>
          <w:tcPr>
            <w:tcW w:w="1335" w:type="dxa"/>
            <w:vMerge/>
            <w:tcBorders>
              <w:left w:val="single" w:sz="4" w:space="0" w:color="auto"/>
              <w:right w:val="single" w:sz="4" w:space="0" w:color="auto"/>
            </w:tcBorders>
            <w:vAlign w:val="center"/>
            <w:hideMark/>
          </w:tcPr>
          <w:p w14:paraId="5F273AB3"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F03D1F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09B1B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974C95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E2983" w14:textId="5E060921"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2C2FBBAD" w14:textId="77777777" w:rsidTr="00FA064B">
        <w:trPr>
          <w:trHeight w:val="70"/>
        </w:trPr>
        <w:tc>
          <w:tcPr>
            <w:tcW w:w="1335" w:type="dxa"/>
            <w:vMerge w:val="restart"/>
            <w:tcBorders>
              <w:left w:val="single" w:sz="4" w:space="0" w:color="auto"/>
              <w:right w:val="single" w:sz="4" w:space="0" w:color="auto"/>
            </w:tcBorders>
            <w:vAlign w:val="center"/>
          </w:tcPr>
          <w:p w14:paraId="6E0BA5D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4FE74A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72E99B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CC784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64251CBA" w14:textId="77777777" w:rsidTr="00FA064B">
        <w:trPr>
          <w:trHeight w:val="70"/>
        </w:trPr>
        <w:tc>
          <w:tcPr>
            <w:tcW w:w="1335" w:type="dxa"/>
            <w:vMerge/>
            <w:tcBorders>
              <w:left w:val="single" w:sz="4" w:space="0" w:color="auto"/>
              <w:right w:val="single" w:sz="4" w:space="0" w:color="auto"/>
            </w:tcBorders>
            <w:vAlign w:val="center"/>
            <w:hideMark/>
          </w:tcPr>
          <w:p w14:paraId="3E3F9AF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927C0C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751B791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A016FA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50CA1AF3" w14:textId="77777777" w:rsidTr="00FA064B">
        <w:trPr>
          <w:trHeight w:val="70"/>
        </w:trPr>
        <w:tc>
          <w:tcPr>
            <w:tcW w:w="1335" w:type="dxa"/>
            <w:vMerge/>
            <w:tcBorders>
              <w:left w:val="single" w:sz="4" w:space="0" w:color="auto"/>
              <w:right w:val="single" w:sz="4" w:space="0" w:color="auto"/>
            </w:tcBorders>
            <w:vAlign w:val="center"/>
            <w:hideMark/>
          </w:tcPr>
          <w:p w14:paraId="7ECBFB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271392E"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CAB8F92"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5CAFC99A"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5ED5F2A2"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2D626574"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7478BDE8"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571A611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2A0CB5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4908F04"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78CB6158" w14:textId="28992309"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w:t>
            </w:r>
            <w:r w:rsidR="008E0E3F">
              <w:rPr>
                <w:rFonts w:ascii="Arial" w:eastAsia="SimSun" w:hAnsi="Arial"/>
                <w:sz w:val="18"/>
              </w:rPr>
              <w:t>5</w:t>
            </w:r>
          </w:p>
        </w:tc>
      </w:tr>
      <w:tr w:rsidR="00973D47" w:rsidRPr="00C25669" w14:paraId="78657C9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2DAEFF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43525A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F3789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6E4081CF"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6A6B6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55A621B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6802C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301F79A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C0CE6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6EBADD9E"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D4E9F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3D08D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289B6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8183E1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140B7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3043FD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17E8F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852465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6171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198526C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5274E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55C09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6D2369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004B3F6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2D9E0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5141E1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D2AD3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552475B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1CBAC4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D9D0E8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6D4397D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8</w:t>
            </w:r>
          </w:p>
        </w:tc>
      </w:tr>
      <w:tr w:rsidR="00973D47" w:rsidRPr="00C25669" w14:paraId="147A61F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2C57F57"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1DB328D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3279D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E5EF67D"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60C0C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754F64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1791D1E"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4E627243"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1C231D8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0A2FE71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6ABFF45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0D181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67F87CDA" w14:textId="77777777" w:rsidTr="00FA064B">
        <w:trPr>
          <w:trHeight w:val="70"/>
        </w:trPr>
        <w:tc>
          <w:tcPr>
            <w:tcW w:w="1335" w:type="dxa"/>
            <w:vMerge/>
            <w:tcBorders>
              <w:left w:val="single" w:sz="4" w:space="0" w:color="auto"/>
              <w:right w:val="single" w:sz="4" w:space="0" w:color="auto"/>
            </w:tcBorders>
            <w:hideMark/>
          </w:tcPr>
          <w:p w14:paraId="31C665D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33E638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2B7C9A7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3DB29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3A28375E" w14:textId="77777777" w:rsidTr="00FA064B">
        <w:trPr>
          <w:trHeight w:val="70"/>
        </w:trPr>
        <w:tc>
          <w:tcPr>
            <w:tcW w:w="1335" w:type="dxa"/>
            <w:vMerge/>
            <w:tcBorders>
              <w:left w:val="single" w:sz="4" w:space="0" w:color="auto"/>
              <w:right w:val="single" w:sz="4" w:space="0" w:color="auto"/>
            </w:tcBorders>
            <w:hideMark/>
          </w:tcPr>
          <w:p w14:paraId="42DAB40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393B8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DAE3CE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62677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060D8017" w14:textId="77777777" w:rsidTr="00FA064B">
        <w:trPr>
          <w:trHeight w:val="70"/>
        </w:trPr>
        <w:tc>
          <w:tcPr>
            <w:tcW w:w="1335" w:type="dxa"/>
            <w:vMerge/>
            <w:tcBorders>
              <w:left w:val="single" w:sz="4" w:space="0" w:color="auto"/>
              <w:right w:val="single" w:sz="4" w:space="0" w:color="auto"/>
            </w:tcBorders>
            <w:hideMark/>
          </w:tcPr>
          <w:p w14:paraId="33E0E3A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58A0A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BB84D3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877C6A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7FF2039E" w14:textId="77777777" w:rsidTr="00FA064B">
        <w:trPr>
          <w:trHeight w:val="70"/>
        </w:trPr>
        <w:tc>
          <w:tcPr>
            <w:tcW w:w="1335" w:type="dxa"/>
            <w:vMerge/>
            <w:tcBorders>
              <w:left w:val="single" w:sz="4" w:space="0" w:color="auto"/>
              <w:bottom w:val="single" w:sz="4" w:space="0" w:color="auto"/>
              <w:right w:val="single" w:sz="4" w:space="0" w:color="auto"/>
            </w:tcBorders>
          </w:tcPr>
          <w:p w14:paraId="4EF7B06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36FBD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B6754B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6290D5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733D9C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281C10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46D61FE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F92A0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6C4D2DE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B362D3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687157D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44C52D" w14:textId="15E1E744" w:rsidR="00973D47" w:rsidRPr="00C25669" w:rsidRDefault="00AE5273" w:rsidP="00FA064B">
            <w:pPr>
              <w:keepNext/>
              <w:keepLines/>
              <w:spacing w:after="0"/>
              <w:jc w:val="center"/>
              <w:rPr>
                <w:rFonts w:ascii="Arial" w:eastAsia="SimSun" w:hAnsi="Arial"/>
                <w:sz w:val="18"/>
              </w:rPr>
            </w:pPr>
            <w:r>
              <w:rPr>
                <w:rFonts w:ascii="Arial" w:eastAsia="SimSun" w:hAnsi="Arial"/>
                <w:sz w:val="18"/>
              </w:rPr>
              <w:t>10</w:t>
            </w:r>
          </w:p>
        </w:tc>
      </w:tr>
      <w:tr w:rsidR="00973D47" w:rsidRPr="00C25669" w14:paraId="64C0A90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E6FFF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3F662C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E37262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0F379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211DC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7F2F0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53C2F6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4FDFE6C0"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5776EFFC"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08E18CB6" w14:textId="22AC3D20"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3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4</w:t>
            </w:r>
            <w:r w:rsidRPr="004969D6">
              <w:rPr>
                <w:rFonts w:ascii="Arial" w:eastAsia="SimSun" w:hAnsi="Arial"/>
                <w:sz w:val="18"/>
              </w:rPr>
              <w:t xml:space="preserve"> is used for Rank 2 case.</w:t>
            </w:r>
          </w:p>
        </w:tc>
      </w:tr>
    </w:tbl>
    <w:p w14:paraId="5BA43C46" w14:textId="77777777" w:rsidR="00973D47" w:rsidRDefault="00973D47" w:rsidP="00973D47">
      <w:pPr>
        <w:rPr>
          <w:rFonts w:eastAsia="SimSun"/>
          <w:lang w:eastAsia="zh-CN"/>
        </w:rPr>
      </w:pPr>
    </w:p>
    <w:p w14:paraId="63F6E600" w14:textId="77777777" w:rsidR="00973D47" w:rsidRPr="00C25669" w:rsidRDefault="00973D47" w:rsidP="00973D47">
      <w:pPr>
        <w:pStyle w:val="TH"/>
      </w:pPr>
      <w:r w:rsidRPr="00C25669">
        <w:lastRenderedPageBreak/>
        <w:t>Table 6.4.2.1</w:t>
      </w:r>
      <w:r>
        <w:t>.1</w:t>
      </w:r>
      <w:r w:rsidRPr="00C25669">
        <w:t>-2: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07C24777" w14:textId="77777777" w:rsidTr="00FA064B">
        <w:trPr>
          <w:jc w:val="center"/>
        </w:trPr>
        <w:tc>
          <w:tcPr>
            <w:tcW w:w="1984" w:type="dxa"/>
            <w:tcBorders>
              <w:bottom w:val="nil"/>
            </w:tcBorders>
          </w:tcPr>
          <w:p w14:paraId="11E27F4B"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393A2C4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6061C8C3" w14:textId="77777777" w:rsidTr="00FA064B">
        <w:trPr>
          <w:cantSplit/>
          <w:jc w:val="center"/>
        </w:trPr>
        <w:tc>
          <w:tcPr>
            <w:tcW w:w="1984" w:type="dxa"/>
          </w:tcPr>
          <w:p w14:paraId="433C4A44"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7AF9E8B8"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351C5E1D" w14:textId="77777777" w:rsidR="00973D47" w:rsidRPr="00C25669" w:rsidRDefault="00973D47" w:rsidP="005B3300">
      <w:pPr>
        <w:rPr>
          <w:rFonts w:eastAsia="SimSun"/>
          <w:lang w:eastAsia="zh-CN"/>
        </w:rPr>
      </w:pPr>
    </w:p>
    <w:p w14:paraId="6EEAA460" w14:textId="77777777" w:rsidR="005B3300" w:rsidRPr="00C25669" w:rsidRDefault="005B3300" w:rsidP="005B3300">
      <w:pPr>
        <w:pStyle w:val="Heading4"/>
        <w:rPr>
          <w:lang w:eastAsia="zh-CN"/>
        </w:rPr>
      </w:pPr>
      <w:bookmarkStart w:id="1917" w:name="_Toc21338259"/>
      <w:bookmarkStart w:id="1918" w:name="_Toc29808367"/>
      <w:bookmarkStart w:id="1919" w:name="_Toc37068286"/>
      <w:bookmarkStart w:id="1920" w:name="_Toc37083831"/>
      <w:bookmarkStart w:id="1921" w:name="_Toc37084173"/>
      <w:bookmarkStart w:id="1922" w:name="_Toc40209535"/>
      <w:bookmarkStart w:id="1923" w:name="_Toc40209877"/>
      <w:bookmarkStart w:id="1924" w:name="_Toc45892836"/>
      <w:bookmarkStart w:id="1925" w:name="_Toc53176701"/>
      <w:bookmarkStart w:id="1926" w:name="_Toc61121014"/>
      <w:bookmarkStart w:id="1927" w:name="_Toc67918200"/>
      <w:bookmarkStart w:id="1928" w:name="_Toc76298244"/>
      <w:bookmarkStart w:id="1929" w:name="_Toc76572256"/>
      <w:bookmarkStart w:id="1930" w:name="_Toc76652123"/>
      <w:bookmarkStart w:id="1931" w:name="_Toc76652961"/>
      <w:bookmarkStart w:id="1932" w:name="_Toc83742233"/>
      <w:bookmarkStart w:id="1933" w:name="_Toc91440723"/>
      <w:bookmarkStart w:id="1934" w:name="_Toc98849513"/>
      <w:bookmarkStart w:id="1935" w:name="_Toc106543366"/>
      <w:bookmarkStart w:id="1936" w:name="_Toc106737464"/>
      <w:bookmarkStart w:id="1937" w:name="_Toc107233231"/>
      <w:bookmarkStart w:id="1938" w:name="_Toc107234846"/>
      <w:bookmarkStart w:id="1939" w:name="_Toc107419816"/>
      <w:bookmarkStart w:id="1940" w:name="_Toc107477112"/>
      <w:bookmarkStart w:id="1941" w:name="_Toc114565967"/>
      <w:bookmarkStart w:id="1942" w:name="_Toc123936279"/>
      <w:bookmarkStart w:id="1943" w:name="_Toc12437729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3AB0F3B5" w14:textId="77777777" w:rsidR="005B3300" w:rsidRPr="00C25669" w:rsidRDefault="005B3300" w:rsidP="005B3300">
      <w:pPr>
        <w:tabs>
          <w:tab w:val="left" w:pos="6096"/>
        </w:tabs>
        <w:rPr>
          <w:rFonts w:eastAsia="SimSun"/>
        </w:rPr>
      </w:pPr>
      <w:bookmarkStart w:id="1944" w:name="_Hlk525306195"/>
      <w:r w:rsidRPr="00C25669">
        <w:rPr>
          <w:rFonts w:eastAsia="SimSun"/>
        </w:rPr>
        <w:t>The minimum performance requirement in Table 6.4.2.2-2 is defined as</w:t>
      </w:r>
    </w:p>
    <w:p w14:paraId="318231E8"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6AC1723C"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1A4869A6" w14:textId="77777777"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14:paraId="6709D6D3" w14:textId="77777777"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14:paraId="42309C0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834E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6628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1BB8F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793BCC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9BD67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03BB51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DDDEA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58A0C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3C075C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1687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EF6F90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6917978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3F66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3CF6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0C7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ABD5B0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D5AA27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14:paraId="55C352B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1D1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54AE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770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F33D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22663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CE223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48A8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B6B3F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605D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7E173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F1B14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14:paraId="3C215C71"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82139A"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36E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3DB3A2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C53CF4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14:paraId="1643A51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14:paraId="2C91A28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E422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1BFF8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22722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255336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9A1504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19E4E82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A154D7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E48C2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5CF8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AFD5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1ADF6E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14:paraId="5AA2EAE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AB56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118713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BB81E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17437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7341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4BB43743"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3719E7F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7E414D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F70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99D81E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8C7F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B12F7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B5EF9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3C85CEA6" w14:textId="77777777" w:rsidTr="000811C5">
        <w:trPr>
          <w:trHeight w:val="70"/>
        </w:trPr>
        <w:tc>
          <w:tcPr>
            <w:tcW w:w="1196" w:type="dxa"/>
            <w:vMerge/>
            <w:tcBorders>
              <w:left w:val="single" w:sz="4" w:space="0" w:color="auto"/>
              <w:right w:val="single" w:sz="4" w:space="0" w:color="auto"/>
            </w:tcBorders>
            <w:vAlign w:val="center"/>
            <w:hideMark/>
          </w:tcPr>
          <w:p w14:paraId="5BB8D7E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3FE5E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49E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2523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DDC6A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BEFE0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6164877A" w14:textId="77777777" w:rsidTr="000811C5">
        <w:trPr>
          <w:trHeight w:val="70"/>
        </w:trPr>
        <w:tc>
          <w:tcPr>
            <w:tcW w:w="1196" w:type="dxa"/>
            <w:vMerge/>
            <w:tcBorders>
              <w:left w:val="single" w:sz="4" w:space="0" w:color="auto"/>
              <w:right w:val="single" w:sz="4" w:space="0" w:color="auto"/>
            </w:tcBorders>
            <w:vAlign w:val="center"/>
            <w:hideMark/>
          </w:tcPr>
          <w:p w14:paraId="745578E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E0C95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C4D0D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BD5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8913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8BE8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B1CF1AD" w14:textId="77777777" w:rsidTr="000811C5">
        <w:trPr>
          <w:trHeight w:val="70"/>
        </w:trPr>
        <w:tc>
          <w:tcPr>
            <w:tcW w:w="1196" w:type="dxa"/>
            <w:vMerge/>
            <w:tcBorders>
              <w:left w:val="single" w:sz="4" w:space="0" w:color="auto"/>
              <w:right w:val="single" w:sz="4" w:space="0" w:color="auto"/>
            </w:tcBorders>
            <w:vAlign w:val="center"/>
            <w:hideMark/>
          </w:tcPr>
          <w:p w14:paraId="68AE416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10DC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1E9BA8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A6AF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BA023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C4E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204EBA" w:rsidRPr="00C25669" w14:paraId="2D2ED7F5" w14:textId="77777777" w:rsidTr="005F52DA">
        <w:trPr>
          <w:trHeight w:val="70"/>
        </w:trPr>
        <w:tc>
          <w:tcPr>
            <w:tcW w:w="1196" w:type="dxa"/>
            <w:vMerge/>
            <w:tcBorders>
              <w:left w:val="single" w:sz="4" w:space="0" w:color="auto"/>
              <w:right w:val="single" w:sz="4" w:space="0" w:color="auto"/>
            </w:tcBorders>
            <w:vAlign w:val="center"/>
            <w:hideMark/>
          </w:tcPr>
          <w:p w14:paraId="0070654D" w14:textId="77777777" w:rsidR="00204EBA" w:rsidRPr="00C25669" w:rsidRDefault="00204EBA" w:rsidP="00204EBA">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EADA37" w14:textId="45ED17EC" w:rsidR="00204EBA" w:rsidRPr="00C25669" w:rsidRDefault="00204EBA" w:rsidP="00204EBA">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C2665F" w14:textId="77777777" w:rsidR="00204EBA" w:rsidRPr="00C25669" w:rsidRDefault="00204EBA" w:rsidP="00204EBA">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ADE093A" w14:textId="33BB9D10"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314D130" w14:textId="3F8550F8"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20A9CD1F" w14:textId="788011FB" w:rsidR="00204EBA" w:rsidRPr="00C25669" w:rsidRDefault="00204EBA" w:rsidP="00204EBA">
            <w:pPr>
              <w:keepNext/>
              <w:keepLines/>
              <w:spacing w:after="0"/>
              <w:jc w:val="center"/>
              <w:rPr>
                <w:rFonts w:ascii="Arial" w:eastAsia="SimSun" w:hAnsi="Arial"/>
                <w:sz w:val="18"/>
              </w:rPr>
            </w:pPr>
            <w:r w:rsidRPr="00E84A52">
              <w:rPr>
                <w:rFonts w:ascii="Arial" w:hAnsi="Arial"/>
                <w:sz w:val="18"/>
              </w:rPr>
              <w:t>Row 5,(4)</w:t>
            </w:r>
          </w:p>
        </w:tc>
      </w:tr>
      <w:tr w:rsidR="005B3300" w:rsidRPr="00C25669" w14:paraId="7B15C586" w14:textId="77777777" w:rsidTr="000811C5">
        <w:trPr>
          <w:trHeight w:val="70"/>
        </w:trPr>
        <w:tc>
          <w:tcPr>
            <w:tcW w:w="1196" w:type="dxa"/>
            <w:vMerge/>
            <w:tcBorders>
              <w:left w:val="single" w:sz="4" w:space="0" w:color="auto"/>
              <w:right w:val="single" w:sz="4" w:space="0" w:color="auto"/>
            </w:tcBorders>
            <w:vAlign w:val="center"/>
            <w:hideMark/>
          </w:tcPr>
          <w:p w14:paraId="791FA69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471831" w14:textId="5845E55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77FD2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3668A0" w14:textId="0C7D3200"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589E37" w14:textId="39F3DE3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BA6086" w14:textId="5BA121B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EDCA6A4"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0D47A58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A5419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2ED153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814B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E4515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60DF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E68A0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504E32CA" w14:textId="77777777"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14:paraId="61F1A4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0E3D514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162B6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FE4E7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417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E0CE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D69D6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520FB40" w14:textId="77777777" w:rsidTr="000811C5">
        <w:trPr>
          <w:trHeight w:val="70"/>
        </w:trPr>
        <w:tc>
          <w:tcPr>
            <w:tcW w:w="1196" w:type="dxa"/>
            <w:vMerge/>
            <w:tcBorders>
              <w:left w:val="single" w:sz="4" w:space="0" w:color="auto"/>
              <w:right w:val="single" w:sz="4" w:space="0" w:color="auto"/>
            </w:tcBorders>
            <w:vAlign w:val="center"/>
          </w:tcPr>
          <w:p w14:paraId="62FF56C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B129F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FA3FDD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4DE6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30A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810BC9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040959" w14:textId="77777777" w:rsidTr="000811C5">
        <w:trPr>
          <w:trHeight w:val="70"/>
        </w:trPr>
        <w:tc>
          <w:tcPr>
            <w:tcW w:w="1196" w:type="dxa"/>
            <w:vMerge/>
            <w:tcBorders>
              <w:left w:val="single" w:sz="4" w:space="0" w:color="auto"/>
              <w:right w:val="single" w:sz="4" w:space="0" w:color="auto"/>
            </w:tcBorders>
            <w:vAlign w:val="center"/>
            <w:hideMark/>
          </w:tcPr>
          <w:p w14:paraId="1D5397C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252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4F501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8D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A5E0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A30B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318BAA68" w14:textId="77777777" w:rsidTr="000811C5">
        <w:trPr>
          <w:trHeight w:val="70"/>
        </w:trPr>
        <w:tc>
          <w:tcPr>
            <w:tcW w:w="1196" w:type="dxa"/>
            <w:vMerge/>
            <w:tcBorders>
              <w:left w:val="single" w:sz="4" w:space="0" w:color="auto"/>
              <w:right w:val="single" w:sz="4" w:space="0" w:color="auto"/>
            </w:tcBorders>
            <w:vAlign w:val="center"/>
            <w:hideMark/>
          </w:tcPr>
          <w:p w14:paraId="3EE76DD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6D3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F07F2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4A31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5D39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7221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6404443" w14:textId="77777777" w:rsidTr="000811C5">
        <w:trPr>
          <w:trHeight w:val="70"/>
        </w:trPr>
        <w:tc>
          <w:tcPr>
            <w:tcW w:w="1196" w:type="dxa"/>
            <w:vMerge/>
            <w:tcBorders>
              <w:left w:val="single" w:sz="4" w:space="0" w:color="auto"/>
              <w:right w:val="single" w:sz="4" w:space="0" w:color="auto"/>
            </w:tcBorders>
            <w:vAlign w:val="center"/>
            <w:hideMark/>
          </w:tcPr>
          <w:p w14:paraId="56152B8D"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349CEA" w14:textId="2D109EFE"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74649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430B48" w14:textId="71B0340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114A59E" w14:textId="0FC84AB5"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0227DC8" w14:textId="11E6BFB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14:paraId="317D0210" w14:textId="77777777" w:rsidTr="000811C5">
        <w:trPr>
          <w:trHeight w:val="70"/>
        </w:trPr>
        <w:tc>
          <w:tcPr>
            <w:tcW w:w="1196" w:type="dxa"/>
            <w:vMerge/>
            <w:tcBorders>
              <w:left w:val="single" w:sz="4" w:space="0" w:color="auto"/>
              <w:right w:val="single" w:sz="4" w:space="0" w:color="auto"/>
            </w:tcBorders>
            <w:vAlign w:val="center"/>
            <w:hideMark/>
          </w:tcPr>
          <w:p w14:paraId="7A8799A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F6BCC" w14:textId="644C4FE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7744F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9D284D" w14:textId="5EA1BA23"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1FB56B" w14:textId="7D6EC88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C7F7A21" w14:textId="1E0FA78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5C3DA830" w14:textId="77777777" w:rsidTr="000811C5">
        <w:trPr>
          <w:trHeight w:val="70"/>
        </w:trPr>
        <w:tc>
          <w:tcPr>
            <w:tcW w:w="1196" w:type="dxa"/>
            <w:vMerge/>
            <w:tcBorders>
              <w:left w:val="single" w:sz="4" w:space="0" w:color="auto"/>
              <w:right w:val="single" w:sz="4" w:space="0" w:color="auto"/>
            </w:tcBorders>
            <w:vAlign w:val="center"/>
            <w:hideMark/>
          </w:tcPr>
          <w:p w14:paraId="23C4F19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54B3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0FD464C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29E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C6A70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A7B6B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BCD40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0DBC0EC1" w14:textId="77777777" w:rsidTr="000811C5">
        <w:trPr>
          <w:trHeight w:val="70"/>
        </w:trPr>
        <w:tc>
          <w:tcPr>
            <w:tcW w:w="1196" w:type="dxa"/>
            <w:vMerge w:val="restart"/>
            <w:tcBorders>
              <w:left w:val="single" w:sz="4" w:space="0" w:color="auto"/>
              <w:right w:val="single" w:sz="4" w:space="0" w:color="auto"/>
            </w:tcBorders>
            <w:vAlign w:val="center"/>
          </w:tcPr>
          <w:p w14:paraId="446A0DB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39DA6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77E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C4E4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915B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D6A9A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3510B471" w14:textId="77777777" w:rsidTr="000811C5">
        <w:trPr>
          <w:trHeight w:val="70"/>
        </w:trPr>
        <w:tc>
          <w:tcPr>
            <w:tcW w:w="1196" w:type="dxa"/>
            <w:vMerge/>
            <w:tcBorders>
              <w:left w:val="single" w:sz="4" w:space="0" w:color="auto"/>
              <w:right w:val="single" w:sz="4" w:space="0" w:color="auto"/>
            </w:tcBorders>
            <w:vAlign w:val="center"/>
            <w:hideMark/>
          </w:tcPr>
          <w:p w14:paraId="028EAEED"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D95F0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C1FCB2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C1F4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DCDE8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F5AAF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439F68EC" w14:textId="77777777" w:rsidTr="000811C5">
        <w:trPr>
          <w:trHeight w:val="70"/>
        </w:trPr>
        <w:tc>
          <w:tcPr>
            <w:tcW w:w="1196" w:type="dxa"/>
            <w:vMerge/>
            <w:tcBorders>
              <w:left w:val="single" w:sz="4" w:space="0" w:color="auto"/>
              <w:right w:val="single" w:sz="4" w:space="0" w:color="auto"/>
            </w:tcBorders>
            <w:vAlign w:val="center"/>
            <w:hideMark/>
          </w:tcPr>
          <w:p w14:paraId="5CE71DA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6A72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73C1281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2BA2E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14E9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3BC5F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A25B5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3909F941" w14:textId="77777777" w:rsidTr="000811C5">
        <w:trPr>
          <w:trHeight w:val="70"/>
        </w:trPr>
        <w:tc>
          <w:tcPr>
            <w:tcW w:w="1196" w:type="dxa"/>
            <w:vMerge/>
            <w:tcBorders>
              <w:left w:val="single" w:sz="4" w:space="0" w:color="auto"/>
              <w:bottom w:val="single" w:sz="4" w:space="0" w:color="auto"/>
              <w:right w:val="single" w:sz="4" w:space="0" w:color="auto"/>
            </w:tcBorders>
            <w:vAlign w:val="center"/>
            <w:hideMark/>
          </w:tcPr>
          <w:p w14:paraId="5588FE39"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8DB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6FCE4C4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8506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091F638"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9F8F86"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51BE9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14:paraId="4036F226"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EAC0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9AB8CB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41E5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079E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6156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77EB9BB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6F4834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D5D351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CA04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1C74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EB6D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4510EA4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4C2317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F0AF0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7738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CB686A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158C1D6"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1A86D1BF"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F9C20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C963A7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4F08C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11AB9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F18BA4"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51D2D7B5"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29449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738EAC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94E98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CED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685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36616848"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AA1E9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9632BB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8FF3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840D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082A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71A14A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1EA5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7639CA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7D5B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B1DDE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3DF42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2AAF8613"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97AA7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B73F9A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6B3DC57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CCAC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609A2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14:paraId="7AA7936A"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B74D1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5160C9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ED68B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3D67A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A51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22A4FAD7"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CF325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CCAC5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9FC9CC2"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B1686EF"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A434B1B" w14:textId="77777777"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14:paraId="74A07E01" w14:textId="77777777"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E37CE2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DEC12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483D1B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10945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716F4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6BDA6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20ED39A8" w14:textId="77777777" w:rsidTr="000811C5">
        <w:trPr>
          <w:trHeight w:val="70"/>
        </w:trPr>
        <w:tc>
          <w:tcPr>
            <w:tcW w:w="1267" w:type="dxa"/>
            <w:gridSpan w:val="2"/>
            <w:vMerge/>
            <w:tcBorders>
              <w:left w:val="single" w:sz="4" w:space="0" w:color="auto"/>
              <w:right w:val="single" w:sz="4" w:space="0" w:color="auto"/>
            </w:tcBorders>
            <w:hideMark/>
          </w:tcPr>
          <w:p w14:paraId="4C0EDD8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4827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1EF37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DFD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A70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9F96D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45C12C7" w14:textId="77777777" w:rsidTr="000811C5">
        <w:trPr>
          <w:trHeight w:val="70"/>
        </w:trPr>
        <w:tc>
          <w:tcPr>
            <w:tcW w:w="1267" w:type="dxa"/>
            <w:gridSpan w:val="2"/>
            <w:vMerge/>
            <w:tcBorders>
              <w:left w:val="single" w:sz="4" w:space="0" w:color="auto"/>
              <w:right w:val="single" w:sz="4" w:space="0" w:color="auto"/>
            </w:tcBorders>
            <w:hideMark/>
          </w:tcPr>
          <w:p w14:paraId="47C99DAD"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CB2BFC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075000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8EDD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ACA5F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0AD53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C214264" w14:textId="77777777" w:rsidTr="000811C5">
        <w:trPr>
          <w:trHeight w:val="70"/>
        </w:trPr>
        <w:tc>
          <w:tcPr>
            <w:tcW w:w="1267" w:type="dxa"/>
            <w:gridSpan w:val="2"/>
            <w:vMerge/>
            <w:tcBorders>
              <w:left w:val="single" w:sz="4" w:space="0" w:color="auto"/>
              <w:right w:val="single" w:sz="4" w:space="0" w:color="auto"/>
            </w:tcBorders>
            <w:hideMark/>
          </w:tcPr>
          <w:p w14:paraId="7B492FA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1B753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FD94F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48E8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0718D4B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EA590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10A6644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A6204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7D5F4D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14:paraId="5D3A69A2" w14:textId="77777777" w:rsidTr="000811C5">
        <w:trPr>
          <w:trHeight w:val="70"/>
        </w:trPr>
        <w:tc>
          <w:tcPr>
            <w:tcW w:w="1267" w:type="dxa"/>
            <w:gridSpan w:val="2"/>
            <w:vMerge/>
            <w:tcBorders>
              <w:left w:val="single" w:sz="4" w:space="0" w:color="auto"/>
              <w:bottom w:val="single" w:sz="4" w:space="0" w:color="auto"/>
              <w:right w:val="single" w:sz="4" w:space="0" w:color="auto"/>
            </w:tcBorders>
          </w:tcPr>
          <w:p w14:paraId="32FCDE41"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9E7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6CE811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3AC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79B8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9B63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3E0D61B"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4F3433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668D3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454B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6C8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7DEA8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718700AD"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82A1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70ED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8455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DC17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178C76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14:paraId="71A2198E"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31DE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B3236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63E6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1A76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02B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71AC6E4" w14:textId="77777777"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BB637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E3578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259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5C9D7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8119F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0B76F9AD"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0846494E" w14:textId="76EA1E40" w:rsidR="00F11D8A" w:rsidRPr="00C25669" w:rsidRDefault="00F11D8A" w:rsidP="00575C91">
            <w:pPr>
              <w:pStyle w:val="TAN"/>
              <w:rPr>
                <w:rFonts w:eastAsia="SimSun"/>
              </w:rPr>
            </w:pPr>
            <w:r w:rsidRPr="00535722">
              <w:rPr>
                <w:rFonts w:eastAsia="SimSun"/>
                <w:lang w:eastAsia="en-GB"/>
              </w:rPr>
              <w:t>N</w:t>
            </w:r>
            <w:r w:rsidR="00A910C0">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p>
        </w:tc>
      </w:tr>
    </w:tbl>
    <w:p w14:paraId="194CDD17" w14:textId="77777777" w:rsidR="005B3300" w:rsidRPr="00C25669" w:rsidRDefault="005B3300" w:rsidP="005B3300">
      <w:pPr>
        <w:rPr>
          <w:rFonts w:eastAsia="SimSun"/>
          <w:lang w:eastAsia="zh-CN"/>
        </w:rPr>
      </w:pPr>
    </w:p>
    <w:p w14:paraId="34CA810A" w14:textId="77777777"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09007E9D" w14:textId="77777777" w:rsidTr="000811C5">
        <w:trPr>
          <w:jc w:val="center"/>
        </w:trPr>
        <w:tc>
          <w:tcPr>
            <w:tcW w:w="1984" w:type="dxa"/>
            <w:tcBorders>
              <w:bottom w:val="nil"/>
            </w:tcBorders>
          </w:tcPr>
          <w:p w14:paraId="57C533A0" w14:textId="77777777"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14:paraId="435A568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7BB6EF0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33FCEC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14:paraId="71275B65" w14:textId="77777777" w:rsidTr="000811C5">
        <w:trPr>
          <w:cantSplit/>
          <w:jc w:val="center"/>
        </w:trPr>
        <w:tc>
          <w:tcPr>
            <w:tcW w:w="1984" w:type="dxa"/>
          </w:tcPr>
          <w:p w14:paraId="73061051" w14:textId="77777777"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14:paraId="4AACF7F9"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68B1F1BB"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14:paraId="0D9390D1"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14:paraId="5B0D3248" w14:textId="77777777" w:rsidTr="000811C5">
        <w:trPr>
          <w:cantSplit/>
          <w:jc w:val="center"/>
        </w:trPr>
        <w:tc>
          <w:tcPr>
            <w:tcW w:w="1984" w:type="dxa"/>
          </w:tcPr>
          <w:p w14:paraId="0DEA17BF" w14:textId="77777777" w:rsidR="005B3300" w:rsidRPr="00C25669" w:rsidRDefault="005B3300" w:rsidP="000811C5">
            <w:pPr>
              <w:keepNext/>
              <w:keepLines/>
              <w:spacing w:after="0"/>
              <w:jc w:val="center"/>
              <w:rPr>
                <w:rFonts w:ascii="Symbol" w:eastAsia="SimSun" w:hAnsi="Symbol" w:hint="eastAsia"/>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14:paraId="689DBD25"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14:paraId="066E2E94"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14:paraId="4BFD9A17" w14:textId="77777777"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944"/>
    </w:tbl>
    <w:p w14:paraId="244ECA67" w14:textId="0B6C6DFB" w:rsidR="005B3300" w:rsidRDefault="005B3300" w:rsidP="005B3300">
      <w:pPr>
        <w:rPr>
          <w:rFonts w:eastAsia="SimSun"/>
          <w:lang w:eastAsia="zh-CN"/>
        </w:rPr>
      </w:pPr>
    </w:p>
    <w:p w14:paraId="5F1ABC5E" w14:textId="77777777" w:rsidR="00973D47" w:rsidRPr="00723658" w:rsidRDefault="00973D47" w:rsidP="00973D47">
      <w:pPr>
        <w:pStyle w:val="Heading5"/>
        <w:rPr>
          <w:rFonts w:eastAsia="SimSun"/>
        </w:rPr>
      </w:pPr>
      <w:bookmarkStart w:id="1945" w:name="_Toc114565968"/>
      <w:bookmarkStart w:id="1946" w:name="_Toc123936280"/>
      <w:bookmarkStart w:id="1947" w:name="_Toc124377295"/>
      <w:r w:rsidRPr="006F5BD4">
        <w:t>6.4.2.</w:t>
      </w:r>
      <w:r>
        <w:t>2</w:t>
      </w:r>
      <w:r w:rsidRPr="006F5BD4">
        <w:t>.1</w:t>
      </w:r>
      <w:r w:rsidRPr="006F5BD4">
        <w:rPr>
          <w:rFonts w:eastAsia="SimSun"/>
        </w:rPr>
        <w:tab/>
      </w:r>
      <w:r w:rsidRPr="006F5BD4">
        <w:t>Minimum requirements for RedCap</w:t>
      </w:r>
      <w:bookmarkEnd w:id="1945"/>
      <w:bookmarkEnd w:id="1946"/>
      <w:bookmarkEnd w:id="1947"/>
    </w:p>
    <w:p w14:paraId="1FB957A3" w14:textId="77777777" w:rsidR="00973D47" w:rsidRPr="00C25669" w:rsidRDefault="00973D47" w:rsidP="00973D47">
      <w:pPr>
        <w:tabs>
          <w:tab w:val="left" w:pos="6096"/>
        </w:tabs>
        <w:rPr>
          <w:rFonts w:eastAsia="SimSun"/>
        </w:rPr>
      </w:pPr>
      <w:r w:rsidRPr="00C25669">
        <w:rPr>
          <w:rFonts w:eastAsia="SimSun"/>
        </w:rPr>
        <w:t>The minimum performance requirement in Table 6.4.2.</w:t>
      </w:r>
      <w:r>
        <w:rPr>
          <w:rFonts w:eastAsia="SimSun"/>
        </w:rPr>
        <w:t>2.1</w:t>
      </w:r>
      <w:r w:rsidRPr="00C25669">
        <w:rPr>
          <w:rFonts w:eastAsia="SimSun"/>
        </w:rPr>
        <w:t>-2 is defined as</w:t>
      </w:r>
      <w:r>
        <w:rPr>
          <w:rFonts w:eastAsia="SimSun"/>
        </w:rPr>
        <w:t xml:space="preserve"> t</w:t>
      </w:r>
      <w:r w:rsidRPr="00160E0F">
        <w:rPr>
          <w:rFonts w:eastAsia="SimSun"/>
        </w:rPr>
        <w:t>he ratio of the throughput obtained when transmitting based on UE reported RI and that obtained when transmitting with fixed rank 1 shall be</w:t>
      </w:r>
      <w:r>
        <w:rPr>
          <w:rFonts w:eastAsia="SimSun"/>
        </w:rPr>
        <w:t xml:space="preserve"> </w:t>
      </w:r>
      <w:r w:rsidRPr="00C25669">
        <w:rPr>
          <w:rFonts w:eastAsia="SimSun"/>
        </w:rPr>
        <w:t xml:space="preserve">≥ </w:t>
      </w:r>
      <w:r w:rsidRPr="00C25669">
        <w:rPr>
          <w:rFonts w:ascii="Symbol" w:eastAsia="SimSun" w:hAnsi="Symbol"/>
        </w:rPr>
        <w:t></w:t>
      </w:r>
      <w:r w:rsidRPr="00C25669">
        <w:rPr>
          <w:rFonts w:ascii="Symbol" w:eastAsia="SimSun" w:hAnsi="Symbol"/>
          <w:vertAlign w:val="subscript"/>
        </w:rPr>
        <w:t></w:t>
      </w:r>
      <w:r>
        <w:rPr>
          <w:rFonts w:eastAsia="SimSun"/>
        </w:rPr>
        <w:t>.</w:t>
      </w:r>
    </w:p>
    <w:p w14:paraId="2463DADD" w14:textId="77777777" w:rsidR="00973D47" w:rsidRPr="00C25669" w:rsidRDefault="00973D47" w:rsidP="00973D47">
      <w:pPr>
        <w:rPr>
          <w:rFonts w:eastAsia="SimSun"/>
        </w:rPr>
      </w:pPr>
      <w:r w:rsidRPr="00C25669">
        <w:rPr>
          <w:rFonts w:eastAsia="SimSun"/>
        </w:rPr>
        <w:t>For the parameters specified in Table 6.4.2.</w:t>
      </w:r>
      <w:r>
        <w:rPr>
          <w:rFonts w:eastAsia="SimSun"/>
        </w:rPr>
        <w:t>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the minimum requirements are specified in Table 6.4.2.</w:t>
      </w:r>
      <w:r>
        <w:rPr>
          <w:rFonts w:eastAsia="SimSun"/>
        </w:rPr>
        <w:t>2.1</w:t>
      </w:r>
      <w:r w:rsidRPr="00C25669">
        <w:rPr>
          <w:rFonts w:eastAsia="SimSun"/>
        </w:rPr>
        <w:t>-2.</w:t>
      </w:r>
    </w:p>
    <w:p w14:paraId="25D0112D" w14:textId="77777777" w:rsidR="00973D47" w:rsidRDefault="00973D47" w:rsidP="00973D47">
      <w:pPr>
        <w:pStyle w:val="TH"/>
      </w:pPr>
      <w:r w:rsidRPr="00C25669">
        <w:lastRenderedPageBreak/>
        <w:t>Table 6.4.2.</w:t>
      </w:r>
      <w:r>
        <w:t>2.1</w:t>
      </w:r>
      <w:r w:rsidRPr="00C25669">
        <w:t>-1: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973D47" w:rsidRPr="00C25669" w14:paraId="75016CF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A2FAA5D"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1A78268"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242BAB5"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1C0FC1C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BD6CC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803320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DA27282"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2</w:t>
            </w:r>
            <w:r w:rsidRPr="00C25669">
              <w:rPr>
                <w:rFonts w:ascii="Arial" w:eastAsia="SimSun" w:hAnsi="Arial"/>
                <w:sz w:val="18"/>
              </w:rPr>
              <w:t>0</w:t>
            </w:r>
          </w:p>
        </w:tc>
      </w:tr>
      <w:tr w:rsidR="00973D47" w:rsidRPr="00C25669" w14:paraId="504D6BD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3893C3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62D7024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6D7F863B" w14:textId="77777777" w:rsidR="00973D47" w:rsidRPr="00C25669" w:rsidRDefault="00973D47" w:rsidP="00FA064B">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973D47" w:rsidRPr="00C25669" w14:paraId="496DE70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52FBC73"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535D665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2BD3E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TDD</w:t>
            </w:r>
          </w:p>
        </w:tc>
      </w:tr>
      <w:tr w:rsidR="00973D47" w:rsidRPr="00C25669" w14:paraId="18733A69"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8455077" w14:textId="77777777" w:rsidR="00973D47" w:rsidRPr="00C25669" w:rsidRDefault="00973D47" w:rsidP="00FA064B">
            <w:pPr>
              <w:keepNext/>
              <w:keepLines/>
              <w:spacing w:after="0"/>
              <w:rPr>
                <w:rFonts w:ascii="Arial" w:eastAsia="SimSun" w:hAnsi="Arial"/>
                <w:sz w:val="18"/>
              </w:rPr>
            </w:pPr>
            <w:r>
              <w:rPr>
                <w:rFonts w:ascii="Arial" w:eastAsia="SimSun" w:hAnsi="Arial"/>
                <w:sz w:val="18"/>
              </w:rPr>
              <w:t>TD</w:t>
            </w:r>
            <w:r w:rsidRPr="00C25669">
              <w:rPr>
                <w:rFonts w:ascii="Arial" w:eastAsia="SimSun" w:hAnsi="Arial"/>
                <w:sz w:val="18"/>
              </w:rPr>
              <w:t>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62C92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70DD362" w14:textId="77777777" w:rsidR="00973D47" w:rsidRDefault="00973D47" w:rsidP="00FA064B">
            <w:pPr>
              <w:keepNext/>
              <w:keepLines/>
              <w:spacing w:after="0"/>
              <w:jc w:val="center"/>
              <w:rPr>
                <w:rFonts w:ascii="Arial" w:eastAsia="SimSun" w:hAnsi="Arial"/>
                <w:sz w:val="18"/>
              </w:rPr>
            </w:pPr>
            <w:r w:rsidRPr="00C25669">
              <w:rPr>
                <w:rFonts w:ascii="Arial" w:eastAsia="SimSun" w:hAnsi="Arial"/>
                <w:sz w:val="18"/>
                <w:lang w:eastAsia="zh-CN"/>
              </w:rPr>
              <w:t>FR1.30-1</w:t>
            </w:r>
          </w:p>
        </w:tc>
      </w:tr>
      <w:tr w:rsidR="00973D47" w:rsidRPr="00C25669" w14:paraId="3F0C360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7947F86" w14:textId="77777777" w:rsidR="00973D47" w:rsidRPr="00C25669" w:rsidRDefault="00973D47" w:rsidP="00FA064B">
            <w:pPr>
              <w:keepNext/>
              <w:keepLines/>
              <w:spacing w:after="0"/>
              <w:rPr>
                <w:rFonts w:ascii="Arial" w:eastAsia="?? ??" w:hAnsi="Arial"/>
                <w:sz w:val="18"/>
              </w:rPr>
            </w:pPr>
            <w:r w:rsidRPr="00C25669">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D060E"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3E0E20C7" w14:textId="267C5104"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20</w:t>
            </w:r>
          </w:p>
        </w:tc>
      </w:tr>
      <w:tr w:rsidR="00973D47" w:rsidRPr="00C25669" w14:paraId="2DE7F69A"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2818C2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EEB67D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FADC73"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TDLA30-5</w:t>
            </w:r>
          </w:p>
        </w:tc>
      </w:tr>
      <w:tr w:rsidR="00973D47" w:rsidRPr="00C25669" w14:paraId="77C8877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6EC4F1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A2AA01"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560A5E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ULA Low 2x2</w:t>
            </w:r>
          </w:p>
        </w:tc>
      </w:tr>
      <w:tr w:rsidR="00973D47" w:rsidRPr="00C25669" w14:paraId="312D8E67"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301110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3AF73A0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7AA58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As defined in Annex B.4.1</w:t>
            </w:r>
          </w:p>
        </w:tc>
      </w:tr>
      <w:tr w:rsidR="00973D47" w:rsidRPr="00C25669" w14:paraId="3219D4BD"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3BBCD5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ZP CSI-RS configuration</w:t>
            </w:r>
          </w:p>
          <w:p w14:paraId="5649AA1B"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30FBA7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D70DC8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C88EC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36229314" w14:textId="77777777" w:rsidTr="00FA064B">
        <w:trPr>
          <w:trHeight w:val="70"/>
        </w:trPr>
        <w:tc>
          <w:tcPr>
            <w:tcW w:w="1335" w:type="dxa"/>
            <w:vMerge/>
            <w:tcBorders>
              <w:left w:val="single" w:sz="4" w:space="0" w:color="auto"/>
              <w:right w:val="single" w:sz="4" w:space="0" w:color="auto"/>
            </w:tcBorders>
            <w:vAlign w:val="center"/>
            <w:hideMark/>
          </w:tcPr>
          <w:p w14:paraId="240320D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70FAB3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27AE3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53B3B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4</w:t>
            </w:r>
          </w:p>
        </w:tc>
      </w:tr>
      <w:tr w:rsidR="00973D47" w:rsidRPr="00C25669" w14:paraId="5789F3AF" w14:textId="77777777" w:rsidTr="00FA064B">
        <w:trPr>
          <w:trHeight w:val="70"/>
        </w:trPr>
        <w:tc>
          <w:tcPr>
            <w:tcW w:w="1335" w:type="dxa"/>
            <w:vMerge/>
            <w:tcBorders>
              <w:left w:val="single" w:sz="4" w:space="0" w:color="auto"/>
              <w:right w:val="single" w:sz="4" w:space="0" w:color="auto"/>
            </w:tcBorders>
            <w:vAlign w:val="center"/>
            <w:hideMark/>
          </w:tcPr>
          <w:p w14:paraId="67713C0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E19E47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25E7AF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0A94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319B4858" w14:textId="77777777" w:rsidTr="00FA064B">
        <w:trPr>
          <w:trHeight w:val="70"/>
        </w:trPr>
        <w:tc>
          <w:tcPr>
            <w:tcW w:w="1335" w:type="dxa"/>
            <w:vMerge/>
            <w:tcBorders>
              <w:left w:val="single" w:sz="4" w:space="0" w:color="auto"/>
              <w:right w:val="single" w:sz="4" w:space="0" w:color="auto"/>
            </w:tcBorders>
            <w:vAlign w:val="center"/>
            <w:hideMark/>
          </w:tcPr>
          <w:p w14:paraId="62566EF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8EB02B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D52224"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8BA7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254644B3" w14:textId="77777777" w:rsidTr="00FA064B">
        <w:trPr>
          <w:trHeight w:val="70"/>
        </w:trPr>
        <w:tc>
          <w:tcPr>
            <w:tcW w:w="1335" w:type="dxa"/>
            <w:vMerge/>
            <w:tcBorders>
              <w:left w:val="single" w:sz="4" w:space="0" w:color="auto"/>
              <w:right w:val="single" w:sz="4" w:space="0" w:color="auto"/>
            </w:tcBorders>
            <w:vAlign w:val="center"/>
            <w:hideMark/>
          </w:tcPr>
          <w:p w14:paraId="2D331D8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CFFA6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16B3630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EB05B1" w14:textId="77777777" w:rsidR="00973D47" w:rsidRPr="00C25669" w:rsidRDefault="00973D47" w:rsidP="00FA064B">
            <w:pPr>
              <w:keepNext/>
              <w:keepLines/>
              <w:spacing w:after="0"/>
              <w:jc w:val="center"/>
              <w:rPr>
                <w:rFonts w:ascii="Arial" w:eastAsia="SimSun" w:hAnsi="Arial"/>
                <w:sz w:val="18"/>
              </w:rPr>
            </w:pPr>
            <w:r w:rsidRPr="00C53D04">
              <w:rPr>
                <w:rFonts w:ascii="Arial" w:hAnsi="Arial"/>
                <w:sz w:val="18"/>
              </w:rPr>
              <w:t>Row 5,(4)</w:t>
            </w:r>
          </w:p>
        </w:tc>
      </w:tr>
      <w:tr w:rsidR="00973D47" w:rsidRPr="00C25669" w14:paraId="462819EA" w14:textId="77777777" w:rsidTr="00FA064B">
        <w:trPr>
          <w:trHeight w:val="70"/>
        </w:trPr>
        <w:tc>
          <w:tcPr>
            <w:tcW w:w="1335" w:type="dxa"/>
            <w:vMerge/>
            <w:tcBorders>
              <w:left w:val="single" w:sz="4" w:space="0" w:color="auto"/>
              <w:right w:val="single" w:sz="4" w:space="0" w:color="auto"/>
            </w:tcBorders>
            <w:vAlign w:val="center"/>
            <w:hideMark/>
          </w:tcPr>
          <w:p w14:paraId="13C64200"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7DEAB9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46A163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E37C6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(9)</w:t>
            </w:r>
          </w:p>
        </w:tc>
      </w:tr>
      <w:tr w:rsidR="00973D47" w:rsidRPr="00C25669" w14:paraId="6620815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0B76FD14"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D79E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w:t>
            </w:r>
          </w:p>
          <w:p w14:paraId="60E0554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9352B57"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7CC5D35"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5F00DC99"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080F8E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 for CSI acquisition</w:t>
            </w:r>
          </w:p>
          <w:p w14:paraId="57E3230D" w14:textId="77777777" w:rsidR="00973D47" w:rsidRPr="00C25669" w:rsidRDefault="00973D47" w:rsidP="00FA064B">
            <w:pPr>
              <w:keepNext/>
              <w:keepLines/>
              <w:spacing w:after="0"/>
              <w:rPr>
                <w:rFonts w:ascii="Arial" w:eastAsia="SimSun" w:hAnsi="Arial"/>
                <w:sz w:val="18"/>
              </w:rPr>
            </w:pPr>
          </w:p>
          <w:p w14:paraId="3FC48D6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2708C0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07" w:type="dxa"/>
            <w:tcBorders>
              <w:top w:val="single" w:sz="4" w:space="0" w:color="auto"/>
              <w:left w:val="single" w:sz="4" w:space="0" w:color="auto"/>
              <w:bottom w:val="single" w:sz="4" w:space="0" w:color="auto"/>
              <w:right w:val="single" w:sz="4" w:space="0" w:color="auto"/>
            </w:tcBorders>
            <w:vAlign w:val="center"/>
          </w:tcPr>
          <w:p w14:paraId="62B9589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B8957F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491B6301" w14:textId="77777777" w:rsidTr="00FA064B">
        <w:trPr>
          <w:trHeight w:val="70"/>
        </w:trPr>
        <w:tc>
          <w:tcPr>
            <w:tcW w:w="1335" w:type="dxa"/>
            <w:vMerge/>
            <w:tcBorders>
              <w:left w:val="single" w:sz="4" w:space="0" w:color="auto"/>
              <w:right w:val="single" w:sz="4" w:space="0" w:color="auto"/>
            </w:tcBorders>
            <w:vAlign w:val="center"/>
          </w:tcPr>
          <w:p w14:paraId="3F1BBE36"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265CF54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3AB8E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2D539E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2</w:t>
            </w:r>
          </w:p>
        </w:tc>
      </w:tr>
      <w:tr w:rsidR="00973D47" w:rsidRPr="00C25669" w14:paraId="63F8431E" w14:textId="77777777" w:rsidTr="00FA064B">
        <w:trPr>
          <w:trHeight w:val="70"/>
        </w:trPr>
        <w:tc>
          <w:tcPr>
            <w:tcW w:w="1335" w:type="dxa"/>
            <w:vMerge/>
            <w:tcBorders>
              <w:left w:val="single" w:sz="4" w:space="0" w:color="auto"/>
              <w:right w:val="single" w:sz="4" w:space="0" w:color="auto"/>
            </w:tcBorders>
            <w:vAlign w:val="center"/>
            <w:hideMark/>
          </w:tcPr>
          <w:p w14:paraId="3AB20285"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A177B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1D7F67D"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17FAA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FD-CDM2</w:t>
            </w:r>
          </w:p>
        </w:tc>
      </w:tr>
      <w:tr w:rsidR="00973D47" w:rsidRPr="00C25669" w14:paraId="7A1418C9" w14:textId="77777777" w:rsidTr="00FA064B">
        <w:trPr>
          <w:trHeight w:val="70"/>
        </w:trPr>
        <w:tc>
          <w:tcPr>
            <w:tcW w:w="1335" w:type="dxa"/>
            <w:vMerge/>
            <w:tcBorders>
              <w:left w:val="single" w:sz="4" w:space="0" w:color="auto"/>
              <w:right w:val="single" w:sz="4" w:space="0" w:color="auto"/>
            </w:tcBorders>
            <w:vAlign w:val="center"/>
            <w:hideMark/>
          </w:tcPr>
          <w:p w14:paraId="4633BD4D"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9F1FFE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63F3EF7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3706FF"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618F87F9" w14:textId="77777777" w:rsidTr="00FA064B">
        <w:trPr>
          <w:trHeight w:val="70"/>
        </w:trPr>
        <w:tc>
          <w:tcPr>
            <w:tcW w:w="1335" w:type="dxa"/>
            <w:vMerge/>
            <w:tcBorders>
              <w:left w:val="single" w:sz="4" w:space="0" w:color="auto"/>
              <w:right w:val="single" w:sz="4" w:space="0" w:color="auto"/>
            </w:tcBorders>
            <w:vAlign w:val="center"/>
            <w:hideMark/>
          </w:tcPr>
          <w:p w14:paraId="7007C10A" w14:textId="77777777" w:rsidR="00973D47" w:rsidRPr="00C25669" w:rsidRDefault="00973D47" w:rsidP="00FA064B">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4859DBB"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5010DF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80858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Row 3 (6)</w:t>
            </w:r>
          </w:p>
        </w:tc>
      </w:tr>
      <w:tr w:rsidR="00973D47" w:rsidRPr="00C25669" w14:paraId="4D4C29A9" w14:textId="77777777" w:rsidTr="00FA064B">
        <w:trPr>
          <w:trHeight w:val="70"/>
        </w:trPr>
        <w:tc>
          <w:tcPr>
            <w:tcW w:w="1335" w:type="dxa"/>
            <w:vMerge/>
            <w:tcBorders>
              <w:left w:val="single" w:sz="4" w:space="0" w:color="auto"/>
              <w:right w:val="single" w:sz="4" w:space="0" w:color="auto"/>
            </w:tcBorders>
            <w:vAlign w:val="center"/>
            <w:hideMark/>
          </w:tcPr>
          <w:p w14:paraId="5A6045EE"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A67999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37B554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D83331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(13)</w:t>
            </w:r>
          </w:p>
        </w:tc>
      </w:tr>
      <w:tr w:rsidR="00973D47" w:rsidRPr="00C25669" w14:paraId="3BA3CA93" w14:textId="77777777" w:rsidTr="00FA064B">
        <w:trPr>
          <w:trHeight w:val="70"/>
        </w:trPr>
        <w:tc>
          <w:tcPr>
            <w:tcW w:w="1335" w:type="dxa"/>
            <w:vMerge/>
            <w:tcBorders>
              <w:left w:val="single" w:sz="4" w:space="0" w:color="auto"/>
              <w:right w:val="single" w:sz="4" w:space="0" w:color="auto"/>
            </w:tcBorders>
            <w:vAlign w:val="center"/>
            <w:hideMark/>
          </w:tcPr>
          <w:p w14:paraId="7DE72197"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7009EF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NZP CSI-RS-timeConfig</w:t>
            </w:r>
          </w:p>
          <w:p w14:paraId="5DDEF5A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D82903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4E33638"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AD3E582" w14:textId="77777777" w:rsidTr="00FA064B">
        <w:trPr>
          <w:trHeight w:val="70"/>
        </w:trPr>
        <w:tc>
          <w:tcPr>
            <w:tcW w:w="1335" w:type="dxa"/>
            <w:vMerge w:val="restart"/>
            <w:tcBorders>
              <w:left w:val="single" w:sz="4" w:space="0" w:color="auto"/>
              <w:right w:val="single" w:sz="4" w:space="0" w:color="auto"/>
            </w:tcBorders>
            <w:vAlign w:val="center"/>
          </w:tcPr>
          <w:p w14:paraId="159F472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1A78EC7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C14A0D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E6C465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973D47" w:rsidRPr="00C25669" w14:paraId="23E4EC90" w14:textId="77777777" w:rsidTr="00FA064B">
        <w:trPr>
          <w:trHeight w:val="70"/>
        </w:trPr>
        <w:tc>
          <w:tcPr>
            <w:tcW w:w="1335" w:type="dxa"/>
            <w:vMerge/>
            <w:tcBorders>
              <w:left w:val="single" w:sz="4" w:space="0" w:color="auto"/>
              <w:right w:val="single" w:sz="4" w:space="0" w:color="auto"/>
            </w:tcBorders>
            <w:vAlign w:val="center"/>
            <w:hideMark/>
          </w:tcPr>
          <w:p w14:paraId="7E185489"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670015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1EFF39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5FEBC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w:t>
            </w:r>
          </w:p>
        </w:tc>
      </w:tr>
      <w:tr w:rsidR="00973D47" w:rsidRPr="007A456D" w14:paraId="7DD75F6A" w14:textId="77777777" w:rsidTr="00FA064B">
        <w:trPr>
          <w:trHeight w:val="70"/>
        </w:trPr>
        <w:tc>
          <w:tcPr>
            <w:tcW w:w="1335" w:type="dxa"/>
            <w:vMerge/>
            <w:tcBorders>
              <w:left w:val="single" w:sz="4" w:space="0" w:color="auto"/>
              <w:right w:val="single" w:sz="4" w:space="0" w:color="auto"/>
            </w:tcBorders>
            <w:vAlign w:val="center"/>
            <w:hideMark/>
          </w:tcPr>
          <w:p w14:paraId="20541DC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607A12D"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CSI-IM Resource Mapping</w:t>
            </w:r>
          </w:p>
          <w:p w14:paraId="7DBF3088" w14:textId="77777777" w:rsidR="00973D47" w:rsidRPr="007A456D" w:rsidRDefault="00973D47" w:rsidP="00FA064B">
            <w:pPr>
              <w:keepNext/>
              <w:keepLines/>
              <w:spacing w:after="0"/>
              <w:rPr>
                <w:rFonts w:ascii="Arial" w:eastAsia="SimSun" w:hAnsi="Arial"/>
                <w:sz w:val="18"/>
                <w:lang w:val="de-DE"/>
              </w:rPr>
            </w:pPr>
            <w:r w:rsidRPr="007A456D">
              <w:rPr>
                <w:rFonts w:ascii="Arial" w:eastAsia="SimSun" w:hAnsi="Arial"/>
                <w:sz w:val="18"/>
                <w:lang w:val="de-DE"/>
              </w:rPr>
              <w:t>(k</w:t>
            </w:r>
            <w:r w:rsidRPr="007A456D">
              <w:rPr>
                <w:rFonts w:ascii="Arial" w:eastAsia="SimSun" w:hAnsi="Arial"/>
                <w:sz w:val="18"/>
                <w:vertAlign w:val="subscript"/>
                <w:lang w:val="de-DE"/>
              </w:rPr>
              <w:t>CSI-IM</w:t>
            </w:r>
            <w:r w:rsidRPr="007A456D">
              <w:rPr>
                <w:rFonts w:ascii="Arial" w:eastAsia="SimSun" w:hAnsi="Arial"/>
                <w:sz w:val="18"/>
                <w:lang w:val="de-DE"/>
              </w:rPr>
              <w:t>,</w:t>
            </w:r>
            <w:r w:rsidRPr="007A456D">
              <w:rPr>
                <w:rFonts w:ascii="Arial" w:eastAsia="SimSun" w:hAnsi="Arial" w:hint="eastAsia"/>
                <w:sz w:val="18"/>
                <w:lang w:val="de-DE"/>
              </w:rPr>
              <w:t>l</w:t>
            </w:r>
            <w:r w:rsidRPr="007A456D">
              <w:rPr>
                <w:rFonts w:ascii="Arial" w:eastAsia="SimSun" w:hAnsi="Arial"/>
                <w:sz w:val="18"/>
                <w:vertAlign w:val="subscript"/>
                <w:lang w:val="de-DE"/>
              </w:rPr>
              <w:t>CSI-IM</w:t>
            </w:r>
            <w:r w:rsidRPr="007A456D">
              <w:rPr>
                <w:rFonts w:ascii="Arial" w:eastAsia="SimSun" w:hAnsi="Arial"/>
                <w:sz w:val="18"/>
                <w:lang w:val="de-DE"/>
              </w:rPr>
              <w:t>)</w:t>
            </w:r>
          </w:p>
        </w:tc>
        <w:tc>
          <w:tcPr>
            <w:tcW w:w="707" w:type="dxa"/>
            <w:tcBorders>
              <w:top w:val="single" w:sz="4" w:space="0" w:color="auto"/>
              <w:left w:val="single" w:sz="4" w:space="0" w:color="auto"/>
              <w:bottom w:val="single" w:sz="4" w:space="0" w:color="auto"/>
              <w:right w:val="single" w:sz="4" w:space="0" w:color="auto"/>
            </w:tcBorders>
            <w:vAlign w:val="center"/>
          </w:tcPr>
          <w:p w14:paraId="2AB5D4E8" w14:textId="77777777" w:rsidR="00973D47" w:rsidRPr="007A456D" w:rsidRDefault="00973D47" w:rsidP="00FA064B">
            <w:pPr>
              <w:keepNext/>
              <w:keepLines/>
              <w:spacing w:after="0"/>
              <w:jc w:val="center"/>
              <w:rPr>
                <w:rFonts w:ascii="Arial" w:eastAsia="SimSun" w:hAnsi="Arial"/>
                <w:sz w:val="18"/>
                <w:lang w:val="de-DE"/>
              </w:rPr>
            </w:pPr>
          </w:p>
        </w:tc>
        <w:tc>
          <w:tcPr>
            <w:tcW w:w="1418" w:type="dxa"/>
            <w:tcBorders>
              <w:top w:val="single" w:sz="4" w:space="0" w:color="auto"/>
              <w:left w:val="single" w:sz="4" w:space="0" w:color="auto"/>
              <w:bottom w:val="single" w:sz="4" w:space="0" w:color="auto"/>
              <w:right w:val="single" w:sz="4" w:space="0" w:color="auto"/>
            </w:tcBorders>
            <w:vAlign w:val="center"/>
          </w:tcPr>
          <w:p w14:paraId="1CB599BB" w14:textId="77777777" w:rsidR="00973D47" w:rsidRPr="007A456D" w:rsidRDefault="00973D47" w:rsidP="00FA064B">
            <w:pPr>
              <w:keepNext/>
              <w:keepLines/>
              <w:spacing w:after="0"/>
              <w:jc w:val="center"/>
              <w:rPr>
                <w:rFonts w:ascii="Arial" w:eastAsia="SimSun" w:hAnsi="Arial"/>
                <w:sz w:val="18"/>
                <w:lang w:val="de-DE"/>
              </w:rPr>
            </w:pPr>
            <w:r w:rsidRPr="00C25669">
              <w:rPr>
                <w:rFonts w:ascii="Arial" w:eastAsia="SimSun" w:hAnsi="Arial"/>
                <w:sz w:val="18"/>
              </w:rPr>
              <w:t>(4,9)</w:t>
            </w:r>
          </w:p>
        </w:tc>
      </w:tr>
      <w:tr w:rsidR="00973D47" w:rsidRPr="00C25669" w14:paraId="78261ACC" w14:textId="77777777" w:rsidTr="00FA064B">
        <w:trPr>
          <w:trHeight w:val="70"/>
        </w:trPr>
        <w:tc>
          <w:tcPr>
            <w:tcW w:w="1335" w:type="dxa"/>
            <w:vMerge/>
            <w:tcBorders>
              <w:left w:val="single" w:sz="4" w:space="0" w:color="auto"/>
              <w:bottom w:val="single" w:sz="4" w:space="0" w:color="auto"/>
              <w:right w:val="single" w:sz="4" w:space="0" w:color="auto"/>
            </w:tcBorders>
            <w:vAlign w:val="center"/>
            <w:hideMark/>
          </w:tcPr>
          <w:p w14:paraId="4A746676" w14:textId="77777777" w:rsidR="00973D47" w:rsidRPr="008241F6" w:rsidRDefault="00973D47" w:rsidP="00FA064B">
            <w:pPr>
              <w:keepNext/>
              <w:keepLines/>
              <w:spacing w:after="0"/>
              <w:rPr>
                <w:rFonts w:ascii="Arial" w:eastAsia="SimSun" w:hAnsi="Arial"/>
                <w:sz w:val="18"/>
                <w:lang w:val="de-DE"/>
              </w:rPr>
            </w:pPr>
          </w:p>
        </w:tc>
        <w:tc>
          <w:tcPr>
            <w:tcW w:w="2584" w:type="dxa"/>
            <w:tcBorders>
              <w:top w:val="single" w:sz="4" w:space="0" w:color="auto"/>
              <w:left w:val="single" w:sz="4" w:space="0" w:color="auto"/>
              <w:bottom w:val="single" w:sz="4" w:space="0" w:color="auto"/>
              <w:right w:val="single" w:sz="4" w:space="0" w:color="auto"/>
            </w:tcBorders>
          </w:tcPr>
          <w:p w14:paraId="6E8B879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CSI-IM timeConfig</w:t>
            </w:r>
          </w:p>
          <w:p w14:paraId="79DCC98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62CF413"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s</w:t>
            </w:r>
            <w:r w:rsidRPr="00C25669">
              <w:rPr>
                <w:rFonts w:ascii="Arial" w:eastAsia="SimSun" w:hAnsi="Arial"/>
                <w:sz w:val="18"/>
              </w:rPr>
              <w:t>lot</w:t>
            </w:r>
          </w:p>
        </w:tc>
        <w:tc>
          <w:tcPr>
            <w:tcW w:w="1418" w:type="dxa"/>
            <w:tcBorders>
              <w:top w:val="single" w:sz="4" w:space="0" w:color="auto"/>
              <w:left w:val="single" w:sz="4" w:space="0" w:color="auto"/>
              <w:bottom w:val="single" w:sz="4" w:space="0" w:color="auto"/>
              <w:right w:val="single" w:sz="4" w:space="0" w:color="auto"/>
            </w:tcBorders>
            <w:vAlign w:val="center"/>
          </w:tcPr>
          <w:p w14:paraId="259C4C41"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C25669">
              <w:rPr>
                <w:rFonts w:ascii="Arial" w:eastAsia="SimSun" w:hAnsi="Arial"/>
                <w:sz w:val="18"/>
              </w:rPr>
              <w:t>/1</w:t>
            </w:r>
          </w:p>
        </w:tc>
      </w:tr>
      <w:tr w:rsidR="00973D47" w:rsidRPr="00C25669" w14:paraId="08499DE5"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DF055C"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4EDD810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2AAAA0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Periodic</w:t>
            </w:r>
          </w:p>
        </w:tc>
      </w:tr>
      <w:tr w:rsidR="00973D47" w:rsidRPr="00C25669" w14:paraId="54806D0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B3B1B62"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5963320"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343921"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 xml:space="preserve">Table </w:t>
            </w:r>
            <w:r>
              <w:rPr>
                <w:rFonts w:ascii="Arial" w:eastAsia="SimSun" w:hAnsi="Arial"/>
                <w:sz w:val="18"/>
              </w:rPr>
              <w:t>1</w:t>
            </w:r>
          </w:p>
        </w:tc>
      </w:tr>
      <w:tr w:rsidR="00973D47" w:rsidRPr="00C25669" w14:paraId="5FB4AE5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DE438D4"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7650432"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95EAA37"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iCs/>
                <w:sz w:val="18"/>
              </w:rPr>
              <w:t>cri-RI-PMI-CQI</w:t>
            </w:r>
          </w:p>
        </w:tc>
      </w:tr>
      <w:tr w:rsidR="00973D47" w:rsidRPr="00C25669" w14:paraId="5575AF20"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191E9F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45C9B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11D718"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2C1A4EC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ECC3E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1C8D942C"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E7A123B"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not configured</w:t>
            </w:r>
          </w:p>
        </w:tc>
      </w:tr>
      <w:tr w:rsidR="00973D47" w:rsidRPr="00C25669" w14:paraId="09FEE91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84C1C8E"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AF03047"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78F29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71ED032C"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33FE7B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15A9870A"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AE548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Wideband</w:t>
            </w:r>
          </w:p>
        </w:tc>
      </w:tr>
      <w:tr w:rsidR="00973D47" w:rsidRPr="00C25669" w14:paraId="3DC029F4"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C9FAA2B" w14:textId="77777777" w:rsidR="00973D47" w:rsidRPr="0000489E" w:rsidRDefault="00973D47" w:rsidP="00FA064B">
            <w:pPr>
              <w:keepNext/>
              <w:keepLines/>
              <w:spacing w:after="0"/>
              <w:rPr>
                <w:rFonts w:ascii="Arial" w:eastAsia="SimSun" w:hAnsi="Arial"/>
                <w:sz w:val="18"/>
              </w:rPr>
            </w:pPr>
            <w:r w:rsidRPr="0000489E">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044FFEC7" w14:textId="77777777" w:rsidR="00973D47" w:rsidRPr="0000489E" w:rsidRDefault="00973D47" w:rsidP="00FA064B">
            <w:pPr>
              <w:keepNext/>
              <w:keepLines/>
              <w:spacing w:after="0"/>
              <w:jc w:val="center"/>
              <w:rPr>
                <w:rFonts w:ascii="Arial" w:eastAsia="SimSun" w:hAnsi="Arial"/>
                <w:sz w:val="18"/>
              </w:rPr>
            </w:pPr>
            <w:r w:rsidRPr="0000489E">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0BEDD2E4" w14:textId="0A3CC672" w:rsidR="00973D47" w:rsidRPr="0000489E" w:rsidRDefault="00CF18BF" w:rsidP="00FA064B">
            <w:pPr>
              <w:keepNext/>
              <w:keepLines/>
              <w:spacing w:after="0"/>
              <w:jc w:val="center"/>
              <w:rPr>
                <w:rFonts w:ascii="Arial" w:eastAsia="SimSun" w:hAnsi="Arial"/>
                <w:sz w:val="18"/>
              </w:rPr>
            </w:pPr>
            <w:r>
              <w:rPr>
                <w:rFonts w:ascii="Arial" w:eastAsia="SimSun" w:hAnsi="Arial"/>
                <w:sz w:val="18"/>
              </w:rPr>
              <w:t>8</w:t>
            </w:r>
          </w:p>
        </w:tc>
      </w:tr>
      <w:tr w:rsidR="00973D47" w:rsidRPr="00C25669" w14:paraId="6CFF1A7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016472A"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1B4E1B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343D995"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1111111</w:t>
            </w:r>
          </w:p>
        </w:tc>
      </w:tr>
      <w:tr w:rsidR="00973D47" w:rsidRPr="00C25669" w14:paraId="72FFAD08"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A84D2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0A4DB4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F7C6A1D" w14:textId="77777777" w:rsidR="00973D47" w:rsidRPr="00C25669" w:rsidRDefault="00973D47" w:rsidP="00FA064B">
            <w:pPr>
              <w:keepNext/>
              <w:keepLines/>
              <w:spacing w:after="0"/>
              <w:jc w:val="center"/>
              <w:rPr>
                <w:rFonts w:ascii="Arial" w:eastAsia="SimSun" w:hAnsi="Arial"/>
                <w:sz w:val="18"/>
              </w:rPr>
            </w:pPr>
            <w:r>
              <w:rPr>
                <w:rFonts w:ascii="Arial" w:eastAsia="SimSun" w:hAnsi="Arial"/>
                <w:sz w:val="18"/>
              </w:rPr>
              <w:t>10</w:t>
            </w:r>
            <w:r w:rsidRPr="00E213F1">
              <w:rPr>
                <w:rFonts w:ascii="Arial" w:eastAsia="SimSun" w:hAnsi="Arial"/>
                <w:sz w:val="18"/>
              </w:rPr>
              <w:t>/</w:t>
            </w:r>
            <w:r>
              <w:rPr>
                <w:rFonts w:ascii="Arial" w:eastAsia="SimSun" w:hAnsi="Arial"/>
                <w:sz w:val="18"/>
                <w:lang w:eastAsia="zh-CN"/>
              </w:rPr>
              <w:t>9</w:t>
            </w:r>
          </w:p>
        </w:tc>
      </w:tr>
      <w:tr w:rsidR="00973D47" w:rsidRPr="00C25669" w14:paraId="5813DCB5" w14:textId="77777777" w:rsidTr="00FA064B">
        <w:trPr>
          <w:trHeight w:val="70"/>
        </w:trPr>
        <w:tc>
          <w:tcPr>
            <w:tcW w:w="1335" w:type="dxa"/>
            <w:vMerge w:val="restart"/>
            <w:tcBorders>
              <w:top w:val="single" w:sz="4" w:space="0" w:color="auto"/>
              <w:left w:val="single" w:sz="4" w:space="0" w:color="auto"/>
              <w:right w:val="single" w:sz="4" w:space="0" w:color="auto"/>
            </w:tcBorders>
            <w:vAlign w:val="center"/>
            <w:hideMark/>
          </w:tcPr>
          <w:p w14:paraId="559DF0AF"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7274F4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2A1836BF"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DF917D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typeI-SinglePanel</w:t>
            </w:r>
          </w:p>
        </w:tc>
      </w:tr>
      <w:tr w:rsidR="00973D47" w:rsidRPr="00C25669" w14:paraId="0B0F1CE3" w14:textId="77777777" w:rsidTr="00FA064B">
        <w:trPr>
          <w:trHeight w:val="70"/>
        </w:trPr>
        <w:tc>
          <w:tcPr>
            <w:tcW w:w="1335" w:type="dxa"/>
            <w:vMerge/>
            <w:tcBorders>
              <w:left w:val="single" w:sz="4" w:space="0" w:color="auto"/>
              <w:right w:val="single" w:sz="4" w:space="0" w:color="auto"/>
            </w:tcBorders>
            <w:hideMark/>
          </w:tcPr>
          <w:p w14:paraId="0D06EAB1"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D66411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6DC29C9"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73BC55C"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10B9003A" w14:textId="77777777" w:rsidTr="00FA064B">
        <w:trPr>
          <w:trHeight w:val="70"/>
        </w:trPr>
        <w:tc>
          <w:tcPr>
            <w:tcW w:w="1335" w:type="dxa"/>
            <w:vMerge/>
            <w:tcBorders>
              <w:left w:val="single" w:sz="4" w:space="0" w:color="auto"/>
              <w:right w:val="single" w:sz="4" w:space="0" w:color="auto"/>
            </w:tcBorders>
            <w:hideMark/>
          </w:tcPr>
          <w:p w14:paraId="5DD3E85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585FE98"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084D9A6"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9E7346"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7AAED966" w14:textId="77777777" w:rsidTr="00FA064B">
        <w:trPr>
          <w:trHeight w:val="70"/>
        </w:trPr>
        <w:tc>
          <w:tcPr>
            <w:tcW w:w="1335" w:type="dxa"/>
            <w:vMerge/>
            <w:tcBorders>
              <w:left w:val="single" w:sz="4" w:space="0" w:color="auto"/>
              <w:right w:val="single" w:sz="4" w:space="0" w:color="auto"/>
            </w:tcBorders>
            <w:hideMark/>
          </w:tcPr>
          <w:p w14:paraId="244A629A"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4B563E5"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4DC619A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3D26D1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000011 for fixed rank 1,</w:t>
            </w:r>
            <w:r>
              <w:rPr>
                <w:rFonts w:ascii="Arial" w:eastAsia="SimSun" w:hAnsi="Arial"/>
                <w:sz w:val="18"/>
              </w:rPr>
              <w:t xml:space="preserve"> </w:t>
            </w:r>
            <w:r w:rsidRPr="00C25669">
              <w:rPr>
                <w:rFonts w:ascii="Arial" w:eastAsia="SimSun" w:hAnsi="Arial"/>
                <w:sz w:val="18"/>
              </w:rPr>
              <w:t>010011 for following rank</w:t>
            </w:r>
          </w:p>
        </w:tc>
      </w:tr>
      <w:tr w:rsidR="00973D47" w:rsidRPr="00C25669" w14:paraId="54DB886A" w14:textId="77777777" w:rsidTr="00FA064B">
        <w:trPr>
          <w:trHeight w:val="70"/>
        </w:trPr>
        <w:tc>
          <w:tcPr>
            <w:tcW w:w="1335" w:type="dxa"/>
            <w:vMerge/>
            <w:tcBorders>
              <w:left w:val="single" w:sz="4" w:space="0" w:color="auto"/>
              <w:bottom w:val="single" w:sz="4" w:space="0" w:color="auto"/>
              <w:right w:val="single" w:sz="4" w:space="0" w:color="auto"/>
            </w:tcBorders>
          </w:tcPr>
          <w:p w14:paraId="20D70F0C" w14:textId="77777777" w:rsidR="00973D47" w:rsidRPr="00C25669" w:rsidRDefault="00973D47" w:rsidP="00FA064B">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56915E6"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5B7A10E3"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4E6C9E0"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N/A</w:t>
            </w:r>
          </w:p>
        </w:tc>
      </w:tr>
      <w:tr w:rsidR="00973D47" w:rsidRPr="00C25669" w14:paraId="5F896931"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050D3609"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66DE9D7B"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4C69F4"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PUCCH</w:t>
            </w:r>
          </w:p>
        </w:tc>
      </w:tr>
      <w:tr w:rsidR="00973D47" w:rsidRPr="00C25669" w14:paraId="722F098E"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595557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CFBA552"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1D020964" w14:textId="5895BB89" w:rsidR="00973D47" w:rsidRPr="00C25669" w:rsidRDefault="008B653E" w:rsidP="00FA064B">
            <w:pPr>
              <w:keepNext/>
              <w:keepLines/>
              <w:spacing w:after="0"/>
              <w:jc w:val="center"/>
              <w:rPr>
                <w:rFonts w:ascii="Arial" w:eastAsia="SimSun" w:hAnsi="Arial"/>
                <w:sz w:val="18"/>
              </w:rPr>
            </w:pPr>
            <w:r>
              <w:rPr>
                <w:rFonts w:ascii="Arial" w:eastAsia="SimSun" w:hAnsi="Arial"/>
                <w:sz w:val="18"/>
              </w:rPr>
              <w:t>9.5</w:t>
            </w:r>
          </w:p>
        </w:tc>
      </w:tr>
      <w:tr w:rsidR="00973D47" w:rsidRPr="00C25669" w14:paraId="28387FFB"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18E90B0"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25516C68"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FB89BA9"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1</w:t>
            </w:r>
          </w:p>
        </w:tc>
      </w:tr>
      <w:tr w:rsidR="00973D47" w:rsidRPr="00C25669" w14:paraId="4157F022" w14:textId="77777777" w:rsidTr="00FA064B">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A929501" w14:textId="77777777" w:rsidR="00973D47" w:rsidRPr="00C25669" w:rsidRDefault="00973D47" w:rsidP="00FA064B">
            <w:pPr>
              <w:keepNext/>
              <w:keepLines/>
              <w:spacing w:after="0"/>
              <w:rPr>
                <w:rFonts w:ascii="Arial" w:eastAsia="SimSun" w:hAnsi="Arial"/>
                <w:sz w:val="18"/>
              </w:rPr>
            </w:pPr>
            <w:r w:rsidRPr="00C25669">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46B1285" w14:textId="77777777" w:rsidR="00973D47" w:rsidRPr="00C25669" w:rsidRDefault="00973D47" w:rsidP="00FA064B">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AB232EA" w14:textId="77777777" w:rsidR="00973D47" w:rsidRPr="00C25669" w:rsidRDefault="00973D47" w:rsidP="00FA064B">
            <w:pPr>
              <w:keepNext/>
              <w:keepLines/>
              <w:spacing w:after="0"/>
              <w:jc w:val="center"/>
              <w:rPr>
                <w:rFonts w:ascii="Arial" w:eastAsia="SimSun" w:hAnsi="Arial"/>
                <w:sz w:val="18"/>
              </w:rPr>
            </w:pPr>
            <w:r w:rsidRPr="00C25669">
              <w:rPr>
                <w:rFonts w:ascii="Arial" w:eastAsia="SimSun" w:hAnsi="Arial"/>
                <w:sz w:val="18"/>
              </w:rPr>
              <w:t>Fixed RI = 1 and follow RI</w:t>
            </w:r>
          </w:p>
        </w:tc>
      </w:tr>
      <w:tr w:rsidR="00973D47" w:rsidRPr="00C25669" w14:paraId="77F8A87B" w14:textId="77777777" w:rsidTr="00FA064B">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5A419DF" w14:textId="77777777" w:rsidR="00973D47" w:rsidRDefault="00973D47" w:rsidP="00FA064B">
            <w:pPr>
              <w:keepNext/>
              <w:keepLines/>
              <w:spacing w:after="0"/>
              <w:ind w:left="854" w:hanging="850"/>
              <w:rPr>
                <w:rFonts w:ascii="Arial" w:eastAsia="SimSun" w:hAnsi="Arial"/>
                <w:sz w:val="18"/>
              </w:rPr>
            </w:pPr>
            <w:r w:rsidRPr="004969D6">
              <w:rPr>
                <w:rFonts w:ascii="Arial" w:eastAsia="SimSun" w:hAnsi="Arial"/>
                <w:sz w:val="18"/>
              </w:rPr>
              <w:t>Note 1:</w:t>
            </w:r>
            <w:r w:rsidRPr="004969D6">
              <w:rPr>
                <w:rFonts w:ascii="Arial" w:eastAsia="SimSun" w:hAnsi="Arial"/>
                <w:sz w:val="18"/>
              </w:rPr>
              <w:tab/>
              <w:t>Measurement channels are specified in Table A.4-</w:t>
            </w:r>
            <w:r>
              <w:rPr>
                <w:rFonts w:ascii="Arial" w:eastAsia="SimSun" w:hAnsi="Arial"/>
                <w:sz w:val="18"/>
              </w:rPr>
              <w:t>1</w:t>
            </w:r>
            <w:r w:rsidRPr="004969D6">
              <w:rPr>
                <w:rFonts w:ascii="Arial" w:eastAsia="SimSun" w:hAnsi="Arial"/>
                <w:sz w:val="18"/>
              </w:rPr>
              <w:t xml:space="preserve">. </w:t>
            </w:r>
          </w:p>
          <w:p w14:paraId="638171D3" w14:textId="6F487694" w:rsidR="00973D47" w:rsidRPr="00C25669" w:rsidRDefault="00973D47" w:rsidP="00FA064B">
            <w:pPr>
              <w:keepNext/>
              <w:keepLines/>
              <w:spacing w:after="0"/>
              <w:ind w:left="854" w:hanging="850"/>
              <w:rPr>
                <w:rFonts w:ascii="Arial" w:eastAsia="SimSun" w:hAnsi="Arial"/>
                <w:sz w:val="18"/>
              </w:rPr>
            </w:pPr>
            <w:r>
              <w:rPr>
                <w:rFonts w:ascii="Arial" w:eastAsia="SimSun" w:hAnsi="Arial"/>
                <w:sz w:val="18"/>
              </w:rPr>
              <w:tab/>
            </w:r>
            <w:r w:rsidRPr="004969D6">
              <w:rPr>
                <w:rFonts w:ascii="Arial" w:eastAsia="SimSun" w:hAnsi="Arial"/>
                <w:sz w:val="18"/>
              </w:rPr>
              <w:t>TBS.</w:t>
            </w:r>
            <w:r>
              <w:rPr>
                <w:rFonts w:ascii="Arial" w:eastAsia="SimSun" w:hAnsi="Arial"/>
                <w:sz w:val="18"/>
              </w:rPr>
              <w:t>1</w:t>
            </w:r>
            <w:r w:rsidRPr="004969D6">
              <w:rPr>
                <w:rFonts w:ascii="Arial" w:eastAsia="SimSun" w:hAnsi="Arial"/>
                <w:sz w:val="18"/>
              </w:rPr>
              <w:t>-</w:t>
            </w:r>
            <w:r>
              <w:rPr>
                <w:rFonts w:ascii="Arial" w:eastAsia="SimSun" w:hAnsi="Arial"/>
                <w:sz w:val="18"/>
              </w:rPr>
              <w:t xml:space="preserve">5 </w:t>
            </w:r>
            <w:r w:rsidRPr="004969D6">
              <w:rPr>
                <w:rFonts w:ascii="Arial" w:eastAsia="SimSun" w:hAnsi="Arial"/>
                <w:sz w:val="18"/>
              </w:rPr>
              <w:t>is used for Rank 1 case. TBS.</w:t>
            </w:r>
            <w:r>
              <w:rPr>
                <w:rFonts w:ascii="Arial" w:eastAsia="SimSun" w:hAnsi="Arial"/>
                <w:sz w:val="18"/>
              </w:rPr>
              <w:t>1</w:t>
            </w:r>
            <w:r w:rsidRPr="004969D6">
              <w:rPr>
                <w:rFonts w:ascii="Arial" w:eastAsia="SimSun" w:hAnsi="Arial"/>
                <w:sz w:val="18"/>
              </w:rPr>
              <w:t>-</w:t>
            </w:r>
            <w:r>
              <w:rPr>
                <w:rFonts w:ascii="Arial" w:eastAsia="SimSun" w:hAnsi="Arial"/>
                <w:sz w:val="18"/>
              </w:rPr>
              <w:t>6</w:t>
            </w:r>
            <w:r w:rsidRPr="004969D6">
              <w:rPr>
                <w:rFonts w:ascii="Arial" w:eastAsia="SimSun" w:hAnsi="Arial"/>
                <w:sz w:val="18"/>
              </w:rPr>
              <w:t xml:space="preserve"> is used for Rank 2 case.</w:t>
            </w:r>
          </w:p>
        </w:tc>
      </w:tr>
    </w:tbl>
    <w:p w14:paraId="1964680E" w14:textId="77777777" w:rsidR="00973D47" w:rsidRDefault="00973D47" w:rsidP="00973D47">
      <w:pPr>
        <w:rPr>
          <w:rFonts w:eastAsia="SimSun"/>
          <w:lang w:eastAsia="zh-CN"/>
        </w:rPr>
      </w:pPr>
    </w:p>
    <w:p w14:paraId="3BF88DD2" w14:textId="77777777" w:rsidR="00973D47" w:rsidRPr="00C25669" w:rsidRDefault="00973D47" w:rsidP="00973D47">
      <w:pPr>
        <w:pStyle w:val="TH"/>
      </w:pPr>
      <w:r w:rsidRPr="00C25669">
        <w:t>Table 6.4.2.</w:t>
      </w:r>
      <w:r>
        <w:t>2.1</w:t>
      </w:r>
      <w:r w:rsidRPr="00C25669">
        <w:t>-2: Minimum requirement (</w:t>
      </w:r>
      <w:r>
        <w:t>T</w:t>
      </w:r>
      <w:r w:rsidRPr="00C25669">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973D47" w:rsidRPr="00C25669" w14:paraId="3FF4702A" w14:textId="77777777" w:rsidTr="00FA064B">
        <w:trPr>
          <w:jc w:val="center"/>
        </w:trPr>
        <w:tc>
          <w:tcPr>
            <w:tcW w:w="1984" w:type="dxa"/>
            <w:tcBorders>
              <w:bottom w:val="nil"/>
            </w:tcBorders>
          </w:tcPr>
          <w:p w14:paraId="496575A0" w14:textId="77777777" w:rsidR="00973D47" w:rsidRPr="00C25669" w:rsidRDefault="00973D47" w:rsidP="00FA064B">
            <w:pPr>
              <w:keepNext/>
              <w:keepLines/>
              <w:spacing w:after="0"/>
              <w:jc w:val="center"/>
              <w:rPr>
                <w:rFonts w:ascii="Arial" w:eastAsia="SimSun" w:hAnsi="Arial"/>
                <w:b/>
                <w:sz w:val="18"/>
              </w:rPr>
            </w:pPr>
          </w:p>
        </w:tc>
        <w:tc>
          <w:tcPr>
            <w:tcW w:w="1512" w:type="dxa"/>
            <w:tcBorders>
              <w:bottom w:val="nil"/>
            </w:tcBorders>
          </w:tcPr>
          <w:p w14:paraId="545E47C7" w14:textId="77777777" w:rsidR="00973D47" w:rsidRPr="00C25669" w:rsidRDefault="00973D47" w:rsidP="00FA064B">
            <w:pPr>
              <w:keepNext/>
              <w:keepLines/>
              <w:spacing w:after="0"/>
              <w:jc w:val="center"/>
              <w:rPr>
                <w:rFonts w:ascii="Arial" w:eastAsia="SimSun" w:hAnsi="Arial"/>
                <w:b/>
                <w:sz w:val="18"/>
              </w:rPr>
            </w:pPr>
            <w:r w:rsidRPr="00C25669">
              <w:rPr>
                <w:rFonts w:ascii="Arial" w:eastAsia="SimSun" w:hAnsi="Arial"/>
                <w:b/>
                <w:sz w:val="18"/>
              </w:rPr>
              <w:t xml:space="preserve">Test </w:t>
            </w:r>
            <w:r>
              <w:rPr>
                <w:rFonts w:ascii="Arial" w:eastAsia="SimSun" w:hAnsi="Arial"/>
                <w:b/>
                <w:sz w:val="18"/>
              </w:rPr>
              <w:t>1</w:t>
            </w:r>
          </w:p>
        </w:tc>
      </w:tr>
      <w:tr w:rsidR="00973D47" w:rsidRPr="00C25669" w14:paraId="2952FC69" w14:textId="77777777" w:rsidTr="00FA064B">
        <w:trPr>
          <w:cantSplit/>
          <w:jc w:val="center"/>
        </w:trPr>
        <w:tc>
          <w:tcPr>
            <w:tcW w:w="1984" w:type="dxa"/>
          </w:tcPr>
          <w:p w14:paraId="1F7FD10E" w14:textId="77777777" w:rsidR="00973D47" w:rsidRPr="00C25669" w:rsidRDefault="00973D47" w:rsidP="00FA064B">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512" w:type="dxa"/>
          </w:tcPr>
          <w:p w14:paraId="0583B8BE" w14:textId="77777777" w:rsidR="00973D47" w:rsidRPr="00C25669" w:rsidRDefault="00973D47" w:rsidP="00FA064B">
            <w:pPr>
              <w:keepNext/>
              <w:keepLines/>
              <w:spacing w:after="0"/>
              <w:jc w:val="center"/>
              <w:rPr>
                <w:rFonts w:ascii="Arial" w:eastAsia="SimSun" w:hAnsi="Arial" w:cs="v5.0.0"/>
                <w:sz w:val="18"/>
                <w:lang w:eastAsia="zh-CN"/>
              </w:rPr>
            </w:pPr>
            <w:r w:rsidRPr="00C25669">
              <w:rPr>
                <w:rFonts w:ascii="Arial" w:eastAsia="SimSun" w:hAnsi="Arial" w:cs="v5.0.0"/>
                <w:sz w:val="18"/>
              </w:rPr>
              <w:t>1.05</w:t>
            </w:r>
          </w:p>
        </w:tc>
      </w:tr>
    </w:tbl>
    <w:p w14:paraId="6FAA0223" w14:textId="77777777" w:rsidR="00973D47" w:rsidRDefault="00973D47" w:rsidP="00973D47"/>
    <w:p w14:paraId="7DB78783" w14:textId="77777777" w:rsidR="005B3300" w:rsidRPr="00C25669" w:rsidRDefault="005B3300" w:rsidP="005B3300">
      <w:pPr>
        <w:pStyle w:val="Heading3"/>
        <w:rPr>
          <w:lang w:eastAsia="zh-CN"/>
        </w:rPr>
      </w:pPr>
      <w:bookmarkStart w:id="1948" w:name="_Toc21338260"/>
      <w:bookmarkStart w:id="1949" w:name="_Toc29808368"/>
      <w:bookmarkStart w:id="1950" w:name="_Toc37068287"/>
      <w:bookmarkStart w:id="1951" w:name="_Toc37083832"/>
      <w:bookmarkStart w:id="1952" w:name="_Toc37084174"/>
      <w:bookmarkStart w:id="1953" w:name="_Toc40209536"/>
      <w:bookmarkStart w:id="1954" w:name="_Toc40209878"/>
      <w:bookmarkStart w:id="1955" w:name="_Toc45892837"/>
      <w:bookmarkStart w:id="1956" w:name="_Toc53176702"/>
      <w:bookmarkStart w:id="1957" w:name="_Toc61121015"/>
      <w:bookmarkStart w:id="1958" w:name="_Toc67918201"/>
      <w:bookmarkStart w:id="1959" w:name="_Toc76298245"/>
      <w:bookmarkStart w:id="1960" w:name="_Toc76572257"/>
      <w:bookmarkStart w:id="1961" w:name="_Toc76652124"/>
      <w:bookmarkStart w:id="1962" w:name="_Toc76652962"/>
      <w:bookmarkStart w:id="1963" w:name="_Toc83742234"/>
      <w:bookmarkStart w:id="1964" w:name="_Toc91440724"/>
      <w:bookmarkStart w:id="1965" w:name="_Toc98849514"/>
      <w:bookmarkStart w:id="1966" w:name="_Toc106543367"/>
      <w:bookmarkStart w:id="1967" w:name="_Toc106737465"/>
      <w:bookmarkStart w:id="1968" w:name="_Toc107233232"/>
      <w:bookmarkStart w:id="1969" w:name="_Toc107234847"/>
      <w:bookmarkStart w:id="1970" w:name="_Toc107419817"/>
      <w:bookmarkStart w:id="1971" w:name="_Toc107477113"/>
      <w:bookmarkStart w:id="1972" w:name="_Toc114565969"/>
      <w:bookmarkStart w:id="1973" w:name="_Toc123936281"/>
      <w:bookmarkStart w:id="1974" w:name="_Toc12437729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04D6B257" w14:textId="77777777" w:rsidR="005B3300" w:rsidRPr="00C25669" w:rsidRDefault="005B3300" w:rsidP="005B3300">
      <w:pPr>
        <w:pStyle w:val="Heading4"/>
        <w:rPr>
          <w:lang w:eastAsia="zh-CN"/>
        </w:rPr>
      </w:pPr>
      <w:bookmarkStart w:id="1975" w:name="_Toc21338261"/>
      <w:bookmarkStart w:id="1976" w:name="_Toc29808369"/>
      <w:bookmarkStart w:id="1977" w:name="_Toc37068288"/>
      <w:bookmarkStart w:id="1978" w:name="_Toc37083833"/>
      <w:bookmarkStart w:id="1979" w:name="_Toc37084175"/>
      <w:bookmarkStart w:id="1980" w:name="_Toc40209537"/>
      <w:bookmarkStart w:id="1981" w:name="_Toc40209879"/>
      <w:bookmarkStart w:id="1982" w:name="_Toc45892838"/>
      <w:bookmarkStart w:id="1983" w:name="_Toc53176703"/>
      <w:bookmarkStart w:id="1984" w:name="_Toc61121016"/>
      <w:bookmarkStart w:id="1985" w:name="_Toc67918202"/>
      <w:bookmarkStart w:id="1986" w:name="_Toc76298246"/>
      <w:bookmarkStart w:id="1987" w:name="_Toc76572258"/>
      <w:bookmarkStart w:id="1988" w:name="_Toc76652125"/>
      <w:bookmarkStart w:id="1989" w:name="_Toc76652963"/>
      <w:bookmarkStart w:id="1990" w:name="_Toc83742235"/>
      <w:bookmarkStart w:id="1991" w:name="_Toc91440725"/>
      <w:bookmarkStart w:id="1992" w:name="_Toc98849515"/>
      <w:bookmarkStart w:id="1993" w:name="_Toc106543368"/>
      <w:bookmarkStart w:id="1994" w:name="_Toc106737466"/>
      <w:bookmarkStart w:id="1995" w:name="_Toc107233233"/>
      <w:bookmarkStart w:id="1996" w:name="_Toc107234848"/>
      <w:bookmarkStart w:id="1997" w:name="_Toc107419818"/>
      <w:bookmarkStart w:id="1998" w:name="_Toc107477114"/>
      <w:bookmarkStart w:id="1999" w:name="_Toc114565970"/>
      <w:bookmarkStart w:id="2000" w:name="_Toc123936282"/>
      <w:bookmarkStart w:id="2001" w:name="_Toc12437729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3B846FEC" w14:textId="77777777"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14:paraId="62C6930A" w14:textId="77777777"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14:paraId="7703CC75" w14:textId="77777777"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14:paraId="67C79EEF" w14:textId="77777777"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14:paraId="70292F88" w14:textId="77777777"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3066FB0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1166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888F7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EF432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399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29ED2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1EB71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2FAEE0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BA1E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35D87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0BDF5E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900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9FB0B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EF8F3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6B5EA7D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E8BD6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5B756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58192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6DD58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91066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AAF1F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14:paraId="16C11B5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595F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B1E2D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8C3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3464F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B63D92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08DB0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481C3D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42E806"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CBD49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34A8923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1FDC8C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00D609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C3FBEA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06074D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141F6C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AA4FF91"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56ED3E4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67A48F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C4ED1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6CEA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14:paraId="76F842C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F6E8F9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F87F5C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EC2C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7341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94606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F4220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70F3F74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26C7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3B99EE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1114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15AA7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DE6EF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F7830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3FFB753"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A6345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2D72E05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14716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A50089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663F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AC7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EFD1D8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636A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46700F9E" w14:textId="77777777" w:rsidTr="000811C5">
        <w:trPr>
          <w:trHeight w:val="70"/>
          <w:jc w:val="center"/>
        </w:trPr>
        <w:tc>
          <w:tcPr>
            <w:tcW w:w="1196" w:type="dxa"/>
            <w:vMerge/>
            <w:tcBorders>
              <w:left w:val="single" w:sz="4" w:space="0" w:color="auto"/>
              <w:right w:val="single" w:sz="4" w:space="0" w:color="auto"/>
            </w:tcBorders>
            <w:vAlign w:val="center"/>
            <w:hideMark/>
          </w:tcPr>
          <w:p w14:paraId="1428D49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6FFB0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FEC79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3AAE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E5130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BC5A2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7FB15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B356E4C" w14:textId="77777777" w:rsidTr="000811C5">
        <w:trPr>
          <w:trHeight w:val="70"/>
          <w:jc w:val="center"/>
        </w:trPr>
        <w:tc>
          <w:tcPr>
            <w:tcW w:w="1196" w:type="dxa"/>
            <w:vMerge/>
            <w:tcBorders>
              <w:left w:val="single" w:sz="4" w:space="0" w:color="auto"/>
              <w:right w:val="single" w:sz="4" w:space="0" w:color="auto"/>
            </w:tcBorders>
            <w:vAlign w:val="center"/>
            <w:hideMark/>
          </w:tcPr>
          <w:p w14:paraId="5413F105"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237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1F12F3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AD3DD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D2AAB1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F3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B432D8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4A25BF85" w14:textId="77777777" w:rsidTr="000811C5">
        <w:trPr>
          <w:trHeight w:val="70"/>
          <w:jc w:val="center"/>
        </w:trPr>
        <w:tc>
          <w:tcPr>
            <w:tcW w:w="1196" w:type="dxa"/>
            <w:vMerge/>
            <w:tcBorders>
              <w:left w:val="single" w:sz="4" w:space="0" w:color="auto"/>
              <w:right w:val="single" w:sz="4" w:space="0" w:color="auto"/>
            </w:tcBorders>
            <w:vAlign w:val="center"/>
            <w:hideMark/>
          </w:tcPr>
          <w:p w14:paraId="4BD561E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419C45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8E2D3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6ABC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CC7D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CFCCBB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1F8B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755EEB" w:rsidRPr="00C25669" w14:paraId="53784736" w14:textId="77777777" w:rsidTr="005F52DA">
        <w:trPr>
          <w:trHeight w:val="70"/>
          <w:jc w:val="center"/>
        </w:trPr>
        <w:tc>
          <w:tcPr>
            <w:tcW w:w="1196" w:type="dxa"/>
            <w:vMerge/>
            <w:tcBorders>
              <w:left w:val="single" w:sz="4" w:space="0" w:color="auto"/>
              <w:right w:val="single" w:sz="4" w:space="0" w:color="auto"/>
            </w:tcBorders>
            <w:vAlign w:val="center"/>
            <w:hideMark/>
          </w:tcPr>
          <w:p w14:paraId="253136D9" w14:textId="77777777" w:rsidR="00755EEB" w:rsidRPr="00C25669" w:rsidRDefault="00755EEB" w:rsidP="00755EEB">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11DB07" w14:textId="2EEA0602" w:rsidR="00755EEB" w:rsidRPr="00C25669" w:rsidRDefault="00755EEB" w:rsidP="00755EEB">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0C7E3A" w14:textId="77777777" w:rsidR="00755EEB" w:rsidRPr="00C25669" w:rsidRDefault="00755EEB" w:rsidP="00755EEB">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6E533316" w14:textId="62F54D7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08DBBFCB" w14:textId="77A8FCA1"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71597854" w14:textId="28F0B41C"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06A2774" w14:textId="353A6752" w:rsidR="00755EEB" w:rsidRPr="00C25669" w:rsidRDefault="00755EEB" w:rsidP="00755EEB">
            <w:pPr>
              <w:keepNext/>
              <w:keepLines/>
              <w:spacing w:after="0"/>
              <w:jc w:val="center"/>
              <w:rPr>
                <w:rFonts w:ascii="Arial" w:eastAsia="SimSun" w:hAnsi="Arial"/>
                <w:sz w:val="18"/>
              </w:rPr>
            </w:pPr>
            <w:r w:rsidRPr="007C6083">
              <w:rPr>
                <w:rFonts w:ascii="Arial" w:hAnsi="Arial"/>
                <w:sz w:val="18"/>
              </w:rPr>
              <w:t>Row 5,(4)</w:t>
            </w:r>
          </w:p>
        </w:tc>
      </w:tr>
      <w:tr w:rsidR="005B3300" w:rsidRPr="00C25669" w14:paraId="5C0DB600" w14:textId="77777777" w:rsidTr="000811C5">
        <w:trPr>
          <w:trHeight w:val="70"/>
          <w:jc w:val="center"/>
        </w:trPr>
        <w:tc>
          <w:tcPr>
            <w:tcW w:w="1196" w:type="dxa"/>
            <w:vMerge/>
            <w:tcBorders>
              <w:left w:val="single" w:sz="4" w:space="0" w:color="auto"/>
              <w:right w:val="single" w:sz="4" w:space="0" w:color="auto"/>
            </w:tcBorders>
            <w:vAlign w:val="center"/>
            <w:hideMark/>
          </w:tcPr>
          <w:p w14:paraId="4850B3B0"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0A554E" w14:textId="6EBDBAE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677808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8AAA2A" w14:textId="7FB86C22"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FAECF0B" w14:textId="61195F5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049C544" w14:textId="256B8AB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921AD9A" w14:textId="29B5367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317B9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50BFBA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7C25E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46A3F8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7205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03C0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AF39F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F3234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065C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A8F4058"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03427E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7BEBE943" w14:textId="77777777" w:rsidR="005B3300" w:rsidRPr="00C25669" w:rsidRDefault="005B3300" w:rsidP="000811C5">
            <w:pPr>
              <w:keepNext/>
              <w:keepLines/>
              <w:spacing w:after="0"/>
              <w:rPr>
                <w:rFonts w:ascii="Arial" w:eastAsia="SimSun" w:hAnsi="Arial"/>
                <w:sz w:val="18"/>
              </w:rPr>
            </w:pPr>
          </w:p>
          <w:p w14:paraId="2460A47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91CC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5AA81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EE4D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71459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C4B5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F8348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4B93885" w14:textId="77777777" w:rsidTr="000811C5">
        <w:trPr>
          <w:trHeight w:val="70"/>
          <w:jc w:val="center"/>
        </w:trPr>
        <w:tc>
          <w:tcPr>
            <w:tcW w:w="1196" w:type="dxa"/>
            <w:vMerge/>
            <w:tcBorders>
              <w:left w:val="single" w:sz="4" w:space="0" w:color="auto"/>
              <w:right w:val="single" w:sz="4" w:space="0" w:color="auto"/>
            </w:tcBorders>
            <w:vAlign w:val="center"/>
          </w:tcPr>
          <w:p w14:paraId="74A445AF"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242F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0A0937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470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F3EFE4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EAE3DF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D8CFC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B2AE7" w14:textId="77777777" w:rsidTr="000811C5">
        <w:trPr>
          <w:trHeight w:val="70"/>
          <w:jc w:val="center"/>
        </w:trPr>
        <w:tc>
          <w:tcPr>
            <w:tcW w:w="1196" w:type="dxa"/>
            <w:vMerge/>
            <w:tcBorders>
              <w:left w:val="single" w:sz="4" w:space="0" w:color="auto"/>
              <w:right w:val="single" w:sz="4" w:space="0" w:color="auto"/>
            </w:tcBorders>
            <w:vAlign w:val="center"/>
            <w:hideMark/>
          </w:tcPr>
          <w:p w14:paraId="60BA390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2AC5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ADEA7F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DF1FB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CFF5D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117DE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BD1D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05F08E2" w14:textId="77777777" w:rsidTr="000811C5">
        <w:trPr>
          <w:trHeight w:val="70"/>
          <w:jc w:val="center"/>
        </w:trPr>
        <w:tc>
          <w:tcPr>
            <w:tcW w:w="1196" w:type="dxa"/>
            <w:vMerge/>
            <w:tcBorders>
              <w:left w:val="single" w:sz="4" w:space="0" w:color="auto"/>
              <w:right w:val="single" w:sz="4" w:space="0" w:color="auto"/>
            </w:tcBorders>
            <w:vAlign w:val="center"/>
            <w:hideMark/>
          </w:tcPr>
          <w:p w14:paraId="4929A1BE"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2ED2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520E3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F793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E12D5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9679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6D2CF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D19D9DB" w14:textId="77777777" w:rsidTr="000811C5">
        <w:trPr>
          <w:trHeight w:val="70"/>
          <w:jc w:val="center"/>
        </w:trPr>
        <w:tc>
          <w:tcPr>
            <w:tcW w:w="1196" w:type="dxa"/>
            <w:vMerge/>
            <w:tcBorders>
              <w:left w:val="single" w:sz="4" w:space="0" w:color="auto"/>
              <w:right w:val="single" w:sz="4" w:space="0" w:color="auto"/>
            </w:tcBorders>
            <w:vAlign w:val="center"/>
            <w:hideMark/>
          </w:tcPr>
          <w:p w14:paraId="68E49F0A" w14:textId="77777777"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5B633C7" w14:textId="2291FE5D"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9ED176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A7E0DF" w14:textId="55D80356"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C105" w14:textId="5B04D40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07BE050" w14:textId="63461B6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B5954E0" w14:textId="139728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14:paraId="2BF889CA" w14:textId="77777777" w:rsidTr="000811C5">
        <w:trPr>
          <w:trHeight w:val="70"/>
          <w:jc w:val="center"/>
        </w:trPr>
        <w:tc>
          <w:tcPr>
            <w:tcW w:w="1196" w:type="dxa"/>
            <w:vMerge/>
            <w:tcBorders>
              <w:left w:val="single" w:sz="4" w:space="0" w:color="auto"/>
              <w:right w:val="single" w:sz="4" w:space="0" w:color="auto"/>
            </w:tcBorders>
            <w:vAlign w:val="center"/>
            <w:hideMark/>
          </w:tcPr>
          <w:p w14:paraId="63C7A78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72174A" w14:textId="5F190F79"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F475C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566153" w14:textId="5F73758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1E0A2CA" w14:textId="6B710E2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1D1FFF8" w14:textId="6B38613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5585BD" w14:textId="6CF5F7E8"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295E3A2C" w14:textId="77777777" w:rsidTr="000811C5">
        <w:trPr>
          <w:trHeight w:val="70"/>
          <w:jc w:val="center"/>
        </w:trPr>
        <w:tc>
          <w:tcPr>
            <w:tcW w:w="1196" w:type="dxa"/>
            <w:vMerge/>
            <w:tcBorders>
              <w:left w:val="single" w:sz="4" w:space="0" w:color="auto"/>
              <w:right w:val="single" w:sz="4" w:space="0" w:color="auto"/>
            </w:tcBorders>
            <w:vAlign w:val="center"/>
            <w:hideMark/>
          </w:tcPr>
          <w:p w14:paraId="78CAD3F6"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8326C7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14:paraId="617710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BE1C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B5B6B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26B3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0B897A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9F2B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4193EC8D" w14:textId="77777777" w:rsidTr="000811C5">
        <w:trPr>
          <w:trHeight w:val="70"/>
          <w:jc w:val="center"/>
        </w:trPr>
        <w:tc>
          <w:tcPr>
            <w:tcW w:w="1196" w:type="dxa"/>
            <w:vMerge w:val="restart"/>
            <w:tcBorders>
              <w:left w:val="single" w:sz="4" w:space="0" w:color="auto"/>
              <w:right w:val="single" w:sz="4" w:space="0" w:color="auto"/>
            </w:tcBorders>
            <w:vAlign w:val="center"/>
          </w:tcPr>
          <w:p w14:paraId="1EEA6BA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22F91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5DE39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5E75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C416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8AA88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45E5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14:paraId="22759609" w14:textId="77777777" w:rsidTr="000811C5">
        <w:trPr>
          <w:trHeight w:val="70"/>
          <w:jc w:val="center"/>
        </w:trPr>
        <w:tc>
          <w:tcPr>
            <w:tcW w:w="1196" w:type="dxa"/>
            <w:vMerge/>
            <w:tcBorders>
              <w:left w:val="single" w:sz="4" w:space="0" w:color="auto"/>
              <w:right w:val="single" w:sz="4" w:space="0" w:color="auto"/>
            </w:tcBorders>
            <w:vAlign w:val="center"/>
            <w:hideMark/>
          </w:tcPr>
          <w:p w14:paraId="62E6C36C"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9E3FD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735865"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1300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0202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22C4E6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8C7C2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14:paraId="29C241F9" w14:textId="77777777" w:rsidTr="000811C5">
        <w:trPr>
          <w:trHeight w:val="70"/>
          <w:jc w:val="center"/>
        </w:trPr>
        <w:tc>
          <w:tcPr>
            <w:tcW w:w="1196" w:type="dxa"/>
            <w:vMerge/>
            <w:tcBorders>
              <w:left w:val="single" w:sz="4" w:space="0" w:color="auto"/>
              <w:right w:val="single" w:sz="4" w:space="0" w:color="auto"/>
            </w:tcBorders>
            <w:vAlign w:val="center"/>
            <w:hideMark/>
          </w:tcPr>
          <w:p w14:paraId="14099922"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F447A3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1111E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76B504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F2F4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599D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4AC2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1147B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14:paraId="67B034E0"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C69BE8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FBF2F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14:paraId="048ABE5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B4D8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DD29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90B25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E156C9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6F3F2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14:paraId="73A9D88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E9512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ADB7F4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AF1B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B3E4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162FB3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4B7A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1EF5C48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E39FC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876A50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A626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311B4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940BD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C245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14:paraId="5AC0B2F6"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81016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11F932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35D04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287569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D11272E"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61911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14:paraId="57341057"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D9E7D4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439EF6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A31D7D"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AF05A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97958"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D30E0FC" w14:textId="77777777"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14:paraId="476648F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63CF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72C3CF2"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2AC9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F8DD9E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EC5C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9B81E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14:paraId="43D3C7A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A092C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FA3A8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A2FF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B7B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3A8D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AAE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38FDE5A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9FC5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6DC1E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B389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9D16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6AA7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B64E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14:paraId="54C966CA"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6053E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D7F47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6DFC1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FEB6C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6B748C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06F31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14:paraId="215D12B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7934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DF0C80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7BE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A8EEA9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CAD03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AA39A2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14:paraId="47807DA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A40D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299C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FC58679"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07C4C1DA"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224D7F45"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21840F4" w14:textId="77777777"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14:paraId="43D1A76B"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7620F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800DB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3FE4EB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1FE3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86B92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1E295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C94CE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14:paraId="47C29441" w14:textId="77777777" w:rsidTr="000811C5">
        <w:trPr>
          <w:trHeight w:val="70"/>
          <w:jc w:val="center"/>
        </w:trPr>
        <w:tc>
          <w:tcPr>
            <w:tcW w:w="1267" w:type="dxa"/>
            <w:gridSpan w:val="2"/>
            <w:vMerge/>
            <w:tcBorders>
              <w:left w:val="single" w:sz="4" w:space="0" w:color="auto"/>
              <w:right w:val="single" w:sz="4" w:space="0" w:color="auto"/>
            </w:tcBorders>
            <w:hideMark/>
          </w:tcPr>
          <w:p w14:paraId="5D107C40"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C7B8EE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B26CE40"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C330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38354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61E9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3FDB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4F51BC4" w14:textId="77777777" w:rsidTr="000811C5">
        <w:trPr>
          <w:trHeight w:val="70"/>
          <w:jc w:val="center"/>
        </w:trPr>
        <w:tc>
          <w:tcPr>
            <w:tcW w:w="1267" w:type="dxa"/>
            <w:gridSpan w:val="2"/>
            <w:vMerge/>
            <w:tcBorders>
              <w:left w:val="single" w:sz="4" w:space="0" w:color="auto"/>
              <w:right w:val="single" w:sz="4" w:space="0" w:color="auto"/>
            </w:tcBorders>
            <w:hideMark/>
          </w:tcPr>
          <w:p w14:paraId="0EBE4CFF"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59C7B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F452A0E"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6B2DB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9C646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7F5E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758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14:paraId="338A2DD8" w14:textId="77777777" w:rsidTr="000811C5">
        <w:trPr>
          <w:trHeight w:val="70"/>
          <w:jc w:val="center"/>
        </w:trPr>
        <w:tc>
          <w:tcPr>
            <w:tcW w:w="1267" w:type="dxa"/>
            <w:gridSpan w:val="2"/>
            <w:vMerge/>
            <w:tcBorders>
              <w:left w:val="single" w:sz="4" w:space="0" w:color="auto"/>
              <w:right w:val="single" w:sz="4" w:space="0" w:color="auto"/>
            </w:tcBorders>
            <w:hideMark/>
          </w:tcPr>
          <w:p w14:paraId="4A36E979"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7A7946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2F6391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FA29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14:paraId="5A070E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BB5D9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6A6082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373A2A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14:paraId="5634D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52EE81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14:paraId="5C38483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570D847E" w14:textId="77777777"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CA0C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FAB3B98"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1A37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3CEDD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07AE0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AB78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14:paraId="2BDE2B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7638270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33EDDD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D22D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3225C7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411C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C8B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14:paraId="383409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2BD9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31E6C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B6EC56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39785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6ECB9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2A03C3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9EDE52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6765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CB227D3"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AECA2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8E27C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9940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42EF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0171723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7D8BB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966F23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67A5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C35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F1254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D40FE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0587AACE"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6EBDE1AD" w14:textId="0E9765B4" w:rsidR="00F11D8A" w:rsidRPr="00C25669" w:rsidRDefault="004322AE"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TBS.2-1 is used for Rank 1 case.</w:t>
            </w:r>
            <w:r w:rsidR="00F11D8A">
              <w:t xml:space="preserve"> </w:t>
            </w:r>
            <w:r w:rsidR="00F11D8A" w:rsidRPr="00713A40">
              <w:t>TBS.2-</w:t>
            </w:r>
            <w:r w:rsidR="00F11D8A">
              <w:t>2</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1</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2</w:t>
            </w:r>
            <w:r w:rsidR="00F11D8A" w:rsidRPr="00713A40">
              <w:t xml:space="preserve"> is used for Rank </w:t>
            </w:r>
            <w:r w:rsidR="00F11D8A">
              <w:t>4</w:t>
            </w:r>
            <w:r w:rsidR="00F11D8A" w:rsidRPr="00713A40">
              <w:t xml:space="preserve"> case.</w:t>
            </w:r>
          </w:p>
        </w:tc>
      </w:tr>
    </w:tbl>
    <w:p w14:paraId="7836598D" w14:textId="77777777" w:rsidR="005B3300" w:rsidRPr="00C25669" w:rsidRDefault="005B3300" w:rsidP="005B3300">
      <w:pPr>
        <w:rPr>
          <w:rFonts w:eastAsia="SimSun"/>
        </w:rPr>
      </w:pPr>
    </w:p>
    <w:p w14:paraId="58166651" w14:textId="77777777"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063B712B" w14:textId="77777777" w:rsidTr="000811C5">
        <w:trPr>
          <w:jc w:val="center"/>
        </w:trPr>
        <w:tc>
          <w:tcPr>
            <w:tcW w:w="1984" w:type="dxa"/>
            <w:tcBorders>
              <w:bottom w:val="nil"/>
            </w:tcBorders>
          </w:tcPr>
          <w:p w14:paraId="6E600C9C"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5D0BF0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43E0B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3B4437A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17E1B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20B75DB1" w14:textId="77777777" w:rsidTr="000811C5">
        <w:trPr>
          <w:cantSplit/>
          <w:jc w:val="center"/>
        </w:trPr>
        <w:tc>
          <w:tcPr>
            <w:tcW w:w="1984" w:type="dxa"/>
          </w:tcPr>
          <w:p w14:paraId="317134DF"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5F0615F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785A576"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2D295598"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25C564C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2FD83C94" w14:textId="77777777" w:rsidTr="000811C5">
        <w:trPr>
          <w:cantSplit/>
          <w:jc w:val="center"/>
        </w:trPr>
        <w:tc>
          <w:tcPr>
            <w:tcW w:w="1984" w:type="dxa"/>
          </w:tcPr>
          <w:p w14:paraId="35920267"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3D72FE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7F9E94A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01BA307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5EE26F64"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598BDCE" w14:textId="77777777" w:rsidR="005B3300" w:rsidRPr="00C25669" w:rsidRDefault="005B3300" w:rsidP="005B3300">
      <w:pPr>
        <w:rPr>
          <w:rFonts w:eastAsia="SimSun"/>
          <w:lang w:eastAsia="zh-CN"/>
        </w:rPr>
      </w:pPr>
    </w:p>
    <w:p w14:paraId="1FB6389E" w14:textId="77777777" w:rsidR="005B3300" w:rsidRPr="00C25669" w:rsidRDefault="005B3300" w:rsidP="005B3300">
      <w:pPr>
        <w:pStyle w:val="Heading4"/>
        <w:rPr>
          <w:lang w:eastAsia="zh-CN"/>
        </w:rPr>
      </w:pPr>
      <w:bookmarkStart w:id="2002" w:name="_Toc21338262"/>
      <w:bookmarkStart w:id="2003" w:name="_Toc29808370"/>
      <w:bookmarkStart w:id="2004" w:name="_Toc37068289"/>
      <w:bookmarkStart w:id="2005" w:name="_Toc37083834"/>
      <w:bookmarkStart w:id="2006" w:name="_Toc37084176"/>
      <w:bookmarkStart w:id="2007" w:name="_Toc40209538"/>
      <w:bookmarkStart w:id="2008" w:name="_Toc40209880"/>
      <w:bookmarkStart w:id="2009" w:name="_Toc45892839"/>
      <w:bookmarkStart w:id="2010" w:name="_Toc53176704"/>
      <w:bookmarkStart w:id="2011" w:name="_Toc61121017"/>
      <w:bookmarkStart w:id="2012" w:name="_Toc67918203"/>
      <w:bookmarkStart w:id="2013" w:name="_Toc76298247"/>
      <w:bookmarkStart w:id="2014" w:name="_Toc76572259"/>
      <w:bookmarkStart w:id="2015" w:name="_Toc76652126"/>
      <w:bookmarkStart w:id="2016" w:name="_Toc76652964"/>
      <w:bookmarkStart w:id="2017" w:name="_Toc83742236"/>
      <w:bookmarkStart w:id="2018" w:name="_Toc91440726"/>
      <w:bookmarkStart w:id="2019" w:name="_Toc98849516"/>
      <w:bookmarkStart w:id="2020" w:name="_Toc106543369"/>
      <w:bookmarkStart w:id="2021" w:name="_Toc106737467"/>
      <w:bookmarkStart w:id="2022" w:name="_Toc107233234"/>
      <w:bookmarkStart w:id="2023" w:name="_Toc107234849"/>
      <w:bookmarkStart w:id="2024" w:name="_Toc107419819"/>
      <w:bookmarkStart w:id="2025" w:name="_Toc107477115"/>
      <w:bookmarkStart w:id="2026" w:name="_Toc114565971"/>
      <w:bookmarkStart w:id="2027" w:name="_Toc123936283"/>
      <w:bookmarkStart w:id="2028" w:name="_Toc12437729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CA6C264" w14:textId="77777777"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14:paraId="147C4AA0"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F479CDC"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7959A1B9" w14:textId="77777777"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14:paraId="7E9E3582" w14:textId="77777777"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14:paraId="423A5CE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77AD7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45B3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06DAF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30B9B1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F4974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019A0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14:paraId="1BF971A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0A8C2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B012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4BC10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DBF01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A3D7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F97C1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14:paraId="0DFC2032"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B89173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54C57C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3CD002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2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ED870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60D5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14:paraId="33964DC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6BE6F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2898D64"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021D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631BD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D48F57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2FEC9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BB510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320DA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41A086"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7B7EF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6718B4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CF8B9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4CEB58A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14:paraId="1E91FA0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3D64AD"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43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2ACFDC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0356FD0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B355A0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8CC3EC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14:paraId="74AFF708"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323A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F0D97D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2787A33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198E76F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975A0D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0A929A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14:paraId="62B27FBD"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DA4E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A750F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D8491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A0F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8BC96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5F77E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14:paraId="0D8F9333"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B5B7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E519E7B"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39A7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AC9A9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57025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48FF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14:paraId="5668413C"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0ECC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4AC4E3E3"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674C1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BDED2EA"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4E3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792D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5C244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D960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14:paraId="514AD1BE" w14:textId="77777777" w:rsidTr="000811C5">
        <w:trPr>
          <w:trHeight w:val="70"/>
          <w:jc w:val="center"/>
        </w:trPr>
        <w:tc>
          <w:tcPr>
            <w:tcW w:w="1196" w:type="dxa"/>
            <w:vMerge/>
            <w:tcBorders>
              <w:left w:val="single" w:sz="4" w:space="0" w:color="auto"/>
              <w:right w:val="single" w:sz="4" w:space="0" w:color="auto"/>
            </w:tcBorders>
            <w:vAlign w:val="center"/>
            <w:hideMark/>
          </w:tcPr>
          <w:p w14:paraId="789B6C2A"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191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87BA4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253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25655D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27D5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439324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7C108B0" w14:textId="77777777" w:rsidTr="000811C5">
        <w:trPr>
          <w:trHeight w:val="70"/>
          <w:jc w:val="center"/>
        </w:trPr>
        <w:tc>
          <w:tcPr>
            <w:tcW w:w="1196" w:type="dxa"/>
            <w:vMerge/>
            <w:tcBorders>
              <w:left w:val="single" w:sz="4" w:space="0" w:color="auto"/>
              <w:right w:val="single" w:sz="4" w:space="0" w:color="auto"/>
            </w:tcBorders>
            <w:vAlign w:val="center"/>
            <w:hideMark/>
          </w:tcPr>
          <w:p w14:paraId="3E5D3AEB"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AA1B7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DED8D9C"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5E7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BCFD6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F6F20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494A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14:paraId="54439D91" w14:textId="77777777" w:rsidTr="000811C5">
        <w:trPr>
          <w:trHeight w:val="70"/>
          <w:jc w:val="center"/>
        </w:trPr>
        <w:tc>
          <w:tcPr>
            <w:tcW w:w="1196" w:type="dxa"/>
            <w:vMerge/>
            <w:tcBorders>
              <w:left w:val="single" w:sz="4" w:space="0" w:color="auto"/>
              <w:right w:val="single" w:sz="4" w:space="0" w:color="auto"/>
            </w:tcBorders>
            <w:vAlign w:val="center"/>
            <w:hideMark/>
          </w:tcPr>
          <w:p w14:paraId="037707A1"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6C6E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C8A147"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E005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857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84D27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000E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EF62E8" w:rsidRPr="00C25669" w14:paraId="43307E78" w14:textId="77777777" w:rsidTr="005F52DA">
        <w:trPr>
          <w:trHeight w:val="70"/>
          <w:jc w:val="center"/>
        </w:trPr>
        <w:tc>
          <w:tcPr>
            <w:tcW w:w="1196" w:type="dxa"/>
            <w:vMerge/>
            <w:tcBorders>
              <w:left w:val="single" w:sz="4" w:space="0" w:color="auto"/>
              <w:right w:val="single" w:sz="4" w:space="0" w:color="auto"/>
            </w:tcBorders>
            <w:vAlign w:val="center"/>
            <w:hideMark/>
          </w:tcPr>
          <w:p w14:paraId="4100A322" w14:textId="77777777" w:rsidR="00EF62E8" w:rsidRPr="00C25669" w:rsidRDefault="00EF62E8" w:rsidP="00EF62E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7F38ED" w14:textId="1EFBC209" w:rsidR="00EF62E8" w:rsidRPr="00C25669" w:rsidRDefault="00EF62E8" w:rsidP="00EF62E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B7B351" w14:textId="77777777" w:rsidR="00EF62E8" w:rsidRPr="00C25669" w:rsidRDefault="00EF62E8" w:rsidP="00EF62E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166EE64" w14:textId="770D86BE"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34D41C24" w14:textId="5CF71F48"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48485231" w14:textId="0F77FB87"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c>
          <w:tcPr>
            <w:tcW w:w="1350" w:type="dxa"/>
            <w:tcBorders>
              <w:top w:val="single" w:sz="4" w:space="0" w:color="auto"/>
              <w:left w:val="single" w:sz="4" w:space="0" w:color="auto"/>
              <w:bottom w:val="single" w:sz="4" w:space="0" w:color="auto"/>
              <w:right w:val="single" w:sz="4" w:space="0" w:color="auto"/>
            </w:tcBorders>
          </w:tcPr>
          <w:p w14:paraId="1985F5B9" w14:textId="08F932E1" w:rsidR="00EF62E8" w:rsidRPr="00C25669" w:rsidRDefault="00EF62E8" w:rsidP="00EF62E8">
            <w:pPr>
              <w:keepNext/>
              <w:keepLines/>
              <w:spacing w:after="0"/>
              <w:jc w:val="center"/>
              <w:rPr>
                <w:rFonts w:ascii="Arial" w:eastAsia="SimSun" w:hAnsi="Arial"/>
                <w:sz w:val="18"/>
              </w:rPr>
            </w:pPr>
            <w:r w:rsidRPr="00564C15">
              <w:rPr>
                <w:rFonts w:ascii="Arial" w:hAnsi="Arial"/>
                <w:sz w:val="18"/>
              </w:rPr>
              <w:t>Row 5,(4)</w:t>
            </w:r>
          </w:p>
        </w:tc>
      </w:tr>
      <w:tr w:rsidR="005B3300" w:rsidRPr="00C25669" w14:paraId="337D8A24" w14:textId="77777777" w:rsidTr="000811C5">
        <w:trPr>
          <w:trHeight w:val="70"/>
          <w:jc w:val="center"/>
        </w:trPr>
        <w:tc>
          <w:tcPr>
            <w:tcW w:w="1196" w:type="dxa"/>
            <w:vMerge/>
            <w:tcBorders>
              <w:left w:val="single" w:sz="4" w:space="0" w:color="auto"/>
              <w:right w:val="single" w:sz="4" w:space="0" w:color="auto"/>
            </w:tcBorders>
            <w:vAlign w:val="center"/>
            <w:hideMark/>
          </w:tcPr>
          <w:p w14:paraId="36708747"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0285CA" w14:textId="2FD6CE24"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D3456F"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BB63A" w14:textId="5EAF00FC"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72A8F22" w14:textId="7AC5AF71"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36C1F0CE" w14:textId="0CE8717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493FE694" w14:textId="4C55E654"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19D3147F"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22960C4"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872294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0EA750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CC17C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4C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C4BC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889EE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E4B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14:paraId="702FA39B" w14:textId="77777777"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1C600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340E7A28" w14:textId="77777777"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711ED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0B8A419" w14:textId="77777777"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7C41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E208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6290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4BB37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3ACD635C" w14:textId="77777777" w:rsidTr="000811C5">
        <w:trPr>
          <w:trHeight w:val="70"/>
          <w:jc w:val="center"/>
        </w:trPr>
        <w:tc>
          <w:tcPr>
            <w:tcW w:w="1196" w:type="dxa"/>
            <w:vMerge/>
            <w:tcBorders>
              <w:left w:val="single" w:sz="4" w:space="0" w:color="auto"/>
              <w:right w:val="single" w:sz="4" w:space="0" w:color="auto"/>
            </w:tcBorders>
            <w:vAlign w:val="center"/>
          </w:tcPr>
          <w:p w14:paraId="6EA45BEE"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67A59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4823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79DA8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4C11F7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FE121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A7BD4" w14:textId="77777777"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14:paraId="47931F91" w14:textId="77777777" w:rsidTr="000811C5">
        <w:trPr>
          <w:trHeight w:val="70"/>
          <w:jc w:val="center"/>
        </w:trPr>
        <w:tc>
          <w:tcPr>
            <w:tcW w:w="1196" w:type="dxa"/>
            <w:vMerge/>
            <w:tcBorders>
              <w:left w:val="single" w:sz="4" w:space="0" w:color="auto"/>
              <w:right w:val="single" w:sz="4" w:space="0" w:color="auto"/>
            </w:tcBorders>
            <w:vAlign w:val="center"/>
            <w:hideMark/>
          </w:tcPr>
          <w:p w14:paraId="7469971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D7137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311C31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756E6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318DEE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2C15F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2537A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14:paraId="0FB4BFAE" w14:textId="77777777" w:rsidTr="000811C5">
        <w:trPr>
          <w:trHeight w:val="70"/>
          <w:jc w:val="center"/>
        </w:trPr>
        <w:tc>
          <w:tcPr>
            <w:tcW w:w="1196" w:type="dxa"/>
            <w:vMerge/>
            <w:tcBorders>
              <w:left w:val="single" w:sz="4" w:space="0" w:color="auto"/>
              <w:right w:val="single" w:sz="4" w:space="0" w:color="auto"/>
            </w:tcBorders>
            <w:vAlign w:val="center"/>
            <w:hideMark/>
          </w:tcPr>
          <w:p w14:paraId="722ECB4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A29B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A5ECB6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AE5FF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A5A63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2E620A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17FD25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64B5DEB2" w14:textId="77777777" w:rsidTr="000811C5">
        <w:trPr>
          <w:trHeight w:val="70"/>
          <w:jc w:val="center"/>
        </w:trPr>
        <w:tc>
          <w:tcPr>
            <w:tcW w:w="1196" w:type="dxa"/>
            <w:vMerge/>
            <w:tcBorders>
              <w:left w:val="single" w:sz="4" w:space="0" w:color="auto"/>
              <w:right w:val="single" w:sz="4" w:space="0" w:color="auto"/>
            </w:tcBorders>
            <w:vAlign w:val="center"/>
            <w:hideMark/>
          </w:tcPr>
          <w:p w14:paraId="242A1D8D" w14:textId="77777777"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EBC6B8E" w14:textId="6DBEAA4F"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D7735C7"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156CB45" w14:textId="46989382"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9C0BD7A" w14:textId="665FB0F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231DFFD" w14:textId="00153CF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E6ADD39" w14:textId="49D18B6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14:paraId="118391C6" w14:textId="77777777" w:rsidTr="000811C5">
        <w:trPr>
          <w:trHeight w:val="70"/>
          <w:jc w:val="center"/>
        </w:trPr>
        <w:tc>
          <w:tcPr>
            <w:tcW w:w="1196" w:type="dxa"/>
            <w:vMerge/>
            <w:tcBorders>
              <w:left w:val="single" w:sz="4" w:space="0" w:color="auto"/>
              <w:right w:val="single" w:sz="4" w:space="0" w:color="auto"/>
            </w:tcBorders>
            <w:vAlign w:val="center"/>
            <w:hideMark/>
          </w:tcPr>
          <w:p w14:paraId="302D50C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8063F1" w14:textId="06CB3A9B"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986EE3E"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86E8443" w14:textId="3D94070E"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2D4B99C" w14:textId="72DF672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5E16327" w14:textId="7F84E615"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2A57B9A" w14:textId="287BA659"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14:paraId="53CF5165" w14:textId="77777777" w:rsidTr="000811C5">
        <w:trPr>
          <w:trHeight w:val="70"/>
          <w:jc w:val="center"/>
        </w:trPr>
        <w:tc>
          <w:tcPr>
            <w:tcW w:w="1196" w:type="dxa"/>
            <w:vMerge/>
            <w:tcBorders>
              <w:left w:val="single" w:sz="4" w:space="0" w:color="auto"/>
              <w:right w:val="single" w:sz="4" w:space="0" w:color="auto"/>
            </w:tcBorders>
            <w:vAlign w:val="center"/>
            <w:hideMark/>
          </w:tcPr>
          <w:p w14:paraId="7F7C0FB3"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733DC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14:paraId="411545D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2642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ECA1FA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B2BF1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DF73E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A6F885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6FB49453" w14:textId="77777777" w:rsidTr="000811C5">
        <w:trPr>
          <w:trHeight w:val="70"/>
          <w:jc w:val="center"/>
        </w:trPr>
        <w:tc>
          <w:tcPr>
            <w:tcW w:w="1196" w:type="dxa"/>
            <w:vMerge w:val="restart"/>
            <w:tcBorders>
              <w:left w:val="single" w:sz="4" w:space="0" w:color="auto"/>
              <w:right w:val="single" w:sz="4" w:space="0" w:color="auto"/>
            </w:tcBorders>
            <w:vAlign w:val="center"/>
          </w:tcPr>
          <w:p w14:paraId="537261F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25052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54309B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D7E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0BD36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DF225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3606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14:paraId="72487FB3" w14:textId="77777777" w:rsidTr="000811C5">
        <w:trPr>
          <w:trHeight w:val="70"/>
          <w:jc w:val="center"/>
        </w:trPr>
        <w:tc>
          <w:tcPr>
            <w:tcW w:w="1196" w:type="dxa"/>
            <w:vMerge/>
            <w:tcBorders>
              <w:left w:val="single" w:sz="4" w:space="0" w:color="auto"/>
              <w:right w:val="single" w:sz="4" w:space="0" w:color="auto"/>
            </w:tcBorders>
            <w:vAlign w:val="center"/>
            <w:hideMark/>
          </w:tcPr>
          <w:p w14:paraId="7DAB3972"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CC7D00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883D7D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FBF0E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05699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53F2E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E639E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14:paraId="4E90A87F" w14:textId="77777777" w:rsidTr="000811C5">
        <w:trPr>
          <w:trHeight w:val="70"/>
          <w:jc w:val="center"/>
        </w:trPr>
        <w:tc>
          <w:tcPr>
            <w:tcW w:w="1196" w:type="dxa"/>
            <w:vMerge/>
            <w:tcBorders>
              <w:left w:val="single" w:sz="4" w:space="0" w:color="auto"/>
              <w:right w:val="single" w:sz="4" w:space="0" w:color="auto"/>
            </w:tcBorders>
            <w:vAlign w:val="center"/>
            <w:hideMark/>
          </w:tcPr>
          <w:p w14:paraId="6257F0FC"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C4D03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14:paraId="33755BB9"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84C9E73"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677E3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362C9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FDABC2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571ECA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14:paraId="52186992" w14:textId="77777777"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E9CE435" w14:textId="77777777"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03EB977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14:paraId="001DFA9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22FDD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E72226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B9E180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B0C64F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58B0A5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14:paraId="0F5FC61C"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96E83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1569E0D"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FA5B6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99129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F1FE5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EB7771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14:paraId="5084418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83FC84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F26CA2"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3E68D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1486F1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2DAE31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2465DA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14:paraId="218E4EB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D30B7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76CE219"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2AC6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15B74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F24774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501CFD1"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14:paraId="1762B95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6F328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3F3242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BF2A1D"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DBF5F9E"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1C41C60"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B813889" w14:textId="77777777"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14:paraId="5A179740"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16BE7D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3AACCC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7F7AD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983D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7F4EC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FEE80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14:paraId="26E447DB"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125C4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6AC41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19E5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535BD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FF7662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117BE17"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2495221F"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A56BAF"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20EB38"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8ECAA9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6E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3F4B43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B219D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14:paraId="1FAC87D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AC5C6"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791ED7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507C7E"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C4F4CB"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EFF5D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4B85BF5"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14:paraId="68D4CACE"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51C87"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8842875"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0D9F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E857FF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8AED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D5F2E9"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14:paraId="0460168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752BD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81F72E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987F0AC"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3F28A76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15AB587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14:paraId="696C8CBD"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14:paraId="643E6302" w14:textId="77777777"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54C6FFC"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107112EE"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CEFFC04"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A41132"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A34B30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2C439B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CE6906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14:paraId="75009E39" w14:textId="77777777" w:rsidTr="000811C5">
        <w:trPr>
          <w:trHeight w:val="70"/>
          <w:jc w:val="center"/>
        </w:trPr>
        <w:tc>
          <w:tcPr>
            <w:tcW w:w="1267" w:type="dxa"/>
            <w:gridSpan w:val="2"/>
            <w:vMerge/>
            <w:tcBorders>
              <w:left w:val="single" w:sz="4" w:space="0" w:color="auto"/>
              <w:right w:val="single" w:sz="4" w:space="0" w:color="auto"/>
            </w:tcBorders>
            <w:hideMark/>
          </w:tcPr>
          <w:p w14:paraId="4869285B"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53E02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6FB60FA"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4C434A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23EE3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B7672C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DD1A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4F3E08E8" w14:textId="77777777" w:rsidTr="000811C5">
        <w:trPr>
          <w:trHeight w:val="70"/>
          <w:jc w:val="center"/>
        </w:trPr>
        <w:tc>
          <w:tcPr>
            <w:tcW w:w="1267" w:type="dxa"/>
            <w:gridSpan w:val="2"/>
            <w:vMerge/>
            <w:tcBorders>
              <w:left w:val="single" w:sz="4" w:space="0" w:color="auto"/>
              <w:right w:val="single" w:sz="4" w:space="0" w:color="auto"/>
            </w:tcBorders>
            <w:hideMark/>
          </w:tcPr>
          <w:p w14:paraId="33C2F781"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99DE102"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CDFF11"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BEF3E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9F149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2E5EFD9"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A2F2F80"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14:paraId="0088D308" w14:textId="77777777" w:rsidTr="000811C5">
        <w:trPr>
          <w:trHeight w:val="70"/>
          <w:jc w:val="center"/>
        </w:trPr>
        <w:tc>
          <w:tcPr>
            <w:tcW w:w="1267" w:type="dxa"/>
            <w:gridSpan w:val="2"/>
            <w:vMerge/>
            <w:tcBorders>
              <w:left w:val="single" w:sz="4" w:space="0" w:color="auto"/>
              <w:right w:val="single" w:sz="4" w:space="0" w:color="auto"/>
            </w:tcBorders>
            <w:hideMark/>
          </w:tcPr>
          <w:p w14:paraId="19E88A18"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09067E15"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91FAA6B"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D9ACF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14:paraId="6FCCDD90"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15CBDBF"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7DE81988"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C286BB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14:paraId="45BA433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5B29EF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14:paraId="3617ECDD" w14:textId="77777777" w:rsidTr="000811C5">
        <w:trPr>
          <w:trHeight w:val="70"/>
          <w:jc w:val="center"/>
        </w:trPr>
        <w:tc>
          <w:tcPr>
            <w:tcW w:w="1267" w:type="dxa"/>
            <w:gridSpan w:val="2"/>
            <w:vMerge/>
            <w:tcBorders>
              <w:left w:val="single" w:sz="4" w:space="0" w:color="auto"/>
              <w:bottom w:val="single" w:sz="4" w:space="0" w:color="auto"/>
              <w:right w:val="single" w:sz="4" w:space="0" w:color="auto"/>
            </w:tcBorders>
          </w:tcPr>
          <w:p w14:paraId="1C148BF6" w14:textId="77777777"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B4A1CB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53D18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DDD6C6"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0853BF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25ABBB1"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DDF2EE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14:paraId="59503AD5"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4EE6A344"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123E6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F0889A"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DB5429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DC8FE4D"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2D0A4D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14:paraId="30D1D5F9"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EDEF6B"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06C73E"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167A9A"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06A410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74EB17F"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0FC0ED6" w14:textId="77777777"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14:paraId="3224FFC1"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D0A8E11"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F90F80"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D45594"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E3CB75"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701264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26B61B"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14:paraId="0CF053C4" w14:textId="77777777"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0744FB3" w14:textId="77777777"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92275E6" w14:textId="77777777"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11B34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185408"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45CA68C"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16E3B93" w14:textId="77777777"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r w:rsidR="00F11D8A" w:rsidRPr="00C25669" w14:paraId="1932A4C2" w14:textId="77777777" w:rsidTr="007E07CB">
        <w:trPr>
          <w:trHeight w:val="70"/>
          <w:jc w:val="center"/>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1966D629" w14:textId="612565F5" w:rsidR="00F11D8A" w:rsidRPr="00C25669" w:rsidRDefault="00030922"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A.4-2 and Table A.4-3.</w:t>
            </w:r>
            <w:r w:rsidR="00F11D8A">
              <w:rPr>
                <w:rFonts w:eastAsia="SimSun"/>
                <w:lang w:eastAsia="en-GB"/>
              </w:rPr>
              <w:t xml:space="preserve"> </w:t>
            </w:r>
            <w:r w:rsidR="00F11D8A" w:rsidRPr="00713A40">
              <w:t>TBS.2-</w:t>
            </w:r>
            <w:r w:rsidR="00F11D8A">
              <w:t>3</w:t>
            </w:r>
            <w:r w:rsidR="00F11D8A" w:rsidRPr="00713A40">
              <w:t xml:space="preserve"> is used for Rank 1 case.</w:t>
            </w:r>
            <w:r w:rsidR="00F11D8A">
              <w:t xml:space="preserve"> </w:t>
            </w:r>
            <w:r w:rsidR="00F11D8A" w:rsidRPr="00713A40">
              <w:t>TBS.2-</w:t>
            </w:r>
            <w:r w:rsidR="00F11D8A">
              <w:t>4</w:t>
            </w:r>
            <w:r w:rsidR="00F11D8A" w:rsidRPr="00713A40">
              <w:t xml:space="preserve"> is used for Rank </w:t>
            </w:r>
            <w:r w:rsidR="00F11D8A">
              <w:t>2</w:t>
            </w:r>
            <w:r w:rsidR="00F11D8A" w:rsidRPr="00713A40">
              <w:t xml:space="preserve"> case.</w:t>
            </w:r>
            <w:r w:rsidR="00F11D8A">
              <w:t xml:space="preserve"> </w:t>
            </w:r>
            <w:r w:rsidR="00F11D8A" w:rsidRPr="00713A40">
              <w:t>TBS.</w:t>
            </w:r>
            <w:r w:rsidR="00F11D8A">
              <w:t>3</w:t>
            </w:r>
            <w:r w:rsidR="00F11D8A" w:rsidRPr="00713A40">
              <w:t>-</w:t>
            </w:r>
            <w:r w:rsidR="00F11D8A">
              <w:t>3</w:t>
            </w:r>
            <w:r w:rsidR="00F11D8A" w:rsidRPr="00713A40">
              <w:t xml:space="preserve"> is used for Rank </w:t>
            </w:r>
            <w:r w:rsidR="00F11D8A">
              <w:t>3</w:t>
            </w:r>
            <w:r w:rsidR="00F11D8A" w:rsidRPr="00713A40">
              <w:t xml:space="preserve"> case.</w:t>
            </w:r>
            <w:r w:rsidR="00F11D8A">
              <w:t xml:space="preserve"> </w:t>
            </w:r>
            <w:r w:rsidR="00F11D8A" w:rsidRPr="00713A40">
              <w:t>TBS.</w:t>
            </w:r>
            <w:r w:rsidR="00F11D8A">
              <w:t>3</w:t>
            </w:r>
            <w:r w:rsidR="00F11D8A" w:rsidRPr="00713A40">
              <w:t>-</w:t>
            </w:r>
            <w:r w:rsidR="00F11D8A">
              <w:t>4</w:t>
            </w:r>
            <w:r w:rsidR="00F11D8A" w:rsidRPr="00713A40">
              <w:t xml:space="preserve"> is used for Rank </w:t>
            </w:r>
            <w:r w:rsidR="00F11D8A">
              <w:t>4</w:t>
            </w:r>
            <w:r w:rsidR="00F11D8A" w:rsidRPr="00713A40">
              <w:t xml:space="preserve"> case.</w:t>
            </w:r>
          </w:p>
        </w:tc>
      </w:tr>
    </w:tbl>
    <w:p w14:paraId="7ACA461D" w14:textId="77777777" w:rsidR="005B3300" w:rsidRPr="00C25669" w:rsidRDefault="005B3300" w:rsidP="005B3300">
      <w:pPr>
        <w:rPr>
          <w:rFonts w:eastAsia="SimSun"/>
          <w:lang w:eastAsia="zh-CN"/>
        </w:rPr>
      </w:pPr>
    </w:p>
    <w:p w14:paraId="3CF0C46A" w14:textId="77777777"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14:paraId="3C165C52" w14:textId="77777777" w:rsidTr="000811C5">
        <w:trPr>
          <w:jc w:val="center"/>
        </w:trPr>
        <w:tc>
          <w:tcPr>
            <w:tcW w:w="1984" w:type="dxa"/>
            <w:tcBorders>
              <w:bottom w:val="nil"/>
            </w:tcBorders>
          </w:tcPr>
          <w:p w14:paraId="7BABF65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0F164D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14:paraId="65AE0F27"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14:paraId="6188454D"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14:paraId="43D777A9"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14:paraId="45B5D9BB" w14:textId="77777777" w:rsidTr="000811C5">
        <w:trPr>
          <w:cantSplit/>
          <w:jc w:val="center"/>
        </w:trPr>
        <w:tc>
          <w:tcPr>
            <w:tcW w:w="1984" w:type="dxa"/>
          </w:tcPr>
          <w:p w14:paraId="40E08C08"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168EB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311A548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14:paraId="5A29C803"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14:paraId="0FEB01E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14:paraId="09BC330F" w14:textId="77777777" w:rsidTr="000811C5">
        <w:trPr>
          <w:cantSplit/>
          <w:jc w:val="center"/>
        </w:trPr>
        <w:tc>
          <w:tcPr>
            <w:tcW w:w="1984" w:type="dxa"/>
          </w:tcPr>
          <w:p w14:paraId="6C6EC5B4"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70A3845F"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14:paraId="4C1A25A0"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2222415F"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14:paraId="17328F9D"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14:paraId="13FF82B2" w14:textId="77777777" w:rsidR="005B3300" w:rsidRPr="00C25669" w:rsidRDefault="005B3300" w:rsidP="005B3300">
      <w:pPr>
        <w:rPr>
          <w:rFonts w:eastAsia="SimSun"/>
          <w:lang w:eastAsia="zh-CN"/>
        </w:rPr>
      </w:pPr>
    </w:p>
    <w:p w14:paraId="4C459BA3" w14:textId="77777777" w:rsidR="005B3300" w:rsidRPr="00C25669" w:rsidRDefault="005B3300" w:rsidP="005B3300">
      <w:pPr>
        <w:pStyle w:val="Heading1"/>
        <w:rPr>
          <w:lang w:eastAsia="zh-CN"/>
        </w:rPr>
      </w:pPr>
      <w:bookmarkStart w:id="2029" w:name="_Toc21338263"/>
      <w:bookmarkStart w:id="2030" w:name="_Toc29808371"/>
      <w:bookmarkStart w:id="2031" w:name="_Toc37068290"/>
      <w:bookmarkStart w:id="2032" w:name="_Toc37083835"/>
      <w:bookmarkStart w:id="2033" w:name="_Toc37084177"/>
      <w:bookmarkStart w:id="2034" w:name="_Toc40209539"/>
      <w:bookmarkStart w:id="2035" w:name="_Toc40209881"/>
      <w:bookmarkStart w:id="2036" w:name="_Toc45892840"/>
      <w:bookmarkStart w:id="2037" w:name="_Toc53176705"/>
      <w:bookmarkStart w:id="2038" w:name="_Toc61121018"/>
      <w:bookmarkStart w:id="2039" w:name="_Toc67918204"/>
      <w:bookmarkStart w:id="2040" w:name="_Toc76298248"/>
      <w:bookmarkStart w:id="2041" w:name="_Toc76572260"/>
      <w:bookmarkStart w:id="2042" w:name="_Toc76652127"/>
      <w:bookmarkStart w:id="2043" w:name="_Toc76652965"/>
      <w:bookmarkStart w:id="2044" w:name="_Toc83742237"/>
      <w:bookmarkStart w:id="2045" w:name="_Toc91440727"/>
      <w:bookmarkStart w:id="2046" w:name="_Toc98849517"/>
      <w:bookmarkStart w:id="2047" w:name="_Toc106543370"/>
      <w:bookmarkStart w:id="2048" w:name="_Toc106737468"/>
      <w:bookmarkStart w:id="2049" w:name="_Toc107233235"/>
      <w:bookmarkStart w:id="2050" w:name="_Toc107234850"/>
      <w:bookmarkStart w:id="2051" w:name="_Toc107419820"/>
      <w:bookmarkStart w:id="2052" w:name="_Toc107477116"/>
      <w:bookmarkStart w:id="2053" w:name="_Toc114565972"/>
      <w:bookmarkStart w:id="2054" w:name="_Toc123936284"/>
      <w:bookmarkStart w:id="2055" w:name="_Toc124377299"/>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570A62A" w14:textId="77777777" w:rsidR="005B3300" w:rsidRPr="00C25669" w:rsidRDefault="005B3300" w:rsidP="005B3300">
      <w:pPr>
        <w:pStyle w:val="Heading2"/>
      </w:pPr>
      <w:bookmarkStart w:id="2056" w:name="_Toc21338264"/>
      <w:bookmarkStart w:id="2057" w:name="_Toc29808372"/>
      <w:bookmarkStart w:id="2058" w:name="_Toc37068291"/>
      <w:bookmarkStart w:id="2059" w:name="_Toc37083836"/>
      <w:bookmarkStart w:id="2060" w:name="_Toc37084178"/>
      <w:bookmarkStart w:id="2061" w:name="_Toc40209540"/>
      <w:bookmarkStart w:id="2062" w:name="_Toc40209882"/>
      <w:bookmarkStart w:id="2063" w:name="_Toc45892841"/>
      <w:bookmarkStart w:id="2064" w:name="_Toc53176706"/>
      <w:bookmarkStart w:id="2065" w:name="_Toc61121019"/>
      <w:bookmarkStart w:id="2066" w:name="_Toc67918205"/>
      <w:bookmarkStart w:id="2067" w:name="_Toc76298249"/>
      <w:bookmarkStart w:id="2068" w:name="_Toc76572261"/>
      <w:bookmarkStart w:id="2069" w:name="_Toc76652128"/>
      <w:bookmarkStart w:id="2070" w:name="_Toc76652966"/>
      <w:bookmarkStart w:id="2071" w:name="_Toc83742238"/>
      <w:bookmarkStart w:id="2072" w:name="_Toc91440728"/>
      <w:bookmarkStart w:id="2073" w:name="_Toc98849518"/>
      <w:bookmarkStart w:id="2074" w:name="_Toc106543371"/>
      <w:bookmarkStart w:id="2075" w:name="_Toc106737469"/>
      <w:bookmarkStart w:id="2076" w:name="_Toc107233236"/>
      <w:bookmarkStart w:id="2077" w:name="_Toc107234851"/>
      <w:bookmarkStart w:id="2078" w:name="_Toc107419821"/>
      <w:bookmarkStart w:id="2079" w:name="_Toc107477117"/>
      <w:bookmarkStart w:id="2080" w:name="_Toc114565973"/>
      <w:bookmarkStart w:id="2081" w:name="_Toc123936285"/>
      <w:bookmarkStart w:id="2082" w:name="_Toc124377300"/>
      <w:r w:rsidRPr="00C25669">
        <w:rPr>
          <w:rFonts w:hint="eastAsia"/>
          <w:lang w:eastAsia="zh-CN"/>
        </w:rPr>
        <w:t>7</w:t>
      </w:r>
      <w:r w:rsidRPr="00C25669">
        <w:t>.1</w:t>
      </w:r>
      <w:r w:rsidRPr="00C25669">
        <w:rPr>
          <w:rFonts w:hint="eastAsia"/>
          <w:lang w:eastAsia="zh-CN"/>
        </w:rPr>
        <w:tab/>
      </w:r>
      <w:r w:rsidRPr="00C25669">
        <w:rPr>
          <w:rFonts w:hint="eastAsia"/>
        </w:rPr>
        <w:t>General</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6DA36CF3" w14:textId="77777777" w:rsidR="005B3300" w:rsidRPr="00C25669" w:rsidRDefault="005B3300" w:rsidP="005B3300">
      <w:pPr>
        <w:pStyle w:val="Heading3"/>
        <w:rPr>
          <w:lang w:eastAsia="zh-CN"/>
        </w:rPr>
      </w:pPr>
      <w:bookmarkStart w:id="2083" w:name="_Toc21338265"/>
      <w:bookmarkStart w:id="2084" w:name="_Toc29808373"/>
      <w:bookmarkStart w:id="2085" w:name="_Toc37068292"/>
      <w:bookmarkStart w:id="2086" w:name="_Toc37083837"/>
      <w:bookmarkStart w:id="2087" w:name="_Toc37084179"/>
      <w:bookmarkStart w:id="2088" w:name="_Toc40209541"/>
      <w:bookmarkStart w:id="2089" w:name="_Toc40209883"/>
      <w:bookmarkStart w:id="2090" w:name="_Toc45892842"/>
      <w:bookmarkStart w:id="2091" w:name="_Toc53176707"/>
      <w:bookmarkStart w:id="2092" w:name="_Toc61121020"/>
      <w:bookmarkStart w:id="2093" w:name="_Toc67918206"/>
      <w:bookmarkStart w:id="2094" w:name="_Toc76298250"/>
      <w:bookmarkStart w:id="2095" w:name="_Toc76572262"/>
      <w:bookmarkStart w:id="2096" w:name="_Toc76652129"/>
      <w:bookmarkStart w:id="2097" w:name="_Toc76652967"/>
      <w:bookmarkStart w:id="2098" w:name="_Toc83742239"/>
      <w:bookmarkStart w:id="2099" w:name="_Toc91440729"/>
      <w:bookmarkStart w:id="2100" w:name="_Toc98849519"/>
      <w:bookmarkStart w:id="2101" w:name="_Toc106543372"/>
      <w:bookmarkStart w:id="2102" w:name="_Toc106737470"/>
      <w:bookmarkStart w:id="2103" w:name="_Toc107233237"/>
      <w:bookmarkStart w:id="2104" w:name="_Toc107234852"/>
      <w:bookmarkStart w:id="2105" w:name="_Toc107419822"/>
      <w:bookmarkStart w:id="2106" w:name="_Toc107477118"/>
      <w:bookmarkStart w:id="2107" w:name="_Toc114565974"/>
      <w:bookmarkStart w:id="2108" w:name="_Toc123936286"/>
      <w:bookmarkStart w:id="2109" w:name="_Toc124377301"/>
      <w:r w:rsidRPr="00C25669">
        <w:t>7.1.1</w:t>
      </w:r>
      <w:r w:rsidRPr="00C25669">
        <w:rPr>
          <w:rFonts w:hint="eastAsia"/>
          <w:lang w:eastAsia="zh-CN"/>
        </w:rPr>
        <w:tab/>
      </w:r>
      <w:r w:rsidRPr="00C25669">
        <w:rPr>
          <w:lang w:eastAsia="zh-CN"/>
        </w:rPr>
        <w:t>Applicability of requirements</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3197A25C" w14:textId="77777777" w:rsidR="005B3300" w:rsidRPr="00C25669" w:rsidRDefault="005B3300" w:rsidP="005B3300">
      <w:pPr>
        <w:pStyle w:val="Heading4"/>
      </w:pPr>
      <w:bookmarkStart w:id="2110" w:name="_Toc21338266"/>
      <w:bookmarkStart w:id="2111" w:name="_Toc29808374"/>
      <w:bookmarkStart w:id="2112" w:name="_Toc37068293"/>
      <w:bookmarkStart w:id="2113" w:name="_Toc37083838"/>
      <w:bookmarkStart w:id="2114" w:name="_Toc37084180"/>
      <w:bookmarkStart w:id="2115" w:name="_Toc40209542"/>
      <w:bookmarkStart w:id="2116" w:name="_Toc40209884"/>
      <w:bookmarkStart w:id="2117" w:name="_Toc45892843"/>
      <w:bookmarkStart w:id="2118" w:name="_Toc53176708"/>
      <w:bookmarkStart w:id="2119" w:name="_Toc61121021"/>
      <w:bookmarkStart w:id="2120" w:name="_Toc67918207"/>
      <w:bookmarkStart w:id="2121" w:name="_Toc76298251"/>
      <w:bookmarkStart w:id="2122" w:name="_Toc76572263"/>
      <w:bookmarkStart w:id="2123" w:name="_Toc76652130"/>
      <w:bookmarkStart w:id="2124" w:name="_Toc76652968"/>
      <w:bookmarkStart w:id="2125" w:name="_Toc83742240"/>
      <w:bookmarkStart w:id="2126" w:name="_Toc91440730"/>
      <w:bookmarkStart w:id="2127" w:name="_Toc98849520"/>
      <w:bookmarkStart w:id="2128" w:name="_Toc106543373"/>
      <w:bookmarkStart w:id="2129" w:name="_Toc106737471"/>
      <w:bookmarkStart w:id="2130" w:name="_Toc107233238"/>
      <w:bookmarkStart w:id="2131" w:name="_Toc107234853"/>
      <w:bookmarkStart w:id="2132" w:name="_Toc107419823"/>
      <w:bookmarkStart w:id="2133" w:name="_Toc107477119"/>
      <w:bookmarkStart w:id="2134" w:name="_Toc114565975"/>
      <w:bookmarkStart w:id="2135" w:name="_Toc123936287"/>
      <w:bookmarkStart w:id="2136" w:name="_Toc124377302"/>
      <w:r w:rsidRPr="00C25669">
        <w:rPr>
          <w:rFonts w:hint="eastAsia"/>
          <w:lang w:eastAsia="zh-CN"/>
        </w:rPr>
        <w:t>7</w:t>
      </w:r>
      <w:r w:rsidRPr="00C25669">
        <w:t>.1.1.1</w:t>
      </w:r>
      <w:r w:rsidRPr="00C25669">
        <w:rPr>
          <w:rFonts w:hint="eastAsia"/>
          <w:lang w:eastAsia="zh-CN"/>
        </w:rPr>
        <w:tab/>
      </w:r>
      <w:r w:rsidRPr="00C25669">
        <w:rPr>
          <w:rFonts w:hint="eastAsia"/>
        </w:rPr>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213C7578" w14:textId="31F5A4EE"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00E85338">
        <w:rPr>
          <w:rFonts w:eastAsia="SimSun"/>
          <w:lang w:eastAsia="zh-CN"/>
        </w:rPr>
        <w:t>.. The minimum requirements</w:t>
      </w:r>
      <w:r w:rsidR="00E85338" w:rsidRPr="00C25669">
        <w:rPr>
          <w:rFonts w:eastAsia="SimSun"/>
        </w:rPr>
        <w:t xml:space="preserve"> </w:t>
      </w:r>
      <w:r w:rsidR="00E85338">
        <w:rPr>
          <w:rFonts w:eastAsia="SimSun"/>
        </w:rPr>
        <w:t>for FR2-1 is applicable for</w:t>
      </w:r>
      <w:r w:rsidRPr="00C25669">
        <w:rPr>
          <w:rFonts w:eastAsia="SimSun"/>
        </w:rPr>
        <w:t xml:space="preserve"> F</w:t>
      </w:r>
      <w:r w:rsidRPr="00C25669">
        <w:rPr>
          <w:rFonts w:eastAsia="SimSun"/>
          <w:vertAlign w:val="subscript"/>
        </w:rPr>
        <w:t>DL_high</w:t>
      </w:r>
      <w:r w:rsidRPr="00C25669">
        <w:rPr>
          <w:rFonts w:eastAsia="SimSun"/>
        </w:rPr>
        <w:t xml:space="preserve"> not exceeding </w:t>
      </w:r>
      <w:r w:rsidR="00C335A3">
        <w:t>48200</w:t>
      </w:r>
      <w:r w:rsidRPr="00C25669">
        <w:rPr>
          <w:rFonts w:eastAsia="SimSun"/>
        </w:rPr>
        <w:t xml:space="preserve"> MHz.</w:t>
      </w:r>
      <w:r w:rsidR="004D69D8" w:rsidRPr="004D69D8">
        <w:t xml:space="preserve"> </w:t>
      </w:r>
      <w:r w:rsidR="004D69D8" w:rsidRPr="005B1E3A">
        <w:t xml:space="preserve">Additional applicability rules for certain </w:t>
      </w:r>
      <w:r w:rsidR="004D69D8">
        <w:t xml:space="preserve">operating </w:t>
      </w:r>
      <w:r w:rsidR="004D69D8" w:rsidRPr="005B1E3A">
        <w:t xml:space="preserve">bands are </w:t>
      </w:r>
      <w:r w:rsidR="004D69D8">
        <w:t>specified</w:t>
      </w:r>
      <w:r w:rsidR="004D69D8" w:rsidRPr="005B1E3A">
        <w:t xml:space="preserve"> in Clause 7.1.1.6</w:t>
      </w:r>
      <w:r w:rsidR="00233AD9">
        <w:t xml:space="preserve"> and 7.1.1.8</w:t>
      </w:r>
      <w:r w:rsidR="004D69D8" w:rsidRPr="005B1E3A">
        <w:t>.</w:t>
      </w:r>
    </w:p>
    <w:p w14:paraId="07F28A63" w14:textId="77777777" w:rsidR="000279B1" w:rsidRPr="00C25669" w:rsidRDefault="000279B1" w:rsidP="000279B1">
      <w:pPr>
        <w:rPr>
          <w:lang w:eastAsia="zh-CN"/>
        </w:rPr>
      </w:pPr>
      <w:bookmarkStart w:id="2137" w:name="_Toc21338267"/>
      <w:bookmarkStart w:id="2138" w:name="_Toc29808375"/>
      <w:bookmarkStart w:id="2139" w:name="_Toc37068294"/>
      <w:bookmarkStart w:id="2140" w:name="_Toc37083839"/>
      <w:bookmarkStart w:id="2141" w:name="_Toc37084181"/>
      <w:bookmarkStart w:id="2142" w:name="_Toc40209543"/>
      <w:bookmarkStart w:id="2143" w:name="_Toc40209885"/>
      <w:bookmarkStart w:id="2144" w:name="_Toc45892844"/>
      <w:bookmarkStart w:id="2145" w:name="_Toc53176709"/>
      <w:bookmarkStart w:id="2146" w:name="_Toc61121022"/>
      <w:bookmarkStart w:id="2147" w:name="_Toc67918208"/>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t>, 7.1.1.5, 7.1.1.7.</w:t>
      </w:r>
    </w:p>
    <w:p w14:paraId="0EF89CD5" w14:textId="77777777" w:rsidR="0037351A" w:rsidRPr="00656785" w:rsidRDefault="0037351A" w:rsidP="0037351A">
      <w:r>
        <w:t xml:space="preserve">If same test is listed for different UE features/capabilities in </w:t>
      </w:r>
      <w:r w:rsidRPr="00ED5701">
        <w:t>Clause</w:t>
      </w:r>
      <w:r w:rsidRPr="00ED5701">
        <w:rPr>
          <w:rFonts w:hint="eastAsia"/>
          <w:lang w:eastAsia="zh-CN"/>
        </w:rPr>
        <w:t>s</w:t>
      </w:r>
      <w:r w:rsidRPr="00ED5701">
        <w:t xml:space="preserve"> </w:t>
      </w:r>
      <w:r>
        <w:t>7</w:t>
      </w:r>
      <w:r w:rsidRPr="00ED5701">
        <w:t>.1.1.3</w:t>
      </w:r>
      <w:r>
        <w:rPr>
          <w:lang w:eastAsia="zh-CN"/>
        </w:rPr>
        <w:t xml:space="preserve"> and</w:t>
      </w:r>
      <w:r w:rsidRPr="00ED5701">
        <w:rPr>
          <w:rFonts w:hint="eastAsia"/>
          <w:lang w:eastAsia="zh-CN"/>
        </w:rPr>
        <w:t xml:space="preserve"> </w:t>
      </w:r>
      <w:r>
        <w:rPr>
          <w:lang w:eastAsia="zh-CN"/>
        </w:rPr>
        <w:t>7</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E2F58DB" w14:textId="77777777" w:rsidR="005B3300" w:rsidRPr="00C25669" w:rsidRDefault="005B3300" w:rsidP="005B3300">
      <w:pPr>
        <w:pStyle w:val="Heading4"/>
      </w:pPr>
      <w:bookmarkStart w:id="2148" w:name="_Toc76298252"/>
      <w:bookmarkStart w:id="2149" w:name="_Toc76572264"/>
      <w:bookmarkStart w:id="2150" w:name="_Toc76652131"/>
      <w:bookmarkStart w:id="2151" w:name="_Toc76652969"/>
      <w:bookmarkStart w:id="2152" w:name="_Toc83742241"/>
      <w:bookmarkStart w:id="2153" w:name="_Toc91440731"/>
      <w:bookmarkStart w:id="2154" w:name="_Toc98849521"/>
      <w:bookmarkStart w:id="2155" w:name="_Toc106543374"/>
      <w:bookmarkStart w:id="2156" w:name="_Toc106737472"/>
      <w:bookmarkStart w:id="2157" w:name="_Toc107233239"/>
      <w:bookmarkStart w:id="2158" w:name="_Toc107234854"/>
      <w:bookmarkStart w:id="2159" w:name="_Toc107419824"/>
      <w:bookmarkStart w:id="2160" w:name="_Toc107477120"/>
      <w:bookmarkStart w:id="2161" w:name="_Toc114565976"/>
      <w:bookmarkStart w:id="2162" w:name="_Toc123936288"/>
      <w:bookmarkStart w:id="2163" w:name="_Toc124377303"/>
      <w:r w:rsidRPr="00C25669">
        <w:t>7.1.1.2</w:t>
      </w:r>
      <w:r w:rsidRPr="00C25669">
        <w:rPr>
          <w:rFonts w:hint="eastAsia"/>
        </w:rPr>
        <w:tab/>
      </w:r>
      <w:r w:rsidRPr="00C25669">
        <w:t>Applicability of requirements for different number of RX antenna ports</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497070D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14:paraId="79A50905" w14:textId="77777777"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7EE08C5D" w14:textId="77777777" w:rsidTr="000811C5">
        <w:trPr>
          <w:trHeight w:val="58"/>
          <w:jc w:val="center"/>
        </w:trPr>
        <w:tc>
          <w:tcPr>
            <w:tcW w:w="1170" w:type="pct"/>
          </w:tcPr>
          <w:p w14:paraId="4B57F1C3"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14:paraId="07E2A3E1"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14:paraId="1CB5A0A5"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14:paraId="1CA208E4" w14:textId="77777777" w:rsidTr="000811C5">
        <w:trPr>
          <w:trHeight w:val="153"/>
          <w:jc w:val="center"/>
        </w:trPr>
        <w:tc>
          <w:tcPr>
            <w:tcW w:w="1170" w:type="pct"/>
            <w:vMerge w:val="restart"/>
          </w:tcPr>
          <w:p w14:paraId="0775D55B" w14:textId="77777777" w:rsidR="005B3300" w:rsidRPr="00054E93" w:rsidRDefault="005B3300" w:rsidP="000811C5">
            <w:pPr>
              <w:keepNext/>
              <w:keepLines/>
              <w:spacing w:after="0"/>
              <w:rPr>
                <w:rFonts w:ascii="Arial" w:hAnsi="Arial"/>
                <w:sz w:val="18"/>
                <w:lang w:val="fr-FR" w:eastAsia="zh-CN"/>
              </w:rPr>
            </w:pPr>
            <w:r w:rsidRPr="00054E93">
              <w:rPr>
                <w:rFonts w:ascii="Arial" w:hAnsi="Arial"/>
                <w:sz w:val="18"/>
                <w:lang w:val="fr-FR" w:eastAsia="zh-CN"/>
              </w:rPr>
              <w:t>UE supports 2RX  antenna ports</w:t>
            </w:r>
          </w:p>
        </w:tc>
        <w:tc>
          <w:tcPr>
            <w:tcW w:w="1153" w:type="pct"/>
          </w:tcPr>
          <w:p w14:paraId="4E86CA6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14:paraId="241033D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14:paraId="7AB46B8B" w14:textId="77777777" w:rsidTr="000811C5">
        <w:trPr>
          <w:trHeight w:val="153"/>
          <w:jc w:val="center"/>
        </w:trPr>
        <w:tc>
          <w:tcPr>
            <w:tcW w:w="1170" w:type="pct"/>
            <w:vMerge/>
          </w:tcPr>
          <w:p w14:paraId="0F3BCC60" w14:textId="77777777" w:rsidR="005B3300" w:rsidRPr="00C25669" w:rsidRDefault="005B3300" w:rsidP="000811C5">
            <w:pPr>
              <w:keepNext/>
              <w:keepLines/>
              <w:spacing w:after="0"/>
              <w:rPr>
                <w:rFonts w:ascii="Arial" w:hAnsi="Arial"/>
                <w:sz w:val="18"/>
                <w:lang w:val="en-US" w:eastAsia="zh-CN"/>
              </w:rPr>
            </w:pPr>
          </w:p>
        </w:tc>
        <w:tc>
          <w:tcPr>
            <w:tcW w:w="1153" w:type="pct"/>
          </w:tcPr>
          <w:p w14:paraId="041C458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14:paraId="4BA45742"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14:paraId="71021A72" w14:textId="77777777" w:rsidTr="000811C5">
        <w:trPr>
          <w:trHeight w:val="153"/>
          <w:jc w:val="center"/>
        </w:trPr>
        <w:tc>
          <w:tcPr>
            <w:tcW w:w="1170" w:type="pct"/>
            <w:vMerge/>
          </w:tcPr>
          <w:p w14:paraId="768EBB43" w14:textId="77777777" w:rsidR="005B3300" w:rsidRPr="00C25669" w:rsidRDefault="005B3300" w:rsidP="000811C5">
            <w:pPr>
              <w:keepNext/>
              <w:keepLines/>
              <w:spacing w:after="0"/>
              <w:rPr>
                <w:rFonts w:ascii="Arial" w:hAnsi="Arial"/>
                <w:sz w:val="18"/>
                <w:lang w:val="en-US" w:eastAsia="zh-CN"/>
              </w:rPr>
            </w:pPr>
          </w:p>
        </w:tc>
        <w:tc>
          <w:tcPr>
            <w:tcW w:w="1153" w:type="pct"/>
          </w:tcPr>
          <w:p w14:paraId="5CB2FEA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14:paraId="59DF9273"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14:paraId="78BD6AFE" w14:textId="77777777" w:rsidR="005B3300" w:rsidRPr="00C25669" w:rsidRDefault="005B3300" w:rsidP="005B3300">
      <w:pPr>
        <w:overflowPunct w:val="0"/>
        <w:autoSpaceDE w:val="0"/>
        <w:autoSpaceDN w:val="0"/>
        <w:adjustRightInd w:val="0"/>
        <w:textAlignment w:val="baseline"/>
        <w:rPr>
          <w:rFonts w:eastAsia="SimSun"/>
        </w:rPr>
      </w:pPr>
    </w:p>
    <w:p w14:paraId="15BE7B8D" w14:textId="77777777" w:rsidR="005B3300" w:rsidRPr="00C25669" w:rsidRDefault="005B3300" w:rsidP="005B3300">
      <w:pPr>
        <w:pStyle w:val="Heading4"/>
        <w:rPr>
          <w:lang w:eastAsia="zh-CN"/>
        </w:rPr>
      </w:pPr>
      <w:bookmarkStart w:id="2164" w:name="_Toc21338268"/>
      <w:bookmarkStart w:id="2165" w:name="_Toc29808376"/>
      <w:bookmarkStart w:id="2166" w:name="_Toc37068295"/>
      <w:bookmarkStart w:id="2167" w:name="_Toc37083840"/>
      <w:bookmarkStart w:id="2168" w:name="_Toc37084182"/>
      <w:bookmarkStart w:id="2169" w:name="_Toc40209544"/>
      <w:bookmarkStart w:id="2170" w:name="_Toc40209886"/>
      <w:bookmarkStart w:id="2171" w:name="_Toc45892845"/>
      <w:bookmarkStart w:id="2172" w:name="_Toc53176710"/>
      <w:bookmarkStart w:id="2173" w:name="_Toc61121023"/>
      <w:bookmarkStart w:id="2174" w:name="_Toc67918209"/>
      <w:bookmarkStart w:id="2175" w:name="_Toc76298253"/>
      <w:bookmarkStart w:id="2176" w:name="_Toc76572265"/>
      <w:bookmarkStart w:id="2177" w:name="_Toc76652132"/>
      <w:bookmarkStart w:id="2178" w:name="_Toc76652970"/>
      <w:bookmarkStart w:id="2179" w:name="_Toc83742242"/>
      <w:bookmarkStart w:id="2180" w:name="_Toc91440732"/>
      <w:bookmarkStart w:id="2181" w:name="_Toc98849522"/>
      <w:bookmarkStart w:id="2182" w:name="_Toc106543375"/>
      <w:bookmarkStart w:id="2183" w:name="_Toc106737473"/>
      <w:bookmarkStart w:id="2184" w:name="_Toc107233240"/>
      <w:bookmarkStart w:id="2185" w:name="_Toc107234855"/>
      <w:bookmarkStart w:id="2186" w:name="_Toc107419825"/>
      <w:bookmarkStart w:id="2187" w:name="_Toc107477121"/>
      <w:bookmarkStart w:id="2188" w:name="_Toc114565977"/>
      <w:bookmarkStart w:id="2189" w:name="_Toc123936289"/>
      <w:bookmarkStart w:id="2190" w:name="_Toc124377304"/>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968BA4" w14:textId="63A5FCBE"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14:paraId="7577EDFD" w14:textId="77777777" w:rsidR="005B3300" w:rsidRPr="00C25669" w:rsidRDefault="005B3300" w:rsidP="005B3300">
      <w:pPr>
        <w:pStyle w:val="TH"/>
        <w:rPr>
          <w:lang w:eastAsia="zh-CN"/>
        </w:rPr>
      </w:pPr>
      <w:r w:rsidRPr="00C25669">
        <w:lastRenderedPageBreak/>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955"/>
        <w:gridCol w:w="859"/>
        <w:gridCol w:w="2420"/>
        <w:gridCol w:w="6"/>
        <w:gridCol w:w="2547"/>
      </w:tblGrid>
      <w:tr w:rsidR="005B3300" w:rsidRPr="00C25669" w14:paraId="7E6A355F" w14:textId="77777777" w:rsidTr="007D5E4A">
        <w:trPr>
          <w:trHeight w:val="58"/>
        </w:trPr>
        <w:tc>
          <w:tcPr>
            <w:tcW w:w="1478" w:type="pct"/>
          </w:tcPr>
          <w:p w14:paraId="14F1F3D4" w14:textId="77777777" w:rsidR="005B3300" w:rsidRPr="00C25669" w:rsidRDefault="005B3300" w:rsidP="00FB27FE">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2123DBAB" w14:textId="77777777" w:rsidR="005B3300" w:rsidRPr="00C25669" w:rsidRDefault="005B3300" w:rsidP="00FB27FE">
            <w:pPr>
              <w:pStyle w:val="TAH"/>
              <w:rPr>
                <w:lang w:eastAsia="ko-KR"/>
              </w:rPr>
            </w:pPr>
            <w:r w:rsidRPr="00C25669">
              <w:rPr>
                <w:lang w:eastAsia="ko-KR"/>
              </w:rPr>
              <w:t>Test type</w:t>
            </w:r>
          </w:p>
        </w:tc>
        <w:tc>
          <w:tcPr>
            <w:tcW w:w="1256" w:type="pct"/>
            <w:shd w:val="clear" w:color="auto" w:fill="auto"/>
          </w:tcPr>
          <w:p w14:paraId="77AEE5D1" w14:textId="77777777" w:rsidR="005B3300" w:rsidRPr="00C25669" w:rsidRDefault="005B3300" w:rsidP="00FB27FE">
            <w:pPr>
              <w:pStyle w:val="TAH"/>
              <w:rPr>
                <w:lang w:eastAsia="ko-KR"/>
              </w:rPr>
            </w:pPr>
            <w:r w:rsidRPr="00C25669">
              <w:rPr>
                <w:lang w:eastAsia="ko-KR"/>
              </w:rPr>
              <w:t>Test list</w:t>
            </w:r>
          </w:p>
        </w:tc>
        <w:tc>
          <w:tcPr>
            <w:tcW w:w="1321" w:type="pct"/>
            <w:gridSpan w:val="2"/>
          </w:tcPr>
          <w:p w14:paraId="0BB373B2" w14:textId="77777777" w:rsidR="005B3300" w:rsidRPr="00C25669" w:rsidRDefault="005B3300" w:rsidP="00FB27FE">
            <w:pPr>
              <w:pStyle w:val="TAH"/>
              <w:rPr>
                <w:lang w:eastAsia="ko-KR"/>
              </w:rPr>
            </w:pPr>
            <w:r w:rsidRPr="00C25669">
              <w:rPr>
                <w:lang w:eastAsia="ko-KR"/>
              </w:rPr>
              <w:t>Applicability notes</w:t>
            </w:r>
          </w:p>
        </w:tc>
      </w:tr>
      <w:tr w:rsidR="005B3300" w:rsidRPr="00C25669" w14:paraId="2318B81C" w14:textId="77777777" w:rsidTr="007D5E4A">
        <w:trPr>
          <w:trHeight w:val="153"/>
        </w:trPr>
        <w:tc>
          <w:tcPr>
            <w:tcW w:w="1478" w:type="pct"/>
          </w:tcPr>
          <w:p w14:paraId="4B8E892D" w14:textId="77777777" w:rsidR="005B3300" w:rsidRPr="00C25669" w:rsidRDefault="005B3300" w:rsidP="00FB27FE">
            <w:pPr>
              <w:pStyle w:val="TAL"/>
              <w:rPr>
                <w:lang w:val="en-US" w:eastAsia="zh-CN"/>
              </w:rPr>
            </w:pPr>
            <w:r w:rsidRPr="00C25669">
              <w:rPr>
                <w:rFonts w:eastAsia="SimSun"/>
                <w:lang w:val="en-US" w:eastAsia="zh-CN"/>
              </w:rPr>
              <w:t>SU-MIMO Interference Mitigation advanced receiver</w:t>
            </w:r>
          </w:p>
        </w:tc>
        <w:tc>
          <w:tcPr>
            <w:tcW w:w="495" w:type="pct"/>
          </w:tcPr>
          <w:p w14:paraId="3631735E" w14:textId="0065E981" w:rsidR="005B3300" w:rsidRPr="00C25669" w:rsidRDefault="005B3300" w:rsidP="00FB27FE">
            <w:pPr>
              <w:pStyle w:val="TAL"/>
              <w:rPr>
                <w:lang w:val="en-US" w:eastAsia="zh-CN"/>
              </w:rPr>
            </w:pPr>
            <w:r w:rsidRPr="001B6373">
              <w:rPr>
                <w:rFonts w:eastAsia="SimSun"/>
                <w:lang w:val="en-US" w:eastAsia="zh-CN"/>
              </w:rPr>
              <w:t>FR2</w:t>
            </w:r>
            <w:r w:rsidR="00D66885" w:rsidRPr="00E238CD">
              <w:rPr>
                <w:rFonts w:eastAsia="SimSun"/>
                <w:lang w:val="en-US" w:eastAsia="zh-CN"/>
              </w:rPr>
              <w:t>-1</w:t>
            </w:r>
            <w:r w:rsidRPr="001B6373">
              <w:rPr>
                <w:rFonts w:eastAsia="SimSun"/>
                <w:lang w:val="en-US" w:eastAsia="zh-CN"/>
              </w:rPr>
              <w:t xml:space="preserve"> TDD</w:t>
            </w:r>
          </w:p>
        </w:tc>
        <w:tc>
          <w:tcPr>
            <w:tcW w:w="446" w:type="pct"/>
            <w:shd w:val="clear" w:color="auto" w:fill="auto"/>
          </w:tcPr>
          <w:p w14:paraId="2223A5D5" w14:textId="77777777" w:rsidR="005B3300" w:rsidRPr="00C25669" w:rsidRDefault="005B3300" w:rsidP="00FB27FE">
            <w:pPr>
              <w:pStyle w:val="TAL"/>
              <w:rPr>
                <w:lang w:val="en-US" w:eastAsia="zh-CN"/>
              </w:rPr>
            </w:pPr>
            <w:r w:rsidRPr="001B6373">
              <w:rPr>
                <w:rFonts w:eastAsia="SimSun"/>
                <w:lang w:val="en-US" w:eastAsia="zh-CN"/>
              </w:rPr>
              <w:t>PDSCH</w:t>
            </w:r>
          </w:p>
        </w:tc>
        <w:tc>
          <w:tcPr>
            <w:tcW w:w="1256" w:type="pct"/>
            <w:shd w:val="clear" w:color="auto" w:fill="auto"/>
          </w:tcPr>
          <w:p w14:paraId="4C9D9732" w14:textId="77777777" w:rsidR="005B3300" w:rsidRPr="00C25669" w:rsidRDefault="005B3300" w:rsidP="00FB27FE">
            <w:pPr>
              <w:pStyle w:val="TAL"/>
              <w:rPr>
                <w:lang w:val="en-US" w:eastAsia="zh-CN"/>
              </w:rPr>
            </w:pPr>
            <w:r w:rsidRPr="001B6373">
              <w:rPr>
                <w:rFonts w:eastAsia="SimSun"/>
                <w:lang w:eastAsia="zh-CN"/>
              </w:rPr>
              <w:t>Clause 7.2.2.2.1</w:t>
            </w:r>
            <w:r w:rsidRPr="001B6373">
              <w:rPr>
                <w:rFonts w:eastAsia="SimSun"/>
                <w:lang w:val="en-US" w:eastAsia="zh-CN"/>
              </w:rPr>
              <w:t xml:space="preserve"> (Test 3-1)</w:t>
            </w:r>
          </w:p>
        </w:tc>
        <w:tc>
          <w:tcPr>
            <w:tcW w:w="1321" w:type="pct"/>
            <w:gridSpan w:val="2"/>
          </w:tcPr>
          <w:p w14:paraId="54BE498E" w14:textId="77777777" w:rsidR="005B3300" w:rsidRPr="00C25669" w:rsidRDefault="005B3300" w:rsidP="00FB27FE">
            <w:pPr>
              <w:pStyle w:val="TAL"/>
              <w:rPr>
                <w:lang w:val="en-US" w:eastAsia="zh-CN"/>
              </w:rPr>
            </w:pPr>
          </w:p>
        </w:tc>
      </w:tr>
      <w:tr w:rsidR="005B3300" w:rsidRPr="00C25669" w14:paraId="3444E147" w14:textId="77777777" w:rsidTr="007D5E4A">
        <w:trPr>
          <w:trHeight w:val="153"/>
        </w:trPr>
        <w:tc>
          <w:tcPr>
            <w:tcW w:w="1478" w:type="pct"/>
          </w:tcPr>
          <w:p w14:paraId="065BD6C1" w14:textId="77777777" w:rsidR="005B3300" w:rsidRPr="00C25669" w:rsidRDefault="005B3300" w:rsidP="00FB27FE">
            <w:pPr>
              <w:pStyle w:val="TAL"/>
              <w:rPr>
                <w:rFonts w:eastAsia="SimSun"/>
                <w:lang w:val="en-US" w:eastAsia="zh-CN"/>
              </w:rPr>
            </w:pPr>
            <w:r w:rsidRPr="00C25669">
              <w:rPr>
                <w:rFonts w:eastAsia="SimSun"/>
                <w:lang w:eastAsia="zh-CN"/>
              </w:rPr>
              <w:t>Basic DL NR-NR CA operation (</w:t>
            </w:r>
            <w:r w:rsidRPr="00C25669">
              <w:rPr>
                <w:rFonts w:eastAsia="SimSun"/>
                <w:i/>
                <w:lang w:eastAsia="zh-CN"/>
              </w:rPr>
              <w:t>supportedBandCombinationList</w:t>
            </w:r>
            <w:r w:rsidRPr="00C25669">
              <w:rPr>
                <w:rFonts w:eastAsia="SimSun"/>
                <w:lang w:eastAsia="zh-CN"/>
              </w:rPr>
              <w:t>)</w:t>
            </w:r>
          </w:p>
        </w:tc>
        <w:tc>
          <w:tcPr>
            <w:tcW w:w="495" w:type="pct"/>
          </w:tcPr>
          <w:p w14:paraId="0C4A4FA8" w14:textId="77777777" w:rsidR="005B3300" w:rsidRPr="00C25669" w:rsidRDefault="005B3300" w:rsidP="00FB27FE">
            <w:pPr>
              <w:pStyle w:val="TAL"/>
              <w:rPr>
                <w:lang w:val="en-US" w:eastAsia="zh-CN"/>
              </w:rPr>
            </w:pPr>
            <w:r w:rsidRPr="001B6373">
              <w:rPr>
                <w:rFonts w:eastAsia="SimSun" w:hint="eastAsia"/>
                <w:lang w:eastAsia="zh-CN"/>
              </w:rPr>
              <w:t>NR CA</w:t>
            </w:r>
          </w:p>
        </w:tc>
        <w:tc>
          <w:tcPr>
            <w:tcW w:w="446" w:type="pct"/>
            <w:shd w:val="clear" w:color="auto" w:fill="auto"/>
          </w:tcPr>
          <w:p w14:paraId="19DE9396" w14:textId="77777777" w:rsidR="005B3300" w:rsidRPr="00C25669" w:rsidRDefault="005B3300" w:rsidP="00FB27FE">
            <w:pPr>
              <w:pStyle w:val="TAL"/>
              <w:rPr>
                <w:lang w:val="en-US" w:eastAsia="zh-CN"/>
              </w:rPr>
            </w:pPr>
            <w:r w:rsidRPr="001B6373">
              <w:rPr>
                <w:rFonts w:eastAsia="SimSun"/>
                <w:lang w:eastAsia="zh-CN"/>
              </w:rPr>
              <w:t>SDR</w:t>
            </w:r>
          </w:p>
        </w:tc>
        <w:tc>
          <w:tcPr>
            <w:tcW w:w="1256" w:type="pct"/>
            <w:shd w:val="clear" w:color="auto" w:fill="auto"/>
          </w:tcPr>
          <w:p w14:paraId="0AD093C6" w14:textId="77777777" w:rsidR="005B3300" w:rsidRPr="00C25669" w:rsidRDefault="005B3300" w:rsidP="00FB27FE">
            <w:pPr>
              <w:pStyle w:val="TAL"/>
              <w:rPr>
                <w:rFonts w:eastAsia="SimSun"/>
                <w:lang w:eastAsia="zh-CN"/>
              </w:rPr>
            </w:pPr>
            <w:r w:rsidRPr="001B6373">
              <w:rPr>
                <w:rFonts w:eastAsia="SimSun"/>
                <w:lang w:eastAsia="zh-CN"/>
              </w:rPr>
              <w:t>Clause 7.5A.1</w:t>
            </w:r>
          </w:p>
        </w:tc>
        <w:tc>
          <w:tcPr>
            <w:tcW w:w="1321" w:type="pct"/>
            <w:gridSpan w:val="2"/>
          </w:tcPr>
          <w:p w14:paraId="7EC1C1D5" w14:textId="77777777" w:rsidR="005B3300" w:rsidRPr="00C25669" w:rsidRDefault="005B3300" w:rsidP="00656E47">
            <w:pPr>
              <w:pStyle w:val="TAL"/>
              <w:rPr>
                <w:lang w:val="en-US" w:eastAsia="zh-CN"/>
              </w:rPr>
            </w:pPr>
            <w:r w:rsidRPr="00C25669">
              <w:rPr>
                <w:lang w:val="en-US" w:eastAsia="zh-CN"/>
              </w:rPr>
              <w:t>1)</w:t>
            </w:r>
            <w:r w:rsidRPr="00C25669">
              <w:tab/>
            </w:r>
            <w:r w:rsidRPr="00C25669">
              <w:rPr>
                <w:lang w:val="en-US" w:eastAsia="zh-CN"/>
              </w:rPr>
              <w:t>Up to 16 DL carriers</w:t>
            </w:r>
          </w:p>
          <w:p w14:paraId="6A35FD57" w14:textId="77777777" w:rsidR="005B3300" w:rsidRPr="00C25669" w:rsidRDefault="005B3300" w:rsidP="00CB4A1C">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656E47" w:rsidRPr="00C25669" w14:paraId="30BD915F" w14:textId="77777777" w:rsidTr="007D5E4A">
        <w:trPr>
          <w:trHeight w:val="153"/>
        </w:trPr>
        <w:tc>
          <w:tcPr>
            <w:tcW w:w="1478" w:type="pct"/>
          </w:tcPr>
          <w:p w14:paraId="1DA5F90B" w14:textId="34A53EEC" w:rsidR="00656E47" w:rsidRPr="00C25669" w:rsidRDefault="00656E47" w:rsidP="00FB27FE">
            <w:pPr>
              <w:pStyle w:val="TAL"/>
              <w:rPr>
                <w:rFonts w:eastAsia="SimSun"/>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495" w:type="pct"/>
          </w:tcPr>
          <w:p w14:paraId="034FD6B8" w14:textId="05209E97" w:rsidR="00656E47" w:rsidRPr="001B6373" w:rsidRDefault="00656E47" w:rsidP="00FB27FE">
            <w:pPr>
              <w:pStyle w:val="TAL"/>
              <w:rPr>
                <w:rFonts w:eastAsia="SimSun"/>
                <w:lang w:eastAsia="zh-CN"/>
              </w:rPr>
            </w:pPr>
            <w:r>
              <w:rPr>
                <w:rFonts w:eastAsia="SimSun" w:hint="eastAsia"/>
                <w:lang w:eastAsia="zh-CN"/>
              </w:rPr>
              <w:t>F</w:t>
            </w:r>
            <w:r>
              <w:rPr>
                <w:rFonts w:eastAsia="SimSun"/>
                <w:lang w:eastAsia="zh-CN"/>
              </w:rPr>
              <w:t>R2</w:t>
            </w:r>
            <w:r w:rsidR="00E12599" w:rsidRPr="00E238CD">
              <w:rPr>
                <w:rFonts w:eastAsia="SimSun"/>
                <w:lang w:eastAsia="zh-CN"/>
              </w:rPr>
              <w:t>-1</w:t>
            </w:r>
            <w:r>
              <w:rPr>
                <w:rFonts w:eastAsia="SimSun"/>
                <w:lang w:eastAsia="zh-CN"/>
              </w:rPr>
              <w:t xml:space="preserve"> TDD</w:t>
            </w:r>
          </w:p>
        </w:tc>
        <w:tc>
          <w:tcPr>
            <w:tcW w:w="446" w:type="pct"/>
            <w:shd w:val="clear" w:color="auto" w:fill="auto"/>
          </w:tcPr>
          <w:p w14:paraId="28ECFB68" w14:textId="48102E25" w:rsidR="00656E47" w:rsidRPr="001B6373" w:rsidRDefault="00656E47" w:rsidP="00FB27FE">
            <w:pPr>
              <w:pStyle w:val="TAL"/>
              <w:rPr>
                <w:rFonts w:eastAsia="SimSun"/>
                <w:lang w:eastAsia="zh-CN"/>
              </w:rPr>
            </w:pPr>
            <w:r>
              <w:rPr>
                <w:rFonts w:eastAsia="SimSun" w:hint="eastAsia"/>
                <w:lang w:eastAsia="zh-CN"/>
              </w:rPr>
              <w:t>P</w:t>
            </w:r>
            <w:r>
              <w:rPr>
                <w:rFonts w:eastAsia="SimSun"/>
                <w:lang w:eastAsia="zh-CN"/>
              </w:rPr>
              <w:t>DSCH</w:t>
            </w:r>
          </w:p>
        </w:tc>
        <w:tc>
          <w:tcPr>
            <w:tcW w:w="1256" w:type="pct"/>
            <w:shd w:val="clear" w:color="auto" w:fill="auto"/>
          </w:tcPr>
          <w:p w14:paraId="26757EDB" w14:textId="44F4ACC0" w:rsidR="00656E47" w:rsidRPr="001B6373" w:rsidRDefault="00656E47" w:rsidP="00FB27FE">
            <w:pPr>
              <w:pStyle w:val="TAL"/>
              <w:rPr>
                <w:rFonts w:eastAsia="SimSun"/>
                <w:lang w:eastAsia="zh-CN"/>
              </w:rPr>
            </w:pPr>
            <w:r>
              <w:rPr>
                <w:rFonts w:eastAsia="SimSun" w:hint="eastAsia"/>
                <w:lang w:eastAsia="zh-CN"/>
              </w:rPr>
              <w:t>C</w:t>
            </w:r>
            <w:r>
              <w:rPr>
                <w:rFonts w:eastAsia="SimSun"/>
                <w:lang w:eastAsia="zh-CN"/>
              </w:rPr>
              <w:t>lause 7.2.2.2.2</w:t>
            </w:r>
          </w:p>
        </w:tc>
        <w:tc>
          <w:tcPr>
            <w:tcW w:w="1321" w:type="pct"/>
            <w:gridSpan w:val="2"/>
          </w:tcPr>
          <w:p w14:paraId="04905946" w14:textId="77777777" w:rsidR="00656E47" w:rsidRPr="00C25669" w:rsidRDefault="00656E47" w:rsidP="00656E47">
            <w:pPr>
              <w:pStyle w:val="TAL"/>
              <w:rPr>
                <w:lang w:val="en-US" w:eastAsia="zh-CN"/>
              </w:rPr>
            </w:pPr>
          </w:p>
        </w:tc>
      </w:tr>
      <w:tr w:rsidR="00D36EBA" w:rsidRPr="00C25669" w14:paraId="25504605" w14:textId="77777777" w:rsidTr="007D5E4A">
        <w:trPr>
          <w:trHeight w:val="153"/>
        </w:trPr>
        <w:tc>
          <w:tcPr>
            <w:tcW w:w="1478" w:type="pct"/>
          </w:tcPr>
          <w:p w14:paraId="4B4BB0FB" w14:textId="19B60D44" w:rsidR="00D36EBA" w:rsidRPr="00401CAC" w:rsidRDefault="00D36EBA" w:rsidP="00D36EBA">
            <w:pPr>
              <w:pStyle w:val="TAL"/>
              <w:rPr>
                <w:lang w:val="fr-FR" w:eastAsia="zh-CN"/>
              </w:rPr>
            </w:pPr>
            <w:r w:rsidRPr="00401CAC">
              <w:rPr>
                <w:lang w:val="fr-FR"/>
              </w:rPr>
              <w:t>DRX Adaptation (</w:t>
            </w:r>
            <w:r w:rsidRPr="00401CAC">
              <w:rPr>
                <w:i/>
                <w:lang w:val="fr-FR"/>
              </w:rPr>
              <w:t>drx-Adaptation</w:t>
            </w:r>
            <w:r w:rsidRPr="00401CAC">
              <w:rPr>
                <w:i/>
                <w:lang w:val="fr-FR" w:eastAsia="zh-CN"/>
              </w:rPr>
              <w:t>-r16</w:t>
            </w:r>
            <w:r w:rsidRPr="00401CAC">
              <w:rPr>
                <w:lang w:val="fr-FR"/>
              </w:rPr>
              <w:t>)</w:t>
            </w:r>
          </w:p>
        </w:tc>
        <w:tc>
          <w:tcPr>
            <w:tcW w:w="495" w:type="pct"/>
          </w:tcPr>
          <w:p w14:paraId="31D16035" w14:textId="6B58C267" w:rsidR="00D36EBA" w:rsidRDefault="00D36EBA" w:rsidP="00D36EBA">
            <w:pPr>
              <w:pStyle w:val="TAL"/>
              <w:rPr>
                <w:rFonts w:eastAsia="SimSun"/>
                <w:lang w:eastAsia="zh-CN"/>
              </w:rPr>
            </w:pPr>
            <w:r>
              <w:rPr>
                <w:rFonts w:cs="Arial" w:hint="eastAsia"/>
                <w:szCs w:val="18"/>
                <w:lang w:val="en-US" w:eastAsia="zh-CN"/>
              </w:rPr>
              <w:t>F</w:t>
            </w:r>
            <w:r>
              <w:rPr>
                <w:rFonts w:cs="Arial"/>
                <w:szCs w:val="18"/>
                <w:lang w:val="en-US" w:eastAsia="zh-CN"/>
              </w:rPr>
              <w:t>R2</w:t>
            </w:r>
            <w:r w:rsidR="0094686A" w:rsidRPr="00E238CD">
              <w:rPr>
                <w:rFonts w:cs="Arial"/>
                <w:szCs w:val="18"/>
                <w:lang w:val="en-US" w:eastAsia="zh-CN"/>
              </w:rPr>
              <w:t>-1</w:t>
            </w:r>
            <w:r>
              <w:rPr>
                <w:rFonts w:cs="Arial"/>
                <w:szCs w:val="18"/>
                <w:lang w:val="en-US" w:eastAsia="zh-CN"/>
              </w:rPr>
              <w:t xml:space="preserve"> TDD</w:t>
            </w:r>
          </w:p>
        </w:tc>
        <w:tc>
          <w:tcPr>
            <w:tcW w:w="446" w:type="pct"/>
            <w:shd w:val="clear" w:color="auto" w:fill="auto"/>
          </w:tcPr>
          <w:p w14:paraId="48648E9F" w14:textId="2518C49D" w:rsidR="00D36EBA" w:rsidRDefault="00D36EBA" w:rsidP="00D36EBA">
            <w:pPr>
              <w:pStyle w:val="TAL"/>
              <w:rPr>
                <w:rFonts w:eastAsia="SimSun"/>
                <w:lang w:eastAsia="zh-CN"/>
              </w:rPr>
            </w:pPr>
            <w:r>
              <w:rPr>
                <w:rFonts w:cs="Arial" w:hint="eastAsia"/>
                <w:szCs w:val="18"/>
                <w:lang w:val="en-US" w:eastAsia="zh-CN"/>
              </w:rPr>
              <w:t>PDCCH</w:t>
            </w:r>
          </w:p>
        </w:tc>
        <w:tc>
          <w:tcPr>
            <w:tcW w:w="1256" w:type="pct"/>
            <w:shd w:val="clear" w:color="auto" w:fill="auto"/>
          </w:tcPr>
          <w:p w14:paraId="54C03A89" w14:textId="423B8B6F" w:rsidR="00D36EBA" w:rsidRDefault="00D36EBA" w:rsidP="00D36EBA">
            <w:pPr>
              <w:pStyle w:val="TAL"/>
              <w:rPr>
                <w:rFonts w:eastAsia="SimSun"/>
                <w:lang w:eastAsia="zh-CN"/>
              </w:rPr>
            </w:pPr>
            <w:r>
              <w:rPr>
                <w:rFonts w:eastAsia="SimSun" w:cs="Arial" w:hint="eastAsia"/>
                <w:szCs w:val="18"/>
                <w:lang w:val="en-US" w:eastAsia="zh-CN"/>
              </w:rPr>
              <w:t>C</w:t>
            </w:r>
            <w:r>
              <w:rPr>
                <w:rFonts w:eastAsia="SimSun" w:cs="Arial"/>
                <w:szCs w:val="18"/>
                <w:lang w:val="en-US" w:eastAsia="zh-CN"/>
              </w:rPr>
              <w:t xml:space="preserve">lause </w:t>
            </w:r>
            <w:r w:rsidRPr="00634FB1">
              <w:rPr>
                <w:rFonts w:eastAsia="SimSun" w:cs="Arial"/>
                <w:szCs w:val="18"/>
                <w:lang w:val="en-US" w:eastAsia="zh-CN"/>
              </w:rPr>
              <w:t>7.3.2.2.3</w:t>
            </w:r>
          </w:p>
        </w:tc>
        <w:tc>
          <w:tcPr>
            <w:tcW w:w="1321" w:type="pct"/>
            <w:gridSpan w:val="2"/>
          </w:tcPr>
          <w:p w14:paraId="6D926C43" w14:textId="0160F759" w:rsidR="00D36EBA" w:rsidRPr="00C25669" w:rsidRDefault="00D36EBA" w:rsidP="00D36EBA">
            <w:pPr>
              <w:pStyle w:val="TAL"/>
              <w:rPr>
                <w:lang w:val="en-US" w:eastAsia="zh-CN"/>
              </w:rPr>
            </w:pPr>
            <w:r w:rsidRPr="009B2B03">
              <w:rPr>
                <w:rFonts w:eastAsia="SimSun"/>
                <w:lang w:val="en-US" w:eastAsia="zh-CN"/>
              </w:rPr>
              <w:t>If the Test 3-1 in Clause 7.3.2.2.3 is passed, the test coverage can be considered fulfilled without executing Test 1-2 in clause 7.3.2.2.1.</w:t>
            </w:r>
          </w:p>
        </w:tc>
      </w:tr>
      <w:tr w:rsidR="007D5E4A" w:rsidRPr="00C25669" w14:paraId="3FF41CAC" w14:textId="77777777" w:rsidTr="007D5E4A">
        <w:trPr>
          <w:trHeight w:val="153"/>
        </w:trPr>
        <w:tc>
          <w:tcPr>
            <w:tcW w:w="1479" w:type="pct"/>
          </w:tcPr>
          <w:p w14:paraId="7CD092F1" w14:textId="77777777" w:rsidR="007D5E4A" w:rsidRDefault="007D5E4A" w:rsidP="00C97783">
            <w:pPr>
              <w:pStyle w:val="TAL"/>
              <w:rPr>
                <w:lang w:eastAsia="zh-CN"/>
              </w:rPr>
            </w:pPr>
            <w:r>
              <w:rPr>
                <w:rFonts w:cs="Arial"/>
                <w:szCs w:val="18"/>
              </w:rPr>
              <w:t>A</w:t>
            </w:r>
            <w:r w:rsidRPr="00387C93">
              <w:rPr>
                <w:rFonts w:cs="Arial"/>
                <w:szCs w:val="18"/>
              </w:rPr>
              <w:t>lternative 64QAM MCS table for PDSCH</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496" w:type="pct"/>
          </w:tcPr>
          <w:p w14:paraId="68A234CA" w14:textId="77777777" w:rsidR="007D5E4A" w:rsidRDefault="007D5E4A" w:rsidP="00C97783">
            <w:pPr>
              <w:pStyle w:val="TAL"/>
              <w:rPr>
                <w:rFonts w:eastAsia="SimSun"/>
                <w:lang w:eastAsia="zh-CN"/>
              </w:rPr>
            </w:pPr>
            <w:r>
              <w:rPr>
                <w:rFonts w:eastAsia="SimSun" w:hint="eastAsia"/>
                <w:lang w:eastAsia="zh-CN"/>
              </w:rPr>
              <w:t>F</w:t>
            </w:r>
            <w:r>
              <w:rPr>
                <w:rFonts w:eastAsia="SimSun"/>
                <w:lang w:eastAsia="zh-CN"/>
              </w:rPr>
              <w:t>R2 TDD</w:t>
            </w:r>
          </w:p>
        </w:tc>
        <w:tc>
          <w:tcPr>
            <w:tcW w:w="446" w:type="pct"/>
            <w:shd w:val="clear" w:color="auto" w:fill="auto"/>
          </w:tcPr>
          <w:p w14:paraId="31D0125C" w14:textId="77777777" w:rsidR="007D5E4A" w:rsidRDefault="007D5E4A" w:rsidP="00C97783">
            <w:pPr>
              <w:pStyle w:val="TAL"/>
              <w:rPr>
                <w:rFonts w:eastAsia="SimSun"/>
                <w:lang w:eastAsia="zh-CN"/>
              </w:rPr>
            </w:pPr>
            <w:r>
              <w:rPr>
                <w:rFonts w:eastAsia="SimSun" w:hint="eastAsia"/>
                <w:lang w:eastAsia="zh-CN"/>
              </w:rPr>
              <w:t>P</w:t>
            </w:r>
            <w:r>
              <w:rPr>
                <w:rFonts w:eastAsia="SimSun"/>
                <w:lang w:eastAsia="zh-CN"/>
              </w:rPr>
              <w:t>DSCH</w:t>
            </w:r>
          </w:p>
        </w:tc>
        <w:tc>
          <w:tcPr>
            <w:tcW w:w="1257" w:type="pct"/>
            <w:gridSpan w:val="2"/>
            <w:shd w:val="clear" w:color="auto" w:fill="auto"/>
          </w:tcPr>
          <w:p w14:paraId="165D1942" w14:textId="77777777" w:rsidR="007D5E4A" w:rsidRDefault="007D5E4A" w:rsidP="00C97783">
            <w:pPr>
              <w:pStyle w:val="TAL"/>
              <w:rPr>
                <w:rFonts w:eastAsia="SimSun"/>
                <w:lang w:eastAsia="zh-CN"/>
              </w:rPr>
            </w:pPr>
            <w:r>
              <w:rPr>
                <w:rFonts w:eastAsia="SimSun" w:hint="eastAsia"/>
                <w:lang w:eastAsia="zh-CN"/>
              </w:rPr>
              <w:t>C</w:t>
            </w:r>
            <w:r>
              <w:rPr>
                <w:rFonts w:eastAsia="SimSun"/>
                <w:lang w:eastAsia="zh-CN"/>
              </w:rPr>
              <w:t>lause 7.2.2.2.2</w:t>
            </w:r>
          </w:p>
        </w:tc>
        <w:tc>
          <w:tcPr>
            <w:tcW w:w="1322" w:type="pct"/>
          </w:tcPr>
          <w:p w14:paraId="0C9EB78C" w14:textId="77777777" w:rsidR="007D5E4A" w:rsidRPr="00C25669" w:rsidRDefault="007D5E4A" w:rsidP="00C97783">
            <w:pPr>
              <w:pStyle w:val="TAL"/>
              <w:rPr>
                <w:lang w:val="en-US" w:eastAsia="zh-CN"/>
              </w:rPr>
            </w:pPr>
          </w:p>
        </w:tc>
      </w:tr>
      <w:tr w:rsidR="001F7570" w:rsidRPr="00C25669" w14:paraId="210B8D51" w14:textId="77777777" w:rsidTr="007D5E4A">
        <w:trPr>
          <w:trHeight w:val="153"/>
        </w:trPr>
        <w:tc>
          <w:tcPr>
            <w:tcW w:w="1478" w:type="pct"/>
          </w:tcPr>
          <w:p w14:paraId="68FDE263" w14:textId="77777777" w:rsidR="001F7570" w:rsidRPr="000E585C" w:rsidRDefault="001F7570" w:rsidP="00575C91">
            <w:pPr>
              <w:pStyle w:val="TAL"/>
              <w:rPr>
                <w:rFonts w:eastAsia="SimSun"/>
                <w:lang w:eastAsia="zh-CN"/>
              </w:rPr>
            </w:pPr>
            <w:r w:rsidRPr="000E585C">
              <w:rPr>
                <w:rFonts w:eastAsia="SimSun"/>
                <w:lang w:eastAsia="zh-CN"/>
              </w:rPr>
              <w:t>256QAM for PDSCH</w:t>
            </w:r>
          </w:p>
          <w:p w14:paraId="4B2A9F5F" w14:textId="6EE2CF45" w:rsidR="001F7570" w:rsidRPr="00387CB3" w:rsidRDefault="001F7570" w:rsidP="007264D7">
            <w:pPr>
              <w:pStyle w:val="TAL"/>
            </w:pPr>
            <w:r w:rsidRPr="000E585C">
              <w:rPr>
                <w:rFonts w:eastAsia="SimSun"/>
                <w:lang w:eastAsia="zh-CN"/>
              </w:rPr>
              <w:t>(</w:t>
            </w:r>
            <w:r w:rsidRPr="000E585C">
              <w:rPr>
                <w:rFonts w:eastAsia="SimSun"/>
                <w:i/>
                <w:lang w:eastAsia="zh-CN"/>
              </w:rPr>
              <w:t>pdsch-256QAM-FR2</w:t>
            </w:r>
            <w:r w:rsidRPr="000E585C">
              <w:rPr>
                <w:rFonts w:eastAsia="SimSun"/>
                <w:lang w:eastAsia="zh-CN"/>
              </w:rPr>
              <w:t>)</w:t>
            </w:r>
          </w:p>
        </w:tc>
        <w:tc>
          <w:tcPr>
            <w:tcW w:w="495" w:type="pct"/>
          </w:tcPr>
          <w:p w14:paraId="3D30D3E2" w14:textId="050E5E5F" w:rsidR="001F7570" w:rsidRDefault="001F7570" w:rsidP="00C17CA2">
            <w:pPr>
              <w:pStyle w:val="TAL"/>
              <w:rPr>
                <w:rFonts w:cs="Arial"/>
                <w:szCs w:val="18"/>
                <w:lang w:val="en-US" w:eastAsia="zh-CN"/>
              </w:rPr>
            </w:pPr>
            <w:r>
              <w:rPr>
                <w:rFonts w:eastAsia="SimSun"/>
                <w:lang w:val="en-US" w:eastAsia="zh-CN"/>
              </w:rPr>
              <w:t>FR2</w:t>
            </w:r>
            <w:r w:rsidR="00DB4E59" w:rsidRPr="00E238CD">
              <w:rPr>
                <w:rFonts w:eastAsia="SimSun"/>
                <w:lang w:val="en-US" w:eastAsia="zh-CN"/>
              </w:rPr>
              <w:t>-1</w:t>
            </w:r>
            <w:r>
              <w:rPr>
                <w:rFonts w:eastAsia="SimSun"/>
                <w:lang w:val="en-US" w:eastAsia="zh-CN"/>
              </w:rPr>
              <w:t xml:space="preserve"> TDD</w:t>
            </w:r>
          </w:p>
        </w:tc>
        <w:tc>
          <w:tcPr>
            <w:tcW w:w="446" w:type="pct"/>
            <w:shd w:val="clear" w:color="auto" w:fill="auto"/>
          </w:tcPr>
          <w:p w14:paraId="153D4CD0" w14:textId="5DA847B5" w:rsidR="001F7570" w:rsidRDefault="001F7570" w:rsidP="00926410">
            <w:pPr>
              <w:pStyle w:val="TAL"/>
              <w:rPr>
                <w:rFonts w:cs="Arial"/>
                <w:szCs w:val="18"/>
                <w:lang w:val="en-US" w:eastAsia="zh-CN"/>
              </w:rPr>
            </w:pPr>
            <w:r>
              <w:rPr>
                <w:rFonts w:eastAsia="SimSun"/>
                <w:lang w:val="en-US" w:eastAsia="zh-CN"/>
              </w:rPr>
              <w:t>PDSCH</w:t>
            </w:r>
          </w:p>
        </w:tc>
        <w:tc>
          <w:tcPr>
            <w:tcW w:w="1256" w:type="pct"/>
            <w:shd w:val="clear" w:color="auto" w:fill="auto"/>
          </w:tcPr>
          <w:p w14:paraId="6BB87484" w14:textId="1BD3DB4C" w:rsidR="001F7570" w:rsidRDefault="001F7570">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21" w:type="pct"/>
            <w:gridSpan w:val="2"/>
          </w:tcPr>
          <w:p w14:paraId="1E5AEB8F" w14:textId="77777777" w:rsidR="001F7570" w:rsidRPr="009B2B03" w:rsidRDefault="001F7570">
            <w:pPr>
              <w:pStyle w:val="TAL"/>
              <w:rPr>
                <w:rFonts w:eastAsia="SimSun"/>
                <w:lang w:val="en-US" w:eastAsia="zh-CN"/>
              </w:rPr>
            </w:pPr>
          </w:p>
        </w:tc>
      </w:tr>
      <w:tr w:rsidR="007264D7" w:rsidRPr="00C25669" w14:paraId="7F4E22B3" w14:textId="77777777" w:rsidTr="007D5E4A">
        <w:trPr>
          <w:trHeight w:val="153"/>
        </w:trPr>
        <w:tc>
          <w:tcPr>
            <w:tcW w:w="1478" w:type="pct"/>
          </w:tcPr>
          <w:p w14:paraId="359E5DB5" w14:textId="3C05499E" w:rsidR="007264D7" w:rsidRPr="000E585C" w:rsidRDefault="007264D7" w:rsidP="007264D7">
            <w:pPr>
              <w:pStyle w:val="TAL"/>
              <w:rPr>
                <w:rFonts w:eastAsia="SimSun"/>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5" w:type="pct"/>
          </w:tcPr>
          <w:p w14:paraId="177DA932" w14:textId="44AA95FA" w:rsidR="007264D7" w:rsidRDefault="007264D7" w:rsidP="007264D7">
            <w:pPr>
              <w:pStyle w:val="TAL"/>
              <w:rPr>
                <w:rFonts w:eastAsia="SimSun"/>
                <w:lang w:val="en-US" w:eastAsia="zh-CN"/>
              </w:rPr>
            </w:pPr>
            <w:r w:rsidRPr="009F12FD">
              <w:rPr>
                <w:rFonts w:eastAsia="SimSun"/>
                <w:lang w:eastAsia="zh-CN"/>
              </w:rPr>
              <w:t>FR2</w:t>
            </w:r>
            <w:r w:rsidR="00CD4D9D" w:rsidRPr="00E238CD">
              <w:rPr>
                <w:rFonts w:eastAsia="SimSun"/>
                <w:lang w:eastAsia="zh-CN"/>
              </w:rPr>
              <w:t>-1</w:t>
            </w:r>
            <w:r w:rsidRPr="009F12FD">
              <w:rPr>
                <w:rFonts w:eastAsia="SimSun"/>
                <w:lang w:eastAsia="zh-CN"/>
              </w:rPr>
              <w:t xml:space="preserve"> TDD</w:t>
            </w:r>
          </w:p>
        </w:tc>
        <w:tc>
          <w:tcPr>
            <w:tcW w:w="446" w:type="pct"/>
            <w:shd w:val="clear" w:color="auto" w:fill="auto"/>
          </w:tcPr>
          <w:p w14:paraId="4AD09EBB" w14:textId="6253679D" w:rsidR="007264D7" w:rsidRDefault="007264D7" w:rsidP="007264D7">
            <w:pPr>
              <w:pStyle w:val="TAL"/>
              <w:rPr>
                <w:rFonts w:eastAsia="SimSun"/>
                <w:lang w:val="en-US" w:eastAsia="zh-CN"/>
              </w:rPr>
            </w:pPr>
            <w:r w:rsidRPr="009F12FD">
              <w:rPr>
                <w:rFonts w:eastAsia="SimSun"/>
                <w:lang w:eastAsia="zh-CN"/>
              </w:rPr>
              <w:t>SDR</w:t>
            </w:r>
          </w:p>
        </w:tc>
        <w:tc>
          <w:tcPr>
            <w:tcW w:w="1256" w:type="pct"/>
            <w:shd w:val="clear" w:color="auto" w:fill="auto"/>
          </w:tcPr>
          <w:p w14:paraId="40665548" w14:textId="34BADF22" w:rsidR="007264D7" w:rsidRDefault="007264D7" w:rsidP="007264D7">
            <w:pPr>
              <w:pStyle w:val="TAL"/>
              <w:rPr>
                <w:rFonts w:eastAsia="SimSun"/>
                <w:lang w:eastAsia="zh-CN"/>
              </w:rPr>
            </w:pPr>
            <w:r w:rsidRPr="009F12FD">
              <w:rPr>
                <w:rFonts w:eastAsia="SimSun"/>
                <w:lang w:eastAsia="zh-CN"/>
              </w:rPr>
              <w:t>Clause 7.5A.1</w:t>
            </w:r>
          </w:p>
        </w:tc>
        <w:tc>
          <w:tcPr>
            <w:tcW w:w="1321" w:type="pct"/>
            <w:gridSpan w:val="2"/>
          </w:tcPr>
          <w:p w14:paraId="30E293D5" w14:textId="000EE0D0" w:rsidR="007264D7" w:rsidRPr="009B2B03" w:rsidRDefault="007264D7" w:rsidP="007264D7">
            <w:pPr>
              <w:pStyle w:val="TAL"/>
              <w:rPr>
                <w:rFonts w:eastAsia="SimSun"/>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r w:rsidRPr="00CA3ECC">
              <w:rPr>
                <w:i/>
                <w:szCs w:val="22"/>
                <w:lang w:eastAsia="sv-SE"/>
              </w:rPr>
              <w:t>mcs-Table</w:t>
            </w:r>
            <w:r w:rsidRPr="009F12FD">
              <w:rPr>
                <w:lang w:val="en-US" w:eastAsia="zh-CN"/>
              </w:rPr>
              <w:t xml:space="preserve"> is configured to ‘64QAM’ for SDR test</w:t>
            </w:r>
            <w:r>
              <w:rPr>
                <w:lang w:val="en-US" w:eastAsia="zh-CN"/>
              </w:rPr>
              <w:t>.</w:t>
            </w:r>
          </w:p>
        </w:tc>
      </w:tr>
      <w:tr w:rsidR="009F2B43" w:rsidRPr="00C25669" w14:paraId="152BC390" w14:textId="77777777" w:rsidTr="007D5E4A">
        <w:trPr>
          <w:trHeight w:val="153"/>
        </w:trPr>
        <w:tc>
          <w:tcPr>
            <w:tcW w:w="1478" w:type="pct"/>
            <w:tcBorders>
              <w:top w:val="single" w:sz="4" w:space="0" w:color="auto"/>
              <w:left w:val="single" w:sz="4" w:space="0" w:color="auto"/>
              <w:bottom w:val="single" w:sz="4" w:space="0" w:color="auto"/>
              <w:right w:val="single" w:sz="4" w:space="0" w:color="auto"/>
            </w:tcBorders>
          </w:tcPr>
          <w:p w14:paraId="30E07B92" w14:textId="4001C23F" w:rsidR="009F2B43" w:rsidRPr="009F12FD" w:rsidRDefault="009F2B43" w:rsidP="009F2B43">
            <w:pPr>
              <w:pStyle w:val="TAL"/>
              <w:rPr>
                <w:lang w:eastAsia="zh-CN"/>
              </w:rPr>
            </w:pPr>
            <w:r w:rsidRPr="006F39FB">
              <w:rPr>
                <w:rFonts w:eastAsia="DengXian"/>
                <w:lang w:eastAsia="zh-CN"/>
              </w:rPr>
              <w:t>Support of FR2 HST operation [(FR2 UE power class PC6 signalling is used to indicate support of feature group)]</w:t>
            </w:r>
          </w:p>
        </w:tc>
        <w:tc>
          <w:tcPr>
            <w:tcW w:w="495" w:type="pct"/>
            <w:tcBorders>
              <w:top w:val="single" w:sz="4" w:space="0" w:color="auto"/>
              <w:left w:val="single" w:sz="4" w:space="0" w:color="auto"/>
              <w:bottom w:val="single" w:sz="4" w:space="0" w:color="auto"/>
              <w:right w:val="single" w:sz="4" w:space="0" w:color="auto"/>
            </w:tcBorders>
          </w:tcPr>
          <w:p w14:paraId="2EF15367" w14:textId="558B7F54" w:rsidR="009F2B43" w:rsidRPr="009F12FD" w:rsidRDefault="009F2B43" w:rsidP="009F2B43">
            <w:pPr>
              <w:pStyle w:val="TAL"/>
              <w:rPr>
                <w:rFonts w:eastAsia="SimSun"/>
                <w:lang w:eastAsia="zh-CN"/>
              </w:rPr>
            </w:pPr>
            <w:r w:rsidRPr="006F39FB">
              <w:rPr>
                <w:rFonts w:eastAsia="SimSun"/>
                <w:lang w:val="en-US" w:eastAsia="zh-CN"/>
              </w:rPr>
              <w:t>FR2</w:t>
            </w:r>
            <w:r w:rsidR="00257254" w:rsidRPr="00E238CD">
              <w:rPr>
                <w:rFonts w:eastAsia="SimSun"/>
                <w:lang w:val="en-US" w:eastAsia="zh-CN"/>
              </w:rPr>
              <w:t>-1</w:t>
            </w:r>
            <w:r w:rsidRPr="006F39FB">
              <w:rPr>
                <w:rFonts w:eastAsia="SimSun"/>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7B195534" w14:textId="0EC46F21" w:rsidR="009F2B43" w:rsidRPr="009F12FD" w:rsidRDefault="009F2B43" w:rsidP="009F2B43">
            <w:pPr>
              <w:pStyle w:val="TAL"/>
              <w:rPr>
                <w:rFonts w:eastAsia="SimSun"/>
                <w:lang w:eastAsia="zh-CN"/>
              </w:rPr>
            </w:pPr>
            <w:r w:rsidRPr="006F39FB">
              <w:rPr>
                <w:rFonts w:eastAsia="SimSun"/>
                <w:lang w:val="en-US" w:eastAsia="zh-CN"/>
              </w:rPr>
              <w:t>PDSCH</w:t>
            </w:r>
          </w:p>
        </w:tc>
        <w:tc>
          <w:tcPr>
            <w:tcW w:w="1256" w:type="pct"/>
            <w:tcBorders>
              <w:top w:val="single" w:sz="4" w:space="0" w:color="auto"/>
              <w:left w:val="single" w:sz="4" w:space="0" w:color="auto"/>
              <w:bottom w:val="single" w:sz="4" w:space="0" w:color="auto"/>
              <w:right w:val="single" w:sz="4" w:space="0" w:color="auto"/>
            </w:tcBorders>
          </w:tcPr>
          <w:p w14:paraId="15E6B457" w14:textId="6E2A4387" w:rsidR="009F2B43" w:rsidRPr="009F12FD" w:rsidRDefault="009F2B43" w:rsidP="009F2B43">
            <w:pPr>
              <w:pStyle w:val="TAL"/>
              <w:rPr>
                <w:rFonts w:eastAsia="SimSun"/>
                <w:lang w:eastAsia="zh-CN"/>
              </w:rPr>
            </w:pPr>
            <w:r w:rsidRPr="006F39FB">
              <w:rPr>
                <w:rFonts w:eastAsia="SimSun"/>
                <w:lang w:eastAsia="zh-CN"/>
              </w:rPr>
              <w:t>[Clause 7.2.2.2.4]</w:t>
            </w:r>
          </w:p>
        </w:tc>
        <w:tc>
          <w:tcPr>
            <w:tcW w:w="1321" w:type="pct"/>
            <w:gridSpan w:val="2"/>
            <w:tcBorders>
              <w:top w:val="single" w:sz="4" w:space="0" w:color="auto"/>
              <w:left w:val="single" w:sz="4" w:space="0" w:color="auto"/>
              <w:bottom w:val="single" w:sz="4" w:space="0" w:color="auto"/>
              <w:right w:val="single" w:sz="4" w:space="0" w:color="auto"/>
            </w:tcBorders>
          </w:tcPr>
          <w:p w14:paraId="4EA1183D" w14:textId="77777777" w:rsidR="009F2B43" w:rsidRPr="009F12FD" w:rsidRDefault="009F2B43" w:rsidP="009F2B43">
            <w:pPr>
              <w:pStyle w:val="TAL"/>
              <w:rPr>
                <w:lang w:val="en-US" w:eastAsia="zh-CN"/>
              </w:rPr>
            </w:pPr>
          </w:p>
        </w:tc>
      </w:tr>
      <w:tr w:rsidR="00D02001" w:rsidRPr="00E238CD" w14:paraId="6C22C859"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3C757867"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Single Carrier operations with 120kHz SCS for FR2-2</w:t>
            </w:r>
          </w:p>
          <w:p w14:paraId="0198DA4B"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initialAccessSSB-120kHz-r17)</w:t>
            </w:r>
          </w:p>
        </w:tc>
        <w:tc>
          <w:tcPr>
            <w:tcW w:w="495" w:type="pct"/>
            <w:tcBorders>
              <w:top w:val="single" w:sz="4" w:space="0" w:color="auto"/>
              <w:left w:val="single" w:sz="4" w:space="0" w:color="auto"/>
              <w:bottom w:val="nil"/>
              <w:right w:val="single" w:sz="4" w:space="0" w:color="auto"/>
            </w:tcBorders>
            <w:vAlign w:val="center"/>
          </w:tcPr>
          <w:p w14:paraId="5FFB1EAD"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3FD4ABDD"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5CD21A7F"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034F527B"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7.2.2.2.1-6: </w:t>
            </w:r>
            <w:r w:rsidRPr="00E238CD">
              <w:rPr>
                <w:rFonts w:ascii="Arial" w:hAnsi="Arial"/>
                <w:sz w:val="18"/>
                <w:lang w:val="en-US" w:eastAsia="zh-CN"/>
              </w:rPr>
              <w:t>Test 4-1, 4-2, 4-3, 4-4</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151BF215"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C117E90" w14:textId="77777777" w:rsidTr="007D5E4A">
        <w:trPr>
          <w:trHeight w:val="153"/>
        </w:trPr>
        <w:tc>
          <w:tcPr>
            <w:tcW w:w="1478" w:type="pct"/>
            <w:tcBorders>
              <w:top w:val="nil"/>
              <w:left w:val="single" w:sz="4" w:space="0" w:color="auto"/>
              <w:bottom w:val="nil"/>
              <w:right w:val="single" w:sz="4" w:space="0" w:color="auto"/>
            </w:tcBorders>
            <w:vAlign w:val="center"/>
          </w:tcPr>
          <w:p w14:paraId="0D6D026F" w14:textId="77777777" w:rsidR="00D02001" w:rsidRPr="00E238CD" w:rsidRDefault="00D02001" w:rsidP="00F95C32">
            <w:pPr>
              <w:keepNext/>
              <w:keepLines/>
              <w:spacing w:after="0"/>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2A0318CB"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53DAEDA0"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10DAF0B7"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lang w:val="en-US" w:eastAsia="zh-CN"/>
              </w:rPr>
              <w:t>Clause 7.3.2.2</w:t>
            </w:r>
          </w:p>
          <w:p w14:paraId="3A514AF0" w14:textId="77777777" w:rsidR="00D02001" w:rsidRPr="00E238CD" w:rsidRDefault="00D02001" w:rsidP="00F95C32">
            <w:pPr>
              <w:keepNext/>
              <w:keepLines/>
              <w:spacing w:after="0"/>
              <w:rPr>
                <w:rFonts w:ascii="Arial" w:hAnsi="Arial"/>
                <w:sz w:val="18"/>
                <w:lang w:val="en-US" w:eastAsia="zh-CN"/>
              </w:rPr>
            </w:pPr>
            <w:r w:rsidRPr="00E238CD">
              <w:rPr>
                <w:rFonts w:ascii="Arial" w:hAnsi="Arial"/>
                <w:sz w:val="18"/>
              </w:rPr>
              <w:t xml:space="preserve">(Table 7.3.2.2.1-2: Test 1a-1, 1a-2, 1a-3) </w:t>
            </w:r>
            <w:r w:rsidRPr="00E238CD">
              <w:rPr>
                <w:rFonts w:ascii="Arial" w:hAnsi="Arial"/>
                <w:sz w:val="18"/>
              </w:rPr>
              <w:br/>
              <w:t>(Table 7.3.2.2.2-2, Test 3-1, 3-2)</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BB4A457"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3F30C3CE" w14:textId="77777777" w:rsidTr="007D5E4A">
        <w:trPr>
          <w:trHeight w:val="153"/>
        </w:trPr>
        <w:tc>
          <w:tcPr>
            <w:tcW w:w="1478" w:type="pct"/>
            <w:tcBorders>
              <w:top w:val="nil"/>
              <w:left w:val="single" w:sz="4" w:space="0" w:color="auto"/>
              <w:right w:val="single" w:sz="4" w:space="0" w:color="auto"/>
            </w:tcBorders>
            <w:vAlign w:val="center"/>
          </w:tcPr>
          <w:p w14:paraId="063135CE" w14:textId="77777777" w:rsidR="00D02001" w:rsidRPr="00E238CD" w:rsidRDefault="00D02001" w:rsidP="00F95C32">
            <w:pPr>
              <w:keepNext/>
              <w:keepLines/>
              <w:spacing w:after="0"/>
              <w:rPr>
                <w:rFonts w:ascii="Arial" w:eastAsia="DengXian" w:hAnsi="Arial"/>
                <w:sz w:val="18"/>
                <w:lang w:eastAsia="zh-CN"/>
              </w:rPr>
            </w:pPr>
          </w:p>
        </w:tc>
        <w:tc>
          <w:tcPr>
            <w:tcW w:w="495" w:type="pct"/>
            <w:tcBorders>
              <w:top w:val="nil"/>
              <w:left w:val="single" w:sz="4" w:space="0" w:color="auto"/>
              <w:right w:val="single" w:sz="4" w:space="0" w:color="auto"/>
            </w:tcBorders>
            <w:vAlign w:val="center"/>
          </w:tcPr>
          <w:p w14:paraId="28E9CAFF" w14:textId="77777777" w:rsidR="00D02001" w:rsidRPr="00E238CD" w:rsidRDefault="00D02001" w:rsidP="00F95C32">
            <w:pPr>
              <w:keepNext/>
              <w:keepLines/>
              <w:spacing w:after="0"/>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2C1D6417" w14:textId="77777777" w:rsidR="00D02001" w:rsidRPr="00E238CD" w:rsidRDefault="00D02001"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7E959CD2" w14:textId="77777777" w:rsidR="00D02001" w:rsidRPr="00E238CD" w:rsidRDefault="00D02001" w:rsidP="00F95C32">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4CAE15A8" w14:textId="77777777" w:rsidR="00D02001" w:rsidRPr="00E238CD" w:rsidRDefault="00D02001" w:rsidP="00F95C32">
            <w:pPr>
              <w:keepNext/>
              <w:keepLines/>
              <w:spacing w:after="0"/>
              <w:rPr>
                <w:rFonts w:ascii="Arial" w:hAnsi="Arial"/>
                <w:sz w:val="18"/>
              </w:rPr>
            </w:pPr>
            <w:r w:rsidRPr="00E238CD">
              <w:rPr>
                <w:rFonts w:ascii="Arial" w:hAnsi="Arial"/>
                <w:sz w:val="18"/>
              </w:rPr>
              <w:t>(Table 7.4.2.2-2: Test 3)</w:t>
            </w:r>
          </w:p>
          <w:p w14:paraId="4D81A120" w14:textId="77777777" w:rsidR="00D02001" w:rsidRPr="00E238CD" w:rsidRDefault="00D02001" w:rsidP="00F95C32">
            <w:pPr>
              <w:keepNext/>
              <w:keepLines/>
              <w:spacing w:after="0"/>
              <w:rPr>
                <w:rFonts w:ascii="Arial" w:hAnsi="Arial"/>
                <w:sz w:val="18"/>
                <w:lang w:val="en-US" w:eastAsia="zh-CN"/>
              </w:rPr>
            </w:pP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010F3354" w14:textId="77777777" w:rsidR="00D02001" w:rsidRPr="00E238CD" w:rsidRDefault="00D02001" w:rsidP="00F95C32">
            <w:pPr>
              <w:keepNext/>
              <w:keepLines/>
              <w:spacing w:after="0"/>
              <w:jc w:val="center"/>
              <w:rPr>
                <w:rFonts w:ascii="Arial" w:hAnsi="Arial"/>
                <w:sz w:val="18"/>
                <w:lang w:val="en-US" w:eastAsia="zh-CN"/>
              </w:rPr>
            </w:pPr>
          </w:p>
        </w:tc>
      </w:tr>
      <w:tr w:rsidR="00D02001" w:rsidRPr="00E238CD" w14:paraId="15F11F20" w14:textId="77777777" w:rsidTr="007D5E4A">
        <w:trPr>
          <w:trHeight w:val="153"/>
        </w:trPr>
        <w:tc>
          <w:tcPr>
            <w:tcW w:w="1478" w:type="pct"/>
            <w:tcBorders>
              <w:top w:val="single" w:sz="4" w:space="0" w:color="auto"/>
              <w:left w:val="single" w:sz="4" w:space="0" w:color="auto"/>
              <w:bottom w:val="nil"/>
              <w:right w:val="single" w:sz="4" w:space="0" w:color="auto"/>
            </w:tcBorders>
            <w:vAlign w:val="center"/>
          </w:tcPr>
          <w:p w14:paraId="4CD488B5" w14:textId="77777777"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Support of 480kHz SCS for FR2-2</w:t>
            </w:r>
          </w:p>
          <w:p w14:paraId="108D6904" w14:textId="315C6123" w:rsidR="00D02001" w:rsidRPr="00E238CD" w:rsidRDefault="00D02001" w:rsidP="00F95C32">
            <w:pPr>
              <w:keepNext/>
              <w:keepLines/>
              <w:spacing w:after="0"/>
              <w:rPr>
                <w:rFonts w:ascii="Arial" w:eastAsia="DengXian" w:hAnsi="Arial"/>
                <w:sz w:val="18"/>
                <w:lang w:eastAsia="zh-CN"/>
              </w:rPr>
            </w:pPr>
            <w:r w:rsidRPr="00E238CD">
              <w:rPr>
                <w:rFonts w:ascii="Arial" w:eastAsia="DengXian" w:hAnsi="Arial"/>
                <w:sz w:val="18"/>
                <w:lang w:eastAsia="zh-CN"/>
              </w:rPr>
              <w:t>(</w:t>
            </w:r>
            <w:r w:rsidRPr="00E238CD">
              <w:rPr>
                <w:rFonts w:ascii="Arial" w:eastAsia="DengXian" w:hAnsi="Arial"/>
                <w:i/>
                <w:iCs/>
                <w:sz w:val="18"/>
                <w:lang w:eastAsia="zh-CN"/>
              </w:rPr>
              <w:t>u</w:t>
            </w:r>
            <w:r w:rsidRPr="00F90AE3">
              <w:rPr>
                <w:rFonts w:ascii="Arial" w:eastAsia="DengXian" w:hAnsi="Arial"/>
                <w:i/>
                <w:iCs/>
                <w:sz w:val="18"/>
                <w:lang w:eastAsia="zh-CN"/>
              </w:rPr>
              <w:t>l-FR2-2-SCS-480kHz-r17</w:t>
            </w:r>
            <w:r w:rsidRPr="00E238CD">
              <w:rPr>
                <w:rFonts w:ascii="Arial" w:eastAsia="DengXian" w:hAnsi="Arial"/>
                <w:i/>
                <w:iCs/>
                <w:sz w:val="18"/>
                <w:lang w:eastAsia="zh-CN"/>
              </w:rPr>
              <w:t xml:space="preserve"> </w:t>
            </w:r>
            <w:r w:rsidRPr="00F90AE3">
              <w:rPr>
                <w:rFonts w:ascii="Arial" w:eastAsia="DengXian" w:hAnsi="Arial"/>
                <w:sz w:val="18"/>
                <w:lang w:eastAsia="zh-CN"/>
              </w:rPr>
              <w:t>and</w:t>
            </w:r>
            <w:r w:rsidRPr="00E238CD">
              <w:rPr>
                <w:rFonts w:ascii="Arial" w:eastAsia="DengXian" w:hAnsi="Arial"/>
                <w:i/>
                <w:iCs/>
                <w:sz w:val="18"/>
                <w:lang w:eastAsia="zh-CN"/>
              </w:rPr>
              <w:t xml:space="preserve"> initialAccessSSB-480kHz-r17)</w:t>
            </w:r>
          </w:p>
        </w:tc>
        <w:tc>
          <w:tcPr>
            <w:tcW w:w="495" w:type="pct"/>
            <w:tcBorders>
              <w:top w:val="single" w:sz="4" w:space="0" w:color="auto"/>
              <w:left w:val="single" w:sz="4" w:space="0" w:color="auto"/>
              <w:bottom w:val="nil"/>
              <w:right w:val="single" w:sz="4" w:space="0" w:color="auto"/>
            </w:tcBorders>
            <w:vAlign w:val="center"/>
          </w:tcPr>
          <w:p w14:paraId="1C026917" w14:textId="77777777" w:rsidR="00D02001" w:rsidRPr="00E238CD" w:rsidRDefault="00D02001" w:rsidP="00F95C32">
            <w:pPr>
              <w:keepNext/>
              <w:keepLines/>
              <w:spacing w:after="0"/>
              <w:rPr>
                <w:rFonts w:ascii="Arial" w:eastAsia="SimSun" w:hAnsi="Arial"/>
                <w:sz w:val="18"/>
                <w:lang w:val="en-US" w:eastAsia="zh-CN"/>
              </w:rPr>
            </w:pPr>
            <w:r w:rsidRPr="00E238CD">
              <w:rPr>
                <w:rFonts w:ascii="Arial" w:eastAsia="SimSun" w:hAnsi="Arial"/>
                <w:sz w:val="18"/>
                <w:lang w:val="en-US" w:eastAsia="zh-CN"/>
              </w:rPr>
              <w:t>FR2-2 TDD</w:t>
            </w:r>
          </w:p>
        </w:tc>
        <w:tc>
          <w:tcPr>
            <w:tcW w:w="446" w:type="pct"/>
            <w:tcBorders>
              <w:top w:val="single" w:sz="4" w:space="0" w:color="auto"/>
              <w:left w:val="single" w:sz="4" w:space="0" w:color="auto"/>
              <w:bottom w:val="single" w:sz="4" w:space="0" w:color="auto"/>
              <w:right w:val="single" w:sz="4" w:space="0" w:color="auto"/>
            </w:tcBorders>
            <w:vAlign w:val="center"/>
          </w:tcPr>
          <w:p w14:paraId="23865865"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256" w:type="pct"/>
            <w:tcBorders>
              <w:top w:val="single" w:sz="4" w:space="0" w:color="auto"/>
              <w:left w:val="single" w:sz="4" w:space="0" w:color="auto"/>
              <w:bottom w:val="single" w:sz="4" w:space="0" w:color="auto"/>
              <w:right w:val="single" w:sz="4" w:space="0" w:color="auto"/>
            </w:tcBorders>
            <w:vAlign w:val="center"/>
          </w:tcPr>
          <w:p w14:paraId="73F9E7A4"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55386D52" w14:textId="71451E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 xml:space="preserve">(Table 7.2.2.2.1-6: </w:t>
            </w:r>
            <w:r w:rsidRPr="00E238CD">
              <w:rPr>
                <w:rFonts w:ascii="Arial" w:hAnsi="Arial"/>
                <w:sz w:val="18"/>
                <w:lang w:val="en-US" w:eastAsia="zh-CN"/>
              </w:rPr>
              <w:t>Test 4-5, 4-6</w:t>
            </w:r>
            <w:r w:rsidRPr="00E238CD">
              <w:rPr>
                <w:rFonts w:ascii="Arial" w:hAnsi="Arial"/>
                <w:sz w:val="18"/>
              </w:rPr>
              <w:t>)</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0C6CE9C"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6A692D77" w14:textId="77777777" w:rsidTr="007D5E4A">
        <w:trPr>
          <w:trHeight w:val="153"/>
        </w:trPr>
        <w:tc>
          <w:tcPr>
            <w:tcW w:w="1478" w:type="pct"/>
            <w:tcBorders>
              <w:top w:val="nil"/>
              <w:left w:val="single" w:sz="4" w:space="0" w:color="auto"/>
              <w:bottom w:val="nil"/>
              <w:right w:val="single" w:sz="4" w:space="0" w:color="auto"/>
            </w:tcBorders>
            <w:vAlign w:val="center"/>
          </w:tcPr>
          <w:p w14:paraId="5E43CA31"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nil"/>
              <w:right w:val="single" w:sz="4" w:space="0" w:color="auto"/>
            </w:tcBorders>
            <w:vAlign w:val="center"/>
          </w:tcPr>
          <w:p w14:paraId="69B0A326"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86FD17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256" w:type="pct"/>
            <w:tcBorders>
              <w:top w:val="single" w:sz="4" w:space="0" w:color="auto"/>
              <w:left w:val="single" w:sz="4" w:space="0" w:color="auto"/>
              <w:bottom w:val="single" w:sz="4" w:space="0" w:color="auto"/>
              <w:right w:val="single" w:sz="4" w:space="0" w:color="auto"/>
            </w:tcBorders>
            <w:vAlign w:val="center"/>
          </w:tcPr>
          <w:p w14:paraId="34C42C02" w14:textId="77777777" w:rsidR="00D02001" w:rsidRPr="00E238CD" w:rsidRDefault="00D02001" w:rsidP="00F90AE3">
            <w:pPr>
              <w:keepNext/>
              <w:keepLines/>
              <w:spacing w:after="0"/>
              <w:rPr>
                <w:rFonts w:ascii="Arial" w:hAnsi="Arial"/>
                <w:sz w:val="18"/>
                <w:lang w:val="en-US" w:eastAsia="zh-CN"/>
              </w:rPr>
            </w:pPr>
            <w:r w:rsidRPr="00E238CD">
              <w:rPr>
                <w:rFonts w:ascii="Arial" w:hAnsi="Arial"/>
                <w:sz w:val="18"/>
                <w:lang w:val="en-US" w:eastAsia="zh-CN"/>
              </w:rPr>
              <w:t>Clause 7.3.2.2</w:t>
            </w:r>
          </w:p>
          <w:p w14:paraId="64D917C6" w14:textId="77777777" w:rsidR="00D02001" w:rsidRPr="00E238CD" w:rsidRDefault="00D02001" w:rsidP="00F95C32">
            <w:pPr>
              <w:keepNext/>
              <w:keepLines/>
              <w:spacing w:after="0"/>
              <w:rPr>
                <w:rFonts w:ascii="Arial" w:eastAsia="SimSun" w:hAnsi="Arial"/>
                <w:sz w:val="18"/>
                <w:lang w:eastAsia="zh-CN"/>
              </w:rPr>
            </w:pPr>
            <w:r w:rsidRPr="00E238CD">
              <w:rPr>
                <w:rFonts w:ascii="Arial" w:hAnsi="Arial"/>
                <w:sz w:val="18"/>
              </w:rPr>
              <w:t>(Table 7.3.2.2.1-2: Test 1a-4)</w:t>
            </w:r>
            <w:r w:rsidRPr="00E238CD">
              <w:rPr>
                <w:rFonts w:ascii="Arial" w:hAnsi="Arial"/>
                <w:sz w:val="18"/>
              </w:rPr>
              <w:br/>
              <w:t>(Table 7.3.2.2.2-2, Test 3-3)</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7771F8F8" w14:textId="77777777" w:rsidR="00D02001" w:rsidRPr="00E238CD" w:rsidRDefault="00D02001" w:rsidP="00F90AE3">
            <w:pPr>
              <w:keepNext/>
              <w:keepLines/>
              <w:spacing w:after="0"/>
              <w:jc w:val="center"/>
              <w:rPr>
                <w:rFonts w:ascii="Arial" w:hAnsi="Arial"/>
                <w:sz w:val="18"/>
                <w:lang w:val="en-US" w:eastAsia="zh-CN"/>
              </w:rPr>
            </w:pPr>
          </w:p>
        </w:tc>
      </w:tr>
      <w:tr w:rsidR="00D02001" w:rsidRPr="00E238CD" w14:paraId="40C7B759" w14:textId="77777777" w:rsidTr="007D5E4A">
        <w:trPr>
          <w:trHeight w:val="153"/>
        </w:trPr>
        <w:tc>
          <w:tcPr>
            <w:tcW w:w="1478" w:type="pct"/>
            <w:tcBorders>
              <w:top w:val="nil"/>
              <w:left w:val="single" w:sz="4" w:space="0" w:color="auto"/>
              <w:bottom w:val="single" w:sz="4" w:space="0" w:color="auto"/>
              <w:right w:val="single" w:sz="4" w:space="0" w:color="auto"/>
            </w:tcBorders>
            <w:vAlign w:val="center"/>
          </w:tcPr>
          <w:p w14:paraId="6002134F" w14:textId="77777777" w:rsidR="00D02001" w:rsidRPr="00E238CD" w:rsidRDefault="00D02001" w:rsidP="00F90AE3">
            <w:pPr>
              <w:keepNext/>
              <w:keepLines/>
              <w:spacing w:after="0"/>
              <w:jc w:val="center"/>
              <w:rPr>
                <w:rFonts w:ascii="Arial" w:eastAsia="DengXian" w:hAnsi="Arial"/>
                <w:sz w:val="18"/>
                <w:lang w:eastAsia="zh-CN"/>
              </w:rPr>
            </w:pPr>
          </w:p>
        </w:tc>
        <w:tc>
          <w:tcPr>
            <w:tcW w:w="495" w:type="pct"/>
            <w:tcBorders>
              <w:top w:val="nil"/>
              <w:left w:val="single" w:sz="4" w:space="0" w:color="auto"/>
              <w:bottom w:val="single" w:sz="4" w:space="0" w:color="auto"/>
              <w:right w:val="single" w:sz="4" w:space="0" w:color="auto"/>
            </w:tcBorders>
            <w:vAlign w:val="center"/>
          </w:tcPr>
          <w:p w14:paraId="4AAB98D0" w14:textId="77777777" w:rsidR="00D02001" w:rsidRPr="00E238CD" w:rsidRDefault="00D02001" w:rsidP="00F90AE3">
            <w:pPr>
              <w:keepNext/>
              <w:keepLines/>
              <w:spacing w:after="0"/>
              <w:jc w:val="center"/>
              <w:rPr>
                <w:rFonts w:ascii="Arial" w:eastAsia="SimSun"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
          <w:p w14:paraId="3412389B" w14:textId="77777777" w:rsidR="00D02001" w:rsidRPr="00E238CD" w:rsidRDefault="00D02001"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PBCH</w:t>
            </w:r>
          </w:p>
        </w:tc>
        <w:tc>
          <w:tcPr>
            <w:tcW w:w="1256" w:type="pct"/>
            <w:tcBorders>
              <w:top w:val="single" w:sz="4" w:space="0" w:color="auto"/>
              <w:left w:val="single" w:sz="4" w:space="0" w:color="auto"/>
              <w:bottom w:val="single" w:sz="4" w:space="0" w:color="auto"/>
              <w:right w:val="single" w:sz="4" w:space="0" w:color="auto"/>
            </w:tcBorders>
            <w:vAlign w:val="center"/>
          </w:tcPr>
          <w:p w14:paraId="3A12725E" w14:textId="77777777" w:rsidR="00D02001" w:rsidRPr="00E238CD" w:rsidRDefault="00D02001" w:rsidP="00F90AE3">
            <w:pPr>
              <w:keepNext/>
              <w:keepLines/>
              <w:spacing w:after="0"/>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751D9A3" w14:textId="7257992E" w:rsidR="00D02001" w:rsidRPr="00F90AE3" w:rsidRDefault="00D02001" w:rsidP="00F95C32">
            <w:pPr>
              <w:keepNext/>
              <w:keepLines/>
              <w:spacing w:after="0"/>
              <w:rPr>
                <w:rFonts w:ascii="Arial" w:hAnsi="Arial"/>
                <w:sz w:val="18"/>
              </w:rPr>
            </w:pPr>
            <w:r w:rsidRPr="00E238CD">
              <w:rPr>
                <w:rFonts w:ascii="Arial" w:hAnsi="Arial"/>
                <w:sz w:val="18"/>
              </w:rPr>
              <w:t>(Table 7.4.2.2-2: Test 4)</w:t>
            </w:r>
          </w:p>
        </w:tc>
        <w:tc>
          <w:tcPr>
            <w:tcW w:w="1321" w:type="pct"/>
            <w:gridSpan w:val="2"/>
            <w:tcBorders>
              <w:top w:val="single" w:sz="4" w:space="0" w:color="auto"/>
              <w:left w:val="single" w:sz="4" w:space="0" w:color="auto"/>
              <w:bottom w:val="single" w:sz="4" w:space="0" w:color="auto"/>
              <w:right w:val="single" w:sz="4" w:space="0" w:color="auto"/>
            </w:tcBorders>
            <w:vAlign w:val="center"/>
          </w:tcPr>
          <w:p w14:paraId="5A17092C" w14:textId="77777777" w:rsidR="00D02001" w:rsidRPr="00E238CD" w:rsidRDefault="00D02001" w:rsidP="00F90AE3">
            <w:pPr>
              <w:keepNext/>
              <w:keepLines/>
              <w:spacing w:after="0"/>
              <w:jc w:val="center"/>
              <w:rPr>
                <w:rFonts w:ascii="Arial" w:hAnsi="Arial"/>
                <w:sz w:val="18"/>
                <w:lang w:val="en-US" w:eastAsia="zh-CN"/>
              </w:rPr>
            </w:pPr>
          </w:p>
        </w:tc>
      </w:tr>
    </w:tbl>
    <w:p w14:paraId="51831F22" w14:textId="77777777" w:rsidR="005B3300" w:rsidRPr="00C25669" w:rsidRDefault="005B3300" w:rsidP="005B3300">
      <w:pPr>
        <w:rPr>
          <w:lang w:eastAsia="zh-CN"/>
        </w:rPr>
      </w:pPr>
    </w:p>
    <w:p w14:paraId="2E4E39FD" w14:textId="77777777"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t>7.1.1.4</w:t>
      </w:r>
      <w:r w:rsidRPr="00C25669">
        <w:rPr>
          <w:rFonts w:ascii="Arial" w:hAnsi="Arial"/>
          <w:sz w:val="24"/>
        </w:rPr>
        <w:tab/>
        <w:t>Applicability of requirements for mandatory UE features with capability signalling</w:t>
      </w:r>
    </w:p>
    <w:p w14:paraId="0A136233" w14:textId="77777777"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14:paraId="4DB99A89" w14:textId="77777777" w:rsidR="005B3300" w:rsidRPr="00C25669" w:rsidRDefault="005B3300" w:rsidP="005B3300">
      <w:pPr>
        <w:pStyle w:val="TH"/>
      </w:pPr>
      <w:r w:rsidRPr="00C25669">
        <w:lastRenderedPageBreak/>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0E5E034E" w14:textId="77777777" w:rsidTr="000811C5">
        <w:trPr>
          <w:trHeight w:val="58"/>
        </w:trPr>
        <w:tc>
          <w:tcPr>
            <w:tcW w:w="1464" w:type="pct"/>
          </w:tcPr>
          <w:p w14:paraId="646A4A51"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5CB1E961"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305313EB" w14:textId="77777777" w:rsidR="005B3300" w:rsidRPr="00C25669" w:rsidRDefault="005B3300" w:rsidP="000811C5">
            <w:pPr>
              <w:pStyle w:val="TAH"/>
              <w:rPr>
                <w:lang w:eastAsia="ko-KR"/>
              </w:rPr>
            </w:pPr>
            <w:r w:rsidRPr="00C25669">
              <w:rPr>
                <w:lang w:eastAsia="ko-KR"/>
              </w:rPr>
              <w:t>Test list</w:t>
            </w:r>
          </w:p>
        </w:tc>
        <w:tc>
          <w:tcPr>
            <w:tcW w:w="1039" w:type="pct"/>
          </w:tcPr>
          <w:p w14:paraId="7E2FE480" w14:textId="77777777" w:rsidR="005B3300" w:rsidRPr="00C25669" w:rsidRDefault="005B3300" w:rsidP="000811C5">
            <w:pPr>
              <w:pStyle w:val="TAH"/>
              <w:rPr>
                <w:lang w:eastAsia="ko-KR"/>
              </w:rPr>
            </w:pPr>
            <w:r w:rsidRPr="00C25669">
              <w:rPr>
                <w:lang w:eastAsia="ko-KR"/>
              </w:rPr>
              <w:t>Applicability notes</w:t>
            </w:r>
          </w:p>
        </w:tc>
      </w:tr>
      <w:tr w:rsidR="005B3300" w:rsidRPr="00C25669" w14:paraId="6FEBB735" w14:textId="77777777" w:rsidTr="000811C5">
        <w:trPr>
          <w:trHeight w:val="58"/>
        </w:trPr>
        <w:tc>
          <w:tcPr>
            <w:tcW w:w="1464" w:type="pct"/>
            <w:vAlign w:val="center"/>
          </w:tcPr>
          <w:p w14:paraId="47B1841A" w14:textId="77777777"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14:paraId="0025BF34"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4324D4A1"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76FDFACE" w14:textId="77777777"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14:paraId="088BA2A8" w14:textId="77777777"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14:paraId="612C3A88" w14:textId="77777777" w:rsidTr="000811C5">
        <w:trPr>
          <w:trHeight w:val="323"/>
        </w:trPr>
        <w:tc>
          <w:tcPr>
            <w:tcW w:w="1464" w:type="pct"/>
            <w:vMerge w:val="restart"/>
            <w:vAlign w:val="center"/>
          </w:tcPr>
          <w:p w14:paraId="40E06497" w14:textId="77777777"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14:paraId="7B7FC3E7" w14:textId="77777777"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14:paraId="6F8B66F5" w14:textId="77777777"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14:paraId="51F9B086" w14:textId="77777777"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14:paraId="72F5F7B1" w14:textId="77777777" w:rsidR="005B3300" w:rsidRPr="00C25669" w:rsidRDefault="005B3300" w:rsidP="000811C5">
            <w:pPr>
              <w:pStyle w:val="TAL"/>
              <w:rPr>
                <w:lang w:val="en-US" w:eastAsia="zh-CN"/>
              </w:rPr>
            </w:pPr>
          </w:p>
        </w:tc>
      </w:tr>
      <w:tr w:rsidR="005B3300" w:rsidRPr="00C25669" w14:paraId="2674317C" w14:textId="77777777" w:rsidTr="000811C5">
        <w:trPr>
          <w:trHeight w:val="904"/>
        </w:trPr>
        <w:tc>
          <w:tcPr>
            <w:tcW w:w="1464" w:type="pct"/>
            <w:vMerge/>
            <w:vAlign w:val="center"/>
          </w:tcPr>
          <w:p w14:paraId="78CE6FB6" w14:textId="77777777" w:rsidR="005B3300" w:rsidRPr="00C25669" w:rsidRDefault="005B3300" w:rsidP="000811C5">
            <w:pPr>
              <w:pStyle w:val="TAL"/>
              <w:rPr>
                <w:rFonts w:eastAsia="SimSun"/>
                <w:lang w:val="en-US" w:eastAsia="zh-CN"/>
              </w:rPr>
            </w:pPr>
          </w:p>
        </w:tc>
        <w:tc>
          <w:tcPr>
            <w:tcW w:w="614" w:type="pct"/>
            <w:vMerge/>
          </w:tcPr>
          <w:p w14:paraId="22A08012" w14:textId="77777777" w:rsidR="005B3300" w:rsidRPr="00C25669" w:rsidRDefault="005B3300" w:rsidP="000811C5">
            <w:pPr>
              <w:pStyle w:val="TAL"/>
              <w:rPr>
                <w:lang w:val="en-US" w:eastAsia="zh-CN"/>
              </w:rPr>
            </w:pPr>
          </w:p>
        </w:tc>
        <w:tc>
          <w:tcPr>
            <w:tcW w:w="496" w:type="pct"/>
            <w:shd w:val="clear" w:color="auto" w:fill="auto"/>
          </w:tcPr>
          <w:p w14:paraId="025DFC33" w14:textId="77777777"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14:paraId="6AA0D2D8" w14:textId="77777777"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14:paraId="36C589A7" w14:textId="77777777"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14:paraId="533EACB3" w14:textId="77777777" w:rsidR="005B3300" w:rsidRPr="00C25669" w:rsidRDefault="005B3300" w:rsidP="000811C5">
            <w:pPr>
              <w:keepNext/>
              <w:keepLines/>
              <w:spacing w:after="0"/>
              <w:rPr>
                <w:rFonts w:ascii="Arial" w:eastAsia="SimSun" w:hAnsi="Arial"/>
                <w:sz w:val="18"/>
                <w:lang w:val="en-US" w:eastAsia="zh-CN"/>
              </w:rPr>
            </w:pPr>
          </w:p>
        </w:tc>
      </w:tr>
      <w:tr w:rsidR="005B3300" w:rsidRPr="00C25669" w14:paraId="3C07B7B0" w14:textId="77777777" w:rsidTr="000811C5">
        <w:trPr>
          <w:trHeight w:val="904"/>
        </w:trPr>
        <w:tc>
          <w:tcPr>
            <w:tcW w:w="1464" w:type="pct"/>
            <w:vAlign w:val="center"/>
          </w:tcPr>
          <w:p w14:paraId="529B2F72" w14:textId="77777777"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14:paraId="26781A9B"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14:paraId="68A17F41"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14:paraId="169BBD61" w14:textId="77777777"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14:paraId="6FBCE0C4" w14:textId="77777777"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14:paraId="1FC7E992" w14:textId="77777777" w:rsidTr="000811C5">
        <w:trPr>
          <w:trHeight w:val="904"/>
        </w:trPr>
        <w:tc>
          <w:tcPr>
            <w:tcW w:w="1464" w:type="pct"/>
          </w:tcPr>
          <w:p w14:paraId="0F1EB7C7" w14:textId="0A42EF72" w:rsidR="005B3300" w:rsidRPr="00C25669" w:rsidRDefault="00656E47" w:rsidP="00656E47">
            <w:pPr>
              <w:pStyle w:val="TAL"/>
              <w:rPr>
                <w:rFonts w:eastAsia="SimSun" w:cs="Arial"/>
                <w:szCs w:val="18"/>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287D02CB" w14:textId="36D8C358" w:rsidR="005B3300" w:rsidRPr="00C25669" w:rsidRDefault="00656E47" w:rsidP="00CB4A1C">
            <w:pPr>
              <w:pStyle w:val="TAL"/>
              <w:rPr>
                <w:rFonts w:cs="Arial"/>
                <w:szCs w:val="18"/>
                <w:lang w:val="en-US" w:eastAsia="zh-CN"/>
              </w:rPr>
            </w:pPr>
            <w:r>
              <w:rPr>
                <w:rFonts w:cs="Arial" w:hint="eastAsia"/>
                <w:szCs w:val="18"/>
                <w:lang w:val="en-US" w:eastAsia="zh-CN"/>
              </w:rPr>
              <w:t>F</w:t>
            </w:r>
            <w:r>
              <w:rPr>
                <w:rFonts w:cs="Arial"/>
                <w:szCs w:val="18"/>
                <w:lang w:val="en-US" w:eastAsia="zh-CN"/>
              </w:rPr>
              <w:t>R2 TDD</w:t>
            </w:r>
          </w:p>
        </w:tc>
        <w:tc>
          <w:tcPr>
            <w:tcW w:w="496" w:type="pct"/>
            <w:shd w:val="clear" w:color="auto" w:fill="auto"/>
          </w:tcPr>
          <w:p w14:paraId="5EE0F3BF" w14:textId="5A7BC144" w:rsidR="005B3300" w:rsidRPr="00C25669" w:rsidRDefault="00656E47" w:rsidP="00CB4A1C">
            <w:pPr>
              <w:pStyle w:val="TAL"/>
              <w:rPr>
                <w:rFonts w:cs="Arial"/>
                <w:szCs w:val="18"/>
                <w:lang w:val="en-US" w:eastAsia="zh-CN"/>
              </w:rPr>
            </w:pPr>
            <w:r>
              <w:rPr>
                <w:rFonts w:cs="Arial" w:hint="eastAsia"/>
                <w:szCs w:val="18"/>
                <w:lang w:val="en-US" w:eastAsia="zh-CN"/>
              </w:rPr>
              <w:t>P</w:t>
            </w:r>
            <w:r>
              <w:rPr>
                <w:rFonts w:cs="Arial"/>
                <w:szCs w:val="18"/>
                <w:lang w:val="en-US" w:eastAsia="zh-CN"/>
              </w:rPr>
              <w:t>DSCH</w:t>
            </w:r>
          </w:p>
        </w:tc>
        <w:tc>
          <w:tcPr>
            <w:tcW w:w="1387" w:type="pct"/>
            <w:shd w:val="clear" w:color="auto" w:fill="auto"/>
          </w:tcPr>
          <w:p w14:paraId="76F3C398" w14:textId="68A4AB88" w:rsidR="005B3300" w:rsidRPr="00C25669" w:rsidRDefault="00656E47" w:rsidP="008864C4">
            <w:pPr>
              <w:pStyle w:val="TAL"/>
              <w:rPr>
                <w:rFonts w:eastAsia="SimSun" w:cs="Arial"/>
                <w:szCs w:val="18"/>
                <w:lang w:val="en-US" w:eastAsia="zh-CN"/>
              </w:rPr>
            </w:pPr>
            <w:r>
              <w:rPr>
                <w:rFonts w:eastAsia="SimSun" w:cs="Arial" w:hint="eastAsia"/>
                <w:szCs w:val="18"/>
                <w:lang w:val="en-US" w:eastAsia="zh-CN"/>
              </w:rPr>
              <w:t>C</w:t>
            </w:r>
            <w:r>
              <w:rPr>
                <w:rFonts w:eastAsia="SimSun" w:cs="Arial"/>
                <w:szCs w:val="18"/>
                <w:lang w:val="en-US" w:eastAsia="zh-CN"/>
              </w:rPr>
              <w:t>lause 7.2.2.2.3</w:t>
            </w:r>
          </w:p>
        </w:tc>
        <w:tc>
          <w:tcPr>
            <w:tcW w:w="1039" w:type="pct"/>
          </w:tcPr>
          <w:p w14:paraId="00A39CED" w14:textId="77777777" w:rsidR="005B3300" w:rsidRPr="00C25669" w:rsidRDefault="005B3300" w:rsidP="000811C5">
            <w:pPr>
              <w:keepNext/>
              <w:keepLines/>
              <w:spacing w:after="0"/>
              <w:rPr>
                <w:rFonts w:ascii="Arial" w:eastAsia="SimSun" w:hAnsi="Arial" w:cs="Arial"/>
                <w:sz w:val="18"/>
                <w:szCs w:val="18"/>
                <w:lang w:val="en-US" w:eastAsia="zh-CN"/>
              </w:rPr>
            </w:pPr>
          </w:p>
        </w:tc>
      </w:tr>
      <w:tr w:rsidR="009F2B43" w:rsidRPr="00C25669" w14:paraId="2CA15AC5" w14:textId="77777777" w:rsidTr="00ED7B58">
        <w:trPr>
          <w:trHeight w:val="904"/>
        </w:trPr>
        <w:tc>
          <w:tcPr>
            <w:tcW w:w="1464" w:type="pct"/>
            <w:tcBorders>
              <w:top w:val="single" w:sz="4" w:space="0" w:color="auto"/>
              <w:left w:val="single" w:sz="4" w:space="0" w:color="auto"/>
              <w:bottom w:val="single" w:sz="4" w:space="0" w:color="auto"/>
              <w:right w:val="single" w:sz="4" w:space="0" w:color="auto"/>
            </w:tcBorders>
            <w:shd w:val="clear" w:color="auto" w:fill="auto"/>
          </w:tcPr>
          <w:p w14:paraId="1A6CD9BE" w14:textId="348D17B0" w:rsidR="009F2B43" w:rsidRPr="00C25669" w:rsidRDefault="009F2B43" w:rsidP="00CF639D">
            <w:pPr>
              <w:pStyle w:val="TAL"/>
              <w:rPr>
                <w:lang w:val="en-US" w:eastAsia="zh-CN"/>
              </w:rPr>
            </w:pPr>
            <w:r w:rsidRPr="006F39FB">
              <w:rPr>
                <w:rFonts w:eastAsia="DengXian"/>
                <w:lang w:val="en-US" w:eastAsia="zh-CN"/>
              </w:rPr>
              <w:t>Support number of active TCI states per BWP per CC, including control and data (maxNumberActiveTCI-PerBWP)</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CEA18F3" w14:textId="23D283B2" w:rsidR="009F2B43" w:rsidRDefault="009F2B43" w:rsidP="00CF639D">
            <w:pPr>
              <w:pStyle w:val="TAL"/>
              <w:rPr>
                <w:rFonts w:cs="Arial"/>
                <w:szCs w:val="18"/>
                <w:lang w:val="en-US" w:eastAsia="zh-CN"/>
              </w:rPr>
            </w:pPr>
            <w:r w:rsidRPr="006F39FB">
              <w:rPr>
                <w:rFonts w:eastAsia="DengXia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BCC14B2" w14:textId="5E130573" w:rsidR="009F2B43" w:rsidRDefault="009F2B43" w:rsidP="00CF639D">
            <w:pPr>
              <w:pStyle w:val="TAL"/>
              <w:rPr>
                <w:rFonts w:cs="Arial"/>
                <w:szCs w:val="18"/>
                <w:lang w:val="en-US" w:eastAsia="zh-CN"/>
              </w:rPr>
            </w:pPr>
            <w:r w:rsidRPr="006F39FB">
              <w:rPr>
                <w:rFonts w:eastAsia="DengXian"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F42B226" w14:textId="1AC4F90D" w:rsidR="009F2B43" w:rsidRDefault="009F2B43" w:rsidP="00CF639D">
            <w:pPr>
              <w:pStyle w:val="TAL"/>
              <w:rPr>
                <w:rFonts w:eastAsia="SimSun" w:cs="Arial"/>
                <w:szCs w:val="18"/>
                <w:lang w:val="en-US" w:eastAsia="zh-CN"/>
              </w:rPr>
            </w:pPr>
            <w:r w:rsidRPr="006F39FB">
              <w:rPr>
                <w:rFonts w:eastAsia="SimSun" w:cs="Arial"/>
                <w:szCs w:val="18"/>
                <w:lang w:val="en-US" w:eastAsia="zh-CN"/>
              </w:rPr>
              <w:t>Clause 7.2.2.2.4 (Test 1-2)</w:t>
            </w:r>
          </w:p>
        </w:tc>
        <w:tc>
          <w:tcPr>
            <w:tcW w:w="1039" w:type="pct"/>
            <w:tcBorders>
              <w:top w:val="single" w:sz="4" w:space="0" w:color="auto"/>
              <w:left w:val="single" w:sz="4" w:space="0" w:color="auto"/>
              <w:bottom w:val="single" w:sz="4" w:space="0" w:color="auto"/>
              <w:right w:val="single" w:sz="4" w:space="0" w:color="auto"/>
            </w:tcBorders>
            <w:shd w:val="clear" w:color="auto" w:fill="auto"/>
          </w:tcPr>
          <w:p w14:paraId="3CB95291" w14:textId="11932D42" w:rsidR="009F2B43" w:rsidRPr="00C25669" w:rsidRDefault="009F2B43" w:rsidP="00CF639D">
            <w:pPr>
              <w:pStyle w:val="TAL"/>
              <w:rPr>
                <w:rFonts w:eastAsia="SimSun" w:cs="Arial"/>
                <w:szCs w:val="18"/>
                <w:lang w:val="en-US" w:eastAsia="zh-CN"/>
              </w:rPr>
            </w:pPr>
            <w:r w:rsidRPr="006F39FB">
              <w:rPr>
                <w:rFonts w:eastAsia="SimSun" w:cs="Arial"/>
                <w:szCs w:val="18"/>
                <w:lang w:val="en-US" w:eastAsia="zh-CN"/>
              </w:rPr>
              <w:t>The requirements apply only when maxNumberActiveTCI-PerBWP is other than n1.</w:t>
            </w:r>
          </w:p>
        </w:tc>
      </w:tr>
    </w:tbl>
    <w:p w14:paraId="535845BA" w14:textId="77777777" w:rsidR="005B3300" w:rsidRPr="00C25669" w:rsidRDefault="005B3300" w:rsidP="005B3300">
      <w:pPr>
        <w:rPr>
          <w:lang w:eastAsia="zh-CN"/>
        </w:rPr>
      </w:pPr>
    </w:p>
    <w:p w14:paraId="607A3EA6" w14:textId="77777777" w:rsidR="0048381C" w:rsidRPr="00C25669" w:rsidRDefault="0048381C" w:rsidP="0048381C">
      <w:pPr>
        <w:pStyle w:val="Heading4"/>
      </w:pPr>
      <w:bookmarkStart w:id="2191" w:name="_Toc61121024"/>
      <w:bookmarkStart w:id="2192" w:name="_Toc67918210"/>
      <w:bookmarkStart w:id="2193" w:name="_Toc76298254"/>
      <w:bookmarkStart w:id="2194" w:name="_Toc76572266"/>
      <w:bookmarkStart w:id="2195" w:name="_Toc76652133"/>
      <w:bookmarkStart w:id="2196" w:name="_Toc76652971"/>
      <w:bookmarkStart w:id="2197" w:name="_Toc83742243"/>
      <w:bookmarkStart w:id="2198" w:name="_Toc91440733"/>
      <w:bookmarkStart w:id="2199" w:name="_Toc98849523"/>
      <w:bookmarkStart w:id="2200" w:name="_Toc106543376"/>
      <w:bookmarkStart w:id="2201" w:name="_Toc106737474"/>
      <w:bookmarkStart w:id="2202" w:name="_Toc107233241"/>
      <w:bookmarkStart w:id="2203" w:name="_Toc107234856"/>
      <w:bookmarkStart w:id="2204" w:name="_Toc107419826"/>
      <w:bookmarkStart w:id="2205" w:name="_Toc107477122"/>
      <w:bookmarkStart w:id="2206" w:name="_Toc114565978"/>
      <w:bookmarkStart w:id="2207" w:name="_Toc123936290"/>
      <w:bookmarkStart w:id="2208" w:name="_Toc124377305"/>
      <w:bookmarkStart w:id="2209" w:name="_Toc21338269"/>
      <w:bookmarkStart w:id="2210" w:name="_Toc29808377"/>
      <w:bookmarkStart w:id="2211" w:name="_Toc37068296"/>
      <w:bookmarkStart w:id="2212" w:name="_Toc37083841"/>
      <w:bookmarkStart w:id="2213" w:name="_Toc37084183"/>
      <w:bookmarkStart w:id="2214" w:name="_Toc40209545"/>
      <w:bookmarkStart w:id="2215" w:name="_Toc40209887"/>
      <w:bookmarkStart w:id="2216" w:name="_Toc45892846"/>
      <w:bookmarkStart w:id="2217" w:name="_Toc53176711"/>
      <w:r>
        <w:t>7</w:t>
      </w:r>
      <w:r w:rsidRPr="00C25669">
        <w:t>.1.1.</w:t>
      </w:r>
      <w:r>
        <w:t>5</w:t>
      </w:r>
      <w:r w:rsidRPr="00C25669">
        <w:rPr>
          <w:rFonts w:hint="eastAsia"/>
        </w:rPr>
        <w:tab/>
      </w:r>
      <w:r w:rsidRPr="00C25669">
        <w:t xml:space="preserve">Applicability of </w:t>
      </w:r>
      <w:r>
        <w:t xml:space="preserve">CA </w:t>
      </w:r>
      <w:r w:rsidRPr="00C25669">
        <w:t>requirements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CC24E9B" w14:textId="77777777" w:rsidR="0048381C" w:rsidRDefault="0048381C" w:rsidP="0048381C">
      <w:pPr>
        <w:pStyle w:val="Heading5"/>
      </w:pPr>
      <w:bookmarkStart w:id="2218" w:name="_Toc61121025"/>
      <w:bookmarkStart w:id="2219" w:name="_Toc67918211"/>
      <w:bookmarkStart w:id="2220" w:name="_Toc76298255"/>
      <w:bookmarkStart w:id="2221" w:name="_Toc76572267"/>
      <w:bookmarkStart w:id="2222" w:name="_Toc76652134"/>
      <w:bookmarkStart w:id="2223" w:name="_Toc76652972"/>
      <w:bookmarkStart w:id="2224" w:name="_Toc83742244"/>
      <w:bookmarkStart w:id="2225" w:name="_Toc91440734"/>
      <w:bookmarkStart w:id="2226" w:name="_Toc98849524"/>
      <w:bookmarkStart w:id="2227" w:name="_Toc106543377"/>
      <w:bookmarkStart w:id="2228" w:name="_Toc106737475"/>
      <w:bookmarkStart w:id="2229" w:name="_Toc107233242"/>
      <w:bookmarkStart w:id="2230" w:name="_Toc107234857"/>
      <w:bookmarkStart w:id="2231" w:name="_Toc107419827"/>
      <w:bookmarkStart w:id="2232" w:name="_Toc107477123"/>
      <w:bookmarkStart w:id="2233" w:name="_Toc114565979"/>
      <w:bookmarkStart w:id="2234" w:name="_Toc123936291"/>
      <w:bookmarkStart w:id="2235" w:name="_Toc124377306"/>
      <w:r>
        <w:t>7</w:t>
      </w:r>
      <w:r w:rsidRPr="007858CD">
        <w:t>.1.</w:t>
      </w:r>
      <w:r>
        <w:t>1</w:t>
      </w:r>
      <w:r w:rsidRPr="007858CD">
        <w:t>.</w:t>
      </w:r>
      <w:r>
        <w:t>5.1</w:t>
      </w:r>
      <w:r>
        <w:tab/>
      </w:r>
      <w:r w:rsidRPr="007858CD">
        <w:t>Definition of CA capability</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54E6427" w14:textId="77777777" w:rsidR="0048381C" w:rsidRDefault="0048381C" w:rsidP="0048381C">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is given as in</w:t>
      </w:r>
      <w:r w:rsidRPr="00ED28A9">
        <w:t xml:space="preserve"> </w:t>
      </w:r>
      <w:r w:rsidRPr="001934FC">
        <w:t xml:space="preserve">Table </w:t>
      </w:r>
      <w:r>
        <w:t>7</w:t>
      </w:r>
      <w:r w:rsidRPr="001934FC">
        <w:t>.1.</w:t>
      </w:r>
      <w:r>
        <w:t>1</w:t>
      </w:r>
      <w:r w:rsidRPr="001934FC">
        <w:t>.</w:t>
      </w:r>
      <w:r>
        <w:t>5.1</w:t>
      </w:r>
      <w:r w:rsidRPr="001934FC">
        <w:t>-1.</w:t>
      </w:r>
    </w:p>
    <w:p w14:paraId="3B650FD3" w14:textId="77777777" w:rsidR="0048381C" w:rsidRPr="001934FC" w:rsidRDefault="0048381C" w:rsidP="0048381C">
      <w:pPr>
        <w:pStyle w:val="TH"/>
      </w:pPr>
      <w:r w:rsidRPr="001934FC">
        <w:t xml:space="preserve">Table </w:t>
      </w:r>
      <w:r>
        <w:t>7</w:t>
      </w:r>
      <w:r w:rsidRPr="001934FC">
        <w:t>.1.</w:t>
      </w:r>
      <w:r>
        <w:t>1</w:t>
      </w:r>
      <w:r w:rsidRPr="001934FC">
        <w:t>.</w:t>
      </w:r>
      <w:r>
        <w:t>5.1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8381C" w:rsidRPr="001934FC" w14:paraId="278AF434"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F1CDB75" w14:textId="77777777" w:rsidR="0048381C" w:rsidRPr="001934FC" w:rsidRDefault="0048381C"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011BEE20" w14:textId="77777777" w:rsidR="0048381C" w:rsidRPr="001934FC" w:rsidRDefault="0048381C" w:rsidP="005F1464">
            <w:pPr>
              <w:pStyle w:val="TAH"/>
              <w:rPr>
                <w:rFonts w:cs="Arial"/>
              </w:rPr>
            </w:pPr>
            <w:r w:rsidRPr="001934FC">
              <w:rPr>
                <w:rFonts w:cs="Arial"/>
              </w:rPr>
              <w:t>CA Capability Description</w:t>
            </w:r>
          </w:p>
        </w:tc>
      </w:tr>
      <w:tr w:rsidR="0048381C" w:rsidRPr="001934FC" w14:paraId="41F3CED3"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18C739AC" w14:textId="77777777" w:rsidR="0048381C" w:rsidRPr="001934FC" w:rsidRDefault="0048381C"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2DFC451A" w14:textId="77777777" w:rsidR="0048381C" w:rsidRPr="001934FC" w:rsidRDefault="0048381C" w:rsidP="005F1464">
            <w:pPr>
              <w:pStyle w:val="TAC"/>
              <w:rPr>
                <w:rFonts w:cs="Arial"/>
              </w:rPr>
            </w:pPr>
            <w:r w:rsidRPr="001934FC">
              <w:rPr>
                <w:rFonts w:cs="Arial"/>
              </w:rPr>
              <w:t>Intra-band contiguous CA</w:t>
            </w:r>
          </w:p>
        </w:tc>
      </w:tr>
      <w:tr w:rsidR="0048381C" w:rsidRPr="001934FC" w14:paraId="3285A90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15244B7" w14:textId="77777777" w:rsidR="0048381C" w:rsidRPr="001934FC" w:rsidRDefault="0048381C"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0C22EA5D" w14:textId="77777777" w:rsidR="0048381C" w:rsidRPr="001934FC" w:rsidRDefault="0048381C" w:rsidP="005F1464">
            <w:pPr>
              <w:pStyle w:val="TAC"/>
              <w:rPr>
                <w:rFonts w:cs="Arial"/>
              </w:rPr>
            </w:pPr>
            <w:r w:rsidRPr="001934FC">
              <w:rPr>
                <w:rFonts w:cs="Arial" w:hint="eastAsia"/>
                <w:lang w:eastAsia="zh-CN"/>
              </w:rPr>
              <w:t>Intra-band non-contiguous CA</w:t>
            </w:r>
          </w:p>
        </w:tc>
      </w:tr>
      <w:tr w:rsidR="0048381C" w:rsidRPr="001934FC" w14:paraId="3B06780C"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4CB1868C" w14:textId="77777777" w:rsidR="0048381C" w:rsidRPr="001934FC" w:rsidRDefault="0048381C" w:rsidP="005F1464">
            <w:pPr>
              <w:pStyle w:val="TAC"/>
              <w:rPr>
                <w:rFonts w:cs="Arial"/>
                <w:lang w:eastAsia="zh-CN"/>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tcPr>
          <w:p w14:paraId="51837403" w14:textId="77777777" w:rsidR="0048381C" w:rsidRPr="001934FC" w:rsidRDefault="0048381C" w:rsidP="005F1464">
            <w:pPr>
              <w:pStyle w:val="TAC"/>
              <w:rPr>
                <w:rFonts w:cs="Arial"/>
                <w:lang w:eastAsia="zh-CN"/>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48381C" w:rsidRPr="001934FC" w14:paraId="42F6395B"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02383FDA" w14:textId="77777777" w:rsidR="0048381C" w:rsidRPr="001934FC" w:rsidRDefault="0048381C"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cs="Arial"/>
                <w:lang w:eastAsia="zh-CN"/>
              </w:rPr>
              <w:t xml:space="preserve">Clause </w:t>
            </w:r>
            <w:r w:rsidRPr="00D453DE">
              <w:rPr>
                <w:rFonts w:cs="Arial"/>
              </w:rPr>
              <w:t>5.5A.1</w:t>
            </w:r>
            <w:r>
              <w:rPr>
                <w:rFonts w:cs="Arial"/>
              </w:rPr>
              <w:t xml:space="preserve"> of TS 38.101-2 [7]</w:t>
            </w:r>
            <w:r w:rsidRPr="001934FC">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cs="Arial"/>
                <w:lang w:eastAsia="zh-CN"/>
              </w:rPr>
              <w:t xml:space="preserve">Clause </w:t>
            </w:r>
            <w:r w:rsidRPr="00D453DE">
              <w:rPr>
                <w:rFonts w:cs="Arial"/>
              </w:rPr>
              <w:t>5.5A.</w:t>
            </w:r>
            <w:r>
              <w:rPr>
                <w:rFonts w:cs="Arial"/>
              </w:rPr>
              <w:t>2 of TS 38.101-2 [7]</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38.101-2 [7].</w:t>
            </w:r>
          </w:p>
        </w:tc>
      </w:tr>
    </w:tbl>
    <w:p w14:paraId="0217EDB4" w14:textId="77777777" w:rsidR="00353CFE" w:rsidRDefault="00353CFE" w:rsidP="00353CFE">
      <w:bookmarkStart w:id="2236" w:name="_Toc61121026"/>
      <w:bookmarkStart w:id="2237" w:name="_Toc67918212"/>
      <w:bookmarkStart w:id="2238" w:name="_Toc76298256"/>
      <w:bookmarkStart w:id="2239" w:name="_Toc76572268"/>
      <w:bookmarkStart w:id="2240" w:name="_Toc76652135"/>
      <w:bookmarkStart w:id="2241" w:name="_Toc76652973"/>
      <w:bookmarkStart w:id="2242" w:name="_Toc83742245"/>
      <w:bookmarkStart w:id="2243" w:name="_Toc91440735"/>
      <w:bookmarkStart w:id="2244" w:name="_Toc98849525"/>
      <w:bookmarkStart w:id="2245" w:name="_Toc106543378"/>
      <w:bookmarkStart w:id="2246" w:name="_Toc106737476"/>
      <w:bookmarkStart w:id="2247" w:name="_Toc107233243"/>
      <w:bookmarkStart w:id="2248" w:name="_Toc107234858"/>
      <w:bookmarkStart w:id="2249" w:name="_Toc107419828"/>
    </w:p>
    <w:p w14:paraId="7B032383" w14:textId="7B6F90EE" w:rsidR="0048381C" w:rsidRPr="00F6018C" w:rsidRDefault="0048381C" w:rsidP="0048381C">
      <w:pPr>
        <w:pStyle w:val="Heading5"/>
      </w:pPr>
      <w:bookmarkStart w:id="2250" w:name="_Toc107477124"/>
      <w:bookmarkStart w:id="2251" w:name="_Toc114565980"/>
      <w:bookmarkStart w:id="2252" w:name="_Toc123936292"/>
      <w:bookmarkStart w:id="2253" w:name="_Toc124377307"/>
      <w:r>
        <w:t>7</w:t>
      </w:r>
      <w:r w:rsidRPr="00F6018C">
        <w:t>.1.</w:t>
      </w:r>
      <w:r>
        <w:t>1</w:t>
      </w:r>
      <w:r w:rsidRPr="00F6018C">
        <w:t>.</w:t>
      </w:r>
      <w:r>
        <w:t>5.2</w:t>
      </w:r>
      <w:r>
        <w:tab/>
      </w:r>
      <w:r w:rsidRPr="00F6018C">
        <w:t>Applicability and test rules for different CA configurations and bandwidth combination sets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276460F" w14:textId="77777777" w:rsidR="0048381C" w:rsidRPr="0043518C" w:rsidRDefault="0048381C" w:rsidP="0048381C">
      <w:pPr>
        <w:rPr>
          <w:lang w:eastAsia="zh-CN"/>
        </w:rPr>
      </w:pPr>
      <w:r w:rsidRPr="00E43985">
        <w:rPr>
          <w:lang w:eastAsia="zh-CN"/>
        </w:rPr>
        <w:t xml:space="preserve">The performance requirement for CA UE demodulation tests in </w:t>
      </w:r>
      <w:r w:rsidRPr="00430585">
        <w:rPr>
          <w:lang w:eastAsia="zh-CN"/>
        </w:rPr>
        <w:t xml:space="preserve">Clause </w:t>
      </w:r>
      <w:r>
        <w:rPr>
          <w:lang w:eastAsia="zh-CN"/>
        </w:rPr>
        <w:t>7.2A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cs="Arial"/>
          <w:lang w:eastAsia="zh-CN"/>
        </w:rPr>
        <w:t>Clause</w:t>
      </w:r>
      <w:r w:rsidRPr="00E43985">
        <w:rPr>
          <w:lang w:eastAsia="zh-CN"/>
        </w:rPr>
        <w:t xml:space="preserve"> 5.</w:t>
      </w:r>
      <w:r>
        <w:rPr>
          <w:lang w:eastAsia="zh-CN"/>
        </w:rPr>
        <w:t>5</w:t>
      </w:r>
      <w:r w:rsidRPr="00E43985">
        <w:rPr>
          <w:lang w:eastAsia="zh-CN"/>
        </w:rPr>
        <w:t>A</w:t>
      </w:r>
      <w:r>
        <w:rPr>
          <w:lang w:eastAsia="zh-CN"/>
        </w:rPr>
        <w:t xml:space="preserve"> of TS 38.101-2</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7.1.1.5.2-1 and Table 7.1.1.5.2-2.</w:t>
      </w:r>
      <w:r>
        <w:rPr>
          <w:rFonts w:eastAsiaTheme="minorEastAsia" w:hint="eastAsia"/>
          <w:lang w:eastAsia="zh-CN"/>
        </w:rPr>
        <w:t xml:space="preserve"> </w:t>
      </w:r>
      <w:r w:rsidRPr="0043518C">
        <w:t>For simplicity, CA configuration below refers to combination of CA configuration and bandwidth combination set.</w:t>
      </w:r>
    </w:p>
    <w:p w14:paraId="4E6A95D3" w14:textId="77777777" w:rsidR="0048381C" w:rsidRPr="001934FC" w:rsidRDefault="0048381C" w:rsidP="0048381C">
      <w:pPr>
        <w:pStyle w:val="TH"/>
        <w:rPr>
          <w:lang w:eastAsia="zh-CN"/>
        </w:rPr>
      </w:pPr>
      <w:r w:rsidRPr="001934FC">
        <w:lastRenderedPageBreak/>
        <w:t xml:space="preserve">Table </w:t>
      </w:r>
      <w:r>
        <w:t>7</w:t>
      </w:r>
      <w:r w:rsidRPr="001934FC">
        <w:t>.1.</w:t>
      </w:r>
      <w:r>
        <w:t>1</w:t>
      </w:r>
      <w:r w:rsidRPr="001934FC">
        <w:t>.</w:t>
      </w:r>
      <w:r>
        <w:t>5.2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48381C" w:rsidRPr="001934FC" w14:paraId="6B0B3895" w14:textId="77777777" w:rsidTr="005F1464">
        <w:trPr>
          <w:jc w:val="center"/>
        </w:trPr>
        <w:tc>
          <w:tcPr>
            <w:tcW w:w="1593" w:type="dxa"/>
            <w:shd w:val="clear" w:color="auto" w:fill="auto"/>
            <w:vAlign w:val="center"/>
          </w:tcPr>
          <w:p w14:paraId="6A029A77" w14:textId="77777777" w:rsidR="0048381C" w:rsidRPr="001934FC" w:rsidRDefault="0048381C" w:rsidP="005F1464">
            <w:pPr>
              <w:pStyle w:val="TAH"/>
              <w:rPr>
                <w:rFonts w:cs="Arial"/>
              </w:rPr>
            </w:pPr>
            <w:r w:rsidRPr="001934FC">
              <w:rPr>
                <w:rFonts w:cs="Arial"/>
              </w:rPr>
              <w:t>Tests</w:t>
            </w:r>
          </w:p>
        </w:tc>
        <w:tc>
          <w:tcPr>
            <w:tcW w:w="1487" w:type="dxa"/>
            <w:vAlign w:val="center"/>
          </w:tcPr>
          <w:p w14:paraId="00ECA6C5" w14:textId="77777777" w:rsidR="0048381C" w:rsidRPr="001934FC" w:rsidRDefault="0048381C" w:rsidP="005F1464">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vAlign w:val="center"/>
          </w:tcPr>
          <w:p w14:paraId="11C67763" w14:textId="77777777" w:rsidR="0048381C" w:rsidRPr="001934FC" w:rsidRDefault="0048381C" w:rsidP="005F1464">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vAlign w:val="center"/>
          </w:tcPr>
          <w:p w14:paraId="05DEBDB4" w14:textId="77777777" w:rsidR="0048381C" w:rsidRPr="001934FC" w:rsidRDefault="0048381C" w:rsidP="005F1464">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vAlign w:val="center"/>
          </w:tcPr>
          <w:p w14:paraId="4D204BDD" w14:textId="77777777" w:rsidR="0048381C" w:rsidRPr="001934FC" w:rsidRDefault="0048381C" w:rsidP="005F1464">
            <w:pPr>
              <w:pStyle w:val="TAH"/>
              <w:rPr>
                <w:rFonts w:cs="Arial"/>
                <w:lang w:eastAsia="zh-CN"/>
              </w:rPr>
            </w:pPr>
            <w:r>
              <w:rPr>
                <w:rFonts w:cs="Arial"/>
                <w:lang w:eastAsia="zh-CN"/>
              </w:rPr>
              <w:t>PCell CC configuration</w:t>
            </w:r>
          </w:p>
        </w:tc>
      </w:tr>
      <w:tr w:rsidR="0048381C" w:rsidRPr="001934FC" w14:paraId="649D2ED5" w14:textId="77777777" w:rsidTr="005F1464">
        <w:trPr>
          <w:jc w:val="center"/>
        </w:trPr>
        <w:tc>
          <w:tcPr>
            <w:tcW w:w="1593" w:type="dxa"/>
            <w:shd w:val="clear" w:color="auto" w:fill="auto"/>
            <w:vAlign w:val="center"/>
          </w:tcPr>
          <w:p w14:paraId="2886A5D0" w14:textId="77777777" w:rsidR="0048381C" w:rsidRPr="001934FC" w:rsidRDefault="0048381C" w:rsidP="005F1464">
            <w:pPr>
              <w:pStyle w:val="TAC"/>
              <w:rPr>
                <w:rFonts w:cs="Arial"/>
                <w:lang w:eastAsia="zh-CN"/>
              </w:rPr>
            </w:pPr>
            <w:r>
              <w:rPr>
                <w:rFonts w:cs="Arial"/>
                <w:lang w:eastAsia="zh-CN"/>
              </w:rPr>
              <w:t>Test 1 in Clause 7</w:t>
            </w:r>
            <w:r w:rsidRPr="00AC3283">
              <w:t>.</w:t>
            </w:r>
            <w:r w:rsidRPr="00AC3283">
              <w:rPr>
                <w:rFonts w:hint="eastAsia"/>
              </w:rPr>
              <w:t>2</w:t>
            </w:r>
            <w:r>
              <w:t>A</w:t>
            </w:r>
            <w:r w:rsidRPr="00AC3283">
              <w:t>.</w:t>
            </w:r>
            <w:r>
              <w:t>2</w:t>
            </w:r>
            <w:r w:rsidRPr="00AC3283">
              <w:t>.</w:t>
            </w:r>
            <w:r>
              <w:t>1</w:t>
            </w:r>
          </w:p>
        </w:tc>
        <w:tc>
          <w:tcPr>
            <w:tcW w:w="1487" w:type="dxa"/>
            <w:vAlign w:val="center"/>
          </w:tcPr>
          <w:p w14:paraId="5093F5CD" w14:textId="77777777" w:rsidR="0048381C" w:rsidRPr="001934FC" w:rsidRDefault="0048381C" w:rsidP="005F1464">
            <w:pPr>
              <w:pStyle w:val="TAC"/>
              <w:rPr>
                <w:rFonts w:cs="Arial"/>
              </w:rPr>
            </w:pPr>
            <w:r>
              <w:rPr>
                <w:rFonts w:cs="Arial"/>
              </w:rPr>
              <w:t xml:space="preserve">CA_C, CA_N,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2338" w:type="dxa"/>
            <w:shd w:val="clear" w:color="auto" w:fill="auto"/>
            <w:vAlign w:val="center"/>
          </w:tcPr>
          <w:p w14:paraId="5749A020" w14:textId="77777777" w:rsidR="0048381C" w:rsidRPr="001934FC" w:rsidRDefault="0048381C" w:rsidP="005F1464">
            <w:pPr>
              <w:pStyle w:val="TAC"/>
              <w:rPr>
                <w:rFonts w:cs="Arial"/>
              </w:rPr>
            </w:pPr>
            <w:r w:rsidRPr="001934FC">
              <w:t xml:space="preserve">Table </w:t>
            </w:r>
            <w:r>
              <w:t>7</w:t>
            </w:r>
            <w:r w:rsidRPr="001934FC">
              <w:t>.1.</w:t>
            </w:r>
            <w:r>
              <w:t>1</w:t>
            </w:r>
            <w:r w:rsidRPr="001934FC">
              <w:t>.</w:t>
            </w:r>
            <w:r>
              <w:t>5.2</w:t>
            </w:r>
            <w:r w:rsidRPr="001934FC">
              <w:t>-</w:t>
            </w:r>
            <w:r>
              <w:t>2</w:t>
            </w:r>
          </w:p>
        </w:tc>
        <w:tc>
          <w:tcPr>
            <w:tcW w:w="2138" w:type="dxa"/>
            <w:shd w:val="clear" w:color="auto" w:fill="auto"/>
            <w:vAlign w:val="center"/>
          </w:tcPr>
          <w:p w14:paraId="3E90BF9F" w14:textId="77777777" w:rsidR="0048381C" w:rsidRPr="001934FC" w:rsidRDefault="0048381C" w:rsidP="005F1464">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vAlign w:val="center"/>
          </w:tcPr>
          <w:p w14:paraId="521401FD" w14:textId="77777777" w:rsidR="0048381C" w:rsidRDefault="0048381C" w:rsidP="005F1464">
            <w:pPr>
              <w:pStyle w:val="TAC"/>
            </w:pPr>
            <w:r>
              <w:t>Any of CCs</w:t>
            </w:r>
          </w:p>
        </w:tc>
      </w:tr>
    </w:tbl>
    <w:p w14:paraId="7D1A9F1B" w14:textId="77777777" w:rsidR="0048381C" w:rsidRDefault="0048381C" w:rsidP="0048381C"/>
    <w:p w14:paraId="0156C713" w14:textId="77777777" w:rsidR="0048381C" w:rsidRPr="001934FC" w:rsidRDefault="0048381C" w:rsidP="0048381C">
      <w:pPr>
        <w:pStyle w:val="TH"/>
        <w:rPr>
          <w:lang w:eastAsia="zh-CN"/>
        </w:rPr>
      </w:pPr>
      <w:r w:rsidRPr="001934FC">
        <w:t xml:space="preserve">Table </w:t>
      </w:r>
      <w:r>
        <w:t>7</w:t>
      </w:r>
      <w:r w:rsidRPr="001934FC">
        <w:t>.1.</w:t>
      </w:r>
      <w:r>
        <w:t>1</w:t>
      </w:r>
      <w:r w:rsidRPr="001934FC">
        <w:t>.</w:t>
      </w:r>
      <w:r>
        <w:t>5.2</w:t>
      </w:r>
      <w:r w:rsidRPr="001934FC">
        <w:t>-</w:t>
      </w:r>
      <w:r>
        <w:t>2</w:t>
      </w:r>
      <w:r w:rsidRPr="001934FC">
        <w:t xml:space="preserve">: </w:t>
      </w:r>
      <w:r>
        <w:t>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2536"/>
        <w:gridCol w:w="2536"/>
        <w:gridCol w:w="2538"/>
      </w:tblGrid>
      <w:tr w:rsidR="0048381C" w:rsidRPr="001934FC" w14:paraId="346EA53C" w14:textId="77777777" w:rsidTr="005F1464">
        <w:trPr>
          <w:jc w:val="center"/>
        </w:trPr>
        <w:tc>
          <w:tcPr>
            <w:tcW w:w="1045" w:type="pct"/>
            <w:shd w:val="clear" w:color="auto" w:fill="auto"/>
            <w:vAlign w:val="center"/>
          </w:tcPr>
          <w:p w14:paraId="791FC58B" w14:textId="77777777" w:rsidR="0048381C" w:rsidRPr="001934FC" w:rsidRDefault="0048381C" w:rsidP="005F1464">
            <w:pPr>
              <w:pStyle w:val="TAH"/>
              <w:rPr>
                <w:rFonts w:cs="Arial"/>
              </w:rPr>
            </w:pPr>
            <w:r>
              <w:rPr>
                <w:rFonts w:cs="Arial"/>
              </w:rPr>
              <w:t>CA capability</w:t>
            </w:r>
          </w:p>
        </w:tc>
        <w:tc>
          <w:tcPr>
            <w:tcW w:w="1318" w:type="pct"/>
            <w:vAlign w:val="center"/>
          </w:tcPr>
          <w:p w14:paraId="52EA54B1" w14:textId="77777777" w:rsidR="0048381C" w:rsidRPr="001934FC" w:rsidRDefault="0048381C" w:rsidP="005F1464">
            <w:pPr>
              <w:pStyle w:val="TAH"/>
              <w:rPr>
                <w:rFonts w:cs="Arial"/>
                <w:lang w:eastAsia="zh-CN"/>
              </w:rPr>
            </w:pPr>
            <w:r>
              <w:rPr>
                <w:rFonts w:cs="Arial"/>
                <w:lang w:eastAsia="zh-CN"/>
              </w:rPr>
              <w:t>Step 1</w:t>
            </w:r>
          </w:p>
        </w:tc>
        <w:tc>
          <w:tcPr>
            <w:tcW w:w="1318" w:type="pct"/>
            <w:shd w:val="clear" w:color="auto" w:fill="auto"/>
            <w:vAlign w:val="center"/>
          </w:tcPr>
          <w:p w14:paraId="02BFDE99" w14:textId="77777777" w:rsidR="0048381C" w:rsidRPr="001934FC" w:rsidRDefault="0048381C" w:rsidP="005F1464">
            <w:pPr>
              <w:pStyle w:val="TAH"/>
              <w:rPr>
                <w:rFonts w:cs="Arial"/>
                <w:lang w:eastAsia="zh-CN"/>
              </w:rPr>
            </w:pPr>
            <w:r>
              <w:rPr>
                <w:rFonts w:cs="Arial"/>
                <w:lang w:eastAsia="zh-CN"/>
              </w:rPr>
              <w:t>Step 2</w:t>
            </w:r>
          </w:p>
        </w:tc>
        <w:tc>
          <w:tcPr>
            <w:tcW w:w="1318" w:type="pct"/>
            <w:shd w:val="clear" w:color="auto" w:fill="auto"/>
            <w:vAlign w:val="center"/>
          </w:tcPr>
          <w:p w14:paraId="15CB5453" w14:textId="77777777" w:rsidR="0048381C" w:rsidRPr="001934FC" w:rsidRDefault="0048381C" w:rsidP="005F1464">
            <w:pPr>
              <w:pStyle w:val="TAH"/>
              <w:rPr>
                <w:rFonts w:cs="Arial"/>
                <w:lang w:eastAsia="zh-CN"/>
              </w:rPr>
            </w:pPr>
            <w:r>
              <w:rPr>
                <w:rFonts w:cs="Arial"/>
                <w:lang w:eastAsia="zh-CN"/>
              </w:rPr>
              <w:t>Step 3</w:t>
            </w:r>
          </w:p>
        </w:tc>
      </w:tr>
      <w:tr w:rsidR="0048381C" w:rsidRPr="001934FC" w14:paraId="616F4A54" w14:textId="77777777" w:rsidTr="005F1464">
        <w:trPr>
          <w:jc w:val="center"/>
        </w:trPr>
        <w:tc>
          <w:tcPr>
            <w:tcW w:w="1045" w:type="pct"/>
            <w:shd w:val="clear" w:color="auto" w:fill="auto"/>
            <w:vAlign w:val="center"/>
          </w:tcPr>
          <w:p w14:paraId="13C5B84E" w14:textId="77777777" w:rsidR="0048381C" w:rsidRPr="001934FC" w:rsidRDefault="0048381C" w:rsidP="005F1464">
            <w:pPr>
              <w:pStyle w:val="TAC"/>
              <w:rPr>
                <w:rFonts w:cs="Arial"/>
                <w:lang w:eastAsia="zh-CN"/>
              </w:rPr>
            </w:pPr>
            <w:r>
              <w:rPr>
                <w:rFonts w:cs="Arial"/>
              </w:rPr>
              <w:t xml:space="preserve">CA_C or CA_N or </w:t>
            </w: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1318" w:type="pct"/>
            <w:vAlign w:val="center"/>
          </w:tcPr>
          <w:p w14:paraId="233C4315" w14:textId="77777777" w:rsidR="0048381C" w:rsidRPr="001934FC" w:rsidRDefault="0048381C" w:rsidP="005F1464">
            <w:pPr>
              <w:pStyle w:val="TAC"/>
              <w:rPr>
                <w:rFonts w:cs="Arial"/>
              </w:rPr>
            </w:pPr>
            <w:r w:rsidRPr="00AA6A49">
              <w:rPr>
                <w:rFonts w:cs="Arial"/>
              </w:rPr>
              <w:t xml:space="preserve">Select CA configuration(s), which contain all </w:t>
            </w:r>
            <w:r>
              <w:rPr>
                <w:rFonts w:cs="Arial"/>
              </w:rPr>
              <w:t>CA bandwidth</w:t>
            </w:r>
            <w:r w:rsidRPr="00AA6A49">
              <w:rPr>
                <w:rFonts w:cs="Arial"/>
              </w:rPr>
              <w:t xml:space="preserve"> combinations</w:t>
            </w:r>
            <w:r>
              <w:rPr>
                <w:rFonts w:cs="Arial"/>
              </w:rPr>
              <w:t xml:space="preserve"> </w:t>
            </w:r>
            <w:r w:rsidRPr="00A46338">
              <w:rPr>
                <w:rFonts w:cs="Arial"/>
              </w:rPr>
              <w:t>requiring SNR below test equipment maximum achievable SNR</w:t>
            </w:r>
          </w:p>
        </w:tc>
        <w:tc>
          <w:tcPr>
            <w:tcW w:w="1318" w:type="pct"/>
            <w:shd w:val="clear" w:color="auto" w:fill="auto"/>
            <w:vAlign w:val="center"/>
          </w:tcPr>
          <w:p w14:paraId="59E63FB0" w14:textId="77777777" w:rsidR="0048381C" w:rsidRPr="001934FC" w:rsidRDefault="0048381C" w:rsidP="005F1464">
            <w:pPr>
              <w:pStyle w:val="TAC"/>
              <w:rPr>
                <w:rFonts w:cs="Arial"/>
              </w:rPr>
            </w:pPr>
            <w:r w:rsidRPr="007B392D">
              <w:rPr>
                <w:rFonts w:cs="Arial"/>
              </w:rPr>
              <w:t>Select the CA configurations</w:t>
            </w:r>
            <w:r>
              <w:rPr>
                <w:rFonts w:cs="Arial"/>
              </w:rPr>
              <w:t xml:space="preserve"> with the maximum number of</w:t>
            </w:r>
            <w:r w:rsidRPr="007B392D">
              <w:rPr>
                <w:rFonts w:cs="Arial"/>
              </w:rPr>
              <w:t xml:space="preserve"> CC</w:t>
            </w:r>
            <w:r>
              <w:rPr>
                <w:rFonts w:cs="Arial"/>
              </w:rPr>
              <w:t>s</w:t>
            </w:r>
            <w:r w:rsidRPr="007B392D">
              <w:rPr>
                <w:rFonts w:cs="Arial"/>
              </w:rPr>
              <w:t xml:space="preserve">, </w:t>
            </w:r>
            <w:r>
              <w:rPr>
                <w:rFonts w:cs="Arial"/>
              </w:rPr>
              <w:t>for which the</w:t>
            </w:r>
            <w:r w:rsidRPr="007B392D">
              <w:rPr>
                <w:rFonts w:cs="Arial"/>
              </w:rPr>
              <w:t xml:space="preserve"> supported maximum number of MIMO layers is not lower than 2</w:t>
            </w:r>
            <w:r>
              <w:rPr>
                <w:rFonts w:cs="Arial"/>
              </w:rPr>
              <w:t xml:space="preserve">, among </w:t>
            </w:r>
            <w:r w:rsidRPr="00E65BF9">
              <w:rPr>
                <w:rFonts w:cs="Arial"/>
              </w:rPr>
              <w:t>all the selected CA configurations from Step 1</w:t>
            </w:r>
            <w:r w:rsidRPr="007B392D">
              <w:rPr>
                <w:rFonts w:cs="Arial"/>
              </w:rPr>
              <w:t>.</w:t>
            </w:r>
          </w:p>
        </w:tc>
        <w:tc>
          <w:tcPr>
            <w:tcW w:w="1318" w:type="pct"/>
            <w:shd w:val="clear" w:color="auto" w:fill="auto"/>
            <w:vAlign w:val="center"/>
          </w:tcPr>
          <w:p w14:paraId="71263294" w14:textId="77777777" w:rsidR="0048381C" w:rsidRPr="001934FC" w:rsidRDefault="0048381C" w:rsidP="005F1464">
            <w:pPr>
              <w:pStyle w:val="TAC"/>
              <w:rPr>
                <w:rFonts w:cs="Arial"/>
              </w:rPr>
            </w:pPr>
            <w:r w:rsidRPr="00E65BF9">
              <w:rPr>
                <w:rFonts w:cs="Arial"/>
              </w:rPr>
              <w:t>Select any one of CA configurations, which contain CA bandwidth combination with the largest aggregated channel bandwidth and supported max</w:t>
            </w:r>
            <w:r>
              <w:rPr>
                <w:rFonts w:cs="Arial"/>
              </w:rPr>
              <w:t>imum</w:t>
            </w:r>
            <w:r w:rsidRPr="00E65BF9">
              <w:rPr>
                <w:rFonts w:cs="Arial"/>
              </w:rPr>
              <w:t xml:space="preserve"> data rate is not lower than the </w:t>
            </w:r>
            <w:r>
              <w:rPr>
                <w:rFonts w:cs="Arial"/>
              </w:rPr>
              <w:t xml:space="preserve">tested </w:t>
            </w:r>
            <w:r w:rsidRPr="00E65BF9">
              <w:rPr>
                <w:rFonts w:cs="Arial"/>
              </w:rPr>
              <w:t xml:space="preserve">date rate, among all the selected CA configurations from Step </w:t>
            </w:r>
            <w:r>
              <w:rPr>
                <w:rFonts w:cs="Arial"/>
              </w:rPr>
              <w:t>2</w:t>
            </w:r>
            <w:r w:rsidRPr="00E65BF9">
              <w:rPr>
                <w:rFonts w:cs="Arial"/>
              </w:rPr>
              <w:t>.</w:t>
            </w:r>
          </w:p>
        </w:tc>
      </w:tr>
      <w:tr w:rsidR="0048381C" w:rsidRPr="001934FC" w14:paraId="7181186E" w14:textId="77777777" w:rsidTr="005F1464">
        <w:trPr>
          <w:jc w:val="center"/>
        </w:trPr>
        <w:tc>
          <w:tcPr>
            <w:tcW w:w="5000" w:type="pct"/>
            <w:gridSpan w:val="4"/>
            <w:shd w:val="clear" w:color="auto" w:fill="auto"/>
            <w:vAlign w:val="center"/>
          </w:tcPr>
          <w:p w14:paraId="05836E62" w14:textId="77777777" w:rsidR="0048381C" w:rsidRDefault="0048381C" w:rsidP="005F1464">
            <w:pPr>
              <w:pStyle w:val="TAN"/>
              <w:rPr>
                <w:rFonts w:cs="Arial"/>
              </w:rPr>
            </w:pPr>
            <w:r>
              <w:rPr>
                <w:rFonts w:cs="Arial"/>
              </w:rPr>
              <w:t>NOTE 1:</w:t>
            </w:r>
            <w:r w:rsidRPr="001934FC">
              <w:rPr>
                <w:rFonts w:cs="Arial"/>
              </w:rPr>
              <w:t xml:space="preserve"> </w:t>
            </w:r>
            <w:r w:rsidRPr="001934FC">
              <w:rPr>
                <w:rFonts w:cs="Arial"/>
              </w:rPr>
              <w:tab/>
            </w:r>
            <w:r>
              <w:rPr>
                <w:rFonts w:cs="Arial"/>
              </w:rPr>
              <w:t xml:space="preserve">Maximum supported data rate for Step 3 is calculated based </w:t>
            </w:r>
            <w:r w:rsidRPr="00DA252F">
              <w:rPr>
                <w:rFonts w:cs="Arial"/>
              </w:rPr>
              <w:t>clause 4.1.2 of TS 38.306 [14]</w:t>
            </w:r>
          </w:p>
          <w:p w14:paraId="1E2E4E5D" w14:textId="77777777" w:rsidR="0048381C" w:rsidRPr="00E65BF9" w:rsidRDefault="0048381C"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7B9B90D5" w14:textId="77777777" w:rsidR="0048381C" w:rsidRDefault="0048381C" w:rsidP="00FB27FE">
      <w:pPr>
        <w:rPr>
          <w:lang w:eastAsia="zh-CN"/>
        </w:rPr>
      </w:pPr>
    </w:p>
    <w:p w14:paraId="21C59141" w14:textId="35C2138E" w:rsidR="00421B82" w:rsidRPr="00E20919" w:rsidRDefault="00421B82" w:rsidP="00421B82">
      <w:pPr>
        <w:pStyle w:val="Heading4"/>
      </w:pPr>
      <w:bookmarkStart w:id="2254" w:name="_Toc83742246"/>
      <w:bookmarkStart w:id="2255" w:name="_Toc91440736"/>
      <w:bookmarkStart w:id="2256" w:name="_Toc98849526"/>
      <w:bookmarkStart w:id="2257" w:name="_Toc106543379"/>
      <w:bookmarkStart w:id="2258" w:name="_Toc106737477"/>
      <w:bookmarkStart w:id="2259" w:name="_Toc107233244"/>
      <w:bookmarkStart w:id="2260" w:name="_Toc107234859"/>
      <w:bookmarkStart w:id="2261" w:name="_Toc107419829"/>
      <w:bookmarkStart w:id="2262" w:name="_Toc107477125"/>
      <w:bookmarkStart w:id="2263" w:name="_Toc114565981"/>
      <w:bookmarkStart w:id="2264" w:name="_Toc123936293"/>
      <w:bookmarkStart w:id="2265" w:name="_Toc124377308"/>
      <w:bookmarkStart w:id="2266" w:name="_Hlk71138278"/>
      <w:bookmarkStart w:id="2267" w:name="_Toc61121027"/>
      <w:bookmarkStart w:id="2268" w:name="_Toc67918213"/>
      <w:bookmarkStart w:id="2269" w:name="_Toc76298257"/>
      <w:bookmarkStart w:id="2270" w:name="_Toc76572269"/>
      <w:bookmarkStart w:id="2271" w:name="_Toc76652136"/>
      <w:bookmarkStart w:id="2272" w:name="_Toc76652974"/>
      <w:r w:rsidRPr="00C25669">
        <w:t>7.1.1.</w:t>
      </w:r>
      <w:r>
        <w:t>6</w:t>
      </w:r>
      <w:r w:rsidRPr="00C25669">
        <w:rPr>
          <w:rFonts w:hint="eastAsia"/>
        </w:rPr>
        <w:tab/>
      </w:r>
      <w:r w:rsidRPr="00C25669">
        <w:t xml:space="preserve">Applicability of requirements for </w:t>
      </w:r>
      <w:r>
        <w:t>operating bands</w:t>
      </w:r>
      <w:bookmarkEnd w:id="2254"/>
      <w:bookmarkEnd w:id="2255"/>
      <w:bookmarkEnd w:id="2256"/>
      <w:bookmarkEnd w:id="2257"/>
      <w:bookmarkEnd w:id="2258"/>
      <w:bookmarkEnd w:id="2259"/>
      <w:bookmarkEnd w:id="2260"/>
      <w:bookmarkEnd w:id="2261"/>
      <w:bookmarkEnd w:id="2262"/>
      <w:bookmarkEnd w:id="2263"/>
      <w:bookmarkEnd w:id="2264"/>
      <w:bookmarkEnd w:id="2265"/>
      <w:r w:rsidR="0043615E" w:rsidRPr="00E238CD">
        <w:t xml:space="preserve"> </w:t>
      </w:r>
      <w:r w:rsidR="0043615E" w:rsidRPr="00E20919">
        <w:t>in FR2-1</w:t>
      </w:r>
    </w:p>
    <w:p w14:paraId="33622821" w14:textId="0B5A1709" w:rsidR="00421B82" w:rsidRPr="00E20919" w:rsidRDefault="00421B82" w:rsidP="00421B82">
      <w:bookmarkStart w:id="2273" w:name="_Hlk71138765"/>
      <w:r w:rsidRPr="00E20919">
        <w:t>The applicability rules for FR2</w:t>
      </w:r>
      <w:r w:rsidR="00943DF8">
        <w:t>-1</w:t>
      </w:r>
      <w:r w:rsidRPr="00E20919">
        <w:t xml:space="preserve"> operating bands are specified in Table 7.1.1.6-1. </w:t>
      </w:r>
    </w:p>
    <w:bookmarkEnd w:id="2273"/>
    <w:p w14:paraId="57AA58B2" w14:textId="04723F14" w:rsidR="00421B82" w:rsidRPr="00F11A4C" w:rsidRDefault="00421B82" w:rsidP="00421B82">
      <w:pPr>
        <w:pStyle w:val="TH"/>
        <w:rPr>
          <w:lang w:eastAsia="zh-CN"/>
        </w:rPr>
      </w:pPr>
      <w:r w:rsidRPr="00E20919">
        <w:t>Table 7.1.1.6-1</w:t>
      </w:r>
      <w:r w:rsidRPr="00E20919">
        <w:rPr>
          <w:rFonts w:hint="eastAsia"/>
          <w:lang w:eastAsia="zh-CN"/>
        </w:rPr>
        <w:t>:</w:t>
      </w:r>
      <w:r w:rsidRPr="00E20919">
        <w:t xml:space="preserve"> Requirements applicability for operating bands</w:t>
      </w:r>
      <w:r w:rsidR="00E3728D" w:rsidRPr="00E20919">
        <w:t xml:space="preserve"> </w:t>
      </w:r>
      <w:r w:rsidR="00E3728D" w:rsidRPr="00E20919">
        <w:rPr>
          <w:b w:val="0"/>
        </w:rPr>
        <w:t>in FR2-1</w:t>
      </w:r>
    </w:p>
    <w:tbl>
      <w:tblPr>
        <w:tblStyle w:val="TableGrid"/>
        <w:tblW w:w="0" w:type="auto"/>
        <w:tblLook w:val="04A0" w:firstRow="1" w:lastRow="0" w:firstColumn="1" w:lastColumn="0" w:noHBand="0" w:noVBand="1"/>
      </w:tblPr>
      <w:tblGrid>
        <w:gridCol w:w="1603"/>
        <w:gridCol w:w="1604"/>
        <w:gridCol w:w="2879"/>
        <w:gridCol w:w="3535"/>
      </w:tblGrid>
      <w:tr w:rsidR="00421B82" w14:paraId="2D73B9C3" w14:textId="77777777" w:rsidTr="00AA4DCC">
        <w:tc>
          <w:tcPr>
            <w:tcW w:w="3207" w:type="dxa"/>
            <w:gridSpan w:val="2"/>
          </w:tcPr>
          <w:bookmarkEnd w:id="2266"/>
          <w:p w14:paraId="3D199548" w14:textId="77777777" w:rsidR="00421B82" w:rsidRDefault="00421B82" w:rsidP="004471E4">
            <w:pPr>
              <w:pStyle w:val="TAH"/>
            </w:pPr>
            <w:r>
              <w:t>Test type</w:t>
            </w:r>
          </w:p>
        </w:tc>
        <w:tc>
          <w:tcPr>
            <w:tcW w:w="2879" w:type="dxa"/>
          </w:tcPr>
          <w:p w14:paraId="1980C539" w14:textId="77777777" w:rsidR="00421B82" w:rsidRDefault="00421B82" w:rsidP="004471E4">
            <w:pPr>
              <w:pStyle w:val="TAH"/>
            </w:pPr>
            <w:r>
              <w:t>Test list</w:t>
            </w:r>
          </w:p>
        </w:tc>
        <w:tc>
          <w:tcPr>
            <w:tcW w:w="3535" w:type="dxa"/>
          </w:tcPr>
          <w:p w14:paraId="7C1ADBEB" w14:textId="77777777" w:rsidR="00421B82" w:rsidRDefault="00421B82" w:rsidP="004471E4">
            <w:pPr>
              <w:pStyle w:val="TAH"/>
            </w:pPr>
            <w:r>
              <w:t>Applicability notes</w:t>
            </w:r>
          </w:p>
        </w:tc>
      </w:tr>
      <w:tr w:rsidR="00AA4DCC" w14:paraId="65FA0E17" w14:textId="77777777" w:rsidTr="00E20919">
        <w:tc>
          <w:tcPr>
            <w:tcW w:w="1603" w:type="dxa"/>
            <w:tcBorders>
              <w:bottom w:val="nil"/>
            </w:tcBorders>
          </w:tcPr>
          <w:p w14:paraId="4BAA3D30" w14:textId="789CEE38" w:rsidR="00AA4DCC" w:rsidRPr="00E20919" w:rsidRDefault="00AA4DCC" w:rsidP="00F90AE3">
            <w:pPr>
              <w:keepNext/>
              <w:keepLines/>
              <w:spacing w:after="0"/>
              <w:jc w:val="center"/>
              <w:rPr>
                <w:rFonts w:eastAsia="Calibri"/>
                <w:szCs w:val="22"/>
              </w:rPr>
            </w:pPr>
            <w:r w:rsidRPr="00F90AE3">
              <w:rPr>
                <w:rFonts w:ascii="Arial" w:eastAsia="Calibri" w:hAnsi="Arial"/>
                <w:sz w:val="18"/>
                <w:szCs w:val="22"/>
              </w:rPr>
              <w:t>FR2</w:t>
            </w:r>
            <w:r w:rsidR="00846499" w:rsidRPr="00F90AE3">
              <w:rPr>
                <w:rFonts w:ascii="Arial" w:eastAsia="Calibri" w:hAnsi="Arial"/>
                <w:sz w:val="18"/>
                <w:szCs w:val="22"/>
              </w:rPr>
              <w:t>-1</w:t>
            </w:r>
            <w:r w:rsidRPr="00F90AE3">
              <w:rPr>
                <w:rFonts w:ascii="Arial" w:eastAsia="Calibri" w:hAnsi="Arial"/>
                <w:sz w:val="18"/>
                <w:szCs w:val="22"/>
              </w:rPr>
              <w:t xml:space="preserve"> TDD</w:t>
            </w:r>
          </w:p>
        </w:tc>
        <w:tc>
          <w:tcPr>
            <w:tcW w:w="1604" w:type="dxa"/>
          </w:tcPr>
          <w:p w14:paraId="5CFA41FD" w14:textId="77777777" w:rsidR="00AA4DCC" w:rsidRDefault="00AA4DCC" w:rsidP="004471E4">
            <w:pPr>
              <w:pStyle w:val="TAC"/>
            </w:pPr>
            <w:r>
              <w:t>PDSCH</w:t>
            </w:r>
          </w:p>
        </w:tc>
        <w:tc>
          <w:tcPr>
            <w:tcW w:w="2879" w:type="dxa"/>
          </w:tcPr>
          <w:p w14:paraId="07C261CD" w14:textId="77777777" w:rsidR="00AA4DCC" w:rsidRDefault="00AA4DCC" w:rsidP="004471E4">
            <w:pPr>
              <w:pStyle w:val="TAC"/>
            </w:pPr>
            <w:r>
              <w:t>Clause 7.2.2.2.1 (Test 1-4)</w:t>
            </w:r>
          </w:p>
        </w:tc>
        <w:tc>
          <w:tcPr>
            <w:tcW w:w="3535" w:type="dxa"/>
          </w:tcPr>
          <w:p w14:paraId="472EB59C" w14:textId="5DC4B653" w:rsidR="00AA4DCC" w:rsidRDefault="00AA4DCC" w:rsidP="004471E4">
            <w:pPr>
              <w:pStyle w:val="TAC"/>
            </w:pPr>
            <w:r>
              <w:t xml:space="preserve">The requirements are applicable for bands </w:t>
            </w:r>
            <w:r w:rsidRPr="005370C3">
              <w:t>with F</w:t>
            </w:r>
            <w:r w:rsidRPr="002F1BCA">
              <w:rPr>
                <w:vertAlign w:val="subscript"/>
              </w:rPr>
              <w:t>DL_high</w:t>
            </w:r>
            <w:r w:rsidRPr="005370C3">
              <w:t xml:space="preserve"> higher than</w:t>
            </w:r>
            <w:r>
              <w:t xml:space="preserve"> 40000 MHz and lower than 48200 MHz with additional margin as 1.5 dB.</w:t>
            </w:r>
          </w:p>
        </w:tc>
      </w:tr>
      <w:tr w:rsidR="00AA4DCC" w14:paraId="08C02E59" w14:textId="77777777" w:rsidTr="00E20919">
        <w:tc>
          <w:tcPr>
            <w:tcW w:w="1603" w:type="dxa"/>
            <w:tcBorders>
              <w:top w:val="nil"/>
            </w:tcBorders>
          </w:tcPr>
          <w:p w14:paraId="44FB8230" w14:textId="402A7DE0" w:rsidR="00AA4DCC" w:rsidRDefault="00AA4DCC" w:rsidP="004471E4">
            <w:pPr>
              <w:pStyle w:val="TAC"/>
            </w:pPr>
          </w:p>
        </w:tc>
        <w:tc>
          <w:tcPr>
            <w:tcW w:w="1604" w:type="dxa"/>
          </w:tcPr>
          <w:p w14:paraId="7FBE529C" w14:textId="77777777" w:rsidR="00AA4DCC" w:rsidRDefault="00AA4DCC" w:rsidP="004471E4">
            <w:pPr>
              <w:pStyle w:val="TAC"/>
            </w:pPr>
            <w:r>
              <w:t>PDSCH</w:t>
            </w:r>
          </w:p>
        </w:tc>
        <w:tc>
          <w:tcPr>
            <w:tcW w:w="2879" w:type="dxa"/>
          </w:tcPr>
          <w:p w14:paraId="43742F72" w14:textId="77777777" w:rsidR="00AA4DCC" w:rsidRDefault="00AA4DCC" w:rsidP="004471E4">
            <w:pPr>
              <w:pStyle w:val="TAC"/>
            </w:pPr>
            <w:r>
              <w:t>Clause 7.2.2.2.1 (Test 2-6)</w:t>
            </w:r>
          </w:p>
          <w:p w14:paraId="5B4CFD28" w14:textId="77777777" w:rsidR="00AA4DCC" w:rsidRDefault="00AA4DCC" w:rsidP="004471E4">
            <w:pPr>
              <w:pStyle w:val="TAC"/>
            </w:pPr>
            <w:r>
              <w:t>Clause 7.2.2.2.1 (Test 3-1)</w:t>
            </w:r>
          </w:p>
        </w:tc>
        <w:tc>
          <w:tcPr>
            <w:tcW w:w="3535" w:type="dxa"/>
          </w:tcPr>
          <w:p w14:paraId="3398D215" w14:textId="77777777" w:rsidR="00AA4DCC" w:rsidRDefault="00AA4DCC" w:rsidP="004471E4">
            <w:pPr>
              <w:pStyle w:val="TAC"/>
            </w:pPr>
            <w:r>
              <w:t xml:space="preserve">The requirements are applicable for bands </w:t>
            </w:r>
            <w:r w:rsidRPr="0008089F">
              <w:t>with F</w:t>
            </w:r>
            <w:r w:rsidRPr="002F1BCA">
              <w:rPr>
                <w:vertAlign w:val="subscript"/>
              </w:rPr>
              <w:t>DL_high</w:t>
            </w:r>
            <w:r w:rsidRPr="0008089F">
              <w:t xml:space="preserve"> higher than 40000 MHz</w:t>
            </w:r>
            <w:r>
              <w:t xml:space="preserve"> </w:t>
            </w:r>
            <w:r w:rsidRPr="00F83F51">
              <w:t>and lower than 48200 MHz</w:t>
            </w:r>
            <w:r>
              <w:t xml:space="preserve"> with additional margin as 0.5 dB.</w:t>
            </w:r>
          </w:p>
        </w:tc>
      </w:tr>
    </w:tbl>
    <w:p w14:paraId="059D5D56" w14:textId="74DADAF3" w:rsidR="00353CFE" w:rsidRDefault="00353CFE" w:rsidP="00353CFE">
      <w:pPr>
        <w:rPr>
          <w:lang w:eastAsia="zh-CN"/>
        </w:rPr>
      </w:pPr>
      <w:bookmarkStart w:id="2274" w:name="_Toc83742247"/>
      <w:bookmarkStart w:id="2275" w:name="_Toc91440737"/>
      <w:bookmarkStart w:id="2276" w:name="_Toc98849527"/>
      <w:bookmarkStart w:id="2277" w:name="_Toc106543380"/>
      <w:bookmarkStart w:id="2278" w:name="_Toc106737478"/>
      <w:bookmarkStart w:id="2279" w:name="_Toc107233245"/>
      <w:bookmarkStart w:id="2280" w:name="_Toc107234860"/>
      <w:bookmarkStart w:id="2281" w:name="_Toc107419830"/>
    </w:p>
    <w:p w14:paraId="4260085B" w14:textId="77777777" w:rsidR="000279B1" w:rsidRPr="00C25669" w:rsidRDefault="000279B1" w:rsidP="000279B1">
      <w:pPr>
        <w:pStyle w:val="Heading4"/>
      </w:pPr>
      <w:bookmarkStart w:id="2282" w:name="_Toc114565982"/>
      <w:bookmarkStart w:id="2283" w:name="_Toc123936294"/>
      <w:bookmarkStart w:id="2284" w:name="_Toc124377309"/>
      <w:r w:rsidRPr="00C25669">
        <w:t>7.1.1.</w:t>
      </w:r>
      <w:r>
        <w:t>7</w:t>
      </w:r>
      <w:r w:rsidRPr="00C25669">
        <w:tab/>
        <w:t xml:space="preserve">Applicability of requirements for </w:t>
      </w:r>
      <w:r>
        <w:t>RedCap</w:t>
      </w:r>
      <w:bookmarkEnd w:id="2282"/>
      <w:bookmarkEnd w:id="2283"/>
      <w:bookmarkEnd w:id="2284"/>
    </w:p>
    <w:p w14:paraId="792D627F" w14:textId="77777777" w:rsidR="000279B1" w:rsidRPr="00C25669" w:rsidRDefault="000279B1" w:rsidP="000279B1">
      <w:pPr>
        <w:rPr>
          <w:rFonts w:eastAsia="SimSun"/>
        </w:rPr>
      </w:pPr>
      <w:r w:rsidRPr="00C25669">
        <w:rPr>
          <w:rFonts w:eastAsia="SimSun"/>
        </w:rPr>
        <w:t>The performance requirements in Table 7.1.1.</w:t>
      </w:r>
      <w:r>
        <w:rPr>
          <w:rFonts w:eastAsia="SimSun"/>
        </w:rPr>
        <w:t>7</w:t>
      </w:r>
      <w:r w:rsidRPr="00C25669">
        <w:rPr>
          <w:rFonts w:eastAsia="SimSun"/>
        </w:rPr>
        <w:t xml:space="preserve">-1 shall apply for UEs which support </w:t>
      </w:r>
      <w:r>
        <w:rPr>
          <w:rFonts w:eastAsia="SimSun"/>
        </w:rPr>
        <w:t xml:space="preserve">optional </w:t>
      </w:r>
      <w:r w:rsidRPr="00C25669">
        <w:rPr>
          <w:rFonts w:eastAsia="SimSun"/>
        </w:rPr>
        <w:t>feature</w:t>
      </w:r>
      <w:r>
        <w:rPr>
          <w:rFonts w:eastAsia="SimSun"/>
        </w:rPr>
        <w:t xml:space="preserve"> </w:t>
      </w:r>
      <w:r w:rsidRPr="00A36B2E">
        <w:rPr>
          <w:rFonts w:eastAsia="SimSun"/>
          <w:i/>
          <w:iCs/>
        </w:rPr>
        <w:t>supportOfRedCap</w:t>
      </w:r>
      <w:r w:rsidRPr="00C25669">
        <w:rPr>
          <w:rFonts w:eastAsia="SimSun"/>
        </w:rPr>
        <w:t>.</w:t>
      </w:r>
    </w:p>
    <w:p w14:paraId="5D28A15D" w14:textId="77777777" w:rsidR="000279B1" w:rsidRDefault="000279B1" w:rsidP="000279B1">
      <w:pPr>
        <w:pStyle w:val="TH"/>
      </w:pPr>
      <w:r w:rsidRPr="00C25669">
        <w:t>Table 7.1.1.</w:t>
      </w:r>
      <w:r>
        <w:t>7</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0279B1" w:rsidRPr="00C25669" w14:paraId="1DF1406F"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7AC3571B" w14:textId="77777777" w:rsidR="000279B1" w:rsidRPr="00C25669" w:rsidRDefault="000279B1"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32F19D59" w14:textId="77777777" w:rsidR="000279B1" w:rsidRPr="00C25669" w:rsidRDefault="000279B1"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7A2E2097" w14:textId="77777777" w:rsidR="000279B1" w:rsidRPr="00C25669" w:rsidRDefault="000279B1"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56A54913" w14:textId="77777777" w:rsidR="000279B1" w:rsidRPr="00C25669" w:rsidRDefault="000279B1" w:rsidP="00FA064B">
            <w:pPr>
              <w:pStyle w:val="TAH"/>
              <w:rPr>
                <w:lang w:eastAsia="ko-KR"/>
              </w:rPr>
            </w:pPr>
            <w:r w:rsidRPr="00C25669">
              <w:rPr>
                <w:lang w:eastAsia="ko-KR"/>
              </w:rPr>
              <w:t>Applicability notes</w:t>
            </w:r>
          </w:p>
        </w:tc>
      </w:tr>
      <w:tr w:rsidR="000279B1" w:rsidRPr="00C25669" w14:paraId="38C8EBB8"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4B41B6B1" w14:textId="77777777" w:rsidR="000279B1" w:rsidRPr="00C25669" w:rsidRDefault="000279B1"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330A925F" w14:textId="77777777" w:rsidR="000279B1" w:rsidRPr="00C25669" w:rsidRDefault="000279B1"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379E19D5" w14:textId="77777777" w:rsidR="000279B1" w:rsidRPr="00C25669" w:rsidRDefault="000279B1" w:rsidP="00FA064B">
            <w:pPr>
              <w:pStyle w:val="TAL"/>
              <w:rPr>
                <w:lang w:val="en-US" w:eastAsia="zh-CN"/>
              </w:rPr>
            </w:pPr>
            <w:r w:rsidRPr="0062375F">
              <w:rPr>
                <w:rFonts w:eastAsia="SimSun"/>
                <w:lang w:val="en-US" w:eastAsia="zh-CN"/>
              </w:rPr>
              <w:t>PDSCH</w:t>
            </w:r>
          </w:p>
        </w:tc>
        <w:tc>
          <w:tcPr>
            <w:tcW w:w="1786" w:type="pct"/>
            <w:tcBorders>
              <w:right w:val="single" w:sz="4" w:space="0" w:color="auto"/>
            </w:tcBorders>
            <w:shd w:val="clear" w:color="auto" w:fill="auto"/>
          </w:tcPr>
          <w:p w14:paraId="4751D99E" w14:textId="77777777" w:rsidR="000279B1" w:rsidRPr="00C25669" w:rsidRDefault="000279B1" w:rsidP="00FA064B">
            <w:pPr>
              <w:pStyle w:val="TAL"/>
              <w:rPr>
                <w:lang w:val="en-US" w:eastAsia="zh-CN"/>
              </w:rPr>
            </w:pPr>
            <w:r>
              <w:rPr>
                <w:rFonts w:eastAsia="SimSun"/>
                <w:lang w:val="en-US" w:eastAsia="zh-CN"/>
              </w:rPr>
              <w:t xml:space="preserve">Clause </w:t>
            </w:r>
            <w:r w:rsidRPr="00655F3C">
              <w:t>7.2.2.2.1</w:t>
            </w:r>
            <w:r>
              <w:t xml:space="preserve"> (Tests 1-1, 2-2, and 2-6)</w:t>
            </w:r>
          </w:p>
        </w:tc>
        <w:tc>
          <w:tcPr>
            <w:tcW w:w="1018" w:type="pct"/>
            <w:tcBorders>
              <w:top w:val="single" w:sz="4" w:space="0" w:color="auto"/>
              <w:left w:val="single" w:sz="4" w:space="0" w:color="auto"/>
              <w:bottom w:val="nil"/>
              <w:right w:val="single" w:sz="4" w:space="0" w:color="auto"/>
            </w:tcBorders>
            <w:shd w:val="clear" w:color="auto" w:fill="auto"/>
          </w:tcPr>
          <w:p w14:paraId="2A16690D" w14:textId="77777777" w:rsidR="000279B1" w:rsidRPr="00C25669" w:rsidRDefault="000279B1" w:rsidP="00FA064B">
            <w:pPr>
              <w:pStyle w:val="TAL"/>
              <w:rPr>
                <w:lang w:val="en-US" w:eastAsia="zh-CN"/>
              </w:rPr>
            </w:pPr>
          </w:p>
        </w:tc>
      </w:tr>
      <w:tr w:rsidR="000279B1" w:rsidRPr="00C25669" w14:paraId="7E30BE36"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0F07BD13" w14:textId="77777777" w:rsidR="000279B1" w:rsidRPr="00C25669" w:rsidRDefault="000279B1" w:rsidP="00FA064B">
            <w:pPr>
              <w:pStyle w:val="TAL"/>
              <w:rPr>
                <w:lang w:val="en-US" w:eastAsia="zh-CN"/>
              </w:rPr>
            </w:pPr>
          </w:p>
        </w:tc>
        <w:tc>
          <w:tcPr>
            <w:tcW w:w="683" w:type="pct"/>
            <w:tcBorders>
              <w:top w:val="nil"/>
              <w:left w:val="single" w:sz="4" w:space="0" w:color="auto"/>
              <w:bottom w:val="nil"/>
              <w:right w:val="single" w:sz="4" w:space="0" w:color="auto"/>
            </w:tcBorders>
          </w:tcPr>
          <w:p w14:paraId="36ED4377"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47420399" w14:textId="77777777" w:rsidR="000279B1" w:rsidRPr="0062375F" w:rsidRDefault="000279B1" w:rsidP="00FA064B">
            <w:pPr>
              <w:pStyle w:val="TAL"/>
              <w:rPr>
                <w:rFonts w:eastAsia="SimSun"/>
                <w:lang w:val="en-US" w:eastAsia="zh-CN"/>
              </w:rPr>
            </w:pPr>
            <w:r>
              <w:rPr>
                <w:rFonts w:eastAsia="SimSun"/>
                <w:lang w:val="en-US" w:eastAsia="zh-CN"/>
              </w:rPr>
              <w:t>PDCCH</w:t>
            </w:r>
          </w:p>
        </w:tc>
        <w:tc>
          <w:tcPr>
            <w:tcW w:w="1786" w:type="pct"/>
            <w:tcBorders>
              <w:right w:val="single" w:sz="4" w:space="0" w:color="auto"/>
            </w:tcBorders>
            <w:shd w:val="clear" w:color="auto" w:fill="auto"/>
          </w:tcPr>
          <w:p w14:paraId="4A90D67A"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7.3.2.2.1 (Test 1-2)</w:t>
            </w:r>
          </w:p>
          <w:p w14:paraId="3180F49E"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7.3.2.2.2 (Test 2-1)</w:t>
            </w:r>
          </w:p>
        </w:tc>
        <w:tc>
          <w:tcPr>
            <w:tcW w:w="1018" w:type="pct"/>
            <w:tcBorders>
              <w:top w:val="nil"/>
              <w:left w:val="single" w:sz="4" w:space="0" w:color="auto"/>
              <w:bottom w:val="nil"/>
              <w:right w:val="single" w:sz="4" w:space="0" w:color="auto"/>
            </w:tcBorders>
            <w:shd w:val="clear" w:color="auto" w:fill="auto"/>
          </w:tcPr>
          <w:p w14:paraId="3B351343" w14:textId="77777777" w:rsidR="000279B1" w:rsidRPr="00C25669" w:rsidRDefault="000279B1" w:rsidP="00FA064B">
            <w:pPr>
              <w:pStyle w:val="TAL"/>
              <w:rPr>
                <w:lang w:val="en-US" w:eastAsia="zh-CN"/>
              </w:rPr>
            </w:pPr>
          </w:p>
        </w:tc>
      </w:tr>
      <w:tr w:rsidR="000279B1" w:rsidRPr="00C25669" w14:paraId="46727164" w14:textId="77777777" w:rsidTr="00FA064B">
        <w:trPr>
          <w:trHeight w:val="153"/>
        </w:trPr>
        <w:tc>
          <w:tcPr>
            <w:tcW w:w="981" w:type="pct"/>
            <w:tcBorders>
              <w:top w:val="nil"/>
              <w:left w:val="single" w:sz="4" w:space="0" w:color="auto"/>
              <w:bottom w:val="nil"/>
              <w:right w:val="single" w:sz="4" w:space="0" w:color="auto"/>
            </w:tcBorders>
            <w:shd w:val="clear" w:color="auto" w:fill="auto"/>
          </w:tcPr>
          <w:p w14:paraId="2EFE2BC2" w14:textId="77777777" w:rsidR="000279B1" w:rsidRDefault="000279B1" w:rsidP="00FA064B">
            <w:pPr>
              <w:pStyle w:val="TAL"/>
              <w:rPr>
                <w:rFonts w:eastAsia="SimSun"/>
                <w:lang w:val="en-US" w:eastAsia="zh-CN"/>
              </w:rPr>
            </w:pPr>
          </w:p>
        </w:tc>
        <w:tc>
          <w:tcPr>
            <w:tcW w:w="683" w:type="pct"/>
            <w:tcBorders>
              <w:top w:val="nil"/>
              <w:left w:val="single" w:sz="4" w:space="0" w:color="auto"/>
              <w:bottom w:val="single" w:sz="4" w:space="0" w:color="auto"/>
              <w:right w:val="single" w:sz="4" w:space="0" w:color="auto"/>
            </w:tcBorders>
          </w:tcPr>
          <w:p w14:paraId="67E17AFB" w14:textId="77777777" w:rsidR="000279B1" w:rsidRPr="0062375F" w:rsidRDefault="000279B1" w:rsidP="00FA064B">
            <w:pPr>
              <w:pStyle w:val="TAL"/>
              <w:rPr>
                <w:rFonts w:eastAsia="SimSun"/>
                <w:lang w:val="en-US" w:eastAsia="zh-CN"/>
              </w:rPr>
            </w:pPr>
          </w:p>
        </w:tc>
        <w:tc>
          <w:tcPr>
            <w:tcW w:w="532" w:type="pct"/>
            <w:tcBorders>
              <w:left w:val="single" w:sz="4" w:space="0" w:color="auto"/>
            </w:tcBorders>
            <w:shd w:val="clear" w:color="auto" w:fill="auto"/>
          </w:tcPr>
          <w:p w14:paraId="5037D04A" w14:textId="77777777" w:rsidR="000279B1" w:rsidRPr="0062375F" w:rsidRDefault="000279B1" w:rsidP="00FA064B">
            <w:pPr>
              <w:pStyle w:val="TAL"/>
              <w:rPr>
                <w:rFonts w:eastAsia="SimSun"/>
                <w:lang w:val="en-US" w:eastAsia="zh-CN"/>
              </w:rPr>
            </w:pPr>
            <w:r>
              <w:rPr>
                <w:rFonts w:eastAsia="SimSun"/>
                <w:lang w:val="en-US" w:eastAsia="zh-CN"/>
              </w:rPr>
              <w:t>PBCH</w:t>
            </w:r>
          </w:p>
        </w:tc>
        <w:tc>
          <w:tcPr>
            <w:tcW w:w="1786" w:type="pct"/>
            <w:tcBorders>
              <w:right w:val="single" w:sz="4" w:space="0" w:color="auto"/>
            </w:tcBorders>
            <w:shd w:val="clear" w:color="auto" w:fill="auto"/>
          </w:tcPr>
          <w:p w14:paraId="083E9050" w14:textId="77777777" w:rsidR="000279B1" w:rsidRDefault="000279B1" w:rsidP="00FA064B">
            <w:pPr>
              <w:pStyle w:val="TAL"/>
            </w:pPr>
            <w:r>
              <w:rPr>
                <w:rFonts w:eastAsia="SimSun"/>
                <w:lang w:val="en-US" w:eastAsia="zh-CN"/>
              </w:rPr>
              <w:t xml:space="preserve">Clause </w:t>
            </w:r>
            <w:r w:rsidRPr="00655F3C">
              <w:t>7.4.2.2</w:t>
            </w:r>
            <w:r>
              <w:t xml:space="preserve"> (Table 7.4.2.2-2 Tests 1 and 2)</w:t>
            </w:r>
          </w:p>
          <w:p w14:paraId="6332EFFA" w14:textId="77777777" w:rsidR="000279B1" w:rsidRDefault="000279B1" w:rsidP="00FA064B">
            <w:pPr>
              <w:pStyle w:val="TAL"/>
              <w:rPr>
                <w:rFonts w:eastAsia="SimSun"/>
                <w:lang w:val="en-US" w:eastAsia="zh-CN"/>
              </w:rPr>
            </w:pPr>
            <w:r>
              <w:rPr>
                <w:rFonts w:eastAsia="SimSun"/>
                <w:lang w:val="en-US" w:eastAsia="zh-CN"/>
              </w:rPr>
              <w:t xml:space="preserve">Clause </w:t>
            </w:r>
            <w:r w:rsidRPr="00655F3C">
              <w:t>7.4.2.2</w:t>
            </w:r>
            <w:r>
              <w:t xml:space="preserve"> (Table 7.4.2.2-3 Tests 1 and 2)</w:t>
            </w:r>
          </w:p>
        </w:tc>
        <w:tc>
          <w:tcPr>
            <w:tcW w:w="1018" w:type="pct"/>
            <w:tcBorders>
              <w:top w:val="nil"/>
              <w:left w:val="single" w:sz="4" w:space="0" w:color="auto"/>
              <w:bottom w:val="nil"/>
              <w:right w:val="single" w:sz="4" w:space="0" w:color="auto"/>
            </w:tcBorders>
            <w:shd w:val="clear" w:color="auto" w:fill="auto"/>
          </w:tcPr>
          <w:p w14:paraId="342D3C63" w14:textId="77777777" w:rsidR="000279B1" w:rsidRPr="00C25669" w:rsidRDefault="000279B1" w:rsidP="00FA064B">
            <w:pPr>
              <w:pStyle w:val="TAL"/>
              <w:rPr>
                <w:lang w:val="en-US" w:eastAsia="zh-CN"/>
              </w:rPr>
            </w:pPr>
          </w:p>
        </w:tc>
      </w:tr>
      <w:tr w:rsidR="000279B1" w:rsidRPr="00C25669" w14:paraId="375A29E5"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2F74D17C" w14:textId="77777777" w:rsidR="000279B1" w:rsidRPr="00C25669" w:rsidRDefault="000279B1" w:rsidP="00FA064B">
            <w:pPr>
              <w:pStyle w:val="TAL"/>
              <w:rPr>
                <w:lang w:val="en-US" w:eastAsia="zh-CN"/>
              </w:rPr>
            </w:pPr>
          </w:p>
        </w:tc>
        <w:tc>
          <w:tcPr>
            <w:tcW w:w="683" w:type="pct"/>
            <w:tcBorders>
              <w:top w:val="single" w:sz="4" w:space="0" w:color="auto"/>
              <w:left w:val="single" w:sz="4" w:space="0" w:color="auto"/>
              <w:bottom w:val="single" w:sz="4" w:space="0" w:color="auto"/>
            </w:tcBorders>
          </w:tcPr>
          <w:p w14:paraId="2F9558D1" w14:textId="77777777" w:rsidR="000279B1" w:rsidRPr="0062375F" w:rsidRDefault="000279B1" w:rsidP="00FA064B">
            <w:pPr>
              <w:pStyle w:val="TAL"/>
              <w:rPr>
                <w:rFonts w:eastAsia="SimSun"/>
                <w:lang w:val="en-US" w:eastAsia="zh-CN"/>
              </w:rPr>
            </w:pPr>
          </w:p>
        </w:tc>
        <w:tc>
          <w:tcPr>
            <w:tcW w:w="532" w:type="pct"/>
            <w:shd w:val="clear" w:color="auto" w:fill="auto"/>
          </w:tcPr>
          <w:p w14:paraId="0F7D0A71" w14:textId="77777777" w:rsidR="000279B1" w:rsidRPr="0062375F" w:rsidRDefault="000279B1" w:rsidP="00FA064B">
            <w:pPr>
              <w:pStyle w:val="TAL"/>
              <w:rPr>
                <w:rFonts w:eastAsia="SimSun"/>
                <w:lang w:val="en-US" w:eastAsia="zh-CN"/>
              </w:rPr>
            </w:pPr>
            <w:r>
              <w:rPr>
                <w:rFonts w:eastAsia="SimSun"/>
                <w:lang w:val="en-US" w:eastAsia="zh-CN"/>
              </w:rPr>
              <w:t>SDR</w:t>
            </w:r>
          </w:p>
        </w:tc>
        <w:tc>
          <w:tcPr>
            <w:tcW w:w="1786" w:type="pct"/>
            <w:tcBorders>
              <w:right w:val="single" w:sz="4" w:space="0" w:color="auto"/>
            </w:tcBorders>
            <w:shd w:val="clear" w:color="auto" w:fill="auto"/>
          </w:tcPr>
          <w:p w14:paraId="4B065396" w14:textId="77777777" w:rsidR="000279B1" w:rsidRDefault="000279B1" w:rsidP="00FA064B">
            <w:pPr>
              <w:keepNext/>
              <w:keepLines/>
              <w:spacing w:after="0"/>
              <w:rPr>
                <w:rFonts w:ascii="Arial" w:eastAsia="SimSun" w:hAnsi="Arial"/>
                <w:sz w:val="18"/>
                <w:lang w:val="en-US" w:eastAsia="zh-CN"/>
              </w:rPr>
            </w:pPr>
            <w:r>
              <w:rPr>
                <w:rFonts w:ascii="Arial" w:eastAsia="SimSun" w:hAnsi="Arial"/>
                <w:sz w:val="18"/>
                <w:lang w:val="en-US" w:eastAsia="zh-CN"/>
              </w:rPr>
              <w:t>Clause 7.5.1</w:t>
            </w:r>
          </w:p>
        </w:tc>
        <w:tc>
          <w:tcPr>
            <w:tcW w:w="1018" w:type="pct"/>
            <w:tcBorders>
              <w:top w:val="nil"/>
              <w:left w:val="single" w:sz="4" w:space="0" w:color="auto"/>
              <w:bottom w:val="single" w:sz="4" w:space="0" w:color="auto"/>
              <w:right w:val="single" w:sz="4" w:space="0" w:color="auto"/>
            </w:tcBorders>
            <w:shd w:val="clear" w:color="auto" w:fill="auto"/>
          </w:tcPr>
          <w:p w14:paraId="4CC186B8" w14:textId="77777777" w:rsidR="000279B1" w:rsidRPr="00C25669" w:rsidRDefault="000279B1" w:rsidP="00FA064B">
            <w:pPr>
              <w:pStyle w:val="TAL"/>
              <w:rPr>
                <w:lang w:val="en-US" w:eastAsia="zh-CN"/>
              </w:rPr>
            </w:pPr>
          </w:p>
        </w:tc>
      </w:tr>
    </w:tbl>
    <w:p w14:paraId="190602FF" w14:textId="09F93DED" w:rsidR="000279B1" w:rsidRDefault="000279B1" w:rsidP="000279B1"/>
    <w:p w14:paraId="37F3E8EC" w14:textId="77777777" w:rsidR="00A3108C" w:rsidRPr="00E238CD" w:rsidRDefault="00A3108C" w:rsidP="00E20919">
      <w:pPr>
        <w:pStyle w:val="Heading4"/>
      </w:pPr>
      <w:r w:rsidRPr="00E238CD">
        <w:lastRenderedPageBreak/>
        <w:t>7.1.1.8</w:t>
      </w:r>
      <w:r w:rsidRPr="00E238CD">
        <w:rPr>
          <w:rFonts w:hint="eastAsia"/>
        </w:rPr>
        <w:tab/>
      </w:r>
      <w:r w:rsidRPr="00E238CD">
        <w:t>Applicability of requirements for operating bands in FR2-2</w:t>
      </w:r>
    </w:p>
    <w:p w14:paraId="233B76CF" w14:textId="77777777" w:rsidR="00A3108C" w:rsidRPr="00E238CD" w:rsidRDefault="00A3108C" w:rsidP="00A3108C">
      <w:pPr>
        <w:rPr>
          <w:rFonts w:ascii="Arial" w:hAnsi="Arial"/>
          <w:sz w:val="18"/>
          <w:lang w:val="en-US" w:eastAsia="zh-CN"/>
        </w:rPr>
      </w:pPr>
      <w:r w:rsidRPr="00E238CD">
        <w:rPr>
          <w:rFonts w:ascii="Arial" w:hAnsi="Arial"/>
          <w:sz w:val="18"/>
          <w:lang w:val="en-US" w:eastAsia="zh-CN"/>
        </w:rPr>
        <w:t>The requirements in Table 7.1.1.8-1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3B49AB35" w14:textId="77777777" w:rsidR="00A3108C" w:rsidRPr="00E238CD" w:rsidRDefault="00A3108C" w:rsidP="00A3108C">
      <w:r w:rsidRPr="00E238CD">
        <w:rPr>
          <w:rFonts w:ascii="Arial" w:hAnsi="Arial"/>
          <w:sz w:val="18"/>
          <w:lang w:val="en-US" w:eastAsia="zh-CN"/>
        </w:rPr>
        <w:t>Other performance requirements mandatory for UE supporting NR operation defined in Section 7 but not included in Table 7.1.1.8-1 should not be considered applicable to FR2-2 bands;</w:t>
      </w:r>
    </w:p>
    <w:p w14:paraId="1439D916" w14:textId="77777777" w:rsidR="00A3108C" w:rsidRPr="00F90AE3" w:rsidRDefault="00A3108C" w:rsidP="00F90AE3">
      <w:pPr>
        <w:pStyle w:val="TH"/>
        <w:rPr>
          <w:lang w:eastAsia="zh-CN"/>
        </w:rPr>
      </w:pPr>
      <w:r w:rsidRPr="00E238CD">
        <w:t>Table 7.1.1.8-1</w:t>
      </w:r>
      <w:r w:rsidRPr="00E238CD">
        <w:rPr>
          <w:rFonts w:hint="eastAsia"/>
          <w:lang w:eastAsia="zh-CN"/>
        </w:rPr>
        <w:t>:</w:t>
      </w:r>
      <w:r w:rsidRPr="00E238CD">
        <w:t xml:space="preserve"> Requirements applicability for operating bands in FR2-2</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721"/>
        <w:gridCol w:w="2700"/>
        <w:gridCol w:w="3604"/>
      </w:tblGrid>
      <w:tr w:rsidR="00A3108C" w:rsidRPr="00E238CD" w14:paraId="1F2D1B88" w14:textId="77777777" w:rsidTr="00F90AE3">
        <w:tc>
          <w:tcPr>
            <w:tcW w:w="3325" w:type="dxa"/>
            <w:gridSpan w:val="2"/>
            <w:vAlign w:val="center"/>
          </w:tcPr>
          <w:p w14:paraId="0A49E9C0"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type</w:t>
            </w:r>
          </w:p>
        </w:tc>
        <w:tc>
          <w:tcPr>
            <w:tcW w:w="2700" w:type="dxa"/>
            <w:vAlign w:val="center"/>
          </w:tcPr>
          <w:p w14:paraId="50992C89"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Test list</w:t>
            </w:r>
          </w:p>
        </w:tc>
        <w:tc>
          <w:tcPr>
            <w:tcW w:w="3604" w:type="dxa"/>
            <w:vAlign w:val="center"/>
          </w:tcPr>
          <w:p w14:paraId="1F4E700B" w14:textId="77777777" w:rsidR="00A3108C" w:rsidRPr="00E238CD" w:rsidRDefault="00A3108C" w:rsidP="00F95C32">
            <w:pPr>
              <w:keepNext/>
              <w:keepLines/>
              <w:spacing w:after="0"/>
              <w:jc w:val="center"/>
              <w:rPr>
                <w:rFonts w:ascii="Arial" w:hAnsi="Arial"/>
                <w:b/>
                <w:sz w:val="18"/>
              </w:rPr>
            </w:pPr>
            <w:r w:rsidRPr="00E238CD">
              <w:rPr>
                <w:rFonts w:ascii="Arial" w:hAnsi="Arial"/>
                <w:b/>
                <w:sz w:val="18"/>
              </w:rPr>
              <w:t>Applicability notes</w:t>
            </w:r>
          </w:p>
        </w:tc>
      </w:tr>
      <w:tr w:rsidR="00A3108C" w:rsidRPr="00E238CD" w14:paraId="15D015CD" w14:textId="77777777" w:rsidTr="00E20919">
        <w:trPr>
          <w:trHeight w:val="1700"/>
        </w:trPr>
        <w:tc>
          <w:tcPr>
            <w:tcW w:w="1604" w:type="dxa"/>
            <w:tcBorders>
              <w:bottom w:val="nil"/>
            </w:tcBorders>
            <w:vAlign w:val="center"/>
          </w:tcPr>
          <w:p w14:paraId="2085F977" w14:textId="77777777" w:rsidR="00A3108C" w:rsidRPr="00E238CD" w:rsidRDefault="00A3108C" w:rsidP="00F95C32">
            <w:pPr>
              <w:keepNext/>
              <w:keepLines/>
              <w:spacing w:after="0"/>
              <w:jc w:val="center"/>
              <w:rPr>
                <w:rFonts w:ascii="Arial" w:hAnsi="Arial"/>
                <w:sz w:val="18"/>
              </w:rPr>
            </w:pPr>
            <w:r w:rsidRPr="00E238CD">
              <w:rPr>
                <w:rFonts w:ascii="Arial" w:hAnsi="Arial"/>
                <w:sz w:val="18"/>
              </w:rPr>
              <w:t>FR2-2 TDD</w:t>
            </w:r>
          </w:p>
          <w:p w14:paraId="4EC00187" w14:textId="77777777" w:rsidR="00A3108C" w:rsidRPr="00E238CD" w:rsidRDefault="00A3108C" w:rsidP="00F95C32">
            <w:pPr>
              <w:keepNext/>
              <w:keepLines/>
              <w:spacing w:after="0"/>
              <w:jc w:val="center"/>
              <w:rPr>
                <w:rFonts w:ascii="Arial" w:hAnsi="Arial"/>
                <w:sz w:val="18"/>
              </w:rPr>
            </w:pPr>
          </w:p>
        </w:tc>
        <w:tc>
          <w:tcPr>
            <w:tcW w:w="1721" w:type="dxa"/>
            <w:vAlign w:val="center"/>
          </w:tcPr>
          <w:p w14:paraId="370773D5"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700" w:type="dxa"/>
            <w:vAlign w:val="center"/>
          </w:tcPr>
          <w:p w14:paraId="33F3796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7.2.2.2.1</w:t>
            </w:r>
          </w:p>
          <w:p w14:paraId="1E85927B" w14:textId="0F199700" w:rsidR="00A3108C" w:rsidRPr="00E238CD" w:rsidRDefault="00A3108C" w:rsidP="00F95C32">
            <w:pPr>
              <w:keepNext/>
              <w:keepLines/>
              <w:spacing w:after="0"/>
              <w:jc w:val="center"/>
              <w:rPr>
                <w:rFonts w:ascii="Arial" w:hAnsi="Arial"/>
                <w:sz w:val="18"/>
                <w:lang w:val="en-US" w:eastAsia="zh-CN"/>
              </w:rPr>
            </w:pPr>
            <w:r w:rsidRPr="00F90AE3">
              <w:rPr>
                <w:rFonts w:ascii="Arial" w:hAnsi="Arial"/>
                <w:sz w:val="18"/>
              </w:rPr>
              <w:t>(All Tests in Table 7.2.2.2.1-6)</w:t>
            </w:r>
          </w:p>
        </w:tc>
        <w:tc>
          <w:tcPr>
            <w:tcW w:w="3604" w:type="dxa"/>
            <w:tcBorders>
              <w:bottom w:val="nil"/>
            </w:tcBorders>
            <w:vAlign w:val="center"/>
          </w:tcPr>
          <w:p w14:paraId="05512A4A" w14:textId="5D7675BE"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The requirements apply if the device supports initial access on FR2-2 frequencies, or if it supports both Single Carrier and CA_AX (FR1+FR2-2) operations;</w:t>
            </w:r>
          </w:p>
        </w:tc>
      </w:tr>
      <w:tr w:rsidR="00A3108C" w:rsidRPr="00E238CD" w14:paraId="16B65C6B" w14:textId="77777777" w:rsidTr="00F90AE3">
        <w:trPr>
          <w:trHeight w:val="1061"/>
        </w:trPr>
        <w:tc>
          <w:tcPr>
            <w:tcW w:w="1604" w:type="dxa"/>
            <w:tcBorders>
              <w:top w:val="nil"/>
              <w:bottom w:val="nil"/>
            </w:tcBorders>
            <w:vAlign w:val="center"/>
          </w:tcPr>
          <w:p w14:paraId="6AE126CC"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A9A4B55"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PDCCH</w:t>
            </w:r>
          </w:p>
          <w:p w14:paraId="6C48D305" w14:textId="77777777" w:rsidR="00A3108C" w:rsidRPr="00E238CD" w:rsidRDefault="00A3108C" w:rsidP="00F95C32">
            <w:pPr>
              <w:keepNext/>
              <w:keepLines/>
              <w:spacing w:after="0"/>
              <w:jc w:val="center"/>
              <w:rPr>
                <w:rFonts w:ascii="Arial" w:hAnsi="Arial"/>
                <w:sz w:val="18"/>
                <w:lang w:val="en-US" w:eastAsia="zh-CN"/>
              </w:rPr>
            </w:pPr>
          </w:p>
        </w:tc>
        <w:tc>
          <w:tcPr>
            <w:tcW w:w="2700" w:type="dxa"/>
            <w:vAlign w:val="center"/>
          </w:tcPr>
          <w:p w14:paraId="40D44A2C"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Clause 7.3.2.2</w:t>
            </w:r>
          </w:p>
          <w:p w14:paraId="2B2E4E6E" w14:textId="77777777" w:rsidR="00A3108C" w:rsidRPr="00F90AE3" w:rsidRDefault="00A3108C" w:rsidP="00F95C32">
            <w:pPr>
              <w:keepNext/>
              <w:keepLines/>
              <w:spacing w:after="0"/>
              <w:jc w:val="center"/>
              <w:rPr>
                <w:rFonts w:ascii="Arial" w:hAnsi="Arial"/>
                <w:sz w:val="18"/>
                <w:lang w:val="en-US" w:eastAsia="zh-CN"/>
              </w:rPr>
            </w:pPr>
            <w:r w:rsidRPr="00E238CD">
              <w:rPr>
                <w:rFonts w:ascii="Arial" w:hAnsi="Arial"/>
                <w:sz w:val="18"/>
              </w:rPr>
              <w:t>(All Tests in Table 7.3.2.2.1-2)</w:t>
            </w:r>
            <w:r w:rsidRPr="00E238CD">
              <w:rPr>
                <w:rFonts w:ascii="Arial" w:hAnsi="Arial"/>
                <w:sz w:val="18"/>
              </w:rPr>
              <w:br/>
              <w:t>(All tests in Table 7.3.2.2.2-2)</w:t>
            </w:r>
          </w:p>
        </w:tc>
        <w:tc>
          <w:tcPr>
            <w:tcW w:w="3604" w:type="dxa"/>
            <w:tcBorders>
              <w:top w:val="nil"/>
              <w:bottom w:val="nil"/>
            </w:tcBorders>
            <w:vAlign w:val="center"/>
          </w:tcPr>
          <w:p w14:paraId="2A83A0A3" w14:textId="77777777" w:rsidR="00A3108C" w:rsidRPr="00E238CD" w:rsidRDefault="00A3108C" w:rsidP="00F95C32">
            <w:pPr>
              <w:keepNext/>
              <w:keepLines/>
              <w:spacing w:after="0"/>
              <w:jc w:val="center"/>
              <w:rPr>
                <w:rFonts w:ascii="Arial" w:hAnsi="Arial"/>
                <w:sz w:val="18"/>
              </w:rPr>
            </w:pPr>
          </w:p>
        </w:tc>
      </w:tr>
      <w:tr w:rsidR="00A3108C" w:rsidRPr="00E238CD" w14:paraId="29A2DFD8" w14:textId="77777777" w:rsidTr="00F90AE3">
        <w:trPr>
          <w:trHeight w:val="1061"/>
        </w:trPr>
        <w:tc>
          <w:tcPr>
            <w:tcW w:w="1604" w:type="dxa"/>
            <w:tcBorders>
              <w:top w:val="nil"/>
            </w:tcBorders>
            <w:vAlign w:val="center"/>
          </w:tcPr>
          <w:p w14:paraId="6D04281F" w14:textId="77777777" w:rsidR="00A3108C" w:rsidRPr="00E238CD" w:rsidRDefault="00A3108C" w:rsidP="00F95C32">
            <w:pPr>
              <w:keepNext/>
              <w:keepLines/>
              <w:spacing w:after="0"/>
              <w:jc w:val="center"/>
              <w:rPr>
                <w:rFonts w:ascii="Arial" w:hAnsi="Arial"/>
                <w:sz w:val="18"/>
              </w:rPr>
            </w:pPr>
          </w:p>
        </w:tc>
        <w:tc>
          <w:tcPr>
            <w:tcW w:w="1721" w:type="dxa"/>
            <w:vAlign w:val="center"/>
          </w:tcPr>
          <w:p w14:paraId="53841064" w14:textId="77777777" w:rsidR="00A3108C" w:rsidRPr="00E238CD" w:rsidRDefault="00A3108C" w:rsidP="00F95C32">
            <w:pPr>
              <w:keepNext/>
              <w:keepLines/>
              <w:spacing w:after="0"/>
              <w:jc w:val="center"/>
              <w:rPr>
                <w:rFonts w:ascii="Arial" w:hAnsi="Arial"/>
                <w:sz w:val="18"/>
                <w:lang w:val="en-US" w:eastAsia="zh-CN"/>
              </w:rPr>
            </w:pPr>
            <w:r w:rsidRPr="00E238CD">
              <w:rPr>
                <w:rFonts w:ascii="Arial" w:hAnsi="Arial"/>
                <w:sz w:val="18"/>
                <w:lang w:val="en-US" w:eastAsia="zh-CN"/>
              </w:rPr>
              <w:t>PBCH</w:t>
            </w:r>
          </w:p>
        </w:tc>
        <w:tc>
          <w:tcPr>
            <w:tcW w:w="2700" w:type="dxa"/>
            <w:vAlign w:val="center"/>
          </w:tcPr>
          <w:p w14:paraId="0C75B229" w14:textId="77777777" w:rsidR="00A3108C" w:rsidRPr="00E238CD" w:rsidRDefault="00A3108C"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7.4.2.2</w:t>
            </w:r>
          </w:p>
          <w:p w14:paraId="36F8F224" w14:textId="4D61DCBE" w:rsidR="00A3108C" w:rsidRPr="00F90AE3" w:rsidRDefault="00A3108C" w:rsidP="00F90AE3">
            <w:pPr>
              <w:keepNext/>
              <w:keepLines/>
              <w:spacing w:after="0"/>
              <w:jc w:val="center"/>
              <w:rPr>
                <w:rFonts w:ascii="Arial" w:hAnsi="Arial"/>
                <w:sz w:val="18"/>
              </w:rPr>
            </w:pPr>
            <w:r w:rsidRPr="00E238CD">
              <w:rPr>
                <w:rFonts w:ascii="Arial" w:hAnsi="Arial"/>
                <w:sz w:val="18"/>
              </w:rPr>
              <w:t>(Table 7.4.2.2-2: Tests 3, 4)</w:t>
            </w:r>
          </w:p>
        </w:tc>
        <w:tc>
          <w:tcPr>
            <w:tcW w:w="3604" w:type="dxa"/>
            <w:tcBorders>
              <w:top w:val="nil"/>
            </w:tcBorders>
            <w:vAlign w:val="center"/>
          </w:tcPr>
          <w:p w14:paraId="076E32E3" w14:textId="77777777" w:rsidR="00A3108C" w:rsidRPr="00E238CD" w:rsidRDefault="00A3108C" w:rsidP="00F95C32">
            <w:pPr>
              <w:keepNext/>
              <w:keepLines/>
              <w:spacing w:after="0"/>
              <w:jc w:val="center"/>
              <w:rPr>
                <w:rFonts w:ascii="Arial" w:hAnsi="Arial"/>
                <w:sz w:val="18"/>
              </w:rPr>
            </w:pPr>
          </w:p>
        </w:tc>
      </w:tr>
    </w:tbl>
    <w:p w14:paraId="39C96F43" w14:textId="77777777" w:rsidR="00A3108C" w:rsidRDefault="00A3108C" w:rsidP="000279B1"/>
    <w:p w14:paraId="7C77E50B" w14:textId="21278EC8" w:rsidR="005B3300" w:rsidRPr="00C25669" w:rsidRDefault="005B3300" w:rsidP="005B3300">
      <w:pPr>
        <w:pStyle w:val="Heading2"/>
      </w:pPr>
      <w:bookmarkStart w:id="2285" w:name="_Toc107477126"/>
      <w:bookmarkStart w:id="2286" w:name="_Toc114565983"/>
      <w:bookmarkStart w:id="2287" w:name="_Toc123936295"/>
      <w:bookmarkStart w:id="2288"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209"/>
      <w:bookmarkEnd w:id="2210"/>
      <w:bookmarkEnd w:id="2211"/>
      <w:bookmarkEnd w:id="2212"/>
      <w:bookmarkEnd w:id="2213"/>
      <w:bookmarkEnd w:id="2214"/>
      <w:bookmarkEnd w:id="2215"/>
      <w:bookmarkEnd w:id="2216"/>
      <w:bookmarkEnd w:id="2217"/>
      <w:bookmarkEnd w:id="2267"/>
      <w:bookmarkEnd w:id="2268"/>
      <w:bookmarkEnd w:id="2269"/>
      <w:bookmarkEnd w:id="2270"/>
      <w:bookmarkEnd w:id="2271"/>
      <w:bookmarkEnd w:id="2272"/>
      <w:bookmarkEnd w:id="2274"/>
      <w:bookmarkEnd w:id="2275"/>
      <w:bookmarkEnd w:id="2276"/>
      <w:bookmarkEnd w:id="2277"/>
      <w:bookmarkEnd w:id="2278"/>
      <w:bookmarkEnd w:id="2279"/>
      <w:bookmarkEnd w:id="2280"/>
      <w:bookmarkEnd w:id="2281"/>
      <w:bookmarkEnd w:id="2285"/>
      <w:bookmarkEnd w:id="2286"/>
      <w:bookmarkEnd w:id="2287"/>
      <w:bookmarkEnd w:id="2288"/>
    </w:p>
    <w:p w14:paraId="1E9AD1E1" w14:textId="77777777"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34727A62" w14:textId="77777777"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363EA2" w:rsidRPr="00661924" w14:paraId="0C2D371A" w14:textId="77777777" w:rsidTr="007907A7">
        <w:trPr>
          <w:trHeight w:val="187"/>
          <w:jc w:val="center"/>
        </w:trPr>
        <w:tc>
          <w:tcPr>
            <w:tcW w:w="3249" w:type="pct"/>
            <w:gridSpan w:val="3"/>
            <w:shd w:val="clear" w:color="auto" w:fill="auto"/>
          </w:tcPr>
          <w:p w14:paraId="12B2CF05" w14:textId="77777777" w:rsidR="00363EA2" w:rsidRPr="00661924" w:rsidRDefault="00363EA2" w:rsidP="007907A7">
            <w:pPr>
              <w:pStyle w:val="TAH"/>
            </w:pPr>
            <w:r w:rsidRPr="00661924">
              <w:lastRenderedPageBreak/>
              <w:t>Parameter</w:t>
            </w:r>
          </w:p>
        </w:tc>
        <w:tc>
          <w:tcPr>
            <w:tcW w:w="549" w:type="pct"/>
            <w:shd w:val="clear" w:color="auto" w:fill="auto"/>
          </w:tcPr>
          <w:p w14:paraId="70BCA4CA" w14:textId="77777777" w:rsidR="00363EA2" w:rsidRPr="00661924" w:rsidRDefault="00363EA2" w:rsidP="007907A7">
            <w:pPr>
              <w:pStyle w:val="TAH"/>
            </w:pPr>
            <w:r w:rsidRPr="00661924">
              <w:t>Unit</w:t>
            </w:r>
          </w:p>
        </w:tc>
        <w:tc>
          <w:tcPr>
            <w:tcW w:w="1202" w:type="pct"/>
            <w:shd w:val="clear" w:color="auto" w:fill="auto"/>
          </w:tcPr>
          <w:p w14:paraId="100ADF82" w14:textId="77777777" w:rsidR="00363EA2" w:rsidRPr="00661924" w:rsidRDefault="00363EA2" w:rsidP="007907A7">
            <w:pPr>
              <w:pStyle w:val="TAH"/>
            </w:pPr>
            <w:r w:rsidRPr="00661924">
              <w:t>Value</w:t>
            </w:r>
          </w:p>
        </w:tc>
      </w:tr>
      <w:tr w:rsidR="00363EA2" w:rsidRPr="00661924" w14:paraId="0DF5E139" w14:textId="77777777" w:rsidTr="007907A7">
        <w:trPr>
          <w:trHeight w:val="187"/>
          <w:jc w:val="center"/>
        </w:trPr>
        <w:tc>
          <w:tcPr>
            <w:tcW w:w="3249" w:type="pct"/>
            <w:gridSpan w:val="3"/>
            <w:shd w:val="clear" w:color="auto" w:fill="auto"/>
            <w:vAlign w:val="center"/>
          </w:tcPr>
          <w:p w14:paraId="3DA78EC0" w14:textId="77777777" w:rsidR="00363EA2" w:rsidRPr="00661924" w:rsidRDefault="00363EA2" w:rsidP="007907A7">
            <w:pPr>
              <w:pStyle w:val="TAL"/>
            </w:pPr>
            <w:r w:rsidRPr="00661924">
              <w:t>PDSCH transmission scheme</w:t>
            </w:r>
          </w:p>
        </w:tc>
        <w:tc>
          <w:tcPr>
            <w:tcW w:w="549" w:type="pct"/>
            <w:shd w:val="clear" w:color="auto" w:fill="auto"/>
            <w:vAlign w:val="center"/>
          </w:tcPr>
          <w:p w14:paraId="601C3F54" w14:textId="77777777" w:rsidR="00363EA2" w:rsidRPr="00661924" w:rsidRDefault="00363EA2" w:rsidP="007907A7">
            <w:pPr>
              <w:pStyle w:val="TAC"/>
            </w:pPr>
          </w:p>
        </w:tc>
        <w:tc>
          <w:tcPr>
            <w:tcW w:w="1202" w:type="pct"/>
            <w:shd w:val="clear" w:color="auto" w:fill="auto"/>
            <w:vAlign w:val="center"/>
          </w:tcPr>
          <w:p w14:paraId="36B662B7" w14:textId="77777777" w:rsidR="00363EA2" w:rsidRPr="00661924" w:rsidRDefault="00363EA2" w:rsidP="007907A7">
            <w:pPr>
              <w:pStyle w:val="TAC"/>
            </w:pPr>
            <w:r w:rsidRPr="00661924">
              <w:t>Transmission scheme 1</w:t>
            </w:r>
          </w:p>
        </w:tc>
      </w:tr>
      <w:tr w:rsidR="00363EA2" w:rsidRPr="00661924" w14:paraId="261B8813" w14:textId="77777777" w:rsidTr="007907A7">
        <w:trPr>
          <w:trHeight w:val="187"/>
          <w:jc w:val="center"/>
        </w:trPr>
        <w:tc>
          <w:tcPr>
            <w:tcW w:w="3249" w:type="pct"/>
            <w:gridSpan w:val="3"/>
            <w:shd w:val="clear" w:color="auto" w:fill="auto"/>
            <w:vAlign w:val="center"/>
          </w:tcPr>
          <w:p w14:paraId="2CCDF9E9" w14:textId="77777777" w:rsidR="00363EA2" w:rsidRPr="00661924" w:rsidRDefault="00363EA2" w:rsidP="007907A7">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74F92DF1" w14:textId="77777777" w:rsidR="00363EA2" w:rsidRPr="00661924" w:rsidRDefault="00363EA2" w:rsidP="007907A7">
            <w:pPr>
              <w:pStyle w:val="TAC"/>
            </w:pPr>
          </w:p>
        </w:tc>
        <w:tc>
          <w:tcPr>
            <w:tcW w:w="1202" w:type="pct"/>
            <w:shd w:val="clear" w:color="auto" w:fill="auto"/>
            <w:vAlign w:val="center"/>
          </w:tcPr>
          <w:p w14:paraId="16646FA3" w14:textId="77777777" w:rsidR="00363EA2" w:rsidRPr="00661924" w:rsidRDefault="00363EA2" w:rsidP="007907A7">
            <w:pPr>
              <w:pStyle w:val="TAC"/>
            </w:pPr>
            <w:r w:rsidRPr="00661924">
              <w:t>0</w:t>
            </w:r>
          </w:p>
        </w:tc>
      </w:tr>
      <w:tr w:rsidR="00363EA2" w:rsidRPr="00661924" w14:paraId="4DB1226B" w14:textId="77777777" w:rsidTr="007907A7">
        <w:trPr>
          <w:trHeight w:val="187"/>
          <w:jc w:val="center"/>
        </w:trPr>
        <w:tc>
          <w:tcPr>
            <w:tcW w:w="1004" w:type="pct"/>
            <w:vMerge w:val="restart"/>
            <w:shd w:val="clear" w:color="auto" w:fill="auto"/>
            <w:vAlign w:val="center"/>
          </w:tcPr>
          <w:p w14:paraId="093FFBCD" w14:textId="77777777" w:rsidR="00363EA2" w:rsidRPr="00661924" w:rsidRDefault="00363EA2" w:rsidP="007907A7">
            <w:pPr>
              <w:pStyle w:val="TAL"/>
              <w:rPr>
                <w:lang w:eastAsia="ja-JP"/>
              </w:rPr>
            </w:pPr>
            <w:r w:rsidRPr="00661924">
              <w:rPr>
                <w:lang w:eastAsia="ja-JP"/>
              </w:rPr>
              <w:t>Actual carrier configuration</w:t>
            </w:r>
          </w:p>
        </w:tc>
        <w:tc>
          <w:tcPr>
            <w:tcW w:w="2245" w:type="pct"/>
            <w:gridSpan w:val="2"/>
            <w:shd w:val="clear" w:color="auto" w:fill="auto"/>
            <w:vAlign w:val="center"/>
          </w:tcPr>
          <w:p w14:paraId="76AB921B" w14:textId="77777777" w:rsidR="00363EA2" w:rsidRPr="00661924" w:rsidRDefault="00363EA2" w:rsidP="007907A7">
            <w:pPr>
              <w:pStyle w:val="TAL"/>
              <w:rPr>
                <w:lang w:eastAsia="ja-JP"/>
              </w:rPr>
            </w:pPr>
            <w:r w:rsidRPr="00661924">
              <w:t>Offset between Point A and the lowest usable subcarrier on this carrier (Note 2)</w:t>
            </w:r>
          </w:p>
        </w:tc>
        <w:tc>
          <w:tcPr>
            <w:tcW w:w="549" w:type="pct"/>
            <w:shd w:val="clear" w:color="auto" w:fill="auto"/>
            <w:vAlign w:val="center"/>
          </w:tcPr>
          <w:p w14:paraId="2F10FD36" w14:textId="77777777" w:rsidR="00363EA2" w:rsidRPr="00661924" w:rsidDel="001F73B5" w:rsidRDefault="00363EA2" w:rsidP="007907A7">
            <w:pPr>
              <w:pStyle w:val="TAC"/>
            </w:pPr>
            <w:r w:rsidRPr="00661924">
              <w:t>RBs</w:t>
            </w:r>
          </w:p>
        </w:tc>
        <w:tc>
          <w:tcPr>
            <w:tcW w:w="1202" w:type="pct"/>
            <w:shd w:val="clear" w:color="auto" w:fill="auto"/>
            <w:vAlign w:val="center"/>
          </w:tcPr>
          <w:p w14:paraId="39CECD92" w14:textId="77777777" w:rsidR="00363EA2" w:rsidRPr="00661924" w:rsidRDefault="00363EA2" w:rsidP="007907A7">
            <w:pPr>
              <w:pStyle w:val="TAC"/>
            </w:pPr>
            <w:r w:rsidRPr="00661924">
              <w:t>0</w:t>
            </w:r>
          </w:p>
        </w:tc>
      </w:tr>
      <w:tr w:rsidR="00363EA2" w:rsidRPr="00661924" w14:paraId="6B5D531A" w14:textId="77777777" w:rsidTr="007907A7">
        <w:trPr>
          <w:trHeight w:val="187"/>
          <w:jc w:val="center"/>
        </w:trPr>
        <w:tc>
          <w:tcPr>
            <w:tcW w:w="1004" w:type="pct"/>
            <w:vMerge/>
            <w:shd w:val="clear" w:color="auto" w:fill="auto"/>
            <w:vAlign w:val="center"/>
          </w:tcPr>
          <w:p w14:paraId="1F824E8C" w14:textId="77777777" w:rsidR="00363EA2" w:rsidRPr="00661924" w:rsidRDefault="00363EA2" w:rsidP="007907A7">
            <w:pPr>
              <w:pStyle w:val="TAL"/>
              <w:rPr>
                <w:lang w:eastAsia="ja-JP"/>
              </w:rPr>
            </w:pPr>
          </w:p>
        </w:tc>
        <w:tc>
          <w:tcPr>
            <w:tcW w:w="2245" w:type="pct"/>
            <w:gridSpan w:val="2"/>
            <w:shd w:val="clear" w:color="auto" w:fill="auto"/>
            <w:vAlign w:val="center"/>
          </w:tcPr>
          <w:p w14:paraId="650C0502" w14:textId="77777777" w:rsidR="00363EA2" w:rsidRPr="00661924" w:rsidRDefault="00363EA2" w:rsidP="007907A7">
            <w:pPr>
              <w:pStyle w:val="TAL"/>
              <w:rPr>
                <w:lang w:eastAsia="ja-JP"/>
              </w:rPr>
            </w:pPr>
            <w:r w:rsidRPr="00661924">
              <w:t>Subcarrier spacing</w:t>
            </w:r>
          </w:p>
        </w:tc>
        <w:tc>
          <w:tcPr>
            <w:tcW w:w="549" w:type="pct"/>
            <w:shd w:val="clear" w:color="auto" w:fill="auto"/>
            <w:vAlign w:val="center"/>
          </w:tcPr>
          <w:p w14:paraId="192907C1" w14:textId="77777777" w:rsidR="00363EA2" w:rsidRPr="00661924" w:rsidDel="001F73B5" w:rsidRDefault="00363EA2" w:rsidP="007907A7">
            <w:pPr>
              <w:pStyle w:val="TAC"/>
            </w:pPr>
            <w:r w:rsidRPr="00661924">
              <w:t>kHz</w:t>
            </w:r>
          </w:p>
        </w:tc>
        <w:tc>
          <w:tcPr>
            <w:tcW w:w="1202" w:type="pct"/>
            <w:shd w:val="clear" w:color="auto" w:fill="auto"/>
            <w:vAlign w:val="center"/>
          </w:tcPr>
          <w:p w14:paraId="561B2B6A" w14:textId="5C9AF458" w:rsidR="00363EA2" w:rsidRPr="00661924" w:rsidRDefault="00363EA2" w:rsidP="007907A7">
            <w:pPr>
              <w:pStyle w:val="TAC"/>
            </w:pPr>
            <w:r w:rsidRPr="00661924">
              <w:t>60 or 120</w:t>
            </w:r>
            <w:r w:rsidR="00713D7D">
              <w:t xml:space="preserve"> or 480</w:t>
            </w:r>
          </w:p>
        </w:tc>
      </w:tr>
      <w:tr w:rsidR="00363EA2" w:rsidRPr="00661924" w14:paraId="53B28C95" w14:textId="77777777" w:rsidTr="007907A7">
        <w:trPr>
          <w:trHeight w:val="187"/>
          <w:jc w:val="center"/>
        </w:trPr>
        <w:tc>
          <w:tcPr>
            <w:tcW w:w="1004" w:type="pct"/>
            <w:vMerge w:val="restart"/>
            <w:shd w:val="clear" w:color="auto" w:fill="auto"/>
            <w:vAlign w:val="center"/>
          </w:tcPr>
          <w:p w14:paraId="764A053A" w14:textId="77777777" w:rsidR="00363EA2" w:rsidRPr="00661924" w:rsidRDefault="00363EA2" w:rsidP="007907A7">
            <w:pPr>
              <w:pStyle w:val="TAL"/>
              <w:rPr>
                <w:lang w:eastAsia="ja-JP"/>
              </w:rPr>
            </w:pPr>
            <w:r w:rsidRPr="00661924">
              <w:t>DL BWP configuration #1</w:t>
            </w:r>
          </w:p>
        </w:tc>
        <w:tc>
          <w:tcPr>
            <w:tcW w:w="2245" w:type="pct"/>
            <w:gridSpan w:val="2"/>
            <w:shd w:val="clear" w:color="auto" w:fill="auto"/>
            <w:vAlign w:val="center"/>
          </w:tcPr>
          <w:p w14:paraId="10B77AC8" w14:textId="77777777" w:rsidR="00363EA2" w:rsidRPr="00661924" w:rsidRDefault="00363EA2" w:rsidP="007907A7">
            <w:pPr>
              <w:pStyle w:val="TAL"/>
              <w:rPr>
                <w:lang w:eastAsia="ja-JP"/>
              </w:rPr>
            </w:pPr>
            <w:r w:rsidRPr="00661924">
              <w:t>Cyclic prefix</w:t>
            </w:r>
          </w:p>
        </w:tc>
        <w:tc>
          <w:tcPr>
            <w:tcW w:w="549" w:type="pct"/>
            <w:shd w:val="clear" w:color="auto" w:fill="auto"/>
            <w:vAlign w:val="center"/>
          </w:tcPr>
          <w:p w14:paraId="69EE161B" w14:textId="77777777" w:rsidR="00363EA2" w:rsidRPr="00661924" w:rsidRDefault="00363EA2" w:rsidP="007907A7">
            <w:pPr>
              <w:pStyle w:val="TAC"/>
            </w:pPr>
          </w:p>
        </w:tc>
        <w:tc>
          <w:tcPr>
            <w:tcW w:w="1202" w:type="pct"/>
            <w:shd w:val="clear" w:color="auto" w:fill="auto"/>
            <w:vAlign w:val="center"/>
          </w:tcPr>
          <w:p w14:paraId="6DD306A3" w14:textId="77777777" w:rsidR="00363EA2" w:rsidRPr="00661924" w:rsidRDefault="00363EA2" w:rsidP="007907A7">
            <w:pPr>
              <w:pStyle w:val="TAC"/>
            </w:pPr>
            <w:r w:rsidRPr="00661924">
              <w:t>Normal</w:t>
            </w:r>
          </w:p>
        </w:tc>
      </w:tr>
      <w:tr w:rsidR="00363EA2" w:rsidRPr="00661924" w14:paraId="591B82F5" w14:textId="77777777" w:rsidTr="007907A7">
        <w:trPr>
          <w:trHeight w:val="187"/>
          <w:jc w:val="center"/>
        </w:trPr>
        <w:tc>
          <w:tcPr>
            <w:tcW w:w="1004" w:type="pct"/>
            <w:vMerge/>
            <w:shd w:val="clear" w:color="auto" w:fill="auto"/>
            <w:vAlign w:val="center"/>
          </w:tcPr>
          <w:p w14:paraId="03C8033A" w14:textId="77777777" w:rsidR="00363EA2" w:rsidRPr="00661924" w:rsidRDefault="00363EA2" w:rsidP="007907A7">
            <w:pPr>
              <w:pStyle w:val="TAL"/>
            </w:pPr>
          </w:p>
        </w:tc>
        <w:tc>
          <w:tcPr>
            <w:tcW w:w="2245" w:type="pct"/>
            <w:gridSpan w:val="2"/>
            <w:shd w:val="clear" w:color="auto" w:fill="auto"/>
            <w:vAlign w:val="center"/>
          </w:tcPr>
          <w:p w14:paraId="2B308C68" w14:textId="77777777" w:rsidR="00363EA2" w:rsidRPr="00661924" w:rsidRDefault="00363EA2" w:rsidP="007907A7">
            <w:pPr>
              <w:pStyle w:val="TAL"/>
            </w:pPr>
            <w:r w:rsidRPr="00661924">
              <w:t>RB offset</w:t>
            </w:r>
          </w:p>
        </w:tc>
        <w:tc>
          <w:tcPr>
            <w:tcW w:w="549" w:type="pct"/>
            <w:shd w:val="clear" w:color="auto" w:fill="auto"/>
            <w:vAlign w:val="center"/>
          </w:tcPr>
          <w:p w14:paraId="00873E70" w14:textId="77777777" w:rsidR="00363EA2" w:rsidRPr="00661924" w:rsidRDefault="00363EA2" w:rsidP="007907A7">
            <w:pPr>
              <w:pStyle w:val="TAC"/>
            </w:pPr>
            <w:r w:rsidRPr="00661924">
              <w:t>RBs</w:t>
            </w:r>
          </w:p>
        </w:tc>
        <w:tc>
          <w:tcPr>
            <w:tcW w:w="1202" w:type="pct"/>
            <w:shd w:val="clear" w:color="auto" w:fill="auto"/>
            <w:vAlign w:val="center"/>
          </w:tcPr>
          <w:p w14:paraId="5F72FB31" w14:textId="77777777" w:rsidR="00363EA2" w:rsidRPr="00661924" w:rsidRDefault="00363EA2" w:rsidP="007907A7">
            <w:pPr>
              <w:pStyle w:val="TAC"/>
            </w:pPr>
            <w:r w:rsidRPr="00661924">
              <w:t>0</w:t>
            </w:r>
          </w:p>
        </w:tc>
      </w:tr>
      <w:tr w:rsidR="00363EA2" w:rsidRPr="00661924" w14:paraId="47394770" w14:textId="77777777" w:rsidTr="007907A7">
        <w:trPr>
          <w:trHeight w:val="187"/>
          <w:jc w:val="center"/>
        </w:trPr>
        <w:tc>
          <w:tcPr>
            <w:tcW w:w="1004" w:type="pct"/>
            <w:vMerge/>
            <w:shd w:val="clear" w:color="auto" w:fill="auto"/>
            <w:vAlign w:val="center"/>
          </w:tcPr>
          <w:p w14:paraId="0F7BD57C" w14:textId="77777777" w:rsidR="00363EA2" w:rsidRPr="00661924" w:rsidRDefault="00363EA2" w:rsidP="007907A7">
            <w:pPr>
              <w:pStyle w:val="TAL"/>
            </w:pPr>
          </w:p>
        </w:tc>
        <w:tc>
          <w:tcPr>
            <w:tcW w:w="2245" w:type="pct"/>
            <w:gridSpan w:val="2"/>
            <w:shd w:val="clear" w:color="auto" w:fill="auto"/>
            <w:vAlign w:val="center"/>
          </w:tcPr>
          <w:p w14:paraId="1CB9BFC7" w14:textId="77777777" w:rsidR="00363EA2" w:rsidRPr="00661924" w:rsidRDefault="00363EA2" w:rsidP="007907A7">
            <w:pPr>
              <w:pStyle w:val="TAL"/>
            </w:pPr>
            <w:r w:rsidRPr="00661924">
              <w:t>Number of contiguous PRB</w:t>
            </w:r>
          </w:p>
        </w:tc>
        <w:tc>
          <w:tcPr>
            <w:tcW w:w="549" w:type="pct"/>
            <w:shd w:val="clear" w:color="auto" w:fill="auto"/>
            <w:vAlign w:val="center"/>
          </w:tcPr>
          <w:p w14:paraId="1CFF04F2" w14:textId="77777777" w:rsidR="00363EA2" w:rsidRPr="00661924" w:rsidRDefault="00363EA2" w:rsidP="007907A7">
            <w:pPr>
              <w:pStyle w:val="TAC"/>
            </w:pPr>
            <w:r w:rsidRPr="00661924">
              <w:t>PRBs</w:t>
            </w:r>
          </w:p>
        </w:tc>
        <w:tc>
          <w:tcPr>
            <w:tcW w:w="1202" w:type="pct"/>
            <w:shd w:val="clear" w:color="auto" w:fill="auto"/>
            <w:vAlign w:val="center"/>
          </w:tcPr>
          <w:p w14:paraId="7E6D6E9C" w14:textId="77777777" w:rsidR="00363EA2" w:rsidRPr="00661924" w:rsidRDefault="00363EA2" w:rsidP="007907A7">
            <w:pPr>
              <w:pStyle w:val="TAC"/>
            </w:pPr>
            <w:r w:rsidRPr="00661924">
              <w:t>Maximum transmission bandwidth configuration as specified in clause 5.3.2 of TS 38.101-2 [7] for tested channel bandwidth and subcarrier spacing</w:t>
            </w:r>
          </w:p>
        </w:tc>
      </w:tr>
      <w:tr w:rsidR="00363EA2" w:rsidRPr="00661924" w14:paraId="19D4E306" w14:textId="77777777" w:rsidTr="007907A7">
        <w:trPr>
          <w:trHeight w:val="187"/>
          <w:jc w:val="center"/>
        </w:trPr>
        <w:tc>
          <w:tcPr>
            <w:tcW w:w="1004" w:type="pct"/>
            <w:vMerge w:val="restart"/>
            <w:shd w:val="clear" w:color="auto" w:fill="auto"/>
            <w:vAlign w:val="center"/>
          </w:tcPr>
          <w:p w14:paraId="7B767BC2" w14:textId="77777777" w:rsidR="00363EA2" w:rsidRPr="00661924" w:rsidRDefault="00363EA2" w:rsidP="007907A7">
            <w:pPr>
              <w:pStyle w:val="TAL"/>
            </w:pPr>
            <w:r w:rsidRPr="00661924">
              <w:t>Common serving cell parameters</w:t>
            </w:r>
          </w:p>
        </w:tc>
        <w:tc>
          <w:tcPr>
            <w:tcW w:w="2245" w:type="pct"/>
            <w:gridSpan w:val="2"/>
            <w:shd w:val="clear" w:color="auto" w:fill="auto"/>
            <w:vAlign w:val="center"/>
          </w:tcPr>
          <w:p w14:paraId="0B76CD25" w14:textId="77777777" w:rsidR="00363EA2" w:rsidRPr="00661924" w:rsidRDefault="00363EA2" w:rsidP="007907A7">
            <w:pPr>
              <w:pStyle w:val="TAL"/>
            </w:pPr>
            <w:r w:rsidRPr="00661924">
              <w:t>Physical Cell ID</w:t>
            </w:r>
          </w:p>
        </w:tc>
        <w:tc>
          <w:tcPr>
            <w:tcW w:w="549" w:type="pct"/>
            <w:shd w:val="clear" w:color="auto" w:fill="auto"/>
            <w:vAlign w:val="center"/>
          </w:tcPr>
          <w:p w14:paraId="67A8CE18" w14:textId="77777777" w:rsidR="00363EA2" w:rsidRPr="00661924" w:rsidRDefault="00363EA2" w:rsidP="007907A7">
            <w:pPr>
              <w:pStyle w:val="TAC"/>
            </w:pPr>
          </w:p>
        </w:tc>
        <w:tc>
          <w:tcPr>
            <w:tcW w:w="1202" w:type="pct"/>
            <w:shd w:val="clear" w:color="auto" w:fill="auto"/>
            <w:vAlign w:val="center"/>
          </w:tcPr>
          <w:p w14:paraId="51F75DC3" w14:textId="77777777" w:rsidR="00363EA2" w:rsidRPr="00661924" w:rsidRDefault="00363EA2" w:rsidP="007907A7">
            <w:pPr>
              <w:pStyle w:val="TAC"/>
            </w:pPr>
            <w:r w:rsidRPr="00661924">
              <w:t>0</w:t>
            </w:r>
          </w:p>
        </w:tc>
      </w:tr>
      <w:tr w:rsidR="00363EA2" w:rsidRPr="00661924" w14:paraId="4E28B9EC" w14:textId="77777777" w:rsidTr="007907A7">
        <w:trPr>
          <w:trHeight w:val="187"/>
          <w:jc w:val="center"/>
        </w:trPr>
        <w:tc>
          <w:tcPr>
            <w:tcW w:w="1004" w:type="pct"/>
            <w:vMerge/>
            <w:shd w:val="clear" w:color="auto" w:fill="auto"/>
            <w:vAlign w:val="center"/>
          </w:tcPr>
          <w:p w14:paraId="17162736" w14:textId="77777777" w:rsidR="00363EA2" w:rsidRPr="00661924" w:rsidRDefault="00363EA2" w:rsidP="007907A7">
            <w:pPr>
              <w:pStyle w:val="TAL"/>
            </w:pPr>
          </w:p>
        </w:tc>
        <w:tc>
          <w:tcPr>
            <w:tcW w:w="2245" w:type="pct"/>
            <w:gridSpan w:val="2"/>
            <w:shd w:val="clear" w:color="auto" w:fill="auto"/>
            <w:vAlign w:val="center"/>
          </w:tcPr>
          <w:p w14:paraId="47EB07C7" w14:textId="77777777" w:rsidR="00363EA2" w:rsidRPr="00661924" w:rsidRDefault="00363EA2" w:rsidP="007907A7">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1E9629DF" w14:textId="77777777" w:rsidR="00363EA2" w:rsidRPr="00661924" w:rsidRDefault="00363EA2" w:rsidP="007907A7">
            <w:pPr>
              <w:pStyle w:val="TAC"/>
            </w:pPr>
          </w:p>
        </w:tc>
        <w:tc>
          <w:tcPr>
            <w:tcW w:w="1202" w:type="pct"/>
            <w:shd w:val="clear" w:color="auto" w:fill="auto"/>
            <w:vAlign w:val="center"/>
          </w:tcPr>
          <w:p w14:paraId="01D11BEB" w14:textId="77777777" w:rsidR="00363EA2" w:rsidRPr="00661924" w:rsidRDefault="00363EA2" w:rsidP="007907A7">
            <w:pPr>
              <w:pStyle w:val="TAC"/>
            </w:pPr>
            <w:r w:rsidRPr="00661924">
              <w:rPr>
                <w:rFonts w:eastAsia="SimSun"/>
              </w:rPr>
              <w:t>First SSB in Slot #0</w:t>
            </w:r>
          </w:p>
        </w:tc>
      </w:tr>
      <w:tr w:rsidR="00363EA2" w:rsidRPr="00661924" w14:paraId="48F3D00E" w14:textId="77777777" w:rsidTr="007907A7">
        <w:trPr>
          <w:trHeight w:val="187"/>
          <w:jc w:val="center"/>
        </w:trPr>
        <w:tc>
          <w:tcPr>
            <w:tcW w:w="1004" w:type="pct"/>
            <w:vMerge/>
            <w:shd w:val="clear" w:color="auto" w:fill="auto"/>
            <w:vAlign w:val="center"/>
          </w:tcPr>
          <w:p w14:paraId="0B716B61" w14:textId="77777777" w:rsidR="00363EA2" w:rsidRPr="00661924" w:rsidRDefault="00363EA2" w:rsidP="007907A7">
            <w:pPr>
              <w:pStyle w:val="TAL"/>
            </w:pPr>
          </w:p>
        </w:tc>
        <w:tc>
          <w:tcPr>
            <w:tcW w:w="2245" w:type="pct"/>
            <w:gridSpan w:val="2"/>
            <w:shd w:val="clear" w:color="auto" w:fill="auto"/>
            <w:vAlign w:val="center"/>
          </w:tcPr>
          <w:p w14:paraId="19312E26" w14:textId="77777777" w:rsidR="00363EA2" w:rsidRPr="00661924" w:rsidRDefault="00363EA2" w:rsidP="007907A7">
            <w:pPr>
              <w:pStyle w:val="TAL"/>
            </w:pPr>
            <w:r w:rsidRPr="00661924">
              <w:t>SSB periodicity</w:t>
            </w:r>
          </w:p>
        </w:tc>
        <w:tc>
          <w:tcPr>
            <w:tcW w:w="549" w:type="pct"/>
            <w:shd w:val="clear" w:color="auto" w:fill="auto"/>
            <w:vAlign w:val="center"/>
          </w:tcPr>
          <w:p w14:paraId="0EC42D57" w14:textId="77777777" w:rsidR="00363EA2" w:rsidRPr="00661924" w:rsidRDefault="00363EA2" w:rsidP="007907A7">
            <w:pPr>
              <w:pStyle w:val="TAC"/>
            </w:pPr>
            <w:r w:rsidRPr="00661924">
              <w:t>ms</w:t>
            </w:r>
          </w:p>
        </w:tc>
        <w:tc>
          <w:tcPr>
            <w:tcW w:w="1202" w:type="pct"/>
            <w:shd w:val="clear" w:color="auto" w:fill="auto"/>
            <w:vAlign w:val="center"/>
          </w:tcPr>
          <w:p w14:paraId="170C2BAA" w14:textId="77777777" w:rsidR="00363EA2" w:rsidRPr="00661924" w:rsidRDefault="00363EA2" w:rsidP="007907A7">
            <w:pPr>
              <w:pStyle w:val="TAC"/>
            </w:pPr>
            <w:r w:rsidRPr="00661924">
              <w:t>20</w:t>
            </w:r>
          </w:p>
        </w:tc>
      </w:tr>
      <w:tr w:rsidR="00363EA2" w:rsidRPr="00661924" w14:paraId="6A336CC7" w14:textId="77777777" w:rsidTr="007907A7">
        <w:trPr>
          <w:trHeight w:val="187"/>
          <w:jc w:val="center"/>
        </w:trPr>
        <w:tc>
          <w:tcPr>
            <w:tcW w:w="1004" w:type="pct"/>
            <w:vMerge w:val="restart"/>
            <w:shd w:val="clear" w:color="auto" w:fill="auto"/>
            <w:vAlign w:val="center"/>
          </w:tcPr>
          <w:p w14:paraId="4C8184DF" w14:textId="77777777" w:rsidR="00363EA2" w:rsidRPr="00661924" w:rsidRDefault="00363EA2" w:rsidP="007907A7">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4C69" w14:textId="77777777" w:rsidR="00363EA2" w:rsidRPr="00661924" w:rsidRDefault="00363EA2" w:rsidP="007907A7">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27131E"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AE4729" w14:textId="77777777" w:rsidR="00C27408" w:rsidRDefault="00363EA2" w:rsidP="00C27408">
            <w:pPr>
              <w:pStyle w:val="TAC"/>
              <w:rPr>
                <w:lang w:eastAsia="zh-CN"/>
              </w:rPr>
            </w:pPr>
            <w:r w:rsidRPr="00661924">
              <w:rPr>
                <w:rFonts w:hint="eastAsia"/>
                <w:lang w:eastAsia="zh-CN"/>
              </w:rPr>
              <w:t>Each slot</w:t>
            </w:r>
            <w:r w:rsidR="00C27408">
              <w:rPr>
                <w:lang w:eastAsia="zh-CN"/>
              </w:rPr>
              <w:t xml:space="preserve"> for 120 KHz SCS</w:t>
            </w:r>
          </w:p>
          <w:p w14:paraId="5E151780" w14:textId="66EC93C8" w:rsidR="00363EA2" w:rsidRPr="00661924" w:rsidRDefault="00C27408" w:rsidP="00C27408">
            <w:pPr>
              <w:pStyle w:val="TAC"/>
              <w:rPr>
                <w:lang w:eastAsia="zh-CN"/>
              </w:rPr>
            </w:pPr>
            <w:r>
              <w:rPr>
                <w:lang w:eastAsia="zh-CN"/>
              </w:rPr>
              <w:t>(Xs, Ys) = (4, 1) for 480 KHz SCS</w:t>
            </w:r>
          </w:p>
        </w:tc>
      </w:tr>
      <w:tr w:rsidR="00363EA2" w:rsidRPr="00661924" w14:paraId="2A59BEC3" w14:textId="77777777" w:rsidTr="007907A7">
        <w:trPr>
          <w:trHeight w:val="187"/>
          <w:jc w:val="center"/>
        </w:trPr>
        <w:tc>
          <w:tcPr>
            <w:tcW w:w="1004" w:type="pct"/>
            <w:vMerge/>
            <w:shd w:val="clear" w:color="auto" w:fill="auto"/>
            <w:vAlign w:val="center"/>
          </w:tcPr>
          <w:p w14:paraId="51E101FB"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E568" w14:textId="77777777" w:rsidR="00363EA2" w:rsidRPr="00661924" w:rsidRDefault="00363EA2" w:rsidP="007907A7">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0E9DD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CA6A39" w14:textId="77777777" w:rsidR="00363EA2" w:rsidRPr="00661924" w:rsidRDefault="00363EA2" w:rsidP="007907A7">
            <w:pPr>
              <w:pStyle w:val="TAC"/>
            </w:pPr>
            <w:r w:rsidRPr="00661924">
              <w:t>0</w:t>
            </w:r>
          </w:p>
        </w:tc>
      </w:tr>
      <w:tr w:rsidR="00363EA2" w:rsidRPr="00661924" w14:paraId="1F749B8C" w14:textId="77777777" w:rsidTr="007907A7">
        <w:trPr>
          <w:trHeight w:val="187"/>
          <w:jc w:val="center"/>
        </w:trPr>
        <w:tc>
          <w:tcPr>
            <w:tcW w:w="1004" w:type="pct"/>
            <w:vMerge/>
            <w:shd w:val="clear" w:color="auto" w:fill="auto"/>
            <w:vAlign w:val="center"/>
          </w:tcPr>
          <w:p w14:paraId="4FF7FF34"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5FDA" w14:textId="77777777" w:rsidR="00363EA2" w:rsidRPr="00661924" w:rsidRDefault="00363EA2" w:rsidP="007907A7">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9838F7"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CE1E7F" w14:textId="77777777" w:rsidR="00363EA2" w:rsidRPr="00661924" w:rsidRDefault="00363EA2" w:rsidP="007907A7">
            <w:pPr>
              <w:pStyle w:val="TAC"/>
            </w:pPr>
            <w:r w:rsidRPr="00661924">
              <w:t>Table 7.2-2 for tested channel bandwidth and subcarrier spacing</w:t>
            </w:r>
          </w:p>
        </w:tc>
      </w:tr>
      <w:tr w:rsidR="00363EA2" w:rsidRPr="00661924" w14:paraId="705FB3EE" w14:textId="77777777" w:rsidTr="007907A7">
        <w:trPr>
          <w:trHeight w:val="187"/>
          <w:jc w:val="center"/>
        </w:trPr>
        <w:tc>
          <w:tcPr>
            <w:tcW w:w="1004" w:type="pct"/>
            <w:vMerge/>
            <w:shd w:val="clear" w:color="auto" w:fill="auto"/>
            <w:vAlign w:val="center"/>
          </w:tcPr>
          <w:p w14:paraId="5780002E"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D8FF" w14:textId="77777777" w:rsidR="00363EA2" w:rsidRPr="00661924" w:rsidRDefault="00363EA2" w:rsidP="007907A7">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6F8AB3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E45FC" w14:textId="77777777" w:rsidR="00363EA2" w:rsidRPr="00661924" w:rsidRDefault="00363EA2" w:rsidP="007907A7">
            <w:pPr>
              <w:pStyle w:val="TAC"/>
              <w:rPr>
                <w:lang w:eastAsia="zh-CN"/>
              </w:rPr>
            </w:pPr>
            <w:r w:rsidRPr="00661924">
              <w:rPr>
                <w:rFonts w:hint="eastAsia"/>
                <w:lang w:eastAsia="zh-CN"/>
              </w:rPr>
              <w:t>1/AL8</w:t>
            </w:r>
          </w:p>
        </w:tc>
      </w:tr>
      <w:tr w:rsidR="00363EA2" w:rsidRPr="00661924" w14:paraId="41DA71BC" w14:textId="77777777" w:rsidTr="007907A7">
        <w:trPr>
          <w:trHeight w:val="187"/>
          <w:jc w:val="center"/>
        </w:trPr>
        <w:tc>
          <w:tcPr>
            <w:tcW w:w="1004" w:type="pct"/>
            <w:vMerge/>
            <w:shd w:val="clear" w:color="auto" w:fill="auto"/>
            <w:vAlign w:val="center"/>
          </w:tcPr>
          <w:p w14:paraId="22869412"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B84" w14:textId="77777777" w:rsidR="00363EA2" w:rsidRPr="00661924" w:rsidRDefault="00363EA2" w:rsidP="007907A7">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F12A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9C3D5" w14:textId="77777777" w:rsidR="00363EA2" w:rsidRPr="00661924" w:rsidRDefault="00363EA2" w:rsidP="007907A7">
            <w:pPr>
              <w:pStyle w:val="TAC"/>
              <w:rPr>
                <w:lang w:eastAsia="zh-CN"/>
              </w:rPr>
            </w:pPr>
            <w:r w:rsidRPr="00661924">
              <w:t>Non-interleaved</w:t>
            </w:r>
          </w:p>
        </w:tc>
      </w:tr>
      <w:tr w:rsidR="00363EA2" w:rsidRPr="00661924" w14:paraId="479658D4" w14:textId="77777777" w:rsidTr="007907A7">
        <w:trPr>
          <w:trHeight w:val="187"/>
          <w:jc w:val="center"/>
        </w:trPr>
        <w:tc>
          <w:tcPr>
            <w:tcW w:w="1004" w:type="pct"/>
            <w:vMerge/>
            <w:shd w:val="clear" w:color="auto" w:fill="auto"/>
            <w:vAlign w:val="center"/>
          </w:tcPr>
          <w:p w14:paraId="744A0B57"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04D6" w14:textId="77777777" w:rsidR="00363EA2" w:rsidRPr="00661924" w:rsidRDefault="00363EA2" w:rsidP="007907A7">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A065DF"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711DF1" w14:textId="77777777" w:rsidR="00363EA2" w:rsidRPr="00661924" w:rsidRDefault="00363EA2" w:rsidP="007907A7">
            <w:pPr>
              <w:pStyle w:val="TAC"/>
              <w:rPr>
                <w:lang w:eastAsia="zh-CN"/>
              </w:rPr>
            </w:pPr>
            <w:r w:rsidRPr="00661924">
              <w:rPr>
                <w:rFonts w:hint="eastAsia"/>
                <w:lang w:eastAsia="zh-CN"/>
              </w:rPr>
              <w:t>1_1</w:t>
            </w:r>
          </w:p>
        </w:tc>
      </w:tr>
      <w:tr w:rsidR="00363EA2" w:rsidRPr="00661924" w14:paraId="6D518CBE" w14:textId="77777777" w:rsidTr="007907A7">
        <w:trPr>
          <w:trHeight w:val="187"/>
          <w:jc w:val="center"/>
        </w:trPr>
        <w:tc>
          <w:tcPr>
            <w:tcW w:w="1004" w:type="pct"/>
            <w:vMerge/>
            <w:shd w:val="clear" w:color="auto" w:fill="auto"/>
            <w:vAlign w:val="center"/>
          </w:tcPr>
          <w:p w14:paraId="6DDA9248"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C91E" w14:textId="77777777" w:rsidR="00363EA2" w:rsidRPr="00661924" w:rsidRDefault="00363EA2" w:rsidP="007907A7">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727292"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2A20975" w14:textId="77777777" w:rsidR="00363EA2" w:rsidRPr="00661924" w:rsidDel="008849A4" w:rsidRDefault="00363EA2" w:rsidP="007907A7">
            <w:pPr>
              <w:pStyle w:val="TAC"/>
              <w:rPr>
                <w:lang w:eastAsia="zh-CN"/>
              </w:rPr>
            </w:pPr>
            <w:r w:rsidRPr="00661924">
              <w:rPr>
                <w:rFonts w:hint="eastAsia"/>
                <w:lang w:eastAsia="zh-CN"/>
              </w:rPr>
              <w:t>TCI state #1</w:t>
            </w:r>
          </w:p>
        </w:tc>
      </w:tr>
      <w:tr w:rsidR="00363EA2" w:rsidRPr="00661924" w14:paraId="2A6C73C8" w14:textId="77777777" w:rsidTr="007907A7">
        <w:trPr>
          <w:trHeight w:val="187"/>
          <w:jc w:val="center"/>
        </w:trPr>
        <w:tc>
          <w:tcPr>
            <w:tcW w:w="1004" w:type="pct"/>
            <w:vMerge/>
            <w:shd w:val="clear" w:color="auto" w:fill="auto"/>
            <w:vAlign w:val="center"/>
          </w:tcPr>
          <w:p w14:paraId="6C913A8D" w14:textId="77777777" w:rsidR="00363EA2" w:rsidRPr="00661924" w:rsidRDefault="00363EA2" w:rsidP="007907A7">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11DC" w14:textId="77777777" w:rsidR="00363EA2" w:rsidRPr="00C25669" w:rsidRDefault="00363EA2" w:rsidP="007907A7">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39E848" w14:textId="77777777" w:rsidR="00363EA2" w:rsidRPr="00C25669"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7AC34E" w14:textId="77777777" w:rsidR="00CE0FEC" w:rsidRPr="0002612B" w:rsidRDefault="00CE0FEC" w:rsidP="00CE0FEC">
            <w:pPr>
              <w:keepNext/>
              <w:keepLines/>
              <w:spacing w:after="0"/>
              <w:jc w:val="center"/>
              <w:rPr>
                <w:rFonts w:ascii="Arial" w:eastAsia="SimSun" w:hAnsi="Arial"/>
                <w:sz w:val="18"/>
              </w:rPr>
            </w:pPr>
            <w:r w:rsidRPr="0002612B">
              <w:rPr>
                <w:rFonts w:ascii="Arial" w:eastAsia="SimSun" w:hAnsi="Arial"/>
                <w:sz w:val="18"/>
              </w:rPr>
              <w:t>For number of TX = 1: No precoding;</w:t>
            </w:r>
          </w:p>
          <w:p w14:paraId="0A4F3BF4" w14:textId="3FA8A777" w:rsidR="00CE0FEC" w:rsidRPr="00604E6E" w:rsidRDefault="00CE0FEC" w:rsidP="00CE0FE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4E90F74F" w14:textId="2077CD71" w:rsidR="00363EA2" w:rsidRPr="00C25669" w:rsidRDefault="00CE0FEC" w:rsidP="00CE0FEC">
            <w:pPr>
              <w:pStyle w:val="TAC"/>
            </w:pPr>
            <w:r>
              <w:rPr>
                <w:rFonts w:eastAsia="SimSun"/>
              </w:rPr>
              <w:t>index</w:t>
            </w:r>
            <w:r w:rsidRPr="00604E6E">
              <w:rPr>
                <w:rFonts w:eastAsia="SimSun"/>
              </w:rPr>
              <w:t>, chosen from section 5.2.2.2.1 of TS 38.214 [12].</w:t>
            </w:r>
          </w:p>
        </w:tc>
      </w:tr>
      <w:tr w:rsidR="00363EA2" w:rsidRPr="00661924" w14:paraId="61792AF3" w14:textId="77777777" w:rsidTr="007907A7">
        <w:trPr>
          <w:trHeight w:val="187"/>
          <w:jc w:val="center"/>
        </w:trPr>
        <w:tc>
          <w:tcPr>
            <w:tcW w:w="3249" w:type="pct"/>
            <w:gridSpan w:val="3"/>
            <w:tcBorders>
              <w:right w:val="single" w:sz="4" w:space="0" w:color="auto"/>
            </w:tcBorders>
            <w:shd w:val="clear" w:color="auto" w:fill="auto"/>
            <w:vAlign w:val="center"/>
          </w:tcPr>
          <w:p w14:paraId="1DA29095" w14:textId="77777777" w:rsidR="00363EA2" w:rsidRPr="00661924" w:rsidRDefault="00363EA2" w:rsidP="007907A7">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915E34"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D79B99" w14:textId="77777777" w:rsidR="00363EA2" w:rsidRPr="00661924" w:rsidRDefault="00363EA2" w:rsidP="007907A7">
            <w:pPr>
              <w:pStyle w:val="TAC"/>
            </w:pPr>
            <w:r w:rsidRPr="00661924">
              <w:t>Not configured</w:t>
            </w:r>
          </w:p>
        </w:tc>
      </w:tr>
      <w:tr w:rsidR="00363EA2" w:rsidRPr="00661924" w14:paraId="25A296EC" w14:textId="77777777" w:rsidTr="007907A7">
        <w:trPr>
          <w:trHeight w:val="187"/>
          <w:jc w:val="center"/>
        </w:trPr>
        <w:tc>
          <w:tcPr>
            <w:tcW w:w="1004" w:type="pct"/>
            <w:vMerge w:val="restart"/>
            <w:shd w:val="clear" w:color="auto" w:fill="auto"/>
            <w:vAlign w:val="center"/>
          </w:tcPr>
          <w:p w14:paraId="0071A6F0" w14:textId="77777777" w:rsidR="00363EA2" w:rsidRPr="00661924" w:rsidRDefault="00363EA2" w:rsidP="007907A7">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E05ED" w14:textId="77777777" w:rsidR="00363EA2" w:rsidRPr="00661924" w:rsidRDefault="00363EA2" w:rsidP="007907A7">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62C8A"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778E80" w14:textId="77777777" w:rsidR="00363EA2" w:rsidRPr="00661924" w:rsidRDefault="00363EA2" w:rsidP="007907A7">
            <w:pPr>
              <w:pStyle w:val="TAC"/>
            </w:pPr>
            <w:r w:rsidRPr="00661924">
              <w:t>0 for CSI-RS resource 1,2,3,4</w:t>
            </w:r>
          </w:p>
        </w:tc>
      </w:tr>
      <w:tr w:rsidR="00363EA2" w:rsidRPr="00661924" w14:paraId="7787DF73" w14:textId="77777777" w:rsidTr="007907A7">
        <w:trPr>
          <w:trHeight w:val="187"/>
          <w:jc w:val="center"/>
        </w:trPr>
        <w:tc>
          <w:tcPr>
            <w:tcW w:w="1004" w:type="pct"/>
            <w:vMerge/>
            <w:shd w:val="clear" w:color="auto" w:fill="auto"/>
            <w:vAlign w:val="center"/>
          </w:tcPr>
          <w:p w14:paraId="6984AE14"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702" w14:textId="77777777" w:rsidR="00363EA2" w:rsidRPr="00661924" w:rsidRDefault="00363EA2" w:rsidP="007907A7">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4739"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F94B32" w14:textId="77777777" w:rsidR="00363EA2" w:rsidRPr="00661924" w:rsidRDefault="00363EA2" w:rsidP="007907A7">
            <w:pPr>
              <w:pStyle w:val="TAC"/>
            </w:pPr>
            <w:r w:rsidRPr="00661924">
              <w:t>6 for CSI-RS resource 1 and 3</w:t>
            </w:r>
            <w:r w:rsidRPr="00661924">
              <w:br/>
              <w:t>10 for CSI-RS resource 2 and 4</w:t>
            </w:r>
          </w:p>
          <w:p w14:paraId="57C68FCF" w14:textId="77777777" w:rsidR="00363EA2" w:rsidRPr="00661924" w:rsidRDefault="00363EA2" w:rsidP="007907A7">
            <w:pPr>
              <w:pStyle w:val="TAC"/>
            </w:pPr>
          </w:p>
        </w:tc>
      </w:tr>
      <w:tr w:rsidR="00363EA2" w:rsidRPr="00661924" w14:paraId="33F1D8B8" w14:textId="77777777" w:rsidTr="007907A7">
        <w:trPr>
          <w:trHeight w:val="187"/>
          <w:jc w:val="center"/>
        </w:trPr>
        <w:tc>
          <w:tcPr>
            <w:tcW w:w="1004" w:type="pct"/>
            <w:vMerge/>
            <w:shd w:val="clear" w:color="auto" w:fill="auto"/>
            <w:vAlign w:val="center"/>
          </w:tcPr>
          <w:p w14:paraId="32942428"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E33A" w14:textId="77777777" w:rsidR="00363EA2" w:rsidRPr="00661924" w:rsidRDefault="00363EA2" w:rsidP="007907A7">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919F6"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B5CFCE" w14:textId="77777777" w:rsidR="00363EA2" w:rsidRPr="00661924" w:rsidRDefault="00363EA2" w:rsidP="007907A7">
            <w:pPr>
              <w:pStyle w:val="TAC"/>
            </w:pPr>
            <w:r w:rsidRPr="00661924">
              <w:t>1 for CSI-RS resource 1,2,3,4</w:t>
            </w:r>
          </w:p>
        </w:tc>
      </w:tr>
      <w:tr w:rsidR="00363EA2" w:rsidRPr="00661924" w14:paraId="2CEEF0C8" w14:textId="77777777" w:rsidTr="007907A7">
        <w:trPr>
          <w:trHeight w:val="187"/>
          <w:jc w:val="center"/>
        </w:trPr>
        <w:tc>
          <w:tcPr>
            <w:tcW w:w="1004" w:type="pct"/>
            <w:vMerge/>
            <w:shd w:val="clear" w:color="auto" w:fill="auto"/>
            <w:vAlign w:val="center"/>
          </w:tcPr>
          <w:p w14:paraId="6013DE3D"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AA5D" w14:textId="77777777" w:rsidR="00363EA2" w:rsidRPr="00661924" w:rsidRDefault="00363EA2" w:rsidP="007907A7">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1BAAD"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D379A7" w14:textId="77777777" w:rsidR="00363EA2" w:rsidRPr="00661924" w:rsidRDefault="00363EA2" w:rsidP="007907A7">
            <w:pPr>
              <w:pStyle w:val="TAC"/>
            </w:pPr>
            <w:r w:rsidRPr="00661924">
              <w:rPr>
                <w:rFonts w:eastAsia="SimSun"/>
              </w:rPr>
              <w:t>'</w:t>
            </w:r>
            <w:r w:rsidRPr="00661924">
              <w:t>No CDM</w:t>
            </w:r>
            <w:r w:rsidRPr="00661924">
              <w:rPr>
                <w:rFonts w:eastAsia="SimSun"/>
              </w:rPr>
              <w:t>'</w:t>
            </w:r>
            <w:r w:rsidRPr="00661924">
              <w:t xml:space="preserve"> for CSI-RS resource 1,2,3,4</w:t>
            </w:r>
          </w:p>
        </w:tc>
      </w:tr>
      <w:tr w:rsidR="00363EA2" w:rsidRPr="00661924" w14:paraId="6D06384C" w14:textId="77777777" w:rsidTr="007907A7">
        <w:trPr>
          <w:trHeight w:val="187"/>
          <w:jc w:val="center"/>
        </w:trPr>
        <w:tc>
          <w:tcPr>
            <w:tcW w:w="1004" w:type="pct"/>
            <w:vMerge/>
            <w:shd w:val="clear" w:color="auto" w:fill="auto"/>
            <w:vAlign w:val="center"/>
          </w:tcPr>
          <w:p w14:paraId="6597FED2" w14:textId="77777777" w:rsidR="00363EA2" w:rsidRPr="00661924" w:rsidRDefault="00363EA2" w:rsidP="007907A7">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BA26" w14:textId="77777777" w:rsidR="00363EA2" w:rsidRPr="00661924" w:rsidRDefault="00363EA2" w:rsidP="007907A7">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4D00F3" w14:textId="77777777" w:rsidR="00363EA2" w:rsidRPr="00661924" w:rsidRDefault="00363EA2" w:rsidP="007907A7">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2A2624" w14:textId="77777777" w:rsidR="00363EA2" w:rsidRPr="00661924" w:rsidRDefault="00363EA2" w:rsidP="007907A7">
            <w:pPr>
              <w:pStyle w:val="TAC"/>
            </w:pPr>
            <w:r w:rsidRPr="00661924">
              <w:t>3 for CSI-RS resource 1,2,3,4</w:t>
            </w:r>
          </w:p>
        </w:tc>
      </w:tr>
      <w:tr w:rsidR="00D40622" w:rsidRPr="00661924" w14:paraId="2D5C31CF" w14:textId="77777777" w:rsidTr="007907A7">
        <w:trPr>
          <w:trHeight w:val="187"/>
          <w:jc w:val="center"/>
        </w:trPr>
        <w:tc>
          <w:tcPr>
            <w:tcW w:w="1004" w:type="pct"/>
            <w:vMerge/>
            <w:shd w:val="clear" w:color="auto" w:fill="auto"/>
            <w:vAlign w:val="center"/>
          </w:tcPr>
          <w:p w14:paraId="22AABA51"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A6EE6"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D2D3F" w14:textId="79F3F340"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ECEB9B" w14:textId="77777777" w:rsidR="00D40622" w:rsidRPr="00661924" w:rsidRDefault="00D40622" w:rsidP="00D40622">
            <w:pPr>
              <w:pStyle w:val="TAC"/>
            </w:pPr>
            <w:r w:rsidRPr="00661924">
              <w:t>60 kHz SCS: 80 for CSI-RS resource 1,2,3,4</w:t>
            </w:r>
          </w:p>
          <w:p w14:paraId="1D17838F" w14:textId="77777777" w:rsidR="00D40622" w:rsidRDefault="00D40622" w:rsidP="00D40622">
            <w:pPr>
              <w:pStyle w:val="TAC"/>
            </w:pPr>
            <w:r w:rsidRPr="00661924">
              <w:t>120 kHz SCS: 160 for CSI-RS resource 1,2,3,4</w:t>
            </w:r>
          </w:p>
          <w:p w14:paraId="0003D056" w14:textId="1524C213" w:rsidR="00D40622" w:rsidRPr="00661924" w:rsidRDefault="00D40622" w:rsidP="00D40622">
            <w:pPr>
              <w:pStyle w:val="TAC"/>
            </w:pPr>
            <w:r>
              <w:t>480 kHz SCS: 640 for CSI-RS resource 1, 2, 3, 4</w:t>
            </w:r>
          </w:p>
        </w:tc>
      </w:tr>
      <w:tr w:rsidR="00D40622" w:rsidRPr="00661924" w14:paraId="1A0301B8" w14:textId="77777777" w:rsidTr="007907A7">
        <w:trPr>
          <w:trHeight w:val="187"/>
          <w:jc w:val="center"/>
        </w:trPr>
        <w:tc>
          <w:tcPr>
            <w:tcW w:w="1004" w:type="pct"/>
            <w:vMerge/>
            <w:shd w:val="clear" w:color="auto" w:fill="auto"/>
            <w:vAlign w:val="center"/>
          </w:tcPr>
          <w:p w14:paraId="44EF9F6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10FC"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12734F"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DE566B" w14:textId="77777777" w:rsidR="00D40622" w:rsidRPr="00661924" w:rsidRDefault="00D40622" w:rsidP="00D40622">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5A633F7" w14:textId="77777777" w:rsidR="00D40622" w:rsidRPr="00661924" w:rsidRDefault="00D40622" w:rsidP="00D40622">
            <w:pPr>
              <w:pStyle w:val="TAC"/>
              <w:rPr>
                <w:lang w:eastAsia="zh-CN"/>
              </w:rPr>
            </w:pPr>
            <w:r w:rsidRPr="00661924">
              <w:rPr>
                <w:rFonts w:hint="eastAsia"/>
                <w:lang w:eastAsia="zh-CN"/>
              </w:rPr>
              <w:t>40 for CSI-RS resource 1 and 2</w:t>
            </w:r>
          </w:p>
          <w:p w14:paraId="6424768D" w14:textId="77777777" w:rsidR="00D40622" w:rsidRPr="00661924" w:rsidRDefault="00D40622" w:rsidP="00D40622">
            <w:pPr>
              <w:pStyle w:val="TAC"/>
              <w:rPr>
                <w:lang w:eastAsia="zh-CN"/>
              </w:rPr>
            </w:pPr>
            <w:r w:rsidRPr="00661924">
              <w:rPr>
                <w:lang w:eastAsia="zh-CN"/>
              </w:rPr>
              <w:t>41 for CSI-RS resource 3 and 4</w:t>
            </w:r>
          </w:p>
          <w:p w14:paraId="65E4E7AC" w14:textId="77777777" w:rsidR="00D40622" w:rsidRPr="00661924" w:rsidRDefault="00D40622" w:rsidP="00D40622">
            <w:pPr>
              <w:pStyle w:val="TAC"/>
              <w:rPr>
                <w:lang w:eastAsia="zh-CN"/>
              </w:rPr>
            </w:pPr>
          </w:p>
          <w:p w14:paraId="19989345" w14:textId="77777777" w:rsidR="00D40622" w:rsidRPr="00661924" w:rsidRDefault="00D40622" w:rsidP="00D40622">
            <w:pPr>
              <w:pStyle w:val="TAC"/>
              <w:rPr>
                <w:lang w:eastAsia="zh-CN"/>
              </w:rPr>
            </w:pPr>
            <w:r w:rsidRPr="00661924">
              <w:rPr>
                <w:lang w:eastAsia="zh-CN"/>
              </w:rPr>
              <w:t>120 kHz SCS:</w:t>
            </w:r>
          </w:p>
          <w:p w14:paraId="0D56731E" w14:textId="77777777" w:rsidR="00D40622" w:rsidRPr="00661924" w:rsidRDefault="00D40622" w:rsidP="00D40622">
            <w:pPr>
              <w:pStyle w:val="TAC"/>
            </w:pPr>
            <w:r w:rsidRPr="00661924">
              <w:t>80 for CSI-RS resource 1 and 2</w:t>
            </w:r>
          </w:p>
          <w:p w14:paraId="4E9D583C" w14:textId="3F172C6B" w:rsidR="00D40622" w:rsidRDefault="00D40622" w:rsidP="00D40622">
            <w:pPr>
              <w:pStyle w:val="TAC"/>
            </w:pPr>
            <w:r w:rsidRPr="00661924">
              <w:t>81 for CSI-RS resource 3 and 4</w:t>
            </w:r>
          </w:p>
          <w:p w14:paraId="770FE573" w14:textId="77777777" w:rsidR="00D40622" w:rsidRDefault="00D40622" w:rsidP="00D40622">
            <w:pPr>
              <w:pStyle w:val="TAC"/>
            </w:pPr>
          </w:p>
          <w:p w14:paraId="62F024DC" w14:textId="77777777" w:rsidR="00D40622" w:rsidRDefault="00D40622" w:rsidP="00D40622">
            <w:pPr>
              <w:pStyle w:val="TAC"/>
              <w:rPr>
                <w:lang w:eastAsia="zh-CN"/>
              </w:rPr>
            </w:pPr>
            <w:r>
              <w:rPr>
                <w:lang w:eastAsia="zh-CN"/>
              </w:rPr>
              <w:t>480 kHz SCS:</w:t>
            </w:r>
          </w:p>
          <w:p w14:paraId="31C2F5F2" w14:textId="77777777" w:rsidR="00D40622" w:rsidRDefault="00D40622" w:rsidP="00D40622">
            <w:pPr>
              <w:pStyle w:val="TAC"/>
            </w:pPr>
            <w:r>
              <w:t>320 for CSI-RS resource 1 and 2</w:t>
            </w:r>
          </w:p>
          <w:p w14:paraId="488B1074" w14:textId="1F621F94" w:rsidR="00D40622" w:rsidRPr="00661924" w:rsidRDefault="00D40622" w:rsidP="00D40622">
            <w:pPr>
              <w:pStyle w:val="TAC"/>
            </w:pPr>
            <w:r>
              <w:t>321 for CSI-RS resource 3 and 4</w:t>
            </w:r>
          </w:p>
        </w:tc>
      </w:tr>
      <w:tr w:rsidR="00D40622" w:rsidRPr="00661924" w14:paraId="43F6B99B" w14:textId="77777777" w:rsidTr="007907A7">
        <w:trPr>
          <w:trHeight w:val="187"/>
          <w:jc w:val="center"/>
        </w:trPr>
        <w:tc>
          <w:tcPr>
            <w:tcW w:w="1004" w:type="pct"/>
            <w:vMerge/>
            <w:shd w:val="clear" w:color="auto" w:fill="auto"/>
            <w:vAlign w:val="center"/>
          </w:tcPr>
          <w:p w14:paraId="00659F9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798ED"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2A3B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FE074" w14:textId="77777777" w:rsidR="00D40622" w:rsidRPr="00661924" w:rsidRDefault="00D40622" w:rsidP="00D40622">
            <w:pPr>
              <w:pStyle w:val="TAC"/>
            </w:pPr>
            <w:r w:rsidRPr="00661924">
              <w:t>Start PRB 0</w:t>
            </w:r>
          </w:p>
          <w:p w14:paraId="5202795D" w14:textId="77777777" w:rsidR="00D40622" w:rsidRPr="00661924" w:rsidRDefault="00D40622" w:rsidP="00D40622">
            <w:pPr>
              <w:pStyle w:val="TAC"/>
            </w:pPr>
            <w:r w:rsidRPr="00661924">
              <w:t xml:space="preserve">Number of PRB = </w:t>
            </w:r>
            <w:r>
              <w:t>ceil(</w:t>
            </w:r>
            <w:r w:rsidRPr="00661924">
              <w:t>BWP size</w:t>
            </w:r>
            <w:r>
              <w:rPr>
                <w:rFonts w:eastAsia="SimSun"/>
              </w:rPr>
              <w:t>/4)*4</w:t>
            </w:r>
          </w:p>
        </w:tc>
      </w:tr>
      <w:tr w:rsidR="00D40622" w:rsidRPr="00661924" w14:paraId="1751402F" w14:textId="77777777" w:rsidTr="007907A7">
        <w:trPr>
          <w:trHeight w:val="187"/>
          <w:jc w:val="center"/>
        </w:trPr>
        <w:tc>
          <w:tcPr>
            <w:tcW w:w="1004" w:type="pct"/>
            <w:vMerge/>
            <w:shd w:val="clear" w:color="auto" w:fill="auto"/>
            <w:vAlign w:val="center"/>
          </w:tcPr>
          <w:p w14:paraId="6B3B3A7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EA1D3"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D2F74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65B157" w14:textId="77777777" w:rsidR="00D40622" w:rsidRPr="00661924" w:rsidRDefault="00D40622" w:rsidP="00D40622">
            <w:pPr>
              <w:pStyle w:val="TAC"/>
            </w:pPr>
            <w:r w:rsidRPr="00661924">
              <w:t>TCI state #0</w:t>
            </w:r>
          </w:p>
        </w:tc>
      </w:tr>
      <w:tr w:rsidR="00D40622" w:rsidRPr="00661924" w14:paraId="567868E5" w14:textId="77777777" w:rsidTr="007907A7">
        <w:trPr>
          <w:trHeight w:val="187"/>
          <w:jc w:val="center"/>
        </w:trPr>
        <w:tc>
          <w:tcPr>
            <w:tcW w:w="1004" w:type="pct"/>
            <w:vMerge w:val="restart"/>
            <w:shd w:val="clear" w:color="auto" w:fill="auto"/>
            <w:vAlign w:val="center"/>
          </w:tcPr>
          <w:p w14:paraId="2317FBEE" w14:textId="77777777" w:rsidR="00D40622" w:rsidRPr="00661924" w:rsidRDefault="00D40622" w:rsidP="00D40622">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9D6B" w14:textId="77777777" w:rsidR="00D40622" w:rsidRPr="00661924" w:rsidRDefault="00D40622" w:rsidP="00D40622">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C086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B4B6542" w14:textId="77777777" w:rsidR="00D40622" w:rsidRPr="00661924" w:rsidRDefault="00D40622" w:rsidP="00D40622">
            <w:pPr>
              <w:pStyle w:val="TAC"/>
            </w:pPr>
            <w:r>
              <w:rPr>
                <w:rFonts w:hint="eastAsia"/>
                <w:lang w:eastAsia="zh-CN"/>
              </w:rPr>
              <w:t>3</w:t>
            </w:r>
            <w:r>
              <w:rPr>
                <w:lang w:eastAsia="zh-CN"/>
              </w:rPr>
              <w:t xml:space="preserve"> for 2 CSI-RS ports and 5 for 4 CSI-RS ports</w:t>
            </w:r>
          </w:p>
        </w:tc>
      </w:tr>
      <w:tr w:rsidR="00D40622" w:rsidRPr="00661924" w14:paraId="67BB62E2" w14:textId="77777777" w:rsidTr="007907A7">
        <w:trPr>
          <w:trHeight w:val="187"/>
          <w:jc w:val="center"/>
        </w:trPr>
        <w:tc>
          <w:tcPr>
            <w:tcW w:w="1004" w:type="pct"/>
            <w:vMerge/>
            <w:shd w:val="clear" w:color="auto" w:fill="auto"/>
            <w:vAlign w:val="center"/>
          </w:tcPr>
          <w:p w14:paraId="645D03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2E9C"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D0EDA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A682C" w14:textId="77777777" w:rsidR="00D40622" w:rsidRPr="00661924" w:rsidRDefault="00D40622" w:rsidP="00D40622">
            <w:pPr>
              <w:pStyle w:val="TAC"/>
            </w:pPr>
            <w:r w:rsidRPr="00661924">
              <w:t>0</w:t>
            </w:r>
          </w:p>
        </w:tc>
      </w:tr>
      <w:tr w:rsidR="00D40622" w:rsidRPr="00661924" w14:paraId="46198171" w14:textId="77777777" w:rsidTr="007907A7">
        <w:trPr>
          <w:trHeight w:val="187"/>
          <w:jc w:val="center"/>
        </w:trPr>
        <w:tc>
          <w:tcPr>
            <w:tcW w:w="1004" w:type="pct"/>
            <w:vMerge/>
            <w:shd w:val="clear" w:color="auto" w:fill="auto"/>
            <w:vAlign w:val="center"/>
          </w:tcPr>
          <w:p w14:paraId="1ACD5E8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467F"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D4DB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EBBF5F" w14:textId="77777777" w:rsidR="00D40622" w:rsidRPr="00661924" w:rsidRDefault="00D40622" w:rsidP="00D40622">
            <w:pPr>
              <w:pStyle w:val="TAC"/>
            </w:pPr>
            <w:r w:rsidRPr="00661924">
              <w:t>12</w:t>
            </w:r>
          </w:p>
        </w:tc>
      </w:tr>
      <w:tr w:rsidR="00D40622" w:rsidRPr="00661924" w14:paraId="585FAD9B" w14:textId="77777777" w:rsidTr="007907A7">
        <w:trPr>
          <w:trHeight w:val="187"/>
          <w:jc w:val="center"/>
        </w:trPr>
        <w:tc>
          <w:tcPr>
            <w:tcW w:w="1004" w:type="pct"/>
            <w:vMerge/>
            <w:shd w:val="clear" w:color="auto" w:fill="auto"/>
            <w:vAlign w:val="center"/>
          </w:tcPr>
          <w:p w14:paraId="5B87B56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6F2BC"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DAC04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0E7307" w14:textId="77777777" w:rsidR="00D40622" w:rsidRPr="00661924" w:rsidRDefault="00D40622" w:rsidP="00D40622">
            <w:pPr>
              <w:pStyle w:val="TAC"/>
            </w:pPr>
            <w:r w:rsidRPr="00661924">
              <w:t>2</w:t>
            </w:r>
          </w:p>
        </w:tc>
      </w:tr>
      <w:tr w:rsidR="00D40622" w:rsidRPr="00661924" w14:paraId="05151953" w14:textId="77777777" w:rsidTr="007907A7">
        <w:trPr>
          <w:trHeight w:val="187"/>
          <w:jc w:val="center"/>
        </w:trPr>
        <w:tc>
          <w:tcPr>
            <w:tcW w:w="1004" w:type="pct"/>
            <w:vMerge/>
            <w:shd w:val="clear" w:color="auto" w:fill="auto"/>
            <w:vAlign w:val="center"/>
          </w:tcPr>
          <w:p w14:paraId="6993F9E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467D"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B1F1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55CFE3" w14:textId="77777777" w:rsidR="00D40622" w:rsidRPr="00661924" w:rsidRDefault="00D40622" w:rsidP="00D40622">
            <w:pPr>
              <w:pStyle w:val="TAC"/>
            </w:pPr>
            <w:r w:rsidRPr="00661924">
              <w:t>FD-CDM2</w:t>
            </w:r>
          </w:p>
        </w:tc>
      </w:tr>
      <w:tr w:rsidR="00D40622" w:rsidRPr="00661924" w14:paraId="5E543934" w14:textId="77777777" w:rsidTr="007907A7">
        <w:trPr>
          <w:trHeight w:val="187"/>
          <w:jc w:val="center"/>
        </w:trPr>
        <w:tc>
          <w:tcPr>
            <w:tcW w:w="1004" w:type="pct"/>
            <w:vMerge/>
            <w:shd w:val="clear" w:color="auto" w:fill="auto"/>
            <w:vAlign w:val="center"/>
          </w:tcPr>
          <w:p w14:paraId="1579412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FB6A"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4B07D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77D5DD" w14:textId="77777777" w:rsidR="00D40622" w:rsidRPr="00661924" w:rsidRDefault="00D40622" w:rsidP="00D40622">
            <w:pPr>
              <w:pStyle w:val="TAC"/>
            </w:pPr>
            <w:r w:rsidRPr="00661924">
              <w:t>1</w:t>
            </w:r>
          </w:p>
        </w:tc>
      </w:tr>
      <w:tr w:rsidR="00D40622" w:rsidRPr="00661924" w14:paraId="6791FA92" w14:textId="77777777" w:rsidTr="007907A7">
        <w:trPr>
          <w:trHeight w:val="187"/>
          <w:jc w:val="center"/>
        </w:trPr>
        <w:tc>
          <w:tcPr>
            <w:tcW w:w="1004" w:type="pct"/>
            <w:vMerge/>
            <w:shd w:val="clear" w:color="auto" w:fill="auto"/>
            <w:vAlign w:val="center"/>
          </w:tcPr>
          <w:p w14:paraId="6023696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F193"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D682DA"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668EA2" w14:textId="77777777" w:rsidR="00D40622" w:rsidRPr="00661924" w:rsidRDefault="00D40622" w:rsidP="00D40622">
            <w:pPr>
              <w:pStyle w:val="TAC"/>
            </w:pPr>
            <w:r w:rsidRPr="00661924">
              <w:t>60 kHz SCS: 80</w:t>
            </w:r>
          </w:p>
          <w:p w14:paraId="3CD56A83" w14:textId="77777777" w:rsidR="00D40622" w:rsidRDefault="00D40622" w:rsidP="00D40622">
            <w:pPr>
              <w:pStyle w:val="TAC"/>
            </w:pPr>
            <w:r w:rsidRPr="00661924">
              <w:t>120 kHz SCS: 160</w:t>
            </w:r>
          </w:p>
          <w:p w14:paraId="5C7AA17C" w14:textId="6263F616" w:rsidR="00D40622" w:rsidRPr="00661924" w:rsidRDefault="00D40622" w:rsidP="00D40622">
            <w:pPr>
              <w:pStyle w:val="TAC"/>
            </w:pPr>
            <w:r>
              <w:t>480 kHz SCS: 640</w:t>
            </w:r>
          </w:p>
        </w:tc>
      </w:tr>
      <w:tr w:rsidR="00D40622" w:rsidRPr="00661924" w14:paraId="4E4343E5" w14:textId="77777777" w:rsidTr="007907A7">
        <w:trPr>
          <w:trHeight w:val="187"/>
          <w:jc w:val="center"/>
        </w:trPr>
        <w:tc>
          <w:tcPr>
            <w:tcW w:w="1004" w:type="pct"/>
            <w:vMerge/>
            <w:shd w:val="clear" w:color="auto" w:fill="auto"/>
            <w:vAlign w:val="center"/>
          </w:tcPr>
          <w:p w14:paraId="66469BC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6BAD"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D696C6"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631C59" w14:textId="77777777" w:rsidR="00D40622" w:rsidRPr="00661924" w:rsidRDefault="00D40622" w:rsidP="00D40622">
            <w:pPr>
              <w:pStyle w:val="TAC"/>
            </w:pPr>
            <w:r w:rsidRPr="00661924">
              <w:t>0</w:t>
            </w:r>
          </w:p>
        </w:tc>
      </w:tr>
      <w:tr w:rsidR="00D40622" w:rsidRPr="00661924" w14:paraId="37E396A6" w14:textId="77777777" w:rsidTr="007907A7">
        <w:trPr>
          <w:trHeight w:val="187"/>
          <w:jc w:val="center"/>
        </w:trPr>
        <w:tc>
          <w:tcPr>
            <w:tcW w:w="1004" w:type="pct"/>
            <w:vMerge/>
            <w:shd w:val="clear" w:color="auto" w:fill="auto"/>
            <w:vAlign w:val="center"/>
          </w:tcPr>
          <w:p w14:paraId="05907F9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62D9"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2EE6C3"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57AF10" w14:textId="77777777" w:rsidR="00D40622" w:rsidRPr="00661924" w:rsidRDefault="00D40622" w:rsidP="00D40622">
            <w:pPr>
              <w:pStyle w:val="TAC"/>
            </w:pPr>
            <w:r w:rsidRPr="00661924">
              <w:t>Start PRB 0</w:t>
            </w:r>
          </w:p>
          <w:p w14:paraId="79E3EC0D"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46E51C19" w14:textId="77777777" w:rsidTr="007907A7">
        <w:trPr>
          <w:trHeight w:val="187"/>
          <w:jc w:val="center"/>
        </w:trPr>
        <w:tc>
          <w:tcPr>
            <w:tcW w:w="1004" w:type="pct"/>
            <w:vMerge/>
            <w:shd w:val="clear" w:color="auto" w:fill="auto"/>
            <w:vAlign w:val="center"/>
          </w:tcPr>
          <w:p w14:paraId="311735B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5B940"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50B66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7335D7" w14:textId="77777777" w:rsidR="00D40622" w:rsidRPr="00661924" w:rsidRDefault="00D40622" w:rsidP="00D40622">
            <w:pPr>
              <w:pStyle w:val="TAC"/>
              <w:rPr>
                <w:lang w:eastAsia="zh-CN"/>
              </w:rPr>
            </w:pPr>
            <w:r w:rsidRPr="00661924">
              <w:t>TCI state #</w:t>
            </w:r>
            <w:r w:rsidRPr="00661924">
              <w:rPr>
                <w:rFonts w:hint="eastAsia"/>
                <w:lang w:eastAsia="zh-CN"/>
              </w:rPr>
              <w:t>1</w:t>
            </w:r>
          </w:p>
        </w:tc>
      </w:tr>
      <w:tr w:rsidR="00D40622" w:rsidRPr="00661924" w14:paraId="36A82788" w14:textId="77777777" w:rsidTr="007907A7">
        <w:trPr>
          <w:trHeight w:val="187"/>
          <w:jc w:val="center"/>
        </w:trPr>
        <w:tc>
          <w:tcPr>
            <w:tcW w:w="1004" w:type="pct"/>
            <w:vMerge w:val="restart"/>
            <w:shd w:val="clear" w:color="auto" w:fill="auto"/>
            <w:vAlign w:val="center"/>
          </w:tcPr>
          <w:p w14:paraId="5E73BE40" w14:textId="77777777" w:rsidR="00D40622" w:rsidRPr="00661924" w:rsidRDefault="00D40622" w:rsidP="00D40622">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68EEB" w14:textId="77777777" w:rsidR="00D40622" w:rsidRPr="00661924" w:rsidRDefault="00D40622" w:rsidP="00D40622">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B595E7"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449229" w14:textId="77777777" w:rsidR="00D40622" w:rsidRPr="00661924" w:rsidRDefault="00D40622" w:rsidP="00D40622">
            <w:pPr>
              <w:pStyle w:val="TAC"/>
            </w:pPr>
            <w:r w:rsidRPr="008C74D2">
              <w:t>5</w:t>
            </w:r>
          </w:p>
        </w:tc>
      </w:tr>
      <w:tr w:rsidR="00D40622" w:rsidRPr="00661924" w14:paraId="454B85C0" w14:textId="77777777" w:rsidTr="007907A7">
        <w:trPr>
          <w:trHeight w:val="187"/>
          <w:jc w:val="center"/>
        </w:trPr>
        <w:tc>
          <w:tcPr>
            <w:tcW w:w="1004" w:type="pct"/>
            <w:vMerge/>
            <w:shd w:val="clear" w:color="auto" w:fill="auto"/>
            <w:vAlign w:val="center"/>
          </w:tcPr>
          <w:p w14:paraId="6C0150D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358D" w14:textId="77777777" w:rsidR="00D40622" w:rsidRPr="00661924" w:rsidRDefault="00D40622" w:rsidP="00D40622">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C10A9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C0D8D8" w14:textId="77777777" w:rsidR="00D40622" w:rsidRPr="00661924" w:rsidRDefault="00D40622" w:rsidP="00D40622">
            <w:pPr>
              <w:pStyle w:val="TAC"/>
            </w:pPr>
            <w:r w:rsidRPr="00661924">
              <w:t>4</w:t>
            </w:r>
          </w:p>
        </w:tc>
      </w:tr>
      <w:tr w:rsidR="00D40622" w:rsidRPr="00661924" w14:paraId="49FC292C" w14:textId="77777777" w:rsidTr="007907A7">
        <w:trPr>
          <w:trHeight w:val="187"/>
          <w:jc w:val="center"/>
        </w:trPr>
        <w:tc>
          <w:tcPr>
            <w:tcW w:w="1004" w:type="pct"/>
            <w:vMerge/>
            <w:shd w:val="clear" w:color="auto" w:fill="auto"/>
            <w:vAlign w:val="center"/>
          </w:tcPr>
          <w:p w14:paraId="7D56E1D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5C02" w14:textId="77777777" w:rsidR="00D40622" w:rsidRPr="00661924" w:rsidRDefault="00D40622" w:rsidP="00D40622">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0720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B940E7B" w14:textId="77777777" w:rsidR="00D40622" w:rsidRPr="00661924" w:rsidRDefault="00D40622" w:rsidP="00D40622">
            <w:pPr>
              <w:pStyle w:val="TAC"/>
            </w:pPr>
            <w:r w:rsidRPr="00661924">
              <w:t>12</w:t>
            </w:r>
          </w:p>
        </w:tc>
      </w:tr>
      <w:tr w:rsidR="00D40622" w:rsidRPr="00661924" w14:paraId="1A13C9C0" w14:textId="77777777" w:rsidTr="007907A7">
        <w:trPr>
          <w:trHeight w:val="187"/>
          <w:jc w:val="center"/>
        </w:trPr>
        <w:tc>
          <w:tcPr>
            <w:tcW w:w="1004" w:type="pct"/>
            <w:vMerge/>
            <w:shd w:val="clear" w:color="auto" w:fill="auto"/>
            <w:vAlign w:val="center"/>
          </w:tcPr>
          <w:p w14:paraId="69C4686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72FEF" w14:textId="77777777" w:rsidR="00D40622" w:rsidRPr="00661924" w:rsidRDefault="00D40622" w:rsidP="00D40622">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26B3D8"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CE655F" w14:textId="77777777" w:rsidR="00D40622" w:rsidRPr="00661924" w:rsidRDefault="00D40622" w:rsidP="00D40622">
            <w:pPr>
              <w:pStyle w:val="TAC"/>
            </w:pPr>
            <w:r w:rsidRPr="00661924">
              <w:t>4</w:t>
            </w:r>
          </w:p>
        </w:tc>
      </w:tr>
      <w:tr w:rsidR="00D40622" w:rsidRPr="00661924" w14:paraId="6E05F854" w14:textId="77777777" w:rsidTr="007907A7">
        <w:trPr>
          <w:trHeight w:val="187"/>
          <w:jc w:val="center"/>
        </w:trPr>
        <w:tc>
          <w:tcPr>
            <w:tcW w:w="1004" w:type="pct"/>
            <w:vMerge/>
            <w:shd w:val="clear" w:color="auto" w:fill="auto"/>
            <w:vAlign w:val="center"/>
          </w:tcPr>
          <w:p w14:paraId="042F953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C10A"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0676D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0A30FC" w14:textId="77777777" w:rsidR="00D40622" w:rsidRPr="00661924" w:rsidRDefault="00D40622" w:rsidP="00D40622">
            <w:pPr>
              <w:pStyle w:val="TAC"/>
            </w:pPr>
            <w:r w:rsidRPr="00661924">
              <w:t>FD-CDM2</w:t>
            </w:r>
          </w:p>
        </w:tc>
      </w:tr>
      <w:tr w:rsidR="00D40622" w:rsidRPr="00661924" w14:paraId="6068570A" w14:textId="77777777" w:rsidTr="007907A7">
        <w:trPr>
          <w:trHeight w:val="187"/>
          <w:jc w:val="center"/>
        </w:trPr>
        <w:tc>
          <w:tcPr>
            <w:tcW w:w="1004" w:type="pct"/>
            <w:vMerge/>
            <w:shd w:val="clear" w:color="auto" w:fill="auto"/>
            <w:vAlign w:val="center"/>
          </w:tcPr>
          <w:p w14:paraId="7614A4F9"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EB68" w14:textId="77777777" w:rsidR="00D40622" w:rsidRPr="00661924" w:rsidRDefault="00D40622" w:rsidP="00D40622">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98AD8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4F499" w14:textId="77777777" w:rsidR="00D40622" w:rsidRPr="00661924" w:rsidRDefault="00D40622" w:rsidP="00D40622">
            <w:pPr>
              <w:pStyle w:val="TAC"/>
            </w:pPr>
            <w:r w:rsidRPr="00661924">
              <w:t>1</w:t>
            </w:r>
          </w:p>
        </w:tc>
      </w:tr>
      <w:tr w:rsidR="00D40622" w:rsidRPr="00661924" w14:paraId="065D1BC9" w14:textId="77777777" w:rsidTr="007907A7">
        <w:trPr>
          <w:trHeight w:val="187"/>
          <w:jc w:val="center"/>
        </w:trPr>
        <w:tc>
          <w:tcPr>
            <w:tcW w:w="1004" w:type="pct"/>
            <w:vMerge/>
            <w:shd w:val="clear" w:color="auto" w:fill="auto"/>
            <w:vAlign w:val="center"/>
          </w:tcPr>
          <w:p w14:paraId="1DE0031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31E69"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127D8E" w14:textId="77777777" w:rsidR="00D40622" w:rsidRPr="00661924" w:rsidRDefault="00D40622" w:rsidP="00D40622">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67A182" w14:textId="77777777" w:rsidR="00D40622" w:rsidRPr="00661924" w:rsidRDefault="00D40622" w:rsidP="00D40622">
            <w:pPr>
              <w:pStyle w:val="TAC"/>
            </w:pPr>
            <w:r w:rsidRPr="00661924">
              <w:t>60 kHz SCS: 80</w:t>
            </w:r>
          </w:p>
          <w:p w14:paraId="3F60318D" w14:textId="77777777" w:rsidR="00D40622" w:rsidRDefault="00D40622" w:rsidP="00D40622">
            <w:pPr>
              <w:pStyle w:val="TAC"/>
            </w:pPr>
            <w:r w:rsidRPr="00661924">
              <w:t>120 kHz SCS: 160</w:t>
            </w:r>
          </w:p>
          <w:p w14:paraId="4FABA170" w14:textId="1D75FD6B" w:rsidR="00D40622" w:rsidRPr="00661924" w:rsidRDefault="00D40622" w:rsidP="00D40622">
            <w:pPr>
              <w:pStyle w:val="TAC"/>
            </w:pPr>
            <w:r>
              <w:t>480 kHz SCS: 640</w:t>
            </w:r>
          </w:p>
        </w:tc>
      </w:tr>
      <w:tr w:rsidR="00D40622" w:rsidRPr="00661924" w14:paraId="358237AA" w14:textId="77777777" w:rsidTr="007907A7">
        <w:trPr>
          <w:trHeight w:val="187"/>
          <w:jc w:val="center"/>
        </w:trPr>
        <w:tc>
          <w:tcPr>
            <w:tcW w:w="1004" w:type="pct"/>
            <w:vMerge/>
            <w:shd w:val="clear" w:color="auto" w:fill="auto"/>
            <w:vAlign w:val="center"/>
          </w:tcPr>
          <w:p w14:paraId="3CFF962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14A56"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FDA71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004C76" w14:textId="77777777" w:rsidR="00D40622" w:rsidRPr="00661924" w:rsidRDefault="00D40622" w:rsidP="00D40622">
            <w:pPr>
              <w:pStyle w:val="TAC"/>
            </w:pPr>
            <w:r w:rsidRPr="00661924">
              <w:t>0</w:t>
            </w:r>
          </w:p>
        </w:tc>
      </w:tr>
      <w:tr w:rsidR="00D40622" w:rsidRPr="00661924" w14:paraId="14E69501" w14:textId="77777777" w:rsidTr="007907A7">
        <w:trPr>
          <w:trHeight w:val="187"/>
          <w:jc w:val="center"/>
        </w:trPr>
        <w:tc>
          <w:tcPr>
            <w:tcW w:w="1004" w:type="pct"/>
            <w:vMerge/>
            <w:shd w:val="clear" w:color="auto" w:fill="auto"/>
            <w:vAlign w:val="center"/>
          </w:tcPr>
          <w:p w14:paraId="5F9E44B4"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EA653" w14:textId="77777777" w:rsidR="00D40622" w:rsidRPr="00661924" w:rsidRDefault="00D40622" w:rsidP="00D40622">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FF9E70"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6DF1D3" w14:textId="77777777" w:rsidR="00D40622" w:rsidRPr="00661924" w:rsidRDefault="00D40622" w:rsidP="00D40622">
            <w:pPr>
              <w:pStyle w:val="TAC"/>
            </w:pPr>
            <w:r w:rsidRPr="00661924">
              <w:t>Start PRB 0</w:t>
            </w:r>
          </w:p>
          <w:p w14:paraId="6EE2FBE6" w14:textId="77777777" w:rsidR="00D40622" w:rsidRPr="00661924" w:rsidRDefault="00D40622" w:rsidP="00D40622">
            <w:pPr>
              <w:pStyle w:val="TAC"/>
            </w:pPr>
            <w:r w:rsidRPr="00661924">
              <w:t xml:space="preserve">Number of PRB = </w:t>
            </w:r>
            <w:r>
              <w:t>ceil(</w:t>
            </w:r>
            <w:r w:rsidRPr="00661924">
              <w:t>BWP size</w:t>
            </w:r>
            <w:r>
              <w:rPr>
                <w:rFonts w:eastAsia="SimSun"/>
              </w:rPr>
              <w:t>/4) *4</w:t>
            </w:r>
          </w:p>
        </w:tc>
      </w:tr>
      <w:tr w:rsidR="00D40622" w:rsidRPr="00661924" w14:paraId="1659604D" w14:textId="77777777" w:rsidTr="007907A7">
        <w:trPr>
          <w:trHeight w:val="187"/>
          <w:jc w:val="center"/>
        </w:trPr>
        <w:tc>
          <w:tcPr>
            <w:tcW w:w="1004" w:type="pct"/>
            <w:vMerge w:val="restart"/>
            <w:shd w:val="clear" w:color="auto" w:fill="auto"/>
            <w:vAlign w:val="center"/>
          </w:tcPr>
          <w:p w14:paraId="6CEEF0F2" w14:textId="77777777" w:rsidR="00D40622" w:rsidRPr="00661924" w:rsidRDefault="00D40622" w:rsidP="00D40622">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6CDA" w14:textId="77777777" w:rsidR="00D40622" w:rsidRPr="00661924" w:rsidRDefault="00D40622" w:rsidP="00D40622">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C2A14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B17EC6" w14:textId="77777777" w:rsidR="00D40622" w:rsidRPr="00661924" w:rsidRDefault="00D40622" w:rsidP="00D40622">
            <w:pPr>
              <w:pStyle w:val="TAC"/>
            </w:pPr>
            <w:r w:rsidRPr="00661924">
              <w:t>k</w:t>
            </w:r>
            <w:r w:rsidRPr="00661924">
              <w:rPr>
                <w:vertAlign w:val="subscript"/>
              </w:rPr>
              <w:t>0</w:t>
            </w:r>
            <w:r w:rsidRPr="00661924">
              <w:t>=0 for CSI-RS resource 1,2</w:t>
            </w:r>
          </w:p>
        </w:tc>
      </w:tr>
      <w:tr w:rsidR="00D40622" w:rsidRPr="00661924" w14:paraId="00F67903" w14:textId="77777777" w:rsidTr="007907A7">
        <w:trPr>
          <w:trHeight w:val="187"/>
          <w:jc w:val="center"/>
        </w:trPr>
        <w:tc>
          <w:tcPr>
            <w:tcW w:w="1004" w:type="pct"/>
            <w:vMerge/>
            <w:shd w:val="clear" w:color="auto" w:fill="auto"/>
            <w:vAlign w:val="center"/>
          </w:tcPr>
          <w:p w14:paraId="7DD032CD"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9D198" w14:textId="77777777" w:rsidR="00D40622" w:rsidRPr="00661924" w:rsidRDefault="00D40622" w:rsidP="00D40622">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2A76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00D082" w14:textId="77777777" w:rsidR="00D40622" w:rsidRPr="00661924" w:rsidRDefault="00D40622" w:rsidP="00D40622">
            <w:pPr>
              <w:pStyle w:val="TAC"/>
            </w:pPr>
            <w:r w:rsidRPr="00661924">
              <w:t>l</w:t>
            </w:r>
            <w:r w:rsidRPr="00661924">
              <w:rPr>
                <w:vertAlign w:val="subscript"/>
              </w:rPr>
              <w:t>0</w:t>
            </w:r>
            <w:r w:rsidRPr="00661924">
              <w:t xml:space="preserve"> = 8 for CSI-RS resource 1</w:t>
            </w:r>
          </w:p>
          <w:p w14:paraId="124BCCA4" w14:textId="77777777" w:rsidR="00D40622" w:rsidRPr="00661924" w:rsidRDefault="00D40622" w:rsidP="00D40622">
            <w:pPr>
              <w:pStyle w:val="TAC"/>
            </w:pPr>
            <w:r w:rsidRPr="00661924">
              <w:t>l</w:t>
            </w:r>
            <w:r w:rsidRPr="00661924">
              <w:rPr>
                <w:vertAlign w:val="subscript"/>
              </w:rPr>
              <w:t>0</w:t>
            </w:r>
            <w:r w:rsidRPr="00661924">
              <w:t xml:space="preserve"> = 9 for CSI-RS resource 2</w:t>
            </w:r>
          </w:p>
        </w:tc>
      </w:tr>
      <w:tr w:rsidR="00D40622" w:rsidRPr="00661924" w14:paraId="0FFC72B5" w14:textId="77777777" w:rsidTr="007907A7">
        <w:trPr>
          <w:trHeight w:val="187"/>
          <w:jc w:val="center"/>
        </w:trPr>
        <w:tc>
          <w:tcPr>
            <w:tcW w:w="1004" w:type="pct"/>
            <w:vMerge/>
            <w:shd w:val="clear" w:color="auto" w:fill="auto"/>
            <w:vAlign w:val="center"/>
          </w:tcPr>
          <w:p w14:paraId="0A8D1BD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DAD4" w14:textId="77777777" w:rsidR="00D40622" w:rsidRPr="00661924" w:rsidRDefault="00D40622" w:rsidP="00D40622">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41F1C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BE58A6E" w14:textId="77777777" w:rsidR="00D40622" w:rsidRPr="00661924" w:rsidRDefault="00D40622" w:rsidP="00D40622">
            <w:pPr>
              <w:pStyle w:val="TAC"/>
            </w:pPr>
            <w:r w:rsidRPr="00661924">
              <w:t>1 for CSI-RS resource 1,2</w:t>
            </w:r>
          </w:p>
        </w:tc>
      </w:tr>
      <w:tr w:rsidR="00D40622" w:rsidRPr="00661924" w14:paraId="513DA427" w14:textId="77777777" w:rsidTr="007907A7">
        <w:trPr>
          <w:trHeight w:val="187"/>
          <w:jc w:val="center"/>
        </w:trPr>
        <w:tc>
          <w:tcPr>
            <w:tcW w:w="1004" w:type="pct"/>
            <w:vMerge/>
            <w:shd w:val="clear" w:color="auto" w:fill="auto"/>
            <w:vAlign w:val="center"/>
          </w:tcPr>
          <w:p w14:paraId="62C94DF0"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FD544" w14:textId="77777777" w:rsidR="00D40622" w:rsidRPr="00661924" w:rsidRDefault="00D40622" w:rsidP="00D40622">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656CD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0C62F9" w14:textId="77777777" w:rsidR="00D40622" w:rsidRPr="00661924" w:rsidRDefault="00D40622" w:rsidP="00D40622">
            <w:pPr>
              <w:pStyle w:val="TAC"/>
            </w:pPr>
            <w:r w:rsidRPr="00661924">
              <w:rPr>
                <w:rFonts w:eastAsia="SimSun"/>
              </w:rPr>
              <w:t>'</w:t>
            </w:r>
            <w:r w:rsidRPr="00661924">
              <w:t>No CDM</w:t>
            </w:r>
            <w:r w:rsidRPr="00661924">
              <w:rPr>
                <w:rFonts w:eastAsia="SimSun"/>
              </w:rPr>
              <w:t>'</w:t>
            </w:r>
            <w:r w:rsidRPr="00661924">
              <w:t xml:space="preserve"> for CSI-RS resource 1,2</w:t>
            </w:r>
          </w:p>
        </w:tc>
      </w:tr>
      <w:tr w:rsidR="00D40622" w:rsidRPr="00661924" w14:paraId="53FC6080" w14:textId="77777777" w:rsidTr="007907A7">
        <w:trPr>
          <w:trHeight w:val="187"/>
          <w:jc w:val="center"/>
        </w:trPr>
        <w:tc>
          <w:tcPr>
            <w:tcW w:w="1004" w:type="pct"/>
            <w:vMerge/>
            <w:shd w:val="clear" w:color="auto" w:fill="auto"/>
            <w:vAlign w:val="center"/>
          </w:tcPr>
          <w:p w14:paraId="44CF40C3"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45573" w14:textId="77777777" w:rsidR="00D40622" w:rsidRPr="00661924" w:rsidRDefault="00D40622" w:rsidP="00D40622">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7F0A1A"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B33B73" w14:textId="77777777" w:rsidR="00D40622" w:rsidRPr="00661924" w:rsidRDefault="00D40622" w:rsidP="00D40622">
            <w:pPr>
              <w:pStyle w:val="TAC"/>
            </w:pPr>
            <w:r w:rsidRPr="00661924">
              <w:t>3 for CSI-RS resource 1,2</w:t>
            </w:r>
          </w:p>
        </w:tc>
      </w:tr>
      <w:tr w:rsidR="00D40622" w:rsidRPr="00661924" w14:paraId="15FFD4C5" w14:textId="77777777" w:rsidTr="007907A7">
        <w:trPr>
          <w:trHeight w:val="187"/>
          <w:jc w:val="center"/>
        </w:trPr>
        <w:tc>
          <w:tcPr>
            <w:tcW w:w="1004" w:type="pct"/>
            <w:vMerge/>
            <w:shd w:val="clear" w:color="auto" w:fill="auto"/>
            <w:vAlign w:val="center"/>
          </w:tcPr>
          <w:p w14:paraId="140EFCE8"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18D0" w14:textId="77777777" w:rsidR="00D40622" w:rsidRPr="00661924" w:rsidRDefault="00D40622" w:rsidP="00D40622">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09B6CE"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B6F579" w14:textId="77777777" w:rsidR="00D40622" w:rsidRPr="00661924" w:rsidRDefault="00D40622" w:rsidP="00D40622">
            <w:pPr>
              <w:pStyle w:val="TAC"/>
            </w:pPr>
            <w:r w:rsidRPr="00661924">
              <w:t>60 kHz SCS: 80 for CSI-RS resource 1,2</w:t>
            </w:r>
          </w:p>
          <w:p w14:paraId="337AD94B" w14:textId="77777777" w:rsidR="00D40622" w:rsidRDefault="00D40622" w:rsidP="00D40622">
            <w:pPr>
              <w:pStyle w:val="TAC"/>
            </w:pPr>
            <w:r w:rsidRPr="00661924">
              <w:t>120 kHz SCS: 160 for CSI-RS resource 1,2</w:t>
            </w:r>
          </w:p>
          <w:p w14:paraId="46F3E75E" w14:textId="3132E194" w:rsidR="00D40622" w:rsidRPr="00661924" w:rsidRDefault="00D40622" w:rsidP="00D40622">
            <w:pPr>
              <w:pStyle w:val="TAC"/>
            </w:pPr>
            <w:r>
              <w:t>480 kHz SCS: 640 for CSI-RS resource 1,2</w:t>
            </w:r>
          </w:p>
        </w:tc>
      </w:tr>
      <w:tr w:rsidR="00D40622" w:rsidRPr="00661924" w14:paraId="3BD9CBFE" w14:textId="77777777" w:rsidTr="007907A7">
        <w:trPr>
          <w:trHeight w:val="187"/>
          <w:jc w:val="center"/>
        </w:trPr>
        <w:tc>
          <w:tcPr>
            <w:tcW w:w="1004" w:type="pct"/>
            <w:vMerge/>
            <w:shd w:val="clear" w:color="auto" w:fill="auto"/>
            <w:vAlign w:val="center"/>
          </w:tcPr>
          <w:p w14:paraId="12925852"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F199" w14:textId="77777777" w:rsidR="00D40622" w:rsidRPr="00661924" w:rsidRDefault="00D40622" w:rsidP="00D40622">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B29B6" w14:textId="77777777" w:rsidR="00D40622" w:rsidRPr="00661924" w:rsidRDefault="00D40622" w:rsidP="00D40622">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4C0E9E" w14:textId="77777777" w:rsidR="00D40622" w:rsidRPr="00661924" w:rsidRDefault="00D40622" w:rsidP="00D40622">
            <w:pPr>
              <w:pStyle w:val="TAC"/>
            </w:pPr>
            <w:r w:rsidRPr="00661924">
              <w:t>0 for CSI-RS resource 1,2</w:t>
            </w:r>
          </w:p>
        </w:tc>
      </w:tr>
      <w:tr w:rsidR="00D40622" w:rsidRPr="00661924" w14:paraId="6B80967D" w14:textId="77777777" w:rsidTr="007907A7">
        <w:trPr>
          <w:trHeight w:val="187"/>
          <w:jc w:val="center"/>
        </w:trPr>
        <w:tc>
          <w:tcPr>
            <w:tcW w:w="1004" w:type="pct"/>
            <w:vMerge/>
            <w:shd w:val="clear" w:color="auto" w:fill="auto"/>
            <w:vAlign w:val="center"/>
          </w:tcPr>
          <w:p w14:paraId="2D73AE36"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F066A" w14:textId="77777777" w:rsidR="00D40622" w:rsidRPr="00661924" w:rsidRDefault="00D40622" w:rsidP="00D40622">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D5DE35"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A7EF5" w14:textId="77777777" w:rsidR="00D40622" w:rsidRPr="006858BE" w:rsidRDefault="00D40622" w:rsidP="00D40622">
            <w:pPr>
              <w:keepNext/>
              <w:keepLines/>
              <w:spacing w:after="0"/>
              <w:jc w:val="center"/>
              <w:rPr>
                <w:rFonts w:ascii="Arial" w:hAnsi="Arial"/>
                <w:sz w:val="18"/>
              </w:rPr>
            </w:pPr>
            <w:r w:rsidRPr="006858BE">
              <w:rPr>
                <w:rFonts w:ascii="Arial" w:hAnsi="Arial"/>
                <w:sz w:val="18"/>
              </w:rPr>
              <w:t>Start PRB 0</w:t>
            </w:r>
          </w:p>
          <w:p w14:paraId="71A53F76" w14:textId="77777777" w:rsidR="00D40622" w:rsidRPr="00661924" w:rsidRDefault="00D40622" w:rsidP="00D40622">
            <w:pPr>
              <w:pStyle w:val="TAC"/>
            </w:pPr>
            <w:r w:rsidRPr="006858BE">
              <w:t xml:space="preserve">Number of PRB = </w:t>
            </w:r>
            <w:r>
              <w:t>ceil(</w:t>
            </w:r>
            <w:r w:rsidRPr="006858BE">
              <w:t>BWP size</w:t>
            </w:r>
            <w:r>
              <w:rPr>
                <w:rFonts w:eastAsia="SimSun"/>
              </w:rPr>
              <w:t>/4)*4</w:t>
            </w:r>
          </w:p>
        </w:tc>
      </w:tr>
      <w:tr w:rsidR="00D40622" w:rsidRPr="00661924" w14:paraId="6903D216" w14:textId="77777777" w:rsidTr="007907A7">
        <w:trPr>
          <w:trHeight w:val="187"/>
          <w:jc w:val="center"/>
        </w:trPr>
        <w:tc>
          <w:tcPr>
            <w:tcW w:w="1004" w:type="pct"/>
            <w:vMerge/>
            <w:shd w:val="clear" w:color="auto" w:fill="auto"/>
            <w:vAlign w:val="center"/>
          </w:tcPr>
          <w:p w14:paraId="3F1A26BB"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AE5F" w14:textId="77777777" w:rsidR="00D40622" w:rsidRPr="00661924" w:rsidRDefault="00D40622" w:rsidP="00D40622">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A5591"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17A77" w14:textId="77777777" w:rsidR="00D40622" w:rsidRPr="00661924" w:rsidRDefault="00D40622" w:rsidP="00D40622">
            <w:pPr>
              <w:pStyle w:val="TAC"/>
            </w:pPr>
            <w:r w:rsidRPr="00661924">
              <w:rPr>
                <w:rFonts w:eastAsia="SimSun"/>
                <w:szCs w:val="18"/>
              </w:rPr>
              <w:t>ON</w:t>
            </w:r>
          </w:p>
        </w:tc>
      </w:tr>
      <w:tr w:rsidR="00D40622" w:rsidRPr="00661924" w14:paraId="00A04C56" w14:textId="77777777" w:rsidTr="007907A7">
        <w:trPr>
          <w:trHeight w:val="187"/>
          <w:jc w:val="center"/>
        </w:trPr>
        <w:tc>
          <w:tcPr>
            <w:tcW w:w="1004" w:type="pct"/>
            <w:vMerge/>
            <w:shd w:val="clear" w:color="auto" w:fill="auto"/>
            <w:vAlign w:val="center"/>
          </w:tcPr>
          <w:p w14:paraId="529F924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548F" w14:textId="77777777" w:rsidR="00D40622" w:rsidRPr="00661924" w:rsidRDefault="00D40622" w:rsidP="00D40622">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04E1D2" w14:textId="77777777" w:rsidR="00D40622" w:rsidRPr="00661924" w:rsidRDefault="00D40622" w:rsidP="00D40622">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57F009" w14:textId="77777777" w:rsidR="00D40622" w:rsidRPr="00661924" w:rsidRDefault="00D40622" w:rsidP="00D40622">
            <w:pPr>
              <w:pStyle w:val="TAC"/>
            </w:pPr>
            <w:r w:rsidRPr="00661924">
              <w:t>TCI state #</w:t>
            </w:r>
            <w:r w:rsidRPr="00661924">
              <w:rPr>
                <w:rFonts w:hint="eastAsia"/>
                <w:lang w:eastAsia="zh-CN"/>
              </w:rPr>
              <w:t>1</w:t>
            </w:r>
          </w:p>
        </w:tc>
      </w:tr>
      <w:tr w:rsidR="00D40622" w:rsidRPr="00661924" w14:paraId="340A2935" w14:textId="77777777" w:rsidTr="007907A7">
        <w:trPr>
          <w:trHeight w:val="1075"/>
          <w:jc w:val="center"/>
        </w:trPr>
        <w:tc>
          <w:tcPr>
            <w:tcW w:w="1004" w:type="pct"/>
            <w:vMerge w:val="restart"/>
            <w:shd w:val="clear" w:color="auto" w:fill="auto"/>
            <w:vAlign w:val="center"/>
          </w:tcPr>
          <w:p w14:paraId="209D2229" w14:textId="77777777" w:rsidR="00D40622" w:rsidRPr="00661924" w:rsidRDefault="00D40622" w:rsidP="00D40622">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4B19" w14:textId="77777777" w:rsidR="00D40622" w:rsidRPr="00661924" w:rsidRDefault="00D40622" w:rsidP="00D40622">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31D9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5EF87E" w14:textId="77777777" w:rsidR="00D40622" w:rsidRPr="00661924" w:rsidRDefault="00D40622" w:rsidP="00D40622">
            <w:pPr>
              <w:pStyle w:val="TAC"/>
            </w:pPr>
            <w:r w:rsidRPr="00661924">
              <w:t>{1000} for Rank 1 tests</w:t>
            </w:r>
            <w:r w:rsidRPr="00661924">
              <w:br/>
              <w:t>{1000, 1001} for Rank 2 tests</w:t>
            </w:r>
          </w:p>
          <w:p w14:paraId="596FE0A6" w14:textId="77777777" w:rsidR="00D40622" w:rsidRPr="00661924" w:rsidRDefault="00D40622" w:rsidP="00D40622">
            <w:pPr>
              <w:pStyle w:val="TAC"/>
            </w:pPr>
          </w:p>
        </w:tc>
      </w:tr>
      <w:tr w:rsidR="00D40622" w:rsidRPr="00661924" w14:paraId="785CBD52" w14:textId="77777777" w:rsidTr="007907A7">
        <w:trPr>
          <w:trHeight w:val="1075"/>
          <w:jc w:val="center"/>
        </w:trPr>
        <w:tc>
          <w:tcPr>
            <w:tcW w:w="1004" w:type="pct"/>
            <w:vMerge/>
            <w:shd w:val="clear" w:color="auto" w:fill="auto"/>
            <w:vAlign w:val="center"/>
          </w:tcPr>
          <w:p w14:paraId="04DB951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88F2" w14:textId="77777777" w:rsidR="00D40622" w:rsidRPr="00661924" w:rsidRDefault="00D40622" w:rsidP="00D40622">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369F1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81A326" w14:textId="77777777" w:rsidR="00D40622" w:rsidRPr="00661924" w:rsidRDefault="00D40622" w:rsidP="00D40622">
            <w:pPr>
              <w:pStyle w:val="TAC"/>
            </w:pPr>
            <w:r w:rsidRPr="00661924">
              <w:t>2</w:t>
            </w:r>
          </w:p>
        </w:tc>
      </w:tr>
      <w:tr w:rsidR="00D40622" w:rsidRPr="00661924" w14:paraId="0A43159C" w14:textId="77777777" w:rsidTr="007907A7">
        <w:trPr>
          <w:trHeight w:val="187"/>
          <w:jc w:val="center"/>
        </w:trPr>
        <w:tc>
          <w:tcPr>
            <w:tcW w:w="1004" w:type="pct"/>
            <w:vMerge/>
            <w:shd w:val="clear" w:color="auto" w:fill="auto"/>
            <w:vAlign w:val="center"/>
          </w:tcPr>
          <w:p w14:paraId="18D7EECC"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D344" w14:textId="77777777" w:rsidR="00D40622" w:rsidRPr="00661924" w:rsidRDefault="00D40622" w:rsidP="00D40622">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E5924C"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2A4918" w14:textId="77777777" w:rsidR="00D40622" w:rsidRPr="00661924" w:rsidRDefault="00D40622" w:rsidP="00D40622">
            <w:pPr>
              <w:pStyle w:val="TAC"/>
            </w:pPr>
            <w:r w:rsidRPr="00661924">
              <w:t>1</w:t>
            </w:r>
          </w:p>
        </w:tc>
      </w:tr>
      <w:tr w:rsidR="00D40622" w:rsidRPr="00661924" w14:paraId="1DE45B2D" w14:textId="77777777" w:rsidTr="007907A7">
        <w:trPr>
          <w:trHeight w:val="187"/>
          <w:jc w:val="center"/>
        </w:trPr>
        <w:tc>
          <w:tcPr>
            <w:tcW w:w="1004" w:type="pct"/>
            <w:vMerge w:val="restart"/>
            <w:shd w:val="clear" w:color="auto" w:fill="auto"/>
            <w:vAlign w:val="center"/>
          </w:tcPr>
          <w:p w14:paraId="4AA0A6C3" w14:textId="77777777" w:rsidR="00D40622" w:rsidRPr="00661924" w:rsidRDefault="00D40622" w:rsidP="00D40622">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102A5D4F" w14:textId="77777777" w:rsidR="00D40622" w:rsidRPr="00661924" w:rsidRDefault="00D40622" w:rsidP="00D40622">
            <w:pPr>
              <w:pStyle w:val="TAL"/>
            </w:pPr>
            <w:r w:rsidRPr="00661924">
              <w:t>Type 1 QCL information</w:t>
            </w:r>
          </w:p>
          <w:p w14:paraId="444A6AB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EC4E69"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88F5E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4D6338" w14:textId="77777777" w:rsidR="00D40622" w:rsidRPr="00661924" w:rsidRDefault="00D40622" w:rsidP="00D40622">
            <w:pPr>
              <w:pStyle w:val="TAC"/>
            </w:pPr>
            <w:r w:rsidRPr="00661924">
              <w:t>SSB #0</w:t>
            </w:r>
          </w:p>
        </w:tc>
      </w:tr>
      <w:tr w:rsidR="00D40622" w:rsidRPr="00661924" w14:paraId="6AA27DF5" w14:textId="77777777" w:rsidTr="007907A7">
        <w:trPr>
          <w:trHeight w:val="187"/>
          <w:jc w:val="center"/>
        </w:trPr>
        <w:tc>
          <w:tcPr>
            <w:tcW w:w="1004" w:type="pct"/>
            <w:vMerge/>
            <w:shd w:val="clear" w:color="auto" w:fill="auto"/>
            <w:vAlign w:val="center"/>
          </w:tcPr>
          <w:p w14:paraId="5C8A7C54"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7D07815"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39BA81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8CCB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69E5D2" w14:textId="77777777" w:rsidR="00D40622" w:rsidRPr="00661924" w:rsidRDefault="00D40622" w:rsidP="00D40622">
            <w:pPr>
              <w:pStyle w:val="TAC"/>
            </w:pPr>
            <w:r w:rsidRPr="00661924">
              <w:t>Type C</w:t>
            </w:r>
          </w:p>
        </w:tc>
      </w:tr>
      <w:tr w:rsidR="00D40622" w:rsidRPr="00661924" w14:paraId="5E02826B" w14:textId="77777777" w:rsidTr="007907A7">
        <w:trPr>
          <w:trHeight w:val="187"/>
          <w:jc w:val="center"/>
        </w:trPr>
        <w:tc>
          <w:tcPr>
            <w:tcW w:w="1004" w:type="pct"/>
            <w:vMerge/>
            <w:shd w:val="clear" w:color="auto" w:fill="auto"/>
            <w:vAlign w:val="center"/>
          </w:tcPr>
          <w:p w14:paraId="76C70395"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BE15454" w14:textId="77777777" w:rsidR="00D40622" w:rsidRPr="00661924" w:rsidRDefault="00D40622" w:rsidP="00D40622">
            <w:pPr>
              <w:pStyle w:val="TAL"/>
            </w:pPr>
            <w:r w:rsidRPr="00661924">
              <w:t>Type 2 QCL information</w:t>
            </w:r>
          </w:p>
          <w:p w14:paraId="1E6CF542"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509972D" w14:textId="77777777" w:rsidR="00D40622" w:rsidRPr="00661924" w:rsidRDefault="00D40622" w:rsidP="00D40622">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98E02"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C9DBCF" w14:textId="77777777" w:rsidR="00D40622" w:rsidRPr="00661924" w:rsidRDefault="00D40622" w:rsidP="00D40622">
            <w:pPr>
              <w:pStyle w:val="TAC"/>
            </w:pPr>
            <w:r w:rsidRPr="00661924">
              <w:t>SSB #0</w:t>
            </w:r>
          </w:p>
        </w:tc>
      </w:tr>
      <w:tr w:rsidR="00D40622" w:rsidRPr="00661924" w14:paraId="3CB6113C" w14:textId="77777777" w:rsidTr="007907A7">
        <w:trPr>
          <w:trHeight w:val="187"/>
          <w:jc w:val="center"/>
        </w:trPr>
        <w:tc>
          <w:tcPr>
            <w:tcW w:w="1004" w:type="pct"/>
            <w:vMerge/>
            <w:shd w:val="clear" w:color="auto" w:fill="auto"/>
            <w:vAlign w:val="center"/>
          </w:tcPr>
          <w:p w14:paraId="21522421"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740D6FC"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D8468F3"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BAFF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DE42D0" w14:textId="77777777" w:rsidR="00D40622" w:rsidRPr="00661924" w:rsidRDefault="00D40622" w:rsidP="00D40622">
            <w:pPr>
              <w:pStyle w:val="TAC"/>
            </w:pPr>
            <w:r w:rsidRPr="00661924">
              <w:t>Type D</w:t>
            </w:r>
          </w:p>
        </w:tc>
      </w:tr>
      <w:tr w:rsidR="00D40622" w:rsidRPr="00661924" w14:paraId="7822BDE8" w14:textId="77777777" w:rsidTr="007907A7">
        <w:trPr>
          <w:trHeight w:val="187"/>
          <w:jc w:val="center"/>
        </w:trPr>
        <w:tc>
          <w:tcPr>
            <w:tcW w:w="1004" w:type="pct"/>
            <w:vMerge w:val="restart"/>
            <w:shd w:val="clear" w:color="auto" w:fill="auto"/>
            <w:vAlign w:val="center"/>
          </w:tcPr>
          <w:p w14:paraId="2FC00563" w14:textId="77777777" w:rsidR="00D40622" w:rsidRPr="00661924" w:rsidRDefault="00D40622" w:rsidP="00D40622">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49B7197" w14:textId="77777777" w:rsidR="00D40622" w:rsidRPr="00661924" w:rsidRDefault="00D40622" w:rsidP="00D40622">
            <w:pPr>
              <w:pStyle w:val="TAL"/>
            </w:pPr>
            <w:r w:rsidRPr="00661924">
              <w:t>Type 1 QCL information</w:t>
            </w:r>
          </w:p>
          <w:p w14:paraId="0A61AAC4"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FE0CCE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20F655"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6FADC"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567D4390" w14:textId="77777777" w:rsidTr="007907A7">
        <w:trPr>
          <w:trHeight w:val="187"/>
          <w:jc w:val="center"/>
        </w:trPr>
        <w:tc>
          <w:tcPr>
            <w:tcW w:w="1004" w:type="pct"/>
            <w:vMerge/>
            <w:shd w:val="clear" w:color="auto" w:fill="auto"/>
            <w:vAlign w:val="center"/>
          </w:tcPr>
          <w:p w14:paraId="67DC7460"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F6973E6"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8FFD0B"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EB7B91"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F04B16" w14:textId="77777777" w:rsidR="00D40622" w:rsidRPr="00661924" w:rsidRDefault="00D40622" w:rsidP="00D40622">
            <w:pPr>
              <w:pStyle w:val="TAC"/>
            </w:pPr>
            <w:r w:rsidRPr="00661924">
              <w:t>Type A</w:t>
            </w:r>
          </w:p>
        </w:tc>
      </w:tr>
      <w:tr w:rsidR="00D40622" w:rsidRPr="00661924" w14:paraId="7CA74404" w14:textId="77777777" w:rsidTr="007907A7">
        <w:trPr>
          <w:trHeight w:val="187"/>
          <w:jc w:val="center"/>
        </w:trPr>
        <w:tc>
          <w:tcPr>
            <w:tcW w:w="1004" w:type="pct"/>
            <w:vMerge/>
            <w:shd w:val="clear" w:color="auto" w:fill="auto"/>
            <w:vAlign w:val="center"/>
          </w:tcPr>
          <w:p w14:paraId="1E95CA79" w14:textId="77777777" w:rsidR="00D40622" w:rsidRPr="00661924" w:rsidRDefault="00D40622" w:rsidP="00D40622">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738551A8" w14:textId="77777777" w:rsidR="00D40622" w:rsidRPr="00661924" w:rsidRDefault="00D40622" w:rsidP="00D40622">
            <w:pPr>
              <w:pStyle w:val="TAL"/>
            </w:pPr>
            <w:r w:rsidRPr="00661924">
              <w:t>Type 2 QCL information</w:t>
            </w:r>
          </w:p>
          <w:p w14:paraId="5C9A81BB"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6FCBC2" w14:textId="77777777" w:rsidR="00D40622" w:rsidRPr="00661924" w:rsidRDefault="00D40622" w:rsidP="00D40622">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E8AFBD"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AAAC78" w14:textId="77777777" w:rsidR="00D40622" w:rsidRPr="00661924" w:rsidRDefault="00D40622" w:rsidP="00D40622">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D40622" w:rsidRPr="00661924" w14:paraId="041DB346" w14:textId="77777777" w:rsidTr="007907A7">
        <w:trPr>
          <w:trHeight w:val="187"/>
          <w:jc w:val="center"/>
        </w:trPr>
        <w:tc>
          <w:tcPr>
            <w:tcW w:w="1004" w:type="pct"/>
            <w:vMerge/>
            <w:shd w:val="clear" w:color="auto" w:fill="auto"/>
            <w:vAlign w:val="center"/>
          </w:tcPr>
          <w:p w14:paraId="37E95825" w14:textId="77777777" w:rsidR="00D40622" w:rsidRPr="00661924" w:rsidRDefault="00D40622" w:rsidP="00D40622">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0DE765AD" w14:textId="77777777" w:rsidR="00D40622" w:rsidRPr="00661924" w:rsidRDefault="00D40622" w:rsidP="00D40622">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1345659" w14:textId="77777777" w:rsidR="00D40622" w:rsidRPr="00661924" w:rsidRDefault="00D40622" w:rsidP="00D40622">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E1462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4D64B8" w14:textId="77777777" w:rsidR="00D40622" w:rsidRPr="00661924" w:rsidRDefault="00D40622" w:rsidP="00D40622">
            <w:pPr>
              <w:pStyle w:val="TAC"/>
            </w:pPr>
            <w:r w:rsidRPr="00661924">
              <w:t>Type D</w:t>
            </w:r>
          </w:p>
        </w:tc>
      </w:tr>
      <w:tr w:rsidR="00D40622" w:rsidRPr="00661924" w14:paraId="504B8B0F" w14:textId="77777777" w:rsidTr="007907A7">
        <w:trPr>
          <w:trHeight w:val="187"/>
          <w:jc w:val="center"/>
        </w:trPr>
        <w:tc>
          <w:tcPr>
            <w:tcW w:w="1004" w:type="pct"/>
            <w:vMerge w:val="restart"/>
            <w:shd w:val="clear" w:color="auto" w:fill="auto"/>
            <w:vAlign w:val="center"/>
          </w:tcPr>
          <w:p w14:paraId="02734266" w14:textId="77777777" w:rsidR="00D40622" w:rsidRPr="00661924" w:rsidRDefault="00D40622" w:rsidP="00D40622">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FEDA" w14:textId="77777777" w:rsidR="00D40622" w:rsidRPr="00661924" w:rsidRDefault="00D40622" w:rsidP="00D40622">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2BA2B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E8686" w14:textId="77777777" w:rsidR="00D40622" w:rsidRPr="00661924" w:rsidRDefault="00D40622" w:rsidP="00D40622">
            <w:pPr>
              <w:pStyle w:val="TAC"/>
            </w:pPr>
            <w:r w:rsidRPr="00661924">
              <w:t>2</w:t>
            </w:r>
          </w:p>
        </w:tc>
      </w:tr>
      <w:tr w:rsidR="00D40622" w:rsidRPr="00661924" w14:paraId="7CA0A2EE" w14:textId="77777777" w:rsidTr="007907A7">
        <w:trPr>
          <w:trHeight w:val="167"/>
          <w:jc w:val="center"/>
        </w:trPr>
        <w:tc>
          <w:tcPr>
            <w:tcW w:w="1004" w:type="pct"/>
            <w:vMerge/>
            <w:shd w:val="clear" w:color="auto" w:fill="auto"/>
            <w:vAlign w:val="center"/>
          </w:tcPr>
          <w:p w14:paraId="7D22AA1E"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41C7" w14:textId="77777777" w:rsidR="00D40622" w:rsidRPr="00661924" w:rsidRDefault="00D40622" w:rsidP="00D40622">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1932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C4954D" w14:textId="77777777" w:rsidR="00D40622" w:rsidRPr="00661924" w:rsidRDefault="00D40622" w:rsidP="00D40622">
            <w:pPr>
              <w:pStyle w:val="TAC"/>
            </w:pPr>
            <w:r w:rsidRPr="00661924">
              <w:t>1</w:t>
            </w:r>
          </w:p>
        </w:tc>
      </w:tr>
      <w:tr w:rsidR="00D40622" w:rsidRPr="00661924" w14:paraId="6574B9F4" w14:textId="77777777" w:rsidTr="007907A7">
        <w:trPr>
          <w:trHeight w:val="94"/>
          <w:jc w:val="center"/>
        </w:trPr>
        <w:tc>
          <w:tcPr>
            <w:tcW w:w="1004" w:type="pct"/>
            <w:vMerge/>
            <w:shd w:val="clear" w:color="auto" w:fill="auto"/>
            <w:vAlign w:val="center"/>
          </w:tcPr>
          <w:p w14:paraId="39977D3F" w14:textId="77777777" w:rsidR="00D40622" w:rsidRPr="00661924" w:rsidRDefault="00D40622" w:rsidP="00D40622">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AC3D" w14:textId="77777777" w:rsidR="00D40622" w:rsidRPr="00661924" w:rsidRDefault="00D40622" w:rsidP="00D40622">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58452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629ED8" w14:textId="77777777" w:rsidR="00D40622" w:rsidRPr="00661924" w:rsidRDefault="00D40622" w:rsidP="00D40622">
            <w:pPr>
              <w:pStyle w:val="TAC"/>
            </w:pPr>
            <w:r w:rsidRPr="00661924">
              <w:rPr>
                <w:rFonts w:eastAsia="SimSun"/>
              </w:rPr>
              <w:t>2</w:t>
            </w:r>
          </w:p>
        </w:tc>
      </w:tr>
      <w:tr w:rsidR="00D40622" w:rsidRPr="00661924" w14:paraId="4771C55A" w14:textId="77777777" w:rsidTr="007907A7">
        <w:trPr>
          <w:trHeight w:val="187"/>
          <w:jc w:val="center"/>
        </w:trPr>
        <w:tc>
          <w:tcPr>
            <w:tcW w:w="3249" w:type="pct"/>
            <w:gridSpan w:val="3"/>
            <w:tcBorders>
              <w:right w:val="single" w:sz="4" w:space="0" w:color="auto"/>
            </w:tcBorders>
            <w:shd w:val="clear" w:color="auto" w:fill="auto"/>
            <w:vAlign w:val="center"/>
          </w:tcPr>
          <w:p w14:paraId="4A0EBEA6" w14:textId="77777777" w:rsidR="00D40622" w:rsidRPr="00661924" w:rsidRDefault="00D40622" w:rsidP="00D40622">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B4CD8F"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3EA5F6" w14:textId="77777777" w:rsidR="00D40622" w:rsidRPr="00661924" w:rsidRDefault="00D40622" w:rsidP="00D40622">
            <w:pPr>
              <w:pStyle w:val="TAC"/>
            </w:pPr>
            <w:r w:rsidRPr="00661924">
              <w:t>1</w:t>
            </w:r>
          </w:p>
        </w:tc>
      </w:tr>
      <w:tr w:rsidR="00D40622" w:rsidRPr="00661924" w14:paraId="5A58F752" w14:textId="77777777" w:rsidTr="007907A7">
        <w:trPr>
          <w:trHeight w:val="187"/>
          <w:jc w:val="center"/>
        </w:trPr>
        <w:tc>
          <w:tcPr>
            <w:tcW w:w="3249" w:type="pct"/>
            <w:gridSpan w:val="3"/>
            <w:tcBorders>
              <w:right w:val="single" w:sz="4" w:space="0" w:color="auto"/>
            </w:tcBorders>
            <w:shd w:val="clear" w:color="auto" w:fill="auto"/>
            <w:vAlign w:val="center"/>
          </w:tcPr>
          <w:p w14:paraId="72ACF89D" w14:textId="77777777" w:rsidR="00D40622" w:rsidRPr="00661924" w:rsidRDefault="00D40622" w:rsidP="00D40622">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CAA6F4"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0CF724" w14:textId="77777777" w:rsidR="00D40622" w:rsidRDefault="00D40622" w:rsidP="00D40622">
            <w:pPr>
              <w:pStyle w:val="TAC"/>
            </w:pPr>
            <w:r>
              <w:t>120 KHz SCS: 4</w:t>
            </w:r>
          </w:p>
          <w:p w14:paraId="2973CBAA" w14:textId="616DE811" w:rsidR="00D40622" w:rsidRPr="00661924" w:rsidRDefault="00D40622" w:rsidP="00D40622">
            <w:pPr>
              <w:pStyle w:val="TAC"/>
            </w:pPr>
            <w:r>
              <w:t>480 KHz SCS: 16</w:t>
            </w:r>
          </w:p>
        </w:tc>
      </w:tr>
      <w:tr w:rsidR="00D40622" w:rsidRPr="00661924" w14:paraId="4475D24B" w14:textId="77777777" w:rsidTr="007907A7">
        <w:trPr>
          <w:trHeight w:val="187"/>
          <w:jc w:val="center"/>
        </w:trPr>
        <w:tc>
          <w:tcPr>
            <w:tcW w:w="3249" w:type="pct"/>
            <w:gridSpan w:val="3"/>
            <w:tcBorders>
              <w:right w:val="single" w:sz="4" w:space="0" w:color="auto"/>
            </w:tcBorders>
            <w:shd w:val="clear" w:color="auto" w:fill="auto"/>
            <w:vAlign w:val="center"/>
          </w:tcPr>
          <w:p w14:paraId="2214F855" w14:textId="1AB7C1DB" w:rsidR="00D40622" w:rsidRPr="00661924" w:rsidRDefault="00673F26" w:rsidP="00D40622">
            <w:pPr>
              <w:pStyle w:val="TAL"/>
            </w:pPr>
            <w:r>
              <w:rPr>
                <w:rFonts w:eastAsia="SimSun"/>
              </w:rP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878BCE"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B16C9" w14:textId="1694A123" w:rsidR="00D40622" w:rsidRPr="00661924" w:rsidRDefault="00E97452" w:rsidP="00D40622">
            <w:pPr>
              <w:pStyle w:val="TAC"/>
            </w:pPr>
            <w:r>
              <w:rPr>
                <w:rFonts w:eastAsia="SimSun"/>
              </w:rPr>
              <w:t>Not configured</w:t>
            </w:r>
          </w:p>
        </w:tc>
      </w:tr>
      <w:tr w:rsidR="00D40622" w:rsidRPr="00661924" w14:paraId="27ECF849" w14:textId="77777777" w:rsidTr="007907A7">
        <w:trPr>
          <w:trHeight w:val="187"/>
          <w:jc w:val="center"/>
        </w:trPr>
        <w:tc>
          <w:tcPr>
            <w:tcW w:w="3249" w:type="pct"/>
            <w:gridSpan w:val="3"/>
            <w:tcBorders>
              <w:right w:val="single" w:sz="4" w:space="0" w:color="auto"/>
            </w:tcBorders>
            <w:shd w:val="clear" w:color="auto" w:fill="auto"/>
            <w:vAlign w:val="center"/>
          </w:tcPr>
          <w:p w14:paraId="771166B4" w14:textId="77777777" w:rsidR="00D40622" w:rsidRPr="00661924" w:rsidRDefault="00D40622" w:rsidP="00D40622">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9DFE99"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37C" w14:textId="77777777" w:rsidR="00D40622" w:rsidRPr="00661924" w:rsidRDefault="00D40622" w:rsidP="00D40622">
            <w:pPr>
              <w:pStyle w:val="TAC"/>
            </w:pPr>
            <w:r w:rsidRPr="00661924">
              <w:t>{0,2,3,1}</w:t>
            </w:r>
          </w:p>
        </w:tc>
      </w:tr>
      <w:tr w:rsidR="00D40622" w:rsidRPr="00661924" w14:paraId="59B24DD4" w14:textId="77777777" w:rsidTr="007907A7">
        <w:trPr>
          <w:trHeight w:val="187"/>
          <w:jc w:val="center"/>
        </w:trPr>
        <w:tc>
          <w:tcPr>
            <w:tcW w:w="3249" w:type="pct"/>
            <w:gridSpan w:val="3"/>
            <w:tcBorders>
              <w:right w:val="single" w:sz="4" w:space="0" w:color="auto"/>
            </w:tcBorders>
            <w:shd w:val="clear" w:color="auto" w:fill="auto"/>
            <w:vAlign w:val="center"/>
          </w:tcPr>
          <w:p w14:paraId="48FDD2FF" w14:textId="77777777" w:rsidR="00D40622" w:rsidRPr="00661924" w:rsidRDefault="00D40622" w:rsidP="00D40622">
            <w:pPr>
              <w:pStyle w:val="TAL"/>
            </w:pPr>
            <w:r>
              <w:rPr>
                <w:rFonts w:eastAsia="SimSun"/>
              </w:rPr>
              <w:lastRenderedPageBreak/>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946F9B"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B14FF" w14:textId="77777777" w:rsidR="00D40622" w:rsidRPr="0002612B" w:rsidRDefault="00D40622" w:rsidP="00D40622">
            <w:pPr>
              <w:keepNext/>
              <w:keepLines/>
              <w:spacing w:after="0"/>
              <w:jc w:val="center"/>
              <w:rPr>
                <w:rFonts w:ascii="Arial" w:eastAsia="SimSun" w:hAnsi="Arial"/>
                <w:sz w:val="18"/>
              </w:rPr>
            </w:pPr>
            <w:r w:rsidRPr="0002612B">
              <w:rPr>
                <w:rFonts w:ascii="Arial" w:eastAsia="SimSun" w:hAnsi="Arial"/>
                <w:sz w:val="18"/>
              </w:rPr>
              <w:t>For number of TX = 1: No precoding;</w:t>
            </w:r>
          </w:p>
          <w:p w14:paraId="27E93563" w14:textId="24C8811A" w:rsidR="00D40622" w:rsidRPr="00604E6E" w:rsidRDefault="00D40622" w:rsidP="00D4062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with Wideband size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58A6785" w14:textId="174EEF36" w:rsidR="00D40622" w:rsidRPr="00C25669" w:rsidRDefault="00D40622" w:rsidP="00D40622">
            <w:pPr>
              <w:pStyle w:val="TAC"/>
            </w:pPr>
            <w:r>
              <w:rPr>
                <w:rFonts w:eastAsia="SimSun"/>
              </w:rPr>
              <w:t>index</w:t>
            </w:r>
            <w:r w:rsidRPr="00604E6E">
              <w:rPr>
                <w:rFonts w:eastAsia="SimSun"/>
              </w:rPr>
              <w:t>, chosen from section 5.2.2.2.1 of TS 38.214 [12].</w:t>
            </w:r>
          </w:p>
        </w:tc>
      </w:tr>
      <w:tr w:rsidR="00D40622" w:rsidRPr="00661924" w14:paraId="66EC9319" w14:textId="77777777" w:rsidTr="007907A7">
        <w:trPr>
          <w:trHeight w:val="76"/>
          <w:jc w:val="center"/>
        </w:trPr>
        <w:tc>
          <w:tcPr>
            <w:tcW w:w="3249" w:type="pct"/>
            <w:gridSpan w:val="3"/>
            <w:tcBorders>
              <w:right w:val="single" w:sz="4" w:space="0" w:color="auto"/>
            </w:tcBorders>
            <w:shd w:val="clear" w:color="auto" w:fill="auto"/>
            <w:vAlign w:val="center"/>
          </w:tcPr>
          <w:p w14:paraId="2860A93D" w14:textId="77777777" w:rsidR="00D40622" w:rsidRPr="00661924" w:rsidRDefault="00D40622" w:rsidP="00D40622">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9603B" w14:textId="77777777" w:rsidR="00D40622" w:rsidRPr="00661924"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D6D75" w14:textId="6F7AAC5B" w:rsidR="00D40622" w:rsidRDefault="00D40622" w:rsidP="00D40622">
            <w:pPr>
              <w:pStyle w:val="TAC"/>
              <w:rPr>
                <w:rFonts w:eastAsia="SimSun"/>
              </w:rPr>
            </w:pPr>
            <w:r>
              <w:rPr>
                <w:rFonts w:eastAsia="SimSun"/>
              </w:rPr>
              <w:t>OP.1 FDD as defined in Annex A.5.1.1 for FR2-1 tests</w:t>
            </w:r>
          </w:p>
          <w:p w14:paraId="12AEC3F5" w14:textId="77777777" w:rsidR="00D40622" w:rsidRDefault="00D40622" w:rsidP="00D40622">
            <w:pPr>
              <w:pStyle w:val="TAC"/>
              <w:rPr>
                <w:rFonts w:eastAsia="SimSun"/>
              </w:rPr>
            </w:pPr>
            <w:r>
              <w:rPr>
                <w:rFonts w:eastAsia="SimSun"/>
              </w:rPr>
              <w:t>OP.1 TDD as defined in Annex A.5.2.1 for FR2-1 tests</w:t>
            </w:r>
          </w:p>
          <w:p w14:paraId="015CF9EC" w14:textId="506CB91A" w:rsidR="00D40622" w:rsidRPr="00661924" w:rsidRDefault="00D40622" w:rsidP="00D40622">
            <w:pPr>
              <w:pStyle w:val="TAC"/>
            </w:pPr>
            <w:r>
              <w:rPr>
                <w:rFonts w:eastAsia="SimSun"/>
              </w:rPr>
              <w:t>No</w:t>
            </w:r>
            <w:r>
              <w:rPr>
                <w:rFonts w:eastAsia="SimSun"/>
                <w:lang w:val="en-US"/>
              </w:rPr>
              <w:t xml:space="preserve"> OCNG </w:t>
            </w:r>
            <w:r>
              <w:rPr>
                <w:rFonts w:eastAsia="SimSun"/>
              </w:rPr>
              <w:t>symbols on unused REs for FR2-2</w:t>
            </w:r>
          </w:p>
        </w:tc>
      </w:tr>
      <w:tr w:rsidR="00D40622" w:rsidRPr="00661924" w14:paraId="1F539786" w14:textId="77777777" w:rsidTr="007907A7">
        <w:trPr>
          <w:trHeight w:val="76"/>
          <w:jc w:val="center"/>
        </w:trPr>
        <w:tc>
          <w:tcPr>
            <w:tcW w:w="3249" w:type="pct"/>
            <w:gridSpan w:val="3"/>
            <w:tcBorders>
              <w:right w:val="single" w:sz="4" w:space="0" w:color="auto"/>
            </w:tcBorders>
            <w:shd w:val="clear" w:color="auto" w:fill="auto"/>
            <w:vAlign w:val="center"/>
          </w:tcPr>
          <w:p w14:paraId="1CD4010C" w14:textId="77777777" w:rsidR="00D40622" w:rsidRPr="00C25669" w:rsidRDefault="00D40622" w:rsidP="00D40622">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38FBEF" w14:textId="77777777" w:rsidR="00D40622" w:rsidRPr="00C25669" w:rsidRDefault="00D40622" w:rsidP="00D40622">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25B9BF" w14:textId="77777777" w:rsidR="00D40622" w:rsidRPr="00C25669" w:rsidRDefault="00D40622" w:rsidP="00D40622">
            <w:pPr>
              <w:pStyle w:val="TAC"/>
            </w:pPr>
            <w:r w:rsidRPr="00661924">
              <w:rPr>
                <w:rFonts w:eastAsia="SimSun" w:hint="eastAsia"/>
              </w:rPr>
              <w:t xml:space="preserve">As specified in </w:t>
            </w:r>
            <w:r w:rsidRPr="00661924">
              <w:rPr>
                <w:rFonts w:eastAsia="SimSun" w:hint="eastAsia"/>
                <w:lang w:eastAsia="zh-CN"/>
              </w:rPr>
              <w:t>Annex B.4.1</w:t>
            </w:r>
          </w:p>
        </w:tc>
      </w:tr>
      <w:tr w:rsidR="00D40622" w:rsidRPr="00661924" w14:paraId="79D70786" w14:textId="77777777" w:rsidTr="007907A7">
        <w:trPr>
          <w:trHeight w:val="76"/>
          <w:jc w:val="center"/>
        </w:trPr>
        <w:tc>
          <w:tcPr>
            <w:tcW w:w="5000" w:type="pct"/>
            <w:gridSpan w:val="5"/>
            <w:tcBorders>
              <w:right w:val="single" w:sz="4" w:space="0" w:color="auto"/>
            </w:tcBorders>
            <w:shd w:val="clear" w:color="auto" w:fill="auto"/>
            <w:vAlign w:val="center"/>
          </w:tcPr>
          <w:p w14:paraId="64E8BFED" w14:textId="77777777" w:rsidR="00D40622" w:rsidRPr="00661924" w:rsidRDefault="00D40622" w:rsidP="00D40622">
            <w:pPr>
              <w:pStyle w:val="TAN"/>
              <w:rPr>
                <w:lang w:eastAsia="zh-CN"/>
              </w:rPr>
            </w:pPr>
            <w:r w:rsidRPr="00661924">
              <w:t>Note 1:</w:t>
            </w:r>
            <w:r w:rsidRPr="00661924">
              <w:tab/>
              <w:t>UE assumes that the TCI state for the PDSCH is identical to the TCI state applied for the PDCCH transmission.</w:t>
            </w:r>
          </w:p>
          <w:p w14:paraId="5017E10B" w14:textId="77777777" w:rsidR="00D40622" w:rsidRDefault="00D40622" w:rsidP="00D40622">
            <w:pPr>
              <w:pStyle w:val="TAN"/>
              <w:rPr>
                <w:rFonts w:eastAsia="SimSu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p w14:paraId="3F214168" w14:textId="77777777" w:rsidR="00D40622" w:rsidRPr="00661924" w:rsidRDefault="00D40622" w:rsidP="00D40622">
            <w:pPr>
              <w:pStyle w:val="TAN"/>
              <w:rPr>
                <w:lang w:eastAsia="zh-CN"/>
              </w:rPr>
            </w:pPr>
            <w:r>
              <w:t>Note 3:</w:t>
            </w:r>
            <w:r w:rsidRPr="00661924">
              <w:rPr>
                <w:rFonts w:eastAsia="SimSun"/>
              </w:rPr>
              <w:tab/>
            </w:r>
            <w:r>
              <w:t>Refer to Table 7.4.1.5.3-1 in [9]</w:t>
            </w:r>
          </w:p>
        </w:tc>
      </w:tr>
    </w:tbl>
    <w:p w14:paraId="6E8E5B16" w14:textId="77777777" w:rsidR="00363EA2" w:rsidRPr="00C25669" w:rsidRDefault="00363EA2" w:rsidP="005B3300">
      <w:pPr>
        <w:rPr>
          <w:rFonts w:eastAsia="SimSun"/>
          <w:lang w:eastAsia="zh-CN"/>
        </w:rPr>
      </w:pPr>
    </w:p>
    <w:p w14:paraId="0B1ECC20" w14:textId="77777777"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39467830"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3789A238" w14:textId="77777777"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14:paraId="362119D5" w14:textId="77777777"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14:paraId="2EE8D1E7" w14:textId="77777777"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14:paraId="34C9565F" w14:textId="77777777"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14:paraId="2B0350FB" w14:textId="77777777" w:rsidR="005B3300" w:rsidRPr="00C25669" w:rsidRDefault="005B3300" w:rsidP="000811C5">
            <w:pPr>
              <w:pStyle w:val="TAH"/>
            </w:pPr>
            <w:r w:rsidRPr="00C25669">
              <w:t>400 MHz</w:t>
            </w:r>
          </w:p>
        </w:tc>
      </w:tr>
      <w:tr w:rsidR="005B3300" w:rsidRPr="00C25669" w14:paraId="2A094D08" w14:textId="77777777" w:rsidTr="000811C5">
        <w:trPr>
          <w:jc w:val="center"/>
        </w:trPr>
        <w:tc>
          <w:tcPr>
            <w:tcW w:w="1060" w:type="dxa"/>
            <w:shd w:val="clear" w:color="auto" w:fill="auto"/>
            <w:tcMar>
              <w:top w:w="15" w:type="dxa"/>
              <w:left w:w="81" w:type="dxa"/>
              <w:bottom w:w="0" w:type="dxa"/>
              <w:right w:w="81" w:type="dxa"/>
            </w:tcMar>
            <w:hideMark/>
          </w:tcPr>
          <w:p w14:paraId="5F7D9C75"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0E8183B"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2F68693"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69561B0"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BD15DD2" w14:textId="77777777" w:rsidR="005B3300" w:rsidRPr="00C25669" w:rsidRDefault="005B3300" w:rsidP="000811C5">
            <w:pPr>
              <w:pStyle w:val="TAC"/>
              <w:rPr>
                <w:rFonts w:eastAsia="Yu Mincho"/>
              </w:rPr>
            </w:pPr>
            <w:r w:rsidRPr="00C25669">
              <w:rPr>
                <w:rFonts w:eastAsia="Yu Mincho"/>
              </w:rPr>
              <w:t>N.A</w:t>
            </w:r>
          </w:p>
        </w:tc>
      </w:tr>
      <w:tr w:rsidR="005B3300" w:rsidRPr="00C25669" w14:paraId="0D48A83F" w14:textId="77777777" w:rsidTr="000811C5">
        <w:trPr>
          <w:jc w:val="center"/>
        </w:trPr>
        <w:tc>
          <w:tcPr>
            <w:tcW w:w="1060" w:type="dxa"/>
            <w:shd w:val="clear" w:color="auto" w:fill="auto"/>
            <w:tcMar>
              <w:top w:w="15" w:type="dxa"/>
              <w:left w:w="81" w:type="dxa"/>
              <w:bottom w:w="0" w:type="dxa"/>
              <w:right w:w="81" w:type="dxa"/>
            </w:tcMar>
            <w:hideMark/>
          </w:tcPr>
          <w:p w14:paraId="41DCFC9B"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5D391D6"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308E9C2E"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A0A5797"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9CF359E" w14:textId="77777777" w:rsidR="005B3300" w:rsidRPr="00C25669" w:rsidRDefault="005B3300" w:rsidP="000811C5">
            <w:pPr>
              <w:pStyle w:val="TAC"/>
              <w:rPr>
                <w:rFonts w:eastAsia="Yu Mincho"/>
              </w:rPr>
            </w:pPr>
            <w:r w:rsidRPr="00C25669">
              <w:rPr>
                <w:rFonts w:eastAsia="Yu Mincho"/>
              </w:rPr>
              <w:t>264</w:t>
            </w:r>
          </w:p>
        </w:tc>
      </w:tr>
      <w:tr w:rsidR="00EE7368" w14:paraId="01CE78C5" w14:textId="77777777" w:rsidTr="00F95C32">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02E40F" w14:textId="77777777" w:rsidR="00EE7368" w:rsidRDefault="00EE7368" w:rsidP="00F95C32">
            <w:pPr>
              <w:pStyle w:val="TAC"/>
              <w:rPr>
                <w:rFonts w:eastAsia="Yu Mincho"/>
              </w:rPr>
            </w:pPr>
            <w:r>
              <w:rPr>
                <w:rFonts w:eastAsia="Yu Mincho"/>
              </w:rPr>
              <w:t>480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F3EA24"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6A46FD"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321E91" w14:textId="77777777" w:rsidR="00EE7368" w:rsidRDefault="00EE7368" w:rsidP="00F95C32">
            <w:pPr>
              <w:pStyle w:val="TAC"/>
              <w:rPr>
                <w:rFonts w:eastAsia="Yu Mincho"/>
              </w:rPr>
            </w:pPr>
            <w:r>
              <w:rPr>
                <w:rFonts w:eastAsia="Yu Mincho"/>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3CB8588" w14:textId="77777777" w:rsidR="00EE7368" w:rsidRDefault="00EE7368" w:rsidP="00F95C32">
            <w:pPr>
              <w:pStyle w:val="TAC"/>
              <w:rPr>
                <w:rFonts w:eastAsia="Yu Mincho"/>
              </w:rPr>
            </w:pPr>
            <w:r>
              <w:rPr>
                <w:rFonts w:eastAsia="Yu Mincho"/>
              </w:rPr>
              <w:t>66</w:t>
            </w:r>
          </w:p>
        </w:tc>
      </w:tr>
    </w:tbl>
    <w:p w14:paraId="376B350E" w14:textId="77777777" w:rsidR="005B3300" w:rsidRPr="00C25669" w:rsidRDefault="005B3300" w:rsidP="005B3300">
      <w:pPr>
        <w:rPr>
          <w:rFonts w:eastAsia="SimSun"/>
          <w:lang w:eastAsia="zh-CN"/>
        </w:rPr>
      </w:pPr>
    </w:p>
    <w:p w14:paraId="26DF2E75" w14:textId="77777777" w:rsidR="005B3300" w:rsidRPr="00C25669" w:rsidRDefault="005B3300" w:rsidP="005B3300">
      <w:pPr>
        <w:pStyle w:val="Heading3"/>
        <w:rPr>
          <w:lang w:eastAsia="zh-CN"/>
        </w:rPr>
      </w:pPr>
      <w:bookmarkStart w:id="2289" w:name="_Toc21338270"/>
      <w:bookmarkStart w:id="2290" w:name="_Toc29808378"/>
      <w:bookmarkStart w:id="2291" w:name="_Toc37068297"/>
      <w:bookmarkStart w:id="2292" w:name="_Toc37083842"/>
      <w:bookmarkStart w:id="2293" w:name="_Toc37084184"/>
      <w:bookmarkStart w:id="2294" w:name="_Toc40209546"/>
      <w:bookmarkStart w:id="2295" w:name="_Toc40209888"/>
      <w:bookmarkStart w:id="2296" w:name="_Toc45892847"/>
      <w:bookmarkStart w:id="2297" w:name="_Toc53176712"/>
      <w:bookmarkStart w:id="2298" w:name="_Toc61121028"/>
      <w:bookmarkStart w:id="2299" w:name="_Toc67918214"/>
      <w:bookmarkStart w:id="2300" w:name="_Toc76298258"/>
      <w:bookmarkStart w:id="2301" w:name="_Toc76572270"/>
      <w:bookmarkStart w:id="2302" w:name="_Toc76652137"/>
      <w:bookmarkStart w:id="2303" w:name="_Toc76652975"/>
      <w:bookmarkStart w:id="2304" w:name="_Toc83742248"/>
      <w:bookmarkStart w:id="2305" w:name="_Toc91440738"/>
      <w:bookmarkStart w:id="2306" w:name="_Toc98849528"/>
      <w:bookmarkStart w:id="2307" w:name="_Toc106543381"/>
      <w:bookmarkStart w:id="2308" w:name="_Toc106737479"/>
      <w:bookmarkStart w:id="2309" w:name="_Toc107233246"/>
      <w:bookmarkStart w:id="2310" w:name="_Toc107234861"/>
      <w:bookmarkStart w:id="2311" w:name="_Toc107419831"/>
      <w:bookmarkStart w:id="2312" w:name="_Toc107477127"/>
      <w:bookmarkStart w:id="2313" w:name="_Toc114565984"/>
      <w:bookmarkStart w:id="2314" w:name="_Toc123936296"/>
      <w:bookmarkStart w:id="2315" w:name="_Toc124377311"/>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B060635" w14:textId="77777777" w:rsidR="005B3300" w:rsidRPr="00C25669" w:rsidRDefault="005B3300" w:rsidP="005B3300">
      <w:pPr>
        <w:rPr>
          <w:rFonts w:eastAsia="SimSun"/>
          <w:lang w:eastAsia="zh-CN"/>
        </w:rPr>
      </w:pPr>
      <w:r w:rsidRPr="00C25669">
        <w:rPr>
          <w:rFonts w:eastAsia="SimSun" w:hint="eastAsia"/>
          <w:lang w:eastAsia="zh-CN"/>
        </w:rPr>
        <w:t>(Void)</w:t>
      </w:r>
    </w:p>
    <w:p w14:paraId="112918F1" w14:textId="77777777" w:rsidR="005B3300" w:rsidRPr="00C25669" w:rsidRDefault="005B3300" w:rsidP="005B3300">
      <w:pPr>
        <w:pStyle w:val="Heading3"/>
        <w:rPr>
          <w:lang w:eastAsia="zh-CN"/>
        </w:rPr>
      </w:pPr>
      <w:bookmarkStart w:id="2316" w:name="_Toc21338271"/>
      <w:bookmarkStart w:id="2317" w:name="_Toc29808379"/>
      <w:bookmarkStart w:id="2318" w:name="_Toc37068298"/>
      <w:bookmarkStart w:id="2319" w:name="_Toc37083843"/>
      <w:bookmarkStart w:id="2320" w:name="_Toc37084185"/>
      <w:bookmarkStart w:id="2321" w:name="_Toc40209547"/>
      <w:bookmarkStart w:id="2322" w:name="_Toc40209889"/>
      <w:bookmarkStart w:id="2323" w:name="_Toc45892848"/>
      <w:bookmarkStart w:id="2324" w:name="_Toc53176713"/>
      <w:bookmarkStart w:id="2325" w:name="_Toc61121029"/>
      <w:bookmarkStart w:id="2326" w:name="_Toc67918215"/>
      <w:bookmarkStart w:id="2327" w:name="_Toc76298259"/>
      <w:bookmarkStart w:id="2328" w:name="_Toc76572271"/>
      <w:bookmarkStart w:id="2329" w:name="_Toc76652138"/>
      <w:bookmarkStart w:id="2330" w:name="_Toc76652976"/>
      <w:bookmarkStart w:id="2331" w:name="_Toc83742249"/>
      <w:bookmarkStart w:id="2332" w:name="_Toc91440739"/>
      <w:bookmarkStart w:id="2333" w:name="_Toc98849529"/>
      <w:bookmarkStart w:id="2334" w:name="_Toc106543382"/>
      <w:bookmarkStart w:id="2335" w:name="_Toc106737480"/>
      <w:bookmarkStart w:id="2336" w:name="_Toc107233247"/>
      <w:bookmarkStart w:id="2337" w:name="_Toc107234862"/>
      <w:bookmarkStart w:id="2338" w:name="_Toc107419832"/>
      <w:bookmarkStart w:id="2339" w:name="_Toc107477128"/>
      <w:bookmarkStart w:id="2340" w:name="_Toc114565985"/>
      <w:bookmarkStart w:id="2341" w:name="_Toc123936297"/>
      <w:bookmarkStart w:id="2342" w:name="_Toc124377312"/>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0AE886D" w14:textId="77777777" w:rsidR="005B3300" w:rsidRPr="00C25669" w:rsidRDefault="005B3300" w:rsidP="005B3300">
      <w:pPr>
        <w:pStyle w:val="Heading4"/>
        <w:rPr>
          <w:lang w:eastAsia="zh-CN"/>
        </w:rPr>
      </w:pPr>
      <w:bookmarkStart w:id="2343" w:name="_Toc21338272"/>
      <w:bookmarkStart w:id="2344" w:name="_Toc29808380"/>
      <w:bookmarkStart w:id="2345" w:name="_Toc37068299"/>
      <w:bookmarkStart w:id="2346" w:name="_Toc37083844"/>
      <w:bookmarkStart w:id="2347" w:name="_Toc37084186"/>
      <w:bookmarkStart w:id="2348" w:name="_Toc40209548"/>
      <w:bookmarkStart w:id="2349" w:name="_Toc40209890"/>
      <w:bookmarkStart w:id="2350" w:name="_Toc45892849"/>
      <w:bookmarkStart w:id="2351" w:name="_Toc53176714"/>
      <w:bookmarkStart w:id="2352" w:name="_Toc61121030"/>
      <w:bookmarkStart w:id="2353" w:name="_Toc67918216"/>
      <w:bookmarkStart w:id="2354" w:name="_Toc76298260"/>
      <w:bookmarkStart w:id="2355" w:name="_Toc76572272"/>
      <w:bookmarkStart w:id="2356" w:name="_Toc76652139"/>
      <w:bookmarkStart w:id="2357" w:name="_Toc76652977"/>
      <w:bookmarkStart w:id="2358" w:name="_Toc83742250"/>
      <w:bookmarkStart w:id="2359" w:name="_Toc91440740"/>
      <w:bookmarkStart w:id="2360" w:name="_Toc98849530"/>
      <w:bookmarkStart w:id="2361" w:name="_Toc106543383"/>
      <w:bookmarkStart w:id="2362" w:name="_Toc106737481"/>
      <w:bookmarkStart w:id="2363" w:name="_Toc107233248"/>
      <w:bookmarkStart w:id="2364" w:name="_Toc107234863"/>
      <w:bookmarkStart w:id="2365" w:name="_Toc107419833"/>
      <w:bookmarkStart w:id="2366" w:name="_Toc107477129"/>
      <w:bookmarkStart w:id="2367" w:name="_Toc114565986"/>
      <w:bookmarkStart w:id="2368" w:name="_Toc123936298"/>
      <w:bookmarkStart w:id="2369" w:name="_Toc124377313"/>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2B4A43F" w14:textId="77777777" w:rsidR="005B3300" w:rsidRPr="00C25669" w:rsidRDefault="005B3300" w:rsidP="005B3300">
      <w:pPr>
        <w:rPr>
          <w:rFonts w:eastAsia="SimSun"/>
          <w:lang w:eastAsia="zh-CN"/>
        </w:rPr>
      </w:pPr>
      <w:r w:rsidRPr="00C25669">
        <w:rPr>
          <w:rFonts w:eastAsia="SimSun" w:hint="eastAsia"/>
          <w:lang w:eastAsia="zh-CN"/>
        </w:rPr>
        <w:t>(Void)</w:t>
      </w:r>
    </w:p>
    <w:p w14:paraId="170DFF66" w14:textId="77777777" w:rsidR="005B3300" w:rsidRPr="00C25669" w:rsidRDefault="005B3300" w:rsidP="005B3300">
      <w:pPr>
        <w:pStyle w:val="Heading4"/>
        <w:rPr>
          <w:lang w:eastAsia="zh-CN"/>
        </w:rPr>
      </w:pPr>
      <w:bookmarkStart w:id="2370" w:name="_Toc21338273"/>
      <w:bookmarkStart w:id="2371" w:name="_Toc29808381"/>
      <w:bookmarkStart w:id="2372" w:name="_Toc37068300"/>
      <w:bookmarkStart w:id="2373" w:name="_Toc37083845"/>
      <w:bookmarkStart w:id="2374" w:name="_Toc37084187"/>
      <w:bookmarkStart w:id="2375" w:name="_Toc40209549"/>
      <w:bookmarkStart w:id="2376" w:name="_Toc40209891"/>
      <w:bookmarkStart w:id="2377" w:name="_Toc45892850"/>
      <w:bookmarkStart w:id="2378" w:name="_Toc53176715"/>
      <w:bookmarkStart w:id="2379" w:name="_Toc61121031"/>
      <w:bookmarkStart w:id="2380" w:name="_Toc67918217"/>
      <w:bookmarkStart w:id="2381" w:name="_Toc76298261"/>
      <w:bookmarkStart w:id="2382" w:name="_Toc76572273"/>
      <w:bookmarkStart w:id="2383" w:name="_Toc76652140"/>
      <w:bookmarkStart w:id="2384" w:name="_Toc76652978"/>
      <w:bookmarkStart w:id="2385" w:name="_Toc83742251"/>
      <w:bookmarkStart w:id="2386" w:name="_Toc91440741"/>
      <w:bookmarkStart w:id="2387" w:name="_Toc98849531"/>
      <w:bookmarkStart w:id="2388" w:name="_Toc106543384"/>
      <w:bookmarkStart w:id="2389" w:name="_Toc106737482"/>
      <w:bookmarkStart w:id="2390" w:name="_Toc107233249"/>
      <w:bookmarkStart w:id="2391" w:name="_Toc107234864"/>
      <w:bookmarkStart w:id="2392" w:name="_Toc107419834"/>
      <w:bookmarkStart w:id="2393" w:name="_Toc107477130"/>
      <w:bookmarkStart w:id="2394" w:name="_Toc114565987"/>
      <w:bookmarkStart w:id="2395" w:name="_Toc123936299"/>
      <w:bookmarkStart w:id="2396" w:name="_Toc124377314"/>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0F0B9EEF" w14:textId="77777777" w:rsidR="005B3300" w:rsidRPr="00C25669" w:rsidRDefault="005B3300" w:rsidP="005B3300">
      <w:pPr>
        <w:pStyle w:val="Heading5"/>
        <w:rPr>
          <w:lang w:eastAsia="zh-CN"/>
        </w:rPr>
      </w:pPr>
      <w:bookmarkStart w:id="2397" w:name="_Toc21338274"/>
      <w:bookmarkStart w:id="2398" w:name="_Toc29808382"/>
      <w:bookmarkStart w:id="2399" w:name="_Toc37068301"/>
      <w:bookmarkStart w:id="2400" w:name="_Toc37083846"/>
      <w:bookmarkStart w:id="2401" w:name="_Toc37084188"/>
      <w:bookmarkStart w:id="2402" w:name="_Toc40209550"/>
      <w:bookmarkStart w:id="2403" w:name="_Toc40209892"/>
      <w:bookmarkStart w:id="2404" w:name="_Toc45892851"/>
      <w:bookmarkStart w:id="2405" w:name="_Toc53176716"/>
      <w:bookmarkStart w:id="2406" w:name="_Toc61121032"/>
      <w:bookmarkStart w:id="2407" w:name="_Toc67918218"/>
      <w:bookmarkStart w:id="2408" w:name="_Toc76298262"/>
      <w:bookmarkStart w:id="2409" w:name="_Toc76572274"/>
      <w:bookmarkStart w:id="2410" w:name="_Toc76652141"/>
      <w:bookmarkStart w:id="2411" w:name="_Toc76652979"/>
      <w:bookmarkStart w:id="2412" w:name="_Toc83742252"/>
      <w:bookmarkStart w:id="2413" w:name="_Toc91440742"/>
      <w:bookmarkStart w:id="2414" w:name="_Toc98849532"/>
      <w:bookmarkStart w:id="2415" w:name="_Toc106543385"/>
      <w:bookmarkStart w:id="2416" w:name="_Toc106737483"/>
      <w:bookmarkStart w:id="2417" w:name="_Toc107233250"/>
      <w:bookmarkStart w:id="2418" w:name="_Toc107234865"/>
      <w:bookmarkStart w:id="2419" w:name="_Toc107419835"/>
      <w:bookmarkStart w:id="2420" w:name="_Toc107477131"/>
      <w:bookmarkStart w:id="2421" w:name="_Toc114565988"/>
      <w:bookmarkStart w:id="2422" w:name="_Toc123936300"/>
      <w:bookmarkStart w:id="2423" w:name="_Toc124377315"/>
      <w:r w:rsidRPr="00C25669">
        <w:rPr>
          <w:lang w:eastAsia="zh-CN"/>
        </w:rPr>
        <w:t>7.2.2.2.1</w:t>
      </w:r>
      <w:r w:rsidRPr="00C25669">
        <w:rPr>
          <w:rFonts w:hint="eastAsia"/>
          <w:lang w:eastAsia="zh-CN"/>
        </w:rPr>
        <w:tab/>
      </w:r>
      <w:r w:rsidRPr="00C25669">
        <w:rPr>
          <w:lang w:eastAsia="zh-CN"/>
        </w:rPr>
        <w:t>Minimum requirements for PDSCH Mapping Type-A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4BDCF71D" w14:textId="2849FCDB"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00FF58A0">
        <w:rPr>
          <w:rFonts w:eastAsia="SimSun"/>
        </w:rPr>
        <w:t>,</w:t>
      </w:r>
      <w:r w:rsidRPr="00C25669">
        <w:rPr>
          <w:rFonts w:eastAsia="SimSun" w:hint="eastAsia"/>
          <w:lang w:eastAsia="zh-CN"/>
        </w:rPr>
        <w:t xml:space="preserve"> </w:t>
      </w:r>
      <w:r w:rsidRPr="00C25669">
        <w:rPr>
          <w:rFonts w:eastAsia="SimSun"/>
        </w:rPr>
        <w:t>7.2.2.2.1-</w:t>
      </w:r>
      <w:r w:rsidRPr="00C25669">
        <w:rPr>
          <w:rFonts w:eastAsia="SimSun" w:hint="eastAsia"/>
          <w:lang w:eastAsia="zh-CN"/>
        </w:rPr>
        <w:t>5</w:t>
      </w:r>
      <w:r w:rsidRPr="00C25669">
        <w:rPr>
          <w:rFonts w:eastAsia="SimSun"/>
        </w:rPr>
        <w:t>,</w:t>
      </w:r>
      <w:r w:rsidR="00A64FAE">
        <w:rPr>
          <w:rFonts w:eastAsia="SimSun"/>
        </w:rPr>
        <w:t xml:space="preserve"> and 7.2.2.2.1-6</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14:paraId="7700E787" w14:textId="5EF6867E"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w:t>
      </w:r>
      <w:r w:rsidR="006E5F0E">
        <w:rPr>
          <w:rFonts w:ascii="Times-Roman" w:eastAsia="SimSun" w:hAnsi="Times-Roman"/>
        </w:rPr>
        <w:t>2</w:t>
      </w:r>
      <w:r w:rsidRPr="00C25669">
        <w:rPr>
          <w:rFonts w:ascii="Times-Roman" w:eastAsia="SimSun" w:hAnsi="Times-Roman"/>
        </w:rPr>
        <w:t>.1-1</w:t>
      </w:r>
      <w:r w:rsidRPr="00C25669">
        <w:rPr>
          <w:rFonts w:ascii="Times-Roman" w:eastAsia="SimSun" w:hAnsi="Times-Roman" w:hint="eastAsia"/>
          <w:lang w:eastAsia="zh-CN"/>
        </w:rPr>
        <w:t>.</w:t>
      </w:r>
    </w:p>
    <w:p w14:paraId="78BF17A2" w14:textId="32927441" w:rsidR="005B3300" w:rsidRPr="00C25669" w:rsidRDefault="005B3300" w:rsidP="005B3300">
      <w:pPr>
        <w:pStyle w:val="TH"/>
      </w:pPr>
      <w:r w:rsidRPr="00C25669">
        <w:lastRenderedPageBreak/>
        <w:t>Table 7.2.2.</w:t>
      </w:r>
      <w:r w:rsidR="004D7696">
        <w:t>2</w:t>
      </w:r>
      <w:r w:rsidRPr="00C25669">
        <w:t>.1-1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E98FB29"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55FA89C7" w14:textId="77777777" w:rsidR="005B3300" w:rsidRPr="00C25669" w:rsidRDefault="005B3300" w:rsidP="000811C5">
            <w:pPr>
              <w:pStyle w:val="TAH"/>
            </w:pPr>
            <w:r w:rsidRPr="00C25669">
              <w:t>Purpose</w:t>
            </w:r>
          </w:p>
        </w:tc>
        <w:tc>
          <w:tcPr>
            <w:tcW w:w="4803" w:type="dxa"/>
            <w:tcBorders>
              <w:top w:val="single" w:sz="4" w:space="0" w:color="auto"/>
              <w:left w:val="single" w:sz="4" w:space="0" w:color="auto"/>
              <w:bottom w:val="single" w:sz="4" w:space="0" w:color="auto"/>
              <w:right w:val="single" w:sz="4" w:space="0" w:color="auto"/>
            </w:tcBorders>
            <w:hideMark/>
          </w:tcPr>
          <w:p w14:paraId="07846EBD" w14:textId="77777777" w:rsidR="005B3300" w:rsidRPr="00C25669" w:rsidRDefault="005B3300" w:rsidP="000811C5">
            <w:pPr>
              <w:pStyle w:val="TAH"/>
            </w:pPr>
            <w:r w:rsidRPr="00C25669">
              <w:t>Test index</w:t>
            </w:r>
          </w:p>
        </w:tc>
      </w:tr>
      <w:tr w:rsidR="005B3300" w:rsidRPr="00C25669" w14:paraId="1E214D85" w14:textId="77777777" w:rsidTr="008D1350">
        <w:tc>
          <w:tcPr>
            <w:tcW w:w="4818" w:type="dxa"/>
            <w:tcBorders>
              <w:top w:val="single" w:sz="4" w:space="0" w:color="auto"/>
              <w:left w:val="single" w:sz="4" w:space="0" w:color="auto"/>
              <w:bottom w:val="single" w:sz="4" w:space="0" w:color="auto"/>
              <w:right w:val="single" w:sz="4" w:space="0" w:color="auto"/>
            </w:tcBorders>
            <w:hideMark/>
          </w:tcPr>
          <w:p w14:paraId="4DE83E11" w14:textId="761B7520" w:rsidR="005B3300" w:rsidRPr="00C25669" w:rsidRDefault="005B3300" w:rsidP="000811C5">
            <w:pPr>
              <w:pStyle w:val="TAL"/>
              <w:rPr>
                <w:rFonts w:eastAsia="SimSun"/>
              </w:rPr>
            </w:pPr>
            <w:r w:rsidRPr="00C25669">
              <w:t xml:space="preserve">Verify the PDSCH mapping Type A normal performance </w:t>
            </w:r>
            <w:r w:rsidR="001A1C27">
              <w:t xml:space="preserve">in FR2-1 </w:t>
            </w:r>
            <w:r w:rsidRPr="00C25669">
              <w:t>under 2 receive antenna conditions and with different channel models, MCSs andnumber of MIMO layers</w:t>
            </w:r>
            <w:r w:rsidR="00724EF4">
              <w:t xml:space="preserve"> in FR2-1.</w:t>
            </w:r>
          </w:p>
        </w:tc>
        <w:tc>
          <w:tcPr>
            <w:tcW w:w="4803" w:type="dxa"/>
            <w:tcBorders>
              <w:top w:val="single" w:sz="4" w:space="0" w:color="auto"/>
              <w:left w:val="single" w:sz="4" w:space="0" w:color="auto"/>
              <w:bottom w:val="single" w:sz="4" w:space="0" w:color="auto"/>
              <w:right w:val="single" w:sz="4" w:space="0" w:color="auto"/>
            </w:tcBorders>
            <w:hideMark/>
          </w:tcPr>
          <w:p w14:paraId="61A1FAD9" w14:textId="7F3AAA56" w:rsidR="005B3300" w:rsidRPr="00C25669" w:rsidRDefault="005B3300" w:rsidP="000811C5">
            <w:pPr>
              <w:pStyle w:val="TAL"/>
              <w:rPr>
                <w:rFonts w:eastAsia="SimSun"/>
                <w:lang w:eastAsia="zh-CN"/>
              </w:rPr>
            </w:pPr>
            <w:r w:rsidRPr="00C25669">
              <w:t>1-1, 1-3</w:t>
            </w:r>
            <w:r w:rsidR="00E6366E">
              <w:t xml:space="preserve">, </w:t>
            </w:r>
            <w:r w:rsidR="00E6366E">
              <w:rPr>
                <w:rFonts w:eastAsia="SimSun" w:hint="eastAsia"/>
                <w:lang w:val="en-US" w:eastAsia="zh-CN"/>
              </w:rPr>
              <w:t>1-4</w:t>
            </w:r>
            <w:r w:rsidRPr="00C25669">
              <w:t>, 2-1, 2-2, 2-3, 2-4, 2-5, 2-6</w:t>
            </w:r>
          </w:p>
        </w:tc>
      </w:tr>
      <w:tr w:rsidR="005B3300" w:rsidRPr="00C25669" w14:paraId="7E622D2C" w14:textId="77777777" w:rsidTr="008D1350">
        <w:tc>
          <w:tcPr>
            <w:tcW w:w="4818" w:type="dxa"/>
            <w:tcBorders>
              <w:top w:val="single" w:sz="4" w:space="0" w:color="auto"/>
              <w:left w:val="single" w:sz="4" w:space="0" w:color="auto"/>
              <w:bottom w:val="single" w:sz="4" w:space="0" w:color="auto"/>
              <w:right w:val="single" w:sz="4" w:space="0" w:color="auto"/>
            </w:tcBorders>
          </w:tcPr>
          <w:p w14:paraId="7EA7B65D" w14:textId="162A9201" w:rsidR="005B3300" w:rsidRPr="00C25669" w:rsidRDefault="005B3300" w:rsidP="000811C5">
            <w:pPr>
              <w:pStyle w:val="TAL"/>
              <w:rPr>
                <w:rFonts w:eastAsia="SimSun"/>
              </w:rPr>
            </w:pPr>
            <w:r w:rsidRPr="00C25669">
              <w:t>Verify the PDSCH mapping Type A HARQ soft combining performance</w:t>
            </w:r>
            <w:r w:rsidR="00DA35DC">
              <w:t xml:space="preserve"> in FR2-1</w:t>
            </w:r>
            <w:r w:rsidRPr="00C25669">
              <w:t xml:space="preserve"> 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030BFFD4" w14:textId="77777777" w:rsidR="005B3300" w:rsidRPr="00C25669" w:rsidRDefault="005B3300" w:rsidP="000811C5">
            <w:pPr>
              <w:pStyle w:val="TAL"/>
              <w:rPr>
                <w:rFonts w:eastAsia="SimSun"/>
                <w:lang w:eastAsia="zh-CN"/>
              </w:rPr>
            </w:pPr>
            <w:r w:rsidRPr="00C25669">
              <w:t>1-2</w:t>
            </w:r>
          </w:p>
        </w:tc>
      </w:tr>
      <w:tr w:rsidR="005B3300" w:rsidRPr="00C25669" w14:paraId="123B7D16" w14:textId="77777777" w:rsidTr="008D1350">
        <w:tc>
          <w:tcPr>
            <w:tcW w:w="4818" w:type="dxa"/>
            <w:tcBorders>
              <w:top w:val="single" w:sz="4" w:space="0" w:color="auto"/>
              <w:left w:val="single" w:sz="4" w:space="0" w:color="auto"/>
              <w:bottom w:val="single" w:sz="4" w:space="0" w:color="auto"/>
              <w:right w:val="single" w:sz="4" w:space="0" w:color="auto"/>
            </w:tcBorders>
          </w:tcPr>
          <w:p w14:paraId="176BE3EE" w14:textId="11DCBBCC" w:rsidR="005B3300" w:rsidRPr="00C25669" w:rsidRDefault="005B3300" w:rsidP="000811C5">
            <w:pPr>
              <w:pStyle w:val="TAL"/>
              <w:rPr>
                <w:rFonts w:eastAsia="SimSun"/>
              </w:rPr>
            </w:pPr>
            <w:r w:rsidRPr="00C25669">
              <w:rPr>
                <w:rFonts w:eastAsia="SimSun"/>
              </w:rPr>
              <w:t xml:space="preserve">Verify the PDSCH mapping Type A performance requirements for Enhanced Receiver Type 1 </w:t>
            </w:r>
            <w:r w:rsidR="00E20387">
              <w:rPr>
                <w:rFonts w:eastAsia="SimSun"/>
              </w:rPr>
              <w:t xml:space="preserve">in FR2-1 </w:t>
            </w:r>
            <w:r w:rsidRPr="00C25669">
              <w:rPr>
                <w:rFonts w:eastAsia="SimSun"/>
              </w:rPr>
              <w:t>under 2 receive antenna conditions.</w:t>
            </w:r>
          </w:p>
        </w:tc>
        <w:tc>
          <w:tcPr>
            <w:tcW w:w="4803" w:type="dxa"/>
            <w:tcBorders>
              <w:top w:val="single" w:sz="4" w:space="0" w:color="auto"/>
              <w:left w:val="single" w:sz="4" w:space="0" w:color="auto"/>
              <w:bottom w:val="single" w:sz="4" w:space="0" w:color="auto"/>
              <w:right w:val="single" w:sz="4" w:space="0" w:color="auto"/>
            </w:tcBorders>
          </w:tcPr>
          <w:p w14:paraId="2113DE15" w14:textId="77777777" w:rsidR="005B3300" w:rsidRPr="00C25669" w:rsidRDefault="005B3300" w:rsidP="000811C5">
            <w:pPr>
              <w:pStyle w:val="TAL"/>
              <w:rPr>
                <w:rFonts w:eastAsia="SimSun"/>
                <w:lang w:eastAsia="zh-CN"/>
              </w:rPr>
            </w:pPr>
            <w:r w:rsidRPr="00C25669">
              <w:t>3-1</w:t>
            </w:r>
          </w:p>
        </w:tc>
      </w:tr>
      <w:tr w:rsidR="008D1350" w:rsidRPr="00C25669" w14:paraId="37498BC5" w14:textId="77777777" w:rsidTr="008D1350">
        <w:tc>
          <w:tcPr>
            <w:tcW w:w="4818" w:type="dxa"/>
            <w:tcBorders>
              <w:top w:val="single" w:sz="4" w:space="0" w:color="auto"/>
              <w:left w:val="single" w:sz="4" w:space="0" w:color="auto"/>
              <w:bottom w:val="single" w:sz="4" w:space="0" w:color="auto"/>
              <w:right w:val="single" w:sz="4" w:space="0" w:color="auto"/>
            </w:tcBorders>
          </w:tcPr>
          <w:p w14:paraId="798ACE64" w14:textId="3782AB58" w:rsidR="008D1350" w:rsidRPr="00C25669" w:rsidRDefault="008D1350" w:rsidP="008D1350">
            <w:pPr>
              <w:pStyle w:val="TAL"/>
              <w:rPr>
                <w:rFonts w:eastAsia="SimSun"/>
              </w:rPr>
            </w:pPr>
            <w:r>
              <w:t xml:space="preserve">Verify the PDSCH mapping Type A normal performance in FR2-2 under 2 receive antenna conditions and with different channel models, MCSs </w:t>
            </w:r>
          </w:p>
        </w:tc>
        <w:tc>
          <w:tcPr>
            <w:tcW w:w="4803" w:type="dxa"/>
            <w:tcBorders>
              <w:top w:val="single" w:sz="4" w:space="0" w:color="auto"/>
              <w:left w:val="single" w:sz="4" w:space="0" w:color="auto"/>
              <w:bottom w:val="single" w:sz="4" w:space="0" w:color="auto"/>
              <w:right w:val="single" w:sz="4" w:space="0" w:color="auto"/>
            </w:tcBorders>
          </w:tcPr>
          <w:p w14:paraId="5D1CDCA5" w14:textId="0FDE5EAB" w:rsidR="008D1350" w:rsidRPr="00C25669" w:rsidRDefault="008D1350" w:rsidP="008D1350">
            <w:pPr>
              <w:pStyle w:val="TAL"/>
            </w:pPr>
            <w:r>
              <w:t>4-1, 4-2, 4-3, 4-4, 4-5, 4-6</w:t>
            </w:r>
          </w:p>
        </w:tc>
      </w:tr>
    </w:tbl>
    <w:p w14:paraId="0F3A63FA" w14:textId="77777777" w:rsidR="005B3300" w:rsidRPr="00C25669" w:rsidRDefault="005B3300" w:rsidP="005B3300">
      <w:pPr>
        <w:rPr>
          <w:rFonts w:eastAsia="SimSun"/>
        </w:rPr>
      </w:pPr>
    </w:p>
    <w:p w14:paraId="4E1A1D06" w14:textId="77777777"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14:paraId="5CBF1DB6" w14:textId="77777777" w:rsidTr="000811C5">
        <w:trPr>
          <w:trHeight w:val="260"/>
          <w:jc w:val="center"/>
        </w:trPr>
        <w:tc>
          <w:tcPr>
            <w:tcW w:w="5883" w:type="dxa"/>
            <w:gridSpan w:val="2"/>
            <w:shd w:val="clear" w:color="auto" w:fill="auto"/>
          </w:tcPr>
          <w:p w14:paraId="5AD859A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107" w:type="dxa"/>
            <w:shd w:val="clear" w:color="auto" w:fill="auto"/>
          </w:tcPr>
          <w:p w14:paraId="38F439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14:paraId="0C59668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34EAAD1" w14:textId="77777777" w:rsidTr="000811C5">
        <w:trPr>
          <w:trHeight w:val="260"/>
          <w:jc w:val="center"/>
        </w:trPr>
        <w:tc>
          <w:tcPr>
            <w:tcW w:w="5883" w:type="dxa"/>
            <w:gridSpan w:val="2"/>
            <w:shd w:val="clear" w:color="auto" w:fill="auto"/>
            <w:vAlign w:val="center"/>
          </w:tcPr>
          <w:p w14:paraId="2AE3B2B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14:paraId="7C4B3FD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DDDDC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6D6A061E" w14:textId="77777777" w:rsidTr="000811C5">
        <w:trPr>
          <w:trHeight w:val="250"/>
          <w:jc w:val="center"/>
        </w:trPr>
        <w:tc>
          <w:tcPr>
            <w:tcW w:w="5883" w:type="dxa"/>
            <w:gridSpan w:val="2"/>
            <w:shd w:val="clear" w:color="auto" w:fill="auto"/>
            <w:vAlign w:val="center"/>
          </w:tcPr>
          <w:p w14:paraId="2BFC0F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14:paraId="7FF08F7E"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ABDC6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1C01907" w14:textId="77777777" w:rsidTr="000811C5">
        <w:trPr>
          <w:trHeight w:val="1539"/>
          <w:jc w:val="center"/>
        </w:trPr>
        <w:tc>
          <w:tcPr>
            <w:tcW w:w="2447" w:type="dxa"/>
            <w:vMerge w:val="restart"/>
            <w:shd w:val="clear" w:color="auto" w:fill="auto"/>
            <w:vAlign w:val="center"/>
          </w:tcPr>
          <w:p w14:paraId="17799A72" w14:textId="77777777"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14:paraId="2F26D078"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14:paraId="7F186940" w14:textId="77777777"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14:paraId="668ABE6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14:paraId="73B73C86"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14:paraId="5799C8FB" w14:textId="77777777" w:rsidR="005B3300" w:rsidRPr="00C25669" w:rsidDel="003A6904" w:rsidRDefault="005B3300" w:rsidP="000811C5">
            <w:pPr>
              <w:pStyle w:val="TAC"/>
              <w:rPr>
                <w:szCs w:val="18"/>
              </w:rPr>
            </w:pPr>
          </w:p>
        </w:tc>
      </w:tr>
      <w:tr w:rsidR="005B3300" w:rsidRPr="00C25669" w14:paraId="46A3101C" w14:textId="77777777" w:rsidTr="000811C5">
        <w:trPr>
          <w:trHeight w:val="177"/>
          <w:jc w:val="center"/>
        </w:trPr>
        <w:tc>
          <w:tcPr>
            <w:tcW w:w="2447" w:type="dxa"/>
            <w:vMerge/>
            <w:shd w:val="clear" w:color="auto" w:fill="auto"/>
            <w:vAlign w:val="center"/>
          </w:tcPr>
          <w:p w14:paraId="018D0534" w14:textId="77777777"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14:paraId="1A0D3F56" w14:textId="77777777"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14:paraId="09437680"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14:paraId="7C25CA93" w14:textId="77777777"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14:paraId="50D96931" w14:textId="77777777"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14:paraId="3FA561BB" w14:textId="77777777" w:rsidR="005B3300" w:rsidRPr="00C25669" w:rsidDel="003A6904" w:rsidRDefault="005B3300" w:rsidP="000811C5">
            <w:pPr>
              <w:pStyle w:val="TAC"/>
              <w:rPr>
                <w:szCs w:val="18"/>
              </w:rPr>
            </w:pPr>
            <w:r w:rsidRPr="00C25669">
              <w:rPr>
                <w:rFonts w:eastAsia="SimSun"/>
                <w:szCs w:val="18"/>
              </w:rPr>
              <w:t>83 for CSI-RS resource 3 and 4</w:t>
            </w:r>
          </w:p>
        </w:tc>
      </w:tr>
      <w:tr w:rsidR="007B25A3" w:rsidRPr="00C25669" w:rsidDel="003A6904" w14:paraId="13529D39" w14:textId="77777777" w:rsidTr="000811C5">
        <w:trPr>
          <w:trHeight w:val="509"/>
          <w:jc w:val="center"/>
        </w:trPr>
        <w:tc>
          <w:tcPr>
            <w:tcW w:w="2447" w:type="dxa"/>
            <w:vMerge w:val="restart"/>
            <w:shd w:val="clear" w:color="auto" w:fill="auto"/>
            <w:vAlign w:val="center"/>
          </w:tcPr>
          <w:p w14:paraId="78ADDF74"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14:paraId="41626AD0" w14:textId="77777777" w:rsidR="007B25A3" w:rsidRPr="00C25669" w:rsidDel="003A6904" w:rsidRDefault="007B25A3"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14:paraId="77A88932" w14:textId="77777777" w:rsidR="007B25A3" w:rsidRPr="00C25669" w:rsidDel="003A6904" w:rsidRDefault="007B25A3" w:rsidP="000811C5">
            <w:pPr>
              <w:keepNext/>
              <w:keepLines/>
              <w:spacing w:after="0"/>
              <w:jc w:val="center"/>
              <w:rPr>
                <w:rFonts w:ascii="Arial" w:eastAsia="SimSun" w:hAnsi="Arial"/>
                <w:sz w:val="18"/>
              </w:rPr>
            </w:pPr>
          </w:p>
        </w:tc>
        <w:tc>
          <w:tcPr>
            <w:tcW w:w="2560" w:type="dxa"/>
            <w:shd w:val="clear" w:color="auto" w:fill="auto"/>
          </w:tcPr>
          <w:p w14:paraId="17A448FD" w14:textId="76060DFB" w:rsidR="007B25A3" w:rsidRPr="00C25669" w:rsidRDefault="007B25A3" w:rsidP="00F90AE3">
            <w:pPr>
              <w:keepNext/>
              <w:keepLines/>
              <w:spacing w:after="0"/>
              <w:jc w:val="center"/>
              <w:rPr>
                <w:rFonts w:eastAsia="SimSun"/>
                <w:lang w:eastAsia="zh-CN"/>
              </w:rPr>
            </w:pPr>
            <w:r w:rsidRPr="00C25669">
              <w:rPr>
                <w:rFonts w:ascii="Arial" w:eastAsia="SimSun" w:hAnsi="Arial"/>
                <w:sz w:val="18"/>
                <w:lang w:eastAsia="zh-CN"/>
              </w:rPr>
              <w:t xml:space="preserve">1/AL4 for Test </w:t>
            </w:r>
            <w:r>
              <w:rPr>
                <w:rFonts w:ascii="Arial" w:eastAsia="SimSun" w:hAnsi="Arial" w:hint="eastAsia"/>
                <w:sz w:val="18"/>
                <w:lang w:val="en-US" w:eastAsia="zh-CN"/>
              </w:rPr>
              <w:t>1-4</w:t>
            </w:r>
            <w:r>
              <w:rPr>
                <w:rFonts w:ascii="Arial" w:eastAsia="SimSun" w:hAnsi="Arial"/>
                <w:sz w:val="18"/>
                <w:lang w:val="en-US" w:eastAsia="zh-CN"/>
              </w:rPr>
              <w:t>,</w:t>
            </w:r>
            <w:r w:rsidRPr="00C25669">
              <w:rPr>
                <w:rFonts w:ascii="Arial" w:eastAsia="SimSun" w:hAnsi="Arial"/>
                <w:sz w:val="18"/>
                <w:lang w:eastAsia="zh-CN"/>
              </w:rPr>
              <w:t xml:space="preserve"> 2-3</w:t>
            </w:r>
            <w:r>
              <w:rPr>
                <w:rFonts w:ascii="Arial" w:eastAsia="SimSun" w:hAnsi="Arial"/>
                <w:sz w:val="18"/>
                <w:szCs w:val="18"/>
                <w:lang w:eastAsia="zh-CN"/>
              </w:rPr>
              <w:t>, and 4-6</w:t>
            </w:r>
          </w:p>
          <w:p w14:paraId="1490D546" w14:textId="77777777" w:rsidR="007B25A3" w:rsidRPr="00C25669" w:rsidDel="003A6904" w:rsidRDefault="007B25A3" w:rsidP="00854A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686482" w:rsidRPr="00C25669" w:rsidDel="003A6904" w14:paraId="2A1E5C08" w14:textId="77777777" w:rsidTr="000811C5">
        <w:trPr>
          <w:trHeight w:val="509"/>
          <w:jc w:val="center"/>
        </w:trPr>
        <w:tc>
          <w:tcPr>
            <w:tcW w:w="2447" w:type="dxa"/>
            <w:vMerge/>
            <w:shd w:val="clear" w:color="auto" w:fill="auto"/>
            <w:vAlign w:val="center"/>
          </w:tcPr>
          <w:p w14:paraId="1DE8A9C9"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01C63600" w14:textId="6F8AD0A2" w:rsidR="00686482" w:rsidRPr="00C25669" w:rsidRDefault="00686482" w:rsidP="00F90AE3">
            <w:pPr>
              <w:pStyle w:val="TAL"/>
              <w:rPr>
                <w:rFonts w:eastAsia="SimSun"/>
                <w:lang w:eastAsia="zh-CN"/>
              </w:rPr>
            </w:pPr>
            <w:r w:rsidRPr="00C43EF2">
              <w:t>Symbols with PDCCH</w:t>
            </w:r>
          </w:p>
        </w:tc>
        <w:tc>
          <w:tcPr>
            <w:tcW w:w="1107" w:type="dxa"/>
            <w:shd w:val="clear" w:color="auto" w:fill="auto"/>
          </w:tcPr>
          <w:p w14:paraId="2C125766" w14:textId="77777777" w:rsidR="00686482" w:rsidRPr="00C25669" w:rsidDel="003A6904" w:rsidRDefault="00686482" w:rsidP="00F90AE3">
            <w:pPr>
              <w:pStyle w:val="TAC"/>
              <w:rPr>
                <w:rFonts w:eastAsia="SimSun"/>
              </w:rPr>
            </w:pPr>
          </w:p>
        </w:tc>
        <w:tc>
          <w:tcPr>
            <w:tcW w:w="2560" w:type="dxa"/>
            <w:shd w:val="clear" w:color="auto" w:fill="auto"/>
          </w:tcPr>
          <w:p w14:paraId="3B72D362" w14:textId="77777777" w:rsidR="00686482" w:rsidRPr="008B71D3" w:rsidRDefault="00686482" w:rsidP="00F90AE3">
            <w:pPr>
              <w:pStyle w:val="TAC"/>
              <w:rPr>
                <w:rFonts w:eastAsia="SimSun"/>
                <w:lang w:eastAsia="zh-CN"/>
              </w:rPr>
            </w:pPr>
            <w:r w:rsidRPr="00F90AE3">
              <w:rPr>
                <w:rFonts w:eastAsia="SimSun"/>
                <w:lang w:eastAsia="zh-CN"/>
              </w:rPr>
              <w:t>0,1 for Test 4-6</w:t>
            </w:r>
          </w:p>
          <w:p w14:paraId="56AF9CC7" w14:textId="3F242C3F" w:rsidR="00686482" w:rsidRPr="00C25669" w:rsidRDefault="00686482" w:rsidP="00F90AE3">
            <w:pPr>
              <w:pStyle w:val="TAC"/>
              <w:rPr>
                <w:rFonts w:eastAsia="SimSun"/>
                <w:lang w:eastAsia="zh-CN"/>
              </w:rPr>
            </w:pPr>
            <w:r w:rsidRPr="00F90AE3">
              <w:rPr>
                <w:rFonts w:eastAsia="SimSun"/>
                <w:lang w:eastAsia="zh-CN"/>
              </w:rPr>
              <w:t>0 for other tests</w:t>
            </w:r>
          </w:p>
        </w:tc>
      </w:tr>
      <w:tr w:rsidR="00686482" w:rsidRPr="00C25669" w:rsidDel="003A6904" w14:paraId="71DA5300" w14:textId="77777777" w:rsidTr="000811C5">
        <w:trPr>
          <w:trHeight w:val="509"/>
          <w:jc w:val="center"/>
        </w:trPr>
        <w:tc>
          <w:tcPr>
            <w:tcW w:w="2447" w:type="dxa"/>
            <w:vMerge/>
            <w:shd w:val="clear" w:color="auto" w:fill="auto"/>
            <w:vAlign w:val="center"/>
          </w:tcPr>
          <w:p w14:paraId="33E99748" w14:textId="77777777" w:rsidR="00686482" w:rsidRPr="00C25669" w:rsidRDefault="00686482" w:rsidP="00686482">
            <w:pPr>
              <w:keepNext/>
              <w:keepLines/>
              <w:spacing w:after="0"/>
              <w:rPr>
                <w:rFonts w:ascii="Arial" w:eastAsia="SimSun" w:hAnsi="Arial"/>
                <w:sz w:val="18"/>
                <w:lang w:eastAsia="zh-CN"/>
              </w:rPr>
            </w:pPr>
          </w:p>
        </w:tc>
        <w:tc>
          <w:tcPr>
            <w:tcW w:w="3436" w:type="dxa"/>
            <w:shd w:val="clear" w:color="auto" w:fill="auto"/>
          </w:tcPr>
          <w:p w14:paraId="235D74CF" w14:textId="69C237F6" w:rsidR="00686482" w:rsidRPr="00C25669" w:rsidRDefault="00686482" w:rsidP="00F90AE3">
            <w:pPr>
              <w:pStyle w:val="TAL"/>
              <w:rPr>
                <w:rFonts w:eastAsia="SimSun"/>
                <w:lang w:eastAsia="zh-CN"/>
              </w:rPr>
            </w:pPr>
            <w:r w:rsidRPr="00C43EF2">
              <w:t>Number of PRBs in CORESET</w:t>
            </w:r>
          </w:p>
        </w:tc>
        <w:tc>
          <w:tcPr>
            <w:tcW w:w="1107" w:type="dxa"/>
            <w:shd w:val="clear" w:color="auto" w:fill="auto"/>
          </w:tcPr>
          <w:p w14:paraId="5356DFE5" w14:textId="77777777" w:rsidR="00686482" w:rsidRPr="00C25669" w:rsidDel="003A6904" w:rsidRDefault="00686482" w:rsidP="00F90AE3">
            <w:pPr>
              <w:pStyle w:val="TAC"/>
              <w:rPr>
                <w:rFonts w:eastAsia="SimSun"/>
              </w:rPr>
            </w:pPr>
          </w:p>
        </w:tc>
        <w:tc>
          <w:tcPr>
            <w:tcW w:w="2560" w:type="dxa"/>
            <w:shd w:val="clear" w:color="auto" w:fill="auto"/>
          </w:tcPr>
          <w:p w14:paraId="5AE9D8B8" w14:textId="77777777" w:rsidR="00686482" w:rsidRPr="008B71D3" w:rsidRDefault="00686482" w:rsidP="00F90AE3">
            <w:pPr>
              <w:pStyle w:val="TAC"/>
              <w:rPr>
                <w:rFonts w:eastAsia="SimSun"/>
                <w:lang w:eastAsia="zh-CN"/>
              </w:rPr>
            </w:pPr>
            <w:r w:rsidRPr="00F90AE3">
              <w:rPr>
                <w:rFonts w:eastAsia="SimSun"/>
                <w:lang w:eastAsia="zh-CN"/>
              </w:rPr>
              <w:t>18 for Test 4-6</w:t>
            </w:r>
          </w:p>
          <w:p w14:paraId="46D844F5" w14:textId="582BEA73" w:rsidR="00686482" w:rsidRPr="00C25669" w:rsidRDefault="00686482" w:rsidP="00F90AE3">
            <w:pPr>
              <w:pStyle w:val="TAC"/>
              <w:rPr>
                <w:rFonts w:eastAsia="SimSun"/>
                <w:lang w:eastAsia="zh-CN"/>
              </w:rPr>
            </w:pPr>
            <w:r w:rsidRPr="00F90AE3">
              <w:t>Table 7.2-2 for other tests</w:t>
            </w:r>
          </w:p>
        </w:tc>
      </w:tr>
      <w:tr w:rsidR="005B3300" w:rsidRPr="00C25669" w14:paraId="2BF4DFA9" w14:textId="77777777" w:rsidTr="000811C5">
        <w:trPr>
          <w:trHeight w:val="260"/>
          <w:jc w:val="center"/>
        </w:trPr>
        <w:tc>
          <w:tcPr>
            <w:tcW w:w="2447" w:type="dxa"/>
            <w:vMerge w:val="restart"/>
            <w:shd w:val="clear" w:color="auto" w:fill="auto"/>
            <w:vAlign w:val="center"/>
          </w:tcPr>
          <w:p w14:paraId="63664F6C"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14:paraId="6701D985" w14:textId="77777777"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14:paraId="4D02A3C0"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950CDD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49AAB24A" w14:textId="77777777" w:rsidTr="000811C5">
        <w:trPr>
          <w:trHeight w:val="177"/>
          <w:jc w:val="center"/>
        </w:trPr>
        <w:tc>
          <w:tcPr>
            <w:tcW w:w="2447" w:type="dxa"/>
            <w:vMerge/>
            <w:shd w:val="clear" w:color="auto" w:fill="auto"/>
            <w:vAlign w:val="center"/>
          </w:tcPr>
          <w:p w14:paraId="6C351F4C"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4CFE9C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14:paraId="5ECE3CB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C7E4738"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120kHz SCS:</w:t>
            </w:r>
          </w:p>
          <w:p w14:paraId="737F134C" w14:textId="77777777" w:rsidR="00E42287" w:rsidRDefault="00E42287" w:rsidP="00E42287">
            <w:pPr>
              <w:keepNext/>
              <w:keepLines/>
              <w:spacing w:after="0"/>
              <w:jc w:val="center"/>
              <w:rPr>
                <w:rFonts w:ascii="Arial" w:eastAsia="SimSun" w:hAnsi="Arial"/>
                <w:sz w:val="18"/>
              </w:rPr>
            </w:pPr>
            <w:r w:rsidRPr="00C25669">
              <w:rPr>
                <w:rFonts w:ascii="Arial" w:eastAsia="SimSun" w:hAnsi="Arial"/>
                <w:sz w:val="18"/>
              </w:rPr>
              <w:t>0</w:t>
            </w:r>
            <w:r>
              <w:rPr>
                <w:rFonts w:ascii="Arial" w:eastAsia="SimSun" w:hAnsi="Arial"/>
                <w:sz w:val="18"/>
              </w:rPr>
              <w:t xml:space="preserve"> </w:t>
            </w:r>
          </w:p>
          <w:p w14:paraId="6D143049" w14:textId="77777777" w:rsidR="00E42287" w:rsidRDefault="00E42287" w:rsidP="00E42287">
            <w:pPr>
              <w:keepNext/>
              <w:keepLines/>
              <w:spacing w:after="0"/>
              <w:jc w:val="center"/>
              <w:rPr>
                <w:rFonts w:ascii="Arial" w:eastAsia="SimSun" w:hAnsi="Arial"/>
                <w:sz w:val="18"/>
              </w:rPr>
            </w:pPr>
            <w:r>
              <w:rPr>
                <w:rFonts w:ascii="Arial" w:eastAsia="SimSun" w:hAnsi="Arial"/>
                <w:sz w:val="18"/>
              </w:rPr>
              <w:t>For 480kHz SCS:</w:t>
            </w:r>
          </w:p>
          <w:p w14:paraId="3A8D4D17" w14:textId="77777777" w:rsidR="00E42287" w:rsidRDefault="00E42287" w:rsidP="00E42287">
            <w:pPr>
              <w:keepNext/>
              <w:keepLines/>
              <w:spacing w:after="0"/>
              <w:jc w:val="center"/>
              <w:rPr>
                <w:rFonts w:ascii="Arial" w:eastAsia="SimSun" w:hAnsi="Arial"/>
                <w:sz w:val="18"/>
              </w:rPr>
            </w:pPr>
            <w:r>
              <w:rPr>
                <w:rFonts w:ascii="Arial" w:eastAsia="SimSun" w:hAnsi="Arial"/>
                <w:sz w:val="18"/>
              </w:rPr>
              <w:t xml:space="preserve"> k0={0,1} for DCI transmitted in slot i=322 : </w:t>
            </w:r>
          </w:p>
          <w:p w14:paraId="59D34CD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 for DCI transmitted in slot i={1}</w:t>
            </w:r>
          </w:p>
          <w:p w14:paraId="1A3793A6"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k0={0,1,2,8} for DCI transmitted in slot mod(i,40)=12</w:t>
            </w:r>
          </w:p>
          <w:p w14:paraId="6127FBFA" w14:textId="77777777" w:rsidR="00E42287" w:rsidRDefault="00E42287" w:rsidP="00E42287">
            <w:pPr>
              <w:keepNext/>
              <w:keepLines/>
              <w:spacing w:after="0"/>
              <w:jc w:val="center"/>
              <w:rPr>
                <w:rFonts w:ascii="Arial" w:eastAsia="SimSun" w:hAnsi="Arial"/>
                <w:sz w:val="18"/>
              </w:rPr>
            </w:pPr>
            <w:r>
              <w:rPr>
                <w:rFonts w:ascii="Arial" w:eastAsia="SimSun" w:hAnsi="Arial"/>
                <w:sz w:val="18"/>
              </w:rPr>
              <w:t>k0={0,1,2,3} for DCI transmitted in slot mod(i,40)={4,8,21,25,29}, where i is slot index per 2 frames</w:t>
            </w:r>
          </w:p>
          <w:p w14:paraId="28FB3EF3" w14:textId="2AF41E9E" w:rsidR="005B3300" w:rsidRPr="00C25669" w:rsidRDefault="005B3300" w:rsidP="000811C5">
            <w:pPr>
              <w:keepNext/>
              <w:keepLines/>
              <w:spacing w:after="0"/>
              <w:jc w:val="center"/>
              <w:rPr>
                <w:rFonts w:ascii="Arial" w:eastAsia="SimSun" w:hAnsi="Arial"/>
                <w:sz w:val="18"/>
              </w:rPr>
            </w:pPr>
          </w:p>
        </w:tc>
      </w:tr>
      <w:tr w:rsidR="005B3300" w:rsidRPr="00C25669" w14:paraId="0C43FE89" w14:textId="77777777" w:rsidTr="000811C5">
        <w:trPr>
          <w:trHeight w:val="177"/>
          <w:jc w:val="center"/>
        </w:trPr>
        <w:tc>
          <w:tcPr>
            <w:tcW w:w="2447" w:type="dxa"/>
            <w:vMerge/>
            <w:shd w:val="clear" w:color="auto" w:fill="auto"/>
            <w:vAlign w:val="center"/>
          </w:tcPr>
          <w:p w14:paraId="34869BB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0FDB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14:paraId="1A58FDB5"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B385503" w14:textId="77777777" w:rsidR="00AB718D" w:rsidRDefault="00AB718D" w:rsidP="00AB718D">
            <w:pPr>
              <w:keepNext/>
              <w:keepLines/>
              <w:spacing w:after="0"/>
              <w:jc w:val="center"/>
              <w:rPr>
                <w:rFonts w:ascii="Arial" w:eastAsia="SimSun" w:hAnsi="Arial"/>
                <w:sz w:val="18"/>
              </w:rPr>
            </w:pPr>
            <w:r>
              <w:rPr>
                <w:rFonts w:ascii="Arial" w:eastAsia="SimSun" w:hAnsi="Arial"/>
                <w:sz w:val="18"/>
              </w:rPr>
              <w:t>2 for Test case 4-6</w:t>
            </w:r>
          </w:p>
          <w:p w14:paraId="1D67C5D3" w14:textId="77777777" w:rsidR="00AB718D" w:rsidRDefault="00AB718D" w:rsidP="00AB718D">
            <w:pPr>
              <w:keepNext/>
              <w:keepLines/>
              <w:spacing w:after="0"/>
              <w:jc w:val="center"/>
              <w:rPr>
                <w:rFonts w:ascii="Arial" w:eastAsia="SimSun" w:hAnsi="Arial"/>
                <w:sz w:val="18"/>
              </w:rPr>
            </w:pPr>
            <w:r>
              <w:rPr>
                <w:rFonts w:ascii="Arial" w:eastAsia="SimSun" w:hAnsi="Arial"/>
                <w:sz w:val="18"/>
              </w:rPr>
              <w:t>1 for other Tests</w:t>
            </w:r>
          </w:p>
          <w:p w14:paraId="6309DBD9" w14:textId="615359D5" w:rsidR="005B3300" w:rsidRPr="00C25669" w:rsidRDefault="005B3300" w:rsidP="000811C5">
            <w:pPr>
              <w:keepNext/>
              <w:keepLines/>
              <w:spacing w:after="0"/>
              <w:jc w:val="center"/>
              <w:rPr>
                <w:rFonts w:ascii="Arial" w:eastAsia="SimSun" w:hAnsi="Arial"/>
                <w:sz w:val="18"/>
              </w:rPr>
            </w:pPr>
          </w:p>
        </w:tc>
      </w:tr>
      <w:tr w:rsidR="005B3300" w:rsidRPr="00C25669" w14:paraId="73921B30" w14:textId="77777777" w:rsidTr="000811C5">
        <w:trPr>
          <w:trHeight w:val="177"/>
          <w:jc w:val="center"/>
        </w:trPr>
        <w:tc>
          <w:tcPr>
            <w:tcW w:w="2447" w:type="dxa"/>
            <w:vMerge/>
            <w:shd w:val="clear" w:color="auto" w:fill="auto"/>
            <w:vAlign w:val="center"/>
          </w:tcPr>
          <w:p w14:paraId="2788740F"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38D9365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14:paraId="0005BD96"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46D6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14:paraId="32E3383C" w14:textId="77777777" w:rsidTr="000811C5">
        <w:trPr>
          <w:trHeight w:val="177"/>
          <w:jc w:val="center"/>
        </w:trPr>
        <w:tc>
          <w:tcPr>
            <w:tcW w:w="2447" w:type="dxa"/>
            <w:vMerge/>
            <w:shd w:val="clear" w:color="auto" w:fill="auto"/>
            <w:vAlign w:val="center"/>
          </w:tcPr>
          <w:p w14:paraId="4729EE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EB5845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14:paraId="04A3BBC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866980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E5B3874" w14:textId="77777777" w:rsidTr="000811C5">
        <w:trPr>
          <w:trHeight w:val="177"/>
          <w:jc w:val="center"/>
        </w:trPr>
        <w:tc>
          <w:tcPr>
            <w:tcW w:w="2447" w:type="dxa"/>
            <w:vMerge/>
            <w:shd w:val="clear" w:color="auto" w:fill="auto"/>
            <w:vAlign w:val="center"/>
          </w:tcPr>
          <w:p w14:paraId="51F11AA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99876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14:paraId="58F7797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8FBC9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59B2842D" w14:textId="77777777" w:rsidTr="000811C5">
        <w:trPr>
          <w:trHeight w:val="177"/>
          <w:jc w:val="center"/>
        </w:trPr>
        <w:tc>
          <w:tcPr>
            <w:tcW w:w="2447" w:type="dxa"/>
            <w:vMerge/>
            <w:shd w:val="clear" w:color="auto" w:fill="auto"/>
            <w:vAlign w:val="center"/>
          </w:tcPr>
          <w:p w14:paraId="6C91951A"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811F3E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14:paraId="53C74062"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1DFDCA6B" w14:textId="16CED25F" w:rsidR="005B3300" w:rsidRPr="00C25669" w:rsidRDefault="00896F23" w:rsidP="000811C5">
            <w:pPr>
              <w:keepNext/>
              <w:keepLines/>
              <w:spacing w:after="0"/>
              <w:jc w:val="center"/>
              <w:rPr>
                <w:rFonts w:ascii="Arial" w:eastAsia="SimSun" w:hAnsi="Arial"/>
                <w:sz w:val="18"/>
              </w:rPr>
            </w:pPr>
            <w:r>
              <w:rPr>
                <w:rFonts w:ascii="Arial" w:eastAsia="SimSun" w:hAnsi="Arial"/>
                <w:sz w:val="18"/>
              </w:rPr>
              <w:t>wideband</w:t>
            </w:r>
            <w:r w:rsidR="005B3300" w:rsidRPr="00C25669">
              <w:rPr>
                <w:rFonts w:ascii="Arial" w:eastAsia="SimSun" w:hAnsi="Arial"/>
                <w:sz w:val="18"/>
              </w:rPr>
              <w:t xml:space="preserve"> for</w:t>
            </w:r>
            <w:r w:rsidR="005B3300" w:rsidRPr="00C25669">
              <w:rPr>
                <w:rFonts w:ascii="Arial" w:eastAsia="SimSun" w:hAnsi="Arial" w:hint="eastAsia"/>
                <w:sz w:val="18"/>
                <w:lang w:eastAsia="zh-CN"/>
              </w:rPr>
              <w:t xml:space="preserve"> Test</w:t>
            </w:r>
            <w:r w:rsidR="005B3300" w:rsidRPr="00C25669">
              <w:rPr>
                <w:rFonts w:ascii="Arial" w:eastAsia="SimSun" w:hAnsi="Arial"/>
                <w:sz w:val="18"/>
              </w:rPr>
              <w:t xml:space="preserve"> 1-1,</w:t>
            </w:r>
          </w:p>
          <w:p w14:paraId="2C4B240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609E77DC" w14:textId="77777777" w:rsidTr="000811C5">
        <w:trPr>
          <w:trHeight w:val="177"/>
          <w:jc w:val="center"/>
        </w:trPr>
        <w:tc>
          <w:tcPr>
            <w:tcW w:w="2447" w:type="dxa"/>
            <w:vMerge/>
            <w:shd w:val="clear" w:color="auto" w:fill="auto"/>
            <w:vAlign w:val="center"/>
          </w:tcPr>
          <w:p w14:paraId="308585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0D5D2AC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14:paraId="4A3DD467"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B8AC074" w14:textId="23DC44AB" w:rsidR="007E50C8" w:rsidRDefault="007E50C8" w:rsidP="00C43EF2">
            <w:pPr>
              <w:pStyle w:val="TAC"/>
              <w:rPr>
                <w:rFonts w:eastAsia="SimSun"/>
                <w:lang w:eastAsia="zh-CN"/>
              </w:rPr>
            </w:pPr>
            <w:r>
              <w:rPr>
                <w:rFonts w:eastAsia="SimSun"/>
              </w:rPr>
              <w:t>Test 2-1: Type 1 with start RB = 30, L</w:t>
            </w:r>
            <w:r>
              <w:rPr>
                <w:rFonts w:eastAsia="SimSun"/>
                <w:vertAlign w:val="subscript"/>
              </w:rPr>
              <w:t>RBs</w:t>
            </w:r>
            <w:r>
              <w:rPr>
                <w:rFonts w:eastAsia="SimSun"/>
              </w:rPr>
              <w:t xml:space="preserve"> = 6</w:t>
            </w:r>
          </w:p>
          <w:p w14:paraId="0505E235" w14:textId="55AA1FC3" w:rsidR="007E50C8" w:rsidRDefault="007E50C8" w:rsidP="00C43EF2">
            <w:pPr>
              <w:pStyle w:val="TAC"/>
              <w:rPr>
                <w:rFonts w:eastAsia="SimSun"/>
                <w:lang w:eastAsia="zh-CN"/>
              </w:rPr>
            </w:pPr>
            <w:r>
              <w:rPr>
                <w:rFonts w:eastAsia="SimSun"/>
                <w:lang w:eastAsia="zh-CN"/>
              </w:rPr>
              <w:t xml:space="preserve">Test 4-6: Type 1 with </w:t>
            </w:r>
            <w:r>
              <w:rPr>
                <w:rFonts w:eastAsia="SimSun"/>
              </w:rPr>
              <w:t>start RB = 24, L</w:t>
            </w:r>
            <w:r>
              <w:rPr>
                <w:rFonts w:eastAsia="SimSun"/>
                <w:vertAlign w:val="subscript"/>
              </w:rPr>
              <w:t>RBs</w:t>
            </w:r>
            <w:r>
              <w:rPr>
                <w:rFonts w:eastAsia="SimSun"/>
              </w:rPr>
              <w:t xml:space="preserve"> = 20</w:t>
            </w:r>
            <w:r>
              <w:rPr>
                <w:rFonts w:eastAsia="SimSun"/>
                <w:lang w:eastAsia="zh-CN"/>
              </w:rPr>
              <w:t xml:space="preserve"> </w:t>
            </w:r>
          </w:p>
          <w:p w14:paraId="42375AAD" w14:textId="3A9D5274" w:rsidR="005B3300" w:rsidRPr="00C25669" w:rsidRDefault="007E50C8" w:rsidP="00C43EF2">
            <w:pPr>
              <w:pStyle w:val="TAC"/>
              <w:rPr>
                <w:rFonts w:eastAsia="SimSun"/>
                <w:lang w:eastAsia="zh-CN"/>
              </w:rPr>
            </w:pPr>
            <w:r>
              <w:rPr>
                <w:rFonts w:eastAsia="SimSun"/>
                <w:lang w:eastAsia="zh-CN"/>
              </w:rPr>
              <w:t xml:space="preserve">Other tests: </w:t>
            </w:r>
            <w:r>
              <w:rPr>
                <w:rFonts w:eastAsia="SimSun"/>
              </w:rPr>
              <w:t xml:space="preserve">Type </w:t>
            </w:r>
            <w:r>
              <w:rPr>
                <w:rFonts w:eastAsia="SimSun"/>
                <w:lang w:eastAsia="zh-CN"/>
              </w:rPr>
              <w:t>0</w:t>
            </w:r>
          </w:p>
        </w:tc>
      </w:tr>
      <w:tr w:rsidR="005B3300" w:rsidRPr="00C25669" w14:paraId="752DF99F" w14:textId="77777777" w:rsidTr="000811C5">
        <w:trPr>
          <w:trHeight w:val="177"/>
          <w:jc w:val="center"/>
        </w:trPr>
        <w:tc>
          <w:tcPr>
            <w:tcW w:w="2447" w:type="dxa"/>
            <w:vMerge/>
            <w:shd w:val="clear" w:color="auto" w:fill="auto"/>
            <w:vAlign w:val="center"/>
          </w:tcPr>
          <w:p w14:paraId="3A692B08"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6FA4B24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14:paraId="1C57A4CF"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695A656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14:paraId="4BF0EF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14:paraId="1E95CD85" w14:textId="77777777" w:rsidTr="000811C5">
        <w:trPr>
          <w:trHeight w:val="177"/>
          <w:jc w:val="center"/>
        </w:trPr>
        <w:tc>
          <w:tcPr>
            <w:tcW w:w="2447" w:type="dxa"/>
            <w:vMerge/>
            <w:shd w:val="clear" w:color="auto" w:fill="auto"/>
            <w:vAlign w:val="center"/>
          </w:tcPr>
          <w:p w14:paraId="7FCE45E3"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75C22D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14:paraId="14B1FC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0B217BC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17E3C034" w14:textId="77777777" w:rsidTr="000811C5">
        <w:trPr>
          <w:trHeight w:val="177"/>
          <w:jc w:val="center"/>
        </w:trPr>
        <w:tc>
          <w:tcPr>
            <w:tcW w:w="2447" w:type="dxa"/>
            <w:vMerge/>
            <w:shd w:val="clear" w:color="auto" w:fill="auto"/>
            <w:vAlign w:val="center"/>
          </w:tcPr>
          <w:p w14:paraId="73FA2D72"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AE6F3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14:paraId="41ED741C"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4D8C3B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CF88118" w14:textId="77777777" w:rsidTr="000811C5">
        <w:trPr>
          <w:trHeight w:val="250"/>
          <w:jc w:val="center"/>
        </w:trPr>
        <w:tc>
          <w:tcPr>
            <w:tcW w:w="2447" w:type="dxa"/>
            <w:vMerge w:val="restart"/>
            <w:shd w:val="clear" w:color="auto" w:fill="auto"/>
            <w:vAlign w:val="center"/>
          </w:tcPr>
          <w:p w14:paraId="17513AD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14:paraId="224B53E7"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14:paraId="3EDE79D1"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77F42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1E4D5E6F" w14:textId="77777777" w:rsidTr="000811C5">
        <w:trPr>
          <w:trHeight w:val="177"/>
          <w:jc w:val="center"/>
        </w:trPr>
        <w:tc>
          <w:tcPr>
            <w:tcW w:w="2447" w:type="dxa"/>
            <w:vMerge/>
            <w:shd w:val="clear" w:color="auto" w:fill="auto"/>
            <w:vAlign w:val="center"/>
          </w:tcPr>
          <w:p w14:paraId="147D716E"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2B75383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14:paraId="4AFB6D9A"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2AA886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C62022E" w14:textId="77777777" w:rsidTr="000811C5">
        <w:trPr>
          <w:trHeight w:val="177"/>
          <w:jc w:val="center"/>
        </w:trPr>
        <w:tc>
          <w:tcPr>
            <w:tcW w:w="2447" w:type="dxa"/>
            <w:vMerge/>
            <w:shd w:val="clear" w:color="auto" w:fill="auto"/>
            <w:vAlign w:val="center"/>
          </w:tcPr>
          <w:p w14:paraId="192C9979" w14:textId="77777777"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14:paraId="5F0885EE" w14:textId="77777777"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14:paraId="6506E688" w14:textId="77777777"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14:paraId="54C6DE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14:paraId="10B5D853" w14:textId="77777777"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9CBF"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lastRenderedPageBreak/>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5BEC94"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7C8FD582" w14:textId="03503CD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Test 1-1, 1-3,</w:t>
            </w:r>
            <w:r w:rsidR="00E6366E">
              <w:rPr>
                <w:rFonts w:ascii="Arial" w:eastAsia="SimSun" w:hAnsi="Arial" w:hint="eastAsia"/>
                <w:sz w:val="18"/>
                <w:lang w:val="en-US" w:eastAsia="zh-CN"/>
              </w:rPr>
              <w:t xml:space="preserve"> 1-4,</w:t>
            </w:r>
            <w:r w:rsidRPr="00C25669">
              <w:rPr>
                <w:rFonts w:ascii="Arial" w:eastAsia="SimSun" w:hAnsi="Arial"/>
                <w:sz w:val="18"/>
              </w:rPr>
              <w:t xml:space="preserve"> </w:t>
            </w:r>
            <w:r w:rsidRPr="00C25669">
              <w:rPr>
                <w:rFonts w:ascii="Arial" w:eastAsia="SimSun" w:hAnsi="Arial" w:hint="eastAsia"/>
                <w:sz w:val="18"/>
                <w:lang w:eastAsia="zh-CN"/>
              </w:rPr>
              <w:t xml:space="preserve">2-2, </w:t>
            </w:r>
            <w:r w:rsidRPr="00C25669">
              <w:rPr>
                <w:rFonts w:ascii="Arial" w:eastAsia="SimSun" w:hAnsi="Arial"/>
                <w:sz w:val="18"/>
              </w:rPr>
              <w:t>2-4</w:t>
            </w:r>
            <w:r w:rsidR="00FA42C7">
              <w:rPr>
                <w:rFonts w:ascii="Arial" w:eastAsia="SimSun" w:hAnsi="Arial"/>
                <w:sz w:val="18"/>
              </w:rPr>
              <w:t>, 4-1, 4-2, 4-4,</w:t>
            </w:r>
          </w:p>
          <w:p w14:paraId="34FEE41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14:paraId="31806C85" w14:textId="1540C6D5"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r w:rsidR="006965EE">
              <w:rPr>
                <w:rFonts w:ascii="Arial" w:eastAsia="SimSun" w:hAnsi="Arial"/>
                <w:sz w:val="18"/>
              </w:rPr>
              <w:t>, 4-3, 4-5, 4-6</w:t>
            </w:r>
          </w:p>
          <w:p w14:paraId="26CFE5F6" w14:textId="77777777" w:rsidR="005B3300" w:rsidRPr="00C25669" w:rsidRDefault="005B3300" w:rsidP="000811C5">
            <w:pPr>
              <w:keepNext/>
              <w:keepLines/>
              <w:spacing w:after="0"/>
              <w:jc w:val="center"/>
              <w:rPr>
                <w:rFonts w:ascii="Arial" w:eastAsia="SimSun" w:hAnsi="Arial"/>
                <w:sz w:val="18"/>
                <w:lang w:eastAsia="zh-CN"/>
              </w:rPr>
            </w:pPr>
          </w:p>
        </w:tc>
      </w:tr>
      <w:tr w:rsidR="005B3300" w:rsidRPr="00C25669" w14:paraId="1131DABE" w14:textId="77777777"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A658"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524EAB" w14:textId="77777777"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6BA0C1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14:paraId="40A171FB" w14:textId="77777777" w:rsidR="005B3300" w:rsidRPr="00C25669" w:rsidRDefault="005B3300" w:rsidP="005B3300">
      <w:pPr>
        <w:rPr>
          <w:rFonts w:eastAsia="SimSun"/>
        </w:rPr>
      </w:pPr>
    </w:p>
    <w:p w14:paraId="0C9E848D" w14:textId="55CBEAB5" w:rsidR="005B3300" w:rsidRPr="00C25669" w:rsidRDefault="005B3300" w:rsidP="005B3300">
      <w:pPr>
        <w:pStyle w:val="TH"/>
      </w:pPr>
      <w:r w:rsidRPr="00C25669">
        <w:t>Table 7.2.2.2</w:t>
      </w:r>
      <w:r w:rsidRPr="00C25669">
        <w:rPr>
          <w:lang w:eastAsia="zh-CN"/>
        </w:rPr>
        <w:t>.1</w:t>
      </w:r>
      <w:r w:rsidRPr="00C25669">
        <w:t>-3: Minimum performance for Rank 1 (FRC)</w:t>
      </w:r>
      <w:r w:rsidR="00D86EFA">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14:paraId="7AF94322" w14:textId="77777777" w:rsidTr="000811C5">
        <w:trPr>
          <w:trHeight w:val="338"/>
          <w:jc w:val="center"/>
        </w:trPr>
        <w:tc>
          <w:tcPr>
            <w:tcW w:w="320" w:type="pct"/>
            <w:vMerge w:val="restart"/>
            <w:shd w:val="clear" w:color="auto" w:fill="FFFFFF"/>
            <w:vAlign w:val="center"/>
          </w:tcPr>
          <w:p w14:paraId="384FCA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14:paraId="682988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14:paraId="1C72B124"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7702652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14:paraId="31F06A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14:paraId="6F420D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14:paraId="541F76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14:paraId="56078EA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5CB5BA" w14:textId="77777777" w:rsidTr="000811C5">
        <w:trPr>
          <w:trHeight w:val="338"/>
          <w:jc w:val="center"/>
        </w:trPr>
        <w:tc>
          <w:tcPr>
            <w:tcW w:w="320" w:type="pct"/>
            <w:vMerge/>
            <w:shd w:val="clear" w:color="auto" w:fill="FFFFFF"/>
            <w:vAlign w:val="center"/>
          </w:tcPr>
          <w:p w14:paraId="479169B6" w14:textId="77777777"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14:paraId="3091366C" w14:textId="77777777"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14:paraId="4DE195C4" w14:textId="77777777" w:rsidR="005B3300" w:rsidRPr="00C25669" w:rsidRDefault="005B3300" w:rsidP="000811C5">
            <w:pPr>
              <w:pStyle w:val="TAC"/>
            </w:pPr>
          </w:p>
        </w:tc>
        <w:tc>
          <w:tcPr>
            <w:tcW w:w="575" w:type="pct"/>
            <w:vMerge/>
            <w:shd w:val="clear" w:color="auto" w:fill="FFFFFF"/>
            <w:vAlign w:val="center"/>
          </w:tcPr>
          <w:p w14:paraId="623B5372" w14:textId="77777777"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14:paraId="18FD350D" w14:textId="77777777"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14:paraId="44E8F822" w14:textId="77777777"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14:paraId="388403F9" w14:textId="77777777"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14:paraId="3B99363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14:paraId="7FC1656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3ACD47C0" w14:textId="77777777" w:rsidTr="000811C5">
        <w:trPr>
          <w:trHeight w:val="169"/>
          <w:jc w:val="center"/>
        </w:trPr>
        <w:tc>
          <w:tcPr>
            <w:tcW w:w="320" w:type="pct"/>
            <w:shd w:val="clear" w:color="auto" w:fill="FFFFFF"/>
            <w:vAlign w:val="center"/>
          </w:tcPr>
          <w:p w14:paraId="34B484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14:paraId="0C3E8F0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5700F41A"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5AA162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14:paraId="7C39DB6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14:paraId="52A25E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14:paraId="39FEE0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01FA6F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7F820A2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14:paraId="1770C2A7" w14:textId="77777777" w:rsidTr="000811C5">
        <w:trPr>
          <w:trHeight w:val="169"/>
          <w:jc w:val="center"/>
        </w:trPr>
        <w:tc>
          <w:tcPr>
            <w:tcW w:w="320" w:type="pct"/>
            <w:shd w:val="clear" w:color="auto" w:fill="FFFFFF"/>
            <w:vAlign w:val="center"/>
          </w:tcPr>
          <w:p w14:paraId="704674C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14:paraId="59FAE2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08E0F9B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9D8A3D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14:paraId="471352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4B61B27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14:paraId="7E08E4B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14:paraId="363BE8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14:paraId="3345CA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14:paraId="2089B604" w14:textId="77777777" w:rsidTr="000811C5">
        <w:trPr>
          <w:trHeight w:val="169"/>
          <w:jc w:val="center"/>
        </w:trPr>
        <w:tc>
          <w:tcPr>
            <w:tcW w:w="320" w:type="pct"/>
            <w:shd w:val="clear" w:color="auto" w:fill="FFFFFF"/>
            <w:vAlign w:val="center"/>
          </w:tcPr>
          <w:p w14:paraId="5BE83FF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14:paraId="77EB6CA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14:paraId="1DB529A7"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A0BA86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14:paraId="3C49901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14:paraId="6D291C5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14:paraId="5D32187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14:paraId="65E170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14:paraId="14ABDEA9"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r w:rsidR="00E6366E" w:rsidRPr="00C25669" w14:paraId="1B05CC2F" w14:textId="77777777" w:rsidTr="000811C5">
        <w:trPr>
          <w:trHeight w:val="169"/>
          <w:jc w:val="center"/>
        </w:trPr>
        <w:tc>
          <w:tcPr>
            <w:tcW w:w="320" w:type="pct"/>
            <w:shd w:val="clear" w:color="auto" w:fill="FFFFFF"/>
            <w:vAlign w:val="center"/>
          </w:tcPr>
          <w:p w14:paraId="02A0B021" w14:textId="65F388D6"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1-4</w:t>
            </w:r>
          </w:p>
        </w:tc>
        <w:tc>
          <w:tcPr>
            <w:tcW w:w="539" w:type="pct"/>
            <w:shd w:val="clear" w:color="auto" w:fill="FFFFFF"/>
            <w:vAlign w:val="center"/>
          </w:tcPr>
          <w:p w14:paraId="699198FC" w14:textId="176956EA"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R.PDSCH.5-</w:t>
            </w:r>
            <w:r w:rsidR="00A23DBC">
              <w:rPr>
                <w:rFonts w:ascii="Arial" w:hAnsi="Arial"/>
                <w:sz w:val="18"/>
                <w:lang w:val="en-US" w:eastAsia="zh-CN"/>
              </w:rPr>
              <w:t>10</w:t>
            </w:r>
            <w:r>
              <w:rPr>
                <w:rFonts w:ascii="Arial" w:eastAsia="SimSun" w:hAnsi="Arial"/>
                <w:sz w:val="18"/>
                <w:lang w:val="en-US"/>
              </w:rPr>
              <w:t>.1</w:t>
            </w:r>
            <w:r>
              <w:rPr>
                <w:rFonts w:ascii="Arial" w:eastAsia="SimSun" w:hAnsi="Arial" w:hint="eastAsia"/>
                <w:sz w:val="18"/>
                <w:lang w:val="en-US" w:eastAsia="zh-CN"/>
              </w:rPr>
              <w:t xml:space="preserve"> </w:t>
            </w:r>
            <w:r>
              <w:rPr>
                <w:rFonts w:ascii="Arial" w:eastAsia="SimSun" w:hAnsi="Arial"/>
                <w:sz w:val="18"/>
                <w:lang w:val="en-US"/>
              </w:rPr>
              <w:t>TDD</w:t>
            </w:r>
          </w:p>
        </w:tc>
        <w:tc>
          <w:tcPr>
            <w:tcW w:w="780" w:type="pct"/>
            <w:shd w:val="clear" w:color="auto" w:fill="FFFFFF"/>
            <w:vAlign w:val="center"/>
          </w:tcPr>
          <w:p w14:paraId="11A6E1D4" w14:textId="7A1031F4" w:rsidR="00E6366E" w:rsidRPr="00C25669" w:rsidRDefault="00E6366E" w:rsidP="00E6366E">
            <w:pPr>
              <w:pStyle w:val="TAC"/>
              <w:rPr>
                <w:lang w:val="en-US"/>
              </w:rPr>
            </w:pPr>
            <w:r>
              <w:rPr>
                <w:rFonts w:eastAsia="SimSun" w:hint="eastAsia"/>
                <w:lang w:val="en-US" w:eastAsia="zh-CN"/>
              </w:rPr>
              <w:t>50 / 120</w:t>
            </w:r>
          </w:p>
        </w:tc>
        <w:tc>
          <w:tcPr>
            <w:tcW w:w="575" w:type="pct"/>
            <w:shd w:val="clear" w:color="auto" w:fill="FFFFFF"/>
            <w:vAlign w:val="center"/>
          </w:tcPr>
          <w:p w14:paraId="5A59621D" w14:textId="77777777" w:rsidR="00E6366E"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256QAM</w:t>
            </w:r>
          </w:p>
          <w:p w14:paraId="4A324A2C" w14:textId="3215D1C5"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0.67</w:t>
            </w:r>
          </w:p>
        </w:tc>
        <w:tc>
          <w:tcPr>
            <w:tcW w:w="522" w:type="pct"/>
            <w:shd w:val="clear" w:color="auto" w:fill="FFFFFF"/>
            <w:vAlign w:val="center"/>
          </w:tcPr>
          <w:p w14:paraId="065450C1" w14:textId="0A1D473D"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FR2.120-1</w:t>
            </w:r>
          </w:p>
        </w:tc>
        <w:tc>
          <w:tcPr>
            <w:tcW w:w="626" w:type="pct"/>
            <w:shd w:val="clear" w:color="auto" w:fill="FFFFFF"/>
            <w:vAlign w:val="center"/>
          </w:tcPr>
          <w:p w14:paraId="6BAABCA0" w14:textId="2042AC61"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TDLD30-75</w:t>
            </w:r>
          </w:p>
        </w:tc>
        <w:tc>
          <w:tcPr>
            <w:tcW w:w="675" w:type="pct"/>
            <w:shd w:val="clear" w:color="auto" w:fill="FFFFFF"/>
            <w:vAlign w:val="center"/>
          </w:tcPr>
          <w:p w14:paraId="10132F07" w14:textId="38DBC813" w:rsidR="00E6366E" w:rsidRPr="00C25669" w:rsidRDefault="00E6366E" w:rsidP="00E6366E">
            <w:pPr>
              <w:keepNext/>
              <w:keepLines/>
              <w:spacing w:after="0"/>
              <w:jc w:val="center"/>
              <w:rPr>
                <w:rFonts w:ascii="Arial" w:eastAsia="SimSun" w:hAnsi="Arial"/>
                <w:sz w:val="18"/>
                <w:lang w:val="en-US"/>
              </w:rPr>
            </w:pPr>
            <w:r>
              <w:rPr>
                <w:rFonts w:ascii="Arial" w:eastAsia="SimSun" w:hAnsi="Arial"/>
                <w:sz w:val="18"/>
                <w:lang w:val="en-US"/>
              </w:rPr>
              <w:t>2x2 ULA Low</w:t>
            </w:r>
          </w:p>
        </w:tc>
        <w:tc>
          <w:tcPr>
            <w:tcW w:w="581" w:type="pct"/>
            <w:shd w:val="clear" w:color="auto" w:fill="FFFFFF"/>
            <w:vAlign w:val="center"/>
          </w:tcPr>
          <w:p w14:paraId="4AFFDE68" w14:textId="62975BA4" w:rsidR="00E6366E" w:rsidRPr="00C25669" w:rsidRDefault="00E6366E" w:rsidP="00E6366E">
            <w:pPr>
              <w:keepNext/>
              <w:keepLines/>
              <w:spacing w:after="0"/>
              <w:jc w:val="center"/>
              <w:rPr>
                <w:rFonts w:ascii="Arial" w:eastAsia="SimSun" w:hAnsi="Arial"/>
                <w:sz w:val="18"/>
                <w:lang w:val="en-US"/>
              </w:rPr>
            </w:pPr>
            <w:r>
              <w:rPr>
                <w:rFonts w:ascii="Arial" w:eastAsia="SimSun" w:hAnsi="Arial" w:hint="eastAsia"/>
                <w:sz w:val="18"/>
                <w:lang w:val="en-US" w:eastAsia="zh-CN"/>
              </w:rPr>
              <w:t>70</w:t>
            </w:r>
          </w:p>
        </w:tc>
        <w:tc>
          <w:tcPr>
            <w:tcW w:w="382" w:type="pct"/>
            <w:shd w:val="clear" w:color="auto" w:fill="FFFFFF"/>
            <w:vAlign w:val="center"/>
          </w:tcPr>
          <w:p w14:paraId="550424D4" w14:textId="62318750" w:rsidR="00E6366E" w:rsidRPr="00C25669" w:rsidRDefault="00E6366E" w:rsidP="00E6366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20.2</w:t>
            </w:r>
          </w:p>
        </w:tc>
      </w:tr>
    </w:tbl>
    <w:p w14:paraId="5E1868E7" w14:textId="77777777" w:rsidR="005B3300" w:rsidRPr="00C25669" w:rsidRDefault="005B3300" w:rsidP="005B3300">
      <w:pPr>
        <w:rPr>
          <w:rFonts w:eastAsia="SimSun"/>
        </w:rPr>
      </w:pPr>
    </w:p>
    <w:p w14:paraId="697D619F" w14:textId="2CAFE048" w:rsidR="005B3300" w:rsidRPr="00C25669" w:rsidRDefault="005B3300" w:rsidP="005B3300">
      <w:pPr>
        <w:pStyle w:val="TH"/>
      </w:pPr>
      <w:r w:rsidRPr="00C25669">
        <w:t>Table 7.2.2.2</w:t>
      </w:r>
      <w:r w:rsidRPr="00C25669">
        <w:rPr>
          <w:lang w:eastAsia="zh-CN"/>
        </w:rPr>
        <w:t>.1</w:t>
      </w:r>
      <w:r w:rsidRPr="00C25669">
        <w:t>-4: Minimum performance for Rank 2 (FRC)</w:t>
      </w:r>
      <w:r w:rsidR="00861005">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14:paraId="0D53172F" w14:textId="77777777" w:rsidTr="000811C5">
        <w:trPr>
          <w:trHeight w:val="379"/>
          <w:jc w:val="center"/>
        </w:trPr>
        <w:tc>
          <w:tcPr>
            <w:tcW w:w="313" w:type="pct"/>
            <w:vMerge w:val="restart"/>
            <w:shd w:val="clear" w:color="auto" w:fill="FFFFFF"/>
            <w:vAlign w:val="center"/>
          </w:tcPr>
          <w:p w14:paraId="0A170CB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14:paraId="314ECC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14:paraId="3712A60A"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6178ACDD"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14:paraId="6D8C955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14:paraId="454928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14:paraId="229097A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201629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DB083B0" w14:textId="77777777" w:rsidTr="000811C5">
        <w:trPr>
          <w:trHeight w:val="379"/>
          <w:jc w:val="center"/>
        </w:trPr>
        <w:tc>
          <w:tcPr>
            <w:tcW w:w="313" w:type="pct"/>
            <w:vMerge/>
            <w:shd w:val="clear" w:color="auto" w:fill="FFFFFF"/>
            <w:vAlign w:val="center"/>
          </w:tcPr>
          <w:p w14:paraId="47AD0E63" w14:textId="77777777"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14:paraId="550DBB2A" w14:textId="77777777"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14:paraId="0AD213E0" w14:textId="77777777" w:rsidR="005B3300" w:rsidRPr="00C25669" w:rsidRDefault="005B3300" w:rsidP="000811C5">
            <w:pPr>
              <w:pStyle w:val="TAC"/>
            </w:pPr>
          </w:p>
        </w:tc>
        <w:tc>
          <w:tcPr>
            <w:tcW w:w="589" w:type="pct"/>
            <w:vMerge/>
            <w:shd w:val="clear" w:color="auto" w:fill="FFFFFF"/>
            <w:vAlign w:val="center"/>
          </w:tcPr>
          <w:p w14:paraId="38513525" w14:textId="77777777"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14:paraId="1E708BD5" w14:textId="77777777"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14:paraId="5EB1377B" w14:textId="77777777"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14:paraId="4FAA4000" w14:textId="77777777"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14:paraId="5166236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14:paraId="566A0E3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2583971A" w14:textId="77777777" w:rsidTr="000811C5">
        <w:trPr>
          <w:trHeight w:val="191"/>
          <w:jc w:val="center"/>
        </w:trPr>
        <w:tc>
          <w:tcPr>
            <w:tcW w:w="313" w:type="pct"/>
            <w:shd w:val="clear" w:color="auto" w:fill="FFFFFF"/>
            <w:vAlign w:val="center"/>
          </w:tcPr>
          <w:p w14:paraId="37B8CE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14:paraId="47E0977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0E1F3913"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5EDD52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14:paraId="6BA01B3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784052C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56B3D7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4C6259C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741A06C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14:paraId="1A43AEC0" w14:textId="77777777" w:rsidTr="000811C5">
        <w:trPr>
          <w:trHeight w:val="191"/>
          <w:jc w:val="center"/>
        </w:trPr>
        <w:tc>
          <w:tcPr>
            <w:tcW w:w="313" w:type="pct"/>
            <w:shd w:val="clear" w:color="auto" w:fill="FFFFFF"/>
            <w:vAlign w:val="center"/>
          </w:tcPr>
          <w:p w14:paraId="444895F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14:paraId="2FACFBB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409789"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3B021B4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14:paraId="5ADCD7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65533E0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14:paraId="457EE0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2F742ED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1736541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14:paraId="4EF0AF06" w14:textId="77777777" w:rsidTr="000811C5">
        <w:trPr>
          <w:trHeight w:val="191"/>
          <w:jc w:val="center"/>
        </w:trPr>
        <w:tc>
          <w:tcPr>
            <w:tcW w:w="313" w:type="pct"/>
            <w:shd w:val="clear" w:color="auto" w:fill="FFFFFF"/>
            <w:vAlign w:val="center"/>
          </w:tcPr>
          <w:p w14:paraId="3193B3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14:paraId="0A570E8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48D41D4A"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C74831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14:paraId="6CD5CF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14:paraId="618E687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14:paraId="2F4A4D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509406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59CE005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14:paraId="2179BF93" w14:textId="77777777" w:rsidTr="000811C5">
        <w:trPr>
          <w:trHeight w:val="191"/>
          <w:jc w:val="center"/>
        </w:trPr>
        <w:tc>
          <w:tcPr>
            <w:tcW w:w="313" w:type="pct"/>
            <w:shd w:val="clear" w:color="auto" w:fill="FFFFFF"/>
            <w:vAlign w:val="center"/>
          </w:tcPr>
          <w:p w14:paraId="02775E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14:paraId="387924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A72F3BF" w14:textId="77777777"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FDB9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0EBBCEA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14:paraId="55F33E7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14:paraId="6FB07A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60482E1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4C1D776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14:paraId="33E70C99" w14:textId="77777777" w:rsidTr="000811C5">
        <w:trPr>
          <w:trHeight w:val="191"/>
          <w:jc w:val="center"/>
        </w:trPr>
        <w:tc>
          <w:tcPr>
            <w:tcW w:w="313" w:type="pct"/>
            <w:shd w:val="clear" w:color="auto" w:fill="FFFFFF"/>
            <w:vAlign w:val="center"/>
          </w:tcPr>
          <w:p w14:paraId="56B71D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14:paraId="49E553B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7DC8FCA0" w14:textId="77777777"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229076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14:paraId="1B30D0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14:paraId="3AC8FC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4B9E157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0AA9EF0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34441BB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14:paraId="440AAC6B" w14:textId="77777777" w:rsidTr="000811C5">
        <w:trPr>
          <w:trHeight w:val="191"/>
          <w:jc w:val="center"/>
        </w:trPr>
        <w:tc>
          <w:tcPr>
            <w:tcW w:w="313" w:type="pct"/>
            <w:shd w:val="clear" w:color="auto" w:fill="FFFFFF"/>
            <w:vAlign w:val="center"/>
          </w:tcPr>
          <w:p w14:paraId="41DB255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14:paraId="0F3574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14:paraId="10C4D9D5"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AE571F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14:paraId="7F528D76" w14:textId="77777777"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14:paraId="1D09DBA2" w14:textId="77777777"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14:paraId="1E3BA1C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14:paraId="70B943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14:paraId="0E4D3C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14:paraId="68855A70" w14:textId="77777777" w:rsidR="005B3300" w:rsidRPr="00C25669" w:rsidRDefault="005B3300" w:rsidP="005B3300">
      <w:pPr>
        <w:rPr>
          <w:rFonts w:eastAsia="SimSun"/>
          <w:lang w:eastAsia="zh-CN"/>
        </w:rPr>
      </w:pPr>
    </w:p>
    <w:p w14:paraId="5EEB6529" w14:textId="3BAD7D2B"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r w:rsidR="00E17E2B">
        <w:rPr>
          <w:lang w:eastAsia="zh-CN"/>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14:paraId="00AB99F4" w14:textId="77777777" w:rsidTr="00EC2477">
        <w:trPr>
          <w:trHeight w:val="236"/>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4B4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CA69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6641E740" w14:textId="77777777"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165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C21EF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2A6F8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45A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1CC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741BF3C" w14:textId="77777777" w:rsidTr="00EC2477">
        <w:trPr>
          <w:trHeight w:val="236"/>
          <w:jc w:val="center"/>
        </w:trPr>
        <w:tc>
          <w:tcPr>
            <w:tcW w:w="3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3DCAE1" w14:textId="77777777" w:rsidR="005B3300" w:rsidRPr="00C25669" w:rsidRDefault="005B3300" w:rsidP="000811C5">
            <w:pPr>
              <w:spacing w:after="0"/>
              <w:rPr>
                <w:rFonts w:ascii="Arial" w:eastAsia="SimSun" w:hAnsi="Arial"/>
                <w:b/>
                <w:sz w:val="18"/>
              </w:rPr>
            </w:pPr>
          </w:p>
        </w:tc>
        <w:tc>
          <w:tcPr>
            <w:tcW w:w="6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CFE25" w14:textId="77777777" w:rsidR="005B3300" w:rsidRPr="00C25669" w:rsidRDefault="005B3300" w:rsidP="000811C5">
            <w:pPr>
              <w:spacing w:after="0"/>
              <w:rPr>
                <w:rFonts w:ascii="Arial" w:eastAsia="SimSun" w:hAnsi="Arial"/>
                <w:b/>
                <w:sz w:val="18"/>
              </w:rPr>
            </w:pPr>
          </w:p>
        </w:tc>
        <w:tc>
          <w:tcPr>
            <w:tcW w:w="583" w:type="pct"/>
            <w:vMerge/>
            <w:tcBorders>
              <w:left w:val="single" w:sz="4" w:space="0" w:color="auto"/>
              <w:bottom w:val="single" w:sz="4" w:space="0" w:color="auto"/>
              <w:right w:val="single" w:sz="4" w:space="0" w:color="auto"/>
            </w:tcBorders>
            <w:shd w:val="clear" w:color="auto" w:fill="FFFFFF"/>
          </w:tcPr>
          <w:p w14:paraId="4CCE9FAB" w14:textId="77777777" w:rsidR="005B3300" w:rsidRPr="00C25669" w:rsidRDefault="005B3300" w:rsidP="000811C5">
            <w:pPr>
              <w:pStyle w:val="TAC"/>
            </w:pPr>
          </w:p>
        </w:tc>
        <w:tc>
          <w:tcPr>
            <w:tcW w:w="6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02EE0" w14:textId="77777777" w:rsidR="005B3300" w:rsidRPr="00C25669" w:rsidRDefault="005B3300" w:rsidP="000811C5">
            <w:pPr>
              <w:spacing w:after="0"/>
              <w:rPr>
                <w:rFonts w:ascii="Arial" w:eastAsia="SimSun" w:hAnsi="Arial"/>
                <w:b/>
                <w:sz w:val="18"/>
              </w:rPr>
            </w:pPr>
          </w:p>
        </w:tc>
        <w:tc>
          <w:tcPr>
            <w:tcW w:w="4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3135B" w14:textId="77777777" w:rsidR="005B3300" w:rsidRPr="00C25669" w:rsidRDefault="005B3300" w:rsidP="000811C5">
            <w:pPr>
              <w:spacing w:after="0"/>
              <w:rPr>
                <w:rFonts w:ascii="Arial" w:eastAsia="SimSun" w:hAnsi="Arial"/>
                <w:b/>
                <w:sz w:val="18"/>
              </w:rPr>
            </w:pPr>
          </w:p>
        </w:tc>
        <w:tc>
          <w:tcPr>
            <w:tcW w:w="65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2A4494" w14:textId="77777777" w:rsidR="005B3300" w:rsidRPr="00C25669" w:rsidRDefault="005B3300" w:rsidP="000811C5">
            <w:pPr>
              <w:spacing w:after="0"/>
              <w:rPr>
                <w:rFonts w:ascii="Arial" w:eastAsia="SimSun" w:hAnsi="Arial"/>
                <w:b/>
                <w:sz w:val="18"/>
              </w:rPr>
            </w:pPr>
          </w:p>
        </w:tc>
        <w:tc>
          <w:tcPr>
            <w:tcW w:w="70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95B649" w14:textId="77777777" w:rsidR="005B3300" w:rsidRPr="00C25669" w:rsidRDefault="005B3300" w:rsidP="000811C5">
            <w:pPr>
              <w:spacing w:after="0"/>
              <w:rPr>
                <w:rFonts w:ascii="Arial" w:eastAsia="SimSun"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EE42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3EA5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48B617F0" w14:textId="77777777" w:rsidTr="00EC2477">
        <w:trPr>
          <w:trHeight w:val="11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521A1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C0C90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14:paraId="66EC694E" w14:textId="77777777"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0C0C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0A4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F884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6F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4212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98A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14:paraId="16632C52" w14:textId="77777777" w:rsidR="00EC2477" w:rsidRDefault="00EC2477" w:rsidP="00C43EF2"/>
    <w:p w14:paraId="494530B5" w14:textId="129FC55D" w:rsidR="00EC2477" w:rsidRDefault="00EC2477" w:rsidP="00EC2477">
      <w:pPr>
        <w:pStyle w:val="TH"/>
      </w:pPr>
      <w:r>
        <w:lastRenderedPageBreak/>
        <w:t>Table 7.2.2.2</w:t>
      </w:r>
      <w:r>
        <w:rPr>
          <w:lang w:eastAsia="zh-CN"/>
        </w:rPr>
        <w:t>.1</w:t>
      </w:r>
      <w:r>
        <w:t>-6: Minimum performance for Rank 1 (FRC)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7"/>
        <w:gridCol w:w="1237"/>
        <w:gridCol w:w="1136"/>
        <w:gridCol w:w="1176"/>
        <w:gridCol w:w="1108"/>
        <w:gridCol w:w="1267"/>
        <w:gridCol w:w="1374"/>
        <w:gridCol w:w="956"/>
        <w:gridCol w:w="770"/>
      </w:tblGrid>
      <w:tr w:rsidR="00EC2477" w14:paraId="4806ADE2" w14:textId="77777777" w:rsidTr="001113E8">
        <w:trPr>
          <w:trHeight w:val="338"/>
          <w:jc w:val="center"/>
        </w:trPr>
        <w:tc>
          <w:tcPr>
            <w:tcW w:w="3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A70A2" w14:textId="77777777" w:rsidR="00EC2477" w:rsidRDefault="00EC2477" w:rsidP="00F90AE3">
            <w:pPr>
              <w:pStyle w:val="TAH"/>
              <w:rPr>
                <w:rFonts w:eastAsia="SimSun"/>
              </w:rPr>
            </w:pPr>
            <w:r>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6FF1BC" w14:textId="77777777" w:rsidR="00EC2477" w:rsidRDefault="00EC2477" w:rsidP="00F90AE3">
            <w:pPr>
              <w:pStyle w:val="TAH"/>
              <w:rPr>
                <w:rFonts w:eastAsia="SimSun"/>
              </w:rPr>
            </w:pPr>
            <w:r>
              <w:rPr>
                <w:rFonts w:eastAsia="SimSun"/>
              </w:rPr>
              <w:t>Reference</w:t>
            </w:r>
            <w:r>
              <w:rPr>
                <w:rFonts w:eastAsia="SimSun"/>
                <w:lang w:eastAsia="zh-CN"/>
              </w:rPr>
              <w:t xml:space="preserve"> </w:t>
            </w:r>
            <w:r>
              <w:rPr>
                <w:rFonts w:eastAsia="SimSun"/>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98EF0" w14:textId="77777777" w:rsidR="00EC2477" w:rsidRDefault="00EC2477" w:rsidP="00F90AE3">
            <w:pPr>
              <w:pStyle w:val="TAH"/>
              <w:rPr>
                <w:lang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D7EA1" w14:textId="77777777" w:rsidR="00EC2477" w:rsidRDefault="00EC2477" w:rsidP="00F90AE3">
            <w:pPr>
              <w:pStyle w:val="TAH"/>
              <w:rPr>
                <w:rFonts w:eastAsia="SimSun"/>
                <w:lang w:eastAsia="zh-CN"/>
              </w:rPr>
            </w:pPr>
            <w:r>
              <w:rPr>
                <w:rFonts w:eastAsia="SimSun"/>
              </w:rPr>
              <w:t>Modulation</w:t>
            </w:r>
            <w:r>
              <w:rPr>
                <w:rFonts w:eastAsia="SimSun"/>
                <w:lang w:eastAsia="zh-CN"/>
              </w:rPr>
              <w:t xml:space="preserve"> and code rate</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BFC07A" w14:textId="77777777" w:rsidR="00EC2477" w:rsidRDefault="00EC2477" w:rsidP="00F90AE3">
            <w:pPr>
              <w:pStyle w:val="TAH"/>
              <w:rPr>
                <w:rFonts w:eastAsia="SimSun"/>
              </w:rPr>
            </w:pPr>
            <w:r>
              <w:rPr>
                <w:rFonts w:eastAsia="SimSun"/>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47E7ED" w14:textId="77777777" w:rsidR="00EC2477" w:rsidRDefault="00EC2477" w:rsidP="00F90AE3">
            <w:pPr>
              <w:pStyle w:val="TAH"/>
              <w:rPr>
                <w:rFonts w:eastAsia="SimSun"/>
              </w:rPr>
            </w:pPr>
            <w:r>
              <w:rPr>
                <w:rFonts w:eastAsia="SimSun"/>
              </w:rPr>
              <w:t>Propagation condition</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9669C" w14:textId="77777777" w:rsidR="00EC2477" w:rsidRDefault="00EC2477" w:rsidP="00F90AE3">
            <w:pPr>
              <w:pStyle w:val="TAH"/>
              <w:rPr>
                <w:rFonts w:eastAsia="SimSun"/>
              </w:rPr>
            </w:pPr>
            <w:r>
              <w:rPr>
                <w:rFonts w:eastAsia="SimSun"/>
              </w:rPr>
              <w:t>Correlation matrix and antenna configuration</w:t>
            </w:r>
          </w:p>
        </w:tc>
        <w:tc>
          <w:tcPr>
            <w:tcW w:w="89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023DB9" w14:textId="77777777" w:rsidR="00EC2477" w:rsidRDefault="00EC2477" w:rsidP="00F90AE3">
            <w:pPr>
              <w:pStyle w:val="TAH"/>
              <w:rPr>
                <w:rFonts w:eastAsia="SimSun"/>
              </w:rPr>
            </w:pPr>
            <w:r>
              <w:rPr>
                <w:rFonts w:eastAsia="SimSun"/>
              </w:rPr>
              <w:t>Reference value</w:t>
            </w:r>
          </w:p>
        </w:tc>
      </w:tr>
      <w:tr w:rsidR="00EC2477" w14:paraId="1131D9C1" w14:textId="77777777" w:rsidTr="001113E8">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49A279"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0F5"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51184" w14:textId="77777777" w:rsidR="00EC2477" w:rsidRDefault="00EC2477" w:rsidP="00F90AE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DA7D4" w14:textId="77777777" w:rsidR="00EC2477" w:rsidRDefault="00EC2477" w:rsidP="00F90AE3">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C56AA"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5B21D" w14:textId="77777777" w:rsidR="00EC2477" w:rsidRDefault="00EC2477" w:rsidP="00F90AE3">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F420" w14:textId="77777777" w:rsidR="00EC2477" w:rsidRDefault="00EC2477" w:rsidP="00F90AE3">
            <w:pPr>
              <w:pStyle w:val="TAH"/>
              <w:rPr>
                <w:rFonts w:eastAsia="SimSun"/>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28578D" w14:textId="77777777" w:rsidR="00EC2477" w:rsidRDefault="00EC2477" w:rsidP="00F90AE3">
            <w:pPr>
              <w:pStyle w:val="TAH"/>
              <w:rPr>
                <w:rFonts w:eastAsia="SimSun"/>
              </w:rPr>
            </w:pPr>
            <w:r>
              <w:rPr>
                <w:rFonts w:eastAsia="SimSun"/>
              </w:rPr>
              <w:t>Fraction of max through-put (%)</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39396" w14:textId="77777777" w:rsidR="00EC2477" w:rsidRDefault="00EC2477" w:rsidP="00F90AE3">
            <w:pPr>
              <w:pStyle w:val="TAH"/>
              <w:rPr>
                <w:rFonts w:eastAsia="SimSun"/>
              </w:rPr>
            </w:pPr>
            <w:r>
              <w:rPr>
                <w:rFonts w:eastAsia="SimSun"/>
              </w:rPr>
              <w:t>SNR</w:t>
            </w:r>
            <w:r>
              <w:rPr>
                <w:rFonts w:eastAsia="SimSun"/>
                <w:vertAlign w:val="subscript"/>
              </w:rPr>
              <w:t>BB</w:t>
            </w:r>
            <w:r>
              <w:rPr>
                <w:rFonts w:eastAsia="SimSun"/>
              </w:rPr>
              <w:t xml:space="preserve"> (dB)</w:t>
            </w:r>
          </w:p>
        </w:tc>
      </w:tr>
      <w:tr w:rsidR="001113E8" w14:paraId="6B9DC4AB"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B891F" w14:textId="77777777" w:rsidR="001113E8" w:rsidRDefault="001113E8" w:rsidP="001113E8">
            <w:pPr>
              <w:pStyle w:val="TAC"/>
              <w:rPr>
                <w:rFonts w:eastAsia="SimSun"/>
                <w:lang w:val="en-US"/>
              </w:rPr>
            </w:pPr>
            <w:r>
              <w:rPr>
                <w:rFonts w:eastAsia="SimSun"/>
                <w:lang w:val="en-US"/>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83317" w14:textId="77777777" w:rsidR="001113E8" w:rsidRDefault="001113E8" w:rsidP="001113E8">
            <w:pPr>
              <w:pStyle w:val="TAC"/>
              <w:rPr>
                <w:rFonts w:eastAsia="SimSun"/>
                <w:lang w:val="en-US"/>
              </w:rPr>
            </w:pPr>
            <w:r>
              <w:rPr>
                <w:rFonts w:eastAsia="SimSun" w:cs="Arial"/>
                <w:szCs w:val="18"/>
              </w:rPr>
              <w:t>R.PDSCH.5-1.1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CE87A"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F521C"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8DC215" w14:textId="77777777" w:rsidR="001113E8" w:rsidRDefault="001113E8" w:rsidP="001113E8">
            <w:pPr>
              <w:pStyle w:val="TAC"/>
              <w:rPr>
                <w:rFonts w:eastAsia="SimSun"/>
                <w:lang w:val="en-US" w:eastAsia="zh-CN"/>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B6529"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4C550"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26BBA"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73FF" w14:textId="3DE6B7A3" w:rsidR="001113E8" w:rsidRDefault="001113E8" w:rsidP="001113E8">
            <w:pPr>
              <w:pStyle w:val="TAC"/>
              <w:rPr>
                <w:rFonts w:eastAsia="SimSun"/>
                <w:lang w:val="en-US" w:eastAsia="zh-CN"/>
              </w:rPr>
            </w:pPr>
            <w:r>
              <w:rPr>
                <w:rFonts w:eastAsia="SimSun"/>
                <w:lang w:val="en-US" w:eastAsia="zh-CN"/>
              </w:rPr>
              <w:t>0.9</w:t>
            </w:r>
          </w:p>
        </w:tc>
      </w:tr>
      <w:tr w:rsidR="001113E8" w14:paraId="7FEAEEE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EB575" w14:textId="77777777" w:rsidR="001113E8" w:rsidRDefault="001113E8" w:rsidP="001113E8">
            <w:pPr>
              <w:pStyle w:val="TAC"/>
              <w:rPr>
                <w:rFonts w:eastAsia="SimSun"/>
                <w:lang w:val="en-US"/>
              </w:rPr>
            </w:pPr>
            <w:r>
              <w:rPr>
                <w:rFonts w:eastAsia="SimSun"/>
                <w:lang w:val="en-US"/>
              </w:rPr>
              <w:t>4-2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3FB2E" w14:textId="77777777" w:rsidR="001113E8" w:rsidRDefault="001113E8" w:rsidP="001113E8">
            <w:pPr>
              <w:pStyle w:val="TAC"/>
              <w:rPr>
                <w:rFonts w:eastAsia="SimSun"/>
                <w:lang w:val="en-US"/>
              </w:rPr>
            </w:pPr>
            <w:r>
              <w:rPr>
                <w:rFonts w:eastAsia="SimSun" w:cs="Arial"/>
                <w:szCs w:val="18"/>
              </w:rPr>
              <w:t>R.PDSCH.5-2.1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7FDF5" w14:textId="77777777" w:rsidR="001113E8" w:rsidRDefault="001113E8" w:rsidP="001113E8">
            <w:pPr>
              <w:pStyle w:val="TAC"/>
              <w:rPr>
                <w:lang w:val="en-US" w:eastAsia="zh-CN"/>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68F93" w14:textId="77777777" w:rsidR="001113E8" w:rsidRDefault="001113E8" w:rsidP="001113E8">
            <w:pPr>
              <w:pStyle w:val="TAC"/>
              <w:rPr>
                <w:rFonts w:eastAsia="SimSun"/>
                <w:lang w:val="en-US" w:eastAsia="zh-CN"/>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AEBFA2"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AA3C2" w14:textId="77777777" w:rsidR="001113E8" w:rsidRDefault="001113E8" w:rsidP="001113E8">
            <w:pPr>
              <w:pStyle w:val="TAC"/>
              <w:rPr>
                <w:rFonts w:eastAsia="SimSun"/>
                <w:lang w:val="en-US" w:eastAsia="zh-CN"/>
              </w:rPr>
            </w:pPr>
            <w:r>
              <w:rPr>
                <w:rFonts w:eastAsia="SimSun"/>
                <w:lang w:val="en-US"/>
              </w:rPr>
              <w:t>TDLA30-200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9379F"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87A934"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2EC96" w14:textId="78BD80BF" w:rsidR="001113E8" w:rsidRDefault="001113E8" w:rsidP="001113E8">
            <w:pPr>
              <w:pStyle w:val="TAC"/>
              <w:rPr>
                <w:rFonts w:eastAsia="SimSun"/>
                <w:lang w:val="en-US" w:eastAsia="zh-CN"/>
              </w:rPr>
            </w:pPr>
            <w:r>
              <w:rPr>
                <w:rFonts w:eastAsia="SimSun"/>
                <w:lang w:val="en-US" w:eastAsia="zh-CN"/>
              </w:rPr>
              <w:t>9.0</w:t>
            </w:r>
          </w:p>
        </w:tc>
      </w:tr>
      <w:tr w:rsidR="001113E8" w14:paraId="57E992A5"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C583A" w14:textId="77777777" w:rsidR="001113E8" w:rsidRDefault="001113E8" w:rsidP="001113E8">
            <w:pPr>
              <w:pStyle w:val="TAC"/>
              <w:rPr>
                <w:rFonts w:eastAsia="SimSun"/>
                <w:lang w:val="en-US"/>
              </w:rPr>
            </w:pPr>
            <w:r>
              <w:rPr>
                <w:rFonts w:eastAsia="SimSun"/>
                <w:lang w:val="en-US"/>
              </w:rPr>
              <w:t>4-3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1A561" w14:textId="77777777" w:rsidR="001113E8" w:rsidRDefault="001113E8" w:rsidP="001113E8">
            <w:pPr>
              <w:pStyle w:val="TAC"/>
              <w:rPr>
                <w:rFonts w:eastAsia="SimSun"/>
                <w:lang w:val="en-US"/>
              </w:rPr>
            </w:pPr>
            <w:r>
              <w:rPr>
                <w:rFonts w:eastAsia="SimSun"/>
                <w:lang w:val="en-US"/>
              </w:rPr>
              <w:t>R.PDSCH.5-2.1</w:t>
            </w:r>
            <w:r>
              <w:rPr>
                <w:rFonts w:eastAsia="SimSun"/>
                <w:lang w:val="en-US" w:eastAsia="zh-CN"/>
              </w:rPr>
              <w:t xml:space="preserve"> </w:t>
            </w:r>
            <w:r>
              <w:rPr>
                <w:rFonts w:eastAsia="SimSun"/>
                <w:lang w:val="en-US"/>
              </w:rPr>
              <w:t>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23AE7" w14:textId="77777777" w:rsidR="001113E8" w:rsidRDefault="001113E8" w:rsidP="001113E8">
            <w:pPr>
              <w:pStyle w:val="TAC"/>
              <w:rPr>
                <w:lang w:val="en-US"/>
              </w:rPr>
            </w:pPr>
            <w:r>
              <w:rPr>
                <w:lang w:val="en-US"/>
              </w:rPr>
              <w:t>100 / 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A8064" w14:textId="77777777" w:rsidR="001113E8" w:rsidRDefault="001113E8" w:rsidP="001113E8">
            <w:pPr>
              <w:pStyle w:val="TAC"/>
              <w:rPr>
                <w:rFonts w:eastAsia="SimSun"/>
                <w:lang w:val="en-US"/>
              </w:rPr>
            </w:pPr>
            <w:r>
              <w:rPr>
                <w:rFonts w:eastAsia="SimSun"/>
                <w:lang w:val="en-US"/>
              </w:rPr>
              <w:t>16QAM</w:t>
            </w:r>
            <w:r>
              <w:rPr>
                <w:rFonts w:eastAsia="SimSun"/>
                <w:lang w:val="en-US" w:eastAsia="zh-CN"/>
              </w:rPr>
              <w:t>, 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C5950"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B3BDC" w14:textId="77777777" w:rsidR="001113E8" w:rsidRDefault="001113E8" w:rsidP="001113E8">
            <w:pPr>
              <w:pStyle w:val="TAC"/>
              <w:rPr>
                <w:rFonts w:eastAsia="SimSun"/>
                <w:lang w:val="en-US"/>
              </w:rPr>
            </w:pPr>
            <w:r>
              <w:rPr>
                <w:rFonts w:eastAsia="SimSun"/>
                <w:lang w:val="en-US"/>
              </w:rPr>
              <w:t>TDLA30-650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4530B"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2AB09" w14:textId="77777777" w:rsidR="001113E8" w:rsidRDefault="001113E8" w:rsidP="001113E8">
            <w:pPr>
              <w:pStyle w:val="TAC"/>
              <w:rPr>
                <w:rFonts w:eastAsia="SimSun"/>
                <w:lang w:val="en-US"/>
              </w:rPr>
            </w:pPr>
            <w:r>
              <w:rPr>
                <w:rFonts w:eastAsia="SimSun"/>
                <w:lang w:val="en-US"/>
              </w:rPr>
              <w:t>30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282A40" w14:textId="592EAC28" w:rsidR="001113E8" w:rsidRDefault="001113E8" w:rsidP="001113E8">
            <w:pPr>
              <w:pStyle w:val="TAC"/>
              <w:rPr>
                <w:rFonts w:eastAsia="SimSun"/>
                <w:lang w:val="en-US" w:eastAsia="zh-CN"/>
              </w:rPr>
            </w:pPr>
            <w:r>
              <w:rPr>
                <w:rFonts w:eastAsia="SimSun"/>
                <w:lang w:val="en-US" w:eastAsia="zh-CN"/>
              </w:rPr>
              <w:t>2.7</w:t>
            </w:r>
          </w:p>
        </w:tc>
      </w:tr>
      <w:tr w:rsidR="001113E8" w14:paraId="37AC18F8"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BA307" w14:textId="77777777" w:rsidR="001113E8" w:rsidRDefault="001113E8" w:rsidP="001113E8">
            <w:pPr>
              <w:pStyle w:val="TAC"/>
              <w:rPr>
                <w:rFonts w:eastAsia="SimSun"/>
                <w:lang w:val="en-US"/>
              </w:rPr>
            </w:pPr>
            <w:r>
              <w:rPr>
                <w:rFonts w:eastAsia="SimSun"/>
                <w:lang w:val="en-US"/>
              </w:rPr>
              <w:t>4-4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A0A46" w14:textId="77777777" w:rsidR="001113E8" w:rsidRDefault="001113E8" w:rsidP="001113E8">
            <w:pPr>
              <w:pStyle w:val="TAC"/>
              <w:rPr>
                <w:rFonts w:eastAsia="SimSun" w:cs="Arial"/>
                <w:szCs w:val="18"/>
              </w:rPr>
            </w:pPr>
            <w:r>
              <w:rPr>
                <w:rFonts w:eastAsia="SimSun" w:cs="Arial"/>
                <w:szCs w:val="18"/>
              </w:rPr>
              <w:t>R.PDSCH.5-3.2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0B41" w14:textId="77777777" w:rsidR="001113E8" w:rsidRDefault="001113E8" w:rsidP="001113E8">
            <w:pPr>
              <w:pStyle w:val="TAC"/>
              <w:rPr>
                <w:lang w:val="en-US"/>
              </w:rPr>
            </w:pPr>
            <w:r>
              <w:rPr>
                <w:lang w:val="en-US"/>
              </w:rPr>
              <w:t>100</w:t>
            </w:r>
            <w:r>
              <w:rPr>
                <w:lang w:val="en-US" w:eastAsia="zh-CN"/>
              </w:rPr>
              <w:t xml:space="preserve"> </w:t>
            </w:r>
            <w:r>
              <w:rPr>
                <w:lang w:val="en-US"/>
              </w:rPr>
              <w:t>/</w:t>
            </w:r>
            <w:r>
              <w:rPr>
                <w:lang w:val="en-US" w:eastAsia="zh-CN"/>
              </w:rPr>
              <w:t xml:space="preserve"> </w:t>
            </w:r>
            <w:r>
              <w:rPr>
                <w:lang w:val="en-US"/>
              </w:rPr>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17EC6" w14:textId="77777777" w:rsidR="001113E8" w:rsidRDefault="001113E8" w:rsidP="001113E8">
            <w:pPr>
              <w:pStyle w:val="TAC"/>
              <w:rPr>
                <w:rFonts w:eastAsia="SimSun"/>
                <w:lang w:val="en-US"/>
              </w:rPr>
            </w:pPr>
            <w:r>
              <w:rPr>
                <w:rFonts w:eastAsia="SimSun"/>
                <w:lang w:val="en-US"/>
              </w:rPr>
              <w:t>64QAM</w:t>
            </w:r>
            <w:r>
              <w:rPr>
                <w:rFonts w:eastAsia="SimSun"/>
                <w:lang w:val="en-US" w:eastAsia="zh-CN"/>
              </w:rPr>
              <w:t>, 0.43</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E95AAD" w14:textId="77777777" w:rsidR="001113E8" w:rsidRDefault="001113E8" w:rsidP="001113E8">
            <w:pPr>
              <w:pStyle w:val="TAC"/>
              <w:rPr>
                <w:rFonts w:eastAsia="SimSun"/>
                <w:lang w:val="en-US"/>
              </w:rPr>
            </w:pPr>
            <w:r>
              <w:rPr>
                <w:rFonts w:eastAsia="SimSun"/>
                <w:lang w:val="en-US"/>
              </w:rPr>
              <w:t>FR2.120-1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9C81" w14:textId="77777777" w:rsidR="001113E8" w:rsidRDefault="001113E8" w:rsidP="001113E8">
            <w:pPr>
              <w:pStyle w:val="TAC"/>
              <w:rPr>
                <w:rFonts w:eastAsia="SimSun"/>
                <w:lang w:val="en-US"/>
              </w:rPr>
            </w:pPr>
            <w:r>
              <w:rPr>
                <w:rFonts w:eastAsia="SimSun"/>
                <w:lang w:val="en-US"/>
              </w:rPr>
              <w:t>TDLD30-200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8CBDD"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A1D6AB" w14:textId="77777777" w:rsidR="001113E8" w:rsidRDefault="001113E8" w:rsidP="001113E8">
            <w:pPr>
              <w:pStyle w:val="TAC"/>
              <w:rPr>
                <w:rFonts w:eastAsia="SimSun"/>
                <w:lang w:val="en-US"/>
              </w:rPr>
            </w:pPr>
            <w:r>
              <w:rPr>
                <w:rFonts w:eastAsia="SimSun"/>
                <w:lang w:val="en-US"/>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B541DB" w14:textId="102AFE12" w:rsidR="001113E8" w:rsidRDefault="001113E8" w:rsidP="001113E8">
            <w:pPr>
              <w:pStyle w:val="TAC"/>
              <w:rPr>
                <w:rFonts w:eastAsia="SimSun"/>
                <w:lang w:val="en-US" w:eastAsia="zh-CN"/>
              </w:rPr>
            </w:pPr>
            <w:r>
              <w:rPr>
                <w:rFonts w:eastAsia="SimSun"/>
                <w:lang w:val="en-US" w:eastAsia="zh-CN"/>
              </w:rPr>
              <w:t>11.6</w:t>
            </w:r>
          </w:p>
        </w:tc>
      </w:tr>
      <w:tr w:rsidR="001113E8" w14:paraId="339EB9C9"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6B497" w14:textId="77777777" w:rsidR="001113E8" w:rsidRDefault="001113E8" w:rsidP="001113E8">
            <w:pPr>
              <w:pStyle w:val="TAC"/>
              <w:rPr>
                <w:rFonts w:eastAsia="SimSun"/>
                <w:lang w:val="en-US" w:eastAsia="zh-CN"/>
              </w:rPr>
            </w:pPr>
            <w:r>
              <w:rPr>
                <w:rFonts w:eastAsia="SimSun"/>
                <w:lang w:val="en-US" w:eastAsia="zh-CN"/>
              </w:rPr>
              <w:t>4-5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ADE2C" w14:textId="77777777" w:rsidR="001113E8" w:rsidRDefault="001113E8" w:rsidP="001113E8">
            <w:pPr>
              <w:pStyle w:val="TAC"/>
              <w:rPr>
                <w:rFonts w:eastAsia="SimSun"/>
                <w:lang w:val="en-US"/>
              </w:rPr>
            </w:pPr>
            <w:r>
              <w:rPr>
                <w:rFonts w:eastAsia="SimSun" w:cs="Arial"/>
                <w:szCs w:val="18"/>
              </w:rPr>
              <w:t>R.PDSCH.8-1.1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A053E"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7EB65" w14:textId="77777777" w:rsidR="001113E8" w:rsidRDefault="001113E8" w:rsidP="001113E8">
            <w:pPr>
              <w:pStyle w:val="TAC"/>
              <w:rPr>
                <w:rFonts w:eastAsia="SimSun"/>
                <w:lang w:val="en-US" w:eastAsia="zh-CN"/>
              </w:rPr>
            </w:pPr>
            <w:r>
              <w:rPr>
                <w:rFonts w:eastAsia="SimSun"/>
                <w:lang w:val="en-US"/>
              </w:rPr>
              <w:t>QPSK</w:t>
            </w:r>
            <w:r>
              <w:rPr>
                <w:rFonts w:eastAsia="SimSun"/>
                <w:lang w:val="en-US" w:eastAsia="zh-CN"/>
              </w:rPr>
              <w:t>, 0.30</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E73A9"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7D870" w14:textId="77777777" w:rsidR="001113E8" w:rsidRDefault="001113E8" w:rsidP="001113E8">
            <w:pPr>
              <w:pStyle w:val="TAC"/>
              <w:rPr>
                <w:rFonts w:eastAsia="SimSun"/>
                <w:lang w:val="en-US" w:eastAsia="zh-CN"/>
              </w:rPr>
            </w:pPr>
            <w:r>
              <w:rPr>
                <w:rFonts w:eastAsia="SimSun"/>
                <w:lang w:val="en-US" w:eastAsia="zh-CN"/>
              </w:rPr>
              <w:t>TDLA10-200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70374"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C268D"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A58C" w14:textId="28563B0B" w:rsidR="001113E8" w:rsidRDefault="001113E8" w:rsidP="001113E8">
            <w:pPr>
              <w:pStyle w:val="TAC"/>
              <w:rPr>
                <w:rFonts w:eastAsia="SimSun"/>
                <w:lang w:val="en-US" w:eastAsia="zh-CN"/>
              </w:rPr>
            </w:pPr>
            <w:r>
              <w:rPr>
                <w:rFonts w:eastAsia="SimSun"/>
                <w:lang w:val="en-US" w:eastAsia="zh-CN"/>
              </w:rPr>
              <w:t>1.0</w:t>
            </w:r>
          </w:p>
        </w:tc>
      </w:tr>
      <w:tr w:rsidR="001113E8" w14:paraId="1D510960" w14:textId="77777777" w:rsidTr="001113E8">
        <w:trPr>
          <w:trHeight w:val="169"/>
          <w:jc w:val="center"/>
        </w:trPr>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A2A42" w14:textId="77777777" w:rsidR="001113E8" w:rsidRDefault="001113E8" w:rsidP="001113E8">
            <w:pPr>
              <w:pStyle w:val="TAC"/>
              <w:rPr>
                <w:rFonts w:eastAsia="SimSun"/>
                <w:lang w:val="en-US" w:eastAsia="zh-CN"/>
              </w:rPr>
            </w:pPr>
            <w:r>
              <w:rPr>
                <w:rFonts w:eastAsia="SimSun"/>
                <w:lang w:val="en-US" w:eastAsia="zh-CN"/>
              </w:rPr>
              <w:t>4-6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28CE" w14:textId="77777777" w:rsidR="001113E8" w:rsidRDefault="001113E8" w:rsidP="001113E8">
            <w:pPr>
              <w:pStyle w:val="TAC"/>
              <w:rPr>
                <w:rFonts w:eastAsia="SimSun"/>
                <w:lang w:val="en-US"/>
              </w:rPr>
            </w:pPr>
            <w:r>
              <w:rPr>
                <w:rFonts w:eastAsia="SimSun" w:cs="Arial"/>
                <w:szCs w:val="18"/>
              </w:rPr>
              <w:t>R.PDSCH.8-2.1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E2002" w14:textId="77777777" w:rsidR="001113E8" w:rsidRDefault="001113E8" w:rsidP="001113E8">
            <w:pPr>
              <w:pStyle w:val="TAC"/>
              <w:rPr>
                <w:rFonts w:eastAsia="SimSun"/>
                <w:lang w:val="en-US" w:eastAsia="zh-CN"/>
              </w:rPr>
            </w:pPr>
            <w:r>
              <w:rPr>
                <w:rFonts w:eastAsia="SimSun"/>
                <w:lang w:val="en-US" w:eastAsia="zh-CN"/>
              </w:rPr>
              <w:t>400 / 480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B6E7" w14:textId="77777777" w:rsidR="001113E8" w:rsidRDefault="001113E8" w:rsidP="001113E8">
            <w:pPr>
              <w:pStyle w:val="TAC"/>
              <w:rPr>
                <w:rFonts w:eastAsia="SimSun"/>
                <w:lang w:val="en-US" w:eastAsia="zh-CN"/>
              </w:rPr>
            </w:pPr>
            <w:r>
              <w:rPr>
                <w:rFonts w:eastAsia="SimSun"/>
                <w:lang w:val="en-US" w:eastAsia="zh-CN"/>
              </w:rPr>
              <w:t>16QAM</w:t>
            </w:r>
          </w:p>
          <w:p w14:paraId="783BB560" w14:textId="77777777" w:rsidR="001113E8" w:rsidRDefault="001113E8" w:rsidP="001113E8">
            <w:pPr>
              <w:pStyle w:val="TAC"/>
              <w:rPr>
                <w:rFonts w:eastAsia="SimSun"/>
                <w:lang w:val="en-US"/>
              </w:rPr>
            </w:pPr>
            <w:r>
              <w:rPr>
                <w:rFonts w:eastAsia="SimSun"/>
                <w:lang w:val="en-US" w:eastAsia="zh-CN"/>
              </w:rPr>
              <w:t>0.48</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A0E93" w14:textId="77777777" w:rsidR="001113E8" w:rsidRDefault="001113E8" w:rsidP="001113E8">
            <w:pPr>
              <w:pStyle w:val="TAC"/>
              <w:rPr>
                <w:rFonts w:eastAsia="SimSun"/>
                <w:lang w:val="en-US" w:eastAsia="zh-CN"/>
              </w:rPr>
            </w:pPr>
            <w:r>
              <w:rPr>
                <w:rFonts w:eastAsia="SimSun"/>
                <w:lang w:val="en-US" w:eastAsia="zh-CN"/>
              </w:rPr>
              <w:t>FR2.480-1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DEA0F" w14:textId="77777777" w:rsidR="001113E8" w:rsidRDefault="001113E8" w:rsidP="001113E8">
            <w:pPr>
              <w:pStyle w:val="TAC"/>
              <w:rPr>
                <w:rFonts w:eastAsia="SimSun"/>
                <w:lang w:val="en-US" w:eastAsia="zh-CN"/>
              </w:rPr>
            </w:pPr>
            <w:r>
              <w:rPr>
                <w:rFonts w:eastAsia="SimSun"/>
                <w:lang w:val="en-US" w:eastAsia="zh-CN"/>
              </w:rPr>
              <w:t>TDLD10-200</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8EDF5" w14:textId="77777777" w:rsidR="001113E8" w:rsidRDefault="001113E8" w:rsidP="001113E8">
            <w:pPr>
              <w:pStyle w:val="TAC"/>
              <w:rPr>
                <w:rFonts w:eastAsia="SimSun"/>
                <w:lang w:val="en-US"/>
              </w:rPr>
            </w:pPr>
            <w:r>
              <w:rPr>
                <w:rFonts w:eastAsia="SimSun"/>
                <w:lang w:val="en-US"/>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A5CB" w14:textId="77777777" w:rsidR="001113E8" w:rsidRDefault="001113E8" w:rsidP="001113E8">
            <w:pPr>
              <w:pStyle w:val="TAC"/>
              <w:rPr>
                <w:rFonts w:eastAsia="SimSun"/>
                <w:lang w:val="en-US" w:eastAsia="zh-CN"/>
              </w:rPr>
            </w:pPr>
            <w:r>
              <w:rPr>
                <w:rFonts w:eastAsia="SimSun"/>
                <w:lang w:val="en-US" w:eastAsia="zh-CN"/>
              </w:rPr>
              <w:t>70</w:t>
            </w:r>
          </w:p>
        </w:tc>
        <w:tc>
          <w:tcPr>
            <w:tcW w:w="4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E5C20" w14:textId="6DDC7873" w:rsidR="001113E8" w:rsidRDefault="001113E8" w:rsidP="001113E8">
            <w:pPr>
              <w:pStyle w:val="TAC"/>
              <w:rPr>
                <w:rFonts w:eastAsia="SimSun"/>
                <w:lang w:val="en-US" w:eastAsia="zh-CN"/>
              </w:rPr>
            </w:pPr>
            <w:r>
              <w:rPr>
                <w:rFonts w:eastAsia="SimSun"/>
                <w:lang w:val="en-US" w:eastAsia="zh-CN"/>
              </w:rPr>
              <w:t>8.3</w:t>
            </w:r>
          </w:p>
        </w:tc>
      </w:tr>
    </w:tbl>
    <w:p w14:paraId="0CC12C08" w14:textId="77777777" w:rsidR="005B3300" w:rsidRPr="00C25669" w:rsidRDefault="005B3300" w:rsidP="005B3300">
      <w:pPr>
        <w:rPr>
          <w:rFonts w:eastAsia="SimSun"/>
          <w:lang w:eastAsia="zh-CN"/>
        </w:rPr>
      </w:pPr>
    </w:p>
    <w:p w14:paraId="2176C91D" w14:textId="77777777" w:rsidR="009D4AD5" w:rsidRPr="00C25669" w:rsidRDefault="009D4AD5" w:rsidP="009D4AD5">
      <w:pPr>
        <w:pStyle w:val="Heading5"/>
        <w:rPr>
          <w:lang w:eastAsia="zh-CN"/>
        </w:rPr>
      </w:pPr>
      <w:bookmarkStart w:id="2424" w:name="_Toc61121033"/>
      <w:bookmarkStart w:id="2425" w:name="_Toc67918219"/>
      <w:bookmarkStart w:id="2426" w:name="_Toc76298263"/>
      <w:bookmarkStart w:id="2427" w:name="_Toc76572275"/>
      <w:bookmarkStart w:id="2428" w:name="_Toc76652142"/>
      <w:bookmarkStart w:id="2429" w:name="_Toc76652980"/>
      <w:bookmarkStart w:id="2430" w:name="_Toc83742253"/>
      <w:bookmarkStart w:id="2431" w:name="_Toc91440743"/>
      <w:bookmarkStart w:id="2432" w:name="_Toc98849533"/>
      <w:bookmarkStart w:id="2433" w:name="_Toc106543386"/>
      <w:bookmarkStart w:id="2434" w:name="_Toc106737484"/>
      <w:bookmarkStart w:id="2435" w:name="_Toc107233251"/>
      <w:bookmarkStart w:id="2436" w:name="_Toc107234866"/>
      <w:bookmarkStart w:id="2437" w:name="_Toc107419836"/>
      <w:bookmarkStart w:id="2438" w:name="_Toc107477132"/>
      <w:bookmarkStart w:id="2439" w:name="_Toc114565989"/>
      <w:bookmarkStart w:id="2440" w:name="_Toc123936301"/>
      <w:bookmarkStart w:id="2441" w:name="_Toc124377316"/>
      <w:bookmarkStart w:id="2442" w:name="_Toc21338275"/>
      <w:bookmarkStart w:id="2443" w:name="_Toc29808383"/>
      <w:bookmarkStart w:id="2444" w:name="_Toc37068302"/>
      <w:bookmarkStart w:id="2445" w:name="_Toc37083847"/>
      <w:bookmarkStart w:id="2446" w:name="_Toc37084189"/>
      <w:bookmarkStart w:id="2447" w:name="_Toc40209551"/>
      <w:bookmarkStart w:id="2448" w:name="_Toc40209893"/>
      <w:bookmarkStart w:id="2449" w:name="_Toc45892852"/>
      <w:bookmarkStart w:id="2450" w:name="_Toc53176717"/>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650E2A56" w14:textId="77777777" w:rsidR="009D4AD5" w:rsidRPr="00C25669" w:rsidRDefault="009D4AD5" w:rsidP="009D4AD5">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p>
    <w:p w14:paraId="6B7B060C" w14:textId="77777777" w:rsidR="009D4AD5" w:rsidRPr="00C25669" w:rsidRDefault="009D4AD5" w:rsidP="009D4AD5">
      <w:pPr>
        <w:rPr>
          <w:rFonts w:ascii="Times-Roman" w:hAnsi="Times-Roman"/>
          <w:lang w:eastAsia="zh-CN"/>
        </w:rPr>
      </w:pPr>
      <w:r w:rsidRPr="00C25669">
        <w:rPr>
          <w:rFonts w:ascii="Times-Roman" w:hAnsi="Times-Roman"/>
        </w:rPr>
        <w:t xml:space="preserve">The test purpose </w:t>
      </w:r>
      <w:r>
        <w:rPr>
          <w:rFonts w:ascii="Times-Roman" w:hAnsi="Times-Roman"/>
        </w:rPr>
        <w:t>is</w:t>
      </w:r>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p>
    <w:p w14:paraId="69A3EE45" w14:textId="77777777" w:rsidR="009D4AD5" w:rsidRPr="00C25669" w:rsidRDefault="009D4AD5" w:rsidP="009D4AD5">
      <w:pPr>
        <w:pStyle w:val="TH"/>
      </w:pPr>
      <w:r w:rsidRPr="00C25669">
        <w:t>Table 7.2.2.</w:t>
      </w:r>
      <w:r>
        <w:t>2</w:t>
      </w:r>
      <w:r w:rsidRPr="00C25669">
        <w:t>.</w:t>
      </w:r>
      <w:r>
        <w:t>2</w:t>
      </w:r>
      <w:r w:rsidRPr="00C25669">
        <w:t>-1</w:t>
      </w:r>
      <w:r w:rsidRPr="00C25669">
        <w:rPr>
          <w:rFonts w:hint="eastAsia"/>
          <w:lang w:eastAsia="zh-CN"/>
        </w:rPr>
        <w:t>:</w:t>
      </w:r>
      <w:r w:rsidRPr="00C25669">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D4AD5" w:rsidRPr="00C25669" w14:paraId="1834A90D"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50F8CD45" w14:textId="77777777" w:rsidR="009D4AD5" w:rsidRPr="00C25669" w:rsidRDefault="009D4AD5" w:rsidP="008A0227">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73E7A1BC" w14:textId="77777777" w:rsidR="009D4AD5" w:rsidRPr="00C25669" w:rsidRDefault="009D4AD5" w:rsidP="008A0227">
            <w:pPr>
              <w:pStyle w:val="TAH"/>
            </w:pPr>
            <w:r w:rsidRPr="00C25669">
              <w:t>Test index</w:t>
            </w:r>
          </w:p>
        </w:tc>
      </w:tr>
      <w:tr w:rsidR="009D4AD5" w:rsidRPr="00C25669" w14:paraId="029D13C7" w14:textId="77777777" w:rsidTr="008A0227">
        <w:tc>
          <w:tcPr>
            <w:tcW w:w="4923" w:type="dxa"/>
            <w:tcBorders>
              <w:top w:val="single" w:sz="4" w:space="0" w:color="auto"/>
              <w:left w:val="single" w:sz="4" w:space="0" w:color="auto"/>
              <w:bottom w:val="single" w:sz="4" w:space="0" w:color="auto"/>
              <w:right w:val="single" w:sz="4" w:space="0" w:color="auto"/>
            </w:tcBorders>
            <w:hideMark/>
          </w:tcPr>
          <w:p w14:paraId="37462606" w14:textId="77777777" w:rsidR="009D4AD5" w:rsidRPr="00C25669" w:rsidRDefault="009D4AD5" w:rsidP="008A0227">
            <w:pPr>
              <w:pStyle w:val="TAL"/>
            </w:pPr>
            <w:r>
              <w:t xml:space="preserve">Verify the PDSCH repetitions over multiple slots </w:t>
            </w:r>
            <w:r w:rsidRPr="00C25669">
              <w:t>performance unde</w:t>
            </w:r>
            <w:r>
              <w:t>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192D86E7" w14:textId="77777777" w:rsidR="009D4AD5" w:rsidRPr="00C25669" w:rsidRDefault="009D4AD5" w:rsidP="008A0227">
            <w:pPr>
              <w:pStyle w:val="TAL"/>
              <w:rPr>
                <w:lang w:eastAsia="zh-CN"/>
              </w:rPr>
            </w:pPr>
            <w:r w:rsidRPr="00C25669">
              <w:t>1-1</w:t>
            </w:r>
          </w:p>
        </w:tc>
      </w:tr>
    </w:tbl>
    <w:p w14:paraId="5F0C742F" w14:textId="77777777" w:rsidR="009D4AD5" w:rsidRDefault="009D4AD5" w:rsidP="009D4AD5"/>
    <w:p w14:paraId="7BD2266F" w14:textId="77777777" w:rsidR="009D4AD5" w:rsidRPr="00C25669" w:rsidRDefault="009D4AD5" w:rsidP="009D4AD5">
      <w:pPr>
        <w:pStyle w:val="TH"/>
      </w:pPr>
      <w:r w:rsidRPr="00C25669">
        <w:t>Table 7.2.2.2.</w:t>
      </w:r>
      <w:r>
        <w:t>2</w:t>
      </w:r>
      <w:r w:rsidRPr="00C25669">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9D4AD5" w:rsidRPr="00C25669" w14:paraId="50F9CB43" w14:textId="77777777" w:rsidTr="008A0227">
        <w:trPr>
          <w:trHeight w:val="260"/>
          <w:jc w:val="center"/>
        </w:trPr>
        <w:tc>
          <w:tcPr>
            <w:tcW w:w="5755" w:type="dxa"/>
            <w:gridSpan w:val="2"/>
            <w:shd w:val="clear" w:color="auto" w:fill="auto"/>
          </w:tcPr>
          <w:p w14:paraId="48196EBA"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Parameter</w:t>
            </w:r>
          </w:p>
        </w:tc>
        <w:tc>
          <w:tcPr>
            <w:tcW w:w="1089" w:type="dxa"/>
            <w:shd w:val="clear" w:color="auto" w:fill="auto"/>
          </w:tcPr>
          <w:p w14:paraId="12B9BFE6"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Unit</w:t>
            </w:r>
          </w:p>
        </w:tc>
        <w:tc>
          <w:tcPr>
            <w:tcW w:w="2506" w:type="dxa"/>
            <w:shd w:val="clear" w:color="auto" w:fill="auto"/>
          </w:tcPr>
          <w:p w14:paraId="7B03845D" w14:textId="77777777" w:rsidR="009D4AD5" w:rsidRPr="00C25669" w:rsidRDefault="009D4AD5" w:rsidP="008A0227">
            <w:pPr>
              <w:keepNext/>
              <w:keepLines/>
              <w:spacing w:after="0"/>
              <w:jc w:val="center"/>
              <w:rPr>
                <w:rFonts w:ascii="Arial" w:hAnsi="Arial"/>
                <w:b/>
                <w:sz w:val="18"/>
              </w:rPr>
            </w:pPr>
            <w:r w:rsidRPr="00C25669">
              <w:rPr>
                <w:rFonts w:ascii="Arial" w:hAnsi="Arial"/>
                <w:b/>
                <w:sz w:val="18"/>
              </w:rPr>
              <w:t>Value</w:t>
            </w:r>
          </w:p>
        </w:tc>
      </w:tr>
      <w:tr w:rsidR="009D4AD5" w:rsidRPr="00C25669" w14:paraId="7528EBAE" w14:textId="77777777" w:rsidTr="008A0227">
        <w:trPr>
          <w:trHeight w:val="260"/>
          <w:jc w:val="center"/>
        </w:trPr>
        <w:tc>
          <w:tcPr>
            <w:tcW w:w="5755" w:type="dxa"/>
            <w:gridSpan w:val="2"/>
            <w:shd w:val="clear" w:color="auto" w:fill="auto"/>
            <w:vAlign w:val="center"/>
          </w:tcPr>
          <w:p w14:paraId="19F79D56" w14:textId="77777777" w:rsidR="009D4AD5" w:rsidRPr="00C25669" w:rsidRDefault="009D4AD5" w:rsidP="008A0227">
            <w:pPr>
              <w:keepNext/>
              <w:keepLines/>
              <w:spacing w:after="0"/>
              <w:rPr>
                <w:rFonts w:ascii="Arial" w:hAnsi="Arial"/>
                <w:sz w:val="18"/>
              </w:rPr>
            </w:pPr>
            <w:r w:rsidRPr="00C25669">
              <w:rPr>
                <w:rFonts w:ascii="Arial" w:hAnsi="Arial"/>
                <w:sz w:val="18"/>
              </w:rPr>
              <w:t>Duplex mode</w:t>
            </w:r>
          </w:p>
        </w:tc>
        <w:tc>
          <w:tcPr>
            <w:tcW w:w="1089" w:type="dxa"/>
            <w:shd w:val="clear" w:color="auto" w:fill="auto"/>
            <w:vAlign w:val="center"/>
          </w:tcPr>
          <w:p w14:paraId="4B5BB77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89A5E86"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TDD</w:t>
            </w:r>
          </w:p>
        </w:tc>
      </w:tr>
      <w:tr w:rsidR="009D4AD5" w:rsidRPr="00C25669" w14:paraId="6B1B7C11" w14:textId="77777777" w:rsidTr="008A0227">
        <w:trPr>
          <w:trHeight w:val="250"/>
          <w:jc w:val="center"/>
        </w:trPr>
        <w:tc>
          <w:tcPr>
            <w:tcW w:w="5755" w:type="dxa"/>
            <w:gridSpan w:val="2"/>
            <w:shd w:val="clear" w:color="auto" w:fill="auto"/>
            <w:vAlign w:val="center"/>
          </w:tcPr>
          <w:p w14:paraId="3DE66A79" w14:textId="77777777" w:rsidR="009D4AD5" w:rsidRPr="00C25669" w:rsidRDefault="009D4AD5" w:rsidP="008A0227">
            <w:pPr>
              <w:keepNext/>
              <w:keepLines/>
              <w:spacing w:after="0"/>
              <w:rPr>
                <w:rFonts w:ascii="Arial" w:hAnsi="Arial"/>
                <w:sz w:val="18"/>
              </w:rPr>
            </w:pPr>
            <w:r w:rsidRPr="00C25669">
              <w:rPr>
                <w:rFonts w:ascii="Arial" w:hAnsi="Arial"/>
                <w:sz w:val="18"/>
              </w:rPr>
              <w:t>Active DL BWP index</w:t>
            </w:r>
          </w:p>
        </w:tc>
        <w:tc>
          <w:tcPr>
            <w:tcW w:w="1089" w:type="dxa"/>
            <w:shd w:val="clear" w:color="auto" w:fill="auto"/>
            <w:vAlign w:val="center"/>
          </w:tcPr>
          <w:p w14:paraId="4B8F6BF6"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582DAB8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248D4FD9" w14:textId="77777777" w:rsidTr="008A0227">
        <w:trPr>
          <w:trHeight w:val="260"/>
          <w:jc w:val="center"/>
        </w:trPr>
        <w:tc>
          <w:tcPr>
            <w:tcW w:w="2403" w:type="dxa"/>
            <w:vMerge w:val="restart"/>
            <w:shd w:val="clear" w:color="auto" w:fill="auto"/>
            <w:vAlign w:val="center"/>
          </w:tcPr>
          <w:p w14:paraId="18738054" w14:textId="77777777" w:rsidR="009D4AD5" w:rsidRPr="00C25669" w:rsidRDefault="009D4AD5" w:rsidP="008A0227">
            <w:pPr>
              <w:keepNext/>
              <w:keepLines/>
              <w:spacing w:after="0"/>
              <w:rPr>
                <w:rFonts w:ascii="Arial" w:hAnsi="Arial"/>
                <w:i/>
                <w:sz w:val="18"/>
              </w:rPr>
            </w:pPr>
            <w:r w:rsidRPr="00C25669">
              <w:rPr>
                <w:rFonts w:ascii="Arial" w:hAnsi="Arial"/>
                <w:sz w:val="18"/>
              </w:rPr>
              <w:t>PDSCH configuration</w:t>
            </w:r>
          </w:p>
        </w:tc>
        <w:tc>
          <w:tcPr>
            <w:tcW w:w="3352" w:type="dxa"/>
            <w:shd w:val="clear" w:color="auto" w:fill="auto"/>
            <w:vAlign w:val="center"/>
          </w:tcPr>
          <w:p w14:paraId="220EDC93" w14:textId="77777777" w:rsidR="009D4AD5" w:rsidRPr="00C25669" w:rsidRDefault="009D4AD5" w:rsidP="008A0227">
            <w:pPr>
              <w:keepNext/>
              <w:keepLines/>
              <w:spacing w:after="0"/>
              <w:rPr>
                <w:rFonts w:ascii="Arial" w:hAnsi="Arial"/>
                <w:i/>
                <w:sz w:val="18"/>
              </w:rPr>
            </w:pPr>
            <w:r w:rsidRPr="00C25669">
              <w:rPr>
                <w:rFonts w:ascii="Arial" w:hAnsi="Arial"/>
                <w:sz w:val="18"/>
              </w:rPr>
              <w:t>Mapping type</w:t>
            </w:r>
          </w:p>
        </w:tc>
        <w:tc>
          <w:tcPr>
            <w:tcW w:w="1089" w:type="dxa"/>
            <w:shd w:val="clear" w:color="auto" w:fill="auto"/>
            <w:vAlign w:val="center"/>
          </w:tcPr>
          <w:p w14:paraId="2F30C6E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D4A402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A</w:t>
            </w:r>
          </w:p>
        </w:tc>
      </w:tr>
      <w:tr w:rsidR="009D4AD5" w:rsidRPr="00C25669" w14:paraId="6912BB07" w14:textId="77777777" w:rsidTr="008A0227">
        <w:trPr>
          <w:trHeight w:val="177"/>
          <w:jc w:val="center"/>
        </w:trPr>
        <w:tc>
          <w:tcPr>
            <w:tcW w:w="2403" w:type="dxa"/>
            <w:vMerge/>
            <w:shd w:val="clear" w:color="auto" w:fill="auto"/>
            <w:vAlign w:val="center"/>
          </w:tcPr>
          <w:p w14:paraId="5C3D0C93"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184DF4" w14:textId="77777777" w:rsidR="009D4AD5" w:rsidRPr="00C25669" w:rsidRDefault="009D4AD5" w:rsidP="008A0227">
            <w:pPr>
              <w:keepNext/>
              <w:keepLines/>
              <w:spacing w:after="0"/>
              <w:rPr>
                <w:rFonts w:ascii="Arial" w:hAnsi="Arial"/>
                <w:sz w:val="18"/>
              </w:rPr>
            </w:pPr>
            <w:r w:rsidRPr="00C25669">
              <w:rPr>
                <w:rFonts w:ascii="Arial" w:hAnsi="Arial"/>
                <w:i/>
                <w:sz w:val="18"/>
              </w:rPr>
              <w:t>k0</w:t>
            </w:r>
          </w:p>
        </w:tc>
        <w:tc>
          <w:tcPr>
            <w:tcW w:w="1089" w:type="dxa"/>
            <w:shd w:val="clear" w:color="auto" w:fill="auto"/>
            <w:vAlign w:val="center"/>
          </w:tcPr>
          <w:p w14:paraId="1873485C"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19ABA62D" w14:textId="77777777" w:rsidR="009D4AD5" w:rsidRPr="00C25669" w:rsidRDefault="009D4AD5" w:rsidP="008A0227">
            <w:pPr>
              <w:keepNext/>
              <w:keepLines/>
              <w:spacing w:after="0"/>
              <w:jc w:val="center"/>
              <w:rPr>
                <w:rFonts w:ascii="Arial" w:hAnsi="Arial"/>
                <w:sz w:val="18"/>
              </w:rPr>
            </w:pPr>
            <w:r w:rsidRPr="00C25669">
              <w:rPr>
                <w:rFonts w:ascii="Arial" w:hAnsi="Arial"/>
                <w:sz w:val="18"/>
              </w:rPr>
              <w:t>0</w:t>
            </w:r>
          </w:p>
        </w:tc>
      </w:tr>
      <w:tr w:rsidR="009D4AD5" w:rsidRPr="00C25669" w14:paraId="436FC555" w14:textId="77777777" w:rsidTr="008A0227">
        <w:trPr>
          <w:trHeight w:val="177"/>
          <w:jc w:val="center"/>
        </w:trPr>
        <w:tc>
          <w:tcPr>
            <w:tcW w:w="2403" w:type="dxa"/>
            <w:vMerge/>
            <w:shd w:val="clear" w:color="auto" w:fill="auto"/>
            <w:vAlign w:val="center"/>
          </w:tcPr>
          <w:p w14:paraId="0E9DDB9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58FE778A" w14:textId="77777777" w:rsidR="009D4AD5" w:rsidRPr="00C25669" w:rsidRDefault="009D4AD5" w:rsidP="008A0227">
            <w:pPr>
              <w:keepNext/>
              <w:keepLines/>
              <w:spacing w:after="0"/>
              <w:rPr>
                <w:rFonts w:ascii="Arial" w:hAnsi="Arial"/>
                <w:sz w:val="18"/>
              </w:rPr>
            </w:pPr>
            <w:r w:rsidRPr="00C25669">
              <w:rPr>
                <w:rFonts w:ascii="Arial" w:hAnsi="Arial"/>
                <w:sz w:val="18"/>
              </w:rPr>
              <w:t xml:space="preserve">Starting symbol (S) </w:t>
            </w:r>
          </w:p>
        </w:tc>
        <w:tc>
          <w:tcPr>
            <w:tcW w:w="1089" w:type="dxa"/>
            <w:shd w:val="clear" w:color="auto" w:fill="auto"/>
            <w:vAlign w:val="center"/>
          </w:tcPr>
          <w:p w14:paraId="353CC5B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77AF757"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3C1CAFBA" w14:textId="77777777" w:rsidTr="008A0227">
        <w:trPr>
          <w:trHeight w:val="177"/>
          <w:jc w:val="center"/>
        </w:trPr>
        <w:tc>
          <w:tcPr>
            <w:tcW w:w="2403" w:type="dxa"/>
            <w:vMerge/>
            <w:shd w:val="clear" w:color="auto" w:fill="auto"/>
            <w:vAlign w:val="center"/>
          </w:tcPr>
          <w:p w14:paraId="31F22A1E"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2468B61" w14:textId="77777777" w:rsidR="009D4AD5" w:rsidRPr="00C25669" w:rsidRDefault="009D4AD5" w:rsidP="008A0227">
            <w:pPr>
              <w:keepNext/>
              <w:keepLines/>
              <w:spacing w:after="0"/>
              <w:rPr>
                <w:rFonts w:ascii="Arial" w:hAnsi="Arial"/>
                <w:sz w:val="18"/>
              </w:rPr>
            </w:pPr>
            <w:r w:rsidRPr="00C25669">
              <w:rPr>
                <w:rFonts w:ascii="Arial" w:hAnsi="Arial"/>
                <w:sz w:val="18"/>
              </w:rPr>
              <w:t>Length (L)</w:t>
            </w:r>
          </w:p>
        </w:tc>
        <w:tc>
          <w:tcPr>
            <w:tcW w:w="1089" w:type="dxa"/>
            <w:shd w:val="clear" w:color="auto" w:fill="auto"/>
            <w:vAlign w:val="center"/>
          </w:tcPr>
          <w:p w14:paraId="575DD0D8"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521C8AF" w14:textId="77777777" w:rsidR="009D4AD5" w:rsidRPr="00C25669" w:rsidRDefault="009D4AD5" w:rsidP="008A0227">
            <w:pPr>
              <w:keepNext/>
              <w:keepLines/>
              <w:spacing w:after="0"/>
              <w:jc w:val="center"/>
              <w:rPr>
                <w:rFonts w:ascii="Arial" w:hAnsi="Arial"/>
                <w:sz w:val="18"/>
              </w:rPr>
            </w:pPr>
            <w:r>
              <w:rPr>
                <w:rFonts w:ascii="Arial" w:hAnsi="Arial"/>
                <w:sz w:val="18"/>
              </w:rPr>
              <w:t>13</w:t>
            </w:r>
          </w:p>
        </w:tc>
      </w:tr>
      <w:tr w:rsidR="009D4AD5" w:rsidRPr="00C25669" w14:paraId="4B5288BB" w14:textId="77777777" w:rsidTr="008A0227">
        <w:trPr>
          <w:trHeight w:val="177"/>
          <w:jc w:val="center"/>
        </w:trPr>
        <w:tc>
          <w:tcPr>
            <w:tcW w:w="2403" w:type="dxa"/>
            <w:vMerge/>
            <w:shd w:val="clear" w:color="auto" w:fill="auto"/>
            <w:vAlign w:val="center"/>
          </w:tcPr>
          <w:p w14:paraId="338E375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71EE6E27" w14:textId="77777777" w:rsidR="009D4AD5" w:rsidRPr="00C25669" w:rsidRDefault="009D4AD5" w:rsidP="008A0227">
            <w:pPr>
              <w:keepNext/>
              <w:keepLines/>
              <w:spacing w:after="0"/>
              <w:rPr>
                <w:rFonts w:ascii="Arial" w:hAnsi="Arial"/>
                <w:sz w:val="18"/>
              </w:rPr>
            </w:pPr>
            <w:r w:rsidRPr="00C25669">
              <w:rPr>
                <w:rFonts w:ascii="Arial" w:hAnsi="Arial"/>
                <w:sz w:val="18"/>
              </w:rPr>
              <w:t>PDSCH aggregation factor</w:t>
            </w:r>
          </w:p>
        </w:tc>
        <w:tc>
          <w:tcPr>
            <w:tcW w:w="1089" w:type="dxa"/>
            <w:shd w:val="clear" w:color="auto" w:fill="auto"/>
            <w:vAlign w:val="center"/>
          </w:tcPr>
          <w:p w14:paraId="6304D509"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B6DB8AC" w14:textId="77777777" w:rsidR="009D4AD5" w:rsidRPr="00C25669" w:rsidRDefault="009D4AD5" w:rsidP="008A0227">
            <w:pPr>
              <w:keepNext/>
              <w:keepLines/>
              <w:spacing w:after="0"/>
              <w:jc w:val="center"/>
              <w:rPr>
                <w:rFonts w:ascii="Arial" w:hAnsi="Arial"/>
                <w:sz w:val="18"/>
              </w:rPr>
            </w:pPr>
            <w:r>
              <w:rPr>
                <w:rFonts w:ascii="Arial" w:hAnsi="Arial"/>
                <w:sz w:val="18"/>
              </w:rPr>
              <w:t>2</w:t>
            </w:r>
          </w:p>
        </w:tc>
      </w:tr>
      <w:tr w:rsidR="009D4AD5" w:rsidRPr="00C25669" w14:paraId="73F78A5A" w14:textId="77777777" w:rsidTr="008A0227">
        <w:trPr>
          <w:trHeight w:val="177"/>
          <w:jc w:val="center"/>
        </w:trPr>
        <w:tc>
          <w:tcPr>
            <w:tcW w:w="2403" w:type="dxa"/>
            <w:vMerge/>
            <w:shd w:val="clear" w:color="auto" w:fill="auto"/>
            <w:vAlign w:val="center"/>
          </w:tcPr>
          <w:p w14:paraId="38545D8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793E31A" w14:textId="77777777" w:rsidR="009D4AD5" w:rsidRPr="00C25669" w:rsidRDefault="009D4AD5" w:rsidP="008A0227">
            <w:pPr>
              <w:keepNext/>
              <w:keepLines/>
              <w:spacing w:after="0"/>
              <w:rPr>
                <w:rFonts w:ascii="Arial" w:hAnsi="Arial"/>
                <w:sz w:val="18"/>
              </w:rPr>
            </w:pPr>
            <w:r w:rsidRPr="00C25669">
              <w:rPr>
                <w:rFonts w:ascii="Arial" w:hAnsi="Arial"/>
                <w:sz w:val="18"/>
              </w:rPr>
              <w:t>PRB bundling type</w:t>
            </w:r>
          </w:p>
        </w:tc>
        <w:tc>
          <w:tcPr>
            <w:tcW w:w="1089" w:type="dxa"/>
            <w:shd w:val="clear" w:color="auto" w:fill="auto"/>
            <w:vAlign w:val="center"/>
          </w:tcPr>
          <w:p w14:paraId="1F7C09A1"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48A2D44" w14:textId="77777777" w:rsidR="009D4AD5" w:rsidRPr="00C25669" w:rsidRDefault="009D4AD5" w:rsidP="008A0227">
            <w:pPr>
              <w:keepNext/>
              <w:keepLines/>
              <w:spacing w:after="0"/>
              <w:jc w:val="center"/>
              <w:rPr>
                <w:rFonts w:ascii="Arial" w:hAnsi="Arial"/>
                <w:sz w:val="18"/>
              </w:rPr>
            </w:pPr>
            <w:r w:rsidRPr="00C25669">
              <w:rPr>
                <w:rFonts w:ascii="Arial" w:hAnsi="Arial"/>
                <w:sz w:val="18"/>
              </w:rPr>
              <w:t>Static</w:t>
            </w:r>
          </w:p>
        </w:tc>
      </w:tr>
      <w:tr w:rsidR="009D4AD5" w:rsidRPr="00C25669" w14:paraId="511623B0" w14:textId="77777777" w:rsidTr="008A0227">
        <w:trPr>
          <w:trHeight w:val="177"/>
          <w:jc w:val="center"/>
        </w:trPr>
        <w:tc>
          <w:tcPr>
            <w:tcW w:w="2403" w:type="dxa"/>
            <w:vMerge/>
            <w:shd w:val="clear" w:color="auto" w:fill="auto"/>
            <w:vAlign w:val="center"/>
          </w:tcPr>
          <w:p w14:paraId="7A839A40"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5C17752" w14:textId="77777777" w:rsidR="009D4AD5" w:rsidRPr="00C25669" w:rsidRDefault="009D4AD5" w:rsidP="008A0227">
            <w:pPr>
              <w:keepNext/>
              <w:keepLines/>
              <w:spacing w:after="0"/>
              <w:rPr>
                <w:rFonts w:ascii="Arial" w:hAnsi="Arial"/>
                <w:sz w:val="18"/>
              </w:rPr>
            </w:pPr>
            <w:r w:rsidRPr="00C25669">
              <w:rPr>
                <w:rFonts w:ascii="Arial" w:hAnsi="Arial"/>
                <w:sz w:val="18"/>
              </w:rPr>
              <w:t>PRB bundling size</w:t>
            </w:r>
          </w:p>
        </w:tc>
        <w:tc>
          <w:tcPr>
            <w:tcW w:w="1089" w:type="dxa"/>
            <w:shd w:val="clear" w:color="auto" w:fill="auto"/>
            <w:vAlign w:val="center"/>
          </w:tcPr>
          <w:p w14:paraId="0A0B58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42E34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 xml:space="preserve">2 </w:t>
            </w:r>
          </w:p>
        </w:tc>
      </w:tr>
      <w:tr w:rsidR="009D4AD5" w:rsidRPr="00C25669" w14:paraId="17EF5F99" w14:textId="77777777" w:rsidTr="008A0227">
        <w:trPr>
          <w:trHeight w:val="177"/>
          <w:jc w:val="center"/>
        </w:trPr>
        <w:tc>
          <w:tcPr>
            <w:tcW w:w="2403" w:type="dxa"/>
            <w:vMerge/>
            <w:shd w:val="clear" w:color="auto" w:fill="auto"/>
            <w:vAlign w:val="center"/>
          </w:tcPr>
          <w:p w14:paraId="5963EB61"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6949DD46" w14:textId="77777777" w:rsidR="009D4AD5" w:rsidRPr="00C25669" w:rsidRDefault="009D4AD5" w:rsidP="008A0227">
            <w:pPr>
              <w:keepNext/>
              <w:keepLines/>
              <w:spacing w:after="0"/>
              <w:rPr>
                <w:rFonts w:ascii="Arial" w:hAnsi="Arial"/>
                <w:sz w:val="18"/>
              </w:rPr>
            </w:pPr>
            <w:r w:rsidRPr="00C25669">
              <w:rPr>
                <w:rFonts w:ascii="Arial" w:hAnsi="Arial"/>
                <w:sz w:val="18"/>
              </w:rPr>
              <w:t>Resource allocation type</w:t>
            </w:r>
          </w:p>
        </w:tc>
        <w:tc>
          <w:tcPr>
            <w:tcW w:w="1089" w:type="dxa"/>
            <w:shd w:val="clear" w:color="auto" w:fill="auto"/>
            <w:vAlign w:val="center"/>
          </w:tcPr>
          <w:p w14:paraId="51BABBFE"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03CAD8E4" w14:textId="77777777" w:rsidR="009D4AD5" w:rsidRPr="00C25669" w:rsidRDefault="009D4AD5" w:rsidP="008A0227">
            <w:pPr>
              <w:keepNext/>
              <w:keepLines/>
              <w:spacing w:after="0"/>
              <w:jc w:val="center"/>
              <w:rPr>
                <w:rFonts w:ascii="Arial" w:hAnsi="Arial"/>
                <w:sz w:val="18"/>
                <w:lang w:eastAsia="zh-CN"/>
              </w:rPr>
            </w:pPr>
            <w:r w:rsidRPr="00C25669">
              <w:rPr>
                <w:rFonts w:ascii="Arial" w:hAnsi="Arial"/>
                <w:sz w:val="18"/>
              </w:rPr>
              <w:t xml:space="preserve">Type </w:t>
            </w:r>
            <w:r w:rsidRPr="00C25669">
              <w:rPr>
                <w:rFonts w:ascii="Arial" w:hAnsi="Arial" w:hint="eastAsia"/>
                <w:sz w:val="18"/>
                <w:lang w:eastAsia="zh-CN"/>
              </w:rPr>
              <w:t>0</w:t>
            </w:r>
          </w:p>
        </w:tc>
      </w:tr>
      <w:tr w:rsidR="009D4AD5" w:rsidRPr="00C25669" w14:paraId="51DC8B9D" w14:textId="77777777" w:rsidTr="008A0227">
        <w:trPr>
          <w:trHeight w:val="177"/>
          <w:jc w:val="center"/>
        </w:trPr>
        <w:tc>
          <w:tcPr>
            <w:tcW w:w="2403" w:type="dxa"/>
            <w:vMerge/>
            <w:shd w:val="clear" w:color="auto" w:fill="auto"/>
            <w:vAlign w:val="center"/>
          </w:tcPr>
          <w:p w14:paraId="55332FF8"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7C4308F" w14:textId="77777777" w:rsidR="009D4AD5" w:rsidRPr="00C25669" w:rsidRDefault="009D4AD5" w:rsidP="008A0227">
            <w:pPr>
              <w:keepNext/>
              <w:keepLines/>
              <w:spacing w:after="0"/>
              <w:rPr>
                <w:rFonts w:ascii="Arial" w:hAnsi="Arial"/>
                <w:sz w:val="18"/>
              </w:rPr>
            </w:pPr>
            <w:r w:rsidRPr="00C25669">
              <w:rPr>
                <w:rFonts w:ascii="Arial" w:hAnsi="Arial"/>
                <w:sz w:val="18"/>
              </w:rPr>
              <w:t>RBG size</w:t>
            </w:r>
          </w:p>
        </w:tc>
        <w:tc>
          <w:tcPr>
            <w:tcW w:w="1089" w:type="dxa"/>
            <w:shd w:val="clear" w:color="auto" w:fill="auto"/>
            <w:vAlign w:val="center"/>
          </w:tcPr>
          <w:p w14:paraId="2C87B445"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1B7821"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C</w:t>
            </w:r>
            <w:r w:rsidRPr="00C25669">
              <w:rPr>
                <w:rFonts w:ascii="Arial" w:hAnsi="Arial"/>
                <w:sz w:val="18"/>
                <w:lang w:eastAsia="zh-CN"/>
              </w:rPr>
              <w:t>onfig2</w:t>
            </w:r>
          </w:p>
        </w:tc>
      </w:tr>
      <w:tr w:rsidR="009D4AD5" w:rsidRPr="00C25669" w14:paraId="672A8654" w14:textId="77777777" w:rsidTr="008A0227">
        <w:trPr>
          <w:trHeight w:val="177"/>
          <w:jc w:val="center"/>
        </w:trPr>
        <w:tc>
          <w:tcPr>
            <w:tcW w:w="2403" w:type="dxa"/>
            <w:vMerge/>
            <w:shd w:val="clear" w:color="auto" w:fill="auto"/>
            <w:vAlign w:val="center"/>
          </w:tcPr>
          <w:p w14:paraId="14E4E92B"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CD1D603" w14:textId="77777777" w:rsidR="009D4AD5" w:rsidRPr="00C25669" w:rsidRDefault="009D4AD5" w:rsidP="008A0227">
            <w:pPr>
              <w:keepNext/>
              <w:keepLines/>
              <w:spacing w:after="0"/>
              <w:rPr>
                <w:rFonts w:ascii="Arial" w:hAnsi="Arial"/>
                <w:sz w:val="18"/>
              </w:rPr>
            </w:pPr>
            <w:r w:rsidRPr="00C25669">
              <w:rPr>
                <w:rFonts w:ascii="Arial" w:hAnsi="Arial"/>
                <w:sz w:val="18"/>
                <w:lang w:eastAsia="ja-JP"/>
              </w:rPr>
              <w:t>VRB-to-PRB mapping type</w:t>
            </w:r>
          </w:p>
        </w:tc>
        <w:tc>
          <w:tcPr>
            <w:tcW w:w="1089" w:type="dxa"/>
            <w:shd w:val="clear" w:color="auto" w:fill="auto"/>
            <w:vAlign w:val="center"/>
          </w:tcPr>
          <w:p w14:paraId="090BFE32"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2C23741F"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Non-interleaved</w:t>
            </w:r>
          </w:p>
        </w:tc>
      </w:tr>
      <w:tr w:rsidR="009D4AD5" w:rsidRPr="00C25669" w14:paraId="0BE3B001" w14:textId="77777777" w:rsidTr="008A0227">
        <w:trPr>
          <w:trHeight w:val="177"/>
          <w:jc w:val="center"/>
        </w:trPr>
        <w:tc>
          <w:tcPr>
            <w:tcW w:w="2403" w:type="dxa"/>
            <w:vMerge/>
            <w:shd w:val="clear" w:color="auto" w:fill="auto"/>
            <w:vAlign w:val="center"/>
          </w:tcPr>
          <w:p w14:paraId="65701FC7"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197FF847" w14:textId="77777777" w:rsidR="009D4AD5" w:rsidRPr="00C25669" w:rsidRDefault="009D4AD5" w:rsidP="008A0227">
            <w:pPr>
              <w:keepNext/>
              <w:keepLines/>
              <w:spacing w:after="0"/>
              <w:rPr>
                <w:rFonts w:ascii="Arial" w:hAnsi="Arial"/>
                <w:sz w:val="18"/>
                <w:lang w:eastAsia="ja-JP"/>
              </w:rPr>
            </w:pPr>
            <w:r w:rsidRPr="00C25669">
              <w:rPr>
                <w:rFonts w:ascii="Arial" w:hAnsi="Arial"/>
                <w:sz w:val="18"/>
                <w:lang w:eastAsia="ja-JP"/>
              </w:rPr>
              <w:t>VRB-to-PRB mapping interleaver bundle size</w:t>
            </w:r>
          </w:p>
        </w:tc>
        <w:tc>
          <w:tcPr>
            <w:tcW w:w="1089" w:type="dxa"/>
            <w:shd w:val="clear" w:color="auto" w:fill="auto"/>
            <w:vAlign w:val="center"/>
          </w:tcPr>
          <w:p w14:paraId="5D646D3F"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70BFDF3A" w14:textId="77777777" w:rsidR="009D4AD5" w:rsidRPr="00C25669" w:rsidRDefault="009D4AD5" w:rsidP="008A0227">
            <w:pPr>
              <w:keepNext/>
              <w:keepLines/>
              <w:spacing w:after="0"/>
              <w:jc w:val="center"/>
              <w:rPr>
                <w:rFonts w:ascii="Arial" w:hAnsi="Arial"/>
                <w:sz w:val="18"/>
              </w:rPr>
            </w:pPr>
            <w:r w:rsidRPr="00C25669">
              <w:rPr>
                <w:rFonts w:ascii="Arial" w:hAnsi="Arial"/>
                <w:sz w:val="18"/>
              </w:rPr>
              <w:t>N/A</w:t>
            </w:r>
          </w:p>
        </w:tc>
      </w:tr>
      <w:tr w:rsidR="009D4AD5" w:rsidRPr="00C25669" w14:paraId="539E0AE1" w14:textId="77777777" w:rsidTr="008A0227">
        <w:trPr>
          <w:trHeight w:val="250"/>
          <w:jc w:val="center"/>
        </w:trPr>
        <w:tc>
          <w:tcPr>
            <w:tcW w:w="2403" w:type="dxa"/>
            <w:vMerge w:val="restart"/>
            <w:shd w:val="clear" w:color="auto" w:fill="auto"/>
            <w:vAlign w:val="center"/>
          </w:tcPr>
          <w:p w14:paraId="38E3DAA0" w14:textId="77777777" w:rsidR="009D4AD5" w:rsidRPr="00C25669" w:rsidRDefault="009D4AD5" w:rsidP="008A0227">
            <w:pPr>
              <w:keepNext/>
              <w:keepLines/>
              <w:spacing w:after="0"/>
              <w:rPr>
                <w:rFonts w:ascii="Arial" w:hAnsi="Arial"/>
                <w:sz w:val="18"/>
              </w:rPr>
            </w:pPr>
            <w:r w:rsidRPr="00C25669">
              <w:rPr>
                <w:rFonts w:ascii="Arial" w:hAnsi="Arial"/>
                <w:sz w:val="18"/>
              </w:rPr>
              <w:t>PDSCH DMRS configuration</w:t>
            </w:r>
          </w:p>
        </w:tc>
        <w:tc>
          <w:tcPr>
            <w:tcW w:w="3352" w:type="dxa"/>
            <w:shd w:val="clear" w:color="auto" w:fill="auto"/>
            <w:vAlign w:val="center"/>
          </w:tcPr>
          <w:p w14:paraId="1846F1D0"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DMRS Type</w:t>
            </w:r>
          </w:p>
        </w:tc>
        <w:tc>
          <w:tcPr>
            <w:tcW w:w="1089" w:type="dxa"/>
            <w:shd w:val="clear" w:color="auto" w:fill="auto"/>
            <w:vAlign w:val="center"/>
          </w:tcPr>
          <w:p w14:paraId="74B7693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3B4B5238" w14:textId="77777777" w:rsidR="009D4AD5" w:rsidRPr="00C25669" w:rsidRDefault="009D4AD5" w:rsidP="008A0227">
            <w:pPr>
              <w:keepNext/>
              <w:keepLines/>
              <w:spacing w:after="0"/>
              <w:jc w:val="center"/>
              <w:rPr>
                <w:rFonts w:ascii="Arial" w:hAnsi="Arial"/>
                <w:sz w:val="18"/>
              </w:rPr>
            </w:pPr>
            <w:r w:rsidRPr="00C25669">
              <w:rPr>
                <w:rFonts w:ascii="Arial" w:hAnsi="Arial"/>
                <w:sz w:val="18"/>
              </w:rPr>
              <w:t>Type 1</w:t>
            </w:r>
          </w:p>
        </w:tc>
      </w:tr>
      <w:tr w:rsidR="009D4AD5" w:rsidRPr="00C25669" w14:paraId="7045DF09" w14:textId="77777777" w:rsidTr="008A0227">
        <w:trPr>
          <w:trHeight w:val="177"/>
          <w:jc w:val="center"/>
        </w:trPr>
        <w:tc>
          <w:tcPr>
            <w:tcW w:w="2403" w:type="dxa"/>
            <w:vMerge/>
            <w:shd w:val="clear" w:color="auto" w:fill="auto"/>
            <w:vAlign w:val="center"/>
          </w:tcPr>
          <w:p w14:paraId="71144016"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30EB90D7"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Number of additional DMRS</w:t>
            </w:r>
          </w:p>
        </w:tc>
        <w:tc>
          <w:tcPr>
            <w:tcW w:w="1089" w:type="dxa"/>
            <w:shd w:val="clear" w:color="auto" w:fill="auto"/>
            <w:vAlign w:val="center"/>
          </w:tcPr>
          <w:p w14:paraId="582063E4"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6DA50F39" w14:textId="77777777" w:rsidR="009D4AD5" w:rsidRPr="00C25669" w:rsidRDefault="009D4AD5" w:rsidP="008A0227">
            <w:pPr>
              <w:keepNext/>
              <w:keepLines/>
              <w:spacing w:after="0"/>
              <w:jc w:val="center"/>
              <w:rPr>
                <w:rFonts w:ascii="Arial" w:hAnsi="Arial"/>
                <w:sz w:val="18"/>
              </w:rPr>
            </w:pPr>
            <w:r w:rsidRPr="00C25669">
              <w:rPr>
                <w:rFonts w:ascii="Arial" w:hAnsi="Arial"/>
                <w:sz w:val="18"/>
              </w:rPr>
              <w:t>1</w:t>
            </w:r>
          </w:p>
        </w:tc>
      </w:tr>
      <w:tr w:rsidR="009D4AD5" w:rsidRPr="00C25669" w14:paraId="77569BD4" w14:textId="77777777" w:rsidTr="008A0227">
        <w:trPr>
          <w:trHeight w:val="177"/>
          <w:jc w:val="center"/>
        </w:trPr>
        <w:tc>
          <w:tcPr>
            <w:tcW w:w="2403" w:type="dxa"/>
            <w:vMerge/>
            <w:shd w:val="clear" w:color="auto" w:fill="auto"/>
            <w:vAlign w:val="center"/>
          </w:tcPr>
          <w:p w14:paraId="438A5AAC" w14:textId="77777777" w:rsidR="009D4AD5" w:rsidRPr="00C25669" w:rsidRDefault="009D4AD5" w:rsidP="008A0227">
            <w:pPr>
              <w:keepNext/>
              <w:keepLines/>
              <w:spacing w:after="0"/>
              <w:rPr>
                <w:rFonts w:ascii="Arial" w:hAnsi="Arial"/>
                <w:sz w:val="18"/>
              </w:rPr>
            </w:pPr>
          </w:p>
        </w:tc>
        <w:tc>
          <w:tcPr>
            <w:tcW w:w="3352" w:type="dxa"/>
            <w:shd w:val="clear" w:color="auto" w:fill="auto"/>
            <w:vAlign w:val="center"/>
          </w:tcPr>
          <w:p w14:paraId="2DC562CF" w14:textId="77777777" w:rsidR="009D4AD5" w:rsidRPr="00C25669" w:rsidRDefault="009D4AD5" w:rsidP="008A0227">
            <w:pPr>
              <w:keepNext/>
              <w:keepLines/>
              <w:spacing w:after="0"/>
              <w:rPr>
                <w:rFonts w:ascii="Arial" w:hAnsi="Arial"/>
                <w:sz w:val="18"/>
                <w:lang w:eastAsia="ja-JP"/>
              </w:rPr>
            </w:pPr>
            <w:r w:rsidRPr="00C25669">
              <w:rPr>
                <w:rFonts w:ascii="Arial" w:hAnsi="Arial"/>
                <w:sz w:val="18"/>
              </w:rPr>
              <w:t>Maximum number of OFDM symbols for DL front loaded DMRS</w:t>
            </w:r>
          </w:p>
        </w:tc>
        <w:tc>
          <w:tcPr>
            <w:tcW w:w="1089" w:type="dxa"/>
            <w:shd w:val="clear" w:color="auto" w:fill="auto"/>
            <w:vAlign w:val="center"/>
          </w:tcPr>
          <w:p w14:paraId="086C6F60" w14:textId="77777777" w:rsidR="009D4AD5" w:rsidRPr="00C25669" w:rsidRDefault="009D4AD5" w:rsidP="008A0227">
            <w:pPr>
              <w:keepNext/>
              <w:keepLines/>
              <w:spacing w:after="0"/>
              <w:jc w:val="center"/>
              <w:rPr>
                <w:rFonts w:ascii="Arial" w:hAnsi="Arial"/>
                <w:sz w:val="18"/>
              </w:rPr>
            </w:pPr>
          </w:p>
        </w:tc>
        <w:tc>
          <w:tcPr>
            <w:tcW w:w="2506" w:type="dxa"/>
            <w:shd w:val="clear" w:color="auto" w:fill="auto"/>
            <w:vAlign w:val="center"/>
          </w:tcPr>
          <w:p w14:paraId="42F976FD" w14:textId="77777777" w:rsidR="009D4AD5" w:rsidRPr="00C25669" w:rsidRDefault="009D4AD5" w:rsidP="008A0227">
            <w:pPr>
              <w:keepNext/>
              <w:keepLines/>
              <w:spacing w:after="0"/>
              <w:jc w:val="center"/>
              <w:rPr>
                <w:rFonts w:ascii="Arial" w:hAnsi="Arial"/>
                <w:sz w:val="18"/>
              </w:rPr>
            </w:pPr>
            <w:r w:rsidRPr="00C25669">
              <w:rPr>
                <w:rFonts w:ascii="Arial" w:hAnsi="Arial" w:hint="eastAsia"/>
                <w:sz w:val="18"/>
                <w:lang w:eastAsia="zh-CN"/>
              </w:rPr>
              <w:t>1</w:t>
            </w:r>
          </w:p>
        </w:tc>
      </w:tr>
      <w:tr w:rsidR="009D4AD5" w:rsidRPr="00C25669" w14:paraId="53965E59" w14:textId="77777777" w:rsidTr="008A0227">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FEA3" w14:textId="77777777" w:rsidR="009D4AD5" w:rsidRPr="00C25669" w:rsidRDefault="009D4AD5" w:rsidP="008A0227">
            <w:pPr>
              <w:keepNext/>
              <w:keepLines/>
              <w:spacing w:after="0"/>
              <w:rPr>
                <w:rFonts w:ascii="Arial" w:hAnsi="Arial"/>
                <w:sz w:val="18"/>
                <w:lang w:val="en-US"/>
              </w:rPr>
            </w:pPr>
            <w:r w:rsidRPr="00C25669">
              <w:rPr>
                <w:rFonts w:ascii="Arial" w:hAnsi="Arial"/>
                <w:sz w:val="18"/>
                <w:lang w:val="en-US"/>
              </w:rPr>
              <w:t>Number of HARQ Processes</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C99F56"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25F28434" w14:textId="77777777" w:rsidR="009D4AD5" w:rsidRPr="00C25669" w:rsidRDefault="009D4AD5" w:rsidP="008A0227">
            <w:pPr>
              <w:keepNext/>
              <w:keepLines/>
              <w:spacing w:after="0"/>
              <w:jc w:val="center"/>
              <w:rPr>
                <w:rFonts w:ascii="Arial" w:hAnsi="Arial"/>
                <w:sz w:val="18"/>
                <w:lang w:eastAsia="zh-CN"/>
              </w:rPr>
            </w:pPr>
            <w:r>
              <w:rPr>
                <w:rFonts w:ascii="Arial" w:hAnsi="Arial"/>
                <w:sz w:val="18"/>
              </w:rPr>
              <w:t>2</w:t>
            </w:r>
          </w:p>
          <w:p w14:paraId="63C69030" w14:textId="77777777" w:rsidR="009D4AD5" w:rsidRPr="00C25669" w:rsidRDefault="009D4AD5" w:rsidP="008A0227">
            <w:pPr>
              <w:keepNext/>
              <w:keepLines/>
              <w:spacing w:after="0"/>
              <w:jc w:val="center"/>
              <w:rPr>
                <w:rFonts w:ascii="Arial" w:hAnsi="Arial"/>
                <w:sz w:val="18"/>
                <w:lang w:eastAsia="zh-CN"/>
              </w:rPr>
            </w:pPr>
          </w:p>
        </w:tc>
      </w:tr>
      <w:tr w:rsidR="009D4AD5" w:rsidRPr="00C25669" w14:paraId="20F0E2CB" w14:textId="77777777" w:rsidTr="008A0227">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5F2A" w14:textId="06E2B646" w:rsidR="009D4AD5" w:rsidRPr="00C25669" w:rsidRDefault="009D4AD5" w:rsidP="008A0227">
            <w:pPr>
              <w:keepNext/>
              <w:keepLines/>
              <w:spacing w:after="0"/>
              <w:rPr>
                <w:rFonts w:ascii="Arial" w:hAnsi="Arial"/>
                <w:sz w:val="18"/>
                <w:lang w:val="en-US"/>
              </w:rPr>
            </w:pPr>
            <w:r w:rsidRPr="00C25669">
              <w:rPr>
                <w:rFonts w:ascii="Arial" w:hAnsi="Arial"/>
                <w:sz w:val="18"/>
              </w:rPr>
              <w:t xml:space="preserve">The number of slots between </w:t>
            </w:r>
            <w:r w:rsidR="00E57A2D">
              <w:rPr>
                <w:rFonts w:ascii="Arial" w:hAnsi="Arial"/>
                <w:sz w:val="18"/>
              </w:rPr>
              <w:t xml:space="preserve">final repetition of </w:t>
            </w:r>
            <w:r w:rsidRPr="00C25669">
              <w:rPr>
                <w:rFonts w:ascii="Arial" w:hAnsi="Arial"/>
                <w:sz w:val="18"/>
              </w:rPr>
              <w:t>PDSCH and corresponding HARQ-ACK information</w:t>
            </w:r>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E859824" w14:textId="77777777" w:rsidR="009D4AD5" w:rsidRPr="00C25669" w:rsidRDefault="009D4AD5" w:rsidP="008A0227">
            <w:pPr>
              <w:keepNext/>
              <w:keepLines/>
              <w:spacing w:after="0"/>
              <w:jc w:val="center"/>
              <w:rPr>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062A544E" w14:textId="73CABF27" w:rsidR="009D4AD5" w:rsidRPr="00C25669" w:rsidRDefault="009D4AD5" w:rsidP="008A0227">
            <w:pPr>
              <w:keepNext/>
              <w:keepLines/>
              <w:spacing w:after="0"/>
              <w:jc w:val="center"/>
              <w:rPr>
                <w:rFonts w:ascii="Arial" w:hAnsi="Arial"/>
                <w:sz w:val="18"/>
              </w:rPr>
            </w:pPr>
            <w:r w:rsidRPr="00C25669">
              <w:rPr>
                <w:rFonts w:ascii="Arial" w:hAnsi="Arial"/>
                <w:sz w:val="18"/>
              </w:rPr>
              <w:t>As defined in Annex A.1.3</w:t>
            </w:r>
            <w:r w:rsidR="00E57A2D">
              <w:rPr>
                <w:rFonts w:ascii="Arial" w:hAnsi="Arial"/>
                <w:sz w:val="18"/>
              </w:rPr>
              <w:t xml:space="preserve"> (Note 1)</w:t>
            </w:r>
          </w:p>
        </w:tc>
      </w:tr>
      <w:tr w:rsidR="00E57A2D" w:rsidRPr="00C25669" w14:paraId="599D550F" w14:textId="77777777" w:rsidTr="00D63311">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EB154F" w14:textId="1F6EDEE4" w:rsidR="00E57A2D" w:rsidRDefault="00E57A2D" w:rsidP="00575C91">
            <w:pPr>
              <w:pStyle w:val="TAN"/>
            </w:pPr>
            <w:r>
              <w:t>Note 1:</w:t>
            </w:r>
            <w:r w:rsidRPr="001934FC">
              <w:rPr>
                <w:rFonts w:cs="Arial"/>
              </w:rPr>
              <w:t xml:space="preserve"> </w:t>
            </w:r>
            <w:r w:rsidRPr="001934FC">
              <w:rPr>
                <w:rFonts w:cs="Arial"/>
              </w:rPr>
              <w:tab/>
            </w:r>
            <w:r w:rsidRPr="00CB2E31">
              <w:t>ACK/NACK feedback is generated for PDSCH on slot i, where mod(i,</w:t>
            </w:r>
            <w:r>
              <w:t>4</w:t>
            </w:r>
            <w:r w:rsidRPr="00CB2E31">
              <w:t xml:space="preserve">) = </w:t>
            </w:r>
            <w:r>
              <w:t xml:space="preserve">1, where </w:t>
            </w:r>
            <w:r>
              <w:rPr>
                <w:rFonts w:ascii="ArialMT" w:hAnsi="ArialMT"/>
                <w:szCs w:val="18"/>
              </w:rPr>
              <w:t>i is the slot index per frame; i = {0,...,79}</w:t>
            </w:r>
          </w:p>
        </w:tc>
      </w:tr>
    </w:tbl>
    <w:p w14:paraId="543950E6" w14:textId="77777777" w:rsidR="009D4AD5" w:rsidRPr="00C25669" w:rsidRDefault="009D4AD5" w:rsidP="009D4AD5"/>
    <w:p w14:paraId="35E16883" w14:textId="77777777" w:rsidR="009D4AD5" w:rsidRPr="00C25669" w:rsidRDefault="009D4AD5" w:rsidP="009D4AD5">
      <w:pPr>
        <w:pStyle w:val="TH"/>
      </w:pPr>
      <w:r w:rsidRPr="00C25669">
        <w:lastRenderedPageBreak/>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39"/>
        <w:gridCol w:w="1205"/>
        <w:gridCol w:w="1176"/>
        <w:gridCol w:w="1168"/>
        <w:gridCol w:w="1268"/>
        <w:gridCol w:w="1482"/>
        <w:gridCol w:w="835"/>
        <w:gridCol w:w="737"/>
      </w:tblGrid>
      <w:tr w:rsidR="009D4AD5" w:rsidRPr="00931053" w14:paraId="55A6BC28" w14:textId="77777777" w:rsidTr="008A0227">
        <w:trPr>
          <w:trHeight w:val="338"/>
          <w:jc w:val="center"/>
        </w:trPr>
        <w:tc>
          <w:tcPr>
            <w:tcW w:w="318" w:type="pct"/>
            <w:vMerge w:val="restart"/>
            <w:shd w:val="clear" w:color="auto" w:fill="FFFFFF"/>
            <w:vAlign w:val="center"/>
          </w:tcPr>
          <w:p w14:paraId="2373451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Test num</w:t>
            </w:r>
          </w:p>
        </w:tc>
        <w:tc>
          <w:tcPr>
            <w:tcW w:w="592" w:type="pct"/>
            <w:vMerge w:val="restart"/>
            <w:shd w:val="clear" w:color="auto" w:fill="FFFFFF"/>
            <w:vAlign w:val="center"/>
          </w:tcPr>
          <w:p w14:paraId="182DE1CA"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333BCDD6" w14:textId="77777777" w:rsidR="009D4AD5" w:rsidRPr="00931053" w:rsidRDefault="009D4AD5" w:rsidP="008A0227">
            <w:pPr>
              <w:pStyle w:val="TAH"/>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18546136" w14:textId="77777777" w:rsidR="009D4AD5" w:rsidRPr="00931053" w:rsidRDefault="009D4AD5" w:rsidP="008A0227">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78221F9E"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5023E9C8"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0CCC8164"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1C8C83BD"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Reference value</w:t>
            </w:r>
          </w:p>
        </w:tc>
      </w:tr>
      <w:tr w:rsidR="009D4AD5" w:rsidRPr="00931053" w14:paraId="1549FEB4" w14:textId="77777777" w:rsidTr="008A0227">
        <w:trPr>
          <w:trHeight w:val="338"/>
          <w:jc w:val="center"/>
        </w:trPr>
        <w:tc>
          <w:tcPr>
            <w:tcW w:w="318" w:type="pct"/>
            <w:vMerge/>
            <w:shd w:val="clear" w:color="auto" w:fill="FFFFFF"/>
            <w:vAlign w:val="center"/>
          </w:tcPr>
          <w:p w14:paraId="788D23D8" w14:textId="77777777" w:rsidR="009D4AD5" w:rsidRPr="00931053" w:rsidRDefault="009D4AD5" w:rsidP="008A0227">
            <w:pPr>
              <w:keepNext/>
              <w:keepLines/>
              <w:spacing w:after="0"/>
              <w:jc w:val="center"/>
              <w:rPr>
                <w:rFonts w:ascii="Arial" w:hAnsi="Arial" w:cs="Arial"/>
                <w:b/>
                <w:sz w:val="18"/>
              </w:rPr>
            </w:pPr>
          </w:p>
        </w:tc>
        <w:tc>
          <w:tcPr>
            <w:tcW w:w="592" w:type="pct"/>
            <w:vMerge/>
            <w:shd w:val="clear" w:color="auto" w:fill="FFFFFF"/>
            <w:vAlign w:val="center"/>
          </w:tcPr>
          <w:p w14:paraId="59A50316" w14:textId="77777777" w:rsidR="009D4AD5" w:rsidRPr="00931053" w:rsidRDefault="009D4AD5" w:rsidP="008A0227">
            <w:pPr>
              <w:keepNext/>
              <w:keepLines/>
              <w:spacing w:after="0"/>
              <w:jc w:val="center"/>
              <w:rPr>
                <w:rFonts w:ascii="Arial" w:hAnsi="Arial" w:cs="Arial"/>
                <w:b/>
                <w:sz w:val="18"/>
              </w:rPr>
            </w:pPr>
          </w:p>
        </w:tc>
        <w:tc>
          <w:tcPr>
            <w:tcW w:w="626" w:type="pct"/>
            <w:vMerge/>
            <w:shd w:val="clear" w:color="auto" w:fill="FFFFFF"/>
          </w:tcPr>
          <w:p w14:paraId="2A74594E" w14:textId="77777777" w:rsidR="009D4AD5" w:rsidRPr="00931053" w:rsidRDefault="009D4AD5" w:rsidP="008A0227">
            <w:pPr>
              <w:pStyle w:val="TAC"/>
              <w:rPr>
                <w:rFonts w:cs="Arial"/>
              </w:rPr>
            </w:pPr>
          </w:p>
        </w:tc>
        <w:tc>
          <w:tcPr>
            <w:tcW w:w="611" w:type="pct"/>
            <w:vMerge/>
            <w:shd w:val="clear" w:color="auto" w:fill="FFFFFF"/>
            <w:vAlign w:val="center"/>
          </w:tcPr>
          <w:p w14:paraId="4C92D7E8" w14:textId="77777777" w:rsidR="009D4AD5" w:rsidRPr="00931053" w:rsidRDefault="009D4AD5" w:rsidP="008A0227">
            <w:pPr>
              <w:keepNext/>
              <w:keepLines/>
              <w:spacing w:after="0"/>
              <w:jc w:val="center"/>
              <w:rPr>
                <w:rFonts w:ascii="Arial" w:hAnsi="Arial" w:cs="Arial"/>
                <w:b/>
                <w:sz w:val="18"/>
              </w:rPr>
            </w:pPr>
          </w:p>
        </w:tc>
        <w:tc>
          <w:tcPr>
            <w:tcW w:w="607" w:type="pct"/>
            <w:vMerge/>
            <w:shd w:val="clear" w:color="auto" w:fill="FFFFFF"/>
            <w:vAlign w:val="center"/>
          </w:tcPr>
          <w:p w14:paraId="3871BF91" w14:textId="77777777" w:rsidR="009D4AD5" w:rsidRPr="00931053" w:rsidRDefault="009D4AD5" w:rsidP="008A0227">
            <w:pPr>
              <w:keepNext/>
              <w:keepLines/>
              <w:spacing w:after="0"/>
              <w:jc w:val="center"/>
              <w:rPr>
                <w:rFonts w:ascii="Arial" w:hAnsi="Arial" w:cs="Arial"/>
                <w:b/>
                <w:sz w:val="18"/>
              </w:rPr>
            </w:pPr>
          </w:p>
        </w:tc>
        <w:tc>
          <w:tcPr>
            <w:tcW w:w="659" w:type="pct"/>
            <w:vMerge/>
            <w:shd w:val="clear" w:color="auto" w:fill="FFFFFF"/>
            <w:vAlign w:val="center"/>
          </w:tcPr>
          <w:p w14:paraId="7ECEE0CF" w14:textId="77777777" w:rsidR="009D4AD5" w:rsidRPr="00931053" w:rsidRDefault="009D4AD5" w:rsidP="008A0227">
            <w:pPr>
              <w:keepNext/>
              <w:keepLines/>
              <w:spacing w:after="0"/>
              <w:jc w:val="center"/>
              <w:rPr>
                <w:rFonts w:ascii="Arial" w:hAnsi="Arial" w:cs="Arial"/>
                <w:b/>
                <w:sz w:val="18"/>
              </w:rPr>
            </w:pPr>
          </w:p>
        </w:tc>
        <w:tc>
          <w:tcPr>
            <w:tcW w:w="770" w:type="pct"/>
            <w:vMerge/>
            <w:shd w:val="clear" w:color="auto" w:fill="FFFFFF"/>
            <w:vAlign w:val="center"/>
          </w:tcPr>
          <w:p w14:paraId="61935BCF" w14:textId="77777777" w:rsidR="009D4AD5" w:rsidRPr="00931053" w:rsidRDefault="009D4AD5" w:rsidP="008A0227">
            <w:pPr>
              <w:keepNext/>
              <w:keepLines/>
              <w:spacing w:after="0"/>
              <w:jc w:val="center"/>
              <w:rPr>
                <w:rFonts w:ascii="Arial" w:hAnsi="Arial" w:cs="Arial"/>
                <w:b/>
                <w:sz w:val="18"/>
              </w:rPr>
            </w:pPr>
          </w:p>
        </w:tc>
        <w:tc>
          <w:tcPr>
            <w:tcW w:w="434" w:type="pct"/>
            <w:shd w:val="clear" w:color="auto" w:fill="FFFFFF"/>
            <w:vAlign w:val="center"/>
          </w:tcPr>
          <w:p w14:paraId="6D3602B7"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4C13239C" w14:textId="77777777" w:rsidR="009D4AD5" w:rsidRPr="00931053" w:rsidRDefault="009D4AD5" w:rsidP="008A0227">
            <w:pPr>
              <w:keepNext/>
              <w:keepLines/>
              <w:spacing w:after="0"/>
              <w:jc w:val="center"/>
              <w:rPr>
                <w:rFonts w:ascii="Arial" w:hAnsi="Arial" w:cs="Arial"/>
                <w:b/>
                <w:sz w:val="18"/>
              </w:rPr>
            </w:pPr>
            <w:r w:rsidRPr="00931053">
              <w:rPr>
                <w:rFonts w:ascii="Arial" w:hAnsi="Arial" w:cs="Arial"/>
                <w:b/>
                <w:sz w:val="18"/>
              </w:rPr>
              <w:t>SNR (dB)</w:t>
            </w:r>
          </w:p>
        </w:tc>
      </w:tr>
      <w:tr w:rsidR="009D4AD5" w:rsidRPr="00931053" w14:paraId="0EB2268F" w14:textId="77777777" w:rsidTr="008A0227">
        <w:trPr>
          <w:trHeight w:val="169"/>
          <w:jc w:val="center"/>
        </w:trPr>
        <w:tc>
          <w:tcPr>
            <w:tcW w:w="318" w:type="pct"/>
            <w:shd w:val="clear" w:color="auto" w:fill="FFFFFF"/>
            <w:vAlign w:val="center"/>
          </w:tcPr>
          <w:p w14:paraId="52BCE980"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3456B07D" w14:textId="3D5DAEB2" w:rsidR="009D4AD5" w:rsidRPr="00931053" w:rsidRDefault="00ED736E" w:rsidP="008A0227">
            <w:pPr>
              <w:keepNext/>
              <w:keepLines/>
              <w:spacing w:after="0"/>
              <w:jc w:val="center"/>
              <w:rPr>
                <w:rFonts w:ascii="Arial" w:hAnsi="Arial" w:cs="Arial"/>
                <w:sz w:val="18"/>
                <w:lang w:val="en-US"/>
              </w:rPr>
            </w:pPr>
            <w:r w:rsidRPr="008E13BA">
              <w:rPr>
                <w:rFonts w:ascii="Arial" w:hAnsi="Arial" w:cs="Arial"/>
                <w:sz w:val="18"/>
                <w:lang w:val="en-US"/>
              </w:rPr>
              <w:t>R.PDSCH</w:t>
            </w:r>
            <w:r w:rsidRPr="008E13BA">
              <w:rPr>
                <w:rFonts w:ascii="Arial" w:hAnsi="Arial" w:cs="Arial"/>
                <w:sz w:val="18"/>
              </w:rPr>
              <w:t>.</w:t>
            </w:r>
            <w:r w:rsidRPr="008E13BA">
              <w:rPr>
                <w:rFonts w:ascii="Arial" w:eastAsia="SimSun" w:hAnsi="Arial" w:cs="Arial"/>
                <w:sz w:val="18"/>
                <w:szCs w:val="18"/>
              </w:rPr>
              <w:t xml:space="preserve"> 5-1</w:t>
            </w:r>
            <w:r>
              <w:rPr>
                <w:rFonts w:ascii="Arial" w:eastAsia="SimSun" w:hAnsi="Arial" w:cs="Arial"/>
                <w:sz w:val="18"/>
                <w:szCs w:val="18"/>
              </w:rPr>
              <w:t>1</w:t>
            </w:r>
            <w:r w:rsidRPr="008E13BA">
              <w:rPr>
                <w:rFonts w:ascii="Arial" w:eastAsia="SimSun" w:hAnsi="Arial" w:cs="Arial"/>
                <w:sz w:val="18"/>
                <w:szCs w:val="18"/>
              </w:rPr>
              <w:t xml:space="preserve">.1 </w:t>
            </w:r>
            <w:r w:rsidRPr="008E13BA">
              <w:rPr>
                <w:rFonts w:ascii="Arial" w:hAnsi="Arial" w:cs="Arial"/>
                <w:sz w:val="18"/>
                <w:lang w:val="en-US" w:eastAsia="zh-CN"/>
              </w:rPr>
              <w:t xml:space="preserve"> </w:t>
            </w:r>
            <w:r w:rsidRPr="008E13BA">
              <w:rPr>
                <w:rFonts w:ascii="Arial" w:hAnsi="Arial" w:cs="Arial"/>
                <w:sz w:val="18"/>
                <w:lang w:val="en-US"/>
              </w:rPr>
              <w:t>TDD</w:t>
            </w:r>
          </w:p>
        </w:tc>
        <w:tc>
          <w:tcPr>
            <w:tcW w:w="626" w:type="pct"/>
            <w:shd w:val="clear" w:color="auto" w:fill="FFFFFF"/>
            <w:vAlign w:val="center"/>
          </w:tcPr>
          <w:p w14:paraId="7CBD6ED8" w14:textId="77777777" w:rsidR="009D4AD5" w:rsidRPr="00931053" w:rsidRDefault="009D4AD5" w:rsidP="008A0227">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59ED542C" w14:textId="062A74D0" w:rsidR="00E57A2D" w:rsidRDefault="00E57A2D" w:rsidP="00E57A2D">
            <w:pPr>
              <w:keepNext/>
              <w:keepLines/>
              <w:spacing w:after="0"/>
              <w:jc w:val="center"/>
              <w:rPr>
                <w:rFonts w:ascii="Arial" w:hAnsi="Arial" w:cs="Arial"/>
                <w:sz w:val="18"/>
                <w:lang w:val="en-US"/>
              </w:rPr>
            </w:pPr>
            <w:r>
              <w:rPr>
                <w:rFonts w:ascii="Arial" w:hAnsi="Arial" w:cs="Arial"/>
                <w:sz w:val="18"/>
                <w:lang w:val="en-US"/>
              </w:rPr>
              <w:t>16QAM,</w:t>
            </w:r>
          </w:p>
          <w:p w14:paraId="0A524098" w14:textId="00C30710" w:rsidR="009D4AD5" w:rsidRPr="00931053" w:rsidRDefault="00E57A2D" w:rsidP="00E57A2D">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1084BEE5" w14:textId="77777777" w:rsidR="009D4AD5" w:rsidRPr="00931053" w:rsidRDefault="009D4AD5" w:rsidP="008A0227">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4F9C0918"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3015B683"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C077C6E" w14:textId="77777777" w:rsidR="009D4AD5" w:rsidRPr="00931053" w:rsidRDefault="009D4AD5" w:rsidP="008A0227">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563D74AE" w14:textId="08362DAF" w:rsidR="009D4AD5" w:rsidRPr="00931053" w:rsidRDefault="00E57A2D" w:rsidP="008A0227">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9D4AD5" w:rsidRPr="00931053" w14:paraId="70DE3FB3" w14:textId="77777777" w:rsidTr="008A0227">
        <w:trPr>
          <w:trHeight w:val="169"/>
          <w:jc w:val="center"/>
        </w:trPr>
        <w:tc>
          <w:tcPr>
            <w:tcW w:w="5000" w:type="pct"/>
            <w:gridSpan w:val="9"/>
            <w:shd w:val="clear" w:color="auto" w:fill="FFFFFF"/>
            <w:vAlign w:val="center"/>
          </w:tcPr>
          <w:p w14:paraId="637DEC47" w14:textId="3827DEAA" w:rsidR="009D4AD5" w:rsidRPr="00931053" w:rsidRDefault="009D4AD5" w:rsidP="009A1102">
            <w:pPr>
              <w:pStyle w:val="TAN"/>
              <w:rPr>
                <w:lang w:val="en-US" w:eastAsia="zh-CN"/>
              </w:rPr>
            </w:pPr>
            <w:r w:rsidRPr="00931053">
              <w:rPr>
                <w:lang w:eastAsia="zh-CN"/>
              </w:rPr>
              <w:t>Note 1:</w:t>
            </w:r>
            <w:r w:rsidR="009A1102" w:rsidRPr="00C25669">
              <w:tab/>
            </w:r>
            <w:r w:rsidRPr="00931053">
              <w:rPr>
                <w:lang w:val="en-US" w:eastAsia="zh-CN"/>
              </w:rPr>
              <w:t>BLER is defined as residual BLER; i.e. ratio of incorrectly received transport blocks / sent transport blocks, independently of the number HARQ transmission(s) for each transport block.</w:t>
            </w:r>
          </w:p>
        </w:tc>
      </w:tr>
    </w:tbl>
    <w:p w14:paraId="193EA30D" w14:textId="77777777" w:rsidR="009D4AD5" w:rsidRDefault="009D4AD5" w:rsidP="009D4AD5">
      <w:pPr>
        <w:rPr>
          <w:lang w:val="en-US" w:eastAsia="zh-CN"/>
        </w:rPr>
      </w:pPr>
    </w:p>
    <w:p w14:paraId="3E813092" w14:textId="42D20FA9" w:rsidR="005878A6" w:rsidRDefault="005878A6">
      <w:pPr>
        <w:pStyle w:val="Heading5"/>
      </w:pPr>
      <w:bookmarkStart w:id="2451" w:name="_Toc61121034"/>
      <w:bookmarkStart w:id="2452" w:name="_Toc67918220"/>
      <w:bookmarkStart w:id="2453" w:name="_Toc76298264"/>
      <w:bookmarkStart w:id="2454" w:name="_Toc76572276"/>
      <w:bookmarkStart w:id="2455" w:name="_Toc76652143"/>
      <w:bookmarkStart w:id="2456" w:name="_Toc76652981"/>
      <w:bookmarkStart w:id="2457" w:name="_Toc83742254"/>
      <w:bookmarkStart w:id="2458" w:name="_Toc91440744"/>
      <w:bookmarkStart w:id="2459" w:name="_Toc98849534"/>
      <w:bookmarkStart w:id="2460" w:name="_Toc106543387"/>
      <w:bookmarkStart w:id="2461" w:name="_Toc106737485"/>
      <w:bookmarkStart w:id="2462" w:name="_Toc107233252"/>
      <w:bookmarkStart w:id="2463" w:name="_Toc107234867"/>
      <w:bookmarkStart w:id="2464" w:name="_Toc107419837"/>
      <w:bookmarkStart w:id="2465" w:name="_Toc107477133"/>
      <w:bookmarkStart w:id="2466" w:name="_Toc114565990"/>
      <w:bookmarkStart w:id="2467" w:name="_Toc123936302"/>
      <w:bookmarkStart w:id="2468" w:name="_Toc124377317"/>
      <w:r>
        <w:t>7.2.2.2.3</w:t>
      </w:r>
      <w:r w:rsidR="00673740" w:rsidRPr="00C25669">
        <w:rPr>
          <w:rFonts w:hint="eastAsia"/>
          <w:lang w:eastAsia="zh-CN"/>
        </w:rPr>
        <w:tab/>
      </w:r>
      <w:r>
        <w:t>Minimum requirements for PDSCH Mapping Type B</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7D312721" w14:textId="4E03BBE7" w:rsidR="005878A6" w:rsidRDefault="005878A6" w:rsidP="005878A6">
      <w:pPr>
        <w:rPr>
          <w:rFonts w:ascii="Times-Roman" w:eastAsia="SimSun" w:hAnsi="Times-Roman" w:hint="eastAsia"/>
        </w:rPr>
      </w:pPr>
      <w:r>
        <w:rPr>
          <w:rFonts w:ascii="Times-Roman" w:eastAsia="SimSun" w:hAnsi="Times-Roman"/>
        </w:rPr>
        <w:t>The performance requirements are specified in Table 7.2.2.2.</w:t>
      </w:r>
      <w:r w:rsidR="00BE2748">
        <w:rPr>
          <w:rFonts w:ascii="Times-Roman" w:eastAsia="SimSun" w:hAnsi="Times-Roman"/>
        </w:rPr>
        <w:t>3</w:t>
      </w:r>
      <w:r>
        <w:rPr>
          <w:rFonts w:ascii="Times-Roman" w:eastAsia="SimSun" w:hAnsi="Times-Roman"/>
        </w:rPr>
        <w:t>-3, with the addition of test parameters in Table 7.2.2.2.</w:t>
      </w:r>
      <w:r w:rsidR="00DB40F9" w:rsidRPr="00DB40F9">
        <w:rPr>
          <w:rFonts w:ascii="Times-Roman" w:eastAsia="SimSun" w:hAnsi="Times-Roman"/>
        </w:rPr>
        <w:t xml:space="preserve"> </w:t>
      </w:r>
      <w:r w:rsidR="00DB40F9">
        <w:rPr>
          <w:rFonts w:ascii="Times-Roman" w:eastAsia="SimSun" w:hAnsi="Times-Roman"/>
        </w:rPr>
        <w:t>3</w:t>
      </w:r>
      <w:r>
        <w:rPr>
          <w:rFonts w:ascii="Times-Roman" w:eastAsia="SimSun" w:hAnsi="Times-Roman"/>
        </w:rPr>
        <w:t xml:space="preserve">-2 and the downlink physical channel setup according to </w:t>
      </w:r>
      <w:r>
        <w:rPr>
          <w:rFonts w:ascii="Times-Roman" w:eastAsia="SimSun" w:hAnsi="Times-Roman"/>
          <w:lang w:eastAsia="zh-CN"/>
        </w:rPr>
        <w:t>A</w:t>
      </w:r>
      <w:r>
        <w:rPr>
          <w:rFonts w:ascii="Times-Roman" w:eastAsia="SimSun" w:hAnsi="Times-Roman"/>
        </w:rPr>
        <w:t xml:space="preserve">nnex </w:t>
      </w:r>
      <w:r>
        <w:rPr>
          <w:rFonts w:ascii="Times-Roman" w:eastAsia="SimSun" w:hAnsi="Times-Roman"/>
          <w:lang w:eastAsia="zh-CN"/>
        </w:rPr>
        <w:t>C.5.1</w:t>
      </w:r>
      <w:r>
        <w:rPr>
          <w:rFonts w:ascii="Times-Roman" w:eastAsia="SimSun" w:hAnsi="Times-Roman"/>
        </w:rPr>
        <w:t>. The purpose is to verify the performance of PDSCH Type B scheduling.</w:t>
      </w:r>
    </w:p>
    <w:p w14:paraId="61B711E0" w14:textId="004C7393" w:rsidR="005878A6" w:rsidRDefault="005878A6" w:rsidP="005878A6">
      <w:pPr>
        <w:rPr>
          <w:rFonts w:ascii="Times-Roman" w:eastAsia="SimSun" w:hAnsi="Times-Roman" w:hint="eastAsia"/>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7.2.2.2.</w:t>
      </w:r>
      <w:r w:rsidR="00DB40F9">
        <w:rPr>
          <w:rFonts w:ascii="Times-Roman" w:eastAsia="SimSun" w:hAnsi="Times-Roman"/>
        </w:rPr>
        <w:t>3</w:t>
      </w:r>
      <w:r>
        <w:rPr>
          <w:rFonts w:ascii="Times-Roman" w:eastAsia="SimSun" w:hAnsi="Times-Roman"/>
        </w:rPr>
        <w:t>-1</w:t>
      </w:r>
      <w:r>
        <w:rPr>
          <w:rFonts w:ascii="Times-Roman" w:eastAsia="SimSun" w:hAnsi="Times-Roman"/>
          <w:lang w:eastAsia="zh-CN"/>
        </w:rPr>
        <w:t>.</w:t>
      </w:r>
    </w:p>
    <w:p w14:paraId="4735A600" w14:textId="782D327F" w:rsidR="005878A6" w:rsidRDefault="005878A6" w:rsidP="005878A6">
      <w:pPr>
        <w:pStyle w:val="TH"/>
      </w:pPr>
      <w:r>
        <w:t>Table 7.2.2.2.</w:t>
      </w:r>
      <w:r w:rsidR="00B84089">
        <w:t>3</w:t>
      </w:r>
      <w:r>
        <w:t>-1</w:t>
      </w:r>
      <w:r>
        <w:rPr>
          <w:lang w:eastAsia="zh-CN"/>
        </w:rPr>
        <w:t>:</w:t>
      </w:r>
      <w: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152D210"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02E2FDB"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EEC6F1" w14:textId="77777777" w:rsidR="005878A6" w:rsidRDefault="005878A6" w:rsidP="00FB27FE">
            <w:pPr>
              <w:pStyle w:val="TAH"/>
              <w:rPr>
                <w:rFonts w:eastAsia="SimSun"/>
                <w:lang w:val="fr-FR"/>
              </w:rPr>
            </w:pPr>
            <w:r>
              <w:rPr>
                <w:rFonts w:eastAsia="SimSun"/>
                <w:lang w:val="fr-FR"/>
              </w:rPr>
              <w:t>Test index</w:t>
            </w:r>
          </w:p>
        </w:tc>
      </w:tr>
      <w:tr w:rsidR="005878A6" w14:paraId="0E850DB5"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151605D" w14:textId="77777777" w:rsidR="005878A6" w:rsidRPr="00401CAC" w:rsidRDefault="005878A6" w:rsidP="00FB27FE">
            <w:pPr>
              <w:pStyle w:val="TAL"/>
              <w:rPr>
                <w:rFonts w:eastAsia="SimSun"/>
                <w:lang w:eastAsia="zh-CN"/>
              </w:rPr>
            </w:pPr>
            <w:r w:rsidRPr="00401CAC">
              <w:rPr>
                <w:rFonts w:eastAsia="SimSun"/>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9EAC49A" w14:textId="77777777" w:rsidR="005878A6" w:rsidRDefault="005878A6" w:rsidP="00FB27FE">
            <w:pPr>
              <w:pStyle w:val="TAL"/>
              <w:rPr>
                <w:rFonts w:eastAsia="SimSun"/>
                <w:lang w:val="fr-FR" w:eastAsia="zh-CN"/>
              </w:rPr>
            </w:pPr>
            <w:r>
              <w:rPr>
                <w:rFonts w:eastAsia="SimSun"/>
                <w:lang w:val="fr-FR" w:eastAsia="zh-CN"/>
              </w:rPr>
              <w:t>1-1</w:t>
            </w:r>
          </w:p>
        </w:tc>
      </w:tr>
    </w:tbl>
    <w:p w14:paraId="216B905A" w14:textId="77777777" w:rsidR="005878A6" w:rsidRDefault="005878A6" w:rsidP="005878A6">
      <w:pPr>
        <w:rPr>
          <w:rFonts w:ascii="Times-Roman" w:eastAsia="SimSun" w:hAnsi="Times-Roman" w:hint="eastAsia"/>
        </w:rPr>
      </w:pPr>
    </w:p>
    <w:p w14:paraId="368D9DFE" w14:textId="0FFA7C09" w:rsidR="005878A6" w:rsidRDefault="005878A6" w:rsidP="005878A6">
      <w:pPr>
        <w:pStyle w:val="TH"/>
      </w:pPr>
      <w:r>
        <w:t>Table 7.2.2.2.</w:t>
      </w:r>
      <w:r w:rsidR="00123B1C">
        <w:t>3</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878A6" w14:paraId="21FD5B5A" w14:textId="77777777" w:rsidTr="005878A6">
        <w:tc>
          <w:tcPr>
            <w:tcW w:w="5592" w:type="dxa"/>
            <w:gridSpan w:val="2"/>
            <w:tcBorders>
              <w:top w:val="single" w:sz="4" w:space="0" w:color="auto"/>
              <w:left w:val="single" w:sz="4" w:space="0" w:color="auto"/>
              <w:bottom w:val="single" w:sz="4" w:space="0" w:color="auto"/>
              <w:right w:val="single" w:sz="4" w:space="0" w:color="auto"/>
            </w:tcBorders>
            <w:hideMark/>
          </w:tcPr>
          <w:p w14:paraId="71F2F62F" w14:textId="77777777" w:rsidR="005878A6" w:rsidRDefault="005878A6" w:rsidP="00FB27FE">
            <w:pPr>
              <w:pStyle w:val="TAH"/>
              <w:rPr>
                <w:rFonts w:eastAsia="SimSun"/>
                <w:lang w:val="fr-FR"/>
              </w:rPr>
            </w:pPr>
            <w:r>
              <w:rPr>
                <w:rFonts w:eastAsia="SimSun"/>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10DB4BE8" w14:textId="77777777" w:rsidR="005878A6" w:rsidRDefault="005878A6" w:rsidP="00FB27FE">
            <w:pPr>
              <w:pStyle w:val="TAH"/>
              <w:rPr>
                <w:rFonts w:eastAsia="SimSun"/>
                <w:lang w:val="fr-FR"/>
              </w:rPr>
            </w:pPr>
            <w:r>
              <w:rPr>
                <w:rFonts w:eastAsia="SimSun"/>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47FBCD3C" w14:textId="77777777" w:rsidR="005878A6" w:rsidRDefault="005878A6" w:rsidP="00FB27FE">
            <w:pPr>
              <w:pStyle w:val="TAH"/>
              <w:rPr>
                <w:rFonts w:eastAsia="SimSun"/>
                <w:lang w:val="fr-FR"/>
              </w:rPr>
            </w:pPr>
            <w:r>
              <w:rPr>
                <w:rFonts w:eastAsia="SimSun"/>
                <w:lang w:val="fr-FR"/>
              </w:rPr>
              <w:t>Value</w:t>
            </w:r>
          </w:p>
        </w:tc>
      </w:tr>
      <w:tr w:rsidR="005878A6" w14:paraId="2D4D069D"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FA65C65" w14:textId="77777777" w:rsidR="005878A6" w:rsidRDefault="005878A6" w:rsidP="00FB27FE">
            <w:pPr>
              <w:pStyle w:val="TAL"/>
              <w:rPr>
                <w:rFonts w:eastAsia="SimSun"/>
                <w:lang w:val="fr-FR"/>
              </w:rPr>
            </w:pPr>
            <w:r>
              <w:rPr>
                <w:rFonts w:eastAsia="SimSun"/>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C335A3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18F3C7" w14:textId="77777777" w:rsidR="005878A6" w:rsidRDefault="005878A6" w:rsidP="00FB27FE">
            <w:pPr>
              <w:pStyle w:val="TAC"/>
              <w:rPr>
                <w:rFonts w:eastAsia="SimSun"/>
                <w:lang w:val="fr-FR" w:eastAsia="zh-CN"/>
              </w:rPr>
            </w:pPr>
            <w:r>
              <w:rPr>
                <w:rFonts w:eastAsia="SimSun"/>
                <w:lang w:val="fr-FR" w:eastAsia="zh-CN"/>
              </w:rPr>
              <w:t>TDD</w:t>
            </w:r>
          </w:p>
        </w:tc>
      </w:tr>
      <w:tr w:rsidR="005878A6" w14:paraId="72971743"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F038F65" w14:textId="77777777" w:rsidR="005878A6" w:rsidRDefault="005878A6" w:rsidP="00FB27FE">
            <w:pPr>
              <w:pStyle w:val="TAL"/>
              <w:rPr>
                <w:rFonts w:eastAsia="SimSun"/>
                <w:lang w:val="fr-FR"/>
              </w:rPr>
            </w:pPr>
            <w:r>
              <w:rPr>
                <w:rFonts w:eastAsia="SimSun"/>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46A1182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28000F" w14:textId="77777777" w:rsidR="005878A6" w:rsidRDefault="005878A6" w:rsidP="00FB27FE">
            <w:pPr>
              <w:pStyle w:val="TAC"/>
              <w:rPr>
                <w:rFonts w:eastAsia="SimSun"/>
                <w:lang w:val="fr-FR"/>
              </w:rPr>
            </w:pPr>
            <w:r>
              <w:rPr>
                <w:rFonts w:eastAsia="SimSun"/>
                <w:lang w:val="fr-FR"/>
              </w:rPr>
              <w:t>1</w:t>
            </w:r>
          </w:p>
        </w:tc>
      </w:tr>
      <w:tr w:rsidR="005878A6" w14:paraId="449FF83E" w14:textId="77777777" w:rsidTr="005878A6">
        <w:tc>
          <w:tcPr>
            <w:tcW w:w="1836" w:type="dxa"/>
            <w:tcBorders>
              <w:top w:val="single" w:sz="4" w:space="0" w:color="auto"/>
              <w:left w:val="single" w:sz="4" w:space="0" w:color="auto"/>
              <w:bottom w:val="single" w:sz="4" w:space="0" w:color="auto"/>
              <w:right w:val="single" w:sz="4" w:space="0" w:color="auto"/>
            </w:tcBorders>
            <w:vAlign w:val="center"/>
            <w:hideMark/>
          </w:tcPr>
          <w:p w14:paraId="2964610C" w14:textId="77777777" w:rsidR="005878A6" w:rsidRDefault="005878A6" w:rsidP="00FB27FE">
            <w:pPr>
              <w:pStyle w:val="TAL"/>
              <w:rPr>
                <w:rFonts w:eastAsia="SimSun"/>
                <w:lang w:val="fr-FR"/>
              </w:rPr>
            </w:pPr>
            <w:r>
              <w:rPr>
                <w:rFonts w:eastAsia="SimSun"/>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AEBDF02" w14:textId="77777777" w:rsidR="005878A6" w:rsidRPr="00401CAC" w:rsidRDefault="005878A6" w:rsidP="00FB27FE">
            <w:pPr>
              <w:pStyle w:val="TAL"/>
              <w:rPr>
                <w:rFonts w:eastAsia="SimSun"/>
              </w:rPr>
            </w:pPr>
            <w:r w:rsidRPr="00401CAC">
              <w:rPr>
                <w:rFonts w:eastAsia="SimSun"/>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15D6F472"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6C6D09" w14:textId="77777777" w:rsidR="005878A6" w:rsidRDefault="005878A6" w:rsidP="00FB27FE">
            <w:pPr>
              <w:pStyle w:val="TAC"/>
              <w:rPr>
                <w:rFonts w:eastAsia="SimSun"/>
                <w:lang w:val="fr-FR"/>
              </w:rPr>
            </w:pPr>
            <w:r>
              <w:rPr>
                <w:rFonts w:eastAsia="SimSun"/>
                <w:lang w:val="fr-FR"/>
              </w:rPr>
              <w:t>1/AL8</w:t>
            </w:r>
          </w:p>
        </w:tc>
      </w:tr>
      <w:tr w:rsidR="005878A6" w14:paraId="29806AD2"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80333AC" w14:textId="77777777" w:rsidR="005878A6" w:rsidRDefault="005878A6" w:rsidP="00FB27FE">
            <w:pPr>
              <w:pStyle w:val="TAL"/>
              <w:rPr>
                <w:rFonts w:eastAsia="SimSun"/>
                <w:lang w:val="fr-FR"/>
              </w:rPr>
            </w:pPr>
            <w:r>
              <w:rPr>
                <w:rFonts w:eastAsia="SimSun"/>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DE21C76" w14:textId="77777777" w:rsidR="005878A6" w:rsidRDefault="005878A6" w:rsidP="00FB27FE">
            <w:pPr>
              <w:pStyle w:val="TAL"/>
              <w:rPr>
                <w:rFonts w:eastAsia="SimSun"/>
                <w:lang w:val="fr-FR"/>
              </w:rPr>
            </w:pPr>
            <w:r>
              <w:rPr>
                <w:rFonts w:eastAsia="SimSun"/>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266A9F9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378B9E5" w14:textId="77777777" w:rsidR="005878A6" w:rsidRDefault="005878A6" w:rsidP="00FB27FE">
            <w:pPr>
              <w:pStyle w:val="TAC"/>
              <w:rPr>
                <w:rFonts w:eastAsia="SimSun"/>
                <w:lang w:val="fr-FR"/>
              </w:rPr>
            </w:pPr>
            <w:r>
              <w:rPr>
                <w:rFonts w:eastAsia="SimSun"/>
                <w:lang w:val="fr-FR"/>
              </w:rPr>
              <w:t>Type B</w:t>
            </w:r>
          </w:p>
        </w:tc>
      </w:tr>
      <w:tr w:rsidR="005878A6" w14:paraId="16B05EF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E8ED1F5"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196B6A" w14:textId="77777777" w:rsidR="005878A6" w:rsidRDefault="005878A6" w:rsidP="00FB27FE">
            <w:pPr>
              <w:pStyle w:val="TAL"/>
              <w:rPr>
                <w:rFonts w:eastAsia="SimSun"/>
                <w:lang w:val="fr-FR"/>
              </w:rPr>
            </w:pPr>
            <w:r>
              <w:rPr>
                <w:rFonts w:eastAsia="SimSun"/>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523A78F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83F125E" w14:textId="77777777" w:rsidR="005878A6" w:rsidRDefault="005878A6" w:rsidP="00FB27FE">
            <w:pPr>
              <w:pStyle w:val="TAC"/>
              <w:rPr>
                <w:rFonts w:eastAsia="SimSun"/>
                <w:lang w:val="fr-FR"/>
              </w:rPr>
            </w:pPr>
            <w:r>
              <w:rPr>
                <w:rFonts w:eastAsia="SimSun"/>
                <w:lang w:val="fr-FR"/>
              </w:rPr>
              <w:t>0</w:t>
            </w:r>
          </w:p>
        </w:tc>
      </w:tr>
      <w:tr w:rsidR="005878A6" w14:paraId="0714570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736FF4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3EBCAFD" w14:textId="77777777" w:rsidR="005878A6" w:rsidRDefault="005878A6" w:rsidP="00FB27FE">
            <w:pPr>
              <w:pStyle w:val="TAL"/>
              <w:rPr>
                <w:rFonts w:eastAsia="SimSun"/>
                <w:lang w:val="fr-FR"/>
              </w:rPr>
            </w:pPr>
            <w:r>
              <w:rPr>
                <w:rFonts w:eastAsia="SimSun"/>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7D72C57"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4CCFD0B" w14:textId="77777777" w:rsidR="005878A6" w:rsidRDefault="005878A6" w:rsidP="00FB27FE">
            <w:pPr>
              <w:pStyle w:val="TAC"/>
              <w:rPr>
                <w:rFonts w:eastAsia="SimSun"/>
                <w:lang w:val="fr-FR"/>
              </w:rPr>
            </w:pPr>
            <w:r>
              <w:rPr>
                <w:rFonts w:eastAsia="SimSun"/>
                <w:lang w:val="fr-FR"/>
              </w:rPr>
              <w:t>1</w:t>
            </w:r>
          </w:p>
        </w:tc>
      </w:tr>
      <w:tr w:rsidR="005878A6" w14:paraId="309FF76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25A8A3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67468EB" w14:textId="77777777" w:rsidR="005878A6" w:rsidRDefault="005878A6" w:rsidP="00FB27FE">
            <w:pPr>
              <w:pStyle w:val="TAL"/>
              <w:rPr>
                <w:rFonts w:eastAsia="SimSun"/>
                <w:lang w:val="fr-FR"/>
              </w:rPr>
            </w:pPr>
            <w:r>
              <w:rPr>
                <w:rFonts w:eastAsia="SimSun"/>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4AE9E785"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3C597" w14:textId="77777777" w:rsidR="005878A6" w:rsidRDefault="005878A6" w:rsidP="00FB27FE">
            <w:pPr>
              <w:pStyle w:val="TAC"/>
              <w:rPr>
                <w:rFonts w:eastAsia="SimSun"/>
                <w:lang w:val="fr-FR"/>
              </w:rPr>
            </w:pPr>
            <w:r>
              <w:rPr>
                <w:rFonts w:eastAsia="SimSun"/>
                <w:lang w:val="fr-FR"/>
              </w:rPr>
              <w:t>2</w:t>
            </w:r>
          </w:p>
        </w:tc>
      </w:tr>
      <w:tr w:rsidR="005878A6" w14:paraId="6AD8AD2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3E2806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3640D44" w14:textId="77777777" w:rsidR="005878A6" w:rsidRDefault="005878A6" w:rsidP="00FB27FE">
            <w:pPr>
              <w:pStyle w:val="TAL"/>
              <w:rPr>
                <w:rFonts w:eastAsia="SimSun"/>
                <w:lang w:val="fr-FR"/>
              </w:rPr>
            </w:pPr>
            <w:r>
              <w:rPr>
                <w:rFonts w:eastAsia="SimSun"/>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05D9F20"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AE7C05" w14:textId="77777777" w:rsidR="005878A6" w:rsidRDefault="005878A6" w:rsidP="00FB27FE">
            <w:pPr>
              <w:pStyle w:val="TAC"/>
              <w:rPr>
                <w:rFonts w:eastAsia="SimSun"/>
                <w:lang w:val="fr-FR"/>
              </w:rPr>
            </w:pPr>
            <w:r>
              <w:rPr>
                <w:rFonts w:eastAsia="SimSun"/>
                <w:lang w:val="fr-FR"/>
              </w:rPr>
              <w:t>1</w:t>
            </w:r>
          </w:p>
        </w:tc>
      </w:tr>
      <w:tr w:rsidR="005878A6" w14:paraId="704F749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7762C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0150300" w14:textId="77777777" w:rsidR="005878A6" w:rsidRDefault="005878A6" w:rsidP="00FB27FE">
            <w:pPr>
              <w:pStyle w:val="TAL"/>
              <w:rPr>
                <w:rFonts w:eastAsia="SimSun"/>
                <w:lang w:val="fr-FR"/>
              </w:rPr>
            </w:pPr>
            <w:r>
              <w:rPr>
                <w:rFonts w:eastAsia="SimSun"/>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6120CBE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3B1989" w14:textId="77777777" w:rsidR="005878A6" w:rsidRDefault="005878A6" w:rsidP="00FB27FE">
            <w:pPr>
              <w:pStyle w:val="TAC"/>
              <w:rPr>
                <w:rFonts w:eastAsia="SimSun"/>
                <w:lang w:val="fr-FR"/>
              </w:rPr>
            </w:pPr>
            <w:r>
              <w:rPr>
                <w:rFonts w:eastAsia="SimSun"/>
                <w:lang w:val="fr-FR"/>
              </w:rPr>
              <w:t>Static</w:t>
            </w:r>
          </w:p>
        </w:tc>
      </w:tr>
      <w:tr w:rsidR="005878A6" w14:paraId="4C9295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33873D6"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C0AE63" w14:textId="77777777" w:rsidR="005878A6" w:rsidRDefault="005878A6" w:rsidP="00FB27FE">
            <w:pPr>
              <w:pStyle w:val="TAL"/>
              <w:rPr>
                <w:rFonts w:eastAsia="SimSun"/>
                <w:lang w:val="fr-FR"/>
              </w:rPr>
            </w:pPr>
            <w:r>
              <w:rPr>
                <w:rFonts w:eastAsia="SimSun"/>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5EED70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BC9AFC" w14:textId="77777777" w:rsidR="005878A6" w:rsidRDefault="005878A6" w:rsidP="00FB27FE">
            <w:pPr>
              <w:pStyle w:val="TAC"/>
              <w:rPr>
                <w:rFonts w:eastAsia="SimSun"/>
                <w:lang w:val="fr-FR"/>
              </w:rPr>
            </w:pPr>
            <w:r>
              <w:rPr>
                <w:rFonts w:eastAsia="SimSun"/>
                <w:lang w:val="fr-FR"/>
              </w:rPr>
              <w:t>2</w:t>
            </w:r>
          </w:p>
        </w:tc>
      </w:tr>
      <w:tr w:rsidR="005878A6" w14:paraId="4163877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70F0AE"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DCE1230" w14:textId="77777777" w:rsidR="005878A6" w:rsidRDefault="005878A6" w:rsidP="00FB27FE">
            <w:pPr>
              <w:pStyle w:val="TAL"/>
              <w:rPr>
                <w:rFonts w:eastAsia="SimSun"/>
                <w:lang w:val="fr-FR"/>
              </w:rPr>
            </w:pPr>
            <w:r>
              <w:rPr>
                <w:rFonts w:eastAsia="SimSun"/>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259C802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ECFAEE" w14:textId="77777777" w:rsidR="005878A6" w:rsidRDefault="005878A6" w:rsidP="00FB27FE">
            <w:pPr>
              <w:pStyle w:val="TAC"/>
              <w:rPr>
                <w:rFonts w:eastAsia="SimSun"/>
                <w:lang w:val="fr-FR"/>
              </w:rPr>
            </w:pPr>
            <w:r>
              <w:rPr>
                <w:rFonts w:eastAsia="SimSun"/>
                <w:lang w:val="fr-FR"/>
              </w:rPr>
              <w:t>Type 0</w:t>
            </w:r>
          </w:p>
        </w:tc>
      </w:tr>
      <w:tr w:rsidR="005878A6" w14:paraId="1BB8902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25044E2"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C6F6079" w14:textId="77777777" w:rsidR="005878A6" w:rsidRDefault="005878A6" w:rsidP="00FB27FE">
            <w:pPr>
              <w:pStyle w:val="TAL"/>
              <w:rPr>
                <w:rFonts w:eastAsia="SimSun"/>
                <w:lang w:val="fr-FR"/>
              </w:rPr>
            </w:pPr>
            <w:r>
              <w:rPr>
                <w:rFonts w:eastAsia="SimSun"/>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7D50202"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BAF0E7" w14:textId="77777777" w:rsidR="005878A6" w:rsidRDefault="005878A6" w:rsidP="00FB27FE">
            <w:pPr>
              <w:pStyle w:val="TAC"/>
              <w:rPr>
                <w:rFonts w:eastAsia="SimSun"/>
                <w:lang w:val="fr-FR"/>
              </w:rPr>
            </w:pPr>
            <w:r>
              <w:rPr>
                <w:rFonts w:eastAsia="SimSun"/>
                <w:lang w:val="fr-FR" w:eastAsia="zh-CN"/>
              </w:rPr>
              <w:t>Config2</w:t>
            </w:r>
          </w:p>
        </w:tc>
      </w:tr>
      <w:tr w:rsidR="005878A6" w14:paraId="5489681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27F17E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C432A3"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71D76284"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EB50D8" w14:textId="77777777" w:rsidR="005878A6" w:rsidRDefault="005878A6" w:rsidP="00FB27FE">
            <w:pPr>
              <w:pStyle w:val="TAC"/>
              <w:rPr>
                <w:rFonts w:eastAsia="SimSun"/>
                <w:lang w:val="fr-FR"/>
              </w:rPr>
            </w:pPr>
            <w:r>
              <w:rPr>
                <w:rFonts w:eastAsia="SimSun"/>
                <w:lang w:val="fr-FR"/>
              </w:rPr>
              <w:t>Non-interleaved</w:t>
            </w:r>
          </w:p>
        </w:tc>
      </w:tr>
      <w:tr w:rsidR="005878A6" w14:paraId="163F91D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6A999D"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93E76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F219D01"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9124D9" w14:textId="77777777" w:rsidR="005878A6" w:rsidRDefault="005878A6" w:rsidP="00FB27FE">
            <w:pPr>
              <w:pStyle w:val="TAC"/>
              <w:rPr>
                <w:rFonts w:eastAsia="SimSun"/>
                <w:lang w:val="fr-FR"/>
              </w:rPr>
            </w:pPr>
            <w:r>
              <w:rPr>
                <w:rFonts w:eastAsia="SimSun"/>
                <w:lang w:val="fr-FR"/>
              </w:rPr>
              <w:t>N/A</w:t>
            </w:r>
          </w:p>
        </w:tc>
      </w:tr>
      <w:tr w:rsidR="005878A6" w14:paraId="5804FEB0" w14:textId="77777777" w:rsidTr="005878A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FCACC6F" w14:textId="77777777" w:rsidR="005878A6" w:rsidRDefault="005878A6" w:rsidP="00FB27FE">
            <w:pPr>
              <w:pStyle w:val="TAL"/>
              <w:rPr>
                <w:rFonts w:eastAsia="SimSun"/>
                <w:lang w:val="fr-FR"/>
              </w:rPr>
            </w:pPr>
            <w:r>
              <w:rPr>
                <w:rFonts w:eastAsia="SimSun"/>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211844F"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50D9734"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6E6AD3" w14:textId="77777777" w:rsidR="005878A6" w:rsidRDefault="005878A6" w:rsidP="00FB27FE">
            <w:pPr>
              <w:pStyle w:val="TAC"/>
              <w:rPr>
                <w:rFonts w:eastAsia="SimSun"/>
                <w:lang w:val="fr-FR"/>
              </w:rPr>
            </w:pPr>
            <w:r>
              <w:rPr>
                <w:rFonts w:eastAsia="SimSun"/>
                <w:lang w:val="fr-FR"/>
              </w:rPr>
              <w:t>Type 1</w:t>
            </w:r>
          </w:p>
        </w:tc>
      </w:tr>
      <w:tr w:rsidR="005878A6" w14:paraId="17EF066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2AB7E34"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1569AF" w14:textId="77777777" w:rsidR="005878A6" w:rsidRDefault="005878A6" w:rsidP="00FB27FE">
            <w:pPr>
              <w:pStyle w:val="TAL"/>
              <w:rPr>
                <w:rFonts w:eastAsia="SimSun"/>
                <w:lang w:val="fr-FR"/>
              </w:rPr>
            </w:pPr>
            <w:r>
              <w:rPr>
                <w:rFonts w:eastAsia="SimSun"/>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8841B6B"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1C9E3A" w14:textId="77777777" w:rsidR="005878A6" w:rsidRDefault="005878A6" w:rsidP="00FB27FE">
            <w:pPr>
              <w:pStyle w:val="TAC"/>
              <w:rPr>
                <w:rFonts w:eastAsia="SimSun"/>
                <w:lang w:val="fr-FR" w:eastAsia="zh-CN"/>
              </w:rPr>
            </w:pPr>
            <w:r>
              <w:rPr>
                <w:rFonts w:eastAsia="SimSun"/>
                <w:lang w:val="fr-FR" w:eastAsia="zh-CN"/>
              </w:rPr>
              <w:t>0</w:t>
            </w:r>
          </w:p>
        </w:tc>
      </w:tr>
      <w:tr w:rsidR="005878A6" w14:paraId="1081FABC"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7D5E733" w14:textId="77777777" w:rsidR="005878A6" w:rsidRDefault="005878A6" w:rsidP="00FB27FE">
            <w:pPr>
              <w:pStyle w:val="TAL"/>
              <w:rPr>
                <w:rFonts w:eastAsia="SimSun"/>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136F6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28A6E259"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5462EE6" w14:textId="77777777" w:rsidR="005878A6" w:rsidRDefault="005878A6" w:rsidP="00FB27FE">
            <w:pPr>
              <w:pStyle w:val="TAC"/>
              <w:rPr>
                <w:rFonts w:eastAsia="SimSun"/>
                <w:lang w:val="fr-FR"/>
              </w:rPr>
            </w:pPr>
            <w:r>
              <w:rPr>
                <w:rFonts w:eastAsia="SimSun"/>
                <w:lang w:val="fr-FR"/>
              </w:rPr>
              <w:t>1</w:t>
            </w:r>
          </w:p>
        </w:tc>
      </w:tr>
      <w:tr w:rsidR="005878A6" w14:paraId="2267CDD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57CB538" w14:textId="77777777" w:rsidR="005878A6" w:rsidRDefault="005878A6" w:rsidP="00FB27FE">
            <w:pPr>
              <w:pStyle w:val="TAL"/>
              <w:rPr>
                <w:rFonts w:eastAsia="SimSun"/>
                <w:lang w:val="en-US"/>
              </w:rPr>
            </w:pPr>
            <w:r>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C4104A6" w14:textId="77777777" w:rsidR="005878A6" w:rsidRDefault="005878A6" w:rsidP="00FB27FE">
            <w:pPr>
              <w:pStyle w:val="TAC"/>
              <w:rPr>
                <w:rFonts w:eastAsia="SimSun"/>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5C564E" w14:textId="77777777" w:rsidR="005878A6" w:rsidRDefault="005878A6" w:rsidP="00FB27FE">
            <w:pPr>
              <w:pStyle w:val="TAC"/>
              <w:rPr>
                <w:rFonts w:eastAsia="SimSun"/>
                <w:lang w:val="fr-FR" w:eastAsia="zh-CN"/>
              </w:rPr>
            </w:pPr>
            <w:r>
              <w:rPr>
                <w:rFonts w:eastAsia="SimSun"/>
                <w:lang w:val="fr-FR" w:eastAsia="zh-CN"/>
              </w:rPr>
              <w:t>8</w:t>
            </w:r>
          </w:p>
        </w:tc>
      </w:tr>
      <w:tr w:rsidR="005878A6" w14:paraId="4478DD8F" w14:textId="77777777" w:rsidTr="005878A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51AE32" w14:textId="77777777" w:rsid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6F9460E5" w14:textId="77777777" w:rsidR="005878A6" w:rsidRPr="00401CAC" w:rsidRDefault="005878A6"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A561BE5" w14:textId="77777777" w:rsidR="005878A6" w:rsidRPr="00401CAC" w:rsidRDefault="005878A6" w:rsidP="00FB27FE">
            <w:pPr>
              <w:pStyle w:val="TAC"/>
              <w:rPr>
                <w:rFonts w:eastAsia="SimSun"/>
                <w:lang w:eastAsia="zh-CN"/>
              </w:rPr>
            </w:pPr>
            <w:r w:rsidRPr="00401CAC">
              <w:rPr>
                <w:rFonts w:eastAsia="SimSun"/>
              </w:rPr>
              <w:t>Specific to each</w:t>
            </w:r>
            <w:r w:rsidRPr="00401CAC">
              <w:rPr>
                <w:rFonts w:eastAsia="SimSun"/>
                <w:lang w:eastAsia="zh-CN"/>
              </w:rPr>
              <w:t xml:space="preserve"> TDD</w:t>
            </w:r>
            <w:r w:rsidRPr="00401CAC">
              <w:rPr>
                <w:rFonts w:eastAsia="SimSun"/>
              </w:rPr>
              <w:t xml:space="preserve"> UL-DL pattern</w:t>
            </w:r>
            <w:r w:rsidRPr="00401CAC">
              <w:rPr>
                <w:rFonts w:eastAsia="SimSun"/>
                <w:lang w:eastAsia="zh-CN"/>
              </w:rPr>
              <w:t xml:space="preserve"> and as defined in Annex A.1.3</w:t>
            </w:r>
          </w:p>
        </w:tc>
      </w:tr>
    </w:tbl>
    <w:p w14:paraId="6BD887B8" w14:textId="77777777" w:rsidR="005878A6" w:rsidRDefault="005878A6" w:rsidP="005878A6">
      <w:pPr>
        <w:rPr>
          <w:rFonts w:eastAsia="SimSun"/>
        </w:rPr>
      </w:pPr>
    </w:p>
    <w:p w14:paraId="6CDB96B3" w14:textId="17753080" w:rsidR="005878A6" w:rsidRDefault="005878A6" w:rsidP="005878A6">
      <w:pPr>
        <w:pStyle w:val="TH"/>
      </w:pPr>
      <w:r>
        <w:lastRenderedPageBreak/>
        <w:t>Table 7.2.2.2.</w:t>
      </w:r>
      <w:r w:rsidR="00EB2E6A">
        <w:t>3</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86"/>
        <w:gridCol w:w="1136"/>
        <w:gridCol w:w="1176"/>
        <w:gridCol w:w="967"/>
        <w:gridCol w:w="1267"/>
        <w:gridCol w:w="1366"/>
        <w:gridCol w:w="1347"/>
        <w:gridCol w:w="597"/>
      </w:tblGrid>
      <w:tr w:rsidR="005878A6" w14:paraId="1F6D216F" w14:textId="77777777" w:rsidTr="005878A6">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3150C8"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F4D6F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E747BA"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B7726E"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ADA0DB"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00C28F" w14:textId="77777777" w:rsidR="005878A6" w:rsidRPr="00FB27FE" w:rsidRDefault="005878A6" w:rsidP="00FB27FE">
            <w:pPr>
              <w:pStyle w:val="TAH"/>
              <w:rPr>
                <w:rFonts w:eastAsia="SimSun"/>
                <w:b w:val="0"/>
                <w:lang w:val="fr-FR"/>
              </w:rPr>
            </w:pPr>
            <w:r w:rsidRPr="00B276A1">
              <w:rPr>
                <w:rFonts w:eastAsia="SimSun"/>
                <w:lang w:val="fr-FR"/>
              </w:rPr>
              <w:t>Propagation</w:t>
            </w:r>
          </w:p>
          <w:p w14:paraId="0734A8FE" w14:textId="77777777" w:rsidR="005878A6" w:rsidRPr="00FB27FE" w:rsidRDefault="005878A6" w:rsidP="00FB27FE">
            <w:pPr>
              <w:pStyle w:val="TAH"/>
              <w:rPr>
                <w:rFonts w:eastAsia="SimSun"/>
                <w:b w:val="0"/>
                <w:lang w:val="fr-FR"/>
              </w:rPr>
            </w:pPr>
            <w:r w:rsidRPr="00B276A1">
              <w:rPr>
                <w:rFonts w:eastAsia="SimSun"/>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43BEDD"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FDECAA" w14:textId="77777777" w:rsidR="005878A6" w:rsidRDefault="005878A6" w:rsidP="00FB27FE">
            <w:pPr>
              <w:pStyle w:val="TAH"/>
              <w:rPr>
                <w:rFonts w:eastAsia="SimSun"/>
                <w:lang w:val="fr-FR"/>
              </w:rPr>
            </w:pPr>
            <w:r>
              <w:rPr>
                <w:rFonts w:eastAsia="SimSun"/>
                <w:lang w:val="fr-FR"/>
              </w:rPr>
              <w:t>Reference value</w:t>
            </w:r>
          </w:p>
        </w:tc>
      </w:tr>
      <w:tr w:rsidR="005878A6" w14:paraId="59C1AB0D" w14:textId="77777777" w:rsidTr="005878A6">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A8537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732FB"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BA1D9"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CD36D"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7F56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D82F2"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56FA8" w14:textId="77777777" w:rsidR="005878A6" w:rsidRPr="00FB27FE" w:rsidRDefault="005878A6" w:rsidP="00FB27FE">
            <w:pPr>
              <w:pStyle w:val="TAH"/>
              <w:rPr>
                <w:rFonts w:eastAsia="SimSun"/>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94F88" w14:textId="77777777" w:rsidR="005878A6" w:rsidRDefault="005878A6" w:rsidP="00FB27FE">
            <w:pPr>
              <w:pStyle w:val="TAH"/>
              <w:rPr>
                <w:rFonts w:eastAsia="SimSun"/>
                <w:lang w:val="fr-FR"/>
              </w:rPr>
            </w:pPr>
            <w:r>
              <w:rPr>
                <w:rFonts w:eastAsia="SimSun"/>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CE389" w14:textId="77777777" w:rsidR="005878A6" w:rsidRDefault="005878A6" w:rsidP="00FB27FE">
            <w:pPr>
              <w:pStyle w:val="TAH"/>
              <w:rPr>
                <w:rFonts w:eastAsia="SimSun"/>
                <w:lang w:val="fr-FR"/>
              </w:rPr>
            </w:pPr>
            <w:r>
              <w:rPr>
                <w:rFonts w:eastAsia="SimSun"/>
                <w:lang w:val="fr-FR"/>
              </w:rPr>
              <w:t>SNR (dB)</w:t>
            </w:r>
          </w:p>
        </w:tc>
      </w:tr>
      <w:tr w:rsidR="005878A6" w14:paraId="6DC3E9E6" w14:textId="77777777" w:rsidTr="005878A6">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BF8F9" w14:textId="77777777" w:rsidR="005878A6" w:rsidRPr="00B276A1" w:rsidRDefault="005878A6" w:rsidP="00FB27FE">
            <w:pPr>
              <w:pStyle w:val="TAC"/>
              <w:rPr>
                <w:rFonts w:eastAsia="SimSun"/>
                <w:lang w:val="fr-FR"/>
              </w:rPr>
            </w:pPr>
            <w:r w:rsidRPr="00B276A1">
              <w:rPr>
                <w:rFonts w:eastAsia="SimSun"/>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B4DD6" w14:textId="378D2E41" w:rsidR="005878A6" w:rsidRPr="00B276A1" w:rsidRDefault="005878A6" w:rsidP="00FB27FE">
            <w:pPr>
              <w:pStyle w:val="TAC"/>
              <w:rPr>
                <w:rFonts w:eastAsia="SimSun"/>
                <w:lang w:val="fr-FR"/>
              </w:rPr>
            </w:pPr>
            <w:r w:rsidRPr="00FB27FE">
              <w:rPr>
                <w:rFonts w:eastAsia="SimSun"/>
                <w:lang w:val="fr-FR"/>
              </w:rPr>
              <w:t>R.PDSCH</w:t>
            </w:r>
            <w:r w:rsidRPr="00FB27FE">
              <w:rPr>
                <w:rFonts w:eastAsia="SimSun"/>
                <w:lang w:val="fr-FR" w:eastAsia="zh-CN"/>
              </w:rPr>
              <w:t>.</w:t>
            </w:r>
            <w:r w:rsidR="00041E9C" w:rsidRPr="00D10898">
              <w:rPr>
                <w:rFonts w:eastAsia="SimSun"/>
                <w:lang w:val="fr-FR"/>
              </w:rPr>
              <w:t xml:space="preserve"> 5-1.2</w:t>
            </w:r>
            <w:r w:rsidRPr="00B276A1">
              <w:rPr>
                <w:rFonts w:eastAsia="SimSun"/>
                <w:lang w:val="fr-FR"/>
              </w:rPr>
              <w:t xml:space="preserve"> </w:t>
            </w:r>
            <w:r w:rsidRPr="00FB27FE">
              <w:rPr>
                <w:rFonts w:eastAsia="SimSun"/>
                <w:lang w:val="fr-FR"/>
              </w:rPr>
              <w:t>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5DB72" w14:textId="77777777" w:rsidR="005878A6" w:rsidRPr="005878A6" w:rsidRDefault="005878A6" w:rsidP="00FB27FE">
            <w:pPr>
              <w:pStyle w:val="TAC"/>
              <w:rPr>
                <w:rFonts w:eastAsia="SimSun" w:cs="Arial"/>
                <w:lang w:val="fr-FR"/>
              </w:rPr>
            </w:pPr>
            <w:r w:rsidRPr="005878A6">
              <w:rPr>
                <w:rFonts w:eastAsia="SimSun"/>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04995" w14:textId="7724B177" w:rsidR="005878A6" w:rsidRPr="00B276A1" w:rsidRDefault="005878A6" w:rsidP="00FB27FE">
            <w:pPr>
              <w:pStyle w:val="TAC"/>
              <w:rPr>
                <w:rFonts w:eastAsia="SimSun"/>
                <w:lang w:val="fr-FR"/>
              </w:rPr>
            </w:pPr>
            <w:r w:rsidRPr="00FB27FE">
              <w:rPr>
                <w:rFonts w:eastAsia="SimSun"/>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39034" w14:textId="77777777" w:rsidR="005878A6" w:rsidRPr="005878A6" w:rsidRDefault="005878A6" w:rsidP="00FB27FE">
            <w:pPr>
              <w:pStyle w:val="TAC"/>
              <w:rPr>
                <w:rFonts w:eastAsia="SimSun" w:cs="Arial"/>
                <w:lang w:val="fr-FR"/>
              </w:rPr>
            </w:pPr>
            <w:r w:rsidRPr="005878A6">
              <w:rPr>
                <w:rFonts w:eastAsia="SimSun"/>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FE1C5" w14:textId="2BCA40B8" w:rsidR="005878A6" w:rsidRPr="00FB27FE" w:rsidRDefault="00CD6FC0" w:rsidP="00FB27FE">
            <w:pPr>
              <w:pStyle w:val="TAC"/>
              <w:rPr>
                <w:rFonts w:eastAsia="SimSun"/>
                <w:lang w:val="fr-FR"/>
              </w:rPr>
            </w:pPr>
            <w:r w:rsidRPr="00FE0D8F">
              <w:rPr>
                <w:rFonts w:eastAsia="SimSun"/>
                <w:lang w:val="fr-FR"/>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153C54" w14:textId="77777777" w:rsidR="005878A6" w:rsidRPr="00B276A1" w:rsidRDefault="005878A6" w:rsidP="00FB27FE">
            <w:pPr>
              <w:pStyle w:val="TAC"/>
              <w:rPr>
                <w:rFonts w:eastAsia="SimSun"/>
                <w:lang w:val="fr-FR"/>
              </w:rPr>
            </w:pPr>
            <w:r w:rsidRPr="00B276A1">
              <w:rPr>
                <w:rFonts w:eastAsia="SimSun"/>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81C70" w14:textId="77777777" w:rsidR="005878A6" w:rsidRDefault="005878A6" w:rsidP="00FB27FE">
            <w:pPr>
              <w:pStyle w:val="TAC"/>
              <w:rPr>
                <w:rFonts w:eastAsia="SimSun"/>
                <w:lang w:val="fr-FR"/>
              </w:rPr>
            </w:pPr>
            <w:r>
              <w:rPr>
                <w:rFonts w:eastAsia="SimSun"/>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7B7D2" w14:textId="74E34C61" w:rsidR="005878A6" w:rsidRDefault="00041E9C" w:rsidP="00FB27FE">
            <w:pPr>
              <w:pStyle w:val="TAC"/>
              <w:rPr>
                <w:rFonts w:eastAsia="SimSun"/>
                <w:lang w:val="fr-FR" w:eastAsia="zh-CN"/>
              </w:rPr>
            </w:pPr>
            <w:r>
              <w:rPr>
                <w:rFonts w:eastAsia="SimSun"/>
                <w:lang w:val="fr-FR" w:eastAsia="zh-CN"/>
              </w:rPr>
              <w:t>1.3</w:t>
            </w:r>
          </w:p>
        </w:tc>
      </w:tr>
    </w:tbl>
    <w:p w14:paraId="2D42AEBF" w14:textId="4E1756B0" w:rsidR="005878A6" w:rsidRDefault="005878A6" w:rsidP="005878A6">
      <w:pPr>
        <w:rPr>
          <w:rFonts w:eastAsia="SimSun"/>
          <w:lang w:eastAsia="zh-CN"/>
        </w:rPr>
      </w:pPr>
    </w:p>
    <w:p w14:paraId="2CA98FDB" w14:textId="77777777" w:rsidR="00E66045" w:rsidRPr="006F39FB" w:rsidRDefault="00E66045" w:rsidP="00A124DF">
      <w:pPr>
        <w:pStyle w:val="Heading5"/>
        <w:rPr>
          <w:rFonts w:eastAsia="SimSun"/>
        </w:rPr>
      </w:pPr>
      <w:bookmarkStart w:id="2469" w:name="_Toc106543388"/>
      <w:bookmarkStart w:id="2470" w:name="_Toc106737486"/>
      <w:bookmarkStart w:id="2471" w:name="_Toc107233253"/>
      <w:bookmarkStart w:id="2472" w:name="_Toc107234868"/>
      <w:bookmarkStart w:id="2473" w:name="_Toc107419838"/>
      <w:bookmarkStart w:id="2474" w:name="_Toc107477134"/>
      <w:bookmarkStart w:id="2475" w:name="_Toc114565991"/>
      <w:bookmarkStart w:id="2476" w:name="_Toc123936303"/>
      <w:bookmarkStart w:id="2477" w:name="_Toc124377318"/>
      <w:r w:rsidRPr="006F39FB">
        <w:rPr>
          <w:rFonts w:eastAsia="SimSun"/>
        </w:rPr>
        <w:t>7.2.2.2.4</w:t>
      </w:r>
      <w:r w:rsidRPr="006F39FB">
        <w:rPr>
          <w:rFonts w:eastAsia="SimSun"/>
          <w:lang w:eastAsia="zh-CN"/>
        </w:rPr>
        <w:tab/>
      </w:r>
      <w:r w:rsidRPr="006F39FB">
        <w:rPr>
          <w:rFonts w:eastAsia="SimSun"/>
        </w:rPr>
        <w:t>Minimum requirements for HST-DPS</w:t>
      </w:r>
      <w:bookmarkEnd w:id="2469"/>
      <w:bookmarkEnd w:id="2470"/>
      <w:bookmarkEnd w:id="2471"/>
      <w:bookmarkEnd w:id="2472"/>
      <w:bookmarkEnd w:id="2473"/>
      <w:bookmarkEnd w:id="2474"/>
      <w:bookmarkEnd w:id="2475"/>
      <w:bookmarkEnd w:id="2476"/>
      <w:bookmarkEnd w:id="2477"/>
    </w:p>
    <w:p w14:paraId="000094D0" w14:textId="77777777" w:rsidR="00E66045" w:rsidRPr="006F39FB" w:rsidRDefault="00E66045" w:rsidP="00E66045">
      <w:pPr>
        <w:rPr>
          <w:rFonts w:eastAsia="SimSun"/>
        </w:rPr>
      </w:pPr>
      <w:r w:rsidRPr="006F39FB">
        <w:rPr>
          <w:rFonts w:eastAsia="SimSun"/>
        </w:rPr>
        <w:t xml:space="preserve">The performance requirements are specified in </w:t>
      </w:r>
      <w:r w:rsidRPr="006F39FB">
        <w:rPr>
          <w:rFonts w:eastAsia="SimSun"/>
          <w:lang w:eastAsia="zh-CN"/>
        </w:rPr>
        <w:t>T</w:t>
      </w:r>
      <w:r w:rsidRPr="006F39FB">
        <w:rPr>
          <w:rFonts w:eastAsia="SimSun"/>
        </w:rPr>
        <w:t xml:space="preserve">able 7.2.2.2.4-3, with the addition of test parameters in </w:t>
      </w:r>
      <w:r w:rsidRPr="006F39FB">
        <w:rPr>
          <w:rFonts w:eastAsia="SimSun"/>
          <w:lang w:eastAsia="zh-CN"/>
        </w:rPr>
        <w:t>Table</w:t>
      </w:r>
      <w:r w:rsidRPr="006F39FB">
        <w:rPr>
          <w:rFonts w:eastAsia="SimSun"/>
        </w:rPr>
        <w:t xml:space="preserve"> 7.2.2.2.4-2 and the downlink physical channel setup according to </w:t>
      </w:r>
      <w:r w:rsidRPr="006F39FB">
        <w:rPr>
          <w:rFonts w:eastAsia="SimSun"/>
          <w:lang w:eastAsia="zh-CN"/>
        </w:rPr>
        <w:t>Annex C.5.1</w:t>
      </w:r>
      <w:r w:rsidRPr="006F39FB">
        <w:rPr>
          <w:rFonts w:eastAsia="SimSun"/>
        </w:rPr>
        <w:t>.</w:t>
      </w:r>
    </w:p>
    <w:p w14:paraId="31599148" w14:textId="77777777" w:rsidR="00E66045" w:rsidRPr="006F39FB" w:rsidRDefault="00E66045" w:rsidP="00E66045">
      <w:pPr>
        <w:rPr>
          <w:rFonts w:eastAsia="SimSun"/>
          <w:lang w:eastAsia="zh-CN"/>
        </w:rPr>
      </w:pPr>
      <w:r w:rsidRPr="006F39FB">
        <w:rPr>
          <w:rFonts w:eastAsia="SimSun"/>
        </w:rPr>
        <w:t>The test purpose</w:t>
      </w:r>
      <w:r w:rsidRPr="006F39FB">
        <w:rPr>
          <w:rFonts w:eastAsia="SimSun"/>
          <w:lang w:eastAsia="zh-CN"/>
        </w:rPr>
        <w:t>s</w:t>
      </w:r>
      <w:r w:rsidRPr="006F39FB">
        <w:rPr>
          <w:rFonts w:eastAsia="SimSun"/>
        </w:rPr>
        <w:t xml:space="preserve"> are specified in Table 7.2.2.2.4-1</w:t>
      </w:r>
      <w:r w:rsidRPr="006F39FB">
        <w:rPr>
          <w:rFonts w:eastAsia="SimSun"/>
          <w:lang w:eastAsia="zh-CN"/>
        </w:rPr>
        <w:t>.</w:t>
      </w:r>
    </w:p>
    <w:p w14:paraId="542746F5" w14:textId="77777777" w:rsidR="00E66045" w:rsidRPr="006F39FB" w:rsidRDefault="00E66045" w:rsidP="00A124DF">
      <w:pPr>
        <w:pStyle w:val="TH"/>
        <w:rPr>
          <w:rFonts w:eastAsia="SimSun"/>
        </w:rPr>
      </w:pPr>
      <w:r w:rsidRPr="006F39FB">
        <w:rPr>
          <w:rFonts w:eastAsia="SimSun"/>
        </w:rPr>
        <w:lastRenderedPageBreak/>
        <w:t>Table 7.2.2.2.4-1</w:t>
      </w:r>
      <w:r w:rsidRPr="006F39FB">
        <w:rPr>
          <w:rFonts w:eastAsia="SimSun"/>
          <w:lang w:eastAsia="zh-CN"/>
        </w:rPr>
        <w:t>:</w:t>
      </w:r>
      <w:r w:rsidRPr="006F39FB">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66045" w:rsidRPr="006F39FB" w14:paraId="7110294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01D9F76E" w14:textId="77777777" w:rsidR="00E66045" w:rsidRPr="006F39FB" w:rsidRDefault="00E66045" w:rsidP="008726BD">
            <w:pPr>
              <w:pStyle w:val="TAH"/>
              <w:rPr>
                <w:rFonts w:eastAsia="SimSun"/>
              </w:rPr>
            </w:pPr>
            <w:r w:rsidRPr="006F39FB">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21F5E2F2" w14:textId="77777777" w:rsidR="00E66045" w:rsidRPr="006F39FB" w:rsidRDefault="00E66045" w:rsidP="008726BD">
            <w:pPr>
              <w:pStyle w:val="TAH"/>
              <w:rPr>
                <w:rFonts w:eastAsia="SimSun"/>
              </w:rPr>
            </w:pPr>
            <w:r w:rsidRPr="006F39FB">
              <w:rPr>
                <w:rFonts w:eastAsia="SimSun"/>
              </w:rPr>
              <w:t>Test index</w:t>
            </w:r>
          </w:p>
        </w:tc>
      </w:tr>
      <w:tr w:rsidR="00E66045" w:rsidRPr="006F39FB" w14:paraId="79089FAB" w14:textId="77777777" w:rsidTr="00C946D7">
        <w:tc>
          <w:tcPr>
            <w:tcW w:w="4822" w:type="dxa"/>
            <w:tcBorders>
              <w:top w:val="single" w:sz="4" w:space="0" w:color="auto"/>
              <w:left w:val="single" w:sz="4" w:space="0" w:color="auto"/>
              <w:bottom w:val="single" w:sz="4" w:space="0" w:color="auto"/>
              <w:right w:val="single" w:sz="4" w:space="0" w:color="auto"/>
            </w:tcBorders>
            <w:hideMark/>
          </w:tcPr>
          <w:p w14:paraId="140D08C0" w14:textId="77777777" w:rsidR="00E66045" w:rsidRPr="006F39FB" w:rsidRDefault="00E66045" w:rsidP="008726BD">
            <w:pPr>
              <w:pStyle w:val="TAL"/>
              <w:rPr>
                <w:rFonts w:eastAsia="SimSun"/>
              </w:rPr>
            </w:pPr>
            <w:r w:rsidRPr="006F39FB">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31573CF" w14:textId="77777777" w:rsidR="00E66045" w:rsidRPr="006F39FB" w:rsidRDefault="00E66045" w:rsidP="008726BD">
            <w:pPr>
              <w:pStyle w:val="TAL"/>
              <w:rPr>
                <w:rFonts w:eastAsia="SimSun"/>
              </w:rPr>
            </w:pPr>
            <w:r w:rsidRPr="006F39FB">
              <w:rPr>
                <w:rFonts w:eastAsia="SimSun"/>
              </w:rPr>
              <w:t>1-1, 1-2</w:t>
            </w:r>
          </w:p>
        </w:tc>
      </w:tr>
    </w:tbl>
    <w:p w14:paraId="5AE24A4C" w14:textId="77777777" w:rsidR="00E66045" w:rsidRPr="006F39FB" w:rsidRDefault="00E66045" w:rsidP="00E66045">
      <w:pPr>
        <w:keepNext/>
        <w:keepLines/>
        <w:spacing w:after="0"/>
        <w:rPr>
          <w:rFonts w:ascii="Arial" w:eastAsia="SimSun" w:hAnsi="Arial"/>
          <w:sz w:val="18"/>
        </w:rPr>
      </w:pPr>
    </w:p>
    <w:p w14:paraId="36492418" w14:textId="77777777" w:rsidR="00E66045" w:rsidRPr="006F39FB" w:rsidRDefault="00E66045" w:rsidP="00A124DF">
      <w:pPr>
        <w:pStyle w:val="TH"/>
        <w:rPr>
          <w:rFonts w:eastAsia="SimSun"/>
        </w:rPr>
      </w:pPr>
      <w:r w:rsidRPr="006F39FB">
        <w:rPr>
          <w:rFonts w:eastAsia="SimSun"/>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846"/>
        <w:gridCol w:w="2290"/>
        <w:gridCol w:w="656"/>
        <w:gridCol w:w="2652"/>
      </w:tblGrid>
      <w:tr w:rsidR="00E66045" w:rsidRPr="006F39FB" w14:paraId="68826976" w14:textId="77777777" w:rsidTr="00C946D7">
        <w:trPr>
          <w:trHeight w:val="20"/>
        </w:trPr>
        <w:tc>
          <w:tcPr>
            <w:tcW w:w="0" w:type="auto"/>
            <w:gridSpan w:val="3"/>
            <w:shd w:val="clear" w:color="auto" w:fill="auto"/>
            <w:vAlign w:val="center"/>
            <w:hideMark/>
          </w:tcPr>
          <w:p w14:paraId="2EFA886F" w14:textId="77777777" w:rsidR="00E66045" w:rsidRPr="006F39FB" w:rsidRDefault="00E66045" w:rsidP="00A124DF">
            <w:pPr>
              <w:pStyle w:val="TAH"/>
              <w:rPr>
                <w:rFonts w:eastAsia="SimSun"/>
                <w:lang w:val="en-US" w:eastAsia="zh-CN"/>
              </w:rPr>
            </w:pPr>
            <w:bookmarkStart w:id="2478" w:name="_Hlk92186407"/>
            <w:r w:rsidRPr="006F39FB">
              <w:rPr>
                <w:rFonts w:eastAsia="SimSun"/>
                <w:lang w:eastAsia="zh-CN"/>
              </w:rPr>
              <w:lastRenderedPageBreak/>
              <w:t>Parameter</w:t>
            </w:r>
          </w:p>
        </w:tc>
        <w:tc>
          <w:tcPr>
            <w:tcW w:w="0" w:type="auto"/>
          </w:tcPr>
          <w:p w14:paraId="5C50CA63" w14:textId="77777777" w:rsidR="00E66045" w:rsidRPr="006F39FB" w:rsidRDefault="00E66045" w:rsidP="00A124DF">
            <w:pPr>
              <w:pStyle w:val="TAH"/>
              <w:rPr>
                <w:rFonts w:eastAsia="SimSun"/>
                <w:lang w:eastAsia="zh-CN"/>
              </w:rPr>
            </w:pPr>
            <w:r w:rsidRPr="006F39FB">
              <w:rPr>
                <w:rFonts w:eastAsia="SimSun"/>
                <w:lang w:eastAsia="zh-CN"/>
              </w:rPr>
              <w:t>Unit</w:t>
            </w:r>
          </w:p>
        </w:tc>
        <w:tc>
          <w:tcPr>
            <w:tcW w:w="0" w:type="auto"/>
            <w:shd w:val="clear" w:color="auto" w:fill="auto"/>
            <w:vAlign w:val="center"/>
            <w:hideMark/>
          </w:tcPr>
          <w:p w14:paraId="22711D6B" w14:textId="77777777" w:rsidR="00E66045" w:rsidRPr="006F39FB" w:rsidRDefault="00E66045" w:rsidP="00A124DF">
            <w:pPr>
              <w:pStyle w:val="TAH"/>
              <w:rPr>
                <w:rFonts w:eastAsia="SimSun"/>
                <w:lang w:val="en-US" w:eastAsia="zh-CN"/>
              </w:rPr>
            </w:pPr>
            <w:r w:rsidRPr="006F39FB">
              <w:rPr>
                <w:rFonts w:eastAsia="SimSun"/>
                <w:lang w:eastAsia="zh-CN"/>
              </w:rPr>
              <w:t>Value</w:t>
            </w:r>
          </w:p>
        </w:tc>
      </w:tr>
      <w:tr w:rsidR="00E66045" w:rsidRPr="006F39FB" w14:paraId="070E1B17" w14:textId="77777777" w:rsidTr="00C946D7">
        <w:trPr>
          <w:trHeight w:val="20"/>
        </w:trPr>
        <w:tc>
          <w:tcPr>
            <w:tcW w:w="0" w:type="auto"/>
            <w:gridSpan w:val="3"/>
            <w:shd w:val="clear" w:color="auto" w:fill="auto"/>
            <w:vAlign w:val="center"/>
            <w:hideMark/>
          </w:tcPr>
          <w:p w14:paraId="6E14BAAB" w14:textId="77777777" w:rsidR="00E66045" w:rsidRPr="006F39FB" w:rsidRDefault="00E66045" w:rsidP="00A124DF">
            <w:pPr>
              <w:pStyle w:val="TAL"/>
              <w:rPr>
                <w:rFonts w:eastAsia="SimSun"/>
                <w:lang w:val="en-US" w:eastAsia="zh-CN"/>
              </w:rPr>
            </w:pPr>
            <w:r w:rsidRPr="006F39FB">
              <w:rPr>
                <w:rFonts w:eastAsia="SimSun"/>
                <w:lang w:eastAsia="zh-CN"/>
              </w:rPr>
              <w:t>Duplex mode</w:t>
            </w:r>
          </w:p>
        </w:tc>
        <w:tc>
          <w:tcPr>
            <w:tcW w:w="0" w:type="auto"/>
          </w:tcPr>
          <w:p w14:paraId="2C4A140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0F0202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TDD</w:t>
            </w:r>
          </w:p>
        </w:tc>
      </w:tr>
      <w:tr w:rsidR="00E66045" w:rsidRPr="006F39FB" w14:paraId="1CBB66EF" w14:textId="77777777" w:rsidTr="00C946D7">
        <w:trPr>
          <w:trHeight w:val="20"/>
        </w:trPr>
        <w:tc>
          <w:tcPr>
            <w:tcW w:w="0" w:type="auto"/>
            <w:gridSpan w:val="3"/>
            <w:shd w:val="clear" w:color="auto" w:fill="auto"/>
            <w:vAlign w:val="center"/>
            <w:hideMark/>
          </w:tcPr>
          <w:p w14:paraId="4331E732" w14:textId="77777777" w:rsidR="00E66045" w:rsidRPr="006F39FB" w:rsidRDefault="00E66045" w:rsidP="00A124DF">
            <w:pPr>
              <w:pStyle w:val="TAL"/>
              <w:rPr>
                <w:rFonts w:eastAsia="SimSun"/>
                <w:lang w:val="en-US" w:eastAsia="zh-CN"/>
              </w:rPr>
            </w:pPr>
            <w:r w:rsidRPr="006F39FB">
              <w:rPr>
                <w:rFonts w:eastAsia="SimSun"/>
                <w:lang w:eastAsia="zh-CN"/>
              </w:rPr>
              <w:t>Active DL BWP index</w:t>
            </w:r>
          </w:p>
        </w:tc>
        <w:tc>
          <w:tcPr>
            <w:tcW w:w="0" w:type="auto"/>
          </w:tcPr>
          <w:p w14:paraId="6C7F3896"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7AAC10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36715A15" w14:textId="77777777" w:rsidTr="00C946D7">
        <w:trPr>
          <w:trHeight w:val="20"/>
        </w:trPr>
        <w:tc>
          <w:tcPr>
            <w:tcW w:w="0" w:type="auto"/>
            <w:shd w:val="clear" w:color="auto" w:fill="auto"/>
            <w:vAlign w:val="center"/>
            <w:hideMark/>
          </w:tcPr>
          <w:p w14:paraId="5C68A64E" w14:textId="77777777" w:rsidR="00E66045" w:rsidRPr="006F39FB" w:rsidRDefault="00E66045" w:rsidP="00A124DF">
            <w:pPr>
              <w:pStyle w:val="TAL"/>
              <w:rPr>
                <w:rFonts w:eastAsia="SimSun"/>
                <w:lang w:val="en-US" w:eastAsia="zh-CN"/>
              </w:rPr>
            </w:pPr>
            <w:r w:rsidRPr="006F39FB">
              <w:rPr>
                <w:rFonts w:eastAsia="SimSun"/>
                <w:lang w:eastAsia="zh-CN"/>
              </w:rPr>
              <w:t>PDCCH configuration</w:t>
            </w:r>
          </w:p>
        </w:tc>
        <w:tc>
          <w:tcPr>
            <w:tcW w:w="0" w:type="auto"/>
            <w:gridSpan w:val="2"/>
            <w:shd w:val="clear" w:color="auto" w:fill="auto"/>
            <w:vAlign w:val="center"/>
            <w:hideMark/>
          </w:tcPr>
          <w:p w14:paraId="35C0E31E" w14:textId="77777777" w:rsidR="00E66045" w:rsidRPr="006F39FB" w:rsidRDefault="00E66045" w:rsidP="00A124DF">
            <w:pPr>
              <w:pStyle w:val="TAL"/>
              <w:rPr>
                <w:rFonts w:eastAsia="SimSun"/>
                <w:lang w:val="en-US" w:eastAsia="zh-CN"/>
              </w:rPr>
            </w:pPr>
            <w:r w:rsidRPr="006F39FB">
              <w:rPr>
                <w:rFonts w:eastAsia="SimSun"/>
                <w:lang w:eastAsia="zh-CN"/>
              </w:rPr>
              <w:t>TCI state</w:t>
            </w:r>
          </w:p>
        </w:tc>
        <w:tc>
          <w:tcPr>
            <w:tcW w:w="0" w:type="auto"/>
          </w:tcPr>
          <w:p w14:paraId="43D5B52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7892E53D" w14:textId="04F476E9" w:rsidR="00E66045" w:rsidRPr="006F39FB" w:rsidRDefault="00E66045" w:rsidP="00A124DF">
            <w:pPr>
              <w:pStyle w:val="TAC"/>
              <w:rPr>
                <w:rFonts w:eastAsia="SimSun" w:cs="Arial"/>
                <w:szCs w:val="18"/>
                <w:lang w:val="en-US" w:eastAsia="zh-CN"/>
              </w:rPr>
            </w:pPr>
            <w:r w:rsidRPr="006F39FB">
              <w:rPr>
                <w:rFonts w:eastAsia="SimSun"/>
              </w:rPr>
              <w:t>Note 1</w:t>
            </w:r>
          </w:p>
        </w:tc>
      </w:tr>
      <w:tr w:rsidR="00E66045" w:rsidRPr="006F39FB" w14:paraId="7F9A6DF1" w14:textId="77777777" w:rsidTr="00C946D7">
        <w:trPr>
          <w:trHeight w:val="20"/>
        </w:trPr>
        <w:tc>
          <w:tcPr>
            <w:tcW w:w="0" w:type="auto"/>
            <w:vMerge w:val="restart"/>
            <w:shd w:val="clear" w:color="auto" w:fill="auto"/>
            <w:vAlign w:val="center"/>
            <w:hideMark/>
          </w:tcPr>
          <w:p w14:paraId="3599BA76" w14:textId="77777777" w:rsidR="00E66045" w:rsidRPr="006F39FB" w:rsidRDefault="00E66045" w:rsidP="00A124DF">
            <w:pPr>
              <w:pStyle w:val="TAL"/>
              <w:rPr>
                <w:rFonts w:eastAsia="SimSun"/>
                <w:lang w:val="en-US" w:eastAsia="zh-CN"/>
              </w:rPr>
            </w:pPr>
            <w:r w:rsidRPr="006F39FB">
              <w:rPr>
                <w:rFonts w:eastAsia="SimSun"/>
                <w:lang w:eastAsia="zh-CN"/>
              </w:rPr>
              <w:t>PDSCH configuration</w:t>
            </w:r>
          </w:p>
        </w:tc>
        <w:tc>
          <w:tcPr>
            <w:tcW w:w="0" w:type="auto"/>
            <w:gridSpan w:val="2"/>
            <w:shd w:val="clear" w:color="auto" w:fill="auto"/>
            <w:vAlign w:val="center"/>
            <w:hideMark/>
          </w:tcPr>
          <w:p w14:paraId="65930ABF" w14:textId="77777777" w:rsidR="00E66045" w:rsidRPr="006F39FB" w:rsidRDefault="00E66045" w:rsidP="00A124DF">
            <w:pPr>
              <w:pStyle w:val="TAL"/>
              <w:rPr>
                <w:rFonts w:eastAsia="SimSun"/>
                <w:lang w:val="en-US" w:eastAsia="zh-CN"/>
              </w:rPr>
            </w:pPr>
            <w:r w:rsidRPr="006F39FB">
              <w:rPr>
                <w:rFonts w:eastAsia="SimSun"/>
                <w:lang w:eastAsia="zh-CN"/>
              </w:rPr>
              <w:t>Mapping type</w:t>
            </w:r>
          </w:p>
        </w:tc>
        <w:tc>
          <w:tcPr>
            <w:tcW w:w="0" w:type="auto"/>
          </w:tcPr>
          <w:p w14:paraId="55101EF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6810B46"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A</w:t>
            </w:r>
          </w:p>
        </w:tc>
      </w:tr>
      <w:tr w:rsidR="00E66045" w:rsidRPr="006F39FB" w14:paraId="6351B5B9" w14:textId="77777777" w:rsidTr="00C946D7">
        <w:trPr>
          <w:trHeight w:val="20"/>
        </w:trPr>
        <w:tc>
          <w:tcPr>
            <w:tcW w:w="0" w:type="auto"/>
            <w:vMerge/>
            <w:vAlign w:val="center"/>
            <w:hideMark/>
          </w:tcPr>
          <w:p w14:paraId="6278BDD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18EFA6" w14:textId="77777777" w:rsidR="00E66045" w:rsidRPr="006F39FB" w:rsidRDefault="00E66045" w:rsidP="00A124DF">
            <w:pPr>
              <w:pStyle w:val="TAL"/>
              <w:rPr>
                <w:rFonts w:eastAsia="SimSun"/>
                <w:lang w:val="en-US" w:eastAsia="zh-CN"/>
              </w:rPr>
            </w:pPr>
            <w:r w:rsidRPr="006F39FB">
              <w:rPr>
                <w:rFonts w:eastAsia="SimSun"/>
                <w:lang w:eastAsia="zh-CN"/>
              </w:rPr>
              <w:t>k0</w:t>
            </w:r>
          </w:p>
        </w:tc>
        <w:tc>
          <w:tcPr>
            <w:tcW w:w="0" w:type="auto"/>
          </w:tcPr>
          <w:p w14:paraId="50AE92C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4412C6A"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0</w:t>
            </w:r>
          </w:p>
        </w:tc>
      </w:tr>
      <w:tr w:rsidR="00E66045" w:rsidRPr="006F39FB" w14:paraId="52E7D5AC" w14:textId="77777777" w:rsidTr="00C946D7">
        <w:trPr>
          <w:trHeight w:val="20"/>
        </w:trPr>
        <w:tc>
          <w:tcPr>
            <w:tcW w:w="0" w:type="auto"/>
            <w:vMerge/>
            <w:vAlign w:val="center"/>
            <w:hideMark/>
          </w:tcPr>
          <w:p w14:paraId="50B564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9DE8594" w14:textId="77777777" w:rsidR="00E66045" w:rsidRPr="006F39FB" w:rsidRDefault="00E66045" w:rsidP="00A124DF">
            <w:pPr>
              <w:pStyle w:val="TAL"/>
              <w:rPr>
                <w:rFonts w:eastAsia="SimSun"/>
                <w:lang w:val="en-US" w:eastAsia="zh-CN"/>
              </w:rPr>
            </w:pPr>
            <w:r w:rsidRPr="006F39FB">
              <w:rPr>
                <w:rFonts w:eastAsia="SimSun"/>
                <w:lang w:eastAsia="zh-CN"/>
              </w:rPr>
              <w:t>Starting symbol (S)</w:t>
            </w:r>
          </w:p>
        </w:tc>
        <w:tc>
          <w:tcPr>
            <w:tcW w:w="0" w:type="auto"/>
          </w:tcPr>
          <w:p w14:paraId="48B7663E"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EDA2C72"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62F73720" w14:textId="77777777" w:rsidTr="00C946D7">
        <w:trPr>
          <w:trHeight w:val="20"/>
        </w:trPr>
        <w:tc>
          <w:tcPr>
            <w:tcW w:w="0" w:type="auto"/>
            <w:vMerge/>
            <w:vAlign w:val="center"/>
            <w:hideMark/>
          </w:tcPr>
          <w:p w14:paraId="22FD1388"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1E31F65" w14:textId="77777777" w:rsidR="00E66045" w:rsidRPr="006F39FB" w:rsidRDefault="00E66045" w:rsidP="00A124DF">
            <w:pPr>
              <w:pStyle w:val="TAL"/>
              <w:rPr>
                <w:rFonts w:eastAsia="SimSun"/>
                <w:lang w:val="en-US" w:eastAsia="zh-CN"/>
              </w:rPr>
            </w:pPr>
            <w:r w:rsidRPr="006F39FB">
              <w:rPr>
                <w:rFonts w:eastAsia="SimSun"/>
                <w:lang w:eastAsia="zh-CN"/>
              </w:rPr>
              <w:t>Length (L)</w:t>
            </w:r>
          </w:p>
        </w:tc>
        <w:tc>
          <w:tcPr>
            <w:tcW w:w="0" w:type="auto"/>
          </w:tcPr>
          <w:p w14:paraId="6138617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B003B7E"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Specific to each Reference channel</w:t>
            </w:r>
          </w:p>
        </w:tc>
      </w:tr>
      <w:tr w:rsidR="00E66045" w:rsidRPr="006F39FB" w14:paraId="0DE559BC" w14:textId="77777777" w:rsidTr="00C946D7">
        <w:trPr>
          <w:trHeight w:val="20"/>
        </w:trPr>
        <w:tc>
          <w:tcPr>
            <w:tcW w:w="0" w:type="auto"/>
            <w:vMerge/>
            <w:vAlign w:val="center"/>
            <w:hideMark/>
          </w:tcPr>
          <w:p w14:paraId="410AA51C"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06CFEE2" w14:textId="77777777" w:rsidR="00E66045" w:rsidRPr="006F39FB" w:rsidRDefault="00E66045" w:rsidP="00A124DF">
            <w:pPr>
              <w:pStyle w:val="TAL"/>
              <w:rPr>
                <w:rFonts w:eastAsia="SimSun"/>
                <w:lang w:val="en-US" w:eastAsia="zh-CN"/>
              </w:rPr>
            </w:pPr>
            <w:r w:rsidRPr="006F39FB">
              <w:rPr>
                <w:rFonts w:eastAsia="SimSun"/>
                <w:lang w:eastAsia="zh-CN"/>
              </w:rPr>
              <w:t>PDSCH aggregation factor</w:t>
            </w:r>
          </w:p>
        </w:tc>
        <w:tc>
          <w:tcPr>
            <w:tcW w:w="0" w:type="auto"/>
          </w:tcPr>
          <w:p w14:paraId="007B0A88"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0B4FC280"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tr w:rsidR="00E66045" w:rsidRPr="006F39FB" w14:paraId="259EFF66" w14:textId="77777777" w:rsidTr="00C946D7">
        <w:trPr>
          <w:trHeight w:val="20"/>
        </w:trPr>
        <w:tc>
          <w:tcPr>
            <w:tcW w:w="0" w:type="auto"/>
            <w:vMerge/>
            <w:vAlign w:val="center"/>
            <w:hideMark/>
          </w:tcPr>
          <w:p w14:paraId="32B026E0"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AD02998" w14:textId="77777777" w:rsidR="00E66045" w:rsidRPr="006F39FB" w:rsidRDefault="00E66045" w:rsidP="00A124DF">
            <w:pPr>
              <w:pStyle w:val="TAL"/>
              <w:rPr>
                <w:rFonts w:eastAsia="SimSun"/>
                <w:lang w:val="en-US" w:eastAsia="zh-CN"/>
              </w:rPr>
            </w:pPr>
            <w:r w:rsidRPr="006F39FB">
              <w:rPr>
                <w:rFonts w:eastAsia="SimSun"/>
                <w:lang w:eastAsia="zh-CN"/>
              </w:rPr>
              <w:t>PRB bundling type</w:t>
            </w:r>
          </w:p>
        </w:tc>
        <w:tc>
          <w:tcPr>
            <w:tcW w:w="0" w:type="auto"/>
          </w:tcPr>
          <w:p w14:paraId="0ED86F9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03ED5DB"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Static</w:t>
            </w:r>
          </w:p>
        </w:tc>
      </w:tr>
      <w:tr w:rsidR="00E66045" w:rsidRPr="006F39FB" w14:paraId="0997CA3A" w14:textId="77777777" w:rsidTr="00C946D7">
        <w:trPr>
          <w:trHeight w:val="20"/>
        </w:trPr>
        <w:tc>
          <w:tcPr>
            <w:tcW w:w="0" w:type="auto"/>
            <w:vMerge/>
            <w:vAlign w:val="center"/>
            <w:hideMark/>
          </w:tcPr>
          <w:p w14:paraId="5FB8BD2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4D3DD2EE" w14:textId="77777777" w:rsidR="00E66045" w:rsidRPr="006F39FB" w:rsidRDefault="00E66045" w:rsidP="00A124DF">
            <w:pPr>
              <w:pStyle w:val="TAL"/>
              <w:rPr>
                <w:rFonts w:eastAsia="SimSun"/>
                <w:lang w:val="en-US" w:eastAsia="zh-CN"/>
              </w:rPr>
            </w:pPr>
            <w:r w:rsidRPr="006F39FB">
              <w:rPr>
                <w:rFonts w:eastAsia="SimSun"/>
                <w:lang w:eastAsia="zh-CN"/>
              </w:rPr>
              <w:t>PRB bundling size</w:t>
            </w:r>
          </w:p>
        </w:tc>
        <w:tc>
          <w:tcPr>
            <w:tcW w:w="0" w:type="auto"/>
          </w:tcPr>
          <w:p w14:paraId="57D1CE60"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6E71184"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13626985" w14:textId="77777777" w:rsidTr="00C946D7">
        <w:trPr>
          <w:trHeight w:val="20"/>
        </w:trPr>
        <w:tc>
          <w:tcPr>
            <w:tcW w:w="0" w:type="auto"/>
            <w:vMerge/>
            <w:vAlign w:val="center"/>
            <w:hideMark/>
          </w:tcPr>
          <w:p w14:paraId="1F35BB4F"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B5F8DEE" w14:textId="77777777" w:rsidR="00E66045" w:rsidRPr="006F39FB" w:rsidRDefault="00E66045" w:rsidP="00A124DF">
            <w:pPr>
              <w:pStyle w:val="TAL"/>
              <w:rPr>
                <w:rFonts w:eastAsia="SimSun"/>
                <w:lang w:val="en-US" w:eastAsia="zh-CN"/>
              </w:rPr>
            </w:pPr>
            <w:r w:rsidRPr="006F39FB">
              <w:rPr>
                <w:rFonts w:eastAsia="SimSun"/>
                <w:lang w:eastAsia="zh-CN"/>
              </w:rPr>
              <w:t>Resource allocation type</w:t>
            </w:r>
          </w:p>
        </w:tc>
        <w:tc>
          <w:tcPr>
            <w:tcW w:w="0" w:type="auto"/>
          </w:tcPr>
          <w:p w14:paraId="4BD4C132"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C047DFF"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0</w:t>
            </w:r>
          </w:p>
        </w:tc>
      </w:tr>
      <w:tr w:rsidR="00E66045" w:rsidRPr="006F39FB" w14:paraId="6E9257E0" w14:textId="77777777" w:rsidTr="00C946D7">
        <w:trPr>
          <w:trHeight w:val="20"/>
        </w:trPr>
        <w:tc>
          <w:tcPr>
            <w:tcW w:w="0" w:type="auto"/>
            <w:vMerge/>
            <w:vAlign w:val="center"/>
            <w:hideMark/>
          </w:tcPr>
          <w:p w14:paraId="4176CA8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544E4F5" w14:textId="77777777" w:rsidR="00E66045" w:rsidRPr="006F39FB" w:rsidRDefault="00E66045" w:rsidP="00A124DF">
            <w:pPr>
              <w:pStyle w:val="TAL"/>
              <w:rPr>
                <w:rFonts w:eastAsia="SimSun"/>
                <w:lang w:val="en-US" w:eastAsia="zh-CN"/>
              </w:rPr>
            </w:pPr>
            <w:r w:rsidRPr="006F39FB">
              <w:rPr>
                <w:rFonts w:eastAsia="SimSun"/>
                <w:lang w:eastAsia="zh-CN"/>
              </w:rPr>
              <w:t>RBG size</w:t>
            </w:r>
          </w:p>
        </w:tc>
        <w:tc>
          <w:tcPr>
            <w:tcW w:w="0" w:type="auto"/>
          </w:tcPr>
          <w:p w14:paraId="3F102FCB"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B065FB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Config2</w:t>
            </w:r>
          </w:p>
        </w:tc>
      </w:tr>
      <w:tr w:rsidR="00E66045" w:rsidRPr="006F39FB" w14:paraId="7A406F07" w14:textId="77777777" w:rsidTr="00C946D7">
        <w:trPr>
          <w:trHeight w:val="20"/>
        </w:trPr>
        <w:tc>
          <w:tcPr>
            <w:tcW w:w="0" w:type="auto"/>
            <w:vMerge/>
            <w:vAlign w:val="center"/>
            <w:hideMark/>
          </w:tcPr>
          <w:p w14:paraId="7F422455"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778C9BD" w14:textId="77777777" w:rsidR="00E66045" w:rsidRPr="006F39FB" w:rsidRDefault="00E66045" w:rsidP="00A124DF">
            <w:pPr>
              <w:pStyle w:val="TAL"/>
              <w:rPr>
                <w:rFonts w:eastAsia="SimSun"/>
                <w:lang w:val="en-US" w:eastAsia="zh-CN"/>
              </w:rPr>
            </w:pPr>
            <w:r w:rsidRPr="006F39FB">
              <w:rPr>
                <w:rFonts w:eastAsia="SimSun"/>
                <w:lang w:eastAsia="zh-CN"/>
              </w:rPr>
              <w:t>VRB-to-PRB mapping type</w:t>
            </w:r>
          </w:p>
        </w:tc>
        <w:tc>
          <w:tcPr>
            <w:tcW w:w="0" w:type="auto"/>
          </w:tcPr>
          <w:p w14:paraId="5FE0310C"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36C68DF3"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Non-interleaved</w:t>
            </w:r>
          </w:p>
        </w:tc>
      </w:tr>
      <w:tr w:rsidR="00E66045" w:rsidRPr="006F39FB" w14:paraId="6AD54FC5" w14:textId="77777777" w:rsidTr="00C946D7">
        <w:trPr>
          <w:trHeight w:val="20"/>
        </w:trPr>
        <w:tc>
          <w:tcPr>
            <w:tcW w:w="0" w:type="auto"/>
            <w:vMerge/>
            <w:vAlign w:val="center"/>
            <w:hideMark/>
          </w:tcPr>
          <w:p w14:paraId="14F051E3"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2822C22" w14:textId="77777777" w:rsidR="00E66045" w:rsidRPr="006F39FB" w:rsidRDefault="00E66045" w:rsidP="00A124DF">
            <w:pPr>
              <w:pStyle w:val="TAL"/>
              <w:rPr>
                <w:rFonts w:eastAsia="SimSun"/>
                <w:lang w:val="en-US" w:eastAsia="zh-CN"/>
              </w:rPr>
            </w:pPr>
            <w:r w:rsidRPr="006F39FB">
              <w:rPr>
                <w:rFonts w:eastAsia="SimSun"/>
                <w:lang w:eastAsia="zh-CN"/>
              </w:rPr>
              <w:t>VRB-to-PRB mapping interleaver bundle size</w:t>
            </w:r>
          </w:p>
        </w:tc>
        <w:tc>
          <w:tcPr>
            <w:tcW w:w="0" w:type="auto"/>
          </w:tcPr>
          <w:p w14:paraId="36E3F6C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62803099"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N/A</w:t>
            </w:r>
          </w:p>
        </w:tc>
      </w:tr>
      <w:tr w:rsidR="00E66045" w:rsidRPr="006F39FB" w14:paraId="5DFAD4DC" w14:textId="77777777" w:rsidTr="00C946D7">
        <w:trPr>
          <w:trHeight w:val="20"/>
        </w:trPr>
        <w:tc>
          <w:tcPr>
            <w:tcW w:w="0" w:type="auto"/>
            <w:vMerge/>
            <w:vAlign w:val="center"/>
          </w:tcPr>
          <w:p w14:paraId="146231E1"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tcPr>
          <w:p w14:paraId="16203B37" w14:textId="77777777" w:rsidR="00E66045" w:rsidRPr="006F39FB" w:rsidRDefault="00E66045" w:rsidP="00A124DF">
            <w:pPr>
              <w:pStyle w:val="TAL"/>
              <w:rPr>
                <w:rFonts w:eastAsia="SimSun"/>
                <w:lang w:eastAsia="zh-CN"/>
              </w:rPr>
            </w:pPr>
            <w:r w:rsidRPr="006F39FB">
              <w:rPr>
                <w:rFonts w:eastAsia="SimSun"/>
              </w:rPr>
              <w:t>TCI state</w:t>
            </w:r>
          </w:p>
        </w:tc>
        <w:tc>
          <w:tcPr>
            <w:tcW w:w="0" w:type="auto"/>
          </w:tcPr>
          <w:p w14:paraId="6D8C627A"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DAAD6AF" w14:textId="77777777" w:rsidR="00E66045" w:rsidRPr="006F39FB" w:rsidRDefault="00E66045" w:rsidP="00A124DF">
            <w:pPr>
              <w:pStyle w:val="TAC"/>
              <w:rPr>
                <w:rFonts w:eastAsia="SimSun" w:cs="Arial"/>
                <w:szCs w:val="18"/>
                <w:lang w:eastAsia="zh-CN"/>
              </w:rPr>
            </w:pPr>
            <w:r w:rsidRPr="006F39FB">
              <w:rPr>
                <w:rFonts w:eastAsia="SimSun"/>
              </w:rPr>
              <w:t>Note 1</w:t>
            </w:r>
          </w:p>
        </w:tc>
      </w:tr>
      <w:tr w:rsidR="00E66045" w:rsidRPr="006F39FB" w14:paraId="410EFB98" w14:textId="77777777" w:rsidTr="00C946D7">
        <w:trPr>
          <w:trHeight w:val="20"/>
        </w:trPr>
        <w:tc>
          <w:tcPr>
            <w:tcW w:w="0" w:type="auto"/>
            <w:vMerge w:val="restart"/>
            <w:shd w:val="clear" w:color="auto" w:fill="auto"/>
            <w:vAlign w:val="center"/>
            <w:hideMark/>
          </w:tcPr>
          <w:p w14:paraId="7AC4DB3A" w14:textId="77777777" w:rsidR="00E66045" w:rsidRPr="006F39FB" w:rsidRDefault="00E66045" w:rsidP="00A124DF">
            <w:pPr>
              <w:pStyle w:val="TAL"/>
              <w:rPr>
                <w:rFonts w:eastAsia="SimSun"/>
                <w:lang w:val="en-US" w:eastAsia="zh-CN"/>
              </w:rPr>
            </w:pPr>
            <w:r w:rsidRPr="006F39FB">
              <w:rPr>
                <w:rFonts w:eastAsia="SimSun"/>
                <w:lang w:eastAsia="zh-CN"/>
              </w:rPr>
              <w:t>PDSCH DMRS configuration</w:t>
            </w:r>
          </w:p>
        </w:tc>
        <w:tc>
          <w:tcPr>
            <w:tcW w:w="0" w:type="auto"/>
            <w:gridSpan w:val="2"/>
            <w:shd w:val="clear" w:color="auto" w:fill="auto"/>
            <w:vAlign w:val="center"/>
            <w:hideMark/>
          </w:tcPr>
          <w:p w14:paraId="6D1B4212" w14:textId="77777777" w:rsidR="00E66045" w:rsidRPr="006F39FB" w:rsidRDefault="00E66045" w:rsidP="00A124DF">
            <w:pPr>
              <w:pStyle w:val="TAL"/>
              <w:rPr>
                <w:rFonts w:eastAsia="SimSun"/>
                <w:lang w:val="en-US" w:eastAsia="zh-CN"/>
              </w:rPr>
            </w:pPr>
            <w:r w:rsidRPr="006F39FB">
              <w:rPr>
                <w:rFonts w:eastAsia="SimSun"/>
                <w:lang w:eastAsia="zh-CN"/>
              </w:rPr>
              <w:t>DMRS Type</w:t>
            </w:r>
          </w:p>
        </w:tc>
        <w:tc>
          <w:tcPr>
            <w:tcW w:w="0" w:type="auto"/>
          </w:tcPr>
          <w:p w14:paraId="49C28C13"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47847F28"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Type 1</w:t>
            </w:r>
          </w:p>
        </w:tc>
      </w:tr>
      <w:tr w:rsidR="00E66045" w:rsidRPr="006F39FB" w14:paraId="6B9938D2" w14:textId="77777777" w:rsidTr="00C946D7">
        <w:trPr>
          <w:trHeight w:val="20"/>
        </w:trPr>
        <w:tc>
          <w:tcPr>
            <w:tcW w:w="0" w:type="auto"/>
            <w:vMerge/>
            <w:vAlign w:val="center"/>
            <w:hideMark/>
          </w:tcPr>
          <w:p w14:paraId="76D6DCCB"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BE14B23" w14:textId="77777777" w:rsidR="00E66045" w:rsidRPr="006F39FB" w:rsidRDefault="00E66045" w:rsidP="00A124DF">
            <w:pPr>
              <w:pStyle w:val="TAL"/>
              <w:rPr>
                <w:rFonts w:eastAsia="SimSun"/>
                <w:lang w:val="en-US" w:eastAsia="zh-CN"/>
              </w:rPr>
            </w:pPr>
            <w:r w:rsidRPr="006F39FB">
              <w:rPr>
                <w:rFonts w:eastAsia="SimSun"/>
                <w:lang w:eastAsia="zh-CN"/>
              </w:rPr>
              <w:t>Number of additional DMRS</w:t>
            </w:r>
          </w:p>
        </w:tc>
        <w:tc>
          <w:tcPr>
            <w:tcW w:w="0" w:type="auto"/>
          </w:tcPr>
          <w:p w14:paraId="7D0C4D0F"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5BF5465D"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2</w:t>
            </w:r>
          </w:p>
        </w:tc>
      </w:tr>
      <w:tr w:rsidR="00E66045" w:rsidRPr="006F39FB" w14:paraId="69140CCC" w14:textId="77777777" w:rsidTr="00C946D7">
        <w:trPr>
          <w:trHeight w:val="20"/>
        </w:trPr>
        <w:tc>
          <w:tcPr>
            <w:tcW w:w="0" w:type="auto"/>
            <w:vMerge/>
            <w:vAlign w:val="center"/>
            <w:hideMark/>
          </w:tcPr>
          <w:p w14:paraId="7025C4BA" w14:textId="77777777" w:rsidR="00E66045" w:rsidRPr="006F39FB" w:rsidRDefault="00E66045" w:rsidP="00C946D7">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73F8F7E5" w14:textId="77777777" w:rsidR="00E66045" w:rsidRPr="006F39FB" w:rsidRDefault="00E66045" w:rsidP="00A124DF">
            <w:pPr>
              <w:pStyle w:val="TAL"/>
              <w:rPr>
                <w:rFonts w:eastAsia="SimSun"/>
                <w:lang w:val="en-US" w:eastAsia="zh-CN"/>
              </w:rPr>
            </w:pPr>
            <w:r w:rsidRPr="006F39FB">
              <w:rPr>
                <w:rFonts w:eastAsia="SimSun"/>
                <w:lang w:eastAsia="zh-CN"/>
              </w:rPr>
              <w:t>Maximum number of OFDM symbols for DL front loaded DMRS</w:t>
            </w:r>
          </w:p>
        </w:tc>
        <w:tc>
          <w:tcPr>
            <w:tcW w:w="0" w:type="auto"/>
          </w:tcPr>
          <w:p w14:paraId="314B14C9" w14:textId="77777777" w:rsidR="00E66045" w:rsidRPr="006F39FB" w:rsidRDefault="00E66045" w:rsidP="00A124DF">
            <w:pPr>
              <w:pStyle w:val="TAC"/>
              <w:rPr>
                <w:rFonts w:eastAsia="SimSun"/>
                <w:lang w:val="en-US" w:eastAsia="zh-CN"/>
              </w:rPr>
            </w:pPr>
          </w:p>
        </w:tc>
        <w:tc>
          <w:tcPr>
            <w:tcW w:w="0" w:type="auto"/>
            <w:shd w:val="clear" w:color="auto" w:fill="auto"/>
            <w:vAlign w:val="center"/>
            <w:hideMark/>
          </w:tcPr>
          <w:p w14:paraId="286941F5" w14:textId="77777777" w:rsidR="00E66045" w:rsidRPr="006F39FB" w:rsidRDefault="00E66045" w:rsidP="00A124DF">
            <w:pPr>
              <w:pStyle w:val="TAC"/>
              <w:rPr>
                <w:rFonts w:eastAsia="SimSun" w:cs="Arial"/>
                <w:szCs w:val="18"/>
                <w:lang w:val="en-US" w:eastAsia="zh-CN"/>
              </w:rPr>
            </w:pPr>
            <w:r w:rsidRPr="006F39FB">
              <w:rPr>
                <w:rFonts w:eastAsia="SimSun" w:cs="Arial"/>
                <w:szCs w:val="18"/>
                <w:lang w:eastAsia="zh-CN"/>
              </w:rPr>
              <w:t>1</w:t>
            </w:r>
          </w:p>
        </w:tc>
      </w:tr>
      <w:bookmarkEnd w:id="2478"/>
      <w:tr w:rsidR="00E66045" w:rsidRPr="006F39FB" w14:paraId="3E83FE39" w14:textId="77777777" w:rsidTr="00C946D7">
        <w:trPr>
          <w:trHeight w:val="20"/>
        </w:trPr>
        <w:tc>
          <w:tcPr>
            <w:tcW w:w="0" w:type="auto"/>
            <w:vMerge w:val="restart"/>
            <w:vAlign w:val="center"/>
          </w:tcPr>
          <w:p w14:paraId="413BE22C" w14:textId="77777777" w:rsidR="00E66045" w:rsidRPr="006F39FB" w:rsidRDefault="00E66045" w:rsidP="00A124DF">
            <w:pPr>
              <w:pStyle w:val="TAL"/>
              <w:rPr>
                <w:rFonts w:eastAsia="SimSun"/>
                <w:lang w:val="en-US" w:eastAsia="zh-CN"/>
              </w:rPr>
            </w:pPr>
            <w:r w:rsidRPr="006F39FB">
              <w:rPr>
                <w:rFonts w:eastAsia="SimSun"/>
                <w:lang w:eastAsia="zh-CN"/>
              </w:rPr>
              <w:t>CSI-RS for tracking</w:t>
            </w:r>
          </w:p>
        </w:tc>
        <w:tc>
          <w:tcPr>
            <w:tcW w:w="0" w:type="auto"/>
            <w:vMerge w:val="restart"/>
            <w:shd w:val="clear" w:color="auto" w:fill="auto"/>
            <w:vAlign w:val="center"/>
          </w:tcPr>
          <w:p w14:paraId="316099B0" w14:textId="77777777" w:rsidR="00E66045" w:rsidRPr="006F39FB" w:rsidRDefault="00E66045" w:rsidP="00A124DF">
            <w:pPr>
              <w:pStyle w:val="TAL"/>
              <w:rPr>
                <w:rFonts w:eastAsia="SimSun"/>
                <w:lang w:eastAsia="zh-CN"/>
              </w:rPr>
            </w:pPr>
            <w:r w:rsidRPr="006F39FB">
              <w:rPr>
                <w:rFonts w:eastAsia="SimSun"/>
                <w:lang w:eastAsia="zh-CN"/>
              </w:rPr>
              <w:t>Resource set #1</w:t>
            </w:r>
          </w:p>
        </w:tc>
        <w:tc>
          <w:tcPr>
            <w:tcW w:w="0" w:type="auto"/>
            <w:shd w:val="clear" w:color="auto" w:fill="auto"/>
            <w:vAlign w:val="center"/>
          </w:tcPr>
          <w:p w14:paraId="61F4B766" w14:textId="77777777" w:rsidR="00E66045" w:rsidRPr="006F39FB" w:rsidRDefault="00E66045" w:rsidP="00A124DF">
            <w:pPr>
              <w:pStyle w:val="TAL"/>
              <w:rPr>
                <w:rFonts w:eastAsia="SimSun"/>
                <w:lang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042CA252" w14:textId="77777777" w:rsidR="00E66045" w:rsidRPr="006F39FB" w:rsidRDefault="00E66045" w:rsidP="00A124DF">
            <w:pPr>
              <w:pStyle w:val="TAC"/>
              <w:rPr>
                <w:rFonts w:eastAsia="SimSun"/>
                <w:lang w:val="en-US" w:eastAsia="zh-CN"/>
              </w:rPr>
            </w:pPr>
          </w:p>
        </w:tc>
        <w:tc>
          <w:tcPr>
            <w:tcW w:w="0" w:type="auto"/>
            <w:shd w:val="clear" w:color="auto" w:fill="auto"/>
            <w:vAlign w:val="center"/>
          </w:tcPr>
          <w:p w14:paraId="3F5BC43C" w14:textId="77777777" w:rsidR="00E66045" w:rsidRPr="006F39FB" w:rsidRDefault="00E66045" w:rsidP="00A124DF">
            <w:pPr>
              <w:pStyle w:val="TAC"/>
              <w:rPr>
                <w:rFonts w:eastAsia="SimSun" w:cs="Arial"/>
                <w:szCs w:val="18"/>
                <w:lang w:eastAsia="zh-CN"/>
              </w:rPr>
            </w:pPr>
            <w:r w:rsidRPr="006F39FB">
              <w:rPr>
                <w:rFonts w:eastAsia="SimSun" w:cs="Arial"/>
                <w:szCs w:val="18"/>
                <w:lang w:eastAsia="zh-CN"/>
              </w:rPr>
              <w:t>0 for CSI-RS resource 1,2,3,4</w:t>
            </w:r>
          </w:p>
        </w:tc>
      </w:tr>
      <w:tr w:rsidR="0028021E" w:rsidRPr="006F39FB" w14:paraId="70593F83" w14:textId="77777777" w:rsidTr="00C946D7">
        <w:trPr>
          <w:trHeight w:val="20"/>
        </w:trPr>
        <w:tc>
          <w:tcPr>
            <w:tcW w:w="0" w:type="auto"/>
            <w:vMerge/>
            <w:shd w:val="clear" w:color="auto" w:fill="auto"/>
            <w:vAlign w:val="center"/>
            <w:hideMark/>
          </w:tcPr>
          <w:p w14:paraId="68BCB5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2A79FC6D"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5B97E"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3639CC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26FA6A7" w14:textId="137478F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2</w:t>
            </w:r>
            <w:r w:rsidR="002E569C" w:rsidRPr="00EE6FCE">
              <w:rPr>
                <w:rFonts w:eastAsia="DengXian" w:cs="Arial"/>
                <w:szCs w:val="18"/>
                <w:lang w:eastAsia="zh-CN"/>
              </w:rPr>
              <w:t xml:space="preserve"> </w:t>
            </w:r>
            <w:r w:rsidRPr="00EE6FCE">
              <w:rPr>
                <w:rFonts w:eastAsia="DengXian" w:cs="Arial"/>
                <w:szCs w:val="18"/>
                <w:lang w:eastAsia="zh-CN"/>
              </w:rPr>
              <w:t>for CSI-RS resource 1 and 3</w:t>
            </w:r>
          </w:p>
        </w:tc>
      </w:tr>
      <w:tr w:rsidR="0028021E" w:rsidRPr="006F39FB" w14:paraId="05E36D60" w14:textId="77777777" w:rsidTr="00FB1869">
        <w:trPr>
          <w:trHeight w:val="20"/>
        </w:trPr>
        <w:tc>
          <w:tcPr>
            <w:tcW w:w="0" w:type="auto"/>
            <w:vMerge/>
            <w:vAlign w:val="center"/>
            <w:hideMark/>
          </w:tcPr>
          <w:p w14:paraId="2AE6858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9DF033" w14:textId="77777777" w:rsidR="0028021E" w:rsidRPr="006F39FB" w:rsidRDefault="0028021E" w:rsidP="0028021E">
            <w:pPr>
              <w:pStyle w:val="TAL"/>
              <w:rPr>
                <w:rFonts w:eastAsia="SimSun"/>
                <w:lang w:val="en-US" w:eastAsia="zh-CN"/>
              </w:rPr>
            </w:pPr>
          </w:p>
        </w:tc>
        <w:tc>
          <w:tcPr>
            <w:tcW w:w="0" w:type="auto"/>
            <w:vMerge/>
            <w:vAlign w:val="center"/>
            <w:hideMark/>
          </w:tcPr>
          <w:p w14:paraId="0E14B20B" w14:textId="77777777" w:rsidR="0028021E" w:rsidRPr="006F39FB" w:rsidRDefault="0028021E" w:rsidP="0028021E">
            <w:pPr>
              <w:pStyle w:val="TAL"/>
              <w:rPr>
                <w:rFonts w:eastAsia="SimSun"/>
                <w:lang w:val="en-US" w:eastAsia="zh-CN"/>
              </w:rPr>
            </w:pPr>
          </w:p>
        </w:tc>
        <w:tc>
          <w:tcPr>
            <w:tcW w:w="0" w:type="auto"/>
            <w:vMerge/>
            <w:vAlign w:val="center"/>
          </w:tcPr>
          <w:p w14:paraId="4AFEF77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2691F52" w14:textId="76514C48"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w:t>
            </w:r>
            <w:r w:rsidR="002E569C">
              <w:rPr>
                <w:rFonts w:eastAsia="DengXian" w:cs="Arial"/>
                <w:szCs w:val="18"/>
                <w:lang w:eastAsia="zh-CN"/>
              </w:rPr>
              <w:t>6</w:t>
            </w:r>
            <w:r w:rsidR="002E569C" w:rsidRPr="00EE6FCE">
              <w:rPr>
                <w:rFonts w:eastAsia="DengXian" w:cs="Arial"/>
                <w:szCs w:val="18"/>
                <w:lang w:eastAsia="zh-CN"/>
              </w:rPr>
              <w:t xml:space="preserve"> </w:t>
            </w:r>
            <w:r w:rsidRPr="00EE6FCE">
              <w:rPr>
                <w:rFonts w:eastAsia="DengXian" w:cs="Arial"/>
                <w:szCs w:val="18"/>
                <w:lang w:eastAsia="zh-CN"/>
              </w:rPr>
              <w:t>for CSI-RS resource 2 and 4</w:t>
            </w:r>
          </w:p>
        </w:tc>
      </w:tr>
      <w:tr w:rsidR="0028021E" w:rsidRPr="006F39FB" w14:paraId="4D70B537" w14:textId="77777777" w:rsidTr="00C946D7">
        <w:trPr>
          <w:trHeight w:val="20"/>
        </w:trPr>
        <w:tc>
          <w:tcPr>
            <w:tcW w:w="0" w:type="auto"/>
            <w:vMerge/>
            <w:vAlign w:val="center"/>
            <w:hideMark/>
          </w:tcPr>
          <w:p w14:paraId="00E7B4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405387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75336F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E71A1C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85985D9"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1,2,3,4</w:t>
            </w:r>
          </w:p>
        </w:tc>
      </w:tr>
      <w:tr w:rsidR="0028021E" w:rsidRPr="006F39FB" w14:paraId="3637CBAD" w14:textId="77777777" w:rsidTr="00C946D7">
        <w:trPr>
          <w:trHeight w:val="20"/>
        </w:trPr>
        <w:tc>
          <w:tcPr>
            <w:tcW w:w="0" w:type="auto"/>
            <w:vMerge/>
            <w:vAlign w:val="center"/>
            <w:hideMark/>
          </w:tcPr>
          <w:p w14:paraId="77E4E1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2AF12D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3172390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06030F4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3E6EA8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2 for CSI-RS resource 1 and 2</w:t>
            </w:r>
          </w:p>
        </w:tc>
      </w:tr>
      <w:tr w:rsidR="0028021E" w:rsidRPr="006F39FB" w14:paraId="73824030" w14:textId="77777777" w:rsidTr="00C946D7">
        <w:trPr>
          <w:trHeight w:val="20"/>
        </w:trPr>
        <w:tc>
          <w:tcPr>
            <w:tcW w:w="0" w:type="auto"/>
            <w:vMerge/>
            <w:vAlign w:val="center"/>
            <w:hideMark/>
          </w:tcPr>
          <w:p w14:paraId="158D7E32"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702F0F8A" w14:textId="77777777" w:rsidR="0028021E" w:rsidRPr="006F39FB" w:rsidRDefault="0028021E" w:rsidP="0028021E">
            <w:pPr>
              <w:pStyle w:val="TAL"/>
              <w:rPr>
                <w:rFonts w:eastAsia="SimSun"/>
                <w:lang w:val="en-US" w:eastAsia="zh-CN"/>
              </w:rPr>
            </w:pPr>
          </w:p>
        </w:tc>
        <w:tc>
          <w:tcPr>
            <w:tcW w:w="0" w:type="auto"/>
            <w:vMerge/>
            <w:vAlign w:val="center"/>
            <w:hideMark/>
          </w:tcPr>
          <w:p w14:paraId="587416FE" w14:textId="77777777" w:rsidR="0028021E" w:rsidRPr="006F39FB" w:rsidRDefault="0028021E" w:rsidP="0028021E">
            <w:pPr>
              <w:pStyle w:val="TAL"/>
              <w:rPr>
                <w:rFonts w:eastAsia="SimSun"/>
                <w:lang w:val="en-US" w:eastAsia="zh-CN"/>
              </w:rPr>
            </w:pPr>
          </w:p>
        </w:tc>
        <w:tc>
          <w:tcPr>
            <w:tcW w:w="0" w:type="auto"/>
            <w:vMerge/>
          </w:tcPr>
          <w:p w14:paraId="78A303D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20D7025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3 for CSI-RS resource 3 and 4</w:t>
            </w:r>
          </w:p>
        </w:tc>
      </w:tr>
      <w:tr w:rsidR="0028021E" w:rsidRPr="006F39FB" w14:paraId="38F4E678" w14:textId="77777777" w:rsidTr="00C946D7">
        <w:trPr>
          <w:trHeight w:val="20"/>
        </w:trPr>
        <w:tc>
          <w:tcPr>
            <w:tcW w:w="0" w:type="auto"/>
            <w:vMerge/>
            <w:vAlign w:val="center"/>
            <w:hideMark/>
          </w:tcPr>
          <w:p w14:paraId="66E5573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074EC00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32A96F9"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3EED00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AEB8D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#4</w:t>
            </w:r>
          </w:p>
        </w:tc>
      </w:tr>
      <w:tr w:rsidR="0028021E" w:rsidRPr="006F39FB" w14:paraId="76F229FE" w14:textId="77777777" w:rsidTr="00C946D7">
        <w:trPr>
          <w:trHeight w:val="20"/>
        </w:trPr>
        <w:tc>
          <w:tcPr>
            <w:tcW w:w="0" w:type="auto"/>
            <w:vMerge/>
            <w:vAlign w:val="center"/>
            <w:hideMark/>
          </w:tcPr>
          <w:p w14:paraId="263A5A7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7AC7A84"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1EE4EF26"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4FB74C6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5FC3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110838B2" w14:textId="77777777" w:rsidTr="00C946D7">
        <w:trPr>
          <w:trHeight w:val="20"/>
        </w:trPr>
        <w:tc>
          <w:tcPr>
            <w:tcW w:w="0" w:type="auto"/>
            <w:vMerge/>
            <w:vAlign w:val="center"/>
            <w:hideMark/>
          </w:tcPr>
          <w:p w14:paraId="4341DB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09087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3B71D5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2EE5AB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D1B07D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34DAF01F" w14:textId="77777777" w:rsidTr="00C946D7">
        <w:trPr>
          <w:trHeight w:val="20"/>
        </w:trPr>
        <w:tc>
          <w:tcPr>
            <w:tcW w:w="0" w:type="auto"/>
            <w:vMerge/>
            <w:vAlign w:val="center"/>
          </w:tcPr>
          <w:p w14:paraId="0373AE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801DF0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#2</w:t>
            </w:r>
          </w:p>
        </w:tc>
        <w:tc>
          <w:tcPr>
            <w:tcW w:w="0" w:type="auto"/>
            <w:vAlign w:val="center"/>
          </w:tcPr>
          <w:p w14:paraId="4AD696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25687AC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43A1F9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0 for CSI-RS resource 5,6,7,8</w:t>
            </w:r>
          </w:p>
        </w:tc>
      </w:tr>
      <w:tr w:rsidR="0028021E" w:rsidRPr="006F39FB" w14:paraId="065756A8" w14:textId="77777777" w:rsidTr="00C946D7">
        <w:trPr>
          <w:trHeight w:val="20"/>
        </w:trPr>
        <w:tc>
          <w:tcPr>
            <w:tcW w:w="0" w:type="auto"/>
            <w:vMerge/>
            <w:vAlign w:val="center"/>
            <w:hideMark/>
          </w:tcPr>
          <w:p w14:paraId="4E3AB04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shd w:val="clear" w:color="auto" w:fill="auto"/>
            <w:vAlign w:val="center"/>
            <w:hideMark/>
          </w:tcPr>
          <w:p w14:paraId="3C8A48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FAD88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7551FA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FE2ED4" w14:textId="10BB5CB9"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5 and 7</w:t>
            </w:r>
          </w:p>
        </w:tc>
      </w:tr>
      <w:tr w:rsidR="0028021E" w:rsidRPr="006F39FB" w14:paraId="63054556" w14:textId="77777777" w:rsidTr="00423951">
        <w:trPr>
          <w:trHeight w:val="20"/>
        </w:trPr>
        <w:tc>
          <w:tcPr>
            <w:tcW w:w="0" w:type="auto"/>
            <w:vMerge/>
            <w:vAlign w:val="center"/>
            <w:hideMark/>
          </w:tcPr>
          <w:p w14:paraId="5FA4242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70AC93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3D580B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B8E35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FF69D81" w14:textId="7EE0E977" w:rsidR="0028021E" w:rsidRPr="006F39FB" w:rsidRDefault="0028021E" w:rsidP="0028021E">
            <w:pPr>
              <w:pStyle w:val="TAC"/>
              <w:rPr>
                <w:rFonts w:eastAsia="SimSun" w:cs="Arial"/>
                <w:szCs w:val="18"/>
                <w:lang w:val="en-US"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6 and 8</w:t>
            </w:r>
          </w:p>
        </w:tc>
      </w:tr>
      <w:tr w:rsidR="0028021E" w:rsidRPr="006F39FB" w14:paraId="3E4857A8" w14:textId="77777777" w:rsidTr="00C946D7">
        <w:trPr>
          <w:trHeight w:val="20"/>
        </w:trPr>
        <w:tc>
          <w:tcPr>
            <w:tcW w:w="0" w:type="auto"/>
            <w:vMerge/>
            <w:vAlign w:val="center"/>
            <w:hideMark/>
          </w:tcPr>
          <w:p w14:paraId="5C41EE9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686B55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78AF60E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B25A20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6DC51F2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80 for CSI-RS resource 5,6,7,8</w:t>
            </w:r>
          </w:p>
        </w:tc>
      </w:tr>
      <w:tr w:rsidR="0028021E" w:rsidRPr="006F39FB" w14:paraId="12DAF423" w14:textId="77777777" w:rsidTr="00C946D7">
        <w:trPr>
          <w:trHeight w:val="20"/>
        </w:trPr>
        <w:tc>
          <w:tcPr>
            <w:tcW w:w="0" w:type="auto"/>
            <w:vMerge/>
            <w:vAlign w:val="center"/>
            <w:hideMark/>
          </w:tcPr>
          <w:p w14:paraId="7857AF0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6E3A2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5EE14D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49A3806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208113A2" w14:textId="27E85AF9" w:rsidR="0028021E" w:rsidRPr="006F39FB" w:rsidRDefault="00000D8A" w:rsidP="0028021E">
            <w:pPr>
              <w:pStyle w:val="TAC"/>
              <w:rPr>
                <w:rFonts w:eastAsia="SimSun" w:cs="Arial"/>
                <w:szCs w:val="18"/>
                <w:lang w:val="en-US" w:eastAsia="zh-CN"/>
              </w:rPr>
            </w:pPr>
            <w:r>
              <w:rPr>
                <w:rFonts w:eastAsia="SimSun" w:cs="Arial"/>
                <w:szCs w:val="18"/>
                <w:lang w:eastAsia="zh-CN"/>
              </w:rPr>
              <w:t>5</w:t>
            </w:r>
            <w:r w:rsidRPr="006F39FB">
              <w:rPr>
                <w:rFonts w:eastAsia="SimSun" w:cs="Arial"/>
                <w:szCs w:val="18"/>
                <w:lang w:eastAsia="zh-CN"/>
              </w:rPr>
              <w:t xml:space="preserve"> </w:t>
            </w:r>
            <w:r w:rsidR="0028021E" w:rsidRPr="006F39FB">
              <w:rPr>
                <w:rFonts w:eastAsia="SimSun" w:cs="Arial"/>
                <w:szCs w:val="18"/>
                <w:lang w:eastAsia="zh-CN"/>
              </w:rPr>
              <w:t>for CSI-RS resource 5 and 6</w:t>
            </w:r>
          </w:p>
        </w:tc>
      </w:tr>
      <w:tr w:rsidR="0028021E" w:rsidRPr="006F39FB" w14:paraId="0843B039" w14:textId="77777777" w:rsidTr="00C946D7">
        <w:trPr>
          <w:trHeight w:val="20"/>
        </w:trPr>
        <w:tc>
          <w:tcPr>
            <w:tcW w:w="0" w:type="auto"/>
            <w:vMerge/>
            <w:vAlign w:val="center"/>
            <w:hideMark/>
          </w:tcPr>
          <w:p w14:paraId="74D4A4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CC04E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188BE52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9E239E5"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06D3D94A" w14:textId="17F6BCD4" w:rsidR="0028021E" w:rsidRPr="006F39FB" w:rsidRDefault="00000D8A" w:rsidP="0028021E">
            <w:pPr>
              <w:pStyle w:val="TAC"/>
              <w:rPr>
                <w:rFonts w:eastAsia="SimSun" w:cs="Arial"/>
                <w:szCs w:val="18"/>
                <w:lang w:val="en-US"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7 and 8</w:t>
            </w:r>
          </w:p>
        </w:tc>
      </w:tr>
      <w:tr w:rsidR="0028021E" w:rsidRPr="006F39FB" w14:paraId="33F13AFC" w14:textId="77777777" w:rsidTr="00C946D7">
        <w:trPr>
          <w:trHeight w:val="20"/>
        </w:trPr>
        <w:tc>
          <w:tcPr>
            <w:tcW w:w="0" w:type="auto"/>
            <w:vMerge/>
            <w:vAlign w:val="center"/>
            <w:hideMark/>
          </w:tcPr>
          <w:p w14:paraId="27CC20F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5D1AA98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hideMark/>
          </w:tcPr>
          <w:p w14:paraId="62E5B60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2184B6D5"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B66DB1F"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#5</w:t>
            </w:r>
          </w:p>
        </w:tc>
      </w:tr>
      <w:tr w:rsidR="0028021E" w:rsidRPr="006F39FB" w14:paraId="33AEAB1E" w14:textId="77777777" w:rsidTr="00C946D7">
        <w:trPr>
          <w:trHeight w:val="20"/>
        </w:trPr>
        <w:tc>
          <w:tcPr>
            <w:tcW w:w="0" w:type="auto"/>
            <w:vMerge/>
            <w:vAlign w:val="center"/>
            <w:hideMark/>
          </w:tcPr>
          <w:p w14:paraId="48709FC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3AF558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8714F5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4DFDD65C"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E1556C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Start PRB 0</w:t>
            </w:r>
          </w:p>
        </w:tc>
      </w:tr>
      <w:tr w:rsidR="0028021E" w:rsidRPr="006F39FB" w14:paraId="3AA243BE" w14:textId="77777777" w:rsidTr="00C946D7">
        <w:trPr>
          <w:trHeight w:val="20"/>
        </w:trPr>
        <w:tc>
          <w:tcPr>
            <w:tcW w:w="0" w:type="auto"/>
            <w:vMerge/>
            <w:vAlign w:val="center"/>
            <w:hideMark/>
          </w:tcPr>
          <w:p w14:paraId="4EE778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21119D8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hideMark/>
          </w:tcPr>
          <w:p w14:paraId="3BD4E3B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1319D2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765E22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Number of PRB =ceil(BWP size/4)*4</w:t>
            </w:r>
          </w:p>
        </w:tc>
      </w:tr>
      <w:tr w:rsidR="0028021E" w:rsidRPr="006F39FB" w14:paraId="2D85C55C" w14:textId="77777777" w:rsidTr="00C946D7">
        <w:trPr>
          <w:trHeight w:val="20"/>
        </w:trPr>
        <w:tc>
          <w:tcPr>
            <w:tcW w:w="0" w:type="auto"/>
            <w:vMerge/>
            <w:vAlign w:val="center"/>
          </w:tcPr>
          <w:p w14:paraId="7E0DAB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D8231B9" w14:textId="77777777" w:rsidR="0028021E" w:rsidRPr="006F39FB" w:rsidRDefault="0028021E" w:rsidP="0028021E">
            <w:pPr>
              <w:pStyle w:val="TAL"/>
              <w:rPr>
                <w:rFonts w:eastAsia="SimSun"/>
                <w:lang w:val="en-US" w:eastAsia="zh-CN"/>
              </w:rPr>
            </w:pPr>
            <w:r w:rsidRPr="006F39FB">
              <w:rPr>
                <w:rFonts w:eastAsia="SimSun"/>
                <w:lang w:eastAsia="zh-CN"/>
              </w:rPr>
              <w:t>Resource set #3</w:t>
            </w:r>
          </w:p>
        </w:tc>
        <w:tc>
          <w:tcPr>
            <w:tcW w:w="0" w:type="auto"/>
            <w:vAlign w:val="center"/>
          </w:tcPr>
          <w:p w14:paraId="36BA6BBC"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8C3E9E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EF2391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 for CSI-RS resource 9,10,11,12</w:t>
            </w:r>
          </w:p>
        </w:tc>
      </w:tr>
      <w:tr w:rsidR="0028021E" w:rsidRPr="006F39FB" w14:paraId="205E1D68" w14:textId="77777777" w:rsidTr="00C946D7">
        <w:trPr>
          <w:trHeight w:val="20"/>
        </w:trPr>
        <w:tc>
          <w:tcPr>
            <w:tcW w:w="0" w:type="auto"/>
            <w:vMerge/>
          </w:tcPr>
          <w:p w14:paraId="7FF11A5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8C2CC2" w14:textId="77777777" w:rsidR="0028021E" w:rsidRPr="006F39FB" w:rsidRDefault="0028021E" w:rsidP="0028021E">
            <w:pPr>
              <w:pStyle w:val="TAL"/>
              <w:rPr>
                <w:rFonts w:eastAsia="SimSun"/>
                <w:lang w:val="en-US" w:eastAsia="zh-CN"/>
              </w:rPr>
            </w:pPr>
          </w:p>
        </w:tc>
        <w:tc>
          <w:tcPr>
            <w:tcW w:w="0" w:type="auto"/>
            <w:vMerge w:val="restart"/>
            <w:vAlign w:val="center"/>
          </w:tcPr>
          <w:p w14:paraId="1F9DEE50"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08CC3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1CC3D8BA" w14:textId="1569664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5 for CSI-RS resource 9 and </w:t>
            </w:r>
            <w:r>
              <w:rPr>
                <w:rFonts w:ascii="Arial" w:eastAsia="SimSun" w:hAnsi="Arial" w:cs="Arial"/>
                <w:sz w:val="18"/>
                <w:szCs w:val="18"/>
                <w:lang w:eastAsia="zh-CN"/>
              </w:rPr>
              <w:t>11</w:t>
            </w:r>
          </w:p>
        </w:tc>
      </w:tr>
      <w:tr w:rsidR="0028021E" w:rsidRPr="006F39FB" w14:paraId="5613C242" w14:textId="77777777" w:rsidTr="00C946D7">
        <w:trPr>
          <w:trHeight w:val="20"/>
        </w:trPr>
        <w:tc>
          <w:tcPr>
            <w:tcW w:w="0" w:type="auto"/>
            <w:vMerge/>
          </w:tcPr>
          <w:p w14:paraId="559ADD5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2A6C82" w14:textId="77777777" w:rsidR="0028021E" w:rsidRPr="006F39FB" w:rsidRDefault="0028021E" w:rsidP="0028021E">
            <w:pPr>
              <w:pStyle w:val="TAL"/>
              <w:rPr>
                <w:rFonts w:eastAsia="SimSun"/>
                <w:lang w:val="en-US" w:eastAsia="zh-CN"/>
              </w:rPr>
            </w:pPr>
          </w:p>
        </w:tc>
        <w:tc>
          <w:tcPr>
            <w:tcW w:w="0" w:type="auto"/>
            <w:vMerge/>
            <w:vAlign w:val="center"/>
          </w:tcPr>
          <w:p w14:paraId="43919483" w14:textId="77777777" w:rsidR="0028021E" w:rsidRPr="006F39FB" w:rsidRDefault="0028021E" w:rsidP="0028021E">
            <w:pPr>
              <w:pStyle w:val="TAL"/>
              <w:rPr>
                <w:rFonts w:eastAsia="SimSun"/>
                <w:lang w:val="en-US" w:eastAsia="zh-CN"/>
              </w:rPr>
            </w:pPr>
          </w:p>
        </w:tc>
        <w:tc>
          <w:tcPr>
            <w:tcW w:w="0" w:type="auto"/>
            <w:vMerge/>
          </w:tcPr>
          <w:p w14:paraId="42FB44E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C8F0731" w14:textId="078588F0"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9 for CSI-RS resource </w:t>
            </w:r>
            <w:r>
              <w:rPr>
                <w:rFonts w:ascii="Arial" w:eastAsia="SimSun" w:hAnsi="Arial" w:cs="Arial"/>
                <w:sz w:val="18"/>
                <w:szCs w:val="18"/>
                <w:lang w:eastAsia="zh-CN"/>
              </w:rPr>
              <w:t>10</w:t>
            </w:r>
            <w:r w:rsidRPr="001747B3">
              <w:rPr>
                <w:rFonts w:ascii="Arial" w:eastAsia="SimSun" w:hAnsi="Arial" w:cs="Arial"/>
                <w:sz w:val="18"/>
                <w:szCs w:val="18"/>
                <w:lang w:eastAsia="zh-CN"/>
              </w:rPr>
              <w:t xml:space="preserve"> and 12</w:t>
            </w:r>
          </w:p>
        </w:tc>
      </w:tr>
      <w:tr w:rsidR="0028021E" w:rsidRPr="006F39FB" w14:paraId="5D4DFFD8" w14:textId="77777777" w:rsidTr="00C946D7">
        <w:trPr>
          <w:trHeight w:val="20"/>
        </w:trPr>
        <w:tc>
          <w:tcPr>
            <w:tcW w:w="0" w:type="auto"/>
            <w:vMerge/>
          </w:tcPr>
          <w:p w14:paraId="4F1047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E95C371" w14:textId="77777777" w:rsidR="0028021E" w:rsidRPr="006F39FB" w:rsidRDefault="0028021E" w:rsidP="0028021E">
            <w:pPr>
              <w:pStyle w:val="TAL"/>
              <w:rPr>
                <w:rFonts w:eastAsia="SimSun"/>
                <w:lang w:val="en-US" w:eastAsia="zh-CN"/>
              </w:rPr>
            </w:pPr>
          </w:p>
        </w:tc>
        <w:tc>
          <w:tcPr>
            <w:tcW w:w="0" w:type="auto"/>
            <w:vAlign w:val="center"/>
          </w:tcPr>
          <w:p w14:paraId="12778A04"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0EF6654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D97A2D1" w14:textId="77777777" w:rsidR="0028021E" w:rsidRPr="006F39FB" w:rsidRDefault="0028021E" w:rsidP="0028021E">
            <w:pPr>
              <w:pStyle w:val="TAC"/>
              <w:rPr>
                <w:rFonts w:eastAsia="SimSun"/>
                <w:lang w:eastAsia="zh-CN"/>
              </w:rPr>
            </w:pPr>
            <w:r w:rsidRPr="006F39FB">
              <w:rPr>
                <w:rFonts w:eastAsia="SimSun"/>
                <w:lang w:eastAsia="zh-CN"/>
              </w:rPr>
              <w:t>80 for CSI-RS resource 9,10,11,12</w:t>
            </w:r>
          </w:p>
        </w:tc>
      </w:tr>
      <w:tr w:rsidR="0028021E" w:rsidRPr="006F39FB" w14:paraId="608D8C2F" w14:textId="77777777" w:rsidTr="00C946D7">
        <w:trPr>
          <w:trHeight w:val="20"/>
        </w:trPr>
        <w:tc>
          <w:tcPr>
            <w:tcW w:w="0" w:type="auto"/>
            <w:vMerge/>
          </w:tcPr>
          <w:p w14:paraId="145CEC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DA1A67" w14:textId="77777777" w:rsidR="0028021E" w:rsidRPr="006F39FB" w:rsidRDefault="0028021E" w:rsidP="0028021E">
            <w:pPr>
              <w:pStyle w:val="TAL"/>
              <w:rPr>
                <w:rFonts w:eastAsia="SimSun"/>
                <w:lang w:val="en-US" w:eastAsia="zh-CN"/>
              </w:rPr>
            </w:pPr>
          </w:p>
        </w:tc>
        <w:tc>
          <w:tcPr>
            <w:tcW w:w="0" w:type="auto"/>
            <w:vMerge w:val="restart"/>
            <w:vAlign w:val="center"/>
          </w:tcPr>
          <w:p w14:paraId="0933B86A"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20366991"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27C95D9" w14:textId="6FB6D798" w:rsidR="0028021E" w:rsidRPr="006F39FB" w:rsidRDefault="006B1E65"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9 and 10</w:t>
            </w:r>
          </w:p>
        </w:tc>
      </w:tr>
      <w:tr w:rsidR="0028021E" w:rsidRPr="006F39FB" w14:paraId="404599D6" w14:textId="77777777" w:rsidTr="00C946D7">
        <w:trPr>
          <w:trHeight w:val="20"/>
        </w:trPr>
        <w:tc>
          <w:tcPr>
            <w:tcW w:w="0" w:type="auto"/>
            <w:vMerge/>
          </w:tcPr>
          <w:p w14:paraId="3147C58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72DAAA" w14:textId="77777777" w:rsidR="0028021E" w:rsidRPr="006F39FB" w:rsidRDefault="0028021E" w:rsidP="0028021E">
            <w:pPr>
              <w:pStyle w:val="TAL"/>
              <w:rPr>
                <w:rFonts w:eastAsia="SimSun"/>
                <w:lang w:val="en-US" w:eastAsia="zh-CN"/>
              </w:rPr>
            </w:pPr>
          </w:p>
        </w:tc>
        <w:tc>
          <w:tcPr>
            <w:tcW w:w="0" w:type="auto"/>
            <w:vMerge/>
            <w:vAlign w:val="center"/>
          </w:tcPr>
          <w:p w14:paraId="363B6BD3" w14:textId="77777777" w:rsidR="0028021E" w:rsidRPr="006F39FB" w:rsidRDefault="0028021E" w:rsidP="0028021E">
            <w:pPr>
              <w:pStyle w:val="TAL"/>
              <w:rPr>
                <w:rFonts w:eastAsia="SimSun"/>
                <w:lang w:val="en-US" w:eastAsia="zh-CN"/>
              </w:rPr>
            </w:pPr>
          </w:p>
        </w:tc>
        <w:tc>
          <w:tcPr>
            <w:tcW w:w="0" w:type="auto"/>
            <w:vMerge/>
          </w:tcPr>
          <w:p w14:paraId="20A43C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7BB1C9D" w14:textId="5479E677" w:rsidR="0028021E" w:rsidRPr="006F39FB" w:rsidRDefault="006B1E65" w:rsidP="0028021E">
            <w:pPr>
              <w:pStyle w:val="TAC"/>
              <w:rPr>
                <w:rFonts w:eastAsia="SimSun"/>
                <w:lang w:eastAsia="zh-CN"/>
              </w:rPr>
            </w:pPr>
            <w:r>
              <w:rPr>
                <w:rFonts w:eastAsia="SimSun"/>
                <w:lang w:eastAsia="zh-CN"/>
              </w:rPr>
              <w:t>6</w:t>
            </w:r>
            <w:r w:rsidRPr="006F39FB">
              <w:rPr>
                <w:rFonts w:eastAsia="SimSun"/>
                <w:lang w:eastAsia="zh-CN"/>
              </w:rPr>
              <w:t xml:space="preserve"> </w:t>
            </w:r>
            <w:r w:rsidR="0028021E" w:rsidRPr="006F39FB">
              <w:rPr>
                <w:rFonts w:eastAsia="SimSun"/>
                <w:lang w:eastAsia="zh-CN"/>
              </w:rPr>
              <w:t>for CSI-RS resource 11 and 12</w:t>
            </w:r>
          </w:p>
        </w:tc>
      </w:tr>
      <w:tr w:rsidR="0028021E" w:rsidRPr="006F39FB" w14:paraId="5279A4D7" w14:textId="77777777" w:rsidTr="00C946D7">
        <w:trPr>
          <w:trHeight w:val="20"/>
        </w:trPr>
        <w:tc>
          <w:tcPr>
            <w:tcW w:w="0" w:type="auto"/>
            <w:vMerge/>
          </w:tcPr>
          <w:p w14:paraId="492B88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2717D6" w14:textId="77777777" w:rsidR="0028021E" w:rsidRPr="006F39FB" w:rsidRDefault="0028021E" w:rsidP="0028021E">
            <w:pPr>
              <w:pStyle w:val="TAL"/>
              <w:rPr>
                <w:rFonts w:eastAsia="SimSun"/>
                <w:lang w:val="en-US" w:eastAsia="zh-CN"/>
              </w:rPr>
            </w:pPr>
          </w:p>
        </w:tc>
        <w:tc>
          <w:tcPr>
            <w:tcW w:w="0" w:type="auto"/>
            <w:vAlign w:val="center"/>
          </w:tcPr>
          <w:p w14:paraId="44CA2F0E"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B7BFC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8F1731" w14:textId="77777777" w:rsidR="0028021E" w:rsidRPr="006F39FB" w:rsidRDefault="0028021E" w:rsidP="0028021E">
            <w:pPr>
              <w:pStyle w:val="TAC"/>
              <w:rPr>
                <w:rFonts w:eastAsia="SimSun"/>
                <w:lang w:eastAsia="zh-CN"/>
              </w:rPr>
            </w:pPr>
            <w:r w:rsidRPr="006F39FB">
              <w:rPr>
                <w:rFonts w:eastAsia="SimSun"/>
                <w:lang w:eastAsia="zh-CN"/>
              </w:rPr>
              <w:t>TCI state #6</w:t>
            </w:r>
          </w:p>
        </w:tc>
      </w:tr>
      <w:tr w:rsidR="0028021E" w:rsidRPr="006F39FB" w14:paraId="1925FBF7" w14:textId="77777777" w:rsidTr="00C946D7">
        <w:trPr>
          <w:trHeight w:val="20"/>
        </w:trPr>
        <w:tc>
          <w:tcPr>
            <w:tcW w:w="0" w:type="auto"/>
            <w:vMerge/>
          </w:tcPr>
          <w:p w14:paraId="1FB5B7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526811" w14:textId="77777777" w:rsidR="0028021E" w:rsidRPr="006F39FB" w:rsidRDefault="0028021E" w:rsidP="0028021E">
            <w:pPr>
              <w:pStyle w:val="TAL"/>
              <w:rPr>
                <w:rFonts w:eastAsia="SimSun"/>
                <w:lang w:val="en-US" w:eastAsia="zh-CN"/>
              </w:rPr>
            </w:pPr>
          </w:p>
        </w:tc>
        <w:tc>
          <w:tcPr>
            <w:tcW w:w="0" w:type="auto"/>
            <w:vMerge w:val="restart"/>
            <w:vAlign w:val="center"/>
          </w:tcPr>
          <w:p w14:paraId="096F2015"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72E792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EBB25B" w14:textId="77777777" w:rsidR="0028021E" w:rsidRPr="006F39FB" w:rsidRDefault="0028021E" w:rsidP="0028021E">
            <w:pPr>
              <w:pStyle w:val="TAC"/>
              <w:rPr>
                <w:rFonts w:eastAsia="SimSun"/>
                <w:lang w:eastAsia="zh-CN"/>
              </w:rPr>
            </w:pPr>
            <w:r w:rsidRPr="006F39FB">
              <w:rPr>
                <w:rFonts w:eastAsia="SimSun"/>
                <w:lang w:eastAsia="zh-CN"/>
              </w:rPr>
              <w:t>Start PRB 0</w:t>
            </w:r>
          </w:p>
        </w:tc>
      </w:tr>
      <w:tr w:rsidR="0028021E" w:rsidRPr="006F39FB" w14:paraId="0E7A0619" w14:textId="77777777" w:rsidTr="00C946D7">
        <w:trPr>
          <w:trHeight w:val="20"/>
        </w:trPr>
        <w:tc>
          <w:tcPr>
            <w:tcW w:w="0" w:type="auto"/>
            <w:vMerge/>
          </w:tcPr>
          <w:p w14:paraId="6140015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F7FE21B" w14:textId="77777777" w:rsidR="0028021E" w:rsidRPr="006F39FB" w:rsidRDefault="0028021E" w:rsidP="0028021E">
            <w:pPr>
              <w:pStyle w:val="TAL"/>
              <w:rPr>
                <w:rFonts w:eastAsia="SimSun"/>
                <w:lang w:val="en-US" w:eastAsia="zh-CN"/>
              </w:rPr>
            </w:pPr>
          </w:p>
        </w:tc>
        <w:tc>
          <w:tcPr>
            <w:tcW w:w="0" w:type="auto"/>
            <w:vMerge/>
            <w:vAlign w:val="center"/>
          </w:tcPr>
          <w:p w14:paraId="181229E9" w14:textId="77777777" w:rsidR="0028021E" w:rsidRPr="006F39FB" w:rsidRDefault="0028021E" w:rsidP="0028021E">
            <w:pPr>
              <w:pStyle w:val="TAL"/>
              <w:rPr>
                <w:rFonts w:eastAsia="SimSun"/>
                <w:lang w:val="en-US" w:eastAsia="zh-CN"/>
              </w:rPr>
            </w:pPr>
          </w:p>
        </w:tc>
        <w:tc>
          <w:tcPr>
            <w:tcW w:w="0" w:type="auto"/>
            <w:vMerge/>
          </w:tcPr>
          <w:p w14:paraId="0BDE8C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1FE69" w14:textId="77777777" w:rsidR="0028021E" w:rsidRPr="006F39FB" w:rsidRDefault="0028021E" w:rsidP="0028021E">
            <w:pPr>
              <w:pStyle w:val="TAC"/>
              <w:rPr>
                <w:rFonts w:eastAsia="SimSun"/>
                <w:lang w:eastAsia="zh-CN"/>
              </w:rPr>
            </w:pPr>
            <w:r w:rsidRPr="006F39FB">
              <w:rPr>
                <w:rFonts w:eastAsia="SimSun"/>
                <w:lang w:eastAsia="zh-CN"/>
              </w:rPr>
              <w:t>Number of PRB =ceil(BWP size/4)*4</w:t>
            </w:r>
          </w:p>
        </w:tc>
      </w:tr>
      <w:tr w:rsidR="0028021E" w:rsidRPr="006F39FB" w14:paraId="2E565D91" w14:textId="77777777" w:rsidTr="00C946D7">
        <w:trPr>
          <w:trHeight w:val="20"/>
        </w:trPr>
        <w:tc>
          <w:tcPr>
            <w:tcW w:w="0" w:type="auto"/>
            <w:vMerge/>
          </w:tcPr>
          <w:p w14:paraId="7A489B9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E86A828" w14:textId="77777777" w:rsidR="0028021E" w:rsidRPr="006F39FB" w:rsidRDefault="0028021E" w:rsidP="0028021E">
            <w:pPr>
              <w:pStyle w:val="TAL"/>
              <w:rPr>
                <w:rFonts w:eastAsia="SimSun"/>
                <w:lang w:val="en-US" w:eastAsia="zh-CN"/>
              </w:rPr>
            </w:pPr>
            <w:r w:rsidRPr="006F39FB">
              <w:rPr>
                <w:rFonts w:eastAsia="SimSun"/>
                <w:lang w:eastAsia="zh-CN"/>
              </w:rPr>
              <w:t>Resource set #4</w:t>
            </w:r>
          </w:p>
        </w:tc>
        <w:tc>
          <w:tcPr>
            <w:tcW w:w="0" w:type="auto"/>
            <w:vAlign w:val="center"/>
          </w:tcPr>
          <w:p w14:paraId="1EEDE35F"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2738690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A216617" w14:textId="77777777" w:rsidR="0028021E" w:rsidRPr="006F39FB" w:rsidRDefault="0028021E" w:rsidP="0028021E">
            <w:pPr>
              <w:pStyle w:val="TAC"/>
              <w:rPr>
                <w:rFonts w:eastAsia="SimSun"/>
                <w:lang w:eastAsia="zh-CN"/>
              </w:rPr>
            </w:pPr>
            <w:r w:rsidRPr="006F39FB">
              <w:rPr>
                <w:rFonts w:eastAsia="SimSun"/>
                <w:lang w:eastAsia="zh-CN"/>
              </w:rPr>
              <w:t>1 for CSI-RS resource 13,14,15,16</w:t>
            </w:r>
          </w:p>
        </w:tc>
      </w:tr>
      <w:tr w:rsidR="0028021E" w:rsidRPr="006F39FB" w14:paraId="322A3E28" w14:textId="77777777" w:rsidTr="00C946D7">
        <w:trPr>
          <w:trHeight w:val="20"/>
        </w:trPr>
        <w:tc>
          <w:tcPr>
            <w:tcW w:w="0" w:type="auto"/>
            <w:vMerge/>
          </w:tcPr>
          <w:p w14:paraId="42505C0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FE6E53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F427B3"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CA3EB1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77FF015" w14:textId="28E31C2E"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4 for CSI-RS resource 13 and 15</w:t>
            </w:r>
          </w:p>
        </w:tc>
      </w:tr>
      <w:tr w:rsidR="0028021E" w:rsidRPr="006F39FB" w14:paraId="5DBE493D" w14:textId="77777777" w:rsidTr="00C946D7">
        <w:trPr>
          <w:trHeight w:val="20"/>
        </w:trPr>
        <w:tc>
          <w:tcPr>
            <w:tcW w:w="0" w:type="auto"/>
            <w:vMerge/>
          </w:tcPr>
          <w:p w14:paraId="199F46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E707CA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C6B50B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C033BF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2140C2" w14:textId="2BBCE502" w:rsidR="0028021E" w:rsidRPr="006F39FB" w:rsidRDefault="0028021E" w:rsidP="0028021E">
            <w:pPr>
              <w:pStyle w:val="TAC"/>
              <w:rPr>
                <w:rFonts w:eastAsia="SimSun"/>
                <w:lang w:eastAsia="zh-CN"/>
              </w:rPr>
            </w:pPr>
            <w:r w:rsidRPr="00EE6FCE">
              <w:rPr>
                <w:rFonts w:eastAsia="DengXian" w:cs="Arial"/>
                <w:lang w:eastAsia="zh-CN"/>
              </w:rPr>
              <w:t>l</w:t>
            </w:r>
            <w:r w:rsidRPr="00EE6FCE">
              <w:rPr>
                <w:rFonts w:eastAsia="DengXian" w:cs="Arial"/>
                <w:vertAlign w:val="subscript"/>
                <w:lang w:eastAsia="zh-CN"/>
              </w:rPr>
              <w:t>0</w:t>
            </w:r>
            <w:r w:rsidRPr="00EE6FCE">
              <w:rPr>
                <w:rFonts w:eastAsia="DengXian" w:cs="Arial"/>
                <w:lang w:eastAsia="zh-CN"/>
              </w:rPr>
              <w:t xml:space="preserve"> = 8 for CSI-RS resource 14 and 16</w:t>
            </w:r>
          </w:p>
        </w:tc>
      </w:tr>
      <w:tr w:rsidR="0028021E" w:rsidRPr="006F39FB" w14:paraId="4731EA80" w14:textId="77777777" w:rsidTr="00C946D7">
        <w:trPr>
          <w:trHeight w:val="20"/>
        </w:trPr>
        <w:tc>
          <w:tcPr>
            <w:tcW w:w="0" w:type="auto"/>
            <w:vMerge/>
          </w:tcPr>
          <w:p w14:paraId="680C7F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AAF2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79DB95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78DC207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2FD63166" w14:textId="77777777" w:rsidR="0028021E" w:rsidRPr="006F39FB" w:rsidRDefault="0028021E" w:rsidP="0028021E">
            <w:pPr>
              <w:pStyle w:val="TAC"/>
              <w:rPr>
                <w:rFonts w:eastAsia="SimSun"/>
                <w:lang w:eastAsia="zh-CN"/>
              </w:rPr>
            </w:pPr>
            <w:r w:rsidRPr="006F39FB">
              <w:rPr>
                <w:rFonts w:eastAsia="SimSun"/>
                <w:lang w:eastAsia="zh-CN"/>
              </w:rPr>
              <w:t>80 for CSI-RS resource 13,14,15,16</w:t>
            </w:r>
          </w:p>
        </w:tc>
      </w:tr>
      <w:tr w:rsidR="0028021E" w:rsidRPr="006F39FB" w14:paraId="32C07A7D" w14:textId="77777777" w:rsidTr="00C946D7">
        <w:trPr>
          <w:trHeight w:val="20"/>
        </w:trPr>
        <w:tc>
          <w:tcPr>
            <w:tcW w:w="0" w:type="auto"/>
            <w:vMerge/>
          </w:tcPr>
          <w:p w14:paraId="60FDFF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B3330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5DA447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6181B91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48A666BF" w14:textId="638B53FF" w:rsidR="0028021E" w:rsidRPr="006F39FB" w:rsidRDefault="005E1821" w:rsidP="0028021E">
            <w:pPr>
              <w:pStyle w:val="TAC"/>
              <w:rPr>
                <w:rFonts w:eastAsia="SimSun"/>
                <w:lang w:eastAsia="zh-CN"/>
              </w:rPr>
            </w:pPr>
            <w:r>
              <w:rPr>
                <w:rFonts w:eastAsia="SimSun"/>
                <w:lang w:eastAsia="zh-CN"/>
              </w:rPr>
              <w:t>5</w:t>
            </w:r>
            <w:r w:rsidRPr="006F39FB">
              <w:rPr>
                <w:rFonts w:eastAsia="SimSun"/>
                <w:lang w:eastAsia="zh-CN"/>
              </w:rPr>
              <w:t xml:space="preserve"> </w:t>
            </w:r>
            <w:r w:rsidR="0028021E" w:rsidRPr="006F39FB">
              <w:rPr>
                <w:rFonts w:eastAsia="SimSun"/>
                <w:lang w:eastAsia="zh-CN"/>
              </w:rPr>
              <w:t>for CSI-RS resource 13 and 14</w:t>
            </w:r>
          </w:p>
        </w:tc>
      </w:tr>
      <w:tr w:rsidR="0028021E" w:rsidRPr="006F39FB" w14:paraId="4BD9C2A7" w14:textId="77777777" w:rsidTr="00C946D7">
        <w:trPr>
          <w:trHeight w:val="20"/>
        </w:trPr>
        <w:tc>
          <w:tcPr>
            <w:tcW w:w="0" w:type="auto"/>
            <w:vMerge/>
          </w:tcPr>
          <w:p w14:paraId="1D27E3B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E583A0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9B5ED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135C065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C6B4F9B" w14:textId="732245A2" w:rsidR="0028021E" w:rsidRPr="006F39FB" w:rsidRDefault="005E1821" w:rsidP="0028021E">
            <w:pPr>
              <w:pStyle w:val="TAC"/>
              <w:rPr>
                <w:rFonts w:eastAsia="SimSun" w:cs="Arial"/>
                <w:szCs w:val="18"/>
                <w:lang w:eastAsia="zh-CN"/>
              </w:rPr>
            </w:pPr>
            <w:r>
              <w:rPr>
                <w:rFonts w:eastAsia="SimSun" w:cs="Arial"/>
                <w:szCs w:val="18"/>
                <w:lang w:eastAsia="zh-CN"/>
              </w:rPr>
              <w:t>6</w:t>
            </w:r>
            <w:r w:rsidRPr="006F39FB">
              <w:rPr>
                <w:rFonts w:eastAsia="SimSun" w:cs="Arial"/>
                <w:szCs w:val="18"/>
                <w:lang w:eastAsia="zh-CN"/>
              </w:rPr>
              <w:t xml:space="preserve"> </w:t>
            </w:r>
            <w:r w:rsidR="0028021E" w:rsidRPr="006F39FB">
              <w:rPr>
                <w:rFonts w:eastAsia="SimSun" w:cs="Arial"/>
                <w:szCs w:val="18"/>
                <w:lang w:eastAsia="zh-CN"/>
              </w:rPr>
              <w:t>for CSI-RS resource 15 and 16</w:t>
            </w:r>
          </w:p>
        </w:tc>
      </w:tr>
      <w:tr w:rsidR="0028021E" w:rsidRPr="006F39FB" w14:paraId="6F13A1E4" w14:textId="77777777" w:rsidTr="00C946D7">
        <w:trPr>
          <w:trHeight w:val="20"/>
        </w:trPr>
        <w:tc>
          <w:tcPr>
            <w:tcW w:w="0" w:type="auto"/>
            <w:vMerge/>
          </w:tcPr>
          <w:p w14:paraId="7C0D563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6B22646"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B7303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265094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C5BF6A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#7</w:t>
            </w:r>
          </w:p>
        </w:tc>
      </w:tr>
      <w:tr w:rsidR="0028021E" w:rsidRPr="006F39FB" w14:paraId="5DD03CB6" w14:textId="77777777" w:rsidTr="00C946D7">
        <w:trPr>
          <w:trHeight w:val="20"/>
        </w:trPr>
        <w:tc>
          <w:tcPr>
            <w:tcW w:w="0" w:type="auto"/>
            <w:vMerge/>
          </w:tcPr>
          <w:p w14:paraId="5F368D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AE53A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6F5A98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2974E64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B2E38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Start PRB 0</w:t>
            </w:r>
          </w:p>
        </w:tc>
      </w:tr>
      <w:tr w:rsidR="0028021E" w:rsidRPr="006F39FB" w14:paraId="6274BDFC" w14:textId="77777777" w:rsidTr="00C946D7">
        <w:trPr>
          <w:trHeight w:val="20"/>
        </w:trPr>
        <w:tc>
          <w:tcPr>
            <w:tcW w:w="0" w:type="auto"/>
            <w:vMerge/>
          </w:tcPr>
          <w:p w14:paraId="18B5FD9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CD694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4CE58C" w14:textId="77777777" w:rsidR="0028021E" w:rsidRPr="006F39FB" w:rsidRDefault="0028021E" w:rsidP="0028021E">
            <w:pPr>
              <w:pStyle w:val="TAL"/>
              <w:rPr>
                <w:rFonts w:eastAsia="SimSun"/>
                <w:lang w:val="en-US" w:eastAsia="zh-CN"/>
              </w:rPr>
            </w:pPr>
          </w:p>
        </w:tc>
        <w:tc>
          <w:tcPr>
            <w:tcW w:w="0" w:type="auto"/>
            <w:vMerge/>
          </w:tcPr>
          <w:p w14:paraId="700EDF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58F386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Number of PRB =ceil(BWP size/4)*4</w:t>
            </w:r>
          </w:p>
        </w:tc>
      </w:tr>
      <w:tr w:rsidR="0028021E" w:rsidRPr="006F39FB" w14:paraId="1998E1DA" w14:textId="77777777" w:rsidTr="00C946D7">
        <w:trPr>
          <w:trHeight w:val="20"/>
        </w:trPr>
        <w:tc>
          <w:tcPr>
            <w:tcW w:w="0" w:type="auto"/>
            <w:vMerge/>
          </w:tcPr>
          <w:p w14:paraId="33A9473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01DB43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#13 (Note2)</w:t>
            </w:r>
          </w:p>
        </w:tc>
        <w:tc>
          <w:tcPr>
            <w:tcW w:w="0" w:type="auto"/>
            <w:vAlign w:val="center"/>
          </w:tcPr>
          <w:p w14:paraId="0E977468"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635965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7A1E9F2" w14:textId="75024EB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17,18,19,20</w:t>
            </w:r>
          </w:p>
        </w:tc>
      </w:tr>
      <w:tr w:rsidR="0028021E" w:rsidRPr="006F39FB" w14:paraId="5BAFE301" w14:textId="77777777" w:rsidTr="00C946D7">
        <w:trPr>
          <w:trHeight w:val="20"/>
        </w:trPr>
        <w:tc>
          <w:tcPr>
            <w:tcW w:w="0" w:type="auto"/>
            <w:vMerge/>
          </w:tcPr>
          <w:p w14:paraId="191D224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B85BC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4A5A94C"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125CB7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042298" w14:textId="08AA3E78"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17 and 19</w:t>
            </w:r>
          </w:p>
        </w:tc>
      </w:tr>
      <w:tr w:rsidR="0028021E" w:rsidRPr="006F39FB" w14:paraId="29C4CB22" w14:textId="77777777" w:rsidTr="00C946D7">
        <w:trPr>
          <w:trHeight w:val="20"/>
        </w:trPr>
        <w:tc>
          <w:tcPr>
            <w:tcW w:w="0" w:type="auto"/>
            <w:vMerge/>
          </w:tcPr>
          <w:p w14:paraId="05A489A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440F7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B6D49CF" w14:textId="77777777" w:rsidR="0028021E" w:rsidRPr="006F39FB" w:rsidRDefault="0028021E" w:rsidP="0028021E">
            <w:pPr>
              <w:pStyle w:val="TAL"/>
              <w:rPr>
                <w:rFonts w:eastAsia="SimSun"/>
                <w:lang w:val="en-US" w:eastAsia="zh-CN"/>
              </w:rPr>
            </w:pPr>
          </w:p>
        </w:tc>
        <w:tc>
          <w:tcPr>
            <w:tcW w:w="0" w:type="auto"/>
            <w:vMerge/>
          </w:tcPr>
          <w:p w14:paraId="4AB541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69E80ED" w14:textId="062B32AD"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18 and 20</w:t>
            </w:r>
          </w:p>
        </w:tc>
      </w:tr>
      <w:tr w:rsidR="0028021E" w:rsidRPr="006F39FB" w14:paraId="1B4FEE53" w14:textId="77777777" w:rsidTr="00C946D7">
        <w:trPr>
          <w:trHeight w:val="20"/>
        </w:trPr>
        <w:tc>
          <w:tcPr>
            <w:tcW w:w="0" w:type="auto"/>
            <w:vMerge/>
          </w:tcPr>
          <w:p w14:paraId="7DB1925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0472BC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5666E8B"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5ABA5C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502E675" w14:textId="48CDC8E0"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17,18,19,20</w:t>
            </w:r>
          </w:p>
        </w:tc>
      </w:tr>
      <w:tr w:rsidR="0028021E" w:rsidRPr="006F39FB" w14:paraId="4C70BCAB" w14:textId="77777777" w:rsidTr="00C946D7">
        <w:trPr>
          <w:trHeight w:val="20"/>
        </w:trPr>
        <w:tc>
          <w:tcPr>
            <w:tcW w:w="0" w:type="auto"/>
            <w:vMerge/>
          </w:tcPr>
          <w:p w14:paraId="6476952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4440EE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1FD37D8"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5A54379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BE507FF" w14:textId="04D65C8E" w:rsidR="0028021E" w:rsidRPr="006F39FB" w:rsidRDefault="004B19A1"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17 and 18</w:t>
            </w:r>
          </w:p>
        </w:tc>
      </w:tr>
      <w:tr w:rsidR="0028021E" w:rsidRPr="006F39FB" w14:paraId="2D3C6179" w14:textId="77777777" w:rsidTr="00C946D7">
        <w:trPr>
          <w:trHeight w:val="20"/>
        </w:trPr>
        <w:tc>
          <w:tcPr>
            <w:tcW w:w="0" w:type="auto"/>
            <w:vMerge/>
          </w:tcPr>
          <w:p w14:paraId="1C02CF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CAEF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D013297" w14:textId="77777777" w:rsidR="0028021E" w:rsidRPr="006F39FB" w:rsidRDefault="0028021E" w:rsidP="0028021E">
            <w:pPr>
              <w:pStyle w:val="TAL"/>
              <w:rPr>
                <w:rFonts w:eastAsia="SimSun"/>
                <w:lang w:val="en-US" w:eastAsia="zh-CN"/>
              </w:rPr>
            </w:pPr>
          </w:p>
        </w:tc>
        <w:tc>
          <w:tcPr>
            <w:tcW w:w="0" w:type="auto"/>
            <w:vMerge/>
          </w:tcPr>
          <w:p w14:paraId="71FEA4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ECF33E" w14:textId="2EA95B13" w:rsidR="0028021E" w:rsidRPr="006F39FB" w:rsidRDefault="004B19A1"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19 and 20</w:t>
            </w:r>
          </w:p>
        </w:tc>
      </w:tr>
      <w:tr w:rsidR="0028021E" w:rsidRPr="006F39FB" w14:paraId="32E7458D" w14:textId="77777777" w:rsidTr="00C946D7">
        <w:trPr>
          <w:trHeight w:val="20"/>
        </w:trPr>
        <w:tc>
          <w:tcPr>
            <w:tcW w:w="0" w:type="auto"/>
            <w:vMerge/>
          </w:tcPr>
          <w:p w14:paraId="007431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9CE854"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1289A1A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450B5F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058349D" w14:textId="4513DD11"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#12</w:t>
            </w:r>
          </w:p>
        </w:tc>
      </w:tr>
      <w:tr w:rsidR="0028021E" w:rsidRPr="006F39FB" w14:paraId="2F1223EB" w14:textId="77777777" w:rsidTr="00C946D7">
        <w:trPr>
          <w:trHeight w:val="20"/>
        </w:trPr>
        <w:tc>
          <w:tcPr>
            <w:tcW w:w="0" w:type="auto"/>
            <w:vMerge/>
          </w:tcPr>
          <w:p w14:paraId="6D63F5E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EDCB9C4" w14:textId="77777777" w:rsidR="0028021E" w:rsidRPr="006F39FB" w:rsidRDefault="0028021E" w:rsidP="0028021E">
            <w:pPr>
              <w:pStyle w:val="TAL"/>
              <w:rPr>
                <w:rFonts w:eastAsia="SimSun"/>
                <w:lang w:val="en-US" w:eastAsia="zh-CN"/>
              </w:rPr>
            </w:pPr>
          </w:p>
        </w:tc>
        <w:tc>
          <w:tcPr>
            <w:tcW w:w="0" w:type="auto"/>
            <w:vMerge w:val="restart"/>
            <w:vAlign w:val="center"/>
          </w:tcPr>
          <w:p w14:paraId="64CF65F3"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0386FBA4"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C706651" w14:textId="04A765D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5BC54B4" w14:textId="77777777" w:rsidTr="00C946D7">
        <w:trPr>
          <w:trHeight w:val="20"/>
        </w:trPr>
        <w:tc>
          <w:tcPr>
            <w:tcW w:w="0" w:type="auto"/>
            <w:vMerge/>
          </w:tcPr>
          <w:p w14:paraId="65F8B6D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18AAF4C" w14:textId="77777777" w:rsidR="0028021E" w:rsidRPr="006F39FB" w:rsidRDefault="0028021E" w:rsidP="0028021E">
            <w:pPr>
              <w:pStyle w:val="TAL"/>
              <w:rPr>
                <w:rFonts w:eastAsia="SimSun"/>
                <w:lang w:val="en-US" w:eastAsia="zh-CN"/>
              </w:rPr>
            </w:pPr>
          </w:p>
        </w:tc>
        <w:tc>
          <w:tcPr>
            <w:tcW w:w="0" w:type="auto"/>
            <w:vMerge/>
            <w:vAlign w:val="center"/>
          </w:tcPr>
          <w:p w14:paraId="1073A6A4" w14:textId="77777777" w:rsidR="0028021E" w:rsidRPr="006F39FB" w:rsidRDefault="0028021E" w:rsidP="0028021E">
            <w:pPr>
              <w:pStyle w:val="TAL"/>
              <w:rPr>
                <w:rFonts w:eastAsia="SimSun"/>
                <w:lang w:val="en-US" w:eastAsia="zh-CN"/>
              </w:rPr>
            </w:pPr>
          </w:p>
        </w:tc>
        <w:tc>
          <w:tcPr>
            <w:tcW w:w="0" w:type="auto"/>
            <w:vMerge/>
          </w:tcPr>
          <w:p w14:paraId="3FCCA59D"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8FA4F2E" w14:textId="19A6ACC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3788B3A0" w14:textId="77777777" w:rsidTr="00C946D7">
        <w:trPr>
          <w:trHeight w:val="20"/>
        </w:trPr>
        <w:tc>
          <w:tcPr>
            <w:tcW w:w="0" w:type="auto"/>
            <w:vMerge/>
          </w:tcPr>
          <w:p w14:paraId="450A51A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37EC8DAD" w14:textId="77777777" w:rsidR="0028021E" w:rsidRPr="006F39FB" w:rsidRDefault="0028021E" w:rsidP="0028021E">
            <w:pPr>
              <w:pStyle w:val="TAL"/>
              <w:rPr>
                <w:rFonts w:eastAsia="SimSun"/>
                <w:lang w:val="en-US" w:eastAsia="zh-CN"/>
              </w:rPr>
            </w:pPr>
            <w:r w:rsidRPr="006F39FB">
              <w:rPr>
                <w:rFonts w:eastAsia="SimSun"/>
                <w:lang w:eastAsia="zh-CN"/>
              </w:rPr>
              <w:t>Resource set #14 (Note2)</w:t>
            </w:r>
          </w:p>
        </w:tc>
        <w:tc>
          <w:tcPr>
            <w:tcW w:w="0" w:type="auto"/>
            <w:vAlign w:val="center"/>
          </w:tcPr>
          <w:p w14:paraId="0903FD4B"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7918D8B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40018F" w14:textId="72DA0E1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2 for CSI-RS resource 21,22,23,24</w:t>
            </w:r>
          </w:p>
        </w:tc>
      </w:tr>
      <w:tr w:rsidR="0028021E" w:rsidRPr="006F39FB" w14:paraId="66C6ECBC" w14:textId="77777777" w:rsidTr="00C946D7">
        <w:trPr>
          <w:trHeight w:val="20"/>
        </w:trPr>
        <w:tc>
          <w:tcPr>
            <w:tcW w:w="0" w:type="auto"/>
            <w:vMerge/>
          </w:tcPr>
          <w:p w14:paraId="125FD17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F2F7D5" w14:textId="77777777" w:rsidR="0028021E" w:rsidRPr="006F39FB" w:rsidRDefault="0028021E" w:rsidP="0028021E">
            <w:pPr>
              <w:pStyle w:val="TAL"/>
              <w:rPr>
                <w:rFonts w:eastAsia="SimSun"/>
                <w:lang w:val="en-US" w:eastAsia="zh-CN"/>
              </w:rPr>
            </w:pPr>
          </w:p>
        </w:tc>
        <w:tc>
          <w:tcPr>
            <w:tcW w:w="0" w:type="auto"/>
            <w:vMerge w:val="restart"/>
            <w:vAlign w:val="center"/>
          </w:tcPr>
          <w:p w14:paraId="041A4BB2"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vMerge w:val="restart"/>
          </w:tcPr>
          <w:p w14:paraId="7FD6B0A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4A6FB" w14:textId="4243C959"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4 for CSI-RS resource 21 and 23</w:t>
            </w:r>
          </w:p>
        </w:tc>
      </w:tr>
      <w:tr w:rsidR="0028021E" w:rsidRPr="006F39FB" w14:paraId="2DB147F9" w14:textId="77777777" w:rsidTr="00C946D7">
        <w:trPr>
          <w:trHeight w:val="20"/>
        </w:trPr>
        <w:tc>
          <w:tcPr>
            <w:tcW w:w="0" w:type="auto"/>
            <w:vMerge/>
          </w:tcPr>
          <w:p w14:paraId="7874C4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9BE6A3" w14:textId="77777777" w:rsidR="0028021E" w:rsidRPr="006F39FB" w:rsidRDefault="0028021E" w:rsidP="0028021E">
            <w:pPr>
              <w:pStyle w:val="TAL"/>
              <w:rPr>
                <w:rFonts w:eastAsia="SimSun"/>
                <w:lang w:val="en-US" w:eastAsia="zh-CN"/>
              </w:rPr>
            </w:pPr>
          </w:p>
        </w:tc>
        <w:tc>
          <w:tcPr>
            <w:tcW w:w="0" w:type="auto"/>
            <w:vMerge/>
            <w:vAlign w:val="center"/>
          </w:tcPr>
          <w:p w14:paraId="21EBD043" w14:textId="77777777" w:rsidR="0028021E" w:rsidRPr="006F39FB" w:rsidRDefault="0028021E" w:rsidP="0028021E">
            <w:pPr>
              <w:pStyle w:val="TAL"/>
              <w:rPr>
                <w:rFonts w:eastAsia="SimSun"/>
                <w:lang w:val="en-US" w:eastAsia="zh-CN"/>
              </w:rPr>
            </w:pPr>
          </w:p>
        </w:tc>
        <w:tc>
          <w:tcPr>
            <w:tcW w:w="0" w:type="auto"/>
            <w:vMerge/>
          </w:tcPr>
          <w:p w14:paraId="6EA1540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21B1DD" w14:textId="3D904582"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8 for CSI-RS resource 22 and 24</w:t>
            </w:r>
          </w:p>
        </w:tc>
      </w:tr>
      <w:tr w:rsidR="0028021E" w:rsidRPr="006F39FB" w14:paraId="59014E3D" w14:textId="77777777" w:rsidTr="00C946D7">
        <w:trPr>
          <w:trHeight w:val="20"/>
        </w:trPr>
        <w:tc>
          <w:tcPr>
            <w:tcW w:w="0" w:type="auto"/>
            <w:vMerge/>
          </w:tcPr>
          <w:p w14:paraId="0522E96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7602AD9" w14:textId="77777777" w:rsidR="0028021E" w:rsidRPr="006F39FB" w:rsidRDefault="0028021E" w:rsidP="0028021E">
            <w:pPr>
              <w:pStyle w:val="TAL"/>
              <w:rPr>
                <w:rFonts w:eastAsia="SimSun"/>
                <w:lang w:val="en-US" w:eastAsia="zh-CN"/>
              </w:rPr>
            </w:pPr>
          </w:p>
        </w:tc>
        <w:tc>
          <w:tcPr>
            <w:tcW w:w="0" w:type="auto"/>
            <w:vAlign w:val="center"/>
          </w:tcPr>
          <w:p w14:paraId="2F587CEE"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0BD95D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42A6213" w14:textId="40A4BA18"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21,22,23,24</w:t>
            </w:r>
          </w:p>
        </w:tc>
      </w:tr>
      <w:tr w:rsidR="0028021E" w:rsidRPr="006F39FB" w14:paraId="4FA300E4" w14:textId="77777777" w:rsidTr="00C946D7">
        <w:trPr>
          <w:trHeight w:val="20"/>
        </w:trPr>
        <w:tc>
          <w:tcPr>
            <w:tcW w:w="0" w:type="auto"/>
            <w:vMerge/>
          </w:tcPr>
          <w:p w14:paraId="2223641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C459DE" w14:textId="77777777" w:rsidR="0028021E" w:rsidRPr="006F39FB" w:rsidRDefault="0028021E" w:rsidP="0028021E">
            <w:pPr>
              <w:pStyle w:val="TAL"/>
              <w:rPr>
                <w:rFonts w:eastAsia="SimSun"/>
                <w:lang w:val="en-US" w:eastAsia="zh-CN"/>
              </w:rPr>
            </w:pPr>
          </w:p>
        </w:tc>
        <w:tc>
          <w:tcPr>
            <w:tcW w:w="0" w:type="auto"/>
            <w:vMerge w:val="restart"/>
            <w:vAlign w:val="center"/>
          </w:tcPr>
          <w:p w14:paraId="01B86F5F"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Merge w:val="restart"/>
            <w:vAlign w:val="center"/>
          </w:tcPr>
          <w:p w14:paraId="1B953B3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0CC309" w14:textId="3217B72D" w:rsidR="0028021E" w:rsidRPr="006F39FB" w:rsidRDefault="00953490"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21 and 22</w:t>
            </w:r>
          </w:p>
        </w:tc>
      </w:tr>
      <w:tr w:rsidR="0028021E" w:rsidRPr="006F39FB" w14:paraId="5889720E" w14:textId="77777777" w:rsidTr="00C946D7">
        <w:trPr>
          <w:trHeight w:val="20"/>
        </w:trPr>
        <w:tc>
          <w:tcPr>
            <w:tcW w:w="0" w:type="auto"/>
            <w:vMerge/>
          </w:tcPr>
          <w:p w14:paraId="3B6615C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65D484E" w14:textId="77777777" w:rsidR="0028021E" w:rsidRPr="006F39FB" w:rsidRDefault="0028021E" w:rsidP="0028021E">
            <w:pPr>
              <w:pStyle w:val="TAL"/>
              <w:rPr>
                <w:rFonts w:eastAsia="SimSun"/>
                <w:lang w:val="en-US" w:eastAsia="zh-CN"/>
              </w:rPr>
            </w:pPr>
          </w:p>
        </w:tc>
        <w:tc>
          <w:tcPr>
            <w:tcW w:w="0" w:type="auto"/>
            <w:vMerge/>
            <w:vAlign w:val="center"/>
          </w:tcPr>
          <w:p w14:paraId="53ABC535" w14:textId="77777777" w:rsidR="0028021E" w:rsidRPr="006F39FB" w:rsidRDefault="0028021E" w:rsidP="0028021E">
            <w:pPr>
              <w:pStyle w:val="TAL"/>
              <w:rPr>
                <w:rFonts w:eastAsia="SimSun"/>
                <w:lang w:val="en-US" w:eastAsia="zh-CN"/>
              </w:rPr>
            </w:pPr>
          </w:p>
        </w:tc>
        <w:tc>
          <w:tcPr>
            <w:tcW w:w="0" w:type="auto"/>
            <w:vMerge/>
          </w:tcPr>
          <w:p w14:paraId="7FB959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49EBB70" w14:textId="52DB19EE" w:rsidR="0028021E" w:rsidRPr="006F39FB" w:rsidRDefault="00953490" w:rsidP="0028021E">
            <w:pPr>
              <w:pStyle w:val="TAC"/>
              <w:rPr>
                <w:rFonts w:eastAsia="SimSun" w:cs="Arial"/>
                <w:szCs w:val="18"/>
                <w:lang w:eastAsia="zh-CN"/>
              </w:rPr>
            </w:pPr>
            <w:r>
              <w:rPr>
                <w:rFonts w:eastAsia="DengXian" w:cs="Arial"/>
                <w:szCs w:val="18"/>
                <w:lang w:eastAsia="zh-CN"/>
              </w:rPr>
              <w:t>6</w:t>
            </w:r>
            <w:r w:rsidRPr="00EE6FCE">
              <w:rPr>
                <w:rFonts w:eastAsia="DengXian" w:cs="Arial"/>
                <w:szCs w:val="18"/>
                <w:lang w:eastAsia="zh-CN"/>
              </w:rPr>
              <w:t xml:space="preserve"> </w:t>
            </w:r>
            <w:r w:rsidR="0028021E" w:rsidRPr="00EE6FCE">
              <w:rPr>
                <w:rFonts w:eastAsia="DengXian" w:cs="Arial"/>
                <w:szCs w:val="18"/>
                <w:lang w:eastAsia="zh-CN"/>
              </w:rPr>
              <w:t>for CSI-RS resource 23 and 24</w:t>
            </w:r>
          </w:p>
        </w:tc>
      </w:tr>
      <w:tr w:rsidR="0028021E" w:rsidRPr="006F39FB" w14:paraId="5897ADB5" w14:textId="77777777" w:rsidTr="00C946D7">
        <w:trPr>
          <w:trHeight w:val="20"/>
        </w:trPr>
        <w:tc>
          <w:tcPr>
            <w:tcW w:w="0" w:type="auto"/>
            <w:vMerge/>
          </w:tcPr>
          <w:p w14:paraId="2BE9700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57BC0CB" w14:textId="77777777" w:rsidR="0028021E" w:rsidRPr="006F39FB" w:rsidRDefault="0028021E" w:rsidP="0028021E">
            <w:pPr>
              <w:pStyle w:val="TAL"/>
              <w:rPr>
                <w:rFonts w:eastAsia="SimSun"/>
                <w:lang w:val="en-US" w:eastAsia="zh-CN"/>
              </w:rPr>
            </w:pPr>
          </w:p>
        </w:tc>
        <w:tc>
          <w:tcPr>
            <w:tcW w:w="0" w:type="auto"/>
            <w:vAlign w:val="center"/>
          </w:tcPr>
          <w:p w14:paraId="679FF613"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7EB017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930E48" w14:textId="3FE859DD"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#13</w:t>
            </w:r>
          </w:p>
        </w:tc>
      </w:tr>
      <w:tr w:rsidR="0028021E" w:rsidRPr="006F39FB" w14:paraId="15F348D2" w14:textId="77777777" w:rsidTr="00C946D7">
        <w:trPr>
          <w:trHeight w:val="20"/>
        </w:trPr>
        <w:tc>
          <w:tcPr>
            <w:tcW w:w="0" w:type="auto"/>
            <w:vMerge/>
          </w:tcPr>
          <w:p w14:paraId="4DEFD28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46C0306" w14:textId="77777777" w:rsidR="0028021E" w:rsidRPr="006F39FB" w:rsidRDefault="0028021E" w:rsidP="0028021E">
            <w:pPr>
              <w:pStyle w:val="TAL"/>
              <w:rPr>
                <w:rFonts w:eastAsia="SimSun"/>
                <w:lang w:val="en-US" w:eastAsia="zh-CN"/>
              </w:rPr>
            </w:pPr>
          </w:p>
        </w:tc>
        <w:tc>
          <w:tcPr>
            <w:tcW w:w="0" w:type="auto"/>
            <w:vMerge w:val="restart"/>
            <w:vAlign w:val="center"/>
          </w:tcPr>
          <w:p w14:paraId="3EBCB454" w14:textId="77777777" w:rsidR="0028021E" w:rsidRPr="006F39FB" w:rsidRDefault="0028021E" w:rsidP="0028021E">
            <w:pPr>
              <w:pStyle w:val="TAL"/>
              <w:rPr>
                <w:rFonts w:eastAsia="SimSun"/>
                <w:lang w:val="en-US" w:eastAsia="zh-CN"/>
              </w:rPr>
            </w:pPr>
            <w:r w:rsidRPr="006F39FB">
              <w:rPr>
                <w:rFonts w:eastAsia="SimSun"/>
                <w:lang w:eastAsia="zh-CN"/>
              </w:rPr>
              <w:t>Frequency Occupation</w:t>
            </w:r>
          </w:p>
        </w:tc>
        <w:tc>
          <w:tcPr>
            <w:tcW w:w="0" w:type="auto"/>
            <w:vMerge w:val="restart"/>
          </w:tcPr>
          <w:p w14:paraId="685EC85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7398D6D" w14:textId="6DD9BDB9"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336E7A01" w14:textId="77777777" w:rsidTr="00C946D7">
        <w:trPr>
          <w:trHeight w:val="20"/>
        </w:trPr>
        <w:tc>
          <w:tcPr>
            <w:tcW w:w="0" w:type="auto"/>
            <w:vMerge/>
          </w:tcPr>
          <w:p w14:paraId="313D58F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89AEF4" w14:textId="77777777" w:rsidR="0028021E" w:rsidRPr="006F39FB" w:rsidRDefault="0028021E" w:rsidP="0028021E">
            <w:pPr>
              <w:pStyle w:val="TAL"/>
              <w:rPr>
                <w:rFonts w:eastAsia="SimSun"/>
                <w:lang w:val="en-US" w:eastAsia="zh-CN"/>
              </w:rPr>
            </w:pPr>
          </w:p>
        </w:tc>
        <w:tc>
          <w:tcPr>
            <w:tcW w:w="0" w:type="auto"/>
            <w:vMerge/>
            <w:vAlign w:val="center"/>
          </w:tcPr>
          <w:p w14:paraId="52099038" w14:textId="77777777" w:rsidR="0028021E" w:rsidRPr="006F39FB" w:rsidRDefault="0028021E" w:rsidP="0028021E">
            <w:pPr>
              <w:pStyle w:val="TAL"/>
              <w:rPr>
                <w:rFonts w:eastAsia="SimSun"/>
                <w:lang w:val="en-US" w:eastAsia="zh-CN"/>
              </w:rPr>
            </w:pPr>
          </w:p>
        </w:tc>
        <w:tc>
          <w:tcPr>
            <w:tcW w:w="0" w:type="auto"/>
            <w:vMerge/>
          </w:tcPr>
          <w:p w14:paraId="53EE9C6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F39A2E" w14:textId="056F43D4"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33536592" w14:textId="77777777" w:rsidTr="00C946D7">
        <w:trPr>
          <w:trHeight w:val="20"/>
        </w:trPr>
        <w:tc>
          <w:tcPr>
            <w:tcW w:w="0" w:type="auto"/>
            <w:vMerge/>
          </w:tcPr>
          <w:p w14:paraId="304B410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20B242D" w14:textId="77777777" w:rsidR="0028021E" w:rsidRPr="006F39FB" w:rsidRDefault="0028021E" w:rsidP="0028021E">
            <w:pPr>
              <w:pStyle w:val="TAL"/>
              <w:rPr>
                <w:rFonts w:eastAsia="SimSun"/>
                <w:lang w:val="en-US" w:eastAsia="zh-CN"/>
              </w:rPr>
            </w:pPr>
            <w:r w:rsidRPr="006F39FB">
              <w:rPr>
                <w:rFonts w:eastAsia="SimSun"/>
                <w:lang w:eastAsia="zh-CN"/>
              </w:rPr>
              <w:t>Resource set #15 (Note2)</w:t>
            </w:r>
          </w:p>
        </w:tc>
        <w:tc>
          <w:tcPr>
            <w:tcW w:w="0" w:type="auto"/>
            <w:vAlign w:val="center"/>
          </w:tcPr>
          <w:p w14:paraId="1077C2BE" w14:textId="77777777" w:rsidR="0028021E" w:rsidRPr="006F39FB" w:rsidRDefault="0028021E" w:rsidP="0028021E">
            <w:pPr>
              <w:pStyle w:val="TAL"/>
              <w:rPr>
                <w:rFonts w:eastAsia="SimSun"/>
                <w:lang w:val="en-US" w:eastAsia="zh-CN"/>
              </w:rPr>
            </w:pPr>
            <w:r w:rsidRPr="006F39FB">
              <w:rPr>
                <w:rFonts w:eastAsia="SimSun"/>
                <w:lang w:val="en-US" w:eastAsia="zh-CN"/>
              </w:rPr>
              <w:t>First subcarrier index in the PRB used for CSI-RS (</w:t>
            </w:r>
            <w:r w:rsidRPr="006F39FB">
              <w:rPr>
                <w:rFonts w:eastAsia="SimSun"/>
                <w:i/>
                <w:lang w:val="en-US" w:eastAsia="zh-CN"/>
              </w:rPr>
              <w:t>k0</w:t>
            </w:r>
            <w:r w:rsidRPr="006F39FB">
              <w:rPr>
                <w:rFonts w:eastAsia="SimSun"/>
                <w:lang w:val="en-US" w:eastAsia="zh-CN"/>
              </w:rPr>
              <w:t>)</w:t>
            </w:r>
          </w:p>
        </w:tc>
        <w:tc>
          <w:tcPr>
            <w:tcW w:w="0" w:type="auto"/>
          </w:tcPr>
          <w:p w14:paraId="5D76B82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E84AFA7" w14:textId="7C0EEDB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3 for CSI-RS resource 25,26,27,28</w:t>
            </w:r>
          </w:p>
        </w:tc>
      </w:tr>
      <w:tr w:rsidR="0028021E" w:rsidRPr="006F39FB" w14:paraId="2A4C3316" w14:textId="77777777" w:rsidTr="00C946D7">
        <w:trPr>
          <w:trHeight w:val="20"/>
        </w:trPr>
        <w:tc>
          <w:tcPr>
            <w:tcW w:w="0" w:type="auto"/>
            <w:vMerge/>
          </w:tcPr>
          <w:p w14:paraId="216C6BF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77648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FBFC76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2B526F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80BFD6" w14:textId="62C74E76"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5 for CSI-RS resource 25 and 27</w:t>
            </w:r>
          </w:p>
        </w:tc>
      </w:tr>
      <w:tr w:rsidR="0028021E" w:rsidRPr="006F39FB" w14:paraId="69C94C2F" w14:textId="77777777" w:rsidTr="00C946D7">
        <w:trPr>
          <w:trHeight w:val="20"/>
        </w:trPr>
        <w:tc>
          <w:tcPr>
            <w:tcW w:w="0" w:type="auto"/>
            <w:vMerge/>
          </w:tcPr>
          <w:p w14:paraId="48508B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4FB72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D7732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70C9A8E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3623649" w14:textId="1319F497" w:rsidR="0028021E" w:rsidRPr="006F39FB" w:rsidRDefault="0028021E" w:rsidP="0028021E">
            <w:pPr>
              <w:pStyle w:val="TAC"/>
              <w:rPr>
                <w:rFonts w:eastAsia="SimSun" w:cs="Arial"/>
                <w:szCs w:val="18"/>
                <w:lang w:eastAsia="zh-CN"/>
              </w:rPr>
            </w:pPr>
            <w:r w:rsidRPr="00EE6FCE">
              <w:rPr>
                <w:rFonts w:eastAsia="DengXian" w:cs="Arial"/>
                <w:szCs w:val="18"/>
                <w:lang w:eastAsia="zh-CN"/>
              </w:rPr>
              <w:t>l</w:t>
            </w:r>
            <w:r w:rsidRPr="00EE6FCE">
              <w:rPr>
                <w:rFonts w:eastAsia="DengXian" w:cs="Arial"/>
                <w:szCs w:val="18"/>
                <w:vertAlign w:val="subscript"/>
                <w:lang w:eastAsia="zh-CN"/>
              </w:rPr>
              <w:t>0</w:t>
            </w:r>
            <w:r w:rsidRPr="00EE6FCE">
              <w:rPr>
                <w:rFonts w:eastAsia="DengXian" w:cs="Arial"/>
                <w:szCs w:val="18"/>
                <w:lang w:eastAsia="zh-CN"/>
              </w:rPr>
              <w:t xml:space="preserve"> = 9 for CSI-RS resource 26 and 28</w:t>
            </w:r>
          </w:p>
        </w:tc>
      </w:tr>
      <w:tr w:rsidR="0028021E" w:rsidRPr="006F39FB" w14:paraId="669ABF27" w14:textId="77777777" w:rsidTr="00C946D7">
        <w:trPr>
          <w:trHeight w:val="20"/>
        </w:trPr>
        <w:tc>
          <w:tcPr>
            <w:tcW w:w="0" w:type="auto"/>
            <w:vMerge/>
          </w:tcPr>
          <w:p w14:paraId="6A7C93B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83BE238"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62592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2403331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29CADD5B" w14:textId="51F8190E"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80 for CSI-RS resource 25,26,27,28</w:t>
            </w:r>
          </w:p>
        </w:tc>
      </w:tr>
      <w:tr w:rsidR="0028021E" w:rsidRPr="006F39FB" w14:paraId="44F08DAD" w14:textId="77777777" w:rsidTr="00C946D7">
        <w:trPr>
          <w:trHeight w:val="20"/>
        </w:trPr>
        <w:tc>
          <w:tcPr>
            <w:tcW w:w="0" w:type="auto"/>
            <w:vMerge/>
          </w:tcPr>
          <w:p w14:paraId="59A425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4D824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D8C96D7"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1583B24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85A8D6D" w14:textId="3A7E9E78" w:rsidR="0028021E" w:rsidRPr="006F39FB" w:rsidRDefault="007C2EEA" w:rsidP="0028021E">
            <w:pPr>
              <w:pStyle w:val="TAC"/>
              <w:rPr>
                <w:rFonts w:eastAsia="SimSun" w:cs="Arial"/>
                <w:szCs w:val="18"/>
                <w:lang w:eastAsia="zh-CN"/>
              </w:rPr>
            </w:pPr>
            <w:r>
              <w:rPr>
                <w:rFonts w:eastAsia="DengXian" w:cs="Arial"/>
                <w:szCs w:val="18"/>
                <w:lang w:eastAsia="zh-CN"/>
              </w:rPr>
              <w:t>5</w:t>
            </w:r>
            <w:r w:rsidRPr="00EE6FCE">
              <w:rPr>
                <w:rFonts w:eastAsia="DengXian" w:cs="Arial"/>
                <w:szCs w:val="18"/>
                <w:lang w:eastAsia="zh-CN"/>
              </w:rPr>
              <w:t xml:space="preserve"> </w:t>
            </w:r>
            <w:r w:rsidR="0028021E" w:rsidRPr="00EE6FCE">
              <w:rPr>
                <w:rFonts w:eastAsia="DengXian" w:cs="Arial"/>
                <w:szCs w:val="18"/>
                <w:lang w:eastAsia="zh-CN"/>
              </w:rPr>
              <w:t>for CSI-RS resource 25 and 26</w:t>
            </w:r>
          </w:p>
        </w:tc>
      </w:tr>
      <w:tr w:rsidR="0028021E" w:rsidRPr="006F39FB" w14:paraId="31A147F3" w14:textId="77777777" w:rsidTr="00C946D7">
        <w:trPr>
          <w:trHeight w:val="20"/>
        </w:trPr>
        <w:tc>
          <w:tcPr>
            <w:tcW w:w="0" w:type="auto"/>
            <w:vMerge/>
          </w:tcPr>
          <w:p w14:paraId="5B78021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5F4D07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BEE7A9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46E0C08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746C932" w14:textId="269247B9" w:rsidR="0028021E" w:rsidRPr="006F39FB" w:rsidRDefault="007C2EEA"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27 and 28</w:t>
            </w:r>
          </w:p>
        </w:tc>
      </w:tr>
      <w:tr w:rsidR="0028021E" w:rsidRPr="006F39FB" w14:paraId="23E9C1AF" w14:textId="77777777" w:rsidTr="00C946D7">
        <w:trPr>
          <w:trHeight w:val="20"/>
        </w:trPr>
        <w:tc>
          <w:tcPr>
            <w:tcW w:w="0" w:type="auto"/>
            <w:vMerge/>
          </w:tcPr>
          <w:p w14:paraId="1352056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CA5146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740BCBA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03903CD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F7A5A5F" w14:textId="2F3CCEE8"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TCI state #14</w:t>
            </w:r>
          </w:p>
        </w:tc>
      </w:tr>
      <w:tr w:rsidR="0028021E" w:rsidRPr="006F39FB" w14:paraId="24FBEB4A" w14:textId="77777777" w:rsidTr="00C946D7">
        <w:trPr>
          <w:trHeight w:val="20"/>
        </w:trPr>
        <w:tc>
          <w:tcPr>
            <w:tcW w:w="0" w:type="auto"/>
            <w:vMerge/>
          </w:tcPr>
          <w:p w14:paraId="59B821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7F87D4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2EA934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C223655"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78B45A7" w14:textId="35C5E78D"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Start PRB 0</w:t>
            </w:r>
          </w:p>
        </w:tc>
      </w:tr>
      <w:tr w:rsidR="0028021E" w:rsidRPr="006F39FB" w14:paraId="2C155145" w14:textId="77777777" w:rsidTr="00C946D7">
        <w:trPr>
          <w:trHeight w:val="20"/>
        </w:trPr>
        <w:tc>
          <w:tcPr>
            <w:tcW w:w="0" w:type="auto"/>
            <w:vMerge/>
          </w:tcPr>
          <w:p w14:paraId="6F7E44A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1BD10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82E827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2B4FB3F2"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BB7250E" w14:textId="2EDEA241"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Number of PRB =ceil(BWP size/4)*4</w:t>
            </w:r>
          </w:p>
        </w:tc>
      </w:tr>
      <w:tr w:rsidR="0028021E" w:rsidRPr="006F39FB" w14:paraId="6A0C7401" w14:textId="77777777" w:rsidTr="00C946D7">
        <w:trPr>
          <w:trHeight w:val="20"/>
        </w:trPr>
        <w:tc>
          <w:tcPr>
            <w:tcW w:w="0" w:type="auto"/>
            <w:vMerge/>
          </w:tcPr>
          <w:p w14:paraId="48DB8CF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9BBFC2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#16 (Note2)</w:t>
            </w:r>
          </w:p>
        </w:tc>
        <w:tc>
          <w:tcPr>
            <w:tcW w:w="0" w:type="auto"/>
            <w:vAlign w:val="center"/>
          </w:tcPr>
          <w:p w14:paraId="2BC654BE"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val="en-US" w:eastAsia="zh-CN"/>
              </w:rPr>
              <w:t>First subcarrier index in the PRB used for CSI-RS (</w:t>
            </w:r>
            <w:r w:rsidRPr="006F39FB">
              <w:rPr>
                <w:rFonts w:ascii="Arial" w:eastAsia="SimSun" w:hAnsi="Arial"/>
                <w:i/>
                <w:sz w:val="18"/>
                <w:lang w:val="en-US" w:eastAsia="zh-CN"/>
              </w:rPr>
              <w:t>k0</w:t>
            </w:r>
            <w:r w:rsidRPr="006F39FB">
              <w:rPr>
                <w:rFonts w:ascii="Arial" w:eastAsia="SimSun" w:hAnsi="Arial"/>
                <w:sz w:val="18"/>
                <w:lang w:val="en-US" w:eastAsia="zh-CN"/>
              </w:rPr>
              <w:t>)</w:t>
            </w:r>
          </w:p>
        </w:tc>
        <w:tc>
          <w:tcPr>
            <w:tcW w:w="0" w:type="auto"/>
          </w:tcPr>
          <w:p w14:paraId="72ADC34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F2A6FB7" w14:textId="51220EFB"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3 for CSI-RS resource 29,30,31,32</w:t>
            </w:r>
          </w:p>
        </w:tc>
      </w:tr>
      <w:tr w:rsidR="0028021E" w:rsidRPr="006F39FB" w14:paraId="58292489" w14:textId="77777777" w:rsidTr="00C946D7">
        <w:trPr>
          <w:trHeight w:val="20"/>
        </w:trPr>
        <w:tc>
          <w:tcPr>
            <w:tcW w:w="0" w:type="auto"/>
            <w:vMerge/>
          </w:tcPr>
          <w:p w14:paraId="7ACB30D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1E7AB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C56454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First OFDM symbol in the PRB used for CSI-RS</w:t>
            </w:r>
          </w:p>
        </w:tc>
        <w:tc>
          <w:tcPr>
            <w:tcW w:w="0" w:type="auto"/>
            <w:vMerge w:val="restart"/>
          </w:tcPr>
          <w:p w14:paraId="64AD62C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AB26066" w14:textId="65C8F1A9"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4 for CSI-RS resource 29 and </w:t>
            </w:r>
            <w:r>
              <w:rPr>
                <w:rFonts w:ascii="Arial" w:eastAsia="SimSun" w:hAnsi="Arial" w:cs="Arial"/>
                <w:sz w:val="18"/>
                <w:szCs w:val="18"/>
                <w:lang w:eastAsia="zh-CN"/>
              </w:rPr>
              <w:t>31</w:t>
            </w:r>
          </w:p>
        </w:tc>
      </w:tr>
      <w:tr w:rsidR="0028021E" w:rsidRPr="006F39FB" w14:paraId="768C7175" w14:textId="77777777" w:rsidTr="00C946D7">
        <w:trPr>
          <w:trHeight w:val="20"/>
        </w:trPr>
        <w:tc>
          <w:tcPr>
            <w:tcW w:w="0" w:type="auto"/>
            <w:vMerge/>
          </w:tcPr>
          <w:p w14:paraId="3D6B82C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0859C9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0D4DD1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1338B5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1752801" w14:textId="68EBD20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l</w:t>
            </w:r>
            <w:r w:rsidRPr="001747B3">
              <w:rPr>
                <w:rFonts w:ascii="Arial" w:eastAsia="SimSun" w:hAnsi="Arial" w:cs="Arial"/>
                <w:sz w:val="18"/>
                <w:szCs w:val="18"/>
                <w:vertAlign w:val="subscript"/>
                <w:lang w:eastAsia="zh-CN"/>
              </w:rPr>
              <w:t>0</w:t>
            </w:r>
            <w:r w:rsidRPr="001747B3">
              <w:rPr>
                <w:rFonts w:ascii="Arial" w:eastAsia="SimSun" w:hAnsi="Arial" w:cs="Arial"/>
                <w:sz w:val="18"/>
                <w:szCs w:val="18"/>
                <w:lang w:eastAsia="zh-CN"/>
              </w:rPr>
              <w:t xml:space="preserve"> = 8 for CSI-RS resource </w:t>
            </w:r>
            <w:r>
              <w:rPr>
                <w:rFonts w:ascii="Arial" w:eastAsia="SimSun" w:hAnsi="Arial" w:cs="Arial"/>
                <w:sz w:val="18"/>
                <w:szCs w:val="18"/>
                <w:lang w:eastAsia="zh-CN"/>
              </w:rPr>
              <w:t>30</w:t>
            </w:r>
            <w:r w:rsidRPr="001747B3">
              <w:rPr>
                <w:rFonts w:ascii="Arial" w:eastAsia="SimSun" w:hAnsi="Arial" w:cs="Arial"/>
                <w:sz w:val="18"/>
                <w:szCs w:val="18"/>
                <w:lang w:eastAsia="zh-CN"/>
              </w:rPr>
              <w:t xml:space="preserve"> and 32</w:t>
            </w:r>
          </w:p>
        </w:tc>
      </w:tr>
      <w:tr w:rsidR="0028021E" w:rsidRPr="006F39FB" w14:paraId="66CEF5DA" w14:textId="77777777" w:rsidTr="00C946D7">
        <w:trPr>
          <w:trHeight w:val="20"/>
        </w:trPr>
        <w:tc>
          <w:tcPr>
            <w:tcW w:w="0" w:type="auto"/>
            <w:vMerge/>
          </w:tcPr>
          <w:p w14:paraId="04E984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98DFA1"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CC7E29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periodicity</w:t>
            </w:r>
          </w:p>
        </w:tc>
        <w:tc>
          <w:tcPr>
            <w:tcW w:w="0" w:type="auto"/>
            <w:vAlign w:val="center"/>
          </w:tcPr>
          <w:p w14:paraId="5B4C1F5B"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125BCCDD" w14:textId="515F225F" w:rsidR="0028021E" w:rsidRPr="006F39FB" w:rsidRDefault="0028021E" w:rsidP="0028021E">
            <w:pPr>
              <w:keepNext/>
              <w:keepLines/>
              <w:spacing w:after="0"/>
              <w:jc w:val="center"/>
              <w:rPr>
                <w:rFonts w:ascii="Arial" w:eastAsia="SimSun" w:hAnsi="Arial" w:cs="Arial"/>
                <w:sz w:val="18"/>
                <w:szCs w:val="18"/>
                <w:lang w:eastAsia="zh-CN"/>
              </w:rPr>
            </w:pPr>
            <w:r w:rsidRPr="001747B3">
              <w:rPr>
                <w:rFonts w:ascii="Arial" w:eastAsia="SimSun" w:hAnsi="Arial" w:cs="Arial"/>
                <w:sz w:val="18"/>
                <w:szCs w:val="18"/>
                <w:lang w:eastAsia="zh-CN"/>
              </w:rPr>
              <w:t>80 for CSI-RS resource 29,30,31,32</w:t>
            </w:r>
          </w:p>
        </w:tc>
      </w:tr>
      <w:tr w:rsidR="0028021E" w:rsidRPr="006F39FB" w14:paraId="2E46D80D" w14:textId="77777777" w:rsidTr="00C946D7">
        <w:trPr>
          <w:trHeight w:val="20"/>
        </w:trPr>
        <w:tc>
          <w:tcPr>
            <w:tcW w:w="0" w:type="auto"/>
            <w:vMerge/>
          </w:tcPr>
          <w:p w14:paraId="2CBA95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D07DE2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01E30E50"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CSI-RS offset</w:t>
            </w:r>
          </w:p>
        </w:tc>
        <w:tc>
          <w:tcPr>
            <w:tcW w:w="0" w:type="auto"/>
            <w:vMerge w:val="restart"/>
            <w:vAlign w:val="center"/>
          </w:tcPr>
          <w:p w14:paraId="7EA8BBBF"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A37806E" w14:textId="54D64DC9"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29 and 30</w:t>
            </w:r>
          </w:p>
        </w:tc>
      </w:tr>
      <w:tr w:rsidR="0028021E" w:rsidRPr="006F39FB" w14:paraId="1DB04E1B" w14:textId="77777777" w:rsidTr="00C946D7">
        <w:trPr>
          <w:trHeight w:val="20"/>
        </w:trPr>
        <w:tc>
          <w:tcPr>
            <w:tcW w:w="0" w:type="auto"/>
            <w:vMerge/>
          </w:tcPr>
          <w:p w14:paraId="6EDB274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87E2C8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7FF6C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072A7301"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28AB0E1" w14:textId="3C730018" w:rsidR="0028021E" w:rsidRPr="006F39FB" w:rsidRDefault="002644A7" w:rsidP="0028021E">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6</w:t>
            </w:r>
            <w:r w:rsidRPr="001747B3">
              <w:rPr>
                <w:rFonts w:ascii="Arial" w:eastAsia="SimSun" w:hAnsi="Arial" w:cs="Arial"/>
                <w:sz w:val="18"/>
                <w:szCs w:val="18"/>
                <w:lang w:eastAsia="zh-CN"/>
              </w:rPr>
              <w:t xml:space="preserve"> </w:t>
            </w:r>
            <w:r w:rsidR="0028021E" w:rsidRPr="001747B3">
              <w:rPr>
                <w:rFonts w:ascii="Arial" w:eastAsia="SimSun" w:hAnsi="Arial" w:cs="Arial"/>
                <w:sz w:val="18"/>
                <w:szCs w:val="18"/>
                <w:lang w:eastAsia="zh-CN"/>
              </w:rPr>
              <w:t>for CSI-RS resource 31 and 32</w:t>
            </w:r>
          </w:p>
        </w:tc>
      </w:tr>
      <w:tr w:rsidR="0028021E" w:rsidRPr="006F39FB" w14:paraId="636E8BDE" w14:textId="77777777" w:rsidTr="00C946D7">
        <w:trPr>
          <w:trHeight w:val="20"/>
        </w:trPr>
        <w:tc>
          <w:tcPr>
            <w:tcW w:w="0" w:type="auto"/>
            <w:vMerge/>
          </w:tcPr>
          <w:p w14:paraId="0FB1154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78A7A32"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67EA07D"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QCL info</w:t>
            </w:r>
          </w:p>
        </w:tc>
        <w:tc>
          <w:tcPr>
            <w:tcW w:w="0" w:type="auto"/>
          </w:tcPr>
          <w:p w14:paraId="32DFAA7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99B3C8B" w14:textId="25F67B1B"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TCI state #15</w:t>
            </w:r>
          </w:p>
        </w:tc>
      </w:tr>
      <w:tr w:rsidR="0028021E" w:rsidRPr="006F39FB" w14:paraId="3CAB5EA8" w14:textId="77777777" w:rsidTr="00C946D7">
        <w:trPr>
          <w:trHeight w:val="20"/>
        </w:trPr>
        <w:tc>
          <w:tcPr>
            <w:tcW w:w="0" w:type="auto"/>
            <w:vMerge/>
          </w:tcPr>
          <w:p w14:paraId="22F8A8A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6AE2D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78C1EB9"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Frequency Occupation</w:t>
            </w:r>
          </w:p>
        </w:tc>
        <w:tc>
          <w:tcPr>
            <w:tcW w:w="0" w:type="auto"/>
            <w:vMerge w:val="restart"/>
          </w:tcPr>
          <w:p w14:paraId="5583A54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66786CE" w14:textId="7E5A58F3" w:rsidR="0028021E" w:rsidRPr="006F39FB" w:rsidRDefault="0028021E" w:rsidP="0028021E">
            <w:pPr>
              <w:pStyle w:val="TAC"/>
              <w:rPr>
                <w:rFonts w:eastAsia="SimSun" w:cs="Arial"/>
                <w:szCs w:val="18"/>
                <w:lang w:eastAsia="zh-CN"/>
              </w:rPr>
            </w:pPr>
            <w:r w:rsidRPr="001747B3">
              <w:rPr>
                <w:rFonts w:eastAsia="DengXian" w:cs="Arial"/>
                <w:szCs w:val="18"/>
                <w:lang w:val="fr-FR" w:eastAsia="zh-CN"/>
              </w:rPr>
              <w:t>Start PRB 0</w:t>
            </w:r>
          </w:p>
        </w:tc>
      </w:tr>
      <w:tr w:rsidR="0028021E" w:rsidRPr="006F39FB" w14:paraId="1E314E9E" w14:textId="77777777" w:rsidTr="00C946D7">
        <w:trPr>
          <w:trHeight w:val="20"/>
        </w:trPr>
        <w:tc>
          <w:tcPr>
            <w:tcW w:w="0" w:type="auto"/>
            <w:vMerge/>
          </w:tcPr>
          <w:p w14:paraId="155B3A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67DAA16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EDF4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tcPr>
          <w:p w14:paraId="3D78B87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B49182D" w14:textId="5E9C7E1F" w:rsidR="0028021E" w:rsidRPr="006F39FB" w:rsidRDefault="0028021E" w:rsidP="0028021E">
            <w:pPr>
              <w:pStyle w:val="TAC"/>
              <w:rPr>
                <w:rFonts w:eastAsia="SimSun" w:cs="Arial"/>
                <w:szCs w:val="18"/>
                <w:lang w:eastAsia="zh-CN"/>
              </w:rPr>
            </w:pPr>
            <w:r w:rsidRPr="00EE6FCE">
              <w:rPr>
                <w:rFonts w:eastAsia="DengXian" w:cs="Arial"/>
                <w:szCs w:val="18"/>
                <w:lang w:eastAsia="zh-CN"/>
              </w:rPr>
              <w:t>Number of PRB =ceil(BWP size/4)*4</w:t>
            </w:r>
          </w:p>
        </w:tc>
      </w:tr>
      <w:tr w:rsidR="0028021E" w:rsidRPr="006F39FB" w14:paraId="000719B2" w14:textId="77777777" w:rsidTr="00C946D7">
        <w:trPr>
          <w:trHeight w:val="20"/>
        </w:trPr>
        <w:tc>
          <w:tcPr>
            <w:tcW w:w="0" w:type="auto"/>
            <w:vMerge w:val="restart"/>
          </w:tcPr>
          <w:p w14:paraId="64A1B5D3" w14:textId="77777777" w:rsidR="0028021E" w:rsidRPr="006F39FB" w:rsidRDefault="0028021E" w:rsidP="0028021E">
            <w:pPr>
              <w:pStyle w:val="TAL"/>
              <w:rPr>
                <w:rFonts w:eastAsia="SimSun"/>
                <w:lang w:val="en-US" w:eastAsia="zh-CN"/>
              </w:rPr>
            </w:pPr>
            <w:r w:rsidRPr="006F39FB">
              <w:rPr>
                <w:rFonts w:eastAsia="SimSun"/>
                <w:lang w:eastAsia="zh-CN"/>
              </w:rPr>
              <w:t>NZP CSI-RS for CSI acquisition</w:t>
            </w:r>
          </w:p>
        </w:tc>
        <w:tc>
          <w:tcPr>
            <w:tcW w:w="0" w:type="auto"/>
            <w:vMerge w:val="restart"/>
            <w:vAlign w:val="center"/>
          </w:tcPr>
          <w:p w14:paraId="2AC942DC" w14:textId="77777777" w:rsidR="0028021E" w:rsidRPr="006F39FB" w:rsidRDefault="0028021E" w:rsidP="0028021E">
            <w:pPr>
              <w:pStyle w:val="TAL"/>
              <w:rPr>
                <w:rFonts w:eastAsia="SimSun"/>
                <w:lang w:val="en-US" w:eastAsia="zh-CN"/>
              </w:rPr>
            </w:pPr>
            <w:r w:rsidRPr="006F39FB">
              <w:rPr>
                <w:rFonts w:eastAsia="SimSun"/>
                <w:lang w:eastAsia="zh-CN"/>
              </w:rPr>
              <w:t>Resource set #5</w:t>
            </w:r>
          </w:p>
        </w:tc>
        <w:tc>
          <w:tcPr>
            <w:tcW w:w="0" w:type="auto"/>
            <w:vAlign w:val="center"/>
          </w:tcPr>
          <w:p w14:paraId="0616B849" w14:textId="77777777" w:rsidR="0028021E" w:rsidRPr="006F39FB" w:rsidRDefault="0028021E" w:rsidP="0028021E">
            <w:pPr>
              <w:pStyle w:val="TAL"/>
              <w:rPr>
                <w:rFonts w:eastAsia="SimSun"/>
                <w:lang w:val="en-US"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0A86B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2F468" w14:textId="77777777" w:rsidR="0028021E" w:rsidRPr="006F39FB" w:rsidRDefault="0028021E" w:rsidP="0028021E">
            <w:pPr>
              <w:pStyle w:val="TAC"/>
              <w:rPr>
                <w:rFonts w:eastAsia="SimSun" w:cs="Arial"/>
                <w:szCs w:val="18"/>
                <w:lang w:eastAsia="zh-CN"/>
              </w:rPr>
            </w:pPr>
            <w:r w:rsidRPr="006F39FB">
              <w:rPr>
                <w:rFonts w:eastAsia="SimSun" w:cs="Arial" w:hint="eastAsia"/>
                <w:szCs w:val="18"/>
                <w:lang w:eastAsia="zh-CN"/>
              </w:rPr>
              <w:t>0</w:t>
            </w:r>
          </w:p>
        </w:tc>
      </w:tr>
      <w:tr w:rsidR="0028021E" w:rsidRPr="006F39FB" w14:paraId="1BE1F431" w14:textId="77777777" w:rsidTr="00C946D7">
        <w:trPr>
          <w:trHeight w:val="20"/>
        </w:trPr>
        <w:tc>
          <w:tcPr>
            <w:tcW w:w="0" w:type="auto"/>
            <w:vMerge/>
            <w:shd w:val="clear" w:color="auto" w:fill="auto"/>
            <w:vAlign w:val="center"/>
            <w:hideMark/>
          </w:tcPr>
          <w:p w14:paraId="2B7161F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37C7D8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8D743C5"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454F99DC" w14:textId="77777777" w:rsidR="0028021E" w:rsidRPr="006F39FB" w:rsidRDefault="0028021E" w:rsidP="0028021E">
            <w:pPr>
              <w:pStyle w:val="TAC"/>
              <w:rPr>
                <w:rFonts w:eastAsia="SimSun" w:cs="Arial"/>
                <w:szCs w:val="18"/>
                <w:lang w:val="en-US" w:eastAsia="zh-CN"/>
              </w:rPr>
            </w:pPr>
          </w:p>
        </w:tc>
        <w:tc>
          <w:tcPr>
            <w:tcW w:w="0" w:type="auto"/>
            <w:shd w:val="clear" w:color="auto" w:fill="auto"/>
            <w:vAlign w:val="center"/>
            <w:hideMark/>
          </w:tcPr>
          <w:p w14:paraId="19CE56B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06FA3ADD" w14:textId="77777777" w:rsidTr="00C946D7">
        <w:trPr>
          <w:trHeight w:val="20"/>
        </w:trPr>
        <w:tc>
          <w:tcPr>
            <w:tcW w:w="0" w:type="auto"/>
            <w:vMerge/>
            <w:vAlign w:val="center"/>
            <w:hideMark/>
          </w:tcPr>
          <w:p w14:paraId="4661AE61" w14:textId="77777777" w:rsidR="0028021E" w:rsidRPr="006F39FB" w:rsidRDefault="0028021E" w:rsidP="0028021E">
            <w:pPr>
              <w:pStyle w:val="TAL"/>
              <w:rPr>
                <w:rFonts w:eastAsia="SimSun"/>
                <w:lang w:val="en-US" w:eastAsia="zh-CN"/>
              </w:rPr>
            </w:pPr>
          </w:p>
        </w:tc>
        <w:tc>
          <w:tcPr>
            <w:tcW w:w="0" w:type="auto"/>
            <w:vMerge/>
            <w:vAlign w:val="center"/>
            <w:hideMark/>
          </w:tcPr>
          <w:p w14:paraId="2C6B8A0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49A9FE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2AF65D8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486FE03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1FA244CF" w14:textId="77777777" w:rsidTr="00C946D7">
        <w:trPr>
          <w:trHeight w:val="20"/>
        </w:trPr>
        <w:tc>
          <w:tcPr>
            <w:tcW w:w="0" w:type="auto"/>
            <w:vMerge/>
            <w:vAlign w:val="center"/>
            <w:hideMark/>
          </w:tcPr>
          <w:p w14:paraId="48B0D453" w14:textId="77777777" w:rsidR="0028021E" w:rsidRPr="006F39FB" w:rsidRDefault="0028021E" w:rsidP="0028021E">
            <w:pPr>
              <w:pStyle w:val="TAL"/>
              <w:rPr>
                <w:rFonts w:eastAsia="SimSun"/>
                <w:lang w:val="en-US" w:eastAsia="zh-CN"/>
              </w:rPr>
            </w:pPr>
          </w:p>
        </w:tc>
        <w:tc>
          <w:tcPr>
            <w:tcW w:w="0" w:type="auto"/>
            <w:vMerge/>
            <w:vAlign w:val="center"/>
            <w:hideMark/>
          </w:tcPr>
          <w:p w14:paraId="42CE5C2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1B22282"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9E27C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0D467E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4B4ACA80" w14:textId="77777777" w:rsidTr="00C946D7">
        <w:trPr>
          <w:trHeight w:val="20"/>
        </w:trPr>
        <w:tc>
          <w:tcPr>
            <w:tcW w:w="0" w:type="auto"/>
            <w:vMerge/>
            <w:vAlign w:val="center"/>
            <w:hideMark/>
          </w:tcPr>
          <w:p w14:paraId="2F368ED8" w14:textId="77777777" w:rsidR="0028021E" w:rsidRPr="006F39FB" w:rsidRDefault="0028021E" w:rsidP="0028021E">
            <w:pPr>
              <w:pStyle w:val="TAL"/>
              <w:rPr>
                <w:rFonts w:eastAsia="SimSun"/>
                <w:lang w:val="en-US" w:eastAsia="zh-CN"/>
              </w:rPr>
            </w:pPr>
          </w:p>
        </w:tc>
        <w:tc>
          <w:tcPr>
            <w:tcW w:w="0" w:type="auto"/>
            <w:vMerge/>
            <w:vAlign w:val="center"/>
            <w:hideMark/>
          </w:tcPr>
          <w:p w14:paraId="5B12BF8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94B37D8"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5AA5F7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41C4334"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#0</w:t>
            </w:r>
          </w:p>
        </w:tc>
      </w:tr>
      <w:tr w:rsidR="0028021E" w:rsidRPr="006F39FB" w14:paraId="5E936807" w14:textId="77777777" w:rsidTr="00C946D7">
        <w:trPr>
          <w:trHeight w:val="20"/>
        </w:trPr>
        <w:tc>
          <w:tcPr>
            <w:tcW w:w="0" w:type="auto"/>
            <w:vMerge/>
            <w:vAlign w:val="center"/>
          </w:tcPr>
          <w:p w14:paraId="0F477B93" w14:textId="77777777" w:rsidR="0028021E" w:rsidRPr="006F39FB" w:rsidRDefault="0028021E" w:rsidP="0028021E">
            <w:pPr>
              <w:pStyle w:val="TAL"/>
              <w:rPr>
                <w:rFonts w:eastAsia="SimSun"/>
                <w:lang w:val="en-US" w:eastAsia="zh-CN"/>
              </w:rPr>
            </w:pPr>
          </w:p>
        </w:tc>
        <w:tc>
          <w:tcPr>
            <w:tcW w:w="0" w:type="auto"/>
            <w:vMerge w:val="restart"/>
            <w:vAlign w:val="center"/>
          </w:tcPr>
          <w:p w14:paraId="445C7F88" w14:textId="77777777" w:rsidR="0028021E" w:rsidRPr="006F39FB" w:rsidRDefault="0028021E" w:rsidP="0028021E">
            <w:pPr>
              <w:pStyle w:val="TAL"/>
              <w:rPr>
                <w:rFonts w:eastAsia="SimSun"/>
                <w:lang w:val="en-US" w:eastAsia="zh-CN"/>
              </w:rPr>
            </w:pPr>
            <w:r w:rsidRPr="006F39FB">
              <w:rPr>
                <w:rFonts w:eastAsia="SimSun"/>
                <w:lang w:eastAsia="zh-CN"/>
              </w:rPr>
              <w:t>Resource set #6</w:t>
            </w:r>
          </w:p>
        </w:tc>
        <w:tc>
          <w:tcPr>
            <w:tcW w:w="0" w:type="auto"/>
            <w:shd w:val="clear" w:color="auto" w:fill="auto"/>
            <w:vAlign w:val="center"/>
          </w:tcPr>
          <w:p w14:paraId="2B956909"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DEB55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4C9F9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2</w:t>
            </w:r>
          </w:p>
        </w:tc>
      </w:tr>
      <w:tr w:rsidR="0028021E" w:rsidRPr="006F39FB" w14:paraId="149AC5F9" w14:textId="77777777" w:rsidTr="00C946D7">
        <w:trPr>
          <w:trHeight w:val="20"/>
        </w:trPr>
        <w:tc>
          <w:tcPr>
            <w:tcW w:w="0" w:type="auto"/>
            <w:vMerge/>
            <w:vAlign w:val="center"/>
            <w:hideMark/>
          </w:tcPr>
          <w:p w14:paraId="580ABE44"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321BD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06382A4"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4979E7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7A874E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l0 = 12</w:t>
            </w:r>
          </w:p>
        </w:tc>
      </w:tr>
      <w:tr w:rsidR="0028021E" w:rsidRPr="006F39FB" w14:paraId="502C87D6" w14:textId="77777777" w:rsidTr="00C946D7">
        <w:trPr>
          <w:trHeight w:val="20"/>
        </w:trPr>
        <w:tc>
          <w:tcPr>
            <w:tcW w:w="0" w:type="auto"/>
            <w:vMerge/>
            <w:vAlign w:val="center"/>
            <w:hideMark/>
          </w:tcPr>
          <w:p w14:paraId="10A9B082" w14:textId="77777777" w:rsidR="0028021E" w:rsidRPr="006F39FB" w:rsidRDefault="0028021E" w:rsidP="0028021E">
            <w:pPr>
              <w:pStyle w:val="TAL"/>
              <w:rPr>
                <w:rFonts w:eastAsia="SimSun"/>
                <w:lang w:val="en-US" w:eastAsia="zh-CN"/>
              </w:rPr>
            </w:pPr>
          </w:p>
        </w:tc>
        <w:tc>
          <w:tcPr>
            <w:tcW w:w="0" w:type="auto"/>
            <w:vMerge/>
            <w:vAlign w:val="center"/>
            <w:hideMark/>
          </w:tcPr>
          <w:p w14:paraId="58E536E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C78274A"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588826E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7A48A69B"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160</w:t>
            </w:r>
          </w:p>
        </w:tc>
      </w:tr>
      <w:tr w:rsidR="0028021E" w:rsidRPr="006F39FB" w14:paraId="3C379176" w14:textId="77777777" w:rsidTr="00C946D7">
        <w:trPr>
          <w:trHeight w:val="20"/>
        </w:trPr>
        <w:tc>
          <w:tcPr>
            <w:tcW w:w="0" w:type="auto"/>
            <w:vMerge/>
            <w:vAlign w:val="center"/>
            <w:hideMark/>
          </w:tcPr>
          <w:p w14:paraId="5763FC93" w14:textId="77777777" w:rsidR="0028021E" w:rsidRPr="006F39FB" w:rsidRDefault="0028021E" w:rsidP="0028021E">
            <w:pPr>
              <w:pStyle w:val="TAL"/>
              <w:rPr>
                <w:rFonts w:eastAsia="SimSun"/>
                <w:lang w:val="en-US" w:eastAsia="zh-CN"/>
              </w:rPr>
            </w:pPr>
          </w:p>
        </w:tc>
        <w:tc>
          <w:tcPr>
            <w:tcW w:w="0" w:type="auto"/>
            <w:vMerge/>
            <w:vAlign w:val="center"/>
            <w:hideMark/>
          </w:tcPr>
          <w:p w14:paraId="31DD7975"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889401E"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646D84B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Slots</w:t>
            </w:r>
          </w:p>
        </w:tc>
        <w:tc>
          <w:tcPr>
            <w:tcW w:w="0" w:type="auto"/>
            <w:shd w:val="clear" w:color="auto" w:fill="auto"/>
            <w:vAlign w:val="center"/>
            <w:hideMark/>
          </w:tcPr>
          <w:p w14:paraId="5889DED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0</w:t>
            </w:r>
          </w:p>
        </w:tc>
      </w:tr>
      <w:tr w:rsidR="0028021E" w:rsidRPr="006F39FB" w14:paraId="11EF0929" w14:textId="77777777" w:rsidTr="00C946D7">
        <w:trPr>
          <w:trHeight w:val="20"/>
        </w:trPr>
        <w:tc>
          <w:tcPr>
            <w:tcW w:w="0" w:type="auto"/>
            <w:vMerge/>
            <w:vAlign w:val="center"/>
            <w:hideMark/>
          </w:tcPr>
          <w:p w14:paraId="3AD43927" w14:textId="77777777" w:rsidR="0028021E" w:rsidRPr="006F39FB" w:rsidRDefault="0028021E" w:rsidP="0028021E">
            <w:pPr>
              <w:pStyle w:val="TAL"/>
              <w:rPr>
                <w:rFonts w:eastAsia="SimSun"/>
                <w:lang w:val="en-US" w:eastAsia="zh-CN"/>
              </w:rPr>
            </w:pPr>
          </w:p>
        </w:tc>
        <w:tc>
          <w:tcPr>
            <w:tcW w:w="0" w:type="auto"/>
            <w:vMerge/>
            <w:vAlign w:val="center"/>
            <w:hideMark/>
          </w:tcPr>
          <w:p w14:paraId="7AA16C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DCB5FF6"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1E2D198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3398D5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TCI state #1</w:t>
            </w:r>
          </w:p>
        </w:tc>
      </w:tr>
      <w:tr w:rsidR="0028021E" w:rsidRPr="006F39FB" w14:paraId="3ACEB7E7" w14:textId="77777777" w:rsidTr="00C946D7">
        <w:trPr>
          <w:trHeight w:val="20"/>
        </w:trPr>
        <w:tc>
          <w:tcPr>
            <w:tcW w:w="0" w:type="auto"/>
            <w:vMerge/>
            <w:vAlign w:val="center"/>
          </w:tcPr>
          <w:p w14:paraId="1A3F2E3B" w14:textId="77777777" w:rsidR="0028021E" w:rsidRPr="006F39FB" w:rsidRDefault="0028021E" w:rsidP="0028021E">
            <w:pPr>
              <w:pStyle w:val="TAL"/>
              <w:rPr>
                <w:rFonts w:eastAsia="SimSun"/>
                <w:lang w:val="en-US" w:eastAsia="zh-CN"/>
              </w:rPr>
            </w:pPr>
          </w:p>
        </w:tc>
        <w:tc>
          <w:tcPr>
            <w:tcW w:w="0" w:type="auto"/>
            <w:vMerge w:val="restart"/>
            <w:vAlign w:val="center"/>
          </w:tcPr>
          <w:p w14:paraId="04DD5A17" w14:textId="77777777" w:rsidR="0028021E" w:rsidRPr="006F39FB" w:rsidRDefault="0028021E" w:rsidP="0028021E">
            <w:pPr>
              <w:pStyle w:val="TAL"/>
              <w:rPr>
                <w:rFonts w:eastAsia="SimSun"/>
                <w:lang w:val="en-US" w:eastAsia="zh-CN"/>
              </w:rPr>
            </w:pPr>
            <w:r w:rsidRPr="006F39FB">
              <w:rPr>
                <w:rFonts w:eastAsia="SimSun"/>
                <w:lang w:eastAsia="zh-CN"/>
              </w:rPr>
              <w:t>Resource set #7</w:t>
            </w:r>
          </w:p>
        </w:tc>
        <w:tc>
          <w:tcPr>
            <w:tcW w:w="0" w:type="auto"/>
            <w:shd w:val="clear" w:color="auto" w:fill="auto"/>
            <w:vAlign w:val="center"/>
          </w:tcPr>
          <w:p w14:paraId="3AD5D0DD"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7BA841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9CC4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4</w:t>
            </w:r>
          </w:p>
        </w:tc>
      </w:tr>
      <w:tr w:rsidR="0028021E" w:rsidRPr="006F39FB" w14:paraId="6CBCE79D" w14:textId="77777777" w:rsidTr="00C946D7">
        <w:trPr>
          <w:trHeight w:val="20"/>
        </w:trPr>
        <w:tc>
          <w:tcPr>
            <w:tcW w:w="0" w:type="auto"/>
            <w:vMerge/>
            <w:vAlign w:val="center"/>
          </w:tcPr>
          <w:p w14:paraId="2771F947" w14:textId="77777777" w:rsidR="0028021E" w:rsidRPr="006F39FB" w:rsidRDefault="0028021E" w:rsidP="0028021E">
            <w:pPr>
              <w:pStyle w:val="TAL"/>
              <w:rPr>
                <w:rFonts w:eastAsia="SimSun"/>
                <w:lang w:val="en-US" w:eastAsia="zh-CN"/>
              </w:rPr>
            </w:pPr>
          </w:p>
        </w:tc>
        <w:tc>
          <w:tcPr>
            <w:tcW w:w="0" w:type="auto"/>
            <w:vMerge/>
            <w:vAlign w:val="center"/>
          </w:tcPr>
          <w:p w14:paraId="5A74E2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1315DA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DE3CB0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F0BE2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12</w:t>
            </w:r>
          </w:p>
        </w:tc>
      </w:tr>
      <w:tr w:rsidR="0028021E" w:rsidRPr="006F39FB" w14:paraId="3266C10A" w14:textId="77777777" w:rsidTr="00C946D7">
        <w:trPr>
          <w:trHeight w:val="20"/>
        </w:trPr>
        <w:tc>
          <w:tcPr>
            <w:tcW w:w="0" w:type="auto"/>
            <w:vMerge/>
            <w:vAlign w:val="center"/>
          </w:tcPr>
          <w:p w14:paraId="260E6A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2138D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32A98F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3C0D48"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6ED6682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160</w:t>
            </w:r>
          </w:p>
        </w:tc>
      </w:tr>
      <w:tr w:rsidR="0028021E" w:rsidRPr="006F39FB" w14:paraId="5584D1AA" w14:textId="77777777" w:rsidTr="00C946D7">
        <w:trPr>
          <w:trHeight w:val="20"/>
        </w:trPr>
        <w:tc>
          <w:tcPr>
            <w:tcW w:w="0" w:type="auto"/>
            <w:vMerge/>
            <w:vAlign w:val="center"/>
          </w:tcPr>
          <w:p w14:paraId="2B0875E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E9ED2A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E0497C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13E926C"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883DB67"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5DC7B5DC" w14:textId="77777777" w:rsidTr="00C946D7">
        <w:trPr>
          <w:trHeight w:val="20"/>
        </w:trPr>
        <w:tc>
          <w:tcPr>
            <w:tcW w:w="0" w:type="auto"/>
            <w:vMerge/>
            <w:vAlign w:val="center"/>
          </w:tcPr>
          <w:p w14:paraId="636C447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B8C788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6F8BC51"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F5D512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9FE59CB"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5B5A391D" w14:textId="77777777" w:rsidTr="00C946D7">
        <w:trPr>
          <w:trHeight w:val="20"/>
        </w:trPr>
        <w:tc>
          <w:tcPr>
            <w:tcW w:w="0" w:type="auto"/>
            <w:vMerge/>
            <w:vAlign w:val="center"/>
          </w:tcPr>
          <w:p w14:paraId="51988F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64B63AD9" w14:textId="77777777" w:rsidR="0028021E" w:rsidRPr="006F39FB" w:rsidRDefault="0028021E" w:rsidP="0028021E">
            <w:pPr>
              <w:pStyle w:val="TAL"/>
              <w:rPr>
                <w:rFonts w:eastAsia="SimSun"/>
                <w:lang w:val="en-US" w:eastAsia="zh-CN"/>
              </w:rPr>
            </w:pPr>
            <w:r w:rsidRPr="006F39FB">
              <w:rPr>
                <w:rFonts w:eastAsia="SimSun"/>
                <w:lang w:eastAsia="zh-CN"/>
              </w:rPr>
              <w:t>Resource set #8</w:t>
            </w:r>
          </w:p>
        </w:tc>
        <w:tc>
          <w:tcPr>
            <w:tcW w:w="0" w:type="auto"/>
            <w:shd w:val="clear" w:color="auto" w:fill="auto"/>
            <w:vAlign w:val="center"/>
          </w:tcPr>
          <w:p w14:paraId="3DFC7A56"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19EE177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075BD1" w14:textId="77777777" w:rsidR="0028021E" w:rsidRPr="006F39FB" w:rsidRDefault="0028021E" w:rsidP="0028021E">
            <w:pPr>
              <w:pStyle w:val="TAC"/>
              <w:rPr>
                <w:rFonts w:eastAsia="SimSun"/>
                <w:lang w:eastAsia="zh-CN"/>
              </w:rPr>
            </w:pPr>
            <w:r w:rsidRPr="006F39FB">
              <w:rPr>
                <w:rFonts w:eastAsia="SimSun"/>
                <w:lang w:eastAsia="zh-CN"/>
              </w:rPr>
              <w:t>6</w:t>
            </w:r>
          </w:p>
        </w:tc>
      </w:tr>
      <w:tr w:rsidR="0028021E" w:rsidRPr="006F39FB" w14:paraId="0B7061DD" w14:textId="77777777" w:rsidTr="00C946D7">
        <w:trPr>
          <w:trHeight w:val="20"/>
        </w:trPr>
        <w:tc>
          <w:tcPr>
            <w:tcW w:w="0" w:type="auto"/>
            <w:vMerge/>
            <w:vAlign w:val="center"/>
          </w:tcPr>
          <w:p w14:paraId="2F4E05B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F3E4B2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3D69C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B50A29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F7A8C98" w14:textId="77777777" w:rsidR="0028021E" w:rsidRPr="006F39FB" w:rsidRDefault="0028021E" w:rsidP="0028021E">
            <w:pPr>
              <w:pStyle w:val="TAC"/>
              <w:rPr>
                <w:rFonts w:eastAsia="SimSun"/>
                <w:lang w:eastAsia="zh-CN"/>
              </w:rPr>
            </w:pPr>
            <w:r w:rsidRPr="006F39FB">
              <w:rPr>
                <w:rFonts w:eastAsia="SimSun"/>
                <w:lang w:eastAsia="zh-CN"/>
              </w:rPr>
              <w:t>l0 = 12</w:t>
            </w:r>
          </w:p>
        </w:tc>
      </w:tr>
      <w:tr w:rsidR="0028021E" w:rsidRPr="006F39FB" w14:paraId="1C62970D" w14:textId="77777777" w:rsidTr="00C946D7">
        <w:trPr>
          <w:trHeight w:val="20"/>
        </w:trPr>
        <w:tc>
          <w:tcPr>
            <w:tcW w:w="0" w:type="auto"/>
            <w:vMerge/>
            <w:vAlign w:val="center"/>
          </w:tcPr>
          <w:p w14:paraId="7167091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8D3AA5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B3AAB71"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4CFCD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1314B4A3"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4412B35F" w14:textId="77777777" w:rsidTr="00C946D7">
        <w:trPr>
          <w:trHeight w:val="20"/>
        </w:trPr>
        <w:tc>
          <w:tcPr>
            <w:tcW w:w="0" w:type="auto"/>
            <w:vMerge/>
            <w:vAlign w:val="center"/>
          </w:tcPr>
          <w:p w14:paraId="0D498C4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997C00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DAFDCB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EB3F79B"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92ED0F2"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1F31DB6C" w14:textId="77777777" w:rsidTr="00C946D7">
        <w:trPr>
          <w:trHeight w:val="20"/>
        </w:trPr>
        <w:tc>
          <w:tcPr>
            <w:tcW w:w="0" w:type="auto"/>
            <w:vMerge/>
            <w:vAlign w:val="center"/>
          </w:tcPr>
          <w:p w14:paraId="1C782D1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9667C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BB7E79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93BE8F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6426D0" w14:textId="77777777" w:rsidR="0028021E" w:rsidRPr="006F39FB" w:rsidRDefault="0028021E" w:rsidP="0028021E">
            <w:pPr>
              <w:pStyle w:val="TAC"/>
              <w:rPr>
                <w:rFonts w:eastAsia="SimSun"/>
                <w:lang w:eastAsia="zh-CN"/>
              </w:rPr>
            </w:pPr>
            <w:r w:rsidRPr="006F39FB">
              <w:rPr>
                <w:rFonts w:eastAsia="SimSun"/>
                <w:lang w:eastAsia="zh-CN"/>
              </w:rPr>
              <w:t>TCI state #3</w:t>
            </w:r>
          </w:p>
        </w:tc>
      </w:tr>
      <w:tr w:rsidR="0028021E" w:rsidRPr="006F39FB" w14:paraId="7BEA17B8" w14:textId="77777777" w:rsidTr="00C946D7">
        <w:trPr>
          <w:trHeight w:val="20"/>
        </w:trPr>
        <w:tc>
          <w:tcPr>
            <w:tcW w:w="0" w:type="auto"/>
            <w:vMerge/>
            <w:vAlign w:val="center"/>
          </w:tcPr>
          <w:p w14:paraId="56BB7A4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714DD60B" w14:textId="77777777" w:rsidR="0028021E" w:rsidRPr="006F39FB" w:rsidRDefault="0028021E" w:rsidP="0028021E">
            <w:pPr>
              <w:pStyle w:val="TAL"/>
              <w:rPr>
                <w:rFonts w:eastAsia="SimSun"/>
                <w:lang w:val="en-US" w:eastAsia="zh-CN"/>
              </w:rPr>
            </w:pPr>
            <w:r w:rsidRPr="006F39FB">
              <w:rPr>
                <w:rFonts w:eastAsia="SimSun"/>
                <w:lang w:eastAsia="zh-CN"/>
              </w:rPr>
              <w:t>Resource set #17 (Note2)</w:t>
            </w:r>
          </w:p>
        </w:tc>
        <w:tc>
          <w:tcPr>
            <w:tcW w:w="0" w:type="auto"/>
            <w:shd w:val="clear" w:color="auto" w:fill="auto"/>
            <w:vAlign w:val="center"/>
          </w:tcPr>
          <w:p w14:paraId="52195A4F"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31AA5B5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F7F2638" w14:textId="77777777" w:rsidR="0028021E" w:rsidRPr="006F39FB" w:rsidRDefault="0028021E" w:rsidP="0028021E">
            <w:pPr>
              <w:pStyle w:val="TAC"/>
              <w:rPr>
                <w:rFonts w:eastAsia="SimSun"/>
                <w:lang w:eastAsia="zh-CN"/>
              </w:rPr>
            </w:pPr>
            <w:r w:rsidRPr="006F39FB">
              <w:rPr>
                <w:rFonts w:eastAsia="SimSun" w:hint="eastAsia"/>
                <w:lang w:eastAsia="zh-CN"/>
              </w:rPr>
              <w:t>0</w:t>
            </w:r>
          </w:p>
        </w:tc>
      </w:tr>
      <w:tr w:rsidR="0028021E" w:rsidRPr="006F39FB" w14:paraId="11821AE7" w14:textId="77777777" w:rsidTr="00C946D7">
        <w:trPr>
          <w:trHeight w:val="20"/>
        </w:trPr>
        <w:tc>
          <w:tcPr>
            <w:tcW w:w="0" w:type="auto"/>
            <w:vMerge/>
            <w:vAlign w:val="center"/>
          </w:tcPr>
          <w:p w14:paraId="5E9CE4E7"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40663E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32B981"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90372F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45F27AE"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13</w:t>
            </w:r>
          </w:p>
        </w:tc>
      </w:tr>
      <w:tr w:rsidR="0028021E" w:rsidRPr="006F39FB" w14:paraId="34E77763" w14:textId="77777777" w:rsidTr="00C946D7">
        <w:trPr>
          <w:trHeight w:val="20"/>
        </w:trPr>
        <w:tc>
          <w:tcPr>
            <w:tcW w:w="0" w:type="auto"/>
            <w:vMerge/>
            <w:vAlign w:val="center"/>
          </w:tcPr>
          <w:p w14:paraId="474EB77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1E1BFE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8CC38F"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F372454"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179B37D"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6911ECB2" w14:textId="77777777" w:rsidTr="00C946D7">
        <w:trPr>
          <w:trHeight w:val="20"/>
        </w:trPr>
        <w:tc>
          <w:tcPr>
            <w:tcW w:w="0" w:type="auto"/>
            <w:vMerge/>
            <w:vAlign w:val="center"/>
          </w:tcPr>
          <w:p w14:paraId="2EDBD48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27604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94613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B633396"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77BEAD79"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7FB327BB" w14:textId="77777777" w:rsidTr="00C946D7">
        <w:trPr>
          <w:trHeight w:val="20"/>
        </w:trPr>
        <w:tc>
          <w:tcPr>
            <w:tcW w:w="0" w:type="auto"/>
            <w:vMerge/>
            <w:vAlign w:val="center"/>
          </w:tcPr>
          <w:p w14:paraId="6FB25EA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8E6EFE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8E8833"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7D0BDC1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B07A78A" w14:textId="77777777" w:rsidR="0028021E" w:rsidRPr="006F39FB" w:rsidRDefault="0028021E" w:rsidP="0028021E">
            <w:pPr>
              <w:pStyle w:val="TAC"/>
              <w:rPr>
                <w:rFonts w:eastAsia="SimSun"/>
                <w:lang w:eastAsia="zh-CN"/>
              </w:rPr>
            </w:pPr>
            <w:r w:rsidRPr="006F39FB">
              <w:rPr>
                <w:rFonts w:eastAsia="SimSun"/>
                <w:lang w:eastAsia="zh-CN"/>
              </w:rPr>
              <w:t>TCI state #8</w:t>
            </w:r>
          </w:p>
        </w:tc>
      </w:tr>
      <w:tr w:rsidR="0028021E" w:rsidRPr="006F39FB" w14:paraId="06F1BB66" w14:textId="77777777" w:rsidTr="00C946D7">
        <w:trPr>
          <w:trHeight w:val="20"/>
        </w:trPr>
        <w:tc>
          <w:tcPr>
            <w:tcW w:w="0" w:type="auto"/>
            <w:vMerge/>
            <w:vAlign w:val="center"/>
          </w:tcPr>
          <w:p w14:paraId="17081F8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2DAE5BC8"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#18 (Note2)</w:t>
            </w:r>
          </w:p>
        </w:tc>
        <w:tc>
          <w:tcPr>
            <w:tcW w:w="0" w:type="auto"/>
            <w:shd w:val="clear" w:color="auto" w:fill="auto"/>
            <w:vAlign w:val="center"/>
          </w:tcPr>
          <w:p w14:paraId="1503C40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4C84E9A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03CD8F" w14:textId="77777777" w:rsidR="0028021E" w:rsidRPr="006F39FB" w:rsidRDefault="0028021E" w:rsidP="0028021E">
            <w:pPr>
              <w:pStyle w:val="TAC"/>
              <w:rPr>
                <w:rFonts w:eastAsia="SimSun"/>
                <w:lang w:eastAsia="zh-CN"/>
              </w:rPr>
            </w:pPr>
            <w:r w:rsidRPr="006F39FB">
              <w:rPr>
                <w:rFonts w:eastAsia="SimSun"/>
                <w:lang w:eastAsia="zh-CN"/>
              </w:rPr>
              <w:t>2</w:t>
            </w:r>
          </w:p>
        </w:tc>
      </w:tr>
      <w:tr w:rsidR="0028021E" w:rsidRPr="006F39FB" w14:paraId="79D60C18" w14:textId="77777777" w:rsidTr="00C946D7">
        <w:trPr>
          <w:trHeight w:val="20"/>
        </w:trPr>
        <w:tc>
          <w:tcPr>
            <w:tcW w:w="0" w:type="auto"/>
            <w:vMerge/>
            <w:vAlign w:val="center"/>
          </w:tcPr>
          <w:p w14:paraId="02AEE05F"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E2455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88B40F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1477E0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BB1308" w14:textId="77777777" w:rsidR="0028021E" w:rsidRPr="006F39FB" w:rsidRDefault="0028021E" w:rsidP="0028021E">
            <w:pPr>
              <w:pStyle w:val="TAC"/>
              <w:rPr>
                <w:rFonts w:eastAsia="SimSun"/>
                <w:lang w:eastAsia="zh-CN"/>
              </w:rPr>
            </w:pPr>
            <w:r w:rsidRPr="006F39FB">
              <w:rPr>
                <w:rFonts w:eastAsia="SimSun"/>
                <w:lang w:eastAsia="zh-CN"/>
              </w:rPr>
              <w:t>l0 = 13</w:t>
            </w:r>
          </w:p>
        </w:tc>
      </w:tr>
      <w:tr w:rsidR="0028021E" w:rsidRPr="006F39FB" w14:paraId="05F6CF78" w14:textId="77777777" w:rsidTr="00C946D7">
        <w:trPr>
          <w:trHeight w:val="20"/>
        </w:trPr>
        <w:tc>
          <w:tcPr>
            <w:tcW w:w="0" w:type="auto"/>
            <w:vMerge/>
            <w:vAlign w:val="center"/>
          </w:tcPr>
          <w:p w14:paraId="239AEE0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AA5F6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819E81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44E9FB72"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5F6021A0"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116A1D48" w14:textId="77777777" w:rsidTr="00C946D7">
        <w:trPr>
          <w:trHeight w:val="20"/>
        </w:trPr>
        <w:tc>
          <w:tcPr>
            <w:tcW w:w="0" w:type="auto"/>
            <w:vMerge/>
            <w:vAlign w:val="center"/>
          </w:tcPr>
          <w:p w14:paraId="6881E7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AADB3F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4DF045E"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0AB775F9"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B35938B" w14:textId="77777777" w:rsidR="0028021E" w:rsidRPr="006F39FB" w:rsidRDefault="0028021E" w:rsidP="0028021E">
            <w:pPr>
              <w:pStyle w:val="TAC"/>
              <w:rPr>
                <w:rFonts w:eastAsia="SimSun"/>
                <w:lang w:eastAsia="zh-CN"/>
              </w:rPr>
            </w:pPr>
            <w:r w:rsidRPr="006F39FB">
              <w:rPr>
                <w:rFonts w:eastAsia="SimSun"/>
                <w:lang w:eastAsia="zh-CN"/>
              </w:rPr>
              <w:t>1</w:t>
            </w:r>
          </w:p>
        </w:tc>
      </w:tr>
      <w:tr w:rsidR="0028021E" w:rsidRPr="006F39FB" w14:paraId="24CA8E05" w14:textId="77777777" w:rsidTr="00C946D7">
        <w:trPr>
          <w:trHeight w:val="20"/>
        </w:trPr>
        <w:tc>
          <w:tcPr>
            <w:tcW w:w="0" w:type="auto"/>
            <w:vMerge/>
            <w:vAlign w:val="center"/>
          </w:tcPr>
          <w:p w14:paraId="2EF20835"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631A3CF"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09660BC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2ADE810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0891B5" w14:textId="77777777" w:rsidR="0028021E" w:rsidRPr="006F39FB" w:rsidRDefault="0028021E" w:rsidP="0028021E">
            <w:pPr>
              <w:pStyle w:val="TAC"/>
              <w:rPr>
                <w:rFonts w:eastAsia="SimSun"/>
                <w:lang w:eastAsia="zh-CN"/>
              </w:rPr>
            </w:pPr>
            <w:r w:rsidRPr="006F39FB">
              <w:rPr>
                <w:rFonts w:eastAsia="SimSun"/>
                <w:lang w:eastAsia="zh-CN"/>
              </w:rPr>
              <w:t>TCI state #9</w:t>
            </w:r>
          </w:p>
        </w:tc>
      </w:tr>
      <w:tr w:rsidR="0028021E" w:rsidRPr="006F39FB" w14:paraId="655A9A6D" w14:textId="77777777" w:rsidTr="00C946D7">
        <w:trPr>
          <w:trHeight w:val="20"/>
        </w:trPr>
        <w:tc>
          <w:tcPr>
            <w:tcW w:w="0" w:type="auto"/>
            <w:vMerge/>
            <w:vAlign w:val="center"/>
          </w:tcPr>
          <w:p w14:paraId="09B71150"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F1FE61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Resource set #19 (Note2)</w:t>
            </w:r>
          </w:p>
        </w:tc>
        <w:tc>
          <w:tcPr>
            <w:tcW w:w="0" w:type="auto"/>
            <w:shd w:val="clear" w:color="auto" w:fill="auto"/>
            <w:vAlign w:val="center"/>
          </w:tcPr>
          <w:p w14:paraId="15CA7A1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subcarrier index in the PRB used for CSI-RS (</w:t>
            </w:r>
            <w:r w:rsidRPr="006F39FB">
              <w:rPr>
                <w:rFonts w:ascii="Arial" w:eastAsia="SimSun" w:hAnsi="Arial"/>
                <w:i/>
                <w:sz w:val="18"/>
                <w:lang w:eastAsia="zh-CN"/>
              </w:rPr>
              <w:t>k0</w:t>
            </w:r>
            <w:r w:rsidRPr="006F39FB">
              <w:rPr>
                <w:rFonts w:ascii="Arial" w:eastAsia="SimSun" w:hAnsi="Arial"/>
                <w:sz w:val="18"/>
                <w:lang w:eastAsia="zh-CN"/>
              </w:rPr>
              <w:t>)</w:t>
            </w:r>
          </w:p>
        </w:tc>
        <w:tc>
          <w:tcPr>
            <w:tcW w:w="0" w:type="auto"/>
          </w:tcPr>
          <w:p w14:paraId="13B987C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9A1669" w14:textId="77777777" w:rsidR="0028021E" w:rsidRPr="006F39FB" w:rsidRDefault="0028021E" w:rsidP="0028021E">
            <w:pPr>
              <w:pStyle w:val="TAC"/>
              <w:rPr>
                <w:rFonts w:eastAsia="SimSun"/>
                <w:lang w:eastAsia="zh-CN"/>
              </w:rPr>
            </w:pPr>
            <w:r w:rsidRPr="006F39FB">
              <w:rPr>
                <w:rFonts w:eastAsia="SimSun"/>
                <w:lang w:eastAsia="zh-CN"/>
              </w:rPr>
              <w:t>4</w:t>
            </w:r>
          </w:p>
        </w:tc>
      </w:tr>
      <w:tr w:rsidR="0028021E" w:rsidRPr="006F39FB" w14:paraId="34CFA903" w14:textId="77777777" w:rsidTr="00C946D7">
        <w:trPr>
          <w:trHeight w:val="20"/>
        </w:trPr>
        <w:tc>
          <w:tcPr>
            <w:tcW w:w="0" w:type="auto"/>
            <w:vMerge/>
            <w:vAlign w:val="center"/>
          </w:tcPr>
          <w:p w14:paraId="5FE33118"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29DF5C5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8E5F0F5"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First OFDM symbol in the PRB used for CSI-RS</w:t>
            </w:r>
          </w:p>
        </w:tc>
        <w:tc>
          <w:tcPr>
            <w:tcW w:w="0" w:type="auto"/>
          </w:tcPr>
          <w:p w14:paraId="2859DD2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867F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13</w:t>
            </w:r>
          </w:p>
        </w:tc>
      </w:tr>
      <w:tr w:rsidR="0028021E" w:rsidRPr="006F39FB" w14:paraId="008648C6" w14:textId="77777777" w:rsidTr="00C946D7">
        <w:trPr>
          <w:trHeight w:val="20"/>
        </w:trPr>
        <w:tc>
          <w:tcPr>
            <w:tcW w:w="0" w:type="auto"/>
            <w:vMerge/>
            <w:vAlign w:val="center"/>
          </w:tcPr>
          <w:p w14:paraId="1D93965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41FBF8B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7A81BEF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periodicity</w:t>
            </w:r>
          </w:p>
        </w:tc>
        <w:tc>
          <w:tcPr>
            <w:tcW w:w="0" w:type="auto"/>
            <w:vAlign w:val="center"/>
          </w:tcPr>
          <w:p w14:paraId="5E885AA1"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009BC3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06805F05" w14:textId="77777777" w:rsidTr="00C946D7">
        <w:trPr>
          <w:trHeight w:val="20"/>
        </w:trPr>
        <w:tc>
          <w:tcPr>
            <w:tcW w:w="0" w:type="auto"/>
            <w:vMerge/>
            <w:vAlign w:val="center"/>
          </w:tcPr>
          <w:p w14:paraId="3AA28FA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96DA43B"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E4230F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offset</w:t>
            </w:r>
          </w:p>
        </w:tc>
        <w:tc>
          <w:tcPr>
            <w:tcW w:w="0" w:type="auto"/>
            <w:vAlign w:val="center"/>
          </w:tcPr>
          <w:p w14:paraId="5C5D6326"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05B1867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C704305" w14:textId="77777777" w:rsidTr="00C946D7">
        <w:trPr>
          <w:trHeight w:val="20"/>
        </w:trPr>
        <w:tc>
          <w:tcPr>
            <w:tcW w:w="0" w:type="auto"/>
            <w:vMerge/>
            <w:vAlign w:val="center"/>
          </w:tcPr>
          <w:p w14:paraId="05CA09D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2E8AB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22FB423A"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info</w:t>
            </w:r>
          </w:p>
        </w:tc>
        <w:tc>
          <w:tcPr>
            <w:tcW w:w="0" w:type="auto"/>
          </w:tcPr>
          <w:p w14:paraId="1C2867F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52A223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03997527" w14:textId="77777777" w:rsidTr="00C946D7">
        <w:trPr>
          <w:trHeight w:val="20"/>
        </w:trPr>
        <w:tc>
          <w:tcPr>
            <w:tcW w:w="0" w:type="auto"/>
            <w:vMerge/>
            <w:vAlign w:val="center"/>
          </w:tcPr>
          <w:p w14:paraId="09C7EDE3"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5FDD37D" w14:textId="77777777" w:rsidR="0028021E" w:rsidRPr="006F39FB" w:rsidRDefault="0028021E" w:rsidP="0028021E">
            <w:pPr>
              <w:pStyle w:val="TAL"/>
              <w:rPr>
                <w:rFonts w:eastAsia="SimSun"/>
                <w:lang w:val="en-US" w:eastAsia="zh-CN"/>
              </w:rPr>
            </w:pPr>
            <w:r w:rsidRPr="006F39FB">
              <w:rPr>
                <w:rFonts w:eastAsia="SimSun"/>
                <w:lang w:eastAsia="zh-CN"/>
              </w:rPr>
              <w:t>Resource set #20 (Note2)</w:t>
            </w:r>
          </w:p>
        </w:tc>
        <w:tc>
          <w:tcPr>
            <w:tcW w:w="0" w:type="auto"/>
            <w:shd w:val="clear" w:color="auto" w:fill="auto"/>
            <w:vAlign w:val="center"/>
          </w:tcPr>
          <w:p w14:paraId="05A73AD4" w14:textId="77777777" w:rsidR="0028021E" w:rsidRPr="006F39FB" w:rsidRDefault="0028021E" w:rsidP="0028021E">
            <w:pPr>
              <w:pStyle w:val="TAL"/>
              <w:rPr>
                <w:rFonts w:eastAsia="SimSun"/>
                <w:lang w:eastAsia="zh-CN"/>
              </w:rPr>
            </w:pPr>
            <w:r w:rsidRPr="006F39FB">
              <w:rPr>
                <w:rFonts w:eastAsia="SimSun"/>
                <w:lang w:eastAsia="zh-CN"/>
              </w:rPr>
              <w:t>First subcarrier index in the PRB used for CSI-RS (</w:t>
            </w:r>
            <w:r w:rsidRPr="006F39FB">
              <w:rPr>
                <w:rFonts w:eastAsia="SimSun"/>
                <w:i/>
                <w:lang w:eastAsia="zh-CN"/>
              </w:rPr>
              <w:t>k0</w:t>
            </w:r>
            <w:r w:rsidRPr="006F39FB">
              <w:rPr>
                <w:rFonts w:eastAsia="SimSun"/>
                <w:lang w:eastAsia="zh-CN"/>
              </w:rPr>
              <w:t>)</w:t>
            </w:r>
          </w:p>
        </w:tc>
        <w:tc>
          <w:tcPr>
            <w:tcW w:w="0" w:type="auto"/>
          </w:tcPr>
          <w:p w14:paraId="7B88976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2243F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6</w:t>
            </w:r>
          </w:p>
        </w:tc>
      </w:tr>
      <w:tr w:rsidR="0028021E" w:rsidRPr="006F39FB" w14:paraId="10261335" w14:textId="77777777" w:rsidTr="00C946D7">
        <w:trPr>
          <w:trHeight w:val="20"/>
        </w:trPr>
        <w:tc>
          <w:tcPr>
            <w:tcW w:w="0" w:type="auto"/>
            <w:vMerge/>
            <w:vAlign w:val="center"/>
          </w:tcPr>
          <w:p w14:paraId="313002AE"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9E398D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B6A47F7"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4757B7D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B35205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l0 = 13</w:t>
            </w:r>
          </w:p>
        </w:tc>
      </w:tr>
      <w:tr w:rsidR="0028021E" w:rsidRPr="006F39FB" w14:paraId="51BCEAC8" w14:textId="77777777" w:rsidTr="00C946D7">
        <w:trPr>
          <w:trHeight w:val="20"/>
        </w:trPr>
        <w:tc>
          <w:tcPr>
            <w:tcW w:w="0" w:type="auto"/>
            <w:vMerge/>
            <w:vAlign w:val="center"/>
          </w:tcPr>
          <w:p w14:paraId="1FBB7FD1"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7234B2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0078D16"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5CBC3E29"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CA99B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55BC086" w14:textId="77777777" w:rsidTr="00C946D7">
        <w:trPr>
          <w:trHeight w:val="20"/>
        </w:trPr>
        <w:tc>
          <w:tcPr>
            <w:tcW w:w="0" w:type="auto"/>
            <w:vMerge/>
            <w:vAlign w:val="center"/>
          </w:tcPr>
          <w:p w14:paraId="5787E55A"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1376A0B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0038FD"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89717B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7752D6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4758E620" w14:textId="77777777" w:rsidTr="00C946D7">
        <w:trPr>
          <w:trHeight w:val="20"/>
        </w:trPr>
        <w:tc>
          <w:tcPr>
            <w:tcW w:w="0" w:type="auto"/>
            <w:vMerge/>
            <w:vAlign w:val="center"/>
          </w:tcPr>
          <w:p w14:paraId="5BF5DB6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1EEC8A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95488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3A0D097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12FF1B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1E24B206" w14:textId="77777777" w:rsidTr="00C946D7">
        <w:trPr>
          <w:trHeight w:val="20"/>
        </w:trPr>
        <w:tc>
          <w:tcPr>
            <w:tcW w:w="0" w:type="auto"/>
            <w:vMerge w:val="restart"/>
            <w:vAlign w:val="center"/>
          </w:tcPr>
          <w:p w14:paraId="38814200" w14:textId="77777777" w:rsidR="0028021E" w:rsidRPr="006F39FB" w:rsidRDefault="0028021E" w:rsidP="0028021E">
            <w:pPr>
              <w:pStyle w:val="TAL"/>
              <w:rPr>
                <w:rFonts w:eastAsia="SimSun"/>
                <w:lang w:val="en-US" w:eastAsia="zh-CN"/>
              </w:rPr>
            </w:pPr>
            <w:r w:rsidRPr="006F39FB">
              <w:rPr>
                <w:rFonts w:eastAsia="SimSun"/>
                <w:lang w:eastAsia="zh-CN"/>
              </w:rPr>
              <w:t>CSI-RS for beam refinement</w:t>
            </w:r>
          </w:p>
        </w:tc>
        <w:tc>
          <w:tcPr>
            <w:tcW w:w="0" w:type="auto"/>
            <w:vMerge w:val="restart"/>
            <w:vAlign w:val="center"/>
          </w:tcPr>
          <w:p w14:paraId="51CDD4D0" w14:textId="77777777" w:rsidR="0028021E" w:rsidRPr="006F39FB" w:rsidRDefault="0028021E" w:rsidP="0028021E">
            <w:pPr>
              <w:pStyle w:val="TAL"/>
              <w:rPr>
                <w:rFonts w:eastAsia="SimSun"/>
                <w:lang w:val="en-US" w:eastAsia="zh-CN"/>
              </w:rPr>
            </w:pPr>
            <w:r w:rsidRPr="006F39FB">
              <w:rPr>
                <w:rFonts w:eastAsia="SimSun"/>
                <w:lang w:eastAsia="zh-CN"/>
              </w:rPr>
              <w:t>Resource set #9</w:t>
            </w:r>
          </w:p>
        </w:tc>
        <w:tc>
          <w:tcPr>
            <w:tcW w:w="0" w:type="auto"/>
            <w:shd w:val="clear" w:color="auto" w:fill="auto"/>
          </w:tcPr>
          <w:p w14:paraId="606A0F18"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5FD1FC42" w14:textId="77777777" w:rsidR="0028021E" w:rsidRPr="006F39FB" w:rsidRDefault="0028021E" w:rsidP="0028021E">
            <w:pPr>
              <w:pStyle w:val="TAC"/>
              <w:rPr>
                <w:rFonts w:eastAsia="SimSun"/>
                <w:lang w:val="en-US" w:eastAsia="zh-CN"/>
              </w:rPr>
            </w:pPr>
          </w:p>
        </w:tc>
        <w:tc>
          <w:tcPr>
            <w:tcW w:w="0" w:type="auto"/>
            <w:shd w:val="clear" w:color="auto" w:fill="auto"/>
          </w:tcPr>
          <w:p w14:paraId="15C76970"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1,2</w:t>
            </w:r>
          </w:p>
        </w:tc>
      </w:tr>
      <w:tr w:rsidR="0028021E" w:rsidRPr="006F39FB" w14:paraId="6B98F978" w14:textId="77777777" w:rsidTr="00C946D7">
        <w:trPr>
          <w:trHeight w:val="20"/>
        </w:trPr>
        <w:tc>
          <w:tcPr>
            <w:tcW w:w="0" w:type="auto"/>
            <w:vMerge/>
            <w:shd w:val="clear" w:color="auto" w:fill="auto"/>
            <w:vAlign w:val="center"/>
            <w:hideMark/>
          </w:tcPr>
          <w:p w14:paraId="00CE5CD6"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07CC2A4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3E7DAF0B"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76B11D8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3C60AF4"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1</w:t>
            </w:r>
          </w:p>
          <w:p w14:paraId="5F9ED688"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2</w:t>
            </w:r>
          </w:p>
        </w:tc>
      </w:tr>
      <w:tr w:rsidR="0028021E" w:rsidRPr="006F39FB" w14:paraId="21E0A73C" w14:textId="77777777" w:rsidTr="00C946D7">
        <w:trPr>
          <w:trHeight w:val="20"/>
        </w:trPr>
        <w:tc>
          <w:tcPr>
            <w:tcW w:w="0" w:type="auto"/>
            <w:vMerge/>
            <w:vAlign w:val="center"/>
            <w:hideMark/>
          </w:tcPr>
          <w:p w14:paraId="66A7572B" w14:textId="77777777" w:rsidR="0028021E" w:rsidRPr="006F39FB" w:rsidRDefault="0028021E" w:rsidP="0028021E">
            <w:pPr>
              <w:pStyle w:val="TAL"/>
              <w:rPr>
                <w:rFonts w:eastAsia="SimSun"/>
                <w:lang w:val="en-US" w:eastAsia="zh-CN"/>
              </w:rPr>
            </w:pPr>
          </w:p>
        </w:tc>
        <w:tc>
          <w:tcPr>
            <w:tcW w:w="0" w:type="auto"/>
            <w:vMerge/>
            <w:vAlign w:val="center"/>
            <w:hideMark/>
          </w:tcPr>
          <w:p w14:paraId="3CC8001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FB8224F"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36091421"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15561141"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90E9B35" w14:textId="77777777" w:rsidTr="00C946D7">
        <w:trPr>
          <w:trHeight w:val="20"/>
        </w:trPr>
        <w:tc>
          <w:tcPr>
            <w:tcW w:w="0" w:type="auto"/>
            <w:vMerge/>
            <w:vAlign w:val="center"/>
            <w:hideMark/>
          </w:tcPr>
          <w:p w14:paraId="427C5A40" w14:textId="77777777" w:rsidR="0028021E" w:rsidRPr="006F39FB" w:rsidRDefault="0028021E" w:rsidP="0028021E">
            <w:pPr>
              <w:pStyle w:val="TAL"/>
              <w:rPr>
                <w:rFonts w:eastAsia="SimSun"/>
                <w:lang w:val="en-US" w:eastAsia="zh-CN"/>
              </w:rPr>
            </w:pPr>
          </w:p>
        </w:tc>
        <w:tc>
          <w:tcPr>
            <w:tcW w:w="0" w:type="auto"/>
            <w:vMerge/>
            <w:vAlign w:val="center"/>
            <w:hideMark/>
          </w:tcPr>
          <w:p w14:paraId="379F1E9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6E6582C9"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4757437E"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79C516F5"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1CE654D4" w14:textId="77777777" w:rsidTr="00C946D7">
        <w:trPr>
          <w:trHeight w:val="20"/>
        </w:trPr>
        <w:tc>
          <w:tcPr>
            <w:tcW w:w="0" w:type="auto"/>
            <w:vMerge/>
            <w:vAlign w:val="center"/>
            <w:hideMark/>
          </w:tcPr>
          <w:p w14:paraId="606510CD" w14:textId="77777777" w:rsidR="0028021E" w:rsidRPr="006F39FB" w:rsidRDefault="0028021E" w:rsidP="0028021E">
            <w:pPr>
              <w:pStyle w:val="TAL"/>
              <w:rPr>
                <w:rFonts w:eastAsia="SimSun"/>
                <w:lang w:val="en-US" w:eastAsia="zh-CN"/>
              </w:rPr>
            </w:pPr>
          </w:p>
        </w:tc>
        <w:tc>
          <w:tcPr>
            <w:tcW w:w="0" w:type="auto"/>
            <w:vMerge/>
            <w:vAlign w:val="center"/>
            <w:hideMark/>
          </w:tcPr>
          <w:p w14:paraId="20426C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F467747"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3D5AA4ED"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5975F289" w14:textId="77777777" w:rsidR="0028021E" w:rsidRPr="006F39FB" w:rsidRDefault="0028021E" w:rsidP="0028021E">
            <w:pPr>
              <w:pStyle w:val="TAC"/>
              <w:rPr>
                <w:rFonts w:eastAsia="SimSun"/>
                <w:lang w:val="en-US" w:eastAsia="zh-CN"/>
              </w:rPr>
            </w:pPr>
            <w:r w:rsidRPr="006F39FB">
              <w:rPr>
                <w:rFonts w:eastAsia="SimSun"/>
                <w:lang w:eastAsia="zh-CN"/>
              </w:rPr>
              <w:t>TCI state #0</w:t>
            </w:r>
          </w:p>
        </w:tc>
      </w:tr>
      <w:tr w:rsidR="0028021E" w:rsidRPr="006F39FB" w14:paraId="4509E785" w14:textId="77777777" w:rsidTr="00C946D7">
        <w:trPr>
          <w:trHeight w:val="20"/>
        </w:trPr>
        <w:tc>
          <w:tcPr>
            <w:tcW w:w="0" w:type="auto"/>
            <w:vMerge/>
            <w:vAlign w:val="center"/>
          </w:tcPr>
          <w:p w14:paraId="4B510170" w14:textId="77777777" w:rsidR="0028021E" w:rsidRPr="006F39FB" w:rsidRDefault="0028021E" w:rsidP="0028021E">
            <w:pPr>
              <w:pStyle w:val="TAL"/>
              <w:rPr>
                <w:rFonts w:eastAsia="SimSun"/>
                <w:lang w:val="en-US" w:eastAsia="zh-CN"/>
              </w:rPr>
            </w:pPr>
          </w:p>
        </w:tc>
        <w:tc>
          <w:tcPr>
            <w:tcW w:w="0" w:type="auto"/>
            <w:vMerge w:val="restart"/>
            <w:vAlign w:val="center"/>
          </w:tcPr>
          <w:p w14:paraId="7DB0F6E8" w14:textId="77777777" w:rsidR="0028021E" w:rsidRPr="006F39FB" w:rsidRDefault="0028021E" w:rsidP="0028021E">
            <w:pPr>
              <w:pStyle w:val="TAL"/>
              <w:rPr>
                <w:rFonts w:eastAsia="SimSun"/>
                <w:lang w:val="en-US" w:eastAsia="zh-CN"/>
              </w:rPr>
            </w:pPr>
            <w:r w:rsidRPr="006F39FB">
              <w:rPr>
                <w:rFonts w:eastAsia="SimSun"/>
                <w:lang w:eastAsia="zh-CN"/>
              </w:rPr>
              <w:t>Resource set #10</w:t>
            </w:r>
          </w:p>
        </w:tc>
        <w:tc>
          <w:tcPr>
            <w:tcW w:w="0" w:type="auto"/>
            <w:shd w:val="clear" w:color="auto" w:fill="auto"/>
          </w:tcPr>
          <w:p w14:paraId="08FD1E9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18B4784" w14:textId="77777777" w:rsidR="0028021E" w:rsidRPr="006F39FB" w:rsidRDefault="0028021E" w:rsidP="0028021E">
            <w:pPr>
              <w:pStyle w:val="TAC"/>
              <w:rPr>
                <w:rFonts w:eastAsia="SimSun"/>
                <w:lang w:val="en-US" w:eastAsia="zh-CN"/>
              </w:rPr>
            </w:pPr>
          </w:p>
        </w:tc>
        <w:tc>
          <w:tcPr>
            <w:tcW w:w="0" w:type="auto"/>
            <w:shd w:val="clear" w:color="auto" w:fill="auto"/>
          </w:tcPr>
          <w:p w14:paraId="074389CB" w14:textId="77777777" w:rsidR="0028021E" w:rsidRPr="006F39FB" w:rsidRDefault="0028021E" w:rsidP="0028021E">
            <w:pPr>
              <w:pStyle w:val="TAC"/>
              <w:rPr>
                <w:rFonts w:eastAsia="SimSun"/>
                <w:lang w:eastAsia="zh-CN"/>
              </w:rPr>
            </w:pPr>
            <w:r w:rsidRPr="006F39FB">
              <w:rPr>
                <w:rFonts w:eastAsia="SimSun"/>
                <w:lang w:eastAsia="zh-CN"/>
              </w:rPr>
              <w:t>k0=1 for CSI-RS resource 3,4</w:t>
            </w:r>
          </w:p>
        </w:tc>
      </w:tr>
      <w:tr w:rsidR="0028021E" w:rsidRPr="006F39FB" w14:paraId="355F35B3" w14:textId="77777777" w:rsidTr="00C946D7">
        <w:trPr>
          <w:trHeight w:val="20"/>
        </w:trPr>
        <w:tc>
          <w:tcPr>
            <w:tcW w:w="0" w:type="auto"/>
            <w:vMerge/>
            <w:vAlign w:val="center"/>
            <w:hideMark/>
          </w:tcPr>
          <w:p w14:paraId="2803AAB1" w14:textId="77777777" w:rsidR="0028021E" w:rsidRPr="006F39FB" w:rsidRDefault="0028021E" w:rsidP="0028021E">
            <w:pPr>
              <w:pStyle w:val="TAL"/>
              <w:rPr>
                <w:rFonts w:eastAsia="SimSun"/>
                <w:lang w:val="en-US" w:eastAsia="zh-CN"/>
              </w:rPr>
            </w:pPr>
          </w:p>
        </w:tc>
        <w:tc>
          <w:tcPr>
            <w:tcW w:w="0" w:type="auto"/>
            <w:vMerge/>
            <w:shd w:val="clear" w:color="auto" w:fill="auto"/>
            <w:vAlign w:val="center"/>
            <w:hideMark/>
          </w:tcPr>
          <w:p w14:paraId="2FB805D1"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1C401A3" w14:textId="77777777" w:rsidR="0028021E" w:rsidRPr="006F39FB" w:rsidRDefault="0028021E" w:rsidP="0028021E">
            <w:pPr>
              <w:pStyle w:val="TAL"/>
              <w:rPr>
                <w:rFonts w:eastAsia="SimSun"/>
                <w:lang w:val="en-US" w:eastAsia="zh-CN"/>
              </w:rPr>
            </w:pPr>
            <w:r w:rsidRPr="006F39FB">
              <w:rPr>
                <w:rFonts w:eastAsia="SimSun"/>
                <w:lang w:eastAsia="zh-CN"/>
              </w:rPr>
              <w:t>First OFDM symbol in the PRB used for CSI-RS</w:t>
            </w:r>
          </w:p>
        </w:tc>
        <w:tc>
          <w:tcPr>
            <w:tcW w:w="0" w:type="auto"/>
          </w:tcPr>
          <w:p w14:paraId="177F947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46F99A9"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3</w:t>
            </w:r>
          </w:p>
          <w:p w14:paraId="1866A89C" w14:textId="77777777" w:rsidR="0028021E" w:rsidRPr="006F39FB" w:rsidRDefault="0028021E" w:rsidP="0028021E">
            <w:pPr>
              <w:pStyle w:val="TAC"/>
              <w:rPr>
                <w:rFonts w:eastAsia="SimSun"/>
                <w:lang w:val="en-US"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4</w:t>
            </w:r>
          </w:p>
        </w:tc>
      </w:tr>
      <w:tr w:rsidR="0028021E" w:rsidRPr="006F39FB" w14:paraId="035D9CB5" w14:textId="77777777" w:rsidTr="00C946D7">
        <w:trPr>
          <w:trHeight w:val="20"/>
        </w:trPr>
        <w:tc>
          <w:tcPr>
            <w:tcW w:w="0" w:type="auto"/>
            <w:vMerge/>
            <w:vAlign w:val="center"/>
            <w:hideMark/>
          </w:tcPr>
          <w:p w14:paraId="209BE361" w14:textId="77777777" w:rsidR="0028021E" w:rsidRPr="006F39FB" w:rsidRDefault="0028021E" w:rsidP="0028021E">
            <w:pPr>
              <w:pStyle w:val="TAL"/>
              <w:rPr>
                <w:rFonts w:eastAsia="SimSun"/>
                <w:lang w:val="en-US" w:eastAsia="zh-CN"/>
              </w:rPr>
            </w:pPr>
          </w:p>
        </w:tc>
        <w:tc>
          <w:tcPr>
            <w:tcW w:w="0" w:type="auto"/>
            <w:vMerge/>
            <w:vAlign w:val="center"/>
            <w:hideMark/>
          </w:tcPr>
          <w:p w14:paraId="176EC16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0EFF4D7D" w14:textId="77777777" w:rsidR="0028021E" w:rsidRPr="006F39FB" w:rsidRDefault="0028021E" w:rsidP="0028021E">
            <w:pPr>
              <w:pStyle w:val="TAL"/>
              <w:rPr>
                <w:rFonts w:eastAsia="SimSun"/>
                <w:lang w:val="en-US" w:eastAsia="zh-CN"/>
              </w:rPr>
            </w:pPr>
            <w:r w:rsidRPr="006F39FB">
              <w:rPr>
                <w:rFonts w:eastAsia="SimSun"/>
                <w:lang w:eastAsia="zh-CN"/>
              </w:rPr>
              <w:t>CSI-RS periodicity</w:t>
            </w:r>
          </w:p>
        </w:tc>
        <w:tc>
          <w:tcPr>
            <w:tcW w:w="0" w:type="auto"/>
            <w:vAlign w:val="center"/>
          </w:tcPr>
          <w:p w14:paraId="734C748C"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57200B48" w14:textId="77777777" w:rsidR="0028021E" w:rsidRPr="006F39FB" w:rsidRDefault="0028021E" w:rsidP="0028021E">
            <w:pPr>
              <w:pStyle w:val="TAC"/>
              <w:rPr>
                <w:rFonts w:eastAsia="SimSun"/>
                <w:lang w:val="en-US" w:eastAsia="zh-CN"/>
              </w:rPr>
            </w:pPr>
            <w:r w:rsidRPr="006F39FB">
              <w:rPr>
                <w:rFonts w:eastAsia="SimSun"/>
                <w:lang w:eastAsia="zh-CN"/>
              </w:rPr>
              <w:t>160</w:t>
            </w:r>
          </w:p>
        </w:tc>
      </w:tr>
      <w:tr w:rsidR="0028021E" w:rsidRPr="006F39FB" w14:paraId="1413162D" w14:textId="77777777" w:rsidTr="00C946D7">
        <w:trPr>
          <w:trHeight w:val="20"/>
        </w:trPr>
        <w:tc>
          <w:tcPr>
            <w:tcW w:w="0" w:type="auto"/>
            <w:vMerge/>
            <w:vAlign w:val="center"/>
            <w:hideMark/>
          </w:tcPr>
          <w:p w14:paraId="39516D2C" w14:textId="77777777" w:rsidR="0028021E" w:rsidRPr="006F39FB" w:rsidRDefault="0028021E" w:rsidP="0028021E">
            <w:pPr>
              <w:pStyle w:val="TAL"/>
              <w:rPr>
                <w:rFonts w:eastAsia="SimSun"/>
                <w:lang w:val="en-US" w:eastAsia="zh-CN"/>
              </w:rPr>
            </w:pPr>
          </w:p>
        </w:tc>
        <w:tc>
          <w:tcPr>
            <w:tcW w:w="0" w:type="auto"/>
            <w:vMerge/>
            <w:vAlign w:val="center"/>
            <w:hideMark/>
          </w:tcPr>
          <w:p w14:paraId="03D60B4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57B518C" w14:textId="77777777" w:rsidR="0028021E" w:rsidRPr="006F39FB" w:rsidRDefault="0028021E" w:rsidP="0028021E">
            <w:pPr>
              <w:pStyle w:val="TAL"/>
              <w:rPr>
                <w:rFonts w:eastAsia="SimSun"/>
                <w:lang w:val="en-US" w:eastAsia="zh-CN"/>
              </w:rPr>
            </w:pPr>
            <w:r w:rsidRPr="006F39FB">
              <w:rPr>
                <w:rFonts w:eastAsia="SimSun"/>
                <w:lang w:eastAsia="zh-CN"/>
              </w:rPr>
              <w:t>CSI-RS offset</w:t>
            </w:r>
          </w:p>
        </w:tc>
        <w:tc>
          <w:tcPr>
            <w:tcW w:w="0" w:type="auto"/>
            <w:vAlign w:val="center"/>
          </w:tcPr>
          <w:p w14:paraId="26F44EE3" w14:textId="77777777" w:rsidR="0028021E" w:rsidRPr="006F39FB" w:rsidRDefault="0028021E" w:rsidP="0028021E">
            <w:pPr>
              <w:pStyle w:val="TAC"/>
              <w:rPr>
                <w:rFonts w:eastAsia="SimSun"/>
                <w:lang w:eastAsia="zh-CN"/>
              </w:rPr>
            </w:pPr>
            <w:r w:rsidRPr="006F39FB">
              <w:rPr>
                <w:rFonts w:eastAsia="SimSun"/>
                <w:lang w:eastAsia="zh-CN"/>
              </w:rPr>
              <w:t>Slots</w:t>
            </w:r>
          </w:p>
        </w:tc>
        <w:tc>
          <w:tcPr>
            <w:tcW w:w="0" w:type="auto"/>
            <w:shd w:val="clear" w:color="auto" w:fill="auto"/>
            <w:vAlign w:val="center"/>
            <w:hideMark/>
          </w:tcPr>
          <w:p w14:paraId="05832AF1" w14:textId="77777777" w:rsidR="0028021E" w:rsidRPr="006F39FB" w:rsidRDefault="0028021E" w:rsidP="0028021E">
            <w:pPr>
              <w:pStyle w:val="TAC"/>
              <w:rPr>
                <w:rFonts w:eastAsia="SimSun"/>
                <w:lang w:val="en-US" w:eastAsia="zh-CN"/>
              </w:rPr>
            </w:pPr>
            <w:r w:rsidRPr="006F39FB">
              <w:rPr>
                <w:rFonts w:eastAsia="SimSun"/>
                <w:lang w:eastAsia="zh-CN"/>
              </w:rPr>
              <w:t>0</w:t>
            </w:r>
          </w:p>
        </w:tc>
      </w:tr>
      <w:tr w:rsidR="0028021E" w:rsidRPr="006F39FB" w14:paraId="49301A6B" w14:textId="77777777" w:rsidTr="00C946D7">
        <w:trPr>
          <w:trHeight w:val="20"/>
        </w:trPr>
        <w:tc>
          <w:tcPr>
            <w:tcW w:w="0" w:type="auto"/>
            <w:vMerge/>
            <w:vAlign w:val="center"/>
            <w:hideMark/>
          </w:tcPr>
          <w:p w14:paraId="3B467FC9" w14:textId="77777777" w:rsidR="0028021E" w:rsidRPr="006F39FB" w:rsidRDefault="0028021E" w:rsidP="0028021E">
            <w:pPr>
              <w:pStyle w:val="TAL"/>
              <w:rPr>
                <w:rFonts w:eastAsia="SimSun"/>
                <w:lang w:val="en-US" w:eastAsia="zh-CN"/>
              </w:rPr>
            </w:pPr>
          </w:p>
        </w:tc>
        <w:tc>
          <w:tcPr>
            <w:tcW w:w="0" w:type="auto"/>
            <w:vMerge/>
            <w:vAlign w:val="center"/>
            <w:hideMark/>
          </w:tcPr>
          <w:p w14:paraId="1AA107C8"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EB43B41" w14:textId="77777777" w:rsidR="0028021E" w:rsidRPr="006F39FB" w:rsidRDefault="0028021E" w:rsidP="0028021E">
            <w:pPr>
              <w:pStyle w:val="TAL"/>
              <w:rPr>
                <w:rFonts w:eastAsia="SimSun"/>
                <w:lang w:val="en-US" w:eastAsia="zh-CN"/>
              </w:rPr>
            </w:pPr>
            <w:r w:rsidRPr="006F39FB">
              <w:rPr>
                <w:rFonts w:eastAsia="SimSun"/>
                <w:lang w:eastAsia="zh-CN"/>
              </w:rPr>
              <w:t>QCL info</w:t>
            </w:r>
          </w:p>
        </w:tc>
        <w:tc>
          <w:tcPr>
            <w:tcW w:w="0" w:type="auto"/>
          </w:tcPr>
          <w:p w14:paraId="5351FDE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B86B08F" w14:textId="77777777" w:rsidR="0028021E" w:rsidRPr="006F39FB" w:rsidRDefault="0028021E" w:rsidP="0028021E">
            <w:pPr>
              <w:pStyle w:val="TAC"/>
              <w:rPr>
                <w:rFonts w:eastAsia="SimSun"/>
                <w:lang w:val="en-US" w:eastAsia="zh-CN"/>
              </w:rPr>
            </w:pPr>
            <w:r w:rsidRPr="006F39FB">
              <w:rPr>
                <w:rFonts w:eastAsia="SimSun"/>
                <w:lang w:eastAsia="zh-CN"/>
              </w:rPr>
              <w:t>TCI state #1</w:t>
            </w:r>
          </w:p>
        </w:tc>
      </w:tr>
      <w:tr w:rsidR="0028021E" w:rsidRPr="006F39FB" w14:paraId="7B085E92" w14:textId="77777777" w:rsidTr="00C946D7">
        <w:trPr>
          <w:trHeight w:val="20"/>
        </w:trPr>
        <w:tc>
          <w:tcPr>
            <w:tcW w:w="0" w:type="auto"/>
            <w:vMerge/>
            <w:vAlign w:val="center"/>
          </w:tcPr>
          <w:p w14:paraId="557244C0" w14:textId="77777777" w:rsidR="0028021E" w:rsidRPr="006F39FB" w:rsidRDefault="0028021E" w:rsidP="0028021E">
            <w:pPr>
              <w:pStyle w:val="TAL"/>
              <w:rPr>
                <w:rFonts w:eastAsia="SimSun"/>
                <w:lang w:val="en-US" w:eastAsia="zh-CN"/>
              </w:rPr>
            </w:pPr>
          </w:p>
        </w:tc>
        <w:tc>
          <w:tcPr>
            <w:tcW w:w="0" w:type="auto"/>
            <w:vMerge w:val="restart"/>
            <w:vAlign w:val="center"/>
          </w:tcPr>
          <w:p w14:paraId="1BC45757" w14:textId="77777777" w:rsidR="0028021E" w:rsidRPr="006F39FB" w:rsidRDefault="0028021E" w:rsidP="0028021E">
            <w:pPr>
              <w:pStyle w:val="TAL"/>
              <w:rPr>
                <w:rFonts w:eastAsia="SimSun"/>
                <w:lang w:val="en-US" w:eastAsia="zh-CN"/>
              </w:rPr>
            </w:pPr>
            <w:r w:rsidRPr="006F39FB">
              <w:rPr>
                <w:rFonts w:eastAsia="SimSun"/>
                <w:lang w:eastAsia="zh-CN"/>
              </w:rPr>
              <w:t>Resource set #11</w:t>
            </w:r>
          </w:p>
        </w:tc>
        <w:tc>
          <w:tcPr>
            <w:tcW w:w="0" w:type="auto"/>
            <w:shd w:val="clear" w:color="auto" w:fill="auto"/>
          </w:tcPr>
          <w:p w14:paraId="5657530F"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F1A57F7" w14:textId="77777777" w:rsidR="0028021E" w:rsidRPr="006F39FB" w:rsidRDefault="0028021E" w:rsidP="0028021E">
            <w:pPr>
              <w:pStyle w:val="TAC"/>
              <w:rPr>
                <w:rFonts w:eastAsia="SimSun"/>
                <w:lang w:val="en-US" w:eastAsia="zh-CN"/>
              </w:rPr>
            </w:pPr>
          </w:p>
        </w:tc>
        <w:tc>
          <w:tcPr>
            <w:tcW w:w="0" w:type="auto"/>
            <w:shd w:val="clear" w:color="auto" w:fill="auto"/>
          </w:tcPr>
          <w:p w14:paraId="60AD7FB0" w14:textId="77777777" w:rsidR="0028021E" w:rsidRPr="006F39FB" w:rsidRDefault="0028021E" w:rsidP="0028021E">
            <w:pPr>
              <w:pStyle w:val="TAC"/>
              <w:rPr>
                <w:rFonts w:eastAsia="SimSun"/>
                <w:lang w:eastAsia="zh-CN"/>
              </w:rPr>
            </w:pPr>
            <w:r w:rsidRPr="006F39FB">
              <w:rPr>
                <w:rFonts w:eastAsia="SimSun"/>
                <w:lang w:eastAsia="zh-CN"/>
              </w:rPr>
              <w:t>k0=2 for CSI-RS resource 5,6</w:t>
            </w:r>
          </w:p>
        </w:tc>
      </w:tr>
      <w:tr w:rsidR="0028021E" w:rsidRPr="006F39FB" w14:paraId="6305EEB2" w14:textId="77777777" w:rsidTr="00C946D7">
        <w:trPr>
          <w:trHeight w:val="20"/>
        </w:trPr>
        <w:tc>
          <w:tcPr>
            <w:tcW w:w="0" w:type="auto"/>
            <w:vMerge/>
            <w:vAlign w:val="center"/>
          </w:tcPr>
          <w:p w14:paraId="0B210CDD" w14:textId="77777777" w:rsidR="0028021E" w:rsidRPr="006F39FB" w:rsidRDefault="0028021E" w:rsidP="0028021E">
            <w:pPr>
              <w:pStyle w:val="TAL"/>
              <w:rPr>
                <w:rFonts w:eastAsia="SimSun"/>
                <w:lang w:val="en-US" w:eastAsia="zh-CN"/>
              </w:rPr>
            </w:pPr>
          </w:p>
        </w:tc>
        <w:tc>
          <w:tcPr>
            <w:tcW w:w="0" w:type="auto"/>
            <w:vMerge/>
            <w:vAlign w:val="center"/>
          </w:tcPr>
          <w:p w14:paraId="0DF73DA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104C81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0F7D22C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EACE36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5</w:t>
            </w:r>
          </w:p>
          <w:p w14:paraId="599C7A1F"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6</w:t>
            </w:r>
          </w:p>
        </w:tc>
      </w:tr>
      <w:tr w:rsidR="0028021E" w:rsidRPr="006F39FB" w14:paraId="54D5D089" w14:textId="77777777" w:rsidTr="00C946D7">
        <w:trPr>
          <w:trHeight w:val="20"/>
        </w:trPr>
        <w:tc>
          <w:tcPr>
            <w:tcW w:w="0" w:type="auto"/>
            <w:vMerge/>
            <w:vAlign w:val="center"/>
          </w:tcPr>
          <w:p w14:paraId="75A31108" w14:textId="77777777" w:rsidR="0028021E" w:rsidRPr="006F39FB" w:rsidRDefault="0028021E" w:rsidP="0028021E">
            <w:pPr>
              <w:pStyle w:val="TAL"/>
              <w:rPr>
                <w:rFonts w:eastAsia="SimSun"/>
                <w:lang w:val="en-US" w:eastAsia="zh-CN"/>
              </w:rPr>
            </w:pPr>
          </w:p>
        </w:tc>
        <w:tc>
          <w:tcPr>
            <w:tcW w:w="0" w:type="auto"/>
            <w:vMerge/>
            <w:vAlign w:val="center"/>
          </w:tcPr>
          <w:p w14:paraId="0BD14F1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D46133"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29A1C9AE"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3EC2DE45"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5BFB7783" w14:textId="77777777" w:rsidTr="00C946D7">
        <w:trPr>
          <w:trHeight w:val="20"/>
        </w:trPr>
        <w:tc>
          <w:tcPr>
            <w:tcW w:w="0" w:type="auto"/>
            <w:vMerge/>
            <w:vAlign w:val="center"/>
          </w:tcPr>
          <w:p w14:paraId="29ADFEF3" w14:textId="77777777" w:rsidR="0028021E" w:rsidRPr="006F39FB" w:rsidRDefault="0028021E" w:rsidP="0028021E">
            <w:pPr>
              <w:pStyle w:val="TAL"/>
              <w:rPr>
                <w:rFonts w:eastAsia="SimSun"/>
                <w:lang w:val="en-US" w:eastAsia="zh-CN"/>
              </w:rPr>
            </w:pPr>
          </w:p>
        </w:tc>
        <w:tc>
          <w:tcPr>
            <w:tcW w:w="0" w:type="auto"/>
            <w:vMerge/>
            <w:vAlign w:val="center"/>
          </w:tcPr>
          <w:p w14:paraId="131A685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7210CE5"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9F897BD"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60E212E3" w14:textId="77777777" w:rsidR="0028021E" w:rsidRPr="006F39FB" w:rsidRDefault="0028021E" w:rsidP="0028021E">
            <w:pPr>
              <w:pStyle w:val="TAC"/>
              <w:rPr>
                <w:rFonts w:eastAsia="SimSun"/>
                <w:lang w:eastAsia="zh-CN"/>
              </w:rPr>
            </w:pPr>
            <w:r w:rsidRPr="006F39FB">
              <w:rPr>
                <w:rFonts w:eastAsia="SimSun"/>
                <w:lang w:eastAsia="zh-CN"/>
              </w:rPr>
              <w:t>0</w:t>
            </w:r>
          </w:p>
        </w:tc>
      </w:tr>
      <w:tr w:rsidR="0028021E" w:rsidRPr="006F39FB" w14:paraId="4C60611C" w14:textId="77777777" w:rsidTr="00C946D7">
        <w:trPr>
          <w:trHeight w:val="20"/>
        </w:trPr>
        <w:tc>
          <w:tcPr>
            <w:tcW w:w="0" w:type="auto"/>
            <w:vMerge/>
            <w:vAlign w:val="center"/>
          </w:tcPr>
          <w:p w14:paraId="5924CFC1" w14:textId="77777777" w:rsidR="0028021E" w:rsidRPr="006F39FB" w:rsidRDefault="0028021E" w:rsidP="0028021E">
            <w:pPr>
              <w:pStyle w:val="TAL"/>
              <w:rPr>
                <w:rFonts w:eastAsia="SimSun"/>
                <w:lang w:val="en-US" w:eastAsia="zh-CN"/>
              </w:rPr>
            </w:pPr>
          </w:p>
        </w:tc>
        <w:tc>
          <w:tcPr>
            <w:tcW w:w="0" w:type="auto"/>
            <w:vMerge/>
            <w:vAlign w:val="center"/>
          </w:tcPr>
          <w:p w14:paraId="7442FFE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60CE49"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1D6A05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1D2BB18" w14:textId="77777777" w:rsidR="0028021E" w:rsidRPr="006F39FB" w:rsidRDefault="0028021E" w:rsidP="0028021E">
            <w:pPr>
              <w:pStyle w:val="TAC"/>
              <w:rPr>
                <w:rFonts w:eastAsia="SimSun"/>
                <w:lang w:eastAsia="zh-CN"/>
              </w:rPr>
            </w:pPr>
            <w:r w:rsidRPr="006F39FB">
              <w:rPr>
                <w:rFonts w:eastAsia="SimSun"/>
                <w:lang w:eastAsia="zh-CN"/>
              </w:rPr>
              <w:t>TCI state #2</w:t>
            </w:r>
          </w:p>
        </w:tc>
      </w:tr>
      <w:tr w:rsidR="0028021E" w:rsidRPr="006F39FB" w14:paraId="0DDC1238" w14:textId="77777777" w:rsidTr="00C946D7">
        <w:trPr>
          <w:trHeight w:val="20"/>
        </w:trPr>
        <w:tc>
          <w:tcPr>
            <w:tcW w:w="0" w:type="auto"/>
            <w:vMerge/>
            <w:vAlign w:val="center"/>
          </w:tcPr>
          <w:p w14:paraId="287A3D66" w14:textId="77777777" w:rsidR="0028021E" w:rsidRPr="006F39FB" w:rsidRDefault="0028021E" w:rsidP="0028021E">
            <w:pPr>
              <w:pStyle w:val="TAL"/>
              <w:rPr>
                <w:rFonts w:eastAsia="SimSun"/>
                <w:lang w:val="en-US" w:eastAsia="zh-CN"/>
              </w:rPr>
            </w:pPr>
          </w:p>
        </w:tc>
        <w:tc>
          <w:tcPr>
            <w:tcW w:w="0" w:type="auto"/>
            <w:vMerge w:val="restart"/>
            <w:vAlign w:val="center"/>
          </w:tcPr>
          <w:p w14:paraId="74923DCE" w14:textId="77777777" w:rsidR="0028021E" w:rsidRPr="006F39FB" w:rsidRDefault="0028021E" w:rsidP="0028021E">
            <w:pPr>
              <w:pStyle w:val="TAL"/>
              <w:rPr>
                <w:rFonts w:eastAsia="SimSun"/>
                <w:lang w:val="en-US" w:eastAsia="zh-CN"/>
              </w:rPr>
            </w:pPr>
            <w:r w:rsidRPr="006F39FB">
              <w:rPr>
                <w:rFonts w:eastAsia="SimSun"/>
                <w:lang w:eastAsia="zh-CN"/>
              </w:rPr>
              <w:t>Resource set #12</w:t>
            </w:r>
          </w:p>
        </w:tc>
        <w:tc>
          <w:tcPr>
            <w:tcW w:w="0" w:type="auto"/>
            <w:shd w:val="clear" w:color="auto" w:fill="auto"/>
          </w:tcPr>
          <w:p w14:paraId="2959FA2E"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7BDF7160" w14:textId="77777777" w:rsidR="0028021E" w:rsidRPr="006F39FB" w:rsidRDefault="0028021E" w:rsidP="0028021E">
            <w:pPr>
              <w:pStyle w:val="TAC"/>
              <w:rPr>
                <w:rFonts w:eastAsia="SimSun"/>
                <w:lang w:val="en-US" w:eastAsia="zh-CN"/>
              </w:rPr>
            </w:pPr>
          </w:p>
        </w:tc>
        <w:tc>
          <w:tcPr>
            <w:tcW w:w="0" w:type="auto"/>
            <w:shd w:val="clear" w:color="auto" w:fill="auto"/>
          </w:tcPr>
          <w:p w14:paraId="460D78B2" w14:textId="77777777" w:rsidR="0028021E" w:rsidRPr="006F39FB" w:rsidRDefault="0028021E" w:rsidP="0028021E">
            <w:pPr>
              <w:pStyle w:val="TAC"/>
              <w:rPr>
                <w:rFonts w:eastAsia="SimSun"/>
                <w:lang w:eastAsia="zh-CN"/>
              </w:rPr>
            </w:pPr>
            <w:r w:rsidRPr="006F39FB">
              <w:rPr>
                <w:rFonts w:eastAsia="SimSun"/>
                <w:lang w:eastAsia="zh-CN"/>
              </w:rPr>
              <w:t>k0=3 for CSI-RS resource 7,8</w:t>
            </w:r>
          </w:p>
        </w:tc>
      </w:tr>
      <w:tr w:rsidR="0028021E" w:rsidRPr="006F39FB" w14:paraId="3DE3756A" w14:textId="77777777" w:rsidTr="00C946D7">
        <w:trPr>
          <w:trHeight w:val="20"/>
        </w:trPr>
        <w:tc>
          <w:tcPr>
            <w:tcW w:w="0" w:type="auto"/>
            <w:vMerge/>
            <w:vAlign w:val="center"/>
          </w:tcPr>
          <w:p w14:paraId="4EB3A1BE" w14:textId="77777777" w:rsidR="0028021E" w:rsidRPr="006F39FB" w:rsidRDefault="0028021E" w:rsidP="0028021E">
            <w:pPr>
              <w:pStyle w:val="TAL"/>
              <w:rPr>
                <w:rFonts w:eastAsia="SimSun"/>
                <w:lang w:val="en-US" w:eastAsia="zh-CN"/>
              </w:rPr>
            </w:pPr>
          </w:p>
        </w:tc>
        <w:tc>
          <w:tcPr>
            <w:tcW w:w="0" w:type="auto"/>
            <w:vMerge/>
            <w:vAlign w:val="center"/>
          </w:tcPr>
          <w:p w14:paraId="5C50E71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6BE3ADE"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AE5247F"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3B611C5"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8 for CSI-RS resource 7</w:t>
            </w:r>
          </w:p>
          <w:p w14:paraId="2AD4B9AA" w14:textId="77777777" w:rsidR="0028021E" w:rsidRPr="006F39FB" w:rsidRDefault="0028021E" w:rsidP="0028021E">
            <w:pPr>
              <w:pStyle w:val="TAC"/>
              <w:rPr>
                <w:rFonts w:eastAsia="SimSun"/>
                <w:lang w:eastAsia="zh-CN"/>
              </w:rPr>
            </w:pPr>
            <w:r w:rsidRPr="006F39FB">
              <w:rPr>
                <w:rFonts w:eastAsia="SimSun"/>
                <w:lang w:eastAsia="zh-CN"/>
              </w:rPr>
              <w:t>l</w:t>
            </w:r>
            <w:r w:rsidRPr="006F39FB">
              <w:rPr>
                <w:rFonts w:eastAsia="SimSun"/>
                <w:vertAlign w:val="subscript"/>
                <w:lang w:eastAsia="zh-CN"/>
              </w:rPr>
              <w:t>0</w:t>
            </w:r>
            <w:r w:rsidRPr="006F39FB">
              <w:rPr>
                <w:rFonts w:eastAsia="SimSun"/>
                <w:lang w:eastAsia="zh-CN"/>
              </w:rPr>
              <w:t xml:space="preserve"> = 9 for CSI-RS resource 8</w:t>
            </w:r>
          </w:p>
        </w:tc>
      </w:tr>
      <w:tr w:rsidR="0028021E" w:rsidRPr="006F39FB" w14:paraId="64C487A5" w14:textId="77777777" w:rsidTr="00C946D7">
        <w:trPr>
          <w:trHeight w:val="20"/>
        </w:trPr>
        <w:tc>
          <w:tcPr>
            <w:tcW w:w="0" w:type="auto"/>
            <w:vMerge/>
            <w:vAlign w:val="center"/>
          </w:tcPr>
          <w:p w14:paraId="5A1C485C" w14:textId="77777777" w:rsidR="0028021E" w:rsidRPr="006F39FB" w:rsidRDefault="0028021E" w:rsidP="0028021E">
            <w:pPr>
              <w:pStyle w:val="TAL"/>
              <w:rPr>
                <w:rFonts w:eastAsia="SimSun"/>
                <w:lang w:val="en-US" w:eastAsia="zh-CN"/>
              </w:rPr>
            </w:pPr>
          </w:p>
        </w:tc>
        <w:tc>
          <w:tcPr>
            <w:tcW w:w="0" w:type="auto"/>
            <w:vMerge/>
            <w:vAlign w:val="center"/>
          </w:tcPr>
          <w:p w14:paraId="0A10DDF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213AAE"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9D50425" w14:textId="77777777" w:rsidR="0028021E" w:rsidRPr="006F39FB" w:rsidRDefault="0028021E" w:rsidP="0028021E">
            <w:pPr>
              <w:pStyle w:val="TAC"/>
              <w:rPr>
                <w:rFonts w:eastAsia="SimSun"/>
                <w:lang w:val="en-US" w:eastAsia="zh-CN"/>
              </w:rPr>
            </w:pPr>
            <w:r w:rsidRPr="006F39FB">
              <w:rPr>
                <w:rFonts w:eastAsia="SimSun"/>
                <w:lang w:eastAsia="zh-CN"/>
              </w:rPr>
              <w:t>Slots</w:t>
            </w:r>
          </w:p>
        </w:tc>
        <w:tc>
          <w:tcPr>
            <w:tcW w:w="0" w:type="auto"/>
            <w:shd w:val="clear" w:color="auto" w:fill="auto"/>
            <w:vAlign w:val="center"/>
          </w:tcPr>
          <w:p w14:paraId="0C0CDE9B" w14:textId="77777777" w:rsidR="0028021E" w:rsidRPr="006F39FB" w:rsidRDefault="0028021E" w:rsidP="0028021E">
            <w:pPr>
              <w:pStyle w:val="TAC"/>
              <w:rPr>
                <w:rFonts w:eastAsia="SimSun"/>
                <w:lang w:eastAsia="zh-CN"/>
              </w:rPr>
            </w:pPr>
            <w:r w:rsidRPr="006F39FB">
              <w:rPr>
                <w:rFonts w:eastAsia="SimSun"/>
                <w:lang w:eastAsia="zh-CN"/>
              </w:rPr>
              <w:t>160</w:t>
            </w:r>
          </w:p>
        </w:tc>
      </w:tr>
      <w:tr w:rsidR="0028021E" w:rsidRPr="006F39FB" w14:paraId="27F101A3" w14:textId="77777777" w:rsidTr="00C946D7">
        <w:trPr>
          <w:trHeight w:val="20"/>
        </w:trPr>
        <w:tc>
          <w:tcPr>
            <w:tcW w:w="0" w:type="auto"/>
            <w:vMerge/>
            <w:vAlign w:val="center"/>
          </w:tcPr>
          <w:p w14:paraId="6294ACA4" w14:textId="77777777" w:rsidR="0028021E" w:rsidRPr="006F39FB" w:rsidRDefault="0028021E" w:rsidP="0028021E">
            <w:pPr>
              <w:pStyle w:val="TAL"/>
              <w:rPr>
                <w:rFonts w:eastAsia="SimSun"/>
                <w:lang w:val="en-US" w:eastAsia="zh-CN"/>
              </w:rPr>
            </w:pPr>
          </w:p>
        </w:tc>
        <w:tc>
          <w:tcPr>
            <w:tcW w:w="0" w:type="auto"/>
            <w:vMerge/>
            <w:vAlign w:val="center"/>
          </w:tcPr>
          <w:p w14:paraId="7CAFF86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D965AF"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001E8B2C" w14:textId="77777777" w:rsidR="0028021E" w:rsidRPr="006F39FB" w:rsidRDefault="0028021E" w:rsidP="0028021E">
            <w:pPr>
              <w:keepNext/>
              <w:keepLines/>
              <w:spacing w:after="0"/>
              <w:jc w:val="center"/>
              <w:rPr>
                <w:rFonts w:ascii="Arial" w:eastAsia="SimSun" w:hAnsi="Arial"/>
                <w:sz w:val="18"/>
                <w:lang w:val="en-US" w:eastAsia="zh-CN"/>
              </w:rPr>
            </w:pPr>
            <w:r w:rsidRPr="006F39FB">
              <w:rPr>
                <w:rFonts w:ascii="Arial" w:eastAsia="SimSun" w:hAnsi="Arial" w:cs="Arial"/>
                <w:sz w:val="18"/>
                <w:szCs w:val="18"/>
                <w:lang w:eastAsia="zh-CN"/>
              </w:rPr>
              <w:t>Slots</w:t>
            </w:r>
          </w:p>
        </w:tc>
        <w:tc>
          <w:tcPr>
            <w:tcW w:w="0" w:type="auto"/>
            <w:shd w:val="clear" w:color="auto" w:fill="auto"/>
            <w:vAlign w:val="center"/>
          </w:tcPr>
          <w:p w14:paraId="2ECDCAFC"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0</w:t>
            </w:r>
          </w:p>
        </w:tc>
      </w:tr>
      <w:tr w:rsidR="0028021E" w:rsidRPr="006F39FB" w14:paraId="2D6C1B96" w14:textId="77777777" w:rsidTr="00C946D7">
        <w:trPr>
          <w:trHeight w:val="20"/>
        </w:trPr>
        <w:tc>
          <w:tcPr>
            <w:tcW w:w="0" w:type="auto"/>
            <w:vMerge/>
            <w:vAlign w:val="center"/>
          </w:tcPr>
          <w:p w14:paraId="63D89524" w14:textId="77777777" w:rsidR="0028021E" w:rsidRPr="006F39FB" w:rsidRDefault="0028021E" w:rsidP="0028021E">
            <w:pPr>
              <w:pStyle w:val="TAL"/>
              <w:rPr>
                <w:rFonts w:eastAsia="SimSun"/>
                <w:lang w:val="en-US" w:eastAsia="zh-CN"/>
              </w:rPr>
            </w:pPr>
          </w:p>
        </w:tc>
        <w:tc>
          <w:tcPr>
            <w:tcW w:w="0" w:type="auto"/>
            <w:vMerge/>
            <w:vAlign w:val="center"/>
          </w:tcPr>
          <w:p w14:paraId="06DE787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FC161A0"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58CB0786"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FEC75B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TCI state #3</w:t>
            </w:r>
          </w:p>
        </w:tc>
      </w:tr>
      <w:tr w:rsidR="0028021E" w:rsidRPr="006F39FB" w14:paraId="359D0025" w14:textId="77777777" w:rsidTr="00C946D7">
        <w:trPr>
          <w:trHeight w:val="20"/>
        </w:trPr>
        <w:tc>
          <w:tcPr>
            <w:tcW w:w="0" w:type="auto"/>
            <w:vMerge/>
            <w:vAlign w:val="center"/>
          </w:tcPr>
          <w:p w14:paraId="276B0EF4" w14:textId="77777777" w:rsidR="0028021E" w:rsidRPr="006F39FB" w:rsidRDefault="0028021E" w:rsidP="0028021E">
            <w:pPr>
              <w:pStyle w:val="TAL"/>
              <w:rPr>
                <w:rFonts w:eastAsia="SimSun"/>
                <w:lang w:val="en-US" w:eastAsia="zh-CN"/>
              </w:rPr>
            </w:pPr>
          </w:p>
        </w:tc>
        <w:tc>
          <w:tcPr>
            <w:tcW w:w="0" w:type="auto"/>
            <w:vMerge w:val="restart"/>
            <w:vAlign w:val="center"/>
          </w:tcPr>
          <w:p w14:paraId="512968BA" w14:textId="77777777" w:rsidR="0028021E" w:rsidRPr="006F39FB" w:rsidRDefault="0028021E" w:rsidP="0028021E">
            <w:pPr>
              <w:pStyle w:val="TAL"/>
              <w:rPr>
                <w:rFonts w:eastAsia="SimSun"/>
                <w:lang w:val="en-US" w:eastAsia="zh-CN"/>
              </w:rPr>
            </w:pPr>
            <w:r w:rsidRPr="006F39FB">
              <w:rPr>
                <w:rFonts w:eastAsia="SimSun"/>
                <w:lang w:eastAsia="zh-CN"/>
              </w:rPr>
              <w:t>Resource set #21 (Note2)</w:t>
            </w:r>
          </w:p>
        </w:tc>
        <w:tc>
          <w:tcPr>
            <w:tcW w:w="0" w:type="auto"/>
            <w:shd w:val="clear" w:color="auto" w:fill="auto"/>
          </w:tcPr>
          <w:p w14:paraId="3CA3895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68D91D1B" w14:textId="77777777" w:rsidR="0028021E" w:rsidRPr="006F39FB" w:rsidRDefault="0028021E" w:rsidP="0028021E">
            <w:pPr>
              <w:pStyle w:val="TAC"/>
              <w:rPr>
                <w:rFonts w:eastAsia="SimSun"/>
                <w:lang w:val="en-US" w:eastAsia="zh-CN"/>
              </w:rPr>
            </w:pPr>
          </w:p>
        </w:tc>
        <w:tc>
          <w:tcPr>
            <w:tcW w:w="0" w:type="auto"/>
            <w:shd w:val="clear" w:color="auto" w:fill="auto"/>
          </w:tcPr>
          <w:p w14:paraId="6C3E85B9" w14:textId="77777777" w:rsidR="0028021E" w:rsidRPr="006F39FB" w:rsidRDefault="0028021E" w:rsidP="0028021E">
            <w:pPr>
              <w:pStyle w:val="TAC"/>
              <w:rPr>
                <w:rFonts w:eastAsia="SimSun" w:cs="Arial"/>
                <w:szCs w:val="18"/>
                <w:lang w:eastAsia="zh-CN"/>
              </w:rPr>
            </w:pPr>
            <w:r w:rsidRPr="006F39FB">
              <w:rPr>
                <w:rFonts w:eastAsia="SimSun"/>
                <w:lang w:eastAsia="zh-CN"/>
              </w:rPr>
              <w:t>k0=0 for CSI-RS resource 9,10</w:t>
            </w:r>
          </w:p>
        </w:tc>
      </w:tr>
      <w:tr w:rsidR="0028021E" w:rsidRPr="006F39FB" w14:paraId="064E64DE" w14:textId="77777777" w:rsidTr="00C946D7">
        <w:trPr>
          <w:trHeight w:val="20"/>
        </w:trPr>
        <w:tc>
          <w:tcPr>
            <w:tcW w:w="0" w:type="auto"/>
            <w:vMerge/>
            <w:vAlign w:val="center"/>
          </w:tcPr>
          <w:p w14:paraId="631B61AF" w14:textId="77777777" w:rsidR="0028021E" w:rsidRPr="006F39FB" w:rsidRDefault="0028021E" w:rsidP="0028021E">
            <w:pPr>
              <w:pStyle w:val="TAL"/>
              <w:rPr>
                <w:rFonts w:eastAsia="SimSun"/>
                <w:lang w:val="en-US" w:eastAsia="zh-CN"/>
              </w:rPr>
            </w:pPr>
          </w:p>
        </w:tc>
        <w:tc>
          <w:tcPr>
            <w:tcW w:w="0" w:type="auto"/>
            <w:vMerge/>
            <w:vAlign w:val="center"/>
          </w:tcPr>
          <w:p w14:paraId="2C7F530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BA15FA8"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8DF6C4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4994C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9</w:t>
            </w:r>
          </w:p>
          <w:p w14:paraId="47DD0D2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10</w:t>
            </w:r>
          </w:p>
        </w:tc>
      </w:tr>
      <w:tr w:rsidR="0028021E" w:rsidRPr="006F39FB" w14:paraId="43D46EA5" w14:textId="77777777" w:rsidTr="00C946D7">
        <w:trPr>
          <w:trHeight w:val="20"/>
        </w:trPr>
        <w:tc>
          <w:tcPr>
            <w:tcW w:w="0" w:type="auto"/>
            <w:vMerge/>
            <w:vAlign w:val="center"/>
          </w:tcPr>
          <w:p w14:paraId="08804802" w14:textId="77777777" w:rsidR="0028021E" w:rsidRPr="006F39FB" w:rsidRDefault="0028021E" w:rsidP="0028021E">
            <w:pPr>
              <w:pStyle w:val="TAL"/>
              <w:rPr>
                <w:rFonts w:eastAsia="SimSun"/>
                <w:lang w:val="en-US" w:eastAsia="zh-CN"/>
              </w:rPr>
            </w:pPr>
          </w:p>
        </w:tc>
        <w:tc>
          <w:tcPr>
            <w:tcW w:w="0" w:type="auto"/>
            <w:vMerge/>
            <w:vAlign w:val="center"/>
          </w:tcPr>
          <w:p w14:paraId="3C57206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5833202"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45227D13"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7250F9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09FA873" w14:textId="77777777" w:rsidTr="00C946D7">
        <w:trPr>
          <w:trHeight w:val="20"/>
        </w:trPr>
        <w:tc>
          <w:tcPr>
            <w:tcW w:w="0" w:type="auto"/>
            <w:vMerge/>
            <w:vAlign w:val="center"/>
          </w:tcPr>
          <w:p w14:paraId="47A598C4" w14:textId="77777777" w:rsidR="0028021E" w:rsidRPr="006F39FB" w:rsidRDefault="0028021E" w:rsidP="0028021E">
            <w:pPr>
              <w:pStyle w:val="TAL"/>
              <w:rPr>
                <w:rFonts w:eastAsia="SimSun"/>
                <w:lang w:val="en-US" w:eastAsia="zh-CN"/>
              </w:rPr>
            </w:pPr>
          </w:p>
        </w:tc>
        <w:tc>
          <w:tcPr>
            <w:tcW w:w="0" w:type="auto"/>
            <w:vMerge/>
            <w:vAlign w:val="center"/>
          </w:tcPr>
          <w:p w14:paraId="36E2757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C11D0A"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383D51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39184C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552E9CB6" w14:textId="77777777" w:rsidTr="00C946D7">
        <w:trPr>
          <w:trHeight w:val="20"/>
        </w:trPr>
        <w:tc>
          <w:tcPr>
            <w:tcW w:w="0" w:type="auto"/>
            <w:vMerge/>
            <w:vAlign w:val="center"/>
          </w:tcPr>
          <w:p w14:paraId="480E1BAB" w14:textId="77777777" w:rsidR="0028021E" w:rsidRPr="006F39FB" w:rsidRDefault="0028021E" w:rsidP="0028021E">
            <w:pPr>
              <w:pStyle w:val="TAL"/>
              <w:rPr>
                <w:rFonts w:eastAsia="SimSun"/>
                <w:lang w:val="en-US" w:eastAsia="zh-CN"/>
              </w:rPr>
            </w:pPr>
          </w:p>
        </w:tc>
        <w:tc>
          <w:tcPr>
            <w:tcW w:w="0" w:type="auto"/>
            <w:vMerge/>
            <w:vAlign w:val="center"/>
          </w:tcPr>
          <w:p w14:paraId="60484B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082B2C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41111A6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82F2F1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#8</w:t>
            </w:r>
          </w:p>
        </w:tc>
      </w:tr>
      <w:tr w:rsidR="0028021E" w:rsidRPr="006F39FB" w14:paraId="37D1D358" w14:textId="77777777" w:rsidTr="00C946D7">
        <w:trPr>
          <w:trHeight w:val="20"/>
        </w:trPr>
        <w:tc>
          <w:tcPr>
            <w:tcW w:w="0" w:type="auto"/>
            <w:vMerge/>
            <w:vAlign w:val="center"/>
          </w:tcPr>
          <w:p w14:paraId="783EC8A8" w14:textId="77777777" w:rsidR="0028021E" w:rsidRPr="006F39FB" w:rsidRDefault="0028021E" w:rsidP="0028021E">
            <w:pPr>
              <w:pStyle w:val="TAL"/>
              <w:rPr>
                <w:rFonts w:eastAsia="SimSun"/>
                <w:lang w:val="en-US" w:eastAsia="zh-CN"/>
              </w:rPr>
            </w:pPr>
          </w:p>
        </w:tc>
        <w:tc>
          <w:tcPr>
            <w:tcW w:w="0" w:type="auto"/>
            <w:vMerge w:val="restart"/>
            <w:vAlign w:val="center"/>
          </w:tcPr>
          <w:p w14:paraId="1BA4CD5E" w14:textId="77777777" w:rsidR="0028021E" w:rsidRPr="006F39FB" w:rsidRDefault="0028021E" w:rsidP="0028021E">
            <w:pPr>
              <w:pStyle w:val="TAL"/>
              <w:rPr>
                <w:rFonts w:eastAsia="SimSun"/>
                <w:lang w:val="en-US" w:eastAsia="zh-CN"/>
              </w:rPr>
            </w:pPr>
            <w:r w:rsidRPr="006F39FB">
              <w:rPr>
                <w:rFonts w:eastAsia="SimSun"/>
                <w:lang w:eastAsia="zh-CN"/>
              </w:rPr>
              <w:t>Resource set #22 (Note2)</w:t>
            </w:r>
          </w:p>
        </w:tc>
        <w:tc>
          <w:tcPr>
            <w:tcW w:w="0" w:type="auto"/>
            <w:shd w:val="clear" w:color="auto" w:fill="auto"/>
          </w:tcPr>
          <w:p w14:paraId="1C675E33"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4959634" w14:textId="77777777" w:rsidR="0028021E" w:rsidRPr="006F39FB" w:rsidRDefault="0028021E" w:rsidP="0028021E">
            <w:pPr>
              <w:pStyle w:val="TAC"/>
              <w:rPr>
                <w:rFonts w:eastAsia="SimSun"/>
                <w:lang w:val="en-US" w:eastAsia="zh-CN"/>
              </w:rPr>
            </w:pPr>
          </w:p>
        </w:tc>
        <w:tc>
          <w:tcPr>
            <w:tcW w:w="0" w:type="auto"/>
            <w:shd w:val="clear" w:color="auto" w:fill="auto"/>
          </w:tcPr>
          <w:p w14:paraId="39B03443" w14:textId="77777777" w:rsidR="0028021E" w:rsidRPr="006F39FB" w:rsidRDefault="0028021E" w:rsidP="0028021E">
            <w:pPr>
              <w:pStyle w:val="TAC"/>
              <w:rPr>
                <w:rFonts w:eastAsia="SimSun" w:cs="Arial"/>
                <w:szCs w:val="18"/>
                <w:lang w:eastAsia="zh-CN"/>
              </w:rPr>
            </w:pPr>
            <w:r w:rsidRPr="006F39FB">
              <w:rPr>
                <w:rFonts w:eastAsia="SimSun"/>
                <w:lang w:eastAsia="zh-CN"/>
              </w:rPr>
              <w:t>k0=1 for CSI-RS resource 11,12</w:t>
            </w:r>
          </w:p>
        </w:tc>
      </w:tr>
      <w:tr w:rsidR="0028021E" w:rsidRPr="006F39FB" w14:paraId="5357C100" w14:textId="77777777" w:rsidTr="00C946D7">
        <w:trPr>
          <w:trHeight w:val="20"/>
        </w:trPr>
        <w:tc>
          <w:tcPr>
            <w:tcW w:w="0" w:type="auto"/>
            <w:vMerge/>
            <w:vAlign w:val="center"/>
          </w:tcPr>
          <w:p w14:paraId="07A5AB1E" w14:textId="77777777" w:rsidR="0028021E" w:rsidRPr="006F39FB" w:rsidRDefault="0028021E" w:rsidP="0028021E">
            <w:pPr>
              <w:pStyle w:val="TAL"/>
              <w:rPr>
                <w:rFonts w:eastAsia="SimSun"/>
                <w:lang w:val="en-US" w:eastAsia="zh-CN"/>
              </w:rPr>
            </w:pPr>
          </w:p>
        </w:tc>
        <w:tc>
          <w:tcPr>
            <w:tcW w:w="0" w:type="auto"/>
            <w:vMerge/>
            <w:vAlign w:val="center"/>
          </w:tcPr>
          <w:p w14:paraId="79A250B2"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2FEC2B5"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6280984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A5FE0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11</w:t>
            </w:r>
          </w:p>
          <w:p w14:paraId="4B3535A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12</w:t>
            </w:r>
          </w:p>
        </w:tc>
      </w:tr>
      <w:tr w:rsidR="0028021E" w:rsidRPr="006F39FB" w14:paraId="2ACE06DF" w14:textId="77777777" w:rsidTr="00C946D7">
        <w:trPr>
          <w:trHeight w:val="20"/>
        </w:trPr>
        <w:tc>
          <w:tcPr>
            <w:tcW w:w="0" w:type="auto"/>
            <w:vMerge/>
            <w:vAlign w:val="center"/>
          </w:tcPr>
          <w:p w14:paraId="6893F078" w14:textId="77777777" w:rsidR="0028021E" w:rsidRPr="006F39FB" w:rsidRDefault="0028021E" w:rsidP="0028021E">
            <w:pPr>
              <w:pStyle w:val="TAL"/>
              <w:rPr>
                <w:rFonts w:eastAsia="SimSun"/>
                <w:lang w:val="en-US" w:eastAsia="zh-CN"/>
              </w:rPr>
            </w:pPr>
          </w:p>
        </w:tc>
        <w:tc>
          <w:tcPr>
            <w:tcW w:w="0" w:type="auto"/>
            <w:vMerge/>
            <w:vAlign w:val="center"/>
          </w:tcPr>
          <w:p w14:paraId="0E7D12C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F45EDF9"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68C76490"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4469D2E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19BE7262" w14:textId="77777777" w:rsidTr="00C946D7">
        <w:trPr>
          <w:trHeight w:val="20"/>
        </w:trPr>
        <w:tc>
          <w:tcPr>
            <w:tcW w:w="0" w:type="auto"/>
            <w:vMerge/>
            <w:vAlign w:val="center"/>
          </w:tcPr>
          <w:p w14:paraId="3CEA7001" w14:textId="77777777" w:rsidR="0028021E" w:rsidRPr="006F39FB" w:rsidRDefault="0028021E" w:rsidP="0028021E">
            <w:pPr>
              <w:pStyle w:val="TAL"/>
              <w:rPr>
                <w:rFonts w:eastAsia="SimSun"/>
                <w:lang w:val="en-US" w:eastAsia="zh-CN"/>
              </w:rPr>
            </w:pPr>
          </w:p>
        </w:tc>
        <w:tc>
          <w:tcPr>
            <w:tcW w:w="0" w:type="auto"/>
            <w:vMerge/>
            <w:vAlign w:val="center"/>
          </w:tcPr>
          <w:p w14:paraId="08D7ABC9"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4E5F431"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14D5E228"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6C51D0A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7B6668E0" w14:textId="77777777" w:rsidTr="00C946D7">
        <w:trPr>
          <w:trHeight w:val="20"/>
        </w:trPr>
        <w:tc>
          <w:tcPr>
            <w:tcW w:w="0" w:type="auto"/>
            <w:vMerge/>
            <w:vAlign w:val="center"/>
          </w:tcPr>
          <w:p w14:paraId="3A36D9AA" w14:textId="77777777" w:rsidR="0028021E" w:rsidRPr="006F39FB" w:rsidRDefault="0028021E" w:rsidP="0028021E">
            <w:pPr>
              <w:pStyle w:val="TAL"/>
              <w:rPr>
                <w:rFonts w:eastAsia="SimSun"/>
                <w:lang w:val="en-US" w:eastAsia="zh-CN"/>
              </w:rPr>
            </w:pPr>
          </w:p>
        </w:tc>
        <w:tc>
          <w:tcPr>
            <w:tcW w:w="0" w:type="auto"/>
            <w:vMerge/>
            <w:vAlign w:val="center"/>
          </w:tcPr>
          <w:p w14:paraId="6549343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464D335"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B077F0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A21E0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#9</w:t>
            </w:r>
          </w:p>
        </w:tc>
      </w:tr>
      <w:tr w:rsidR="0028021E" w:rsidRPr="006F39FB" w14:paraId="74033316" w14:textId="77777777" w:rsidTr="00C946D7">
        <w:trPr>
          <w:trHeight w:val="20"/>
        </w:trPr>
        <w:tc>
          <w:tcPr>
            <w:tcW w:w="0" w:type="auto"/>
            <w:vMerge/>
            <w:vAlign w:val="center"/>
          </w:tcPr>
          <w:p w14:paraId="22D24905" w14:textId="77777777" w:rsidR="0028021E" w:rsidRPr="006F39FB" w:rsidRDefault="0028021E" w:rsidP="0028021E">
            <w:pPr>
              <w:pStyle w:val="TAL"/>
              <w:rPr>
                <w:rFonts w:eastAsia="SimSun"/>
                <w:lang w:val="en-US" w:eastAsia="zh-CN"/>
              </w:rPr>
            </w:pPr>
          </w:p>
        </w:tc>
        <w:tc>
          <w:tcPr>
            <w:tcW w:w="0" w:type="auto"/>
            <w:vMerge w:val="restart"/>
            <w:vAlign w:val="center"/>
          </w:tcPr>
          <w:p w14:paraId="7848112A" w14:textId="77777777" w:rsidR="0028021E" w:rsidRPr="006F39FB" w:rsidRDefault="0028021E" w:rsidP="0028021E">
            <w:pPr>
              <w:pStyle w:val="TAL"/>
              <w:rPr>
                <w:rFonts w:eastAsia="SimSun"/>
                <w:lang w:val="en-US" w:eastAsia="zh-CN"/>
              </w:rPr>
            </w:pPr>
            <w:r w:rsidRPr="006F39FB">
              <w:rPr>
                <w:rFonts w:eastAsia="SimSun"/>
                <w:lang w:eastAsia="zh-CN"/>
              </w:rPr>
              <w:t>Resource set #23 (Note2)</w:t>
            </w:r>
          </w:p>
        </w:tc>
        <w:tc>
          <w:tcPr>
            <w:tcW w:w="0" w:type="auto"/>
            <w:shd w:val="clear" w:color="auto" w:fill="auto"/>
          </w:tcPr>
          <w:p w14:paraId="7FC77BFA"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22EC329D" w14:textId="77777777" w:rsidR="0028021E" w:rsidRPr="006F39FB" w:rsidRDefault="0028021E" w:rsidP="0028021E">
            <w:pPr>
              <w:pStyle w:val="TAC"/>
              <w:rPr>
                <w:rFonts w:eastAsia="SimSun"/>
                <w:lang w:val="en-US" w:eastAsia="zh-CN"/>
              </w:rPr>
            </w:pPr>
          </w:p>
        </w:tc>
        <w:tc>
          <w:tcPr>
            <w:tcW w:w="0" w:type="auto"/>
            <w:shd w:val="clear" w:color="auto" w:fill="auto"/>
          </w:tcPr>
          <w:p w14:paraId="5A5E7033" w14:textId="77777777" w:rsidR="0028021E" w:rsidRPr="006F39FB" w:rsidRDefault="0028021E" w:rsidP="0028021E">
            <w:pPr>
              <w:pStyle w:val="TAC"/>
              <w:rPr>
                <w:rFonts w:eastAsia="SimSun" w:cs="Arial"/>
                <w:szCs w:val="18"/>
                <w:lang w:eastAsia="zh-CN"/>
              </w:rPr>
            </w:pPr>
            <w:r w:rsidRPr="006F39FB">
              <w:rPr>
                <w:rFonts w:eastAsia="SimSun"/>
                <w:lang w:eastAsia="zh-CN"/>
              </w:rPr>
              <w:t>k0=2 for CSI-RS resource 13,14</w:t>
            </w:r>
          </w:p>
        </w:tc>
      </w:tr>
      <w:tr w:rsidR="0028021E" w:rsidRPr="006F39FB" w14:paraId="57C98DEB" w14:textId="77777777" w:rsidTr="00C946D7">
        <w:trPr>
          <w:trHeight w:val="20"/>
        </w:trPr>
        <w:tc>
          <w:tcPr>
            <w:tcW w:w="0" w:type="auto"/>
            <w:vMerge/>
            <w:vAlign w:val="center"/>
          </w:tcPr>
          <w:p w14:paraId="39CBB5AC" w14:textId="77777777" w:rsidR="0028021E" w:rsidRPr="006F39FB" w:rsidRDefault="0028021E" w:rsidP="0028021E">
            <w:pPr>
              <w:pStyle w:val="TAL"/>
              <w:rPr>
                <w:rFonts w:eastAsia="SimSun"/>
                <w:lang w:val="en-US" w:eastAsia="zh-CN"/>
              </w:rPr>
            </w:pPr>
          </w:p>
        </w:tc>
        <w:tc>
          <w:tcPr>
            <w:tcW w:w="0" w:type="auto"/>
            <w:vMerge/>
            <w:vAlign w:val="center"/>
          </w:tcPr>
          <w:p w14:paraId="570569DD"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5BB3016"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7930659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B5B15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13</w:t>
            </w:r>
          </w:p>
          <w:p w14:paraId="656110A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14</w:t>
            </w:r>
          </w:p>
        </w:tc>
      </w:tr>
      <w:tr w:rsidR="0028021E" w:rsidRPr="006F39FB" w14:paraId="51EBAD1A" w14:textId="77777777" w:rsidTr="00C946D7">
        <w:trPr>
          <w:trHeight w:val="20"/>
        </w:trPr>
        <w:tc>
          <w:tcPr>
            <w:tcW w:w="0" w:type="auto"/>
            <w:vMerge/>
            <w:vAlign w:val="center"/>
          </w:tcPr>
          <w:p w14:paraId="6A565EBD" w14:textId="77777777" w:rsidR="0028021E" w:rsidRPr="006F39FB" w:rsidRDefault="0028021E" w:rsidP="0028021E">
            <w:pPr>
              <w:pStyle w:val="TAL"/>
              <w:rPr>
                <w:rFonts w:eastAsia="SimSun"/>
                <w:lang w:val="en-US" w:eastAsia="zh-CN"/>
              </w:rPr>
            </w:pPr>
          </w:p>
        </w:tc>
        <w:tc>
          <w:tcPr>
            <w:tcW w:w="0" w:type="auto"/>
            <w:vMerge/>
            <w:vAlign w:val="center"/>
          </w:tcPr>
          <w:p w14:paraId="0E7D67D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C060550"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0E06B637"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3289220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79A311EE" w14:textId="77777777" w:rsidTr="00C946D7">
        <w:trPr>
          <w:trHeight w:val="20"/>
        </w:trPr>
        <w:tc>
          <w:tcPr>
            <w:tcW w:w="0" w:type="auto"/>
            <w:vMerge/>
            <w:vAlign w:val="center"/>
          </w:tcPr>
          <w:p w14:paraId="595CA59F" w14:textId="77777777" w:rsidR="0028021E" w:rsidRPr="006F39FB" w:rsidRDefault="0028021E" w:rsidP="0028021E">
            <w:pPr>
              <w:pStyle w:val="TAL"/>
              <w:rPr>
                <w:rFonts w:eastAsia="SimSun"/>
                <w:lang w:val="en-US" w:eastAsia="zh-CN"/>
              </w:rPr>
            </w:pPr>
          </w:p>
        </w:tc>
        <w:tc>
          <w:tcPr>
            <w:tcW w:w="0" w:type="auto"/>
            <w:vMerge/>
            <w:vAlign w:val="center"/>
          </w:tcPr>
          <w:p w14:paraId="524AA32C"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62A3BB"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2730011F"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77A7C0F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469A2B1" w14:textId="77777777" w:rsidTr="00C946D7">
        <w:trPr>
          <w:trHeight w:val="20"/>
        </w:trPr>
        <w:tc>
          <w:tcPr>
            <w:tcW w:w="0" w:type="auto"/>
            <w:vMerge/>
            <w:vAlign w:val="center"/>
          </w:tcPr>
          <w:p w14:paraId="7FF3D2DD" w14:textId="77777777" w:rsidR="0028021E" w:rsidRPr="006F39FB" w:rsidRDefault="0028021E" w:rsidP="0028021E">
            <w:pPr>
              <w:pStyle w:val="TAL"/>
              <w:rPr>
                <w:rFonts w:eastAsia="SimSun"/>
                <w:lang w:val="en-US" w:eastAsia="zh-CN"/>
              </w:rPr>
            </w:pPr>
          </w:p>
        </w:tc>
        <w:tc>
          <w:tcPr>
            <w:tcW w:w="0" w:type="auto"/>
            <w:vMerge/>
            <w:vAlign w:val="center"/>
          </w:tcPr>
          <w:p w14:paraId="47ED6EC8"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ABFCA4A"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2AC07EB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5C9A91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#10</w:t>
            </w:r>
          </w:p>
        </w:tc>
      </w:tr>
      <w:tr w:rsidR="0028021E" w:rsidRPr="006F39FB" w14:paraId="3343E7B0" w14:textId="77777777" w:rsidTr="00C946D7">
        <w:trPr>
          <w:trHeight w:val="20"/>
        </w:trPr>
        <w:tc>
          <w:tcPr>
            <w:tcW w:w="0" w:type="auto"/>
            <w:vMerge/>
            <w:vAlign w:val="center"/>
          </w:tcPr>
          <w:p w14:paraId="33931C05" w14:textId="77777777" w:rsidR="0028021E" w:rsidRPr="006F39FB" w:rsidRDefault="0028021E" w:rsidP="0028021E">
            <w:pPr>
              <w:pStyle w:val="TAL"/>
              <w:rPr>
                <w:rFonts w:eastAsia="SimSun"/>
                <w:lang w:val="en-US" w:eastAsia="zh-CN"/>
              </w:rPr>
            </w:pPr>
          </w:p>
        </w:tc>
        <w:tc>
          <w:tcPr>
            <w:tcW w:w="0" w:type="auto"/>
            <w:vMerge w:val="restart"/>
            <w:vAlign w:val="center"/>
          </w:tcPr>
          <w:p w14:paraId="2DA6BCBE" w14:textId="77777777" w:rsidR="0028021E" w:rsidRPr="006F39FB" w:rsidRDefault="0028021E" w:rsidP="0028021E">
            <w:pPr>
              <w:pStyle w:val="TAL"/>
              <w:rPr>
                <w:rFonts w:eastAsia="SimSun"/>
                <w:lang w:val="en-US" w:eastAsia="zh-CN"/>
              </w:rPr>
            </w:pPr>
            <w:r w:rsidRPr="006F39FB">
              <w:rPr>
                <w:rFonts w:eastAsia="SimSun"/>
                <w:lang w:eastAsia="zh-CN"/>
              </w:rPr>
              <w:t>Resource set #24 (Note2)</w:t>
            </w:r>
          </w:p>
        </w:tc>
        <w:tc>
          <w:tcPr>
            <w:tcW w:w="0" w:type="auto"/>
            <w:shd w:val="clear" w:color="auto" w:fill="auto"/>
          </w:tcPr>
          <w:p w14:paraId="70A37F17" w14:textId="77777777" w:rsidR="0028021E" w:rsidRPr="006F39FB" w:rsidRDefault="0028021E" w:rsidP="0028021E">
            <w:pPr>
              <w:pStyle w:val="TAL"/>
              <w:rPr>
                <w:rFonts w:eastAsia="SimSun"/>
                <w:lang w:eastAsia="zh-CN"/>
              </w:rPr>
            </w:pPr>
            <w:r w:rsidRPr="006F39FB">
              <w:rPr>
                <w:rFonts w:eastAsia="SimSun"/>
                <w:lang w:eastAsia="zh-CN"/>
              </w:rPr>
              <w:t xml:space="preserve">First subcarrier index in the PRB used for CSI-RS </w:t>
            </w:r>
          </w:p>
        </w:tc>
        <w:tc>
          <w:tcPr>
            <w:tcW w:w="0" w:type="auto"/>
          </w:tcPr>
          <w:p w14:paraId="4B4F8CCA" w14:textId="77777777" w:rsidR="0028021E" w:rsidRPr="006F39FB" w:rsidRDefault="0028021E" w:rsidP="0028021E">
            <w:pPr>
              <w:pStyle w:val="TAC"/>
              <w:rPr>
                <w:rFonts w:eastAsia="SimSun"/>
                <w:lang w:eastAsia="zh-CN"/>
              </w:rPr>
            </w:pPr>
          </w:p>
        </w:tc>
        <w:tc>
          <w:tcPr>
            <w:tcW w:w="0" w:type="auto"/>
            <w:shd w:val="clear" w:color="auto" w:fill="auto"/>
          </w:tcPr>
          <w:p w14:paraId="45D90FE7" w14:textId="77777777" w:rsidR="0028021E" w:rsidRPr="006F39FB" w:rsidRDefault="0028021E" w:rsidP="0028021E">
            <w:pPr>
              <w:pStyle w:val="TAC"/>
              <w:rPr>
                <w:rFonts w:eastAsia="SimSun"/>
                <w:lang w:eastAsia="zh-CN"/>
              </w:rPr>
            </w:pPr>
            <w:r w:rsidRPr="006F39FB">
              <w:rPr>
                <w:rFonts w:eastAsia="SimSun"/>
                <w:lang w:eastAsia="zh-CN"/>
              </w:rPr>
              <w:t>k0=3 for CSI-RS resource 15,16</w:t>
            </w:r>
          </w:p>
        </w:tc>
      </w:tr>
      <w:tr w:rsidR="0028021E" w:rsidRPr="006F39FB" w14:paraId="1E2901CD" w14:textId="77777777" w:rsidTr="00C946D7">
        <w:trPr>
          <w:trHeight w:val="20"/>
        </w:trPr>
        <w:tc>
          <w:tcPr>
            <w:tcW w:w="0" w:type="auto"/>
            <w:vMerge/>
            <w:vAlign w:val="center"/>
          </w:tcPr>
          <w:p w14:paraId="4F1C0B73" w14:textId="77777777" w:rsidR="0028021E" w:rsidRPr="006F39FB" w:rsidRDefault="0028021E" w:rsidP="0028021E">
            <w:pPr>
              <w:pStyle w:val="TAL"/>
              <w:rPr>
                <w:rFonts w:eastAsia="SimSun"/>
                <w:lang w:val="en-US" w:eastAsia="zh-CN"/>
              </w:rPr>
            </w:pPr>
          </w:p>
        </w:tc>
        <w:tc>
          <w:tcPr>
            <w:tcW w:w="0" w:type="auto"/>
            <w:vMerge/>
            <w:vAlign w:val="center"/>
          </w:tcPr>
          <w:p w14:paraId="01F023A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4958913" w14:textId="77777777" w:rsidR="0028021E" w:rsidRPr="006F39FB" w:rsidRDefault="0028021E" w:rsidP="0028021E">
            <w:pPr>
              <w:pStyle w:val="TAL"/>
              <w:rPr>
                <w:rFonts w:eastAsia="SimSun"/>
                <w:lang w:eastAsia="zh-CN"/>
              </w:rPr>
            </w:pPr>
            <w:r w:rsidRPr="006F39FB">
              <w:rPr>
                <w:rFonts w:eastAsia="SimSun"/>
                <w:lang w:eastAsia="zh-CN"/>
              </w:rPr>
              <w:t>First OFDM symbol in the PRB used for CSI-RS</w:t>
            </w:r>
          </w:p>
        </w:tc>
        <w:tc>
          <w:tcPr>
            <w:tcW w:w="0" w:type="auto"/>
          </w:tcPr>
          <w:p w14:paraId="27B886F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D1E228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10 for CSI-RS resource 15</w:t>
            </w:r>
          </w:p>
          <w:p w14:paraId="381F270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l</w:t>
            </w:r>
            <w:r w:rsidRPr="006F39FB">
              <w:rPr>
                <w:rFonts w:eastAsia="SimSun" w:cs="Arial"/>
                <w:szCs w:val="18"/>
                <w:vertAlign w:val="subscript"/>
                <w:lang w:eastAsia="zh-CN"/>
              </w:rPr>
              <w:t>0</w:t>
            </w:r>
            <w:r w:rsidRPr="006F39FB">
              <w:rPr>
                <w:rFonts w:eastAsia="SimSun" w:cs="Arial"/>
                <w:szCs w:val="18"/>
                <w:lang w:eastAsia="zh-CN"/>
              </w:rPr>
              <w:t xml:space="preserve"> = 11 for CSI-RS resource 16</w:t>
            </w:r>
          </w:p>
        </w:tc>
      </w:tr>
      <w:tr w:rsidR="0028021E" w:rsidRPr="006F39FB" w14:paraId="1B033AD7" w14:textId="77777777" w:rsidTr="00C946D7">
        <w:trPr>
          <w:trHeight w:val="20"/>
        </w:trPr>
        <w:tc>
          <w:tcPr>
            <w:tcW w:w="0" w:type="auto"/>
            <w:vMerge/>
            <w:vAlign w:val="center"/>
          </w:tcPr>
          <w:p w14:paraId="2636C92D" w14:textId="77777777" w:rsidR="0028021E" w:rsidRPr="006F39FB" w:rsidRDefault="0028021E" w:rsidP="0028021E">
            <w:pPr>
              <w:pStyle w:val="TAL"/>
              <w:rPr>
                <w:rFonts w:eastAsia="SimSun"/>
                <w:lang w:val="en-US" w:eastAsia="zh-CN"/>
              </w:rPr>
            </w:pPr>
          </w:p>
        </w:tc>
        <w:tc>
          <w:tcPr>
            <w:tcW w:w="0" w:type="auto"/>
            <w:vMerge/>
            <w:vAlign w:val="center"/>
          </w:tcPr>
          <w:p w14:paraId="1ED0839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53F857" w14:textId="77777777" w:rsidR="0028021E" w:rsidRPr="006F39FB" w:rsidRDefault="0028021E" w:rsidP="0028021E">
            <w:pPr>
              <w:pStyle w:val="TAL"/>
              <w:rPr>
                <w:rFonts w:eastAsia="SimSun"/>
                <w:lang w:eastAsia="zh-CN"/>
              </w:rPr>
            </w:pPr>
            <w:r w:rsidRPr="006F39FB">
              <w:rPr>
                <w:rFonts w:eastAsia="SimSun"/>
                <w:lang w:eastAsia="zh-CN"/>
              </w:rPr>
              <w:t>CSI-RS periodicity</w:t>
            </w:r>
          </w:p>
        </w:tc>
        <w:tc>
          <w:tcPr>
            <w:tcW w:w="0" w:type="auto"/>
            <w:vAlign w:val="center"/>
          </w:tcPr>
          <w:p w14:paraId="706AF0F4"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51AAA83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160</w:t>
            </w:r>
          </w:p>
        </w:tc>
      </w:tr>
      <w:tr w:rsidR="0028021E" w:rsidRPr="006F39FB" w14:paraId="4178EBBC" w14:textId="77777777" w:rsidTr="00C946D7">
        <w:trPr>
          <w:trHeight w:val="20"/>
        </w:trPr>
        <w:tc>
          <w:tcPr>
            <w:tcW w:w="0" w:type="auto"/>
            <w:vMerge/>
            <w:vAlign w:val="center"/>
          </w:tcPr>
          <w:p w14:paraId="65F5182E" w14:textId="77777777" w:rsidR="0028021E" w:rsidRPr="006F39FB" w:rsidRDefault="0028021E" w:rsidP="0028021E">
            <w:pPr>
              <w:pStyle w:val="TAL"/>
              <w:rPr>
                <w:rFonts w:eastAsia="SimSun"/>
                <w:lang w:val="en-US" w:eastAsia="zh-CN"/>
              </w:rPr>
            </w:pPr>
          </w:p>
        </w:tc>
        <w:tc>
          <w:tcPr>
            <w:tcW w:w="0" w:type="auto"/>
            <w:vMerge/>
            <w:vAlign w:val="center"/>
          </w:tcPr>
          <w:p w14:paraId="06AD80E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9367F0C" w14:textId="77777777" w:rsidR="0028021E" w:rsidRPr="006F39FB" w:rsidRDefault="0028021E" w:rsidP="0028021E">
            <w:pPr>
              <w:pStyle w:val="TAL"/>
              <w:rPr>
                <w:rFonts w:eastAsia="SimSun"/>
                <w:lang w:eastAsia="zh-CN"/>
              </w:rPr>
            </w:pPr>
            <w:r w:rsidRPr="006F39FB">
              <w:rPr>
                <w:rFonts w:eastAsia="SimSun"/>
                <w:lang w:eastAsia="zh-CN"/>
              </w:rPr>
              <w:t>CSI-RS offset</w:t>
            </w:r>
          </w:p>
        </w:tc>
        <w:tc>
          <w:tcPr>
            <w:tcW w:w="0" w:type="auto"/>
            <w:vAlign w:val="center"/>
          </w:tcPr>
          <w:p w14:paraId="4AB4CF7E" w14:textId="77777777" w:rsidR="0028021E" w:rsidRPr="006F39FB" w:rsidRDefault="0028021E" w:rsidP="0028021E">
            <w:pPr>
              <w:pStyle w:val="TAC"/>
              <w:rPr>
                <w:rFonts w:eastAsia="SimSun"/>
                <w:lang w:val="en-US" w:eastAsia="zh-CN"/>
              </w:rPr>
            </w:pPr>
            <w:r w:rsidRPr="006F39FB">
              <w:rPr>
                <w:rFonts w:eastAsia="SimSun" w:cs="Arial"/>
                <w:szCs w:val="18"/>
                <w:lang w:eastAsia="zh-CN"/>
              </w:rPr>
              <w:t>Slots</w:t>
            </w:r>
          </w:p>
        </w:tc>
        <w:tc>
          <w:tcPr>
            <w:tcW w:w="0" w:type="auto"/>
            <w:shd w:val="clear" w:color="auto" w:fill="auto"/>
            <w:vAlign w:val="center"/>
          </w:tcPr>
          <w:p w14:paraId="1588F05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1</w:t>
            </w:r>
          </w:p>
        </w:tc>
      </w:tr>
      <w:tr w:rsidR="0028021E" w:rsidRPr="006F39FB" w14:paraId="11B6BC85" w14:textId="77777777" w:rsidTr="00C946D7">
        <w:trPr>
          <w:trHeight w:val="20"/>
        </w:trPr>
        <w:tc>
          <w:tcPr>
            <w:tcW w:w="0" w:type="auto"/>
            <w:vMerge/>
            <w:vAlign w:val="center"/>
          </w:tcPr>
          <w:p w14:paraId="56F852A1" w14:textId="77777777" w:rsidR="0028021E" w:rsidRPr="006F39FB" w:rsidRDefault="0028021E" w:rsidP="0028021E">
            <w:pPr>
              <w:pStyle w:val="TAL"/>
              <w:rPr>
                <w:rFonts w:eastAsia="SimSun"/>
                <w:lang w:val="en-US" w:eastAsia="zh-CN"/>
              </w:rPr>
            </w:pPr>
          </w:p>
        </w:tc>
        <w:tc>
          <w:tcPr>
            <w:tcW w:w="0" w:type="auto"/>
            <w:vMerge/>
            <w:vAlign w:val="center"/>
          </w:tcPr>
          <w:p w14:paraId="0F86C155"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FB3A15C" w14:textId="77777777" w:rsidR="0028021E" w:rsidRPr="006F39FB" w:rsidRDefault="0028021E" w:rsidP="0028021E">
            <w:pPr>
              <w:pStyle w:val="TAL"/>
              <w:rPr>
                <w:rFonts w:eastAsia="SimSun"/>
                <w:lang w:eastAsia="zh-CN"/>
              </w:rPr>
            </w:pPr>
            <w:r w:rsidRPr="006F39FB">
              <w:rPr>
                <w:rFonts w:eastAsia="SimSun"/>
                <w:lang w:eastAsia="zh-CN"/>
              </w:rPr>
              <w:t>QCL info</w:t>
            </w:r>
          </w:p>
        </w:tc>
        <w:tc>
          <w:tcPr>
            <w:tcW w:w="0" w:type="auto"/>
          </w:tcPr>
          <w:p w14:paraId="69422B3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A80292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TCI state #11</w:t>
            </w:r>
          </w:p>
        </w:tc>
      </w:tr>
      <w:tr w:rsidR="0028021E" w:rsidRPr="006F39FB" w14:paraId="251FA50C" w14:textId="77777777" w:rsidTr="00C946D7">
        <w:trPr>
          <w:trHeight w:val="20"/>
        </w:trPr>
        <w:tc>
          <w:tcPr>
            <w:tcW w:w="0" w:type="auto"/>
            <w:vMerge w:val="restart"/>
            <w:shd w:val="clear" w:color="auto" w:fill="auto"/>
            <w:vAlign w:val="center"/>
            <w:hideMark/>
          </w:tcPr>
          <w:p w14:paraId="2A6AF284" w14:textId="77777777" w:rsidR="0028021E" w:rsidRPr="006F39FB" w:rsidRDefault="0028021E" w:rsidP="0028021E">
            <w:pPr>
              <w:pStyle w:val="TAL"/>
              <w:rPr>
                <w:rFonts w:eastAsia="SimSun"/>
                <w:lang w:val="en-US" w:eastAsia="zh-CN"/>
              </w:rPr>
            </w:pPr>
            <w:bookmarkStart w:id="2479" w:name="_Hlk92186216"/>
            <w:r w:rsidRPr="006F39FB">
              <w:rPr>
                <w:rFonts w:eastAsia="SimSun"/>
                <w:lang w:eastAsia="zh-CN"/>
              </w:rPr>
              <w:t>TCI state #0</w:t>
            </w:r>
          </w:p>
        </w:tc>
        <w:tc>
          <w:tcPr>
            <w:tcW w:w="0" w:type="auto"/>
            <w:vMerge w:val="restart"/>
            <w:shd w:val="clear" w:color="auto" w:fill="auto"/>
            <w:vAlign w:val="center"/>
            <w:hideMark/>
          </w:tcPr>
          <w:p w14:paraId="63E66E4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1A212F60"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06233558"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FC21EAE"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756555AD" w14:textId="77777777" w:rsidTr="00C946D7">
        <w:trPr>
          <w:trHeight w:val="20"/>
        </w:trPr>
        <w:tc>
          <w:tcPr>
            <w:tcW w:w="0" w:type="auto"/>
            <w:vMerge/>
            <w:vAlign w:val="center"/>
            <w:hideMark/>
          </w:tcPr>
          <w:p w14:paraId="4A0B7ACD" w14:textId="77777777" w:rsidR="0028021E" w:rsidRPr="006F39FB" w:rsidRDefault="0028021E" w:rsidP="0028021E">
            <w:pPr>
              <w:pStyle w:val="TAL"/>
              <w:rPr>
                <w:rFonts w:eastAsia="SimSun"/>
                <w:lang w:val="en-US" w:eastAsia="zh-CN"/>
              </w:rPr>
            </w:pPr>
          </w:p>
        </w:tc>
        <w:tc>
          <w:tcPr>
            <w:tcW w:w="0" w:type="auto"/>
            <w:vMerge/>
            <w:vAlign w:val="center"/>
            <w:hideMark/>
          </w:tcPr>
          <w:p w14:paraId="3572E23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35D265C"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954AB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5616B7C"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AA1B216" w14:textId="77777777" w:rsidTr="00C946D7">
        <w:trPr>
          <w:trHeight w:val="20"/>
        </w:trPr>
        <w:tc>
          <w:tcPr>
            <w:tcW w:w="0" w:type="auto"/>
            <w:vMerge/>
            <w:vAlign w:val="center"/>
            <w:hideMark/>
          </w:tcPr>
          <w:p w14:paraId="4B94C1B0"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24D74FE3"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73206DDC"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3E238C2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4C592E8"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1 from 'CSI-RS for tracking Resource set #1' configuration</w:t>
            </w:r>
          </w:p>
        </w:tc>
      </w:tr>
      <w:tr w:rsidR="0028021E" w:rsidRPr="006F39FB" w14:paraId="5C1877D0" w14:textId="77777777" w:rsidTr="00C946D7">
        <w:trPr>
          <w:trHeight w:val="20"/>
        </w:trPr>
        <w:tc>
          <w:tcPr>
            <w:tcW w:w="0" w:type="auto"/>
            <w:vMerge/>
            <w:vAlign w:val="center"/>
            <w:hideMark/>
          </w:tcPr>
          <w:p w14:paraId="0839CDBD" w14:textId="77777777" w:rsidR="0028021E" w:rsidRPr="006F39FB" w:rsidRDefault="0028021E" w:rsidP="0028021E">
            <w:pPr>
              <w:pStyle w:val="TAL"/>
              <w:rPr>
                <w:rFonts w:eastAsia="SimSun"/>
                <w:lang w:val="en-US" w:eastAsia="zh-CN"/>
              </w:rPr>
            </w:pPr>
          </w:p>
        </w:tc>
        <w:tc>
          <w:tcPr>
            <w:tcW w:w="0" w:type="auto"/>
            <w:vMerge/>
            <w:vAlign w:val="center"/>
            <w:hideMark/>
          </w:tcPr>
          <w:p w14:paraId="2C9673AC"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2E0672D"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15E2ED1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DAE2043"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bookmarkEnd w:id="2479"/>
      <w:tr w:rsidR="0028021E" w:rsidRPr="006F39FB" w14:paraId="15237741" w14:textId="77777777" w:rsidTr="00C946D7">
        <w:trPr>
          <w:trHeight w:val="20"/>
        </w:trPr>
        <w:tc>
          <w:tcPr>
            <w:tcW w:w="0" w:type="auto"/>
            <w:vMerge w:val="restart"/>
            <w:shd w:val="clear" w:color="auto" w:fill="auto"/>
            <w:vAlign w:val="center"/>
            <w:hideMark/>
          </w:tcPr>
          <w:p w14:paraId="31B95FB9" w14:textId="77777777" w:rsidR="0028021E" w:rsidRPr="006F39FB" w:rsidRDefault="0028021E" w:rsidP="0028021E">
            <w:pPr>
              <w:pStyle w:val="TAL"/>
              <w:rPr>
                <w:rFonts w:eastAsia="SimSun"/>
                <w:lang w:val="en-US" w:eastAsia="zh-CN"/>
              </w:rPr>
            </w:pPr>
            <w:r w:rsidRPr="006F39FB">
              <w:rPr>
                <w:rFonts w:eastAsia="SimSun"/>
                <w:lang w:eastAsia="zh-CN"/>
              </w:rPr>
              <w:t>TCI state #1</w:t>
            </w:r>
          </w:p>
        </w:tc>
        <w:tc>
          <w:tcPr>
            <w:tcW w:w="0" w:type="auto"/>
            <w:vMerge w:val="restart"/>
            <w:shd w:val="clear" w:color="auto" w:fill="auto"/>
            <w:vAlign w:val="center"/>
            <w:hideMark/>
          </w:tcPr>
          <w:p w14:paraId="2F9A0B0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43A60F0B"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549BEA5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C7AFC0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4E679DDB" w14:textId="77777777" w:rsidTr="00C946D7">
        <w:trPr>
          <w:trHeight w:val="20"/>
        </w:trPr>
        <w:tc>
          <w:tcPr>
            <w:tcW w:w="0" w:type="auto"/>
            <w:vMerge/>
            <w:vAlign w:val="center"/>
            <w:hideMark/>
          </w:tcPr>
          <w:p w14:paraId="0CA2C2DF" w14:textId="77777777" w:rsidR="0028021E" w:rsidRPr="006F39FB" w:rsidRDefault="0028021E" w:rsidP="0028021E">
            <w:pPr>
              <w:pStyle w:val="TAL"/>
              <w:rPr>
                <w:rFonts w:eastAsia="SimSun"/>
                <w:lang w:val="en-US" w:eastAsia="zh-CN"/>
              </w:rPr>
            </w:pPr>
          </w:p>
        </w:tc>
        <w:tc>
          <w:tcPr>
            <w:tcW w:w="0" w:type="auto"/>
            <w:vMerge/>
            <w:vAlign w:val="center"/>
            <w:hideMark/>
          </w:tcPr>
          <w:p w14:paraId="5B1A98B6"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66164B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160CDB2"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BFCEA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A</w:t>
            </w:r>
          </w:p>
        </w:tc>
      </w:tr>
      <w:tr w:rsidR="0028021E" w:rsidRPr="006F39FB" w14:paraId="567FE904" w14:textId="77777777" w:rsidTr="00C946D7">
        <w:trPr>
          <w:trHeight w:val="20"/>
        </w:trPr>
        <w:tc>
          <w:tcPr>
            <w:tcW w:w="0" w:type="auto"/>
            <w:vMerge/>
            <w:vAlign w:val="center"/>
            <w:hideMark/>
          </w:tcPr>
          <w:p w14:paraId="781FC0FC"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53B68F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0337FCBF" w14:textId="77777777" w:rsidR="0028021E" w:rsidRPr="006F39FB" w:rsidRDefault="0028021E" w:rsidP="0028021E">
            <w:pPr>
              <w:pStyle w:val="TAL"/>
              <w:rPr>
                <w:rFonts w:eastAsia="SimSun"/>
                <w:lang w:val="en-US" w:eastAsia="zh-CN"/>
              </w:rPr>
            </w:pPr>
            <w:r w:rsidRPr="006F39FB">
              <w:rPr>
                <w:rFonts w:eastAsia="SimSun"/>
                <w:lang w:eastAsia="zh-CN"/>
              </w:rPr>
              <w:t>CSI-RS resource</w:t>
            </w:r>
          </w:p>
        </w:tc>
        <w:tc>
          <w:tcPr>
            <w:tcW w:w="0" w:type="auto"/>
          </w:tcPr>
          <w:p w14:paraId="15E7D37A"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79A8A99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CSI-RS resource 5 from 'CSI-RS for tracking Resource set #2' configuration</w:t>
            </w:r>
          </w:p>
        </w:tc>
      </w:tr>
      <w:tr w:rsidR="0028021E" w:rsidRPr="006F39FB" w14:paraId="397763A3" w14:textId="77777777" w:rsidTr="00C946D7">
        <w:trPr>
          <w:trHeight w:val="20"/>
        </w:trPr>
        <w:tc>
          <w:tcPr>
            <w:tcW w:w="0" w:type="auto"/>
            <w:vMerge/>
            <w:vAlign w:val="center"/>
            <w:hideMark/>
          </w:tcPr>
          <w:p w14:paraId="041B1766" w14:textId="77777777" w:rsidR="0028021E" w:rsidRPr="006F39FB" w:rsidRDefault="0028021E" w:rsidP="0028021E">
            <w:pPr>
              <w:pStyle w:val="TAL"/>
              <w:rPr>
                <w:rFonts w:eastAsia="SimSun"/>
                <w:lang w:val="en-US" w:eastAsia="zh-CN"/>
              </w:rPr>
            </w:pPr>
          </w:p>
        </w:tc>
        <w:tc>
          <w:tcPr>
            <w:tcW w:w="0" w:type="auto"/>
            <w:vMerge/>
            <w:vAlign w:val="center"/>
            <w:hideMark/>
          </w:tcPr>
          <w:p w14:paraId="1E5D4879"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7BB20812"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EC8AA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88F3880"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F86278A" w14:textId="77777777" w:rsidTr="00C946D7">
        <w:trPr>
          <w:trHeight w:val="20"/>
        </w:trPr>
        <w:tc>
          <w:tcPr>
            <w:tcW w:w="0" w:type="auto"/>
            <w:vMerge w:val="restart"/>
            <w:vAlign w:val="center"/>
          </w:tcPr>
          <w:p w14:paraId="34363597" w14:textId="77777777" w:rsidR="0028021E" w:rsidRPr="006F39FB" w:rsidRDefault="0028021E" w:rsidP="0028021E">
            <w:pPr>
              <w:pStyle w:val="TAL"/>
              <w:rPr>
                <w:rFonts w:eastAsia="SimSun"/>
                <w:lang w:val="en-US" w:eastAsia="zh-CN"/>
              </w:rPr>
            </w:pPr>
            <w:r w:rsidRPr="006F39FB">
              <w:rPr>
                <w:rFonts w:eastAsia="SimSun"/>
                <w:lang w:eastAsia="zh-CN"/>
              </w:rPr>
              <w:t>TCI state #2</w:t>
            </w:r>
          </w:p>
        </w:tc>
        <w:tc>
          <w:tcPr>
            <w:tcW w:w="0" w:type="auto"/>
            <w:vMerge w:val="restart"/>
            <w:vAlign w:val="center"/>
          </w:tcPr>
          <w:p w14:paraId="1EB29F60"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598DE39"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491FAF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55896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6D6CECCE" w14:textId="77777777" w:rsidTr="00C946D7">
        <w:trPr>
          <w:trHeight w:val="20"/>
        </w:trPr>
        <w:tc>
          <w:tcPr>
            <w:tcW w:w="0" w:type="auto"/>
            <w:vMerge/>
            <w:vAlign w:val="center"/>
          </w:tcPr>
          <w:p w14:paraId="68A7A628" w14:textId="77777777" w:rsidR="0028021E" w:rsidRPr="006F39FB" w:rsidRDefault="0028021E" w:rsidP="0028021E">
            <w:pPr>
              <w:pStyle w:val="TAL"/>
              <w:rPr>
                <w:rFonts w:eastAsia="SimSun"/>
                <w:lang w:val="en-US" w:eastAsia="zh-CN"/>
              </w:rPr>
            </w:pPr>
          </w:p>
        </w:tc>
        <w:tc>
          <w:tcPr>
            <w:tcW w:w="0" w:type="auto"/>
            <w:vMerge/>
            <w:vAlign w:val="center"/>
          </w:tcPr>
          <w:p w14:paraId="029E423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C602C14"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87AFCB"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06FD5E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58D8E40B" w14:textId="77777777" w:rsidTr="00C946D7">
        <w:trPr>
          <w:trHeight w:val="20"/>
        </w:trPr>
        <w:tc>
          <w:tcPr>
            <w:tcW w:w="0" w:type="auto"/>
            <w:vMerge/>
            <w:vAlign w:val="center"/>
          </w:tcPr>
          <w:p w14:paraId="06C59366" w14:textId="77777777" w:rsidR="0028021E" w:rsidRPr="006F39FB" w:rsidRDefault="0028021E" w:rsidP="0028021E">
            <w:pPr>
              <w:pStyle w:val="TAL"/>
              <w:rPr>
                <w:rFonts w:eastAsia="SimSun"/>
                <w:lang w:val="en-US" w:eastAsia="zh-CN"/>
              </w:rPr>
            </w:pPr>
          </w:p>
        </w:tc>
        <w:tc>
          <w:tcPr>
            <w:tcW w:w="0" w:type="auto"/>
            <w:vMerge w:val="restart"/>
            <w:vAlign w:val="center"/>
          </w:tcPr>
          <w:p w14:paraId="64B46D92"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8DC58B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3845880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E7F688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9 from 'CSI-RS for tracking Resource set #3' configuration</w:t>
            </w:r>
          </w:p>
        </w:tc>
      </w:tr>
      <w:tr w:rsidR="0028021E" w:rsidRPr="006F39FB" w14:paraId="05CA795E" w14:textId="77777777" w:rsidTr="00C946D7">
        <w:trPr>
          <w:trHeight w:val="20"/>
        </w:trPr>
        <w:tc>
          <w:tcPr>
            <w:tcW w:w="0" w:type="auto"/>
            <w:vMerge/>
            <w:vAlign w:val="center"/>
          </w:tcPr>
          <w:p w14:paraId="13B16945" w14:textId="77777777" w:rsidR="0028021E" w:rsidRPr="006F39FB" w:rsidRDefault="0028021E" w:rsidP="0028021E">
            <w:pPr>
              <w:pStyle w:val="TAL"/>
              <w:rPr>
                <w:rFonts w:eastAsia="SimSun"/>
                <w:lang w:val="en-US" w:eastAsia="zh-CN"/>
              </w:rPr>
            </w:pPr>
          </w:p>
        </w:tc>
        <w:tc>
          <w:tcPr>
            <w:tcW w:w="0" w:type="auto"/>
            <w:vMerge/>
            <w:vAlign w:val="center"/>
          </w:tcPr>
          <w:p w14:paraId="1820256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448AAA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2C6A8C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A4575F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A6BCC05" w14:textId="77777777" w:rsidTr="00C946D7">
        <w:trPr>
          <w:trHeight w:val="20"/>
        </w:trPr>
        <w:tc>
          <w:tcPr>
            <w:tcW w:w="0" w:type="auto"/>
            <w:vMerge w:val="restart"/>
            <w:vAlign w:val="center"/>
          </w:tcPr>
          <w:p w14:paraId="439EC452" w14:textId="77777777" w:rsidR="0028021E" w:rsidRPr="006F39FB" w:rsidRDefault="0028021E" w:rsidP="0028021E">
            <w:pPr>
              <w:pStyle w:val="TAL"/>
              <w:rPr>
                <w:rFonts w:eastAsia="SimSun"/>
                <w:lang w:val="en-US" w:eastAsia="zh-CN"/>
              </w:rPr>
            </w:pPr>
            <w:r w:rsidRPr="006F39FB">
              <w:rPr>
                <w:rFonts w:eastAsia="SimSun"/>
                <w:lang w:eastAsia="zh-CN"/>
              </w:rPr>
              <w:t>TCI state #3</w:t>
            </w:r>
          </w:p>
        </w:tc>
        <w:tc>
          <w:tcPr>
            <w:tcW w:w="0" w:type="auto"/>
            <w:vMerge w:val="restart"/>
            <w:vAlign w:val="center"/>
          </w:tcPr>
          <w:p w14:paraId="3CDE47F8"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67BC8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5BBC42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F603F5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7EAF6496" w14:textId="77777777" w:rsidTr="00C946D7">
        <w:trPr>
          <w:trHeight w:val="20"/>
        </w:trPr>
        <w:tc>
          <w:tcPr>
            <w:tcW w:w="0" w:type="auto"/>
            <w:vMerge/>
            <w:vAlign w:val="center"/>
          </w:tcPr>
          <w:p w14:paraId="547EB19C" w14:textId="77777777" w:rsidR="0028021E" w:rsidRPr="006F39FB" w:rsidRDefault="0028021E" w:rsidP="0028021E">
            <w:pPr>
              <w:pStyle w:val="TAL"/>
              <w:rPr>
                <w:rFonts w:eastAsia="SimSun"/>
                <w:lang w:val="en-US" w:eastAsia="zh-CN"/>
              </w:rPr>
            </w:pPr>
          </w:p>
        </w:tc>
        <w:tc>
          <w:tcPr>
            <w:tcW w:w="0" w:type="auto"/>
            <w:vMerge/>
            <w:vAlign w:val="center"/>
          </w:tcPr>
          <w:p w14:paraId="1B7086B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6EBDFAF"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1F11CE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9EFC6E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60A03CDE" w14:textId="77777777" w:rsidTr="00C946D7">
        <w:trPr>
          <w:trHeight w:val="20"/>
        </w:trPr>
        <w:tc>
          <w:tcPr>
            <w:tcW w:w="0" w:type="auto"/>
            <w:vMerge/>
            <w:vAlign w:val="center"/>
          </w:tcPr>
          <w:p w14:paraId="29B2BD50" w14:textId="77777777" w:rsidR="0028021E" w:rsidRPr="006F39FB" w:rsidRDefault="0028021E" w:rsidP="0028021E">
            <w:pPr>
              <w:pStyle w:val="TAL"/>
              <w:rPr>
                <w:rFonts w:eastAsia="SimSun"/>
                <w:lang w:val="en-US" w:eastAsia="zh-CN"/>
              </w:rPr>
            </w:pPr>
          </w:p>
        </w:tc>
        <w:tc>
          <w:tcPr>
            <w:tcW w:w="0" w:type="auto"/>
            <w:vMerge w:val="restart"/>
            <w:vAlign w:val="center"/>
          </w:tcPr>
          <w:p w14:paraId="4915726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6D329DE"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DFA0FE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D41CE9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13 from 'CSI-RS for tracking Resource set #4' configuration</w:t>
            </w:r>
          </w:p>
        </w:tc>
      </w:tr>
      <w:tr w:rsidR="0028021E" w:rsidRPr="006F39FB" w14:paraId="0FE953CB" w14:textId="77777777" w:rsidTr="00C946D7">
        <w:trPr>
          <w:trHeight w:val="20"/>
        </w:trPr>
        <w:tc>
          <w:tcPr>
            <w:tcW w:w="0" w:type="auto"/>
            <w:vMerge/>
            <w:vAlign w:val="center"/>
          </w:tcPr>
          <w:p w14:paraId="7E4BF6C6" w14:textId="77777777" w:rsidR="0028021E" w:rsidRPr="006F39FB" w:rsidRDefault="0028021E" w:rsidP="0028021E">
            <w:pPr>
              <w:pStyle w:val="TAL"/>
              <w:rPr>
                <w:rFonts w:eastAsia="SimSun"/>
                <w:lang w:val="en-US" w:eastAsia="zh-CN"/>
              </w:rPr>
            </w:pPr>
          </w:p>
        </w:tc>
        <w:tc>
          <w:tcPr>
            <w:tcW w:w="0" w:type="auto"/>
            <w:vMerge/>
            <w:vAlign w:val="center"/>
          </w:tcPr>
          <w:p w14:paraId="4346F9DF"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14ECC83D"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ACA99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95DD60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42C5DF66" w14:textId="77777777" w:rsidTr="00C946D7">
        <w:trPr>
          <w:trHeight w:val="20"/>
        </w:trPr>
        <w:tc>
          <w:tcPr>
            <w:tcW w:w="0" w:type="auto"/>
            <w:vMerge w:val="restart"/>
            <w:vAlign w:val="center"/>
          </w:tcPr>
          <w:p w14:paraId="05404687" w14:textId="77777777" w:rsidR="0028021E" w:rsidRPr="006F39FB" w:rsidRDefault="0028021E" w:rsidP="0028021E">
            <w:pPr>
              <w:pStyle w:val="TAL"/>
              <w:rPr>
                <w:rFonts w:eastAsia="SimSun"/>
                <w:lang w:val="en-US" w:eastAsia="zh-CN"/>
              </w:rPr>
            </w:pPr>
            <w:r w:rsidRPr="006F39FB">
              <w:rPr>
                <w:rFonts w:eastAsia="SimSun"/>
                <w:lang w:eastAsia="zh-CN"/>
              </w:rPr>
              <w:t>TCI state #8 (Note2)</w:t>
            </w:r>
          </w:p>
        </w:tc>
        <w:tc>
          <w:tcPr>
            <w:tcW w:w="0" w:type="auto"/>
            <w:vMerge w:val="restart"/>
            <w:vAlign w:val="center"/>
          </w:tcPr>
          <w:p w14:paraId="0DDE49D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3C46C31"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4177638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31EFB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7FAFE9DB" w14:textId="77777777" w:rsidTr="00C946D7">
        <w:trPr>
          <w:trHeight w:val="20"/>
        </w:trPr>
        <w:tc>
          <w:tcPr>
            <w:tcW w:w="0" w:type="auto"/>
            <w:vMerge/>
            <w:vAlign w:val="center"/>
          </w:tcPr>
          <w:p w14:paraId="3C18346E" w14:textId="77777777" w:rsidR="0028021E" w:rsidRPr="006F39FB" w:rsidRDefault="0028021E" w:rsidP="0028021E">
            <w:pPr>
              <w:pStyle w:val="TAL"/>
              <w:rPr>
                <w:rFonts w:eastAsia="SimSun"/>
                <w:lang w:val="en-US" w:eastAsia="zh-CN"/>
              </w:rPr>
            </w:pPr>
          </w:p>
        </w:tc>
        <w:tc>
          <w:tcPr>
            <w:tcW w:w="0" w:type="auto"/>
            <w:vMerge/>
            <w:vAlign w:val="center"/>
          </w:tcPr>
          <w:p w14:paraId="07A03AC7"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28FB9D77"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7D4A86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44D973E"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752FD33C" w14:textId="77777777" w:rsidTr="00C946D7">
        <w:trPr>
          <w:trHeight w:val="20"/>
        </w:trPr>
        <w:tc>
          <w:tcPr>
            <w:tcW w:w="0" w:type="auto"/>
            <w:vMerge/>
            <w:vAlign w:val="center"/>
          </w:tcPr>
          <w:p w14:paraId="1AAB6993" w14:textId="77777777" w:rsidR="0028021E" w:rsidRPr="006F39FB" w:rsidRDefault="0028021E" w:rsidP="0028021E">
            <w:pPr>
              <w:pStyle w:val="TAL"/>
              <w:rPr>
                <w:rFonts w:eastAsia="SimSun"/>
                <w:lang w:val="en-US" w:eastAsia="zh-CN"/>
              </w:rPr>
            </w:pPr>
          </w:p>
        </w:tc>
        <w:tc>
          <w:tcPr>
            <w:tcW w:w="0" w:type="auto"/>
            <w:vMerge w:val="restart"/>
            <w:vAlign w:val="center"/>
          </w:tcPr>
          <w:p w14:paraId="3CFDFF5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739D61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00D72B9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9B0F83B"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17 from 'CSI-RS for tracking Resource set #13' configuration</w:t>
            </w:r>
          </w:p>
        </w:tc>
      </w:tr>
      <w:tr w:rsidR="0028021E" w:rsidRPr="006F39FB" w14:paraId="5DD73517" w14:textId="77777777" w:rsidTr="00C946D7">
        <w:trPr>
          <w:trHeight w:val="20"/>
        </w:trPr>
        <w:tc>
          <w:tcPr>
            <w:tcW w:w="0" w:type="auto"/>
            <w:vMerge/>
            <w:vAlign w:val="center"/>
          </w:tcPr>
          <w:p w14:paraId="46C7AE5D" w14:textId="77777777" w:rsidR="0028021E" w:rsidRPr="006F39FB" w:rsidRDefault="0028021E" w:rsidP="0028021E">
            <w:pPr>
              <w:pStyle w:val="TAL"/>
              <w:rPr>
                <w:rFonts w:eastAsia="SimSun"/>
                <w:lang w:val="en-US" w:eastAsia="zh-CN"/>
              </w:rPr>
            </w:pPr>
          </w:p>
        </w:tc>
        <w:tc>
          <w:tcPr>
            <w:tcW w:w="0" w:type="auto"/>
            <w:vMerge/>
            <w:vAlign w:val="center"/>
          </w:tcPr>
          <w:p w14:paraId="7579128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0C7CE35"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4C3E9E1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943EC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30BB4063" w14:textId="77777777" w:rsidTr="00C946D7">
        <w:trPr>
          <w:trHeight w:val="20"/>
        </w:trPr>
        <w:tc>
          <w:tcPr>
            <w:tcW w:w="0" w:type="auto"/>
            <w:vMerge w:val="restart"/>
            <w:vAlign w:val="center"/>
          </w:tcPr>
          <w:p w14:paraId="241C98F6" w14:textId="77777777" w:rsidR="0028021E" w:rsidRPr="006F39FB" w:rsidRDefault="0028021E" w:rsidP="0028021E">
            <w:pPr>
              <w:pStyle w:val="TAL"/>
              <w:rPr>
                <w:rFonts w:eastAsia="SimSun"/>
                <w:lang w:val="en-US" w:eastAsia="zh-CN"/>
              </w:rPr>
            </w:pPr>
            <w:r w:rsidRPr="006F39FB">
              <w:rPr>
                <w:rFonts w:eastAsia="SimSun"/>
                <w:lang w:eastAsia="zh-CN"/>
              </w:rPr>
              <w:t>TCI state #9 (Note2)</w:t>
            </w:r>
          </w:p>
        </w:tc>
        <w:tc>
          <w:tcPr>
            <w:tcW w:w="0" w:type="auto"/>
            <w:vMerge w:val="restart"/>
            <w:vAlign w:val="center"/>
          </w:tcPr>
          <w:p w14:paraId="7824D487"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37FA43F7"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170E3D9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85C8732"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21 from 'CSI-RS for tracking Resource set #14' configuration</w:t>
            </w:r>
          </w:p>
        </w:tc>
      </w:tr>
      <w:tr w:rsidR="0028021E" w:rsidRPr="006F39FB" w14:paraId="4AA2BBFC" w14:textId="77777777" w:rsidTr="00C946D7">
        <w:trPr>
          <w:trHeight w:val="20"/>
        </w:trPr>
        <w:tc>
          <w:tcPr>
            <w:tcW w:w="0" w:type="auto"/>
            <w:vMerge/>
            <w:vAlign w:val="center"/>
          </w:tcPr>
          <w:p w14:paraId="1AA1EAC9"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50B8EC2C"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14934F1"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080DD0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AAC9A27"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0A5720DA" w14:textId="77777777" w:rsidTr="00C946D7">
        <w:trPr>
          <w:trHeight w:val="20"/>
        </w:trPr>
        <w:tc>
          <w:tcPr>
            <w:tcW w:w="0" w:type="auto"/>
            <w:vMerge/>
            <w:vAlign w:val="center"/>
          </w:tcPr>
          <w:p w14:paraId="60128916"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42220954"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2ECCAA6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7CB2889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682FBC4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21 from 'CSI-RS for tracking Resource set #14' configuration</w:t>
            </w:r>
          </w:p>
        </w:tc>
      </w:tr>
      <w:tr w:rsidR="0028021E" w:rsidRPr="006F39FB" w14:paraId="2DA40CDB" w14:textId="77777777" w:rsidTr="00C946D7">
        <w:trPr>
          <w:trHeight w:val="20"/>
        </w:trPr>
        <w:tc>
          <w:tcPr>
            <w:tcW w:w="0" w:type="auto"/>
            <w:vMerge/>
            <w:vAlign w:val="center"/>
          </w:tcPr>
          <w:p w14:paraId="4B9406FD"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08DCEFCE"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EE867C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54E25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ADBCF1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0784A86E" w14:textId="77777777" w:rsidTr="00C946D7">
        <w:trPr>
          <w:trHeight w:val="20"/>
        </w:trPr>
        <w:tc>
          <w:tcPr>
            <w:tcW w:w="0" w:type="auto"/>
            <w:vMerge w:val="restart"/>
            <w:vAlign w:val="center"/>
          </w:tcPr>
          <w:p w14:paraId="098DF831"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#10 (Note2)</w:t>
            </w:r>
          </w:p>
        </w:tc>
        <w:tc>
          <w:tcPr>
            <w:tcW w:w="0" w:type="auto"/>
            <w:vMerge w:val="restart"/>
            <w:vAlign w:val="center"/>
          </w:tcPr>
          <w:p w14:paraId="26771FFB"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4312B228"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3F49776E"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0779B12"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60E633C6" w14:textId="77777777" w:rsidTr="00C946D7">
        <w:trPr>
          <w:trHeight w:val="20"/>
        </w:trPr>
        <w:tc>
          <w:tcPr>
            <w:tcW w:w="0" w:type="auto"/>
            <w:vMerge/>
            <w:vAlign w:val="center"/>
          </w:tcPr>
          <w:p w14:paraId="073E41DB"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7A712EE2"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63207EC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0ABDB3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C06187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A</w:t>
            </w:r>
          </w:p>
        </w:tc>
      </w:tr>
      <w:tr w:rsidR="0028021E" w:rsidRPr="006F39FB" w14:paraId="6F11AF2E" w14:textId="77777777" w:rsidTr="00C946D7">
        <w:trPr>
          <w:trHeight w:val="20"/>
        </w:trPr>
        <w:tc>
          <w:tcPr>
            <w:tcW w:w="0" w:type="auto"/>
            <w:vMerge/>
            <w:vAlign w:val="center"/>
          </w:tcPr>
          <w:p w14:paraId="7A5D0DE4"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restart"/>
            <w:vAlign w:val="center"/>
          </w:tcPr>
          <w:p w14:paraId="5EEAD14C"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716C38FB"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CSI-RS resource</w:t>
            </w:r>
          </w:p>
        </w:tc>
        <w:tc>
          <w:tcPr>
            <w:tcW w:w="0" w:type="auto"/>
          </w:tcPr>
          <w:p w14:paraId="5FD2F65C"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3B4206F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CSI-RS resource 25 from 'CSI-RS for tracking Resource set #15' configuration</w:t>
            </w:r>
          </w:p>
        </w:tc>
      </w:tr>
      <w:tr w:rsidR="0028021E" w:rsidRPr="006F39FB" w14:paraId="40862294" w14:textId="77777777" w:rsidTr="00C946D7">
        <w:trPr>
          <w:trHeight w:val="20"/>
        </w:trPr>
        <w:tc>
          <w:tcPr>
            <w:tcW w:w="0" w:type="auto"/>
            <w:vMerge/>
            <w:vAlign w:val="center"/>
          </w:tcPr>
          <w:p w14:paraId="147A712C" w14:textId="77777777" w:rsidR="0028021E" w:rsidRPr="006F39FB" w:rsidRDefault="0028021E" w:rsidP="0028021E">
            <w:pPr>
              <w:keepNext/>
              <w:keepLines/>
              <w:spacing w:after="0"/>
              <w:rPr>
                <w:rFonts w:ascii="Arial" w:eastAsia="SimSun" w:hAnsi="Arial"/>
                <w:sz w:val="18"/>
                <w:lang w:val="en-US" w:eastAsia="zh-CN"/>
              </w:rPr>
            </w:pPr>
          </w:p>
        </w:tc>
        <w:tc>
          <w:tcPr>
            <w:tcW w:w="0" w:type="auto"/>
            <w:vMerge/>
            <w:vAlign w:val="center"/>
          </w:tcPr>
          <w:p w14:paraId="38546965"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95C1B50"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7D909AC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F8FF3BB"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C0DF922" w14:textId="77777777" w:rsidTr="00C946D7">
        <w:trPr>
          <w:trHeight w:val="20"/>
        </w:trPr>
        <w:tc>
          <w:tcPr>
            <w:tcW w:w="0" w:type="auto"/>
            <w:vMerge w:val="restart"/>
            <w:vAlign w:val="center"/>
          </w:tcPr>
          <w:p w14:paraId="74E952D7" w14:textId="77777777" w:rsidR="0028021E" w:rsidRPr="006F39FB" w:rsidRDefault="0028021E" w:rsidP="0028021E">
            <w:pPr>
              <w:pStyle w:val="TAL"/>
              <w:rPr>
                <w:rFonts w:eastAsia="SimSun"/>
                <w:lang w:val="en-US" w:eastAsia="zh-CN"/>
              </w:rPr>
            </w:pPr>
            <w:r w:rsidRPr="006F39FB">
              <w:rPr>
                <w:rFonts w:eastAsia="SimSun"/>
                <w:lang w:eastAsia="zh-CN"/>
              </w:rPr>
              <w:t>TCI state #11 (Note2)</w:t>
            </w:r>
          </w:p>
        </w:tc>
        <w:tc>
          <w:tcPr>
            <w:tcW w:w="0" w:type="auto"/>
            <w:vMerge w:val="restart"/>
            <w:vAlign w:val="center"/>
          </w:tcPr>
          <w:p w14:paraId="361C027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6B97222F"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2007638E"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5683097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751C9018" w14:textId="77777777" w:rsidTr="00C946D7">
        <w:trPr>
          <w:trHeight w:val="20"/>
        </w:trPr>
        <w:tc>
          <w:tcPr>
            <w:tcW w:w="0" w:type="auto"/>
            <w:vMerge/>
            <w:vAlign w:val="center"/>
          </w:tcPr>
          <w:p w14:paraId="3F1B7953" w14:textId="77777777" w:rsidR="0028021E" w:rsidRPr="006F39FB" w:rsidRDefault="0028021E" w:rsidP="0028021E">
            <w:pPr>
              <w:pStyle w:val="TAL"/>
              <w:rPr>
                <w:rFonts w:eastAsia="SimSun"/>
                <w:lang w:val="en-US" w:eastAsia="zh-CN"/>
              </w:rPr>
            </w:pPr>
          </w:p>
        </w:tc>
        <w:tc>
          <w:tcPr>
            <w:tcW w:w="0" w:type="auto"/>
            <w:vMerge/>
            <w:vAlign w:val="center"/>
          </w:tcPr>
          <w:p w14:paraId="1C0A3541"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4EA9B8C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021C284"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A302C34"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A</w:t>
            </w:r>
          </w:p>
        </w:tc>
      </w:tr>
      <w:tr w:rsidR="0028021E" w:rsidRPr="006F39FB" w14:paraId="275F0838" w14:textId="77777777" w:rsidTr="00C946D7">
        <w:trPr>
          <w:trHeight w:val="20"/>
        </w:trPr>
        <w:tc>
          <w:tcPr>
            <w:tcW w:w="0" w:type="auto"/>
            <w:vMerge/>
            <w:vAlign w:val="center"/>
          </w:tcPr>
          <w:p w14:paraId="63D0D450" w14:textId="77777777" w:rsidR="0028021E" w:rsidRPr="006F39FB" w:rsidRDefault="0028021E" w:rsidP="0028021E">
            <w:pPr>
              <w:pStyle w:val="TAL"/>
              <w:rPr>
                <w:rFonts w:eastAsia="SimSun"/>
                <w:lang w:val="en-US" w:eastAsia="zh-CN"/>
              </w:rPr>
            </w:pPr>
          </w:p>
        </w:tc>
        <w:tc>
          <w:tcPr>
            <w:tcW w:w="0" w:type="auto"/>
            <w:vMerge w:val="restart"/>
            <w:vAlign w:val="center"/>
          </w:tcPr>
          <w:p w14:paraId="5D6DFAF8"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5F41EA3D" w14:textId="77777777" w:rsidR="0028021E" w:rsidRPr="006F39FB" w:rsidRDefault="0028021E" w:rsidP="0028021E">
            <w:pPr>
              <w:pStyle w:val="TAL"/>
              <w:rPr>
                <w:rFonts w:eastAsia="SimSun"/>
                <w:lang w:eastAsia="zh-CN"/>
              </w:rPr>
            </w:pPr>
            <w:r w:rsidRPr="006F39FB">
              <w:rPr>
                <w:rFonts w:eastAsia="SimSun"/>
                <w:lang w:eastAsia="zh-CN"/>
              </w:rPr>
              <w:t>CSI-RS resource</w:t>
            </w:r>
          </w:p>
        </w:tc>
        <w:tc>
          <w:tcPr>
            <w:tcW w:w="0" w:type="auto"/>
          </w:tcPr>
          <w:p w14:paraId="7EC400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05210E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CSI-RS resource 29 from 'CSI-RS for tracking Resource set #16' configuration</w:t>
            </w:r>
          </w:p>
        </w:tc>
      </w:tr>
      <w:tr w:rsidR="0028021E" w:rsidRPr="006F39FB" w14:paraId="197C2737" w14:textId="77777777" w:rsidTr="00C946D7">
        <w:trPr>
          <w:trHeight w:val="20"/>
        </w:trPr>
        <w:tc>
          <w:tcPr>
            <w:tcW w:w="0" w:type="auto"/>
            <w:vMerge/>
            <w:vAlign w:val="center"/>
          </w:tcPr>
          <w:p w14:paraId="03CB1CD2" w14:textId="77777777" w:rsidR="0028021E" w:rsidRPr="006F39FB" w:rsidRDefault="0028021E" w:rsidP="0028021E">
            <w:pPr>
              <w:pStyle w:val="TAL"/>
              <w:rPr>
                <w:rFonts w:eastAsia="SimSun"/>
                <w:lang w:val="en-US" w:eastAsia="zh-CN"/>
              </w:rPr>
            </w:pPr>
          </w:p>
        </w:tc>
        <w:tc>
          <w:tcPr>
            <w:tcW w:w="0" w:type="auto"/>
            <w:vMerge/>
            <w:vAlign w:val="center"/>
          </w:tcPr>
          <w:p w14:paraId="221D5AEA"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B358671"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F73892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23AF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242E3365" w14:textId="77777777" w:rsidTr="00C946D7">
        <w:trPr>
          <w:trHeight w:val="20"/>
        </w:trPr>
        <w:tc>
          <w:tcPr>
            <w:tcW w:w="0" w:type="auto"/>
            <w:vMerge w:val="restart"/>
            <w:shd w:val="clear" w:color="auto" w:fill="auto"/>
            <w:vAlign w:val="center"/>
            <w:hideMark/>
          </w:tcPr>
          <w:p w14:paraId="4AF91F9A" w14:textId="77777777" w:rsidR="0028021E" w:rsidRPr="006F39FB" w:rsidRDefault="0028021E" w:rsidP="0028021E">
            <w:pPr>
              <w:pStyle w:val="TAL"/>
              <w:rPr>
                <w:rFonts w:eastAsia="SimSun"/>
                <w:lang w:val="en-US" w:eastAsia="zh-CN"/>
              </w:rPr>
            </w:pPr>
            <w:r w:rsidRPr="006F39FB">
              <w:rPr>
                <w:rFonts w:eastAsia="SimSun"/>
                <w:lang w:eastAsia="zh-CN"/>
              </w:rPr>
              <w:t>TCI state #4</w:t>
            </w:r>
          </w:p>
        </w:tc>
        <w:tc>
          <w:tcPr>
            <w:tcW w:w="0" w:type="auto"/>
            <w:vMerge w:val="restart"/>
            <w:shd w:val="clear" w:color="auto" w:fill="auto"/>
            <w:vAlign w:val="center"/>
            <w:hideMark/>
          </w:tcPr>
          <w:p w14:paraId="523E40B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946A525"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63A5A6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7AAF2B7"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64852696" w14:textId="77777777" w:rsidTr="00C946D7">
        <w:trPr>
          <w:trHeight w:val="20"/>
        </w:trPr>
        <w:tc>
          <w:tcPr>
            <w:tcW w:w="0" w:type="auto"/>
            <w:vMerge/>
            <w:vAlign w:val="center"/>
            <w:hideMark/>
          </w:tcPr>
          <w:p w14:paraId="1B766629" w14:textId="77777777" w:rsidR="0028021E" w:rsidRPr="006F39FB" w:rsidRDefault="0028021E" w:rsidP="0028021E">
            <w:pPr>
              <w:pStyle w:val="TAL"/>
              <w:rPr>
                <w:rFonts w:eastAsia="SimSun"/>
                <w:lang w:val="en-US" w:eastAsia="zh-CN"/>
              </w:rPr>
            </w:pPr>
          </w:p>
        </w:tc>
        <w:tc>
          <w:tcPr>
            <w:tcW w:w="0" w:type="auto"/>
            <w:vMerge/>
            <w:vAlign w:val="center"/>
            <w:hideMark/>
          </w:tcPr>
          <w:p w14:paraId="2839FCC7"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53A31584"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327D3DC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9B7A016"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4C6FE9A3" w14:textId="77777777" w:rsidTr="00C946D7">
        <w:trPr>
          <w:trHeight w:val="20"/>
        </w:trPr>
        <w:tc>
          <w:tcPr>
            <w:tcW w:w="0" w:type="auto"/>
            <w:vMerge/>
            <w:vAlign w:val="center"/>
            <w:hideMark/>
          </w:tcPr>
          <w:p w14:paraId="632623FA"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493F25B5"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16965C36"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215C33B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9390B3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#0</w:t>
            </w:r>
          </w:p>
        </w:tc>
      </w:tr>
      <w:tr w:rsidR="0028021E" w:rsidRPr="006F39FB" w14:paraId="7368500F" w14:textId="77777777" w:rsidTr="00C946D7">
        <w:trPr>
          <w:trHeight w:val="20"/>
        </w:trPr>
        <w:tc>
          <w:tcPr>
            <w:tcW w:w="0" w:type="auto"/>
            <w:vMerge/>
            <w:vAlign w:val="center"/>
            <w:hideMark/>
          </w:tcPr>
          <w:p w14:paraId="7C62F5F1" w14:textId="77777777" w:rsidR="0028021E" w:rsidRPr="006F39FB" w:rsidRDefault="0028021E" w:rsidP="0028021E">
            <w:pPr>
              <w:pStyle w:val="TAL"/>
              <w:rPr>
                <w:rFonts w:eastAsia="SimSun"/>
                <w:lang w:val="en-US" w:eastAsia="zh-CN"/>
              </w:rPr>
            </w:pPr>
          </w:p>
        </w:tc>
        <w:tc>
          <w:tcPr>
            <w:tcW w:w="0" w:type="auto"/>
            <w:vMerge/>
            <w:vAlign w:val="center"/>
            <w:hideMark/>
          </w:tcPr>
          <w:p w14:paraId="7B8215AF"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4886D395"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6FE274"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A4F687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21782F6C" w14:textId="77777777" w:rsidTr="00C946D7">
        <w:trPr>
          <w:trHeight w:val="20"/>
        </w:trPr>
        <w:tc>
          <w:tcPr>
            <w:tcW w:w="0" w:type="auto"/>
            <w:vMerge w:val="restart"/>
            <w:shd w:val="clear" w:color="auto" w:fill="auto"/>
            <w:vAlign w:val="center"/>
            <w:hideMark/>
          </w:tcPr>
          <w:p w14:paraId="03D448B0" w14:textId="77777777" w:rsidR="0028021E" w:rsidRPr="006F39FB" w:rsidRDefault="0028021E" w:rsidP="0028021E">
            <w:pPr>
              <w:pStyle w:val="TAL"/>
              <w:rPr>
                <w:rFonts w:eastAsia="SimSun"/>
                <w:lang w:val="en-US" w:eastAsia="zh-CN"/>
              </w:rPr>
            </w:pPr>
            <w:r w:rsidRPr="006F39FB">
              <w:rPr>
                <w:rFonts w:eastAsia="SimSun"/>
                <w:lang w:eastAsia="zh-CN"/>
              </w:rPr>
              <w:t>TCI state #5</w:t>
            </w:r>
          </w:p>
        </w:tc>
        <w:tc>
          <w:tcPr>
            <w:tcW w:w="0" w:type="auto"/>
            <w:vMerge w:val="restart"/>
            <w:shd w:val="clear" w:color="auto" w:fill="auto"/>
            <w:vAlign w:val="center"/>
            <w:hideMark/>
          </w:tcPr>
          <w:p w14:paraId="01F5378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hideMark/>
          </w:tcPr>
          <w:p w14:paraId="375FA9E8"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6C05F2C9"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3B400121"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70152B2" w14:textId="77777777" w:rsidTr="00C946D7">
        <w:trPr>
          <w:trHeight w:val="20"/>
        </w:trPr>
        <w:tc>
          <w:tcPr>
            <w:tcW w:w="0" w:type="auto"/>
            <w:vMerge/>
            <w:vAlign w:val="center"/>
            <w:hideMark/>
          </w:tcPr>
          <w:p w14:paraId="1AC0134F" w14:textId="77777777" w:rsidR="0028021E" w:rsidRPr="006F39FB" w:rsidRDefault="0028021E" w:rsidP="0028021E">
            <w:pPr>
              <w:pStyle w:val="TAL"/>
              <w:rPr>
                <w:rFonts w:eastAsia="SimSun"/>
                <w:lang w:val="en-US" w:eastAsia="zh-CN"/>
              </w:rPr>
            </w:pPr>
          </w:p>
        </w:tc>
        <w:tc>
          <w:tcPr>
            <w:tcW w:w="0" w:type="auto"/>
            <w:vMerge/>
            <w:vAlign w:val="center"/>
            <w:hideMark/>
          </w:tcPr>
          <w:p w14:paraId="55B185B4"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16633996"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77A4F83F"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0ED4710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C</w:t>
            </w:r>
          </w:p>
        </w:tc>
      </w:tr>
      <w:tr w:rsidR="0028021E" w:rsidRPr="006F39FB" w14:paraId="39AF3170" w14:textId="77777777" w:rsidTr="00C946D7">
        <w:trPr>
          <w:trHeight w:val="20"/>
        </w:trPr>
        <w:tc>
          <w:tcPr>
            <w:tcW w:w="0" w:type="auto"/>
            <w:vMerge/>
            <w:vAlign w:val="center"/>
            <w:hideMark/>
          </w:tcPr>
          <w:p w14:paraId="58CE23C5" w14:textId="77777777" w:rsidR="0028021E" w:rsidRPr="006F39FB" w:rsidRDefault="0028021E" w:rsidP="0028021E">
            <w:pPr>
              <w:pStyle w:val="TAL"/>
              <w:rPr>
                <w:rFonts w:eastAsia="SimSun"/>
                <w:lang w:val="en-US" w:eastAsia="zh-CN"/>
              </w:rPr>
            </w:pPr>
          </w:p>
        </w:tc>
        <w:tc>
          <w:tcPr>
            <w:tcW w:w="0" w:type="auto"/>
            <w:vMerge w:val="restart"/>
            <w:shd w:val="clear" w:color="auto" w:fill="auto"/>
            <w:vAlign w:val="center"/>
            <w:hideMark/>
          </w:tcPr>
          <w:p w14:paraId="773F23BD"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hideMark/>
          </w:tcPr>
          <w:p w14:paraId="4C4B0E6F" w14:textId="77777777" w:rsidR="0028021E" w:rsidRPr="006F39FB" w:rsidRDefault="0028021E" w:rsidP="0028021E">
            <w:pPr>
              <w:pStyle w:val="TAL"/>
              <w:rPr>
                <w:rFonts w:eastAsia="SimSun"/>
                <w:lang w:val="en-US" w:eastAsia="zh-CN"/>
              </w:rPr>
            </w:pPr>
            <w:r w:rsidRPr="006F39FB">
              <w:rPr>
                <w:rFonts w:eastAsia="SimSun"/>
                <w:lang w:eastAsia="zh-CN"/>
              </w:rPr>
              <w:t>SSB index</w:t>
            </w:r>
          </w:p>
        </w:tc>
        <w:tc>
          <w:tcPr>
            <w:tcW w:w="0" w:type="auto"/>
          </w:tcPr>
          <w:p w14:paraId="76758D11"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6B1AFBA"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SSB #1</w:t>
            </w:r>
          </w:p>
        </w:tc>
      </w:tr>
      <w:tr w:rsidR="0028021E" w:rsidRPr="006F39FB" w14:paraId="056596E6" w14:textId="77777777" w:rsidTr="00C946D7">
        <w:trPr>
          <w:trHeight w:val="20"/>
        </w:trPr>
        <w:tc>
          <w:tcPr>
            <w:tcW w:w="0" w:type="auto"/>
            <w:vMerge/>
            <w:vAlign w:val="center"/>
            <w:hideMark/>
          </w:tcPr>
          <w:p w14:paraId="11085860" w14:textId="77777777" w:rsidR="0028021E" w:rsidRPr="006F39FB" w:rsidRDefault="0028021E" w:rsidP="0028021E">
            <w:pPr>
              <w:pStyle w:val="TAL"/>
              <w:rPr>
                <w:rFonts w:eastAsia="SimSun"/>
                <w:lang w:val="en-US" w:eastAsia="zh-CN"/>
              </w:rPr>
            </w:pPr>
          </w:p>
        </w:tc>
        <w:tc>
          <w:tcPr>
            <w:tcW w:w="0" w:type="auto"/>
            <w:vMerge/>
            <w:vAlign w:val="center"/>
            <w:hideMark/>
          </w:tcPr>
          <w:p w14:paraId="083327AE" w14:textId="77777777" w:rsidR="0028021E" w:rsidRPr="006F39FB" w:rsidRDefault="0028021E" w:rsidP="0028021E">
            <w:pPr>
              <w:pStyle w:val="TAL"/>
              <w:rPr>
                <w:rFonts w:eastAsia="SimSun"/>
                <w:lang w:val="en-US" w:eastAsia="zh-CN"/>
              </w:rPr>
            </w:pPr>
          </w:p>
        </w:tc>
        <w:tc>
          <w:tcPr>
            <w:tcW w:w="0" w:type="auto"/>
            <w:shd w:val="clear" w:color="auto" w:fill="auto"/>
            <w:vAlign w:val="center"/>
            <w:hideMark/>
          </w:tcPr>
          <w:p w14:paraId="2D85F8A8" w14:textId="77777777" w:rsidR="0028021E" w:rsidRPr="006F39FB" w:rsidRDefault="0028021E" w:rsidP="0028021E">
            <w:pPr>
              <w:pStyle w:val="TAL"/>
              <w:rPr>
                <w:rFonts w:eastAsia="SimSun"/>
                <w:lang w:val="en-US" w:eastAsia="zh-CN"/>
              </w:rPr>
            </w:pPr>
            <w:r w:rsidRPr="006F39FB">
              <w:rPr>
                <w:rFonts w:eastAsia="SimSun"/>
                <w:lang w:eastAsia="zh-CN"/>
              </w:rPr>
              <w:t>QCL Type</w:t>
            </w:r>
          </w:p>
        </w:tc>
        <w:tc>
          <w:tcPr>
            <w:tcW w:w="0" w:type="auto"/>
          </w:tcPr>
          <w:p w14:paraId="07A11296"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4952B7E5"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Type D</w:t>
            </w:r>
          </w:p>
        </w:tc>
      </w:tr>
      <w:tr w:rsidR="0028021E" w:rsidRPr="006F39FB" w14:paraId="4D71FFB2" w14:textId="77777777" w:rsidTr="00C946D7">
        <w:trPr>
          <w:trHeight w:val="20"/>
        </w:trPr>
        <w:tc>
          <w:tcPr>
            <w:tcW w:w="0" w:type="auto"/>
            <w:vMerge w:val="restart"/>
            <w:vAlign w:val="center"/>
          </w:tcPr>
          <w:p w14:paraId="255AACB4" w14:textId="77777777" w:rsidR="0028021E" w:rsidRPr="006F39FB" w:rsidRDefault="0028021E" w:rsidP="0028021E">
            <w:pPr>
              <w:pStyle w:val="TAL"/>
              <w:rPr>
                <w:rFonts w:eastAsia="SimSun"/>
                <w:lang w:val="en-US" w:eastAsia="zh-CN"/>
              </w:rPr>
            </w:pPr>
            <w:r w:rsidRPr="006F39FB">
              <w:rPr>
                <w:rFonts w:eastAsia="SimSun"/>
                <w:lang w:eastAsia="zh-CN"/>
              </w:rPr>
              <w:t>TCI state #6</w:t>
            </w:r>
          </w:p>
        </w:tc>
        <w:tc>
          <w:tcPr>
            <w:tcW w:w="0" w:type="auto"/>
            <w:vAlign w:val="center"/>
          </w:tcPr>
          <w:p w14:paraId="22A0433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794070CB"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383422B1"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323BF6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3E98D6FA" w14:textId="77777777" w:rsidTr="00C946D7">
        <w:trPr>
          <w:trHeight w:val="20"/>
        </w:trPr>
        <w:tc>
          <w:tcPr>
            <w:tcW w:w="0" w:type="auto"/>
            <w:vMerge/>
            <w:vAlign w:val="center"/>
          </w:tcPr>
          <w:p w14:paraId="296B3B7D" w14:textId="77777777" w:rsidR="0028021E" w:rsidRPr="006F39FB" w:rsidRDefault="0028021E" w:rsidP="0028021E">
            <w:pPr>
              <w:pStyle w:val="TAL"/>
              <w:rPr>
                <w:rFonts w:eastAsia="SimSun"/>
                <w:lang w:val="en-US" w:eastAsia="zh-CN"/>
              </w:rPr>
            </w:pPr>
          </w:p>
        </w:tc>
        <w:tc>
          <w:tcPr>
            <w:tcW w:w="0" w:type="auto"/>
            <w:vAlign w:val="center"/>
          </w:tcPr>
          <w:p w14:paraId="11D5EC8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6DEA5EB"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69003C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4DEE009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0EDE9225" w14:textId="77777777" w:rsidTr="00C946D7">
        <w:trPr>
          <w:trHeight w:val="20"/>
        </w:trPr>
        <w:tc>
          <w:tcPr>
            <w:tcW w:w="0" w:type="auto"/>
            <w:vMerge/>
            <w:vAlign w:val="center"/>
          </w:tcPr>
          <w:p w14:paraId="087C0AEB" w14:textId="77777777" w:rsidR="0028021E" w:rsidRPr="006F39FB" w:rsidRDefault="0028021E" w:rsidP="0028021E">
            <w:pPr>
              <w:pStyle w:val="TAL"/>
              <w:rPr>
                <w:rFonts w:eastAsia="SimSun"/>
                <w:lang w:val="en-US" w:eastAsia="zh-CN"/>
              </w:rPr>
            </w:pPr>
          </w:p>
        </w:tc>
        <w:tc>
          <w:tcPr>
            <w:tcW w:w="0" w:type="auto"/>
            <w:vAlign w:val="center"/>
          </w:tcPr>
          <w:p w14:paraId="19BB8189"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9652608"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870E2C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DB8353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#2</w:t>
            </w:r>
          </w:p>
        </w:tc>
      </w:tr>
      <w:tr w:rsidR="0028021E" w:rsidRPr="006F39FB" w14:paraId="11D08AEB" w14:textId="77777777" w:rsidTr="00C946D7">
        <w:trPr>
          <w:trHeight w:val="20"/>
        </w:trPr>
        <w:tc>
          <w:tcPr>
            <w:tcW w:w="0" w:type="auto"/>
            <w:vMerge/>
            <w:vAlign w:val="center"/>
          </w:tcPr>
          <w:p w14:paraId="0B993F08" w14:textId="77777777" w:rsidR="0028021E" w:rsidRPr="006F39FB" w:rsidRDefault="0028021E" w:rsidP="0028021E">
            <w:pPr>
              <w:pStyle w:val="TAL"/>
              <w:rPr>
                <w:rFonts w:eastAsia="SimSun"/>
                <w:lang w:val="en-US" w:eastAsia="zh-CN"/>
              </w:rPr>
            </w:pPr>
          </w:p>
        </w:tc>
        <w:tc>
          <w:tcPr>
            <w:tcW w:w="0" w:type="auto"/>
            <w:vAlign w:val="center"/>
          </w:tcPr>
          <w:p w14:paraId="1113C21E"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E0AB2D2"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3B7AE5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4C056D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AB72023" w14:textId="77777777" w:rsidTr="00C946D7">
        <w:trPr>
          <w:trHeight w:val="20"/>
        </w:trPr>
        <w:tc>
          <w:tcPr>
            <w:tcW w:w="0" w:type="auto"/>
            <w:vMerge w:val="restart"/>
            <w:vAlign w:val="center"/>
          </w:tcPr>
          <w:p w14:paraId="086E02F6" w14:textId="77777777" w:rsidR="0028021E" w:rsidRPr="006F39FB" w:rsidRDefault="0028021E" w:rsidP="0028021E">
            <w:pPr>
              <w:pStyle w:val="TAL"/>
              <w:rPr>
                <w:rFonts w:eastAsia="SimSun"/>
                <w:lang w:val="en-US" w:eastAsia="zh-CN"/>
              </w:rPr>
            </w:pPr>
            <w:r w:rsidRPr="006F39FB">
              <w:rPr>
                <w:rFonts w:eastAsia="SimSun"/>
                <w:lang w:eastAsia="zh-CN"/>
              </w:rPr>
              <w:t>TCI state #7</w:t>
            </w:r>
          </w:p>
        </w:tc>
        <w:tc>
          <w:tcPr>
            <w:tcW w:w="0" w:type="auto"/>
            <w:vAlign w:val="center"/>
          </w:tcPr>
          <w:p w14:paraId="7F744392"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2A513EB0"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9DEA927"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E0BEE06"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1E426DC9" w14:textId="77777777" w:rsidTr="00C946D7">
        <w:trPr>
          <w:trHeight w:val="20"/>
        </w:trPr>
        <w:tc>
          <w:tcPr>
            <w:tcW w:w="0" w:type="auto"/>
            <w:vMerge/>
            <w:vAlign w:val="center"/>
          </w:tcPr>
          <w:p w14:paraId="0E58D541" w14:textId="77777777" w:rsidR="0028021E" w:rsidRPr="006F39FB" w:rsidRDefault="0028021E" w:rsidP="0028021E">
            <w:pPr>
              <w:pStyle w:val="TAL"/>
              <w:rPr>
                <w:rFonts w:eastAsia="SimSun"/>
                <w:lang w:val="en-US" w:eastAsia="zh-CN"/>
              </w:rPr>
            </w:pPr>
          </w:p>
        </w:tc>
        <w:tc>
          <w:tcPr>
            <w:tcW w:w="0" w:type="auto"/>
            <w:vAlign w:val="center"/>
          </w:tcPr>
          <w:p w14:paraId="00F9DFB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0D08B67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224DC409"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C665E75"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67CEA447" w14:textId="77777777" w:rsidTr="00C946D7">
        <w:trPr>
          <w:trHeight w:val="20"/>
        </w:trPr>
        <w:tc>
          <w:tcPr>
            <w:tcW w:w="0" w:type="auto"/>
            <w:vMerge/>
            <w:vAlign w:val="center"/>
          </w:tcPr>
          <w:p w14:paraId="757A677C" w14:textId="77777777" w:rsidR="0028021E" w:rsidRPr="006F39FB" w:rsidRDefault="0028021E" w:rsidP="0028021E">
            <w:pPr>
              <w:pStyle w:val="TAL"/>
              <w:rPr>
                <w:rFonts w:eastAsia="SimSun"/>
                <w:lang w:val="en-US" w:eastAsia="zh-CN"/>
              </w:rPr>
            </w:pPr>
          </w:p>
        </w:tc>
        <w:tc>
          <w:tcPr>
            <w:tcW w:w="0" w:type="auto"/>
            <w:vAlign w:val="center"/>
          </w:tcPr>
          <w:p w14:paraId="73E0EFBA"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175995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2CB1A1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4B5A6D9"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#3</w:t>
            </w:r>
          </w:p>
        </w:tc>
      </w:tr>
      <w:tr w:rsidR="0028021E" w:rsidRPr="006F39FB" w14:paraId="2AE1E3F3" w14:textId="77777777" w:rsidTr="00C946D7">
        <w:trPr>
          <w:trHeight w:val="20"/>
        </w:trPr>
        <w:tc>
          <w:tcPr>
            <w:tcW w:w="0" w:type="auto"/>
            <w:vMerge/>
            <w:vAlign w:val="center"/>
          </w:tcPr>
          <w:p w14:paraId="7D8122A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5E1AC82A"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447DE453"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2CAD21AA"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08F1449D"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14EED42" w14:textId="77777777" w:rsidTr="00C946D7">
        <w:trPr>
          <w:trHeight w:val="20"/>
        </w:trPr>
        <w:tc>
          <w:tcPr>
            <w:tcW w:w="0" w:type="auto"/>
            <w:vMerge w:val="restart"/>
            <w:vAlign w:val="center"/>
          </w:tcPr>
          <w:p w14:paraId="36F29B7F"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TCI state #12 (Note2)</w:t>
            </w:r>
          </w:p>
        </w:tc>
        <w:tc>
          <w:tcPr>
            <w:tcW w:w="0" w:type="auto"/>
            <w:vAlign w:val="center"/>
          </w:tcPr>
          <w:p w14:paraId="144436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1 QCL information</w:t>
            </w:r>
          </w:p>
        </w:tc>
        <w:tc>
          <w:tcPr>
            <w:tcW w:w="0" w:type="auto"/>
            <w:shd w:val="clear" w:color="auto" w:fill="auto"/>
            <w:vAlign w:val="center"/>
          </w:tcPr>
          <w:p w14:paraId="17DE0F92"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3D081D9F"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7B651E78"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4C4CD460" w14:textId="77777777" w:rsidTr="00C946D7">
        <w:trPr>
          <w:trHeight w:val="20"/>
        </w:trPr>
        <w:tc>
          <w:tcPr>
            <w:tcW w:w="0" w:type="auto"/>
            <w:vMerge/>
            <w:vAlign w:val="center"/>
          </w:tcPr>
          <w:p w14:paraId="7BF0ECFE"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64C0BB64"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50E1D38D"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027DBB77"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2C8D85A5"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C</w:t>
            </w:r>
          </w:p>
        </w:tc>
      </w:tr>
      <w:tr w:rsidR="0028021E" w:rsidRPr="006F39FB" w14:paraId="5D01BA3A" w14:textId="77777777" w:rsidTr="00C946D7">
        <w:trPr>
          <w:trHeight w:val="20"/>
        </w:trPr>
        <w:tc>
          <w:tcPr>
            <w:tcW w:w="0" w:type="auto"/>
            <w:vMerge/>
            <w:vAlign w:val="center"/>
          </w:tcPr>
          <w:p w14:paraId="3A7C31A7"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4989B826"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Type 2 QCL information</w:t>
            </w:r>
          </w:p>
        </w:tc>
        <w:tc>
          <w:tcPr>
            <w:tcW w:w="0" w:type="auto"/>
            <w:shd w:val="clear" w:color="auto" w:fill="auto"/>
            <w:vAlign w:val="center"/>
          </w:tcPr>
          <w:p w14:paraId="436A5389"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SSB index</w:t>
            </w:r>
          </w:p>
        </w:tc>
        <w:tc>
          <w:tcPr>
            <w:tcW w:w="0" w:type="auto"/>
          </w:tcPr>
          <w:p w14:paraId="61137E6B"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3E5ABEF"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SSB #4</w:t>
            </w:r>
          </w:p>
        </w:tc>
      </w:tr>
      <w:tr w:rsidR="0028021E" w:rsidRPr="006F39FB" w14:paraId="67793A07" w14:textId="77777777" w:rsidTr="00C946D7">
        <w:trPr>
          <w:trHeight w:val="20"/>
        </w:trPr>
        <w:tc>
          <w:tcPr>
            <w:tcW w:w="0" w:type="auto"/>
            <w:vMerge/>
            <w:vAlign w:val="center"/>
          </w:tcPr>
          <w:p w14:paraId="26522B13" w14:textId="77777777" w:rsidR="0028021E" w:rsidRPr="006F39FB" w:rsidRDefault="0028021E" w:rsidP="0028021E">
            <w:pPr>
              <w:keepNext/>
              <w:keepLines/>
              <w:spacing w:after="0"/>
              <w:rPr>
                <w:rFonts w:ascii="Arial" w:eastAsia="SimSun" w:hAnsi="Arial"/>
                <w:sz w:val="18"/>
                <w:lang w:val="en-US" w:eastAsia="zh-CN"/>
              </w:rPr>
            </w:pPr>
          </w:p>
        </w:tc>
        <w:tc>
          <w:tcPr>
            <w:tcW w:w="0" w:type="auto"/>
            <w:vAlign w:val="center"/>
          </w:tcPr>
          <w:p w14:paraId="394B2FE0" w14:textId="77777777" w:rsidR="0028021E" w:rsidRPr="006F39FB" w:rsidRDefault="0028021E" w:rsidP="0028021E">
            <w:pPr>
              <w:keepNext/>
              <w:keepLines/>
              <w:spacing w:after="0"/>
              <w:rPr>
                <w:rFonts w:ascii="Arial" w:eastAsia="SimSun" w:hAnsi="Arial"/>
                <w:sz w:val="18"/>
                <w:lang w:val="en-US" w:eastAsia="zh-CN"/>
              </w:rPr>
            </w:pPr>
          </w:p>
        </w:tc>
        <w:tc>
          <w:tcPr>
            <w:tcW w:w="0" w:type="auto"/>
            <w:shd w:val="clear" w:color="auto" w:fill="auto"/>
            <w:vAlign w:val="center"/>
          </w:tcPr>
          <w:p w14:paraId="14787227" w14:textId="77777777" w:rsidR="0028021E" w:rsidRPr="006F39FB" w:rsidRDefault="0028021E" w:rsidP="0028021E">
            <w:pPr>
              <w:keepNext/>
              <w:keepLines/>
              <w:spacing w:after="0"/>
              <w:rPr>
                <w:rFonts w:ascii="Arial" w:eastAsia="SimSun" w:hAnsi="Arial"/>
                <w:sz w:val="18"/>
                <w:lang w:eastAsia="zh-CN"/>
              </w:rPr>
            </w:pPr>
            <w:r w:rsidRPr="006F39FB">
              <w:rPr>
                <w:rFonts w:ascii="Arial" w:eastAsia="SimSun" w:hAnsi="Arial"/>
                <w:sz w:val="18"/>
                <w:lang w:eastAsia="zh-CN"/>
              </w:rPr>
              <w:t>QCL Type</w:t>
            </w:r>
          </w:p>
        </w:tc>
        <w:tc>
          <w:tcPr>
            <w:tcW w:w="0" w:type="auto"/>
          </w:tcPr>
          <w:p w14:paraId="6BC00A79" w14:textId="77777777" w:rsidR="0028021E" w:rsidRPr="006F39FB" w:rsidRDefault="0028021E" w:rsidP="0028021E">
            <w:pPr>
              <w:keepNext/>
              <w:keepLines/>
              <w:spacing w:after="0"/>
              <w:jc w:val="center"/>
              <w:rPr>
                <w:rFonts w:ascii="Arial" w:eastAsia="SimSun" w:hAnsi="Arial"/>
                <w:sz w:val="18"/>
                <w:lang w:val="en-US" w:eastAsia="zh-CN"/>
              </w:rPr>
            </w:pPr>
          </w:p>
        </w:tc>
        <w:tc>
          <w:tcPr>
            <w:tcW w:w="0" w:type="auto"/>
            <w:shd w:val="clear" w:color="auto" w:fill="auto"/>
            <w:vAlign w:val="center"/>
          </w:tcPr>
          <w:p w14:paraId="415EA8A9" w14:textId="77777777" w:rsidR="0028021E" w:rsidRPr="006F39FB" w:rsidRDefault="0028021E" w:rsidP="0028021E">
            <w:pPr>
              <w:keepNext/>
              <w:keepLines/>
              <w:spacing w:after="0"/>
              <w:jc w:val="center"/>
              <w:rPr>
                <w:rFonts w:ascii="Arial" w:eastAsia="SimSun" w:hAnsi="Arial" w:cs="Arial"/>
                <w:sz w:val="18"/>
                <w:szCs w:val="18"/>
                <w:lang w:eastAsia="zh-CN"/>
              </w:rPr>
            </w:pPr>
            <w:r w:rsidRPr="006F39FB">
              <w:rPr>
                <w:rFonts w:ascii="Arial" w:eastAsia="SimSun" w:hAnsi="Arial" w:cs="Arial"/>
                <w:sz w:val="18"/>
                <w:szCs w:val="18"/>
                <w:lang w:eastAsia="zh-CN"/>
              </w:rPr>
              <w:t>Type D</w:t>
            </w:r>
          </w:p>
        </w:tc>
      </w:tr>
      <w:tr w:rsidR="0028021E" w:rsidRPr="006F39FB" w14:paraId="7F460523" w14:textId="77777777" w:rsidTr="00C946D7">
        <w:trPr>
          <w:trHeight w:val="20"/>
        </w:trPr>
        <w:tc>
          <w:tcPr>
            <w:tcW w:w="0" w:type="auto"/>
            <w:vMerge w:val="restart"/>
            <w:vAlign w:val="center"/>
          </w:tcPr>
          <w:p w14:paraId="30B40831" w14:textId="77777777" w:rsidR="0028021E" w:rsidRPr="006F39FB" w:rsidRDefault="0028021E" w:rsidP="0028021E">
            <w:pPr>
              <w:pStyle w:val="TAL"/>
              <w:rPr>
                <w:rFonts w:eastAsia="SimSun"/>
                <w:lang w:val="en-US" w:eastAsia="zh-CN"/>
              </w:rPr>
            </w:pPr>
            <w:r w:rsidRPr="006F39FB">
              <w:rPr>
                <w:rFonts w:eastAsia="SimSun"/>
                <w:lang w:eastAsia="zh-CN"/>
              </w:rPr>
              <w:t>TCI state #13 (Note2)</w:t>
            </w:r>
          </w:p>
        </w:tc>
        <w:tc>
          <w:tcPr>
            <w:tcW w:w="0" w:type="auto"/>
            <w:vAlign w:val="center"/>
          </w:tcPr>
          <w:p w14:paraId="05AB1DFD"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10AA32C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6C69C04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003079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5021A849" w14:textId="77777777" w:rsidTr="00C946D7">
        <w:trPr>
          <w:trHeight w:val="20"/>
        </w:trPr>
        <w:tc>
          <w:tcPr>
            <w:tcW w:w="0" w:type="auto"/>
            <w:vMerge/>
            <w:vAlign w:val="center"/>
          </w:tcPr>
          <w:p w14:paraId="3C400A26" w14:textId="77777777" w:rsidR="0028021E" w:rsidRPr="006F39FB" w:rsidRDefault="0028021E" w:rsidP="0028021E">
            <w:pPr>
              <w:pStyle w:val="TAL"/>
              <w:rPr>
                <w:rFonts w:eastAsia="SimSun"/>
                <w:lang w:val="en-US" w:eastAsia="zh-CN"/>
              </w:rPr>
            </w:pPr>
          </w:p>
        </w:tc>
        <w:tc>
          <w:tcPr>
            <w:tcW w:w="0" w:type="auto"/>
            <w:vAlign w:val="center"/>
          </w:tcPr>
          <w:p w14:paraId="7FD22626"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C0E718C"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1126D783"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A26734A"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38CEA97F" w14:textId="77777777" w:rsidTr="00C946D7">
        <w:trPr>
          <w:trHeight w:val="20"/>
        </w:trPr>
        <w:tc>
          <w:tcPr>
            <w:tcW w:w="0" w:type="auto"/>
            <w:vMerge/>
            <w:vAlign w:val="center"/>
          </w:tcPr>
          <w:p w14:paraId="3641E085" w14:textId="77777777" w:rsidR="0028021E" w:rsidRPr="006F39FB" w:rsidRDefault="0028021E" w:rsidP="0028021E">
            <w:pPr>
              <w:pStyle w:val="TAL"/>
              <w:rPr>
                <w:rFonts w:eastAsia="SimSun"/>
                <w:lang w:val="en-US" w:eastAsia="zh-CN"/>
              </w:rPr>
            </w:pPr>
          </w:p>
        </w:tc>
        <w:tc>
          <w:tcPr>
            <w:tcW w:w="0" w:type="auto"/>
            <w:vAlign w:val="center"/>
          </w:tcPr>
          <w:p w14:paraId="184F2CA7"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3070D072"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72F96DB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5F3108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#5</w:t>
            </w:r>
          </w:p>
        </w:tc>
      </w:tr>
      <w:tr w:rsidR="0028021E" w:rsidRPr="006F39FB" w14:paraId="099451B5" w14:textId="77777777" w:rsidTr="00C946D7">
        <w:trPr>
          <w:trHeight w:val="20"/>
        </w:trPr>
        <w:tc>
          <w:tcPr>
            <w:tcW w:w="0" w:type="auto"/>
            <w:vMerge/>
            <w:vAlign w:val="center"/>
          </w:tcPr>
          <w:p w14:paraId="6B49306C" w14:textId="77777777" w:rsidR="0028021E" w:rsidRPr="006F39FB" w:rsidRDefault="0028021E" w:rsidP="0028021E">
            <w:pPr>
              <w:pStyle w:val="TAL"/>
              <w:rPr>
                <w:rFonts w:eastAsia="SimSun"/>
                <w:lang w:val="en-US" w:eastAsia="zh-CN"/>
              </w:rPr>
            </w:pPr>
          </w:p>
        </w:tc>
        <w:tc>
          <w:tcPr>
            <w:tcW w:w="0" w:type="auto"/>
            <w:vAlign w:val="center"/>
          </w:tcPr>
          <w:p w14:paraId="71D37D6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97F582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5658166"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2221E67F"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5E6FD942" w14:textId="77777777" w:rsidTr="00C946D7">
        <w:trPr>
          <w:trHeight w:val="20"/>
        </w:trPr>
        <w:tc>
          <w:tcPr>
            <w:tcW w:w="0" w:type="auto"/>
            <w:vMerge w:val="restart"/>
            <w:vAlign w:val="center"/>
          </w:tcPr>
          <w:p w14:paraId="1A0F4FBE" w14:textId="77777777" w:rsidR="0028021E" w:rsidRPr="006F39FB" w:rsidRDefault="0028021E" w:rsidP="0028021E">
            <w:pPr>
              <w:pStyle w:val="TAL"/>
              <w:rPr>
                <w:rFonts w:eastAsia="SimSun"/>
                <w:lang w:val="en-US" w:eastAsia="zh-CN"/>
              </w:rPr>
            </w:pPr>
            <w:r w:rsidRPr="006F39FB">
              <w:rPr>
                <w:rFonts w:eastAsia="SimSun"/>
                <w:lang w:eastAsia="zh-CN"/>
              </w:rPr>
              <w:t>TCI state #14 (Note2)</w:t>
            </w:r>
          </w:p>
        </w:tc>
        <w:tc>
          <w:tcPr>
            <w:tcW w:w="0" w:type="auto"/>
            <w:vAlign w:val="center"/>
          </w:tcPr>
          <w:p w14:paraId="5872EE55"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C2E2991"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21FD6EBA"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28DA14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02B2156" w14:textId="77777777" w:rsidTr="00C946D7">
        <w:trPr>
          <w:trHeight w:val="20"/>
        </w:trPr>
        <w:tc>
          <w:tcPr>
            <w:tcW w:w="0" w:type="auto"/>
            <w:vMerge/>
            <w:vAlign w:val="center"/>
          </w:tcPr>
          <w:p w14:paraId="03EE9DFC" w14:textId="77777777" w:rsidR="0028021E" w:rsidRPr="006F39FB" w:rsidRDefault="0028021E" w:rsidP="0028021E">
            <w:pPr>
              <w:pStyle w:val="TAL"/>
              <w:rPr>
                <w:rFonts w:eastAsia="SimSun"/>
                <w:lang w:val="en-US" w:eastAsia="zh-CN"/>
              </w:rPr>
            </w:pPr>
          </w:p>
        </w:tc>
        <w:tc>
          <w:tcPr>
            <w:tcW w:w="0" w:type="auto"/>
            <w:vAlign w:val="center"/>
          </w:tcPr>
          <w:p w14:paraId="742F7A53"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5C74C1A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0637100C"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96F5C0D"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75AFDE6C" w14:textId="77777777" w:rsidTr="00C946D7">
        <w:trPr>
          <w:trHeight w:val="20"/>
        </w:trPr>
        <w:tc>
          <w:tcPr>
            <w:tcW w:w="0" w:type="auto"/>
            <w:vMerge/>
            <w:vAlign w:val="center"/>
          </w:tcPr>
          <w:p w14:paraId="61AAA613" w14:textId="77777777" w:rsidR="0028021E" w:rsidRPr="006F39FB" w:rsidRDefault="0028021E" w:rsidP="0028021E">
            <w:pPr>
              <w:pStyle w:val="TAL"/>
              <w:rPr>
                <w:rFonts w:eastAsia="SimSun"/>
                <w:lang w:val="en-US" w:eastAsia="zh-CN"/>
              </w:rPr>
            </w:pPr>
          </w:p>
        </w:tc>
        <w:tc>
          <w:tcPr>
            <w:tcW w:w="0" w:type="auto"/>
            <w:vAlign w:val="center"/>
          </w:tcPr>
          <w:p w14:paraId="6AB20BD4"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4B7CB78E"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0A9A9FE0"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68F40D51"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#6</w:t>
            </w:r>
          </w:p>
        </w:tc>
      </w:tr>
      <w:tr w:rsidR="0028021E" w:rsidRPr="006F39FB" w14:paraId="136766B2" w14:textId="77777777" w:rsidTr="00C946D7">
        <w:trPr>
          <w:trHeight w:val="20"/>
        </w:trPr>
        <w:tc>
          <w:tcPr>
            <w:tcW w:w="0" w:type="auto"/>
            <w:vMerge/>
            <w:vAlign w:val="center"/>
          </w:tcPr>
          <w:p w14:paraId="76F4DB0E" w14:textId="77777777" w:rsidR="0028021E" w:rsidRPr="006F39FB" w:rsidRDefault="0028021E" w:rsidP="0028021E">
            <w:pPr>
              <w:pStyle w:val="TAL"/>
              <w:rPr>
                <w:rFonts w:eastAsia="SimSun"/>
                <w:lang w:val="en-US" w:eastAsia="zh-CN"/>
              </w:rPr>
            </w:pPr>
          </w:p>
        </w:tc>
        <w:tc>
          <w:tcPr>
            <w:tcW w:w="0" w:type="auto"/>
            <w:vAlign w:val="center"/>
          </w:tcPr>
          <w:p w14:paraId="2A8491D0"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3ADA976E"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EF019A5"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0C14C21C"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0FDA8124" w14:textId="77777777" w:rsidTr="00C946D7">
        <w:trPr>
          <w:trHeight w:val="20"/>
        </w:trPr>
        <w:tc>
          <w:tcPr>
            <w:tcW w:w="0" w:type="auto"/>
            <w:vMerge w:val="restart"/>
            <w:vAlign w:val="center"/>
          </w:tcPr>
          <w:p w14:paraId="00DB68D3" w14:textId="77777777" w:rsidR="0028021E" w:rsidRPr="006F39FB" w:rsidRDefault="0028021E" w:rsidP="0028021E">
            <w:pPr>
              <w:pStyle w:val="TAL"/>
              <w:rPr>
                <w:rFonts w:eastAsia="SimSun"/>
                <w:lang w:val="en-US" w:eastAsia="zh-CN"/>
              </w:rPr>
            </w:pPr>
            <w:r w:rsidRPr="006F39FB">
              <w:rPr>
                <w:rFonts w:eastAsia="SimSun"/>
                <w:lang w:eastAsia="zh-CN"/>
              </w:rPr>
              <w:t>TCI state #15 (Note2)</w:t>
            </w:r>
          </w:p>
        </w:tc>
        <w:tc>
          <w:tcPr>
            <w:tcW w:w="0" w:type="auto"/>
            <w:vAlign w:val="center"/>
          </w:tcPr>
          <w:p w14:paraId="7C5115EE" w14:textId="77777777" w:rsidR="0028021E" w:rsidRPr="006F39FB" w:rsidRDefault="0028021E" w:rsidP="0028021E">
            <w:pPr>
              <w:pStyle w:val="TAL"/>
              <w:rPr>
                <w:rFonts w:eastAsia="SimSun"/>
                <w:lang w:val="en-US" w:eastAsia="zh-CN"/>
              </w:rPr>
            </w:pPr>
            <w:r w:rsidRPr="006F39FB">
              <w:rPr>
                <w:rFonts w:eastAsia="SimSun"/>
                <w:lang w:eastAsia="zh-CN"/>
              </w:rPr>
              <w:t>Type 1 QCL information</w:t>
            </w:r>
          </w:p>
        </w:tc>
        <w:tc>
          <w:tcPr>
            <w:tcW w:w="0" w:type="auto"/>
            <w:shd w:val="clear" w:color="auto" w:fill="auto"/>
            <w:vAlign w:val="center"/>
          </w:tcPr>
          <w:p w14:paraId="4DC33CE7"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56044F72"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E68A6F8"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4D5F1C8A" w14:textId="77777777" w:rsidTr="00C946D7">
        <w:trPr>
          <w:trHeight w:val="20"/>
        </w:trPr>
        <w:tc>
          <w:tcPr>
            <w:tcW w:w="0" w:type="auto"/>
            <w:vMerge/>
            <w:vAlign w:val="center"/>
          </w:tcPr>
          <w:p w14:paraId="4C98FE18" w14:textId="77777777" w:rsidR="0028021E" w:rsidRPr="006F39FB" w:rsidRDefault="0028021E" w:rsidP="0028021E">
            <w:pPr>
              <w:pStyle w:val="TAL"/>
              <w:rPr>
                <w:rFonts w:eastAsia="SimSun"/>
                <w:lang w:val="en-US" w:eastAsia="zh-CN"/>
              </w:rPr>
            </w:pPr>
          </w:p>
        </w:tc>
        <w:tc>
          <w:tcPr>
            <w:tcW w:w="0" w:type="auto"/>
            <w:vAlign w:val="center"/>
          </w:tcPr>
          <w:p w14:paraId="2458CB84"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7D8456E6"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5906AE7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7060D1D7"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C</w:t>
            </w:r>
          </w:p>
        </w:tc>
      </w:tr>
      <w:tr w:rsidR="0028021E" w:rsidRPr="006F39FB" w14:paraId="2EC990B4" w14:textId="77777777" w:rsidTr="00C946D7">
        <w:trPr>
          <w:trHeight w:val="20"/>
        </w:trPr>
        <w:tc>
          <w:tcPr>
            <w:tcW w:w="0" w:type="auto"/>
            <w:vMerge/>
            <w:vAlign w:val="center"/>
          </w:tcPr>
          <w:p w14:paraId="54D6C8A7" w14:textId="77777777" w:rsidR="0028021E" w:rsidRPr="006F39FB" w:rsidRDefault="0028021E" w:rsidP="0028021E">
            <w:pPr>
              <w:pStyle w:val="TAL"/>
              <w:rPr>
                <w:rFonts w:eastAsia="SimSun"/>
                <w:lang w:val="en-US" w:eastAsia="zh-CN"/>
              </w:rPr>
            </w:pPr>
          </w:p>
        </w:tc>
        <w:tc>
          <w:tcPr>
            <w:tcW w:w="0" w:type="auto"/>
            <w:vAlign w:val="center"/>
          </w:tcPr>
          <w:p w14:paraId="4EDC856F" w14:textId="77777777" w:rsidR="0028021E" w:rsidRPr="006F39FB" w:rsidRDefault="0028021E" w:rsidP="0028021E">
            <w:pPr>
              <w:pStyle w:val="TAL"/>
              <w:rPr>
                <w:rFonts w:eastAsia="SimSun"/>
                <w:lang w:val="en-US" w:eastAsia="zh-CN"/>
              </w:rPr>
            </w:pPr>
            <w:r w:rsidRPr="006F39FB">
              <w:rPr>
                <w:rFonts w:eastAsia="SimSun"/>
                <w:lang w:eastAsia="zh-CN"/>
              </w:rPr>
              <w:t>Type 2 QCL information</w:t>
            </w:r>
          </w:p>
        </w:tc>
        <w:tc>
          <w:tcPr>
            <w:tcW w:w="0" w:type="auto"/>
            <w:shd w:val="clear" w:color="auto" w:fill="auto"/>
            <w:vAlign w:val="center"/>
          </w:tcPr>
          <w:p w14:paraId="7CF7DA33" w14:textId="77777777" w:rsidR="0028021E" w:rsidRPr="006F39FB" w:rsidRDefault="0028021E" w:rsidP="0028021E">
            <w:pPr>
              <w:pStyle w:val="TAL"/>
              <w:rPr>
                <w:rFonts w:eastAsia="SimSun"/>
                <w:lang w:eastAsia="zh-CN"/>
              </w:rPr>
            </w:pPr>
            <w:r w:rsidRPr="006F39FB">
              <w:rPr>
                <w:rFonts w:eastAsia="SimSun"/>
                <w:lang w:eastAsia="zh-CN"/>
              </w:rPr>
              <w:t>SSB index</w:t>
            </w:r>
          </w:p>
        </w:tc>
        <w:tc>
          <w:tcPr>
            <w:tcW w:w="0" w:type="auto"/>
          </w:tcPr>
          <w:p w14:paraId="4B7ABF6D"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3F0E9DD3"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SSB #7</w:t>
            </w:r>
          </w:p>
        </w:tc>
      </w:tr>
      <w:tr w:rsidR="0028021E" w:rsidRPr="006F39FB" w14:paraId="3EA72CA6" w14:textId="77777777" w:rsidTr="00C946D7">
        <w:trPr>
          <w:trHeight w:val="20"/>
        </w:trPr>
        <w:tc>
          <w:tcPr>
            <w:tcW w:w="0" w:type="auto"/>
            <w:vMerge/>
            <w:vAlign w:val="center"/>
          </w:tcPr>
          <w:p w14:paraId="05C11632" w14:textId="77777777" w:rsidR="0028021E" w:rsidRPr="006F39FB" w:rsidRDefault="0028021E" w:rsidP="0028021E">
            <w:pPr>
              <w:pStyle w:val="TAL"/>
              <w:rPr>
                <w:rFonts w:eastAsia="SimSun"/>
                <w:lang w:val="en-US" w:eastAsia="zh-CN"/>
              </w:rPr>
            </w:pPr>
          </w:p>
        </w:tc>
        <w:tc>
          <w:tcPr>
            <w:tcW w:w="0" w:type="auto"/>
            <w:vAlign w:val="center"/>
          </w:tcPr>
          <w:p w14:paraId="5B7D369B" w14:textId="77777777" w:rsidR="0028021E" w:rsidRPr="006F39FB" w:rsidRDefault="0028021E" w:rsidP="0028021E">
            <w:pPr>
              <w:pStyle w:val="TAL"/>
              <w:rPr>
                <w:rFonts w:eastAsia="SimSun"/>
                <w:lang w:val="en-US" w:eastAsia="zh-CN"/>
              </w:rPr>
            </w:pPr>
          </w:p>
        </w:tc>
        <w:tc>
          <w:tcPr>
            <w:tcW w:w="0" w:type="auto"/>
            <w:shd w:val="clear" w:color="auto" w:fill="auto"/>
            <w:vAlign w:val="center"/>
          </w:tcPr>
          <w:p w14:paraId="6DA4CC38" w14:textId="77777777" w:rsidR="0028021E" w:rsidRPr="006F39FB" w:rsidRDefault="0028021E" w:rsidP="0028021E">
            <w:pPr>
              <w:pStyle w:val="TAL"/>
              <w:rPr>
                <w:rFonts w:eastAsia="SimSun"/>
                <w:lang w:eastAsia="zh-CN"/>
              </w:rPr>
            </w:pPr>
            <w:r w:rsidRPr="006F39FB">
              <w:rPr>
                <w:rFonts w:eastAsia="SimSun"/>
                <w:lang w:eastAsia="zh-CN"/>
              </w:rPr>
              <w:t>QCL Type</w:t>
            </w:r>
          </w:p>
        </w:tc>
        <w:tc>
          <w:tcPr>
            <w:tcW w:w="0" w:type="auto"/>
          </w:tcPr>
          <w:p w14:paraId="663B8078" w14:textId="77777777" w:rsidR="0028021E" w:rsidRPr="006F39FB" w:rsidRDefault="0028021E" w:rsidP="0028021E">
            <w:pPr>
              <w:pStyle w:val="TAC"/>
              <w:rPr>
                <w:rFonts w:eastAsia="SimSun"/>
                <w:lang w:val="en-US" w:eastAsia="zh-CN"/>
              </w:rPr>
            </w:pPr>
          </w:p>
        </w:tc>
        <w:tc>
          <w:tcPr>
            <w:tcW w:w="0" w:type="auto"/>
            <w:shd w:val="clear" w:color="auto" w:fill="auto"/>
            <w:vAlign w:val="center"/>
          </w:tcPr>
          <w:p w14:paraId="13BC6CD0" w14:textId="77777777" w:rsidR="0028021E" w:rsidRPr="006F39FB" w:rsidRDefault="0028021E" w:rsidP="0028021E">
            <w:pPr>
              <w:pStyle w:val="TAC"/>
              <w:rPr>
                <w:rFonts w:eastAsia="SimSun" w:cs="Arial"/>
                <w:szCs w:val="18"/>
                <w:lang w:eastAsia="zh-CN"/>
              </w:rPr>
            </w:pPr>
            <w:r w:rsidRPr="006F39FB">
              <w:rPr>
                <w:rFonts w:eastAsia="SimSun" w:cs="Arial"/>
                <w:szCs w:val="18"/>
                <w:lang w:eastAsia="zh-CN"/>
              </w:rPr>
              <w:t>Type D</w:t>
            </w:r>
          </w:p>
        </w:tc>
      </w:tr>
      <w:tr w:rsidR="0028021E" w:rsidRPr="006F39FB" w14:paraId="6E881BA6" w14:textId="77777777" w:rsidTr="00C946D7">
        <w:trPr>
          <w:trHeight w:val="20"/>
        </w:trPr>
        <w:tc>
          <w:tcPr>
            <w:tcW w:w="0" w:type="auto"/>
            <w:gridSpan w:val="3"/>
            <w:shd w:val="clear" w:color="auto" w:fill="auto"/>
            <w:vAlign w:val="center"/>
            <w:hideMark/>
          </w:tcPr>
          <w:p w14:paraId="2E68A1EA"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Number of HARQ Processes</w:t>
            </w:r>
          </w:p>
        </w:tc>
        <w:tc>
          <w:tcPr>
            <w:tcW w:w="0" w:type="auto"/>
          </w:tcPr>
          <w:p w14:paraId="7F185E07"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64DC3272"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8</w:t>
            </w:r>
          </w:p>
        </w:tc>
      </w:tr>
      <w:tr w:rsidR="0028021E" w:rsidRPr="006F39FB" w14:paraId="30E4B34D" w14:textId="77777777" w:rsidTr="00C946D7">
        <w:trPr>
          <w:trHeight w:val="20"/>
        </w:trPr>
        <w:tc>
          <w:tcPr>
            <w:tcW w:w="0" w:type="auto"/>
            <w:gridSpan w:val="3"/>
            <w:shd w:val="clear" w:color="auto" w:fill="auto"/>
            <w:vAlign w:val="center"/>
            <w:hideMark/>
          </w:tcPr>
          <w:p w14:paraId="7699A025" w14:textId="77777777" w:rsidR="0028021E" w:rsidRPr="006F39FB" w:rsidRDefault="0028021E" w:rsidP="0028021E">
            <w:pPr>
              <w:keepNext/>
              <w:keepLines/>
              <w:spacing w:after="0"/>
              <w:rPr>
                <w:rFonts w:ascii="Arial" w:eastAsia="SimSun" w:hAnsi="Arial"/>
                <w:sz w:val="18"/>
                <w:lang w:val="en-US" w:eastAsia="zh-CN"/>
              </w:rPr>
            </w:pPr>
            <w:r w:rsidRPr="006F39FB">
              <w:rPr>
                <w:rFonts w:ascii="Arial" w:eastAsia="SimSun" w:hAnsi="Arial"/>
                <w:sz w:val="18"/>
                <w:lang w:eastAsia="zh-CN"/>
              </w:rPr>
              <w:t>The number of slots between PDSCH and corresponding HARQ-ACK information</w:t>
            </w:r>
          </w:p>
        </w:tc>
        <w:tc>
          <w:tcPr>
            <w:tcW w:w="0" w:type="auto"/>
          </w:tcPr>
          <w:p w14:paraId="7EA19A8E" w14:textId="77777777" w:rsidR="0028021E" w:rsidRPr="006F39FB" w:rsidRDefault="0028021E" w:rsidP="0028021E">
            <w:pPr>
              <w:pStyle w:val="TAC"/>
              <w:rPr>
                <w:rFonts w:eastAsia="SimSun"/>
                <w:lang w:val="en-US" w:eastAsia="zh-CN"/>
              </w:rPr>
            </w:pPr>
          </w:p>
        </w:tc>
        <w:tc>
          <w:tcPr>
            <w:tcW w:w="0" w:type="auto"/>
            <w:shd w:val="clear" w:color="auto" w:fill="auto"/>
            <w:vAlign w:val="center"/>
            <w:hideMark/>
          </w:tcPr>
          <w:p w14:paraId="18B3482D" w14:textId="77777777" w:rsidR="0028021E" w:rsidRPr="006F39FB" w:rsidRDefault="0028021E" w:rsidP="0028021E">
            <w:pPr>
              <w:pStyle w:val="TAC"/>
              <w:rPr>
                <w:rFonts w:eastAsia="SimSun" w:cs="Arial"/>
                <w:szCs w:val="18"/>
                <w:lang w:val="en-US" w:eastAsia="zh-CN"/>
              </w:rPr>
            </w:pPr>
            <w:r w:rsidRPr="006F39FB">
              <w:rPr>
                <w:rFonts w:eastAsia="SimSun" w:cs="Arial"/>
                <w:szCs w:val="18"/>
                <w:lang w:eastAsia="zh-CN"/>
              </w:rPr>
              <w:t>Specific to each TDD UL-DL pattern and as defined in Annex A.1.3</w:t>
            </w:r>
          </w:p>
        </w:tc>
      </w:tr>
      <w:tr w:rsidR="0028021E" w:rsidRPr="006F39FB" w14:paraId="463F8A3A" w14:textId="77777777" w:rsidTr="00C946D7">
        <w:trPr>
          <w:trHeight w:val="20"/>
        </w:trPr>
        <w:tc>
          <w:tcPr>
            <w:tcW w:w="0" w:type="auto"/>
            <w:gridSpan w:val="5"/>
            <w:shd w:val="clear" w:color="auto" w:fill="auto"/>
            <w:vAlign w:val="center"/>
          </w:tcPr>
          <w:p w14:paraId="50BF595A" w14:textId="77777777" w:rsidR="0028021E" w:rsidRPr="006F39FB" w:rsidRDefault="0028021E" w:rsidP="0028021E">
            <w:pPr>
              <w:pStyle w:val="TAN"/>
              <w:rPr>
                <w:rFonts w:eastAsia="SimSun"/>
                <w:lang w:eastAsia="zh-CN"/>
              </w:rPr>
            </w:pPr>
            <w:r w:rsidRPr="006F39FB">
              <w:rPr>
                <w:rFonts w:eastAsia="SimSun"/>
                <w:lang w:eastAsia="zh-CN"/>
              </w:rPr>
              <w:lastRenderedPageBreak/>
              <w:t>Note 1: For Test 1-1, SSB # (2k mod 8)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hint="eastAsia"/>
                <w:lang w:eastAsia="zh-CN"/>
              </w:rPr>
              <w:t xml:space="preserve"> </w:t>
            </w:r>
            <w:r w:rsidRPr="006F39FB">
              <w:rPr>
                <w:rFonts w:eastAsia="SimSun"/>
                <w:lang w:eastAsia="zh-CN"/>
              </w:rPr>
              <w:t>(</w:t>
            </w:r>
            <w:r w:rsidRPr="006F39FB">
              <w:rPr>
                <w:rFonts w:eastAsia="SimSun" w:cs="Arial"/>
                <w:lang w:eastAsia="zh-CN"/>
              </w:rPr>
              <w:t>i≠0</w:t>
            </w:r>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57D3BD5E" w14:textId="77777777" w:rsidR="0028021E" w:rsidRPr="006F39FB" w:rsidRDefault="00F5475C"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2k-2</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711499A9" w14:textId="77777777" w:rsidR="0028021E" w:rsidRPr="006F39FB" w:rsidRDefault="0028021E" w:rsidP="0028021E">
            <w:pPr>
              <w:pStyle w:val="TAN"/>
              <w:rPr>
                <w:rFonts w:eastAsia="SimSun"/>
                <w:lang w:eastAsia="zh-CN"/>
              </w:rPr>
            </w:pPr>
            <w:r w:rsidRPr="006F39FB">
              <w:rPr>
                <w:rFonts w:eastAsia="SimSun"/>
                <w:lang w:eastAsia="zh-CN"/>
              </w:rPr>
              <w:t>to slot#</w:t>
            </w:r>
          </w:p>
          <w:p w14:paraId="3E57D26B" w14:textId="77777777" w:rsidR="0028021E" w:rsidRPr="006F39FB" w:rsidRDefault="00F5475C" w:rsidP="0028021E">
            <w:pPr>
              <w:pStyle w:val="TAN"/>
              <w:rPr>
                <w:rFonts w:eastAsia="SimSun"/>
                <w:szCs w:val="18"/>
                <w:lang w:eastAsia="zh-CN"/>
              </w:rPr>
            </w:pPr>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d>
              <m:r>
                <m:rPr>
                  <m:sty m:val="p"/>
                </m:rPr>
                <w:rPr>
                  <w:rFonts w:ascii="Cambria Math" w:eastAsia="SimSun" w:hAnsi="Cambria Math"/>
                  <w:szCs w:val="18"/>
                </w:rPr>
                <m:t>,</m:t>
              </m:r>
              <m:r>
                <w:rPr>
                  <w:rFonts w:ascii="Cambria Math" w:eastAsia="SimSun" w:hAnsi="Cambria Math"/>
                  <w:lang w:eastAsia="zh-CN"/>
                </w:rPr>
                <m:t>k</m:t>
              </m:r>
              <m:r>
                <w:rPr>
                  <w:rFonts w:ascii="Cambria Math" w:eastAsia="SimSun" w:hAnsi="Cambria Math"/>
                  <w:lang w:eastAsia="zh-CN"/>
                </w:rPr>
                <m:t>=1,2,3</m:t>
              </m:r>
              <m:r>
                <m:rPr>
                  <m:sty m:val="p"/>
                </m:rPr>
                <w:rPr>
                  <w:rFonts w:ascii="Cambria Math" w:eastAsia="SimSun" w:hAnsi="Cambria Math" w:hint="eastAsia"/>
                  <w:lang w:eastAsia="zh-CN"/>
                </w:rPr>
                <m:t>…</m:t>
              </m:r>
            </m:oMath>
            <w:r w:rsidR="0028021E" w:rsidRPr="006F39FB">
              <w:rPr>
                <w:rFonts w:eastAsia="SimSun" w:hint="eastAsia"/>
                <w:szCs w:val="18"/>
                <w:lang w:eastAsia="zh-CN"/>
              </w:rPr>
              <w:t>,</w:t>
            </w:r>
          </w:p>
          <w:p w14:paraId="4A302D9C" w14:textId="77777777" w:rsidR="0028021E" w:rsidRPr="006F39FB" w:rsidRDefault="0028021E" w:rsidP="0028021E">
            <w:pPr>
              <w:pStyle w:val="TAN"/>
              <w:rPr>
                <w:rFonts w:eastAsia="SimSun"/>
                <w:lang w:eastAsia="zh-CN"/>
              </w:rPr>
            </w:pPr>
            <w:r w:rsidRPr="006F39FB">
              <w:rPr>
                <w:rFonts w:eastAsia="SimSun"/>
                <w:lang w:eastAsia="zh-CN"/>
              </w:rPr>
              <w:t>PDCCH and PDSCH associated with TCI # ((k mod 4)+8) is transmitted by k</w:t>
            </w:r>
            <w:r w:rsidRPr="006F39FB">
              <w:rPr>
                <w:rFonts w:eastAsia="SimSun"/>
                <w:vertAlign w:val="superscript"/>
                <w:lang w:eastAsia="zh-CN"/>
              </w:rPr>
              <w:t>th</w:t>
            </w:r>
            <w:r w:rsidRPr="006F39FB">
              <w:rPr>
                <w:rFonts w:eastAsia="SimSun"/>
                <w:lang w:eastAsia="zh-CN"/>
              </w:rPr>
              <w:t xml:space="preserve"> RRH from slot#</w:t>
            </w:r>
          </w:p>
          <w:p w14:paraId="3552923D" w14:textId="77777777" w:rsidR="0028021E" w:rsidRPr="006F39FB" w:rsidRDefault="00F5475C" w:rsidP="0028021E">
            <w:pPr>
              <w:pStyle w:val="TAN"/>
              <w:rPr>
                <w:rFonts w:eastAsia="SimSun"/>
                <w:lang w:eastAsia="zh-CN"/>
              </w:rPr>
            </w:pPr>
            <m:oMathPara>
              <m:oMath>
                <m:d>
                  <m:dPr>
                    <m:begChr m:val="["/>
                    <m:endChr m:val="]"/>
                    <m:ctrlPr>
                      <w:rPr>
                        <w:rFonts w:ascii="Cambria Math" w:eastAsia="SimSun" w:hAnsi="Cambria Math"/>
                        <w:i/>
                        <w:szCs w:val="18"/>
                      </w:rPr>
                    </m:ctrlPr>
                  </m:dPr>
                  <m:e>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r>
                      <w:rPr>
                        <w:rFonts w:ascii="Cambria Math" w:eastAsia="SimSun" w:hAnsi="Cambria Math"/>
                        <w:szCs w:val="18"/>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ctrlPr>
                      <w:rPr>
                        <w:rFonts w:ascii="Cambria Math" w:eastAsia="SimSun" w:hAnsi="Cambria Math"/>
                        <w:i/>
                        <w:lang w:eastAsia="zh-CN"/>
                      </w:rPr>
                    </m:ctrlPr>
                  </m:e>
                </m:d>
                <m:r>
                  <m:rPr>
                    <m:sty m:val="p"/>
                  </m:rP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=0,1,2</m:t>
                </m:r>
                <m:r>
                  <m:rPr>
                    <m:sty m:val="p"/>
                  </m:rPr>
                  <w:rPr>
                    <w:rFonts w:ascii="Cambria Math" w:eastAsia="SimSun" w:hAnsi="Cambria Math" w:hint="eastAsia"/>
                    <w:lang w:eastAsia="zh-CN"/>
                  </w:rPr>
                  <m:t>…</m:t>
                </m:r>
              </m:oMath>
            </m:oMathPara>
          </w:p>
          <w:p w14:paraId="3BC0FC76" w14:textId="77777777" w:rsidR="0028021E" w:rsidRPr="006F39FB" w:rsidRDefault="0028021E" w:rsidP="0028021E">
            <w:pPr>
              <w:pStyle w:val="TAN"/>
              <w:rPr>
                <w:rFonts w:eastAsia="SimSun"/>
                <w:lang w:eastAsia="zh-CN"/>
              </w:rPr>
            </w:pPr>
            <w:r w:rsidRPr="006F39FB">
              <w:rPr>
                <w:rFonts w:eastAsia="SimSun"/>
                <w:lang w:eastAsia="zh-CN"/>
              </w:rPr>
              <w:t>to slot#</w:t>
            </w:r>
          </w:p>
          <w:p w14:paraId="75A20D96" w14:textId="77777777" w:rsidR="0028021E" w:rsidRPr="006F39FB" w:rsidRDefault="0028021E" w:rsidP="0028021E">
            <w:pPr>
              <w:pStyle w:val="TAN"/>
              <w:rPr>
                <w:rFonts w:eastAsia="SimSun"/>
                <w:szCs w:val="18"/>
                <w:lang w:eastAsia="zh-CN"/>
              </w:rPr>
            </w:pPr>
            <m:oMath>
              <m:r>
                <w:rPr>
                  <w:rFonts w:ascii="Cambria Math" w:eastAsia="SimSun" w:hAnsi="Cambria Math"/>
                  <w:szCs w:val="18"/>
                </w:rPr>
                <m:t>[2</m:t>
              </m:r>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m:t>
              </m:r>
              <m:r>
                <w:rPr>
                  <w:rFonts w:ascii="Cambria Math" w:eastAsia="SimSun" w:hAnsi="Cambria Math"/>
                  <w:lang w:eastAsia="zh-CN"/>
                </w:rPr>
                <m:t>k=0,1,2</m:t>
              </m:r>
              <m:r>
                <m:rPr>
                  <m:sty m:val="p"/>
                </m:rPr>
                <w:rPr>
                  <w:rFonts w:ascii="Cambria Math" w:eastAsia="SimSun" w:hAnsi="Cambria Math" w:hint="eastAsia"/>
                  <w:lang w:eastAsia="zh-CN"/>
                </w:rPr>
                <m:t>…</m:t>
              </m:r>
            </m:oMath>
            <w:r w:rsidRPr="006F39FB">
              <w:rPr>
                <w:rFonts w:eastAsia="SimSun" w:hint="eastAsia"/>
                <w:szCs w:val="18"/>
                <w:lang w:eastAsia="zh-CN"/>
              </w:rPr>
              <w:t>,</w:t>
            </w:r>
          </w:p>
          <w:p w14:paraId="64F021B6" w14:textId="0267B0A6" w:rsidR="0028021E" w:rsidRDefault="0028021E" w:rsidP="0028021E">
            <w:pPr>
              <w:pStyle w:val="TAN"/>
              <w:rPr>
                <w:rFonts w:eastAsia="SimSun"/>
                <w:szCs w:val="18"/>
                <w:lang w:eastAsia="zh-CN"/>
              </w:rPr>
            </w:pPr>
            <w:r w:rsidRPr="006F39FB">
              <w:rPr>
                <w:rFonts w:eastAsia="SimSun"/>
                <w:lang w:eastAsia="zh-CN"/>
              </w:rPr>
              <w:t xml:space="preserve">where k is the RRH number, n = 28800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firstSSB</m:t>
                  </m:r>
                </m:sub>
              </m:sSub>
            </m:oMath>
            <w:r w:rsidRPr="006F39FB">
              <w:rPr>
                <w:rFonts w:eastAsia="SimSun" w:hint="eastAsia"/>
                <w:lang w:eastAsia="zh-CN"/>
              </w:rPr>
              <w:t xml:space="preserve"> </w:t>
            </w:r>
            <w:r w:rsidRPr="006F39FB">
              <w:rPr>
                <w:rFonts w:eastAsia="SimSun"/>
                <w:lang w:eastAsia="zh-CN"/>
              </w:rPr>
              <w:t xml:space="preserve">= 132 is the number of slots to first SSB transmission occasion after MAC CE command is decoded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SSB proc</m:t>
                  </m:r>
                </m:sub>
              </m:sSub>
            </m:oMath>
            <w:r w:rsidRPr="006F39FB">
              <w:rPr>
                <w:rFonts w:eastAsia="SimSun"/>
                <w:lang w:eastAsia="zh-CN"/>
              </w:rPr>
              <w:t xml:space="preserve">= 16 is the number of slots for SSB processing,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firstTRSafterSSB</m:t>
                  </m:r>
                </m:sub>
              </m:sSub>
            </m:oMath>
            <w:r w:rsidRPr="006F39FB">
              <w:rPr>
                <w:rFonts w:eastAsia="SimSun" w:hint="eastAsia"/>
                <w:lang w:eastAsia="zh-CN"/>
              </w:rPr>
              <w:t xml:space="preserve"> </w:t>
            </w:r>
            <w:r w:rsidRPr="006F39FB">
              <w:rPr>
                <w:rFonts w:eastAsia="SimSun"/>
                <w:lang w:eastAsia="zh-CN"/>
              </w:rPr>
              <w:t xml:space="preserve">= 66 is the number of slots to first TRS transmission occasion after first SSB is processed by the UE,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TRSproc</m:t>
                  </m:r>
                </m:sub>
              </m:sSub>
            </m:oMath>
            <w:r w:rsidRPr="006F39FB">
              <w:rPr>
                <w:rFonts w:eastAsia="SimSun"/>
                <w:lang w:eastAsia="zh-CN"/>
              </w:rPr>
              <w:t xml:space="preserve">= 16 is the number of slots for TRS processing. </w:t>
            </w:r>
            <w:r w:rsidRPr="006F39FB">
              <w:rPr>
                <w:rFonts w:eastAsia="SimSun"/>
                <w:szCs w:val="18"/>
                <w:lang w:eastAsia="zh-CN"/>
              </w:rPr>
              <w:t>PDCCH and PDSCH are DTXed in other slots in which throughput statistics are not considered.</w:t>
            </w:r>
          </w:p>
          <w:p w14:paraId="5EF07398" w14:textId="77777777" w:rsidR="0028021E" w:rsidRPr="006F39FB" w:rsidRDefault="0028021E" w:rsidP="0028021E">
            <w:pPr>
              <w:pStyle w:val="TAN"/>
              <w:rPr>
                <w:rFonts w:eastAsia="SimSun"/>
                <w:lang w:eastAsia="zh-CN"/>
              </w:rPr>
            </w:pPr>
          </w:p>
          <w:p w14:paraId="6B4A2472" w14:textId="77777777" w:rsidR="0028021E" w:rsidRPr="006F39FB" w:rsidRDefault="0028021E" w:rsidP="0028021E">
            <w:pPr>
              <w:pStyle w:val="TAN"/>
              <w:rPr>
                <w:rFonts w:eastAsia="SimSun"/>
                <w:lang w:eastAsia="zh-CN"/>
              </w:rPr>
            </w:pPr>
            <w:r w:rsidRPr="006F39FB">
              <w:rPr>
                <w:rFonts w:eastAsia="SimSun"/>
                <w:lang w:eastAsia="zh-CN"/>
              </w:rPr>
              <w:t>For Test 1-2, SSB # (k mod 4) ,</w:t>
            </w:r>
            <w:r w:rsidRPr="006F39FB">
              <w:rPr>
                <w:rFonts w:eastAsia="SimSun"/>
              </w:rPr>
              <w:t xml:space="preserve"> </w:t>
            </w:r>
            <w:r w:rsidRPr="006F39FB">
              <w:rPr>
                <w:rFonts w:eastAsia="SimSun"/>
                <w:lang w:eastAsia="zh-CN"/>
              </w:rPr>
              <w:t>CSI-RS (for tracking) resource set # ((k mod 4)+1), CSI-RS (for CSI acquisition) resource set # ((k mod 4) + 5) and</w:t>
            </w:r>
            <w:r w:rsidRPr="006F39FB">
              <w:t xml:space="preserve"> </w:t>
            </w:r>
            <w:r w:rsidRPr="006F39FB">
              <w:rPr>
                <w:rFonts w:eastAsia="SimSun"/>
                <w:lang w:eastAsia="zh-CN"/>
              </w:rPr>
              <w:t>CSI-RS (for beam refinement) resource set # ((k mod 4) + 9) are transmitted by k</w:t>
            </w:r>
            <w:r w:rsidRPr="006F39FB">
              <w:rPr>
                <w:rFonts w:eastAsia="SimSun"/>
                <w:vertAlign w:val="superscript"/>
                <w:lang w:eastAsia="zh-CN"/>
              </w:rPr>
              <w:t>th</w:t>
            </w:r>
            <w:r w:rsidRPr="006F39FB">
              <w:rPr>
                <w:rFonts w:eastAsia="SimSun"/>
                <w:lang w:eastAsia="zh-CN"/>
              </w:rPr>
              <w:t xml:space="preserve"> RRH.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i,n</m:t>
                  </m:r>
                </m:e>
              </m:d>
              <m:r>
                <m:rPr>
                  <m:sty m:val="p"/>
                </m:rPr>
                <w:rPr>
                  <w:rFonts w:ascii="Cambria Math" w:eastAsia="SimSun" w:hAnsi="Cambria Math"/>
                  <w:lang w:eastAsia="zh-CN"/>
                </w:rPr>
                <m:t>=0</m:t>
              </m:r>
            </m:oMath>
            <w:r w:rsidRPr="006F39FB">
              <w:rPr>
                <w:rFonts w:eastAsia="SimSun"/>
                <w:lang w:eastAsia="zh-CN"/>
              </w:rPr>
              <w:t>. PDCCH and PDSCH associated with TCI # (k mod 4) is transmitted by k</w:t>
            </w:r>
            <w:r w:rsidRPr="006F39FB">
              <w:rPr>
                <w:rFonts w:eastAsia="SimSun"/>
                <w:vertAlign w:val="superscript"/>
                <w:lang w:eastAsia="zh-CN"/>
              </w:rPr>
              <w:t>th</w:t>
            </w:r>
            <w:r w:rsidRPr="006F39FB">
              <w:rPr>
                <w:rFonts w:eastAsia="SimSun"/>
                <w:lang w:eastAsia="zh-CN"/>
              </w:rPr>
              <w:t xml:space="preserve"> RRH from slot#</w:t>
            </w:r>
          </w:p>
          <w:p w14:paraId="166527BF" w14:textId="77777777" w:rsidR="0028021E" w:rsidRPr="006F39FB" w:rsidRDefault="00F5475C" w:rsidP="0028021E">
            <w:pPr>
              <w:pStyle w:val="TAN"/>
              <w:rPr>
                <w:rFonts w:eastAsia="SimSun"/>
                <w:lang w:eastAsia="zh-CN"/>
              </w:rPr>
            </w:pPr>
            <m:oMathPara>
              <m:oMath>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i/>
                            <w:lang w:eastAsia="zh-CN"/>
                          </w:rPr>
                        </m:ctrlPr>
                      </m:mPr>
                      <m:mr>
                        <m:e>
                          <m:r>
                            <w:rPr>
                              <w:rFonts w:ascii="Cambria Math" w:eastAsia="SimSun" w:hAnsi="Cambria Math"/>
                              <w:lang w:eastAsia="zh-CN"/>
                            </w:rPr>
                            <m:t>0</m:t>
                          </m:r>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=1</m:t>
                          </m:r>
                        </m:e>
                      </m:mr>
                      <m:mr>
                        <m:e>
                          <m:d>
                            <m:dPr>
                              <m:ctrlPr>
                                <w:rPr>
                                  <w:rFonts w:ascii="Cambria Math" w:eastAsia="SimSun" w:hAnsi="Cambria Math"/>
                                  <w:szCs w:val="18"/>
                                </w:rPr>
                              </m:ctrlPr>
                            </m:dPr>
                            <m:e>
                              <m:r>
                                <m:rPr>
                                  <m:sty m:val="p"/>
                                </m:rPr>
                                <w:rPr>
                                  <w:rFonts w:ascii="Cambria Math" w:eastAsia="SimSun" w:hAnsi="Cambria Math"/>
                                  <w:lang w:eastAsia="zh-CN"/>
                                </w:rPr>
                                <m:t>k-1</m:t>
                              </m:r>
                            </m:e>
                          </m:d>
                          <m:r>
                            <m:rPr>
                              <m:sty m:val="p"/>
                            </m:rPr>
                            <w:rPr>
                              <w:rFonts w:ascii="Cambria Math" w:eastAsia="SimSun" w:hAnsi="Cambria Math"/>
                              <w:lang w:eastAsia="zh-CN"/>
                            </w:rPr>
                            <m:t>n+2+</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e>
                        <m:e>
                          <m:r>
                            <w:rPr>
                              <w:rFonts w:ascii="Cambria Math" w:eastAsia="SimSun" w:hAnsi="Cambria Math"/>
                              <w:lang w:eastAsia="zh-CN"/>
                            </w:rPr>
                            <m:t>,</m:t>
                          </m:r>
                          <m:r>
                            <w:rPr>
                              <w:rFonts w:ascii="Cambria Math" w:eastAsia="SimSun" w:hAnsi="Cambria Math"/>
                              <w:lang w:eastAsia="zh-CN"/>
                            </w:rPr>
                            <m:t>k</m:t>
                          </m:r>
                          <m:r>
                            <w:rPr>
                              <w:rFonts w:ascii="Cambria Math" w:eastAsia="SimSun" w:hAnsi="Cambria Math"/>
                              <w:lang w:eastAsia="zh-CN"/>
                            </w:rPr>
                            <m:t>=2,3,4</m:t>
                          </m:r>
                          <m:r>
                            <m:rPr>
                              <m:sty m:val="p"/>
                            </m:rPr>
                            <w:rPr>
                              <w:rFonts w:ascii="Cambria Math" w:eastAsia="SimSun" w:hAnsi="Cambria Math" w:hint="eastAsia"/>
                              <w:lang w:eastAsia="zh-CN"/>
                            </w:rPr>
                            <m:t>…</m:t>
                          </m:r>
                        </m:e>
                      </m:mr>
                    </m:m>
                  </m:e>
                </m:d>
              </m:oMath>
            </m:oMathPara>
          </w:p>
          <w:p w14:paraId="41B28774" w14:textId="77777777" w:rsidR="0028021E" w:rsidRPr="006F39FB" w:rsidRDefault="0028021E" w:rsidP="0028021E">
            <w:pPr>
              <w:pStyle w:val="TAN"/>
              <w:rPr>
                <w:rFonts w:eastAsia="SimSun"/>
                <w:lang w:eastAsia="zh-CN"/>
              </w:rPr>
            </w:pPr>
            <w:r w:rsidRPr="006F39FB">
              <w:rPr>
                <w:rFonts w:eastAsia="SimSun"/>
                <w:lang w:eastAsia="zh-CN"/>
              </w:rPr>
              <w:t>to slot#</w:t>
            </w:r>
          </w:p>
          <w:p w14:paraId="79034866" w14:textId="09219EC0" w:rsidR="0028021E" w:rsidRPr="006F39FB" w:rsidRDefault="0028021E" w:rsidP="0028021E">
            <w:pPr>
              <w:pStyle w:val="TAN"/>
              <w:rPr>
                <w:rFonts w:eastAsia="SimSun"/>
                <w:lang w:eastAsia="zh-CN"/>
              </w:rPr>
            </w:pPr>
            <m:oMathPara>
              <m:oMath>
                <m:r>
                  <m:rPr>
                    <m:sty m:val="p"/>
                  </m:rPr>
                  <w:rPr>
                    <w:rFonts w:ascii="Cambria Math" w:eastAsia="SimSun" w:hAnsi="Cambria Math"/>
                    <w:lang w:eastAsia="zh-CN"/>
                  </w:rPr>
                  <m:t>[k * 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szCs w:val="18"/>
                  </w:rPr>
                  <m:t xml:space="preserve">], </m:t>
                </m:r>
                <m:r>
                  <w:rPr>
                    <w:rFonts w:ascii="Cambria Math" w:eastAsia="SimSun" w:hAnsi="Cambria Math"/>
                    <w:lang w:eastAsia="zh-CN"/>
                  </w:rPr>
                  <m:t>k=1,2,3</m:t>
                </m:r>
                <m:r>
                  <m:rPr>
                    <m:sty m:val="p"/>
                  </m:rPr>
                  <w:rPr>
                    <w:rFonts w:ascii="Cambria Math" w:eastAsia="SimSun" w:hAnsi="Cambria Math" w:hint="eastAsia"/>
                    <w:lang w:eastAsia="zh-CN"/>
                  </w:rPr>
                  <m:t>…</m:t>
                </m:r>
                <m:r>
                  <m:rPr>
                    <m:sty m:val="p"/>
                  </m:rPr>
                  <w:rPr>
                    <w:rFonts w:ascii="Cambria Math" w:eastAsia="SimSun" w:hAnsi="Cambria Math"/>
                    <w:lang w:eastAsia="zh-CN"/>
                  </w:rPr>
                  <m:t>,</m:t>
                </m:r>
              </m:oMath>
            </m:oMathPara>
          </w:p>
          <w:p w14:paraId="0DFD7A67" w14:textId="77777777" w:rsidR="0028021E" w:rsidRPr="006F39FB" w:rsidRDefault="0028021E" w:rsidP="0028021E">
            <w:pPr>
              <w:pStyle w:val="TAN"/>
              <w:rPr>
                <w:rFonts w:eastAsia="SimSun"/>
                <w:lang w:eastAsia="zh-CN"/>
              </w:rPr>
            </w:pPr>
            <w:r w:rsidRPr="006F39FB">
              <w:rPr>
                <w:rFonts w:eastAsia="SimSun"/>
                <w:lang w:eastAsia="zh-CN"/>
              </w:rPr>
              <w:t xml:space="preserve">where k is the RRH number, n = 57600 is half of the number of slots between two RRH, </w:t>
            </w:r>
            <w:bookmarkStart w:id="2480" w:name="_Hlk92190133"/>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bookmarkEnd w:id="2480"/>
            <w:r w:rsidRPr="006F39FB">
              <w:rPr>
                <w:rFonts w:eastAsia="SimSun" w:hint="eastAsia"/>
                <w:szCs w:val="18"/>
                <w:lang w:eastAsia="zh-CN"/>
              </w:rPr>
              <w:t xml:space="preserve"> </w:t>
            </w:r>
            <w:r w:rsidRPr="006F39FB">
              <w:rPr>
                <w:rFonts w:eastAsia="SimSun"/>
                <w:szCs w:val="18"/>
                <w:lang w:eastAsia="zh-CN"/>
              </w:rPr>
              <w:t>= 4</w:t>
            </w:r>
            <w:r w:rsidRPr="006F39FB">
              <w:rPr>
                <w:rFonts w:eastAsia="SimSun" w:hint="eastAsia"/>
                <w:szCs w:val="18"/>
                <w:lang w:eastAsia="zh-CN"/>
              </w:rPr>
              <w:t xml:space="preserve"> </w:t>
            </w:r>
            <w:r w:rsidRPr="006F39FB">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6F39FB">
              <w:rPr>
                <w:rFonts w:eastAsia="SimSun"/>
                <w:lang w:eastAsia="zh-CN"/>
              </w:rPr>
              <w:t xml:space="preserve">  = 24 is the number of slots for MAC CE processing.</w:t>
            </w:r>
            <w:r w:rsidRPr="006F39FB">
              <w:t xml:space="preserve"> </w:t>
            </w:r>
            <w:r w:rsidRPr="006F39FB">
              <w:rPr>
                <w:rFonts w:eastAsia="SimSun"/>
                <w:lang w:eastAsia="zh-CN"/>
              </w:rPr>
              <w:t>PDCCH and PDSCH are DTXed in other slots in which throughput statistics are not considered.</w:t>
            </w:r>
          </w:p>
          <w:p w14:paraId="504D72F2" w14:textId="77777777" w:rsidR="0028021E" w:rsidRPr="006F39FB" w:rsidRDefault="0028021E" w:rsidP="0028021E">
            <w:pPr>
              <w:pStyle w:val="TAN"/>
              <w:rPr>
                <w:rFonts w:eastAsia="SimSun"/>
                <w:lang w:eastAsia="zh-CN"/>
              </w:rPr>
            </w:pPr>
            <w:r w:rsidRPr="006F39FB">
              <w:rPr>
                <w:rFonts w:eastAsia="SimSun" w:hint="eastAsia"/>
                <w:lang w:eastAsia="zh-CN"/>
              </w:rPr>
              <w:t>N</w:t>
            </w:r>
            <w:r w:rsidRPr="006F39FB">
              <w:rPr>
                <w:rFonts w:eastAsia="SimSun"/>
                <w:lang w:eastAsia="zh-CN"/>
              </w:rPr>
              <w:t>ote 2: Only configured for Test 1-1.</w:t>
            </w:r>
          </w:p>
        </w:tc>
      </w:tr>
    </w:tbl>
    <w:p w14:paraId="0EA6A485" w14:textId="77777777" w:rsidR="00E66045" w:rsidRPr="006F39FB" w:rsidRDefault="00E66045" w:rsidP="00A124DF">
      <w:pPr>
        <w:rPr>
          <w:rFonts w:eastAsia="SimSun"/>
          <w:lang w:eastAsia="zh-CN"/>
        </w:rPr>
      </w:pPr>
    </w:p>
    <w:p w14:paraId="5DF73D33" w14:textId="77777777" w:rsidR="00973733" w:rsidRPr="004F7A3F" w:rsidRDefault="00973733" w:rsidP="00973733">
      <w:pPr>
        <w:keepNext/>
        <w:keepLines/>
        <w:spacing w:before="60"/>
        <w:jc w:val="center"/>
        <w:rPr>
          <w:rFonts w:ascii="Arial" w:eastAsia="SimSun" w:hAnsi="Arial"/>
          <w:b/>
        </w:rPr>
      </w:pPr>
      <w:bookmarkStart w:id="2481" w:name="_Toc61121035"/>
      <w:bookmarkStart w:id="2482" w:name="_Toc67918221"/>
      <w:bookmarkStart w:id="2483" w:name="_Toc76298265"/>
      <w:bookmarkStart w:id="2484" w:name="_Toc76572277"/>
      <w:bookmarkStart w:id="2485" w:name="_Toc76652144"/>
      <w:bookmarkStart w:id="2486" w:name="_Toc76652982"/>
      <w:bookmarkStart w:id="2487" w:name="_Toc83742255"/>
      <w:bookmarkStart w:id="2488" w:name="_Toc91440745"/>
      <w:bookmarkStart w:id="2489" w:name="_Toc98849535"/>
      <w:bookmarkStart w:id="2490" w:name="_Toc106543389"/>
      <w:bookmarkStart w:id="2491" w:name="_Toc106737487"/>
      <w:bookmarkStart w:id="2492" w:name="_Toc107233254"/>
      <w:bookmarkStart w:id="2493" w:name="_Toc107234869"/>
      <w:bookmarkStart w:id="2494" w:name="_Toc107419839"/>
      <w:bookmarkStart w:id="2495" w:name="_Toc107477135"/>
      <w:r w:rsidRPr="004F7A3F">
        <w:rPr>
          <w:rFonts w:ascii="Arial" w:eastAsia="SimSun"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CC27C7" w:rsidRPr="004F7A3F" w14:paraId="5C0774CC" w14:textId="77777777" w:rsidTr="00CC27C7">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0F3A39E"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8D949"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14AD2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B43464D" w14:textId="77777777" w:rsidR="00CC27C7" w:rsidRPr="004F7A3F" w:rsidRDefault="00CC27C7" w:rsidP="00CC27C7">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40EE2CA9" w14:textId="642CEC42" w:rsidR="00CC27C7" w:rsidRPr="004F7A3F" w:rsidRDefault="00CC27C7" w:rsidP="00CC27C7">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EECB3FD" w14:textId="3102511A"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9C1DDB4"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6338B3"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8323F6" w14:textId="77777777" w:rsidR="00CC27C7" w:rsidRPr="004F7A3F" w:rsidRDefault="00CC27C7" w:rsidP="00CC27C7">
            <w:pPr>
              <w:keepNext/>
              <w:keepLines/>
              <w:spacing w:after="0"/>
              <w:jc w:val="center"/>
              <w:rPr>
                <w:rFonts w:ascii="Arial" w:eastAsia="SimSun" w:hAnsi="Arial"/>
                <w:b/>
                <w:sz w:val="18"/>
              </w:rPr>
            </w:pPr>
            <w:r w:rsidRPr="004F7A3F">
              <w:rPr>
                <w:rFonts w:ascii="Arial" w:eastAsia="SimSun" w:hAnsi="Arial"/>
                <w:b/>
                <w:sz w:val="18"/>
              </w:rPr>
              <w:t>Reference value</w:t>
            </w:r>
          </w:p>
        </w:tc>
      </w:tr>
      <w:tr w:rsidR="00CC27C7" w:rsidRPr="004F7A3F" w14:paraId="756A661D" w14:textId="77777777" w:rsidTr="00CC27C7">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18AD8C" w14:textId="77777777" w:rsidR="00CC27C7" w:rsidRPr="004F7A3F" w:rsidRDefault="00CC27C7" w:rsidP="00702FE6">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69BDE"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65C7A" w14:textId="77777777" w:rsidR="00CC27C7" w:rsidRPr="004F7A3F" w:rsidRDefault="00CC27C7" w:rsidP="00702FE6">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A370" w14:textId="77777777" w:rsidR="00CC27C7" w:rsidRPr="004F7A3F" w:rsidRDefault="00CC27C7" w:rsidP="00702FE6">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465E48A5" w14:textId="77777777" w:rsidR="00CC27C7" w:rsidRPr="004F7A3F" w:rsidRDefault="00CC27C7" w:rsidP="00702FE6">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8E7D6" w14:textId="0C341D8C" w:rsidR="00CC27C7" w:rsidRPr="004F7A3F" w:rsidRDefault="00CC27C7" w:rsidP="00702FE6">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7EC2E903" w14:textId="77777777" w:rsidR="00CC27C7" w:rsidRPr="004F7A3F" w:rsidRDefault="00CC27C7" w:rsidP="00702FE6">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203FD" w14:textId="77777777" w:rsidR="00CC27C7" w:rsidRPr="004F7A3F" w:rsidRDefault="00CC27C7" w:rsidP="00702FE6">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FC9F7"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C3E665" w14:textId="77777777" w:rsidR="00CC27C7" w:rsidRPr="004F7A3F" w:rsidRDefault="00CC27C7" w:rsidP="00702FE6">
            <w:pPr>
              <w:keepNext/>
              <w:keepLines/>
              <w:spacing w:after="0"/>
              <w:jc w:val="center"/>
              <w:rPr>
                <w:rFonts w:ascii="Arial" w:eastAsia="SimSun" w:hAnsi="Arial"/>
                <w:b/>
                <w:sz w:val="18"/>
              </w:rPr>
            </w:pPr>
            <w:r w:rsidRPr="004F7A3F">
              <w:rPr>
                <w:rFonts w:ascii="Arial" w:eastAsia="SimSun" w:hAnsi="Arial"/>
                <w:b/>
                <w:sz w:val="18"/>
              </w:rPr>
              <w:t>SNR (dB)</w:t>
            </w:r>
          </w:p>
        </w:tc>
      </w:tr>
      <w:tr w:rsidR="00CC27C7" w:rsidRPr="004F7A3F" w14:paraId="341A3BA2"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DC53EF"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8CB2CB" w14:textId="18148191"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3EDB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B34266"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D5C0A25" w14:textId="21C9E8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1062" w14:textId="2A15B20B" w:rsidR="00CC27C7" w:rsidRPr="004F7A3F" w:rsidRDefault="00CC27C7" w:rsidP="00CC27C7">
            <w:pPr>
              <w:keepNext/>
              <w:keepLines/>
              <w:spacing w:after="0"/>
              <w:jc w:val="center"/>
              <w:rPr>
                <w:rFonts w:ascii="Arial" w:eastAsia="SimSun" w:hAnsi="Arial"/>
                <w:sz w:val="18"/>
                <w:highlight w:val="yellow"/>
              </w:rPr>
            </w:pPr>
            <w:r w:rsidRPr="004F7A3F">
              <w:rPr>
                <w:rFonts w:ascii="Arial" w:eastAsia="SimSun"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30C4475"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B39EF"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A6237"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68A08" w14:textId="619756CA"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CC27C7" w:rsidRPr="004F7A3F" w14:paraId="7499846F" w14:textId="77777777" w:rsidTr="00CC27C7">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6E90D0"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B66908" w14:textId="670E69D5"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E84049"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6E4F8"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1C656C26" w14:textId="59E53565" w:rsidR="00CC27C7" w:rsidRPr="004F7A3F" w:rsidRDefault="00CC27C7" w:rsidP="00CC27C7">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BADDA2" w14:textId="6EFDDF1E" w:rsidR="00CC27C7" w:rsidRPr="00953490" w:rsidRDefault="00CC27C7" w:rsidP="00CC27C7">
            <w:pPr>
              <w:keepNext/>
              <w:keepLines/>
              <w:spacing w:after="0"/>
              <w:jc w:val="center"/>
              <w:rPr>
                <w:rFonts w:ascii="Arial" w:eastAsia="SimSun" w:hAnsi="Arial"/>
                <w:sz w:val="18"/>
                <w:highlight w:val="yellow"/>
                <w:lang w:val="fr-FR"/>
              </w:rPr>
            </w:pPr>
            <w:r w:rsidRPr="00953490">
              <w:rPr>
                <w:rFonts w:ascii="Arial" w:eastAsia="SimSun" w:hAnsi="Arial"/>
                <w:sz w:val="18"/>
                <w:lang w:val="fr-FR"/>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AD54AAC" w14:textId="77777777"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E7284"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9BF71D" w14:textId="77777777" w:rsidR="00CC27C7" w:rsidRPr="004F7A3F" w:rsidRDefault="00CC27C7" w:rsidP="00CC27C7">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3E01D" w14:textId="050A50E8" w:rsidR="00CC27C7" w:rsidRPr="004F7A3F" w:rsidRDefault="00CC27C7" w:rsidP="00CC27C7">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407A969A" w14:textId="77777777" w:rsidR="00973733" w:rsidRPr="00B401F6" w:rsidRDefault="00973733" w:rsidP="00973733">
      <w:pPr>
        <w:rPr>
          <w:noProof/>
          <w:lang w:eastAsia="zh-CN"/>
        </w:rPr>
      </w:pPr>
    </w:p>
    <w:p w14:paraId="05FFAE8E" w14:textId="77777777" w:rsidR="00E623E6" w:rsidRPr="00DB033E" w:rsidRDefault="00E623E6" w:rsidP="00FB27FE">
      <w:pPr>
        <w:pStyle w:val="Heading2"/>
        <w:rPr>
          <w:rFonts w:eastAsiaTheme="minorEastAsia"/>
          <w:lang w:eastAsia="zh-CN"/>
        </w:rPr>
      </w:pPr>
      <w:bookmarkStart w:id="2496" w:name="_Toc114565992"/>
      <w:bookmarkStart w:id="2497" w:name="_Toc123936304"/>
      <w:bookmarkStart w:id="2498" w:name="_Toc124377319"/>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ab/>
      </w:r>
      <w:r w:rsidRPr="00DB033E">
        <w:rPr>
          <w:rFonts w:eastAsiaTheme="minorEastAsia"/>
          <w:lang w:eastAsia="zh-CN"/>
        </w:rPr>
        <w:t>PDSCH demodulation requirements for CA</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CD824A0" w14:textId="77777777" w:rsidR="00E623E6" w:rsidRPr="00DB033E" w:rsidRDefault="00E623E6" w:rsidP="00E623E6">
      <w:pPr>
        <w:rPr>
          <w:rFonts w:eastAsia="SimSun"/>
        </w:rPr>
      </w:pPr>
      <w:r w:rsidRPr="00DB033E">
        <w:rPr>
          <w:rFonts w:eastAsia="SimSun"/>
        </w:rPr>
        <w:t xml:space="preserve">The parameters specified in </w:t>
      </w:r>
      <w:r w:rsidRPr="00DB033E">
        <w:rPr>
          <w:rFonts w:eastAsia="SimSun"/>
          <w:lang w:eastAsia="zh-CN"/>
        </w:rPr>
        <w:t>T</w:t>
      </w:r>
      <w:r w:rsidRPr="00DB033E">
        <w:rPr>
          <w:rFonts w:eastAsia="SimSun"/>
        </w:rPr>
        <w:t xml:space="preserve">able </w:t>
      </w:r>
      <w:r>
        <w:rPr>
          <w:rFonts w:eastAsia="SimSun"/>
        </w:rPr>
        <w:t>7</w:t>
      </w:r>
      <w:r w:rsidRPr="00DB033E">
        <w:rPr>
          <w:rFonts w:eastAsia="SimSun"/>
        </w:rPr>
        <w:t>.2-1 for PDSCH single carrier tests are reused for PDSCH CA test unless otherwise stated.</w:t>
      </w:r>
    </w:p>
    <w:p w14:paraId="4B01D9F4" w14:textId="77777777" w:rsidR="00E623E6" w:rsidRPr="00DB033E" w:rsidRDefault="00E623E6" w:rsidP="00FB27FE">
      <w:pPr>
        <w:pStyle w:val="Heading3"/>
        <w:rPr>
          <w:rFonts w:eastAsiaTheme="minorEastAsia"/>
          <w:lang w:eastAsia="zh-CN"/>
        </w:rPr>
      </w:pPr>
      <w:bookmarkStart w:id="2499" w:name="_Toc61121036"/>
      <w:bookmarkStart w:id="2500" w:name="_Toc67918222"/>
      <w:bookmarkStart w:id="2501" w:name="_Toc76298266"/>
      <w:bookmarkStart w:id="2502" w:name="_Toc76572278"/>
      <w:bookmarkStart w:id="2503" w:name="_Toc76652145"/>
      <w:bookmarkStart w:id="2504" w:name="_Toc76652983"/>
      <w:bookmarkStart w:id="2505" w:name="_Toc83742256"/>
      <w:bookmarkStart w:id="2506" w:name="_Toc91440746"/>
      <w:bookmarkStart w:id="2507" w:name="_Toc98849536"/>
      <w:bookmarkStart w:id="2508" w:name="_Toc106543390"/>
      <w:bookmarkStart w:id="2509" w:name="_Toc106737488"/>
      <w:bookmarkStart w:id="2510" w:name="_Toc107233255"/>
      <w:bookmarkStart w:id="2511" w:name="_Toc107234870"/>
      <w:bookmarkStart w:id="2512" w:name="_Toc107419840"/>
      <w:bookmarkStart w:id="2513" w:name="_Toc107477136"/>
      <w:bookmarkStart w:id="2514" w:name="_Toc114565993"/>
      <w:bookmarkStart w:id="2515" w:name="_Toc123936305"/>
      <w:bookmarkStart w:id="2516" w:name="_Toc124377320"/>
      <w:r>
        <w:rPr>
          <w:rFonts w:eastAsiaTheme="minorEastAsia"/>
        </w:rPr>
        <w:t>7</w:t>
      </w:r>
      <w:r w:rsidRPr="00DB033E">
        <w:rPr>
          <w:rFonts w:eastAsiaTheme="minorEastAsia"/>
        </w:rPr>
        <w:t>.</w:t>
      </w:r>
      <w:r w:rsidRPr="00DB033E">
        <w:rPr>
          <w:rFonts w:eastAsiaTheme="minorEastAsia" w:hint="eastAsia"/>
          <w:lang w:eastAsia="zh-CN"/>
        </w:rPr>
        <w:t>2</w:t>
      </w:r>
      <w:r w:rsidRPr="00DB033E">
        <w:rPr>
          <w:rFonts w:eastAsiaTheme="minorEastAsia"/>
          <w:lang w:eastAsia="zh-CN"/>
        </w:rPr>
        <w:t>A</w:t>
      </w:r>
      <w:r w:rsidRPr="00DB033E">
        <w:rPr>
          <w:rFonts w:eastAsiaTheme="minorEastAsia"/>
        </w:rPr>
        <w:t>.1</w:t>
      </w:r>
      <w:r w:rsidRPr="00DB033E">
        <w:rPr>
          <w:rFonts w:eastAsiaTheme="minorEastAsia" w:hint="eastAsia"/>
          <w:lang w:eastAsia="zh-CN"/>
        </w:rPr>
        <w:tab/>
      </w:r>
      <w:r w:rsidRPr="00DB033E">
        <w:rPr>
          <w:rFonts w:eastAsiaTheme="minorEastAsia" w:hint="eastAsia"/>
        </w:rPr>
        <w:t>1</w:t>
      </w:r>
      <w:r w:rsidRPr="00DB033E">
        <w:rPr>
          <w:rFonts w:eastAsiaTheme="minorEastAsia"/>
        </w:rPr>
        <w:t>RX requirements</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21133897" w14:textId="77777777" w:rsidR="00E623E6" w:rsidRPr="00DB033E" w:rsidRDefault="00E623E6" w:rsidP="00E623E6">
      <w:pPr>
        <w:rPr>
          <w:rFonts w:eastAsia="SimSun"/>
          <w:lang w:eastAsia="zh-CN"/>
        </w:rPr>
      </w:pPr>
      <w:r w:rsidRPr="00DB033E">
        <w:rPr>
          <w:rFonts w:eastAsia="SimSun" w:hint="eastAsia"/>
          <w:lang w:eastAsia="zh-CN"/>
        </w:rPr>
        <w:t>(Void)</w:t>
      </w:r>
    </w:p>
    <w:p w14:paraId="796EAF40" w14:textId="77777777" w:rsidR="00E623E6" w:rsidRPr="00DB033E" w:rsidRDefault="00E623E6" w:rsidP="00FB27FE">
      <w:pPr>
        <w:pStyle w:val="Heading3"/>
        <w:rPr>
          <w:rFonts w:eastAsiaTheme="minorEastAsia"/>
        </w:rPr>
      </w:pPr>
      <w:bookmarkStart w:id="2517" w:name="_Toc61121037"/>
      <w:bookmarkStart w:id="2518" w:name="_Toc67918223"/>
      <w:bookmarkStart w:id="2519" w:name="_Toc76298267"/>
      <w:bookmarkStart w:id="2520" w:name="_Toc76572279"/>
      <w:bookmarkStart w:id="2521" w:name="_Toc76652146"/>
      <w:bookmarkStart w:id="2522" w:name="_Toc76652984"/>
      <w:bookmarkStart w:id="2523" w:name="_Toc83742257"/>
      <w:bookmarkStart w:id="2524" w:name="_Toc91440747"/>
      <w:bookmarkStart w:id="2525" w:name="_Toc98849537"/>
      <w:bookmarkStart w:id="2526" w:name="_Toc106543391"/>
      <w:bookmarkStart w:id="2527" w:name="_Toc106737489"/>
      <w:bookmarkStart w:id="2528" w:name="_Toc107233256"/>
      <w:bookmarkStart w:id="2529" w:name="_Toc107234871"/>
      <w:bookmarkStart w:id="2530" w:name="_Toc107419841"/>
      <w:bookmarkStart w:id="2531" w:name="_Toc107477137"/>
      <w:bookmarkStart w:id="2532" w:name="_Toc114565994"/>
      <w:bookmarkStart w:id="2533" w:name="_Toc123936306"/>
      <w:bookmarkStart w:id="2534" w:name="_Toc124377321"/>
      <w:r>
        <w:rPr>
          <w:rFonts w:eastAsiaTheme="minorEastAsia"/>
        </w:rPr>
        <w:lastRenderedPageBreak/>
        <w:t>7</w:t>
      </w:r>
      <w:r w:rsidRPr="00DB033E">
        <w:rPr>
          <w:rFonts w:eastAsiaTheme="minorEastAsia"/>
        </w:rPr>
        <w:t>.</w:t>
      </w:r>
      <w:r w:rsidRPr="00DB033E">
        <w:rPr>
          <w:rFonts w:eastAsiaTheme="minorEastAsia" w:hint="eastAsia"/>
        </w:rPr>
        <w:t>2</w:t>
      </w:r>
      <w:r w:rsidRPr="00DB033E">
        <w:rPr>
          <w:rFonts w:eastAsiaTheme="minorEastAsia"/>
        </w:rPr>
        <w:t>A.</w:t>
      </w:r>
      <w:r w:rsidRPr="00DB033E">
        <w:rPr>
          <w:rFonts w:eastAsiaTheme="minorEastAsia" w:hint="eastAsia"/>
          <w:lang w:eastAsia="zh-CN"/>
        </w:rPr>
        <w:t>2</w:t>
      </w:r>
      <w:r w:rsidRPr="00DB033E">
        <w:rPr>
          <w:rFonts w:eastAsiaTheme="minorEastAsia" w:hint="eastAsia"/>
          <w:lang w:eastAsia="zh-CN"/>
        </w:rPr>
        <w:tab/>
      </w:r>
      <w:r w:rsidRPr="00DB033E">
        <w:rPr>
          <w:rFonts w:eastAsiaTheme="minorEastAsia" w:hint="eastAsia"/>
        </w:rPr>
        <w:t>2</w:t>
      </w:r>
      <w:r w:rsidRPr="00DB033E">
        <w:rPr>
          <w:rFonts w:eastAsiaTheme="minorEastAsia"/>
        </w:rPr>
        <w:t>RX requirements</w:t>
      </w:r>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6462582" w14:textId="77777777" w:rsidR="00E623E6" w:rsidRPr="00DB033E" w:rsidRDefault="00E623E6" w:rsidP="00FB27FE">
      <w:pPr>
        <w:pStyle w:val="Heading4"/>
        <w:rPr>
          <w:rFonts w:eastAsiaTheme="minorEastAsia"/>
        </w:rPr>
      </w:pPr>
      <w:bookmarkStart w:id="2535" w:name="_Toc61121038"/>
      <w:bookmarkStart w:id="2536" w:name="_Toc67918224"/>
      <w:bookmarkStart w:id="2537" w:name="_Toc76298268"/>
      <w:bookmarkStart w:id="2538" w:name="_Toc76572280"/>
      <w:bookmarkStart w:id="2539" w:name="_Toc76652147"/>
      <w:bookmarkStart w:id="2540" w:name="_Toc76652985"/>
      <w:bookmarkStart w:id="2541" w:name="_Toc83742258"/>
      <w:bookmarkStart w:id="2542" w:name="_Toc91440748"/>
      <w:bookmarkStart w:id="2543" w:name="_Toc98849538"/>
      <w:bookmarkStart w:id="2544" w:name="_Toc106543392"/>
      <w:bookmarkStart w:id="2545" w:name="_Toc106737490"/>
      <w:bookmarkStart w:id="2546" w:name="_Toc107233257"/>
      <w:bookmarkStart w:id="2547" w:name="_Toc107234872"/>
      <w:bookmarkStart w:id="2548" w:name="_Toc107419842"/>
      <w:bookmarkStart w:id="2549" w:name="_Toc107477138"/>
      <w:bookmarkStart w:id="2550" w:name="_Toc114565995"/>
      <w:bookmarkStart w:id="2551" w:name="_Toc123936307"/>
      <w:bookmarkStart w:id="2552" w:name="_Toc124377322"/>
      <w:r>
        <w:rPr>
          <w:rFonts w:eastAsiaTheme="minorEastAsia"/>
        </w:rPr>
        <w:t>7</w:t>
      </w:r>
      <w:r w:rsidRPr="00DB033E">
        <w:rPr>
          <w:rFonts w:eastAsiaTheme="minorEastAsia"/>
        </w:rPr>
        <w:t>.</w:t>
      </w:r>
      <w:r w:rsidRPr="00DB033E">
        <w:rPr>
          <w:rFonts w:eastAsiaTheme="minorEastAsia" w:hint="eastAsia"/>
        </w:rPr>
        <w:t>2</w:t>
      </w:r>
      <w:r w:rsidRPr="00DB033E">
        <w:rPr>
          <w:rFonts w:eastAsiaTheme="minorEastAsia"/>
        </w:rPr>
        <w:t>A.</w:t>
      </w:r>
      <w:r>
        <w:rPr>
          <w:rFonts w:eastAsiaTheme="minorEastAsia"/>
        </w:rPr>
        <w:t>2</w:t>
      </w:r>
      <w:r w:rsidRPr="00DB033E">
        <w:rPr>
          <w:rFonts w:eastAsiaTheme="minorEastAsia"/>
        </w:rPr>
        <w:t>.1</w:t>
      </w:r>
      <w:r w:rsidRPr="00DB033E">
        <w:rPr>
          <w:rFonts w:eastAsiaTheme="minorEastAsia" w:hint="eastAsia"/>
        </w:rPr>
        <w:tab/>
      </w:r>
      <w:r w:rsidRPr="00DB033E">
        <w:rPr>
          <w:rFonts w:eastAsiaTheme="minorEastAsia"/>
        </w:rPr>
        <w:t>Minimum requirements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6C19BE6C" w14:textId="77777777" w:rsidR="00E623E6" w:rsidRPr="00DB033E" w:rsidRDefault="00E623E6" w:rsidP="00E623E6">
      <w:pPr>
        <w:rPr>
          <w:rFonts w:eastAsiaTheme="minorEastAsia"/>
          <w:lang w:eastAsia="zh-CN"/>
        </w:rPr>
      </w:pPr>
      <w:r w:rsidRPr="00DB033E">
        <w:rPr>
          <w:rFonts w:eastAsiaTheme="minorEastAsia" w:hint="eastAsia"/>
          <w:lang w:eastAsia="zh-CN"/>
        </w:rPr>
        <w:t xml:space="preserve">For CA with different numbers of DL </w:t>
      </w:r>
      <w:r w:rsidRPr="00DB033E">
        <w:rPr>
          <w:rFonts w:eastAsiaTheme="minorEastAsia"/>
          <w:snapToGrid w:val="0"/>
          <w:lang w:eastAsia="zh-CN"/>
        </w:rPr>
        <w:t>component carrier</w:t>
      </w:r>
      <w:r w:rsidRPr="00DB033E">
        <w:rPr>
          <w:rFonts w:eastAsiaTheme="minorEastAsia" w:hint="eastAsia"/>
          <w:lang w:eastAsia="zh-CN"/>
        </w:rPr>
        <w:t xml:space="preserve">s, the </w:t>
      </w:r>
      <w:r w:rsidRPr="00DB033E">
        <w:rPr>
          <w:rFonts w:eastAsiaTheme="minorEastAsia" w:hint="eastAsia"/>
        </w:rPr>
        <w:t>requirements</w:t>
      </w:r>
      <w:r w:rsidRPr="00DB033E">
        <w:rPr>
          <w:rFonts w:eastAsiaTheme="minorEastAsia" w:hint="eastAsia"/>
          <w:lang w:eastAsia="zh-CN"/>
        </w:rPr>
        <w:t xml:space="preserve"> are defined in </w:t>
      </w:r>
      <w:r w:rsidRPr="00DB033E">
        <w:rPr>
          <w:rFonts w:eastAsiaTheme="minorEastAsia"/>
        </w:rPr>
        <w:t xml:space="preserve">Table </w:t>
      </w:r>
      <w:r>
        <w:rPr>
          <w:rFonts w:eastAsiaTheme="minorEastAsia"/>
        </w:rPr>
        <w:t>7</w:t>
      </w:r>
      <w:r w:rsidRPr="00DB033E">
        <w:rPr>
          <w:rFonts w:eastAsiaTheme="minorEastAsia"/>
        </w:rPr>
        <w:t>.2A.</w:t>
      </w:r>
      <w:r>
        <w:rPr>
          <w:rFonts w:eastAsiaTheme="minorEastAsia"/>
          <w:lang w:eastAsia="zh-CN"/>
        </w:rPr>
        <w:t>2</w:t>
      </w:r>
      <w:r w:rsidRPr="00DB033E">
        <w:rPr>
          <w:rFonts w:eastAsiaTheme="minorEastAsia"/>
        </w:rPr>
        <w:t>.1-</w:t>
      </w:r>
      <w:r>
        <w:rPr>
          <w:rFonts w:eastAsiaTheme="minorEastAsia"/>
        </w:rPr>
        <w:t>3</w:t>
      </w:r>
      <w:r w:rsidRPr="00DB033E">
        <w:rPr>
          <w:rFonts w:eastAsiaTheme="minorEastAsia" w:hint="eastAsia"/>
          <w:lang w:eastAsia="zh-CN"/>
        </w:rPr>
        <w:t xml:space="preserve"> based on t</w:t>
      </w:r>
      <w:r w:rsidRPr="00DB033E">
        <w:rPr>
          <w:rFonts w:eastAsiaTheme="minorEastAsia"/>
        </w:rPr>
        <w:t xml:space="preserve">he single carrier requirements for different bandwidth specified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hint="eastAsia"/>
          <w:lang w:eastAsia="zh-CN"/>
        </w:rPr>
        <w:t>,</w:t>
      </w:r>
      <w:r w:rsidRPr="00DB033E">
        <w:rPr>
          <w:rFonts w:eastAsiaTheme="minorEastAsia"/>
        </w:rPr>
        <w:t xml:space="preserve"> with the parameters in 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and the downlink physical channel setup according to Annex C.</w:t>
      </w:r>
      <w:r>
        <w:rPr>
          <w:rFonts w:eastAsiaTheme="minorEastAsia"/>
        </w:rPr>
        <w:t>5</w:t>
      </w:r>
      <w:r w:rsidRPr="00DB033E">
        <w:rPr>
          <w:rFonts w:eastAsiaTheme="minorEastAsia"/>
        </w:rPr>
        <w:t xml:space="preserve">.1. The performance requirements </w:t>
      </w:r>
      <w:r w:rsidRPr="00DB033E">
        <w:rPr>
          <w:rFonts w:eastAsiaTheme="minorEastAsia" w:hint="eastAsia"/>
          <w:lang w:eastAsia="zh-CN"/>
        </w:rPr>
        <w:t xml:space="preserve">specified in this sub-cluase </w:t>
      </w:r>
      <w:r w:rsidRPr="00DB033E">
        <w:rPr>
          <w:rFonts w:eastAsiaTheme="minorEastAsia"/>
        </w:rPr>
        <w:t xml:space="preserve">do not apply for </w:t>
      </w:r>
      <w:r w:rsidRPr="00DB033E">
        <w:rPr>
          <w:rFonts w:eastAsiaTheme="minorEastAsia" w:hint="eastAsia"/>
          <w:lang w:eastAsia="zh-CN"/>
        </w:rPr>
        <w:t xml:space="preserve">UE </w:t>
      </w:r>
      <w:r w:rsidRPr="00DB033E">
        <w:rPr>
          <w:rFonts w:eastAsiaTheme="minorEastAsia"/>
        </w:rPr>
        <w:t>single carrier test.</w:t>
      </w:r>
    </w:p>
    <w:p w14:paraId="32AB190A"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sidRPr="00DB033E">
        <w:rPr>
          <w:rFonts w:eastAsiaTheme="minorEastAsia" w:hint="eastAsia"/>
          <w:lang w:eastAsia="zh-CN"/>
        </w:rPr>
        <w:t>1:</w:t>
      </w:r>
      <w:r w:rsidRPr="00DB033E">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E623E6" w:rsidRPr="00DB033E" w14:paraId="767C2648" w14:textId="77777777" w:rsidTr="00D63311">
        <w:tc>
          <w:tcPr>
            <w:tcW w:w="5471" w:type="dxa"/>
            <w:gridSpan w:val="2"/>
            <w:shd w:val="clear" w:color="auto" w:fill="auto"/>
          </w:tcPr>
          <w:p w14:paraId="68EC6C5F" w14:textId="77777777" w:rsidR="00E623E6" w:rsidRPr="00DB033E" w:rsidRDefault="00E623E6" w:rsidP="00FB27FE">
            <w:pPr>
              <w:pStyle w:val="TAH"/>
              <w:rPr>
                <w:rFonts w:eastAsia="SimSun"/>
              </w:rPr>
            </w:pPr>
            <w:r w:rsidRPr="00DB033E">
              <w:rPr>
                <w:rFonts w:eastAsia="SimSun"/>
              </w:rPr>
              <w:t>Parameter</w:t>
            </w:r>
          </w:p>
        </w:tc>
        <w:tc>
          <w:tcPr>
            <w:tcW w:w="803" w:type="dxa"/>
            <w:shd w:val="clear" w:color="auto" w:fill="auto"/>
          </w:tcPr>
          <w:p w14:paraId="51066D40" w14:textId="77777777" w:rsidR="00E623E6" w:rsidRPr="00DB033E" w:rsidRDefault="00E623E6" w:rsidP="00FB27FE">
            <w:pPr>
              <w:pStyle w:val="TAH"/>
              <w:rPr>
                <w:rFonts w:eastAsia="SimSun"/>
              </w:rPr>
            </w:pPr>
            <w:r w:rsidRPr="00DB033E">
              <w:rPr>
                <w:rFonts w:eastAsia="SimSun"/>
              </w:rPr>
              <w:t>Unit</w:t>
            </w:r>
          </w:p>
        </w:tc>
        <w:tc>
          <w:tcPr>
            <w:tcW w:w="3355" w:type="dxa"/>
            <w:shd w:val="clear" w:color="auto" w:fill="auto"/>
          </w:tcPr>
          <w:p w14:paraId="7E9A09F0" w14:textId="77777777" w:rsidR="00E623E6" w:rsidRPr="00DB033E" w:rsidRDefault="00E623E6" w:rsidP="00FB27FE">
            <w:pPr>
              <w:pStyle w:val="TAH"/>
              <w:rPr>
                <w:rFonts w:eastAsia="SimSun"/>
              </w:rPr>
            </w:pPr>
            <w:r w:rsidRPr="00DB033E">
              <w:rPr>
                <w:rFonts w:eastAsia="SimSun"/>
              </w:rPr>
              <w:t>Value</w:t>
            </w:r>
          </w:p>
        </w:tc>
      </w:tr>
      <w:tr w:rsidR="00E623E6" w:rsidRPr="00DB033E" w14:paraId="417C1460" w14:textId="77777777" w:rsidTr="00D63311">
        <w:tc>
          <w:tcPr>
            <w:tcW w:w="5471" w:type="dxa"/>
            <w:gridSpan w:val="2"/>
            <w:shd w:val="clear" w:color="auto" w:fill="auto"/>
            <w:vAlign w:val="center"/>
          </w:tcPr>
          <w:p w14:paraId="13D5A027" w14:textId="77777777" w:rsidR="00E623E6" w:rsidRPr="00DB033E" w:rsidRDefault="00E623E6" w:rsidP="00FB27FE">
            <w:pPr>
              <w:pStyle w:val="TAL"/>
              <w:rPr>
                <w:rFonts w:eastAsia="SimSun"/>
              </w:rPr>
            </w:pPr>
            <w:r w:rsidRPr="00DB033E">
              <w:rPr>
                <w:rFonts w:eastAsia="SimSun"/>
              </w:rPr>
              <w:t>Duplex mode</w:t>
            </w:r>
          </w:p>
        </w:tc>
        <w:tc>
          <w:tcPr>
            <w:tcW w:w="803" w:type="dxa"/>
            <w:shd w:val="clear" w:color="auto" w:fill="auto"/>
            <w:vAlign w:val="center"/>
          </w:tcPr>
          <w:p w14:paraId="056DC5B9" w14:textId="77777777" w:rsidR="00E623E6" w:rsidRPr="00DB033E" w:rsidRDefault="00E623E6" w:rsidP="00FB27FE">
            <w:pPr>
              <w:pStyle w:val="TAC"/>
              <w:rPr>
                <w:rFonts w:eastAsia="SimSun"/>
              </w:rPr>
            </w:pPr>
          </w:p>
        </w:tc>
        <w:tc>
          <w:tcPr>
            <w:tcW w:w="3355" w:type="dxa"/>
            <w:shd w:val="clear" w:color="auto" w:fill="auto"/>
            <w:vAlign w:val="center"/>
          </w:tcPr>
          <w:p w14:paraId="5F46FD9B" w14:textId="77777777" w:rsidR="00E623E6" w:rsidRPr="00DB033E" w:rsidRDefault="00E623E6" w:rsidP="00FB27FE">
            <w:pPr>
              <w:pStyle w:val="TAC"/>
              <w:rPr>
                <w:rFonts w:eastAsia="SimSun"/>
              </w:rPr>
            </w:pPr>
            <w:r w:rsidRPr="00DB033E">
              <w:rPr>
                <w:rFonts w:eastAsia="SimSun"/>
              </w:rPr>
              <w:t>TDD</w:t>
            </w:r>
          </w:p>
        </w:tc>
      </w:tr>
      <w:tr w:rsidR="00E623E6" w:rsidRPr="00DB033E" w14:paraId="47ED1142" w14:textId="77777777" w:rsidTr="00D63311">
        <w:tc>
          <w:tcPr>
            <w:tcW w:w="5471" w:type="dxa"/>
            <w:gridSpan w:val="2"/>
            <w:shd w:val="clear" w:color="auto" w:fill="auto"/>
            <w:vAlign w:val="center"/>
          </w:tcPr>
          <w:p w14:paraId="50268463" w14:textId="77777777" w:rsidR="00E623E6" w:rsidRPr="00DB033E" w:rsidRDefault="00E623E6" w:rsidP="00FB27FE">
            <w:pPr>
              <w:pStyle w:val="TAL"/>
              <w:rPr>
                <w:rFonts w:eastAsia="SimSun"/>
              </w:rPr>
            </w:pPr>
            <w:r w:rsidRPr="00DB033E">
              <w:rPr>
                <w:rFonts w:eastAsia="SimSun"/>
              </w:rPr>
              <w:t>Active DL BWP index</w:t>
            </w:r>
          </w:p>
        </w:tc>
        <w:tc>
          <w:tcPr>
            <w:tcW w:w="803" w:type="dxa"/>
            <w:shd w:val="clear" w:color="auto" w:fill="auto"/>
            <w:vAlign w:val="center"/>
          </w:tcPr>
          <w:p w14:paraId="70B197D0" w14:textId="77777777" w:rsidR="00E623E6" w:rsidRPr="00DB033E" w:rsidRDefault="00E623E6" w:rsidP="00FB27FE">
            <w:pPr>
              <w:pStyle w:val="TAC"/>
              <w:rPr>
                <w:rFonts w:eastAsia="SimSun"/>
              </w:rPr>
            </w:pPr>
          </w:p>
        </w:tc>
        <w:tc>
          <w:tcPr>
            <w:tcW w:w="3355" w:type="dxa"/>
            <w:shd w:val="clear" w:color="auto" w:fill="auto"/>
            <w:vAlign w:val="center"/>
          </w:tcPr>
          <w:p w14:paraId="6819FC33" w14:textId="77777777" w:rsidR="00E623E6" w:rsidRPr="00DB033E" w:rsidRDefault="00E623E6" w:rsidP="00FB27FE">
            <w:pPr>
              <w:pStyle w:val="TAC"/>
              <w:rPr>
                <w:rFonts w:eastAsia="SimSun"/>
              </w:rPr>
            </w:pPr>
            <w:r w:rsidRPr="00DB033E">
              <w:rPr>
                <w:rFonts w:eastAsia="SimSun"/>
              </w:rPr>
              <w:t>1</w:t>
            </w:r>
          </w:p>
        </w:tc>
      </w:tr>
      <w:tr w:rsidR="00E623E6" w:rsidRPr="00DB033E" w14:paraId="64562250" w14:textId="77777777" w:rsidTr="00D63311">
        <w:tc>
          <w:tcPr>
            <w:tcW w:w="1814" w:type="dxa"/>
            <w:vMerge w:val="restart"/>
            <w:shd w:val="clear" w:color="auto" w:fill="auto"/>
            <w:vAlign w:val="center"/>
          </w:tcPr>
          <w:p w14:paraId="6CBBFDEB" w14:textId="77777777" w:rsidR="00E623E6" w:rsidRPr="00DB033E" w:rsidRDefault="00E623E6" w:rsidP="00D63311">
            <w:pPr>
              <w:keepNext/>
              <w:keepLines/>
              <w:spacing w:after="0"/>
              <w:rPr>
                <w:rFonts w:ascii="Arial" w:eastAsia="SimSun" w:hAnsi="Arial"/>
                <w:sz w:val="18"/>
              </w:rPr>
            </w:pPr>
            <w:r w:rsidRPr="00DB033E">
              <w:rPr>
                <w:rFonts w:ascii="Arial" w:eastAsia="SimSun" w:hAnsi="Arial"/>
                <w:sz w:val="18"/>
              </w:rPr>
              <w:t>PDSCH configuration</w:t>
            </w:r>
          </w:p>
        </w:tc>
        <w:tc>
          <w:tcPr>
            <w:tcW w:w="3657" w:type="dxa"/>
            <w:shd w:val="clear" w:color="auto" w:fill="auto"/>
            <w:vAlign w:val="center"/>
          </w:tcPr>
          <w:p w14:paraId="030924A0" w14:textId="77777777" w:rsidR="00E623E6" w:rsidRPr="00DB033E" w:rsidRDefault="00E623E6" w:rsidP="00FB27FE">
            <w:pPr>
              <w:pStyle w:val="TAL"/>
              <w:rPr>
                <w:rFonts w:eastAsia="SimSun"/>
              </w:rPr>
            </w:pPr>
            <w:r w:rsidRPr="00DB033E">
              <w:rPr>
                <w:rFonts w:eastAsia="SimSun"/>
              </w:rPr>
              <w:t>Mapping type</w:t>
            </w:r>
          </w:p>
        </w:tc>
        <w:tc>
          <w:tcPr>
            <w:tcW w:w="803" w:type="dxa"/>
            <w:shd w:val="clear" w:color="auto" w:fill="auto"/>
            <w:vAlign w:val="center"/>
          </w:tcPr>
          <w:p w14:paraId="10CEB22B" w14:textId="77777777" w:rsidR="00E623E6" w:rsidRPr="00DB033E" w:rsidRDefault="00E623E6" w:rsidP="00FB27FE">
            <w:pPr>
              <w:pStyle w:val="TAC"/>
              <w:rPr>
                <w:rFonts w:eastAsia="SimSun"/>
              </w:rPr>
            </w:pPr>
          </w:p>
        </w:tc>
        <w:tc>
          <w:tcPr>
            <w:tcW w:w="3355" w:type="dxa"/>
            <w:shd w:val="clear" w:color="auto" w:fill="auto"/>
            <w:vAlign w:val="center"/>
          </w:tcPr>
          <w:p w14:paraId="6495DD42" w14:textId="77777777" w:rsidR="00E623E6" w:rsidRPr="00DB033E" w:rsidRDefault="00E623E6" w:rsidP="00FB27FE">
            <w:pPr>
              <w:pStyle w:val="TAC"/>
              <w:rPr>
                <w:rFonts w:eastAsia="SimSun"/>
              </w:rPr>
            </w:pPr>
            <w:r w:rsidRPr="00DB033E">
              <w:rPr>
                <w:rFonts w:eastAsia="SimSun"/>
              </w:rPr>
              <w:t>Type A</w:t>
            </w:r>
          </w:p>
        </w:tc>
      </w:tr>
      <w:tr w:rsidR="00E623E6" w:rsidRPr="00DB033E" w14:paraId="6BA9AB28" w14:textId="77777777" w:rsidTr="00D63311">
        <w:tc>
          <w:tcPr>
            <w:tcW w:w="1814" w:type="dxa"/>
            <w:vMerge/>
            <w:shd w:val="clear" w:color="auto" w:fill="auto"/>
            <w:vAlign w:val="center"/>
          </w:tcPr>
          <w:p w14:paraId="576F4222"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24901D8" w14:textId="77777777" w:rsidR="00E623E6" w:rsidRPr="00DB033E" w:rsidRDefault="00E623E6" w:rsidP="00FB27FE">
            <w:pPr>
              <w:pStyle w:val="TAL"/>
              <w:rPr>
                <w:rFonts w:eastAsia="SimSun"/>
              </w:rPr>
            </w:pPr>
            <w:r w:rsidRPr="00DB033E">
              <w:rPr>
                <w:rFonts w:eastAsia="SimSun"/>
              </w:rPr>
              <w:t>k0</w:t>
            </w:r>
          </w:p>
        </w:tc>
        <w:tc>
          <w:tcPr>
            <w:tcW w:w="803" w:type="dxa"/>
            <w:shd w:val="clear" w:color="auto" w:fill="auto"/>
            <w:vAlign w:val="center"/>
          </w:tcPr>
          <w:p w14:paraId="25D8A019" w14:textId="77777777" w:rsidR="00E623E6" w:rsidRPr="00DB033E" w:rsidRDefault="00E623E6" w:rsidP="00FB27FE">
            <w:pPr>
              <w:pStyle w:val="TAC"/>
              <w:rPr>
                <w:rFonts w:eastAsia="SimSun"/>
              </w:rPr>
            </w:pPr>
          </w:p>
        </w:tc>
        <w:tc>
          <w:tcPr>
            <w:tcW w:w="3355" w:type="dxa"/>
            <w:shd w:val="clear" w:color="auto" w:fill="auto"/>
            <w:vAlign w:val="center"/>
          </w:tcPr>
          <w:p w14:paraId="0282B6C1" w14:textId="77777777" w:rsidR="00E623E6" w:rsidRPr="00DB033E" w:rsidRDefault="00E623E6" w:rsidP="00FB27FE">
            <w:pPr>
              <w:pStyle w:val="TAC"/>
              <w:rPr>
                <w:rFonts w:eastAsia="SimSun"/>
              </w:rPr>
            </w:pPr>
            <w:r w:rsidRPr="00DB033E">
              <w:rPr>
                <w:rFonts w:eastAsia="SimSun"/>
              </w:rPr>
              <w:t>0</w:t>
            </w:r>
          </w:p>
        </w:tc>
      </w:tr>
      <w:tr w:rsidR="00E623E6" w:rsidRPr="00DB033E" w14:paraId="49E99144" w14:textId="77777777" w:rsidTr="00D63311">
        <w:tc>
          <w:tcPr>
            <w:tcW w:w="1814" w:type="dxa"/>
            <w:vMerge/>
            <w:shd w:val="clear" w:color="auto" w:fill="auto"/>
            <w:vAlign w:val="center"/>
          </w:tcPr>
          <w:p w14:paraId="6717FB57"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1E123969" w14:textId="77777777" w:rsidR="00E623E6" w:rsidRPr="00DB033E" w:rsidRDefault="00E623E6" w:rsidP="00FB27FE">
            <w:pPr>
              <w:pStyle w:val="TAL"/>
              <w:rPr>
                <w:rFonts w:eastAsia="SimSun"/>
              </w:rPr>
            </w:pPr>
            <w:r w:rsidRPr="00DB033E">
              <w:rPr>
                <w:rFonts w:eastAsia="SimSun"/>
              </w:rPr>
              <w:t xml:space="preserve">Starting symbol (S) </w:t>
            </w:r>
          </w:p>
        </w:tc>
        <w:tc>
          <w:tcPr>
            <w:tcW w:w="803" w:type="dxa"/>
            <w:shd w:val="clear" w:color="auto" w:fill="auto"/>
            <w:vAlign w:val="center"/>
          </w:tcPr>
          <w:p w14:paraId="3C312DD6" w14:textId="77777777" w:rsidR="00E623E6" w:rsidRPr="00DB033E" w:rsidRDefault="00E623E6" w:rsidP="00FB27FE">
            <w:pPr>
              <w:pStyle w:val="TAC"/>
              <w:rPr>
                <w:rFonts w:eastAsia="SimSun"/>
              </w:rPr>
            </w:pPr>
          </w:p>
        </w:tc>
        <w:tc>
          <w:tcPr>
            <w:tcW w:w="3355" w:type="dxa"/>
            <w:shd w:val="clear" w:color="auto" w:fill="auto"/>
            <w:vAlign w:val="center"/>
          </w:tcPr>
          <w:p w14:paraId="45B84987" w14:textId="77777777" w:rsidR="00E623E6" w:rsidRPr="00DB033E" w:rsidRDefault="00E623E6" w:rsidP="00FB27FE">
            <w:pPr>
              <w:pStyle w:val="TAC"/>
              <w:rPr>
                <w:rFonts w:eastAsia="SimSun"/>
              </w:rPr>
            </w:pPr>
            <w:r>
              <w:rPr>
                <w:rFonts w:eastAsia="SimSun"/>
              </w:rPr>
              <w:t>1</w:t>
            </w:r>
          </w:p>
        </w:tc>
      </w:tr>
      <w:tr w:rsidR="00E623E6" w:rsidRPr="00DB033E" w14:paraId="4B4D54FD" w14:textId="77777777" w:rsidTr="00D63311">
        <w:tc>
          <w:tcPr>
            <w:tcW w:w="1814" w:type="dxa"/>
            <w:vMerge/>
            <w:shd w:val="clear" w:color="auto" w:fill="auto"/>
            <w:vAlign w:val="center"/>
          </w:tcPr>
          <w:p w14:paraId="2076B3A6"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04D6A7E6" w14:textId="77777777" w:rsidR="00E623E6" w:rsidRPr="00DB033E" w:rsidRDefault="00E623E6" w:rsidP="00FB27FE">
            <w:pPr>
              <w:pStyle w:val="TAL"/>
              <w:rPr>
                <w:rFonts w:eastAsia="SimSun"/>
              </w:rPr>
            </w:pPr>
            <w:r w:rsidRPr="00DB033E">
              <w:rPr>
                <w:rFonts w:eastAsia="SimSun"/>
              </w:rPr>
              <w:t>Length (L)</w:t>
            </w:r>
          </w:p>
        </w:tc>
        <w:tc>
          <w:tcPr>
            <w:tcW w:w="803" w:type="dxa"/>
            <w:shd w:val="clear" w:color="auto" w:fill="auto"/>
            <w:vAlign w:val="center"/>
          </w:tcPr>
          <w:p w14:paraId="39F3C5B2" w14:textId="77777777" w:rsidR="00E623E6" w:rsidRPr="00DB033E" w:rsidRDefault="00E623E6" w:rsidP="00FB27FE">
            <w:pPr>
              <w:pStyle w:val="TAC"/>
              <w:rPr>
                <w:rFonts w:eastAsia="SimSun"/>
              </w:rPr>
            </w:pPr>
          </w:p>
        </w:tc>
        <w:tc>
          <w:tcPr>
            <w:tcW w:w="3355" w:type="dxa"/>
            <w:shd w:val="clear" w:color="auto" w:fill="auto"/>
            <w:vAlign w:val="center"/>
          </w:tcPr>
          <w:p w14:paraId="57F41EC5" w14:textId="77777777" w:rsidR="00E623E6" w:rsidRPr="00DB033E" w:rsidRDefault="00E623E6" w:rsidP="00FB27FE">
            <w:pPr>
              <w:pStyle w:val="TAC"/>
              <w:rPr>
                <w:rFonts w:eastAsia="SimSun"/>
                <w:lang w:eastAsia="zh-CN"/>
              </w:rPr>
            </w:pPr>
            <w:r w:rsidRPr="00DB033E">
              <w:rPr>
                <w:rFonts w:eastAsia="SimSun"/>
                <w:lang w:eastAsia="zh-CN"/>
              </w:rPr>
              <w:t>Specific to each Reference channel</w:t>
            </w:r>
          </w:p>
        </w:tc>
      </w:tr>
      <w:tr w:rsidR="00E623E6" w:rsidRPr="00DB033E" w14:paraId="28ED3CAA" w14:textId="77777777" w:rsidTr="00D63311">
        <w:tc>
          <w:tcPr>
            <w:tcW w:w="1814" w:type="dxa"/>
            <w:vMerge/>
            <w:shd w:val="clear" w:color="auto" w:fill="auto"/>
            <w:vAlign w:val="center"/>
          </w:tcPr>
          <w:p w14:paraId="70C25D8D"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6B8BDCC9" w14:textId="77777777" w:rsidR="00E623E6" w:rsidRPr="00DB033E" w:rsidRDefault="00E623E6" w:rsidP="00FB27FE">
            <w:pPr>
              <w:pStyle w:val="TAL"/>
              <w:rPr>
                <w:rFonts w:eastAsia="SimSun"/>
              </w:rPr>
            </w:pPr>
            <w:r w:rsidRPr="00DB033E">
              <w:rPr>
                <w:rFonts w:eastAsia="SimSun"/>
              </w:rPr>
              <w:t>PDSCH aggregation factor</w:t>
            </w:r>
          </w:p>
        </w:tc>
        <w:tc>
          <w:tcPr>
            <w:tcW w:w="803" w:type="dxa"/>
            <w:shd w:val="clear" w:color="auto" w:fill="auto"/>
            <w:vAlign w:val="center"/>
          </w:tcPr>
          <w:p w14:paraId="6FA200E1" w14:textId="77777777" w:rsidR="00E623E6" w:rsidRPr="00DB033E" w:rsidRDefault="00E623E6" w:rsidP="00FB27FE">
            <w:pPr>
              <w:pStyle w:val="TAC"/>
              <w:rPr>
                <w:rFonts w:eastAsia="SimSun"/>
              </w:rPr>
            </w:pPr>
          </w:p>
        </w:tc>
        <w:tc>
          <w:tcPr>
            <w:tcW w:w="3355" w:type="dxa"/>
            <w:shd w:val="clear" w:color="auto" w:fill="auto"/>
            <w:vAlign w:val="center"/>
          </w:tcPr>
          <w:p w14:paraId="3508AD4D" w14:textId="77777777" w:rsidR="00E623E6" w:rsidRPr="00DB033E" w:rsidRDefault="00E623E6" w:rsidP="00FB27FE">
            <w:pPr>
              <w:pStyle w:val="TAC"/>
              <w:rPr>
                <w:rFonts w:eastAsia="SimSun"/>
              </w:rPr>
            </w:pPr>
            <w:r w:rsidRPr="00DB033E">
              <w:rPr>
                <w:rFonts w:eastAsia="SimSun"/>
              </w:rPr>
              <w:t>1</w:t>
            </w:r>
          </w:p>
        </w:tc>
      </w:tr>
      <w:tr w:rsidR="00E623E6" w:rsidRPr="00DB033E" w14:paraId="0E397BC2" w14:textId="77777777" w:rsidTr="00D63311">
        <w:tc>
          <w:tcPr>
            <w:tcW w:w="1814" w:type="dxa"/>
            <w:vMerge/>
            <w:shd w:val="clear" w:color="auto" w:fill="auto"/>
            <w:vAlign w:val="center"/>
          </w:tcPr>
          <w:p w14:paraId="303D09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0A20868" w14:textId="77777777" w:rsidR="00E623E6" w:rsidRPr="00DB033E" w:rsidRDefault="00E623E6" w:rsidP="00FB27FE">
            <w:pPr>
              <w:pStyle w:val="TAL"/>
              <w:rPr>
                <w:rFonts w:eastAsia="SimSun"/>
              </w:rPr>
            </w:pPr>
            <w:r w:rsidRPr="00DB033E">
              <w:rPr>
                <w:rFonts w:eastAsia="SimSun"/>
              </w:rPr>
              <w:t>PRB bundling type</w:t>
            </w:r>
          </w:p>
        </w:tc>
        <w:tc>
          <w:tcPr>
            <w:tcW w:w="803" w:type="dxa"/>
            <w:shd w:val="clear" w:color="auto" w:fill="auto"/>
            <w:vAlign w:val="center"/>
          </w:tcPr>
          <w:p w14:paraId="53294B42" w14:textId="77777777" w:rsidR="00E623E6" w:rsidRPr="00DB033E" w:rsidRDefault="00E623E6" w:rsidP="00FB27FE">
            <w:pPr>
              <w:pStyle w:val="TAC"/>
              <w:rPr>
                <w:rFonts w:eastAsia="SimSun"/>
              </w:rPr>
            </w:pPr>
          </w:p>
        </w:tc>
        <w:tc>
          <w:tcPr>
            <w:tcW w:w="3355" w:type="dxa"/>
            <w:shd w:val="clear" w:color="auto" w:fill="auto"/>
            <w:vAlign w:val="center"/>
          </w:tcPr>
          <w:p w14:paraId="7238F5C5" w14:textId="77777777" w:rsidR="00E623E6" w:rsidRPr="00DB033E" w:rsidRDefault="00E623E6" w:rsidP="00FB27FE">
            <w:pPr>
              <w:pStyle w:val="TAC"/>
              <w:rPr>
                <w:rFonts w:eastAsia="SimSun"/>
              </w:rPr>
            </w:pPr>
            <w:r w:rsidRPr="00DB033E">
              <w:rPr>
                <w:rFonts w:eastAsia="SimSun"/>
              </w:rPr>
              <w:t>Static</w:t>
            </w:r>
          </w:p>
        </w:tc>
      </w:tr>
      <w:tr w:rsidR="00E623E6" w:rsidRPr="00DB033E" w14:paraId="53C3FA23" w14:textId="77777777" w:rsidTr="00D63311">
        <w:tc>
          <w:tcPr>
            <w:tcW w:w="1814" w:type="dxa"/>
            <w:vMerge/>
            <w:shd w:val="clear" w:color="auto" w:fill="auto"/>
            <w:vAlign w:val="center"/>
          </w:tcPr>
          <w:p w14:paraId="4E4D7840"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D0B00A0" w14:textId="77777777" w:rsidR="00E623E6" w:rsidRPr="00DB033E" w:rsidRDefault="00E623E6" w:rsidP="00FB27FE">
            <w:pPr>
              <w:pStyle w:val="TAL"/>
              <w:rPr>
                <w:rFonts w:eastAsia="SimSun"/>
              </w:rPr>
            </w:pPr>
            <w:r w:rsidRPr="00DB033E">
              <w:rPr>
                <w:rFonts w:eastAsia="SimSun"/>
              </w:rPr>
              <w:t>PRB bundling size</w:t>
            </w:r>
          </w:p>
        </w:tc>
        <w:tc>
          <w:tcPr>
            <w:tcW w:w="803" w:type="dxa"/>
            <w:shd w:val="clear" w:color="auto" w:fill="auto"/>
            <w:vAlign w:val="center"/>
          </w:tcPr>
          <w:p w14:paraId="7A23B7A3" w14:textId="77777777" w:rsidR="00E623E6" w:rsidRPr="00DB033E" w:rsidRDefault="00E623E6" w:rsidP="00FB27FE">
            <w:pPr>
              <w:pStyle w:val="TAC"/>
              <w:rPr>
                <w:rFonts w:eastAsia="SimSun"/>
              </w:rPr>
            </w:pPr>
          </w:p>
        </w:tc>
        <w:tc>
          <w:tcPr>
            <w:tcW w:w="3355" w:type="dxa"/>
            <w:shd w:val="clear" w:color="auto" w:fill="auto"/>
            <w:vAlign w:val="center"/>
          </w:tcPr>
          <w:p w14:paraId="4748ED4A" w14:textId="77777777" w:rsidR="00E623E6" w:rsidRPr="00DB033E" w:rsidRDefault="00E623E6" w:rsidP="00FB27FE">
            <w:pPr>
              <w:pStyle w:val="TAC"/>
              <w:rPr>
                <w:rFonts w:eastAsia="SimSun"/>
              </w:rPr>
            </w:pPr>
            <w:r w:rsidRPr="00DB033E">
              <w:rPr>
                <w:rFonts w:eastAsia="SimSun"/>
              </w:rPr>
              <w:t>2</w:t>
            </w:r>
          </w:p>
        </w:tc>
      </w:tr>
      <w:tr w:rsidR="00E623E6" w:rsidRPr="00DB033E" w14:paraId="22A474BD" w14:textId="77777777" w:rsidTr="00D63311">
        <w:tc>
          <w:tcPr>
            <w:tcW w:w="1814" w:type="dxa"/>
            <w:vMerge/>
            <w:shd w:val="clear" w:color="auto" w:fill="auto"/>
            <w:vAlign w:val="center"/>
          </w:tcPr>
          <w:p w14:paraId="205FEAC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1ABEBADF" w14:textId="77777777" w:rsidR="00E623E6" w:rsidRPr="00DB033E" w:rsidRDefault="00E623E6" w:rsidP="00FB27FE">
            <w:pPr>
              <w:pStyle w:val="TAL"/>
              <w:rPr>
                <w:rFonts w:eastAsia="SimSun"/>
              </w:rPr>
            </w:pPr>
            <w:r w:rsidRPr="00DB033E">
              <w:rPr>
                <w:rFonts w:eastAsia="SimSun"/>
              </w:rPr>
              <w:t>Resource allocation type</w:t>
            </w:r>
          </w:p>
        </w:tc>
        <w:tc>
          <w:tcPr>
            <w:tcW w:w="803" w:type="dxa"/>
            <w:shd w:val="clear" w:color="auto" w:fill="auto"/>
            <w:vAlign w:val="center"/>
          </w:tcPr>
          <w:p w14:paraId="2213CA0A" w14:textId="77777777" w:rsidR="00E623E6" w:rsidRPr="00DB033E" w:rsidRDefault="00E623E6" w:rsidP="00FB27FE">
            <w:pPr>
              <w:pStyle w:val="TAC"/>
              <w:rPr>
                <w:rFonts w:eastAsia="SimSun"/>
              </w:rPr>
            </w:pPr>
          </w:p>
        </w:tc>
        <w:tc>
          <w:tcPr>
            <w:tcW w:w="3355" w:type="dxa"/>
            <w:shd w:val="clear" w:color="auto" w:fill="auto"/>
            <w:vAlign w:val="center"/>
          </w:tcPr>
          <w:p w14:paraId="6C3AB0FB" w14:textId="77777777" w:rsidR="00E623E6" w:rsidRPr="00DB033E" w:rsidRDefault="00E623E6" w:rsidP="00FB27FE">
            <w:pPr>
              <w:pStyle w:val="TAC"/>
              <w:rPr>
                <w:rFonts w:eastAsia="SimSun"/>
              </w:rPr>
            </w:pPr>
            <w:r w:rsidRPr="00DB033E">
              <w:rPr>
                <w:rFonts w:eastAsia="SimSun"/>
              </w:rPr>
              <w:t>Type 0</w:t>
            </w:r>
          </w:p>
        </w:tc>
      </w:tr>
      <w:tr w:rsidR="00E623E6" w:rsidRPr="00DB033E" w14:paraId="05A7402E" w14:textId="77777777" w:rsidTr="00D63311">
        <w:tc>
          <w:tcPr>
            <w:tcW w:w="1814" w:type="dxa"/>
            <w:vMerge/>
            <w:shd w:val="clear" w:color="auto" w:fill="auto"/>
            <w:vAlign w:val="center"/>
          </w:tcPr>
          <w:p w14:paraId="1A1F2B56"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38CE5051" w14:textId="77777777" w:rsidR="00E623E6" w:rsidRPr="00DB033E" w:rsidRDefault="00E623E6" w:rsidP="00FB27FE">
            <w:pPr>
              <w:pStyle w:val="TAL"/>
              <w:rPr>
                <w:rFonts w:eastAsia="SimSun"/>
              </w:rPr>
            </w:pPr>
            <w:r w:rsidRPr="00DB033E">
              <w:rPr>
                <w:rFonts w:eastAsia="SimSun"/>
              </w:rPr>
              <w:t>RBG size</w:t>
            </w:r>
          </w:p>
        </w:tc>
        <w:tc>
          <w:tcPr>
            <w:tcW w:w="803" w:type="dxa"/>
            <w:shd w:val="clear" w:color="auto" w:fill="auto"/>
            <w:vAlign w:val="center"/>
          </w:tcPr>
          <w:p w14:paraId="5DEC179A" w14:textId="77777777" w:rsidR="00E623E6" w:rsidRPr="00DB033E" w:rsidRDefault="00E623E6" w:rsidP="00FB27FE">
            <w:pPr>
              <w:pStyle w:val="TAC"/>
              <w:rPr>
                <w:rFonts w:eastAsia="SimSun"/>
              </w:rPr>
            </w:pPr>
          </w:p>
        </w:tc>
        <w:tc>
          <w:tcPr>
            <w:tcW w:w="3355" w:type="dxa"/>
            <w:shd w:val="clear" w:color="auto" w:fill="auto"/>
            <w:vAlign w:val="center"/>
          </w:tcPr>
          <w:p w14:paraId="45526987" w14:textId="77777777" w:rsidR="00E623E6" w:rsidRPr="00DB033E" w:rsidRDefault="00E623E6" w:rsidP="00FB27FE">
            <w:pPr>
              <w:pStyle w:val="TAC"/>
              <w:rPr>
                <w:rFonts w:eastAsia="SimSun"/>
              </w:rPr>
            </w:pPr>
            <w:r w:rsidRPr="00DB033E">
              <w:rPr>
                <w:rFonts w:eastAsia="SimSun"/>
                <w:lang w:eastAsia="zh-CN"/>
              </w:rPr>
              <w:t>C</w:t>
            </w:r>
            <w:r w:rsidRPr="00DB033E">
              <w:rPr>
                <w:rFonts w:eastAsia="SimSun" w:hint="eastAsia"/>
                <w:lang w:eastAsia="zh-CN"/>
              </w:rPr>
              <w:t>onfig2</w:t>
            </w:r>
          </w:p>
        </w:tc>
      </w:tr>
      <w:tr w:rsidR="00E623E6" w:rsidRPr="00DB033E" w14:paraId="511EE143" w14:textId="77777777" w:rsidTr="00D63311">
        <w:tc>
          <w:tcPr>
            <w:tcW w:w="1814" w:type="dxa"/>
            <w:vMerge/>
            <w:shd w:val="clear" w:color="auto" w:fill="auto"/>
            <w:vAlign w:val="center"/>
          </w:tcPr>
          <w:p w14:paraId="7C55D9E8" w14:textId="77777777" w:rsidR="00E623E6" w:rsidRPr="00DB033E" w:rsidRDefault="00E623E6" w:rsidP="00D63311">
            <w:pPr>
              <w:keepNext/>
              <w:keepLines/>
              <w:spacing w:after="0"/>
              <w:rPr>
                <w:rFonts w:ascii="Arial" w:eastAsia="SimSun" w:hAnsi="Arial"/>
                <w:i/>
                <w:sz w:val="18"/>
              </w:rPr>
            </w:pPr>
          </w:p>
        </w:tc>
        <w:tc>
          <w:tcPr>
            <w:tcW w:w="3657" w:type="dxa"/>
            <w:shd w:val="clear" w:color="auto" w:fill="auto"/>
            <w:vAlign w:val="center"/>
          </w:tcPr>
          <w:p w14:paraId="04959824" w14:textId="77777777" w:rsidR="00E623E6" w:rsidRPr="00DB033E" w:rsidRDefault="00E623E6" w:rsidP="00FB27FE">
            <w:pPr>
              <w:pStyle w:val="TAL"/>
              <w:rPr>
                <w:rFonts w:eastAsia="SimSun"/>
              </w:rPr>
            </w:pPr>
            <w:r w:rsidRPr="00DB033E">
              <w:rPr>
                <w:rFonts w:eastAsia="SimSun"/>
                <w:szCs w:val="22"/>
                <w:lang w:eastAsia="ja-JP"/>
              </w:rPr>
              <w:t>VRB-to-PRB mapping type</w:t>
            </w:r>
          </w:p>
        </w:tc>
        <w:tc>
          <w:tcPr>
            <w:tcW w:w="803" w:type="dxa"/>
            <w:shd w:val="clear" w:color="auto" w:fill="auto"/>
            <w:vAlign w:val="center"/>
          </w:tcPr>
          <w:p w14:paraId="79FA3E1E" w14:textId="77777777" w:rsidR="00E623E6" w:rsidRPr="00DB033E" w:rsidRDefault="00E623E6" w:rsidP="00FB27FE">
            <w:pPr>
              <w:pStyle w:val="TAC"/>
              <w:rPr>
                <w:rFonts w:eastAsia="SimSun"/>
              </w:rPr>
            </w:pPr>
          </w:p>
        </w:tc>
        <w:tc>
          <w:tcPr>
            <w:tcW w:w="3355" w:type="dxa"/>
            <w:shd w:val="clear" w:color="auto" w:fill="auto"/>
            <w:vAlign w:val="center"/>
          </w:tcPr>
          <w:p w14:paraId="102E0913" w14:textId="77777777" w:rsidR="00E623E6" w:rsidRPr="00DB033E" w:rsidRDefault="00E623E6" w:rsidP="00FB27FE">
            <w:pPr>
              <w:pStyle w:val="TAC"/>
              <w:rPr>
                <w:rFonts w:eastAsia="SimSun"/>
              </w:rPr>
            </w:pPr>
            <w:r w:rsidRPr="00DB033E">
              <w:rPr>
                <w:rFonts w:eastAsia="SimSun"/>
              </w:rPr>
              <w:t>Non-interleaved</w:t>
            </w:r>
          </w:p>
        </w:tc>
      </w:tr>
      <w:tr w:rsidR="00E623E6" w:rsidRPr="00DB033E" w14:paraId="7E446FF8" w14:textId="77777777" w:rsidTr="00D63311">
        <w:tc>
          <w:tcPr>
            <w:tcW w:w="1814" w:type="dxa"/>
            <w:vMerge/>
            <w:shd w:val="clear" w:color="auto" w:fill="auto"/>
            <w:vAlign w:val="center"/>
          </w:tcPr>
          <w:p w14:paraId="28B4AC7F" w14:textId="77777777" w:rsidR="00E623E6" w:rsidRPr="00DB033E" w:rsidRDefault="00E623E6" w:rsidP="00D63311">
            <w:pPr>
              <w:keepNext/>
              <w:keepLines/>
              <w:spacing w:after="0"/>
              <w:rPr>
                <w:rFonts w:ascii="Arial" w:eastAsia="SimSun" w:hAnsi="Arial"/>
                <w:sz w:val="18"/>
              </w:rPr>
            </w:pPr>
          </w:p>
        </w:tc>
        <w:tc>
          <w:tcPr>
            <w:tcW w:w="3657" w:type="dxa"/>
            <w:shd w:val="clear" w:color="auto" w:fill="auto"/>
            <w:vAlign w:val="center"/>
          </w:tcPr>
          <w:p w14:paraId="364A3FDB" w14:textId="77777777" w:rsidR="00E623E6" w:rsidRPr="00DB033E" w:rsidRDefault="00E623E6" w:rsidP="00FB27FE">
            <w:pPr>
              <w:pStyle w:val="TAL"/>
              <w:rPr>
                <w:rFonts w:eastAsia="SimSun"/>
              </w:rPr>
            </w:pPr>
            <w:r w:rsidRPr="00DB033E">
              <w:rPr>
                <w:rFonts w:eastAsia="SimSun"/>
                <w:szCs w:val="22"/>
                <w:lang w:eastAsia="ja-JP"/>
              </w:rPr>
              <w:t>VRB-to-PRB mapping interleave</w:t>
            </w:r>
            <w:r w:rsidRPr="00DB033E">
              <w:rPr>
                <w:rFonts w:eastAsia="SimSun"/>
                <w:szCs w:val="22"/>
                <w:lang w:val="en-US" w:eastAsia="ja-JP"/>
              </w:rPr>
              <w:t>r</w:t>
            </w:r>
            <w:r w:rsidRPr="00DB033E">
              <w:rPr>
                <w:rFonts w:eastAsia="SimSun"/>
                <w:szCs w:val="22"/>
                <w:lang w:eastAsia="ja-JP"/>
              </w:rPr>
              <w:t xml:space="preserve"> bundle size</w:t>
            </w:r>
          </w:p>
        </w:tc>
        <w:tc>
          <w:tcPr>
            <w:tcW w:w="803" w:type="dxa"/>
            <w:shd w:val="clear" w:color="auto" w:fill="auto"/>
            <w:vAlign w:val="center"/>
          </w:tcPr>
          <w:p w14:paraId="5980857B" w14:textId="77777777" w:rsidR="00E623E6" w:rsidRPr="00DB033E" w:rsidRDefault="00E623E6" w:rsidP="00FB27FE">
            <w:pPr>
              <w:pStyle w:val="TAC"/>
              <w:rPr>
                <w:rFonts w:eastAsia="SimSun"/>
              </w:rPr>
            </w:pPr>
          </w:p>
        </w:tc>
        <w:tc>
          <w:tcPr>
            <w:tcW w:w="3355" w:type="dxa"/>
            <w:shd w:val="clear" w:color="auto" w:fill="auto"/>
            <w:vAlign w:val="center"/>
          </w:tcPr>
          <w:p w14:paraId="328DA01E" w14:textId="77777777" w:rsidR="00E623E6" w:rsidRPr="00DB033E" w:rsidRDefault="00E623E6" w:rsidP="00FB27FE">
            <w:pPr>
              <w:pStyle w:val="TAC"/>
              <w:rPr>
                <w:rFonts w:eastAsia="SimSun"/>
              </w:rPr>
            </w:pPr>
            <w:r w:rsidRPr="00DB033E">
              <w:rPr>
                <w:rFonts w:eastAsia="SimSun"/>
              </w:rPr>
              <w:t>N/A</w:t>
            </w:r>
          </w:p>
        </w:tc>
      </w:tr>
      <w:tr w:rsidR="00E623E6" w:rsidRPr="00DB033E" w14:paraId="05704421" w14:textId="77777777" w:rsidTr="00D63311">
        <w:tc>
          <w:tcPr>
            <w:tcW w:w="1814" w:type="dxa"/>
            <w:vMerge w:val="restart"/>
            <w:shd w:val="clear" w:color="auto" w:fill="auto"/>
            <w:vAlign w:val="center"/>
          </w:tcPr>
          <w:p w14:paraId="22886B77" w14:textId="77777777" w:rsidR="00E623E6" w:rsidRPr="00DB033E" w:rsidRDefault="00E623E6" w:rsidP="00D63311">
            <w:pPr>
              <w:spacing w:after="0"/>
              <w:rPr>
                <w:rFonts w:ascii="Arial" w:eastAsia="SimSun" w:hAnsi="Arial"/>
                <w:sz w:val="18"/>
              </w:rPr>
            </w:pPr>
            <w:r w:rsidRPr="00DB033E">
              <w:rPr>
                <w:rFonts w:ascii="Arial" w:eastAsia="SimSun" w:hAnsi="Arial"/>
                <w:sz w:val="18"/>
              </w:rPr>
              <w:t>PDSCH DMRS configuration</w:t>
            </w:r>
          </w:p>
        </w:tc>
        <w:tc>
          <w:tcPr>
            <w:tcW w:w="3657" w:type="dxa"/>
            <w:shd w:val="clear" w:color="auto" w:fill="auto"/>
            <w:vAlign w:val="center"/>
          </w:tcPr>
          <w:p w14:paraId="668F7D22" w14:textId="77777777" w:rsidR="00E623E6" w:rsidRPr="00DB033E" w:rsidRDefault="00E623E6" w:rsidP="00FB27FE">
            <w:pPr>
              <w:pStyle w:val="TAL"/>
              <w:rPr>
                <w:rFonts w:eastAsia="SimSun" w:cs="Arial"/>
                <w:szCs w:val="18"/>
              </w:rPr>
            </w:pPr>
            <w:r w:rsidRPr="00DB033E">
              <w:rPr>
                <w:rFonts w:eastAsia="SimSun" w:cs="Arial"/>
                <w:szCs w:val="18"/>
              </w:rPr>
              <w:t>DMRS Type</w:t>
            </w:r>
          </w:p>
        </w:tc>
        <w:tc>
          <w:tcPr>
            <w:tcW w:w="803" w:type="dxa"/>
            <w:shd w:val="clear" w:color="auto" w:fill="auto"/>
            <w:vAlign w:val="center"/>
          </w:tcPr>
          <w:p w14:paraId="29C07771" w14:textId="77777777" w:rsidR="00E623E6" w:rsidRPr="00DB033E" w:rsidRDefault="00E623E6" w:rsidP="00FB27FE">
            <w:pPr>
              <w:pStyle w:val="TAC"/>
              <w:rPr>
                <w:rFonts w:eastAsia="SimSun"/>
              </w:rPr>
            </w:pPr>
          </w:p>
        </w:tc>
        <w:tc>
          <w:tcPr>
            <w:tcW w:w="3355" w:type="dxa"/>
            <w:shd w:val="clear" w:color="auto" w:fill="auto"/>
            <w:vAlign w:val="center"/>
          </w:tcPr>
          <w:p w14:paraId="57B2E7B7" w14:textId="77777777" w:rsidR="00E623E6" w:rsidRPr="00DB033E" w:rsidRDefault="00E623E6" w:rsidP="00FB27FE">
            <w:pPr>
              <w:pStyle w:val="TAC"/>
              <w:rPr>
                <w:rFonts w:eastAsia="SimSun"/>
              </w:rPr>
            </w:pPr>
            <w:r w:rsidRPr="00DB033E">
              <w:rPr>
                <w:rFonts w:eastAsia="SimSun"/>
              </w:rPr>
              <w:t>Type 1</w:t>
            </w:r>
          </w:p>
        </w:tc>
      </w:tr>
      <w:tr w:rsidR="00E623E6" w:rsidRPr="00DB033E" w14:paraId="1E744F4F" w14:textId="77777777" w:rsidTr="00D63311">
        <w:tc>
          <w:tcPr>
            <w:tcW w:w="1814" w:type="dxa"/>
            <w:vMerge/>
            <w:shd w:val="clear" w:color="auto" w:fill="auto"/>
            <w:vAlign w:val="center"/>
          </w:tcPr>
          <w:p w14:paraId="3EF26800"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748CA2CF" w14:textId="77777777" w:rsidR="00E623E6" w:rsidRPr="00DB033E" w:rsidRDefault="00E623E6" w:rsidP="00FB27FE">
            <w:pPr>
              <w:pStyle w:val="TAL"/>
              <w:rPr>
                <w:rFonts w:eastAsia="SimSun"/>
              </w:rPr>
            </w:pPr>
            <w:r w:rsidRPr="00DB033E">
              <w:rPr>
                <w:rFonts w:eastAsia="SimSun"/>
              </w:rPr>
              <w:t>Number of additional DMRS</w:t>
            </w:r>
          </w:p>
        </w:tc>
        <w:tc>
          <w:tcPr>
            <w:tcW w:w="803" w:type="dxa"/>
            <w:shd w:val="clear" w:color="auto" w:fill="auto"/>
            <w:vAlign w:val="center"/>
          </w:tcPr>
          <w:p w14:paraId="524EE518" w14:textId="77777777" w:rsidR="00E623E6" w:rsidRPr="00DB033E" w:rsidRDefault="00E623E6" w:rsidP="00FB27FE">
            <w:pPr>
              <w:pStyle w:val="TAC"/>
              <w:rPr>
                <w:rFonts w:eastAsia="SimSun"/>
              </w:rPr>
            </w:pPr>
          </w:p>
        </w:tc>
        <w:tc>
          <w:tcPr>
            <w:tcW w:w="3355" w:type="dxa"/>
            <w:shd w:val="clear" w:color="auto" w:fill="auto"/>
            <w:vAlign w:val="center"/>
          </w:tcPr>
          <w:p w14:paraId="37B7BA56" w14:textId="77777777" w:rsidR="00E623E6" w:rsidRPr="00DB033E" w:rsidRDefault="00E623E6" w:rsidP="00FB27FE">
            <w:pPr>
              <w:pStyle w:val="TAC"/>
              <w:rPr>
                <w:rFonts w:eastAsia="SimSun"/>
                <w:lang w:eastAsia="zh-CN"/>
              </w:rPr>
            </w:pPr>
            <w:r w:rsidRPr="00DB033E">
              <w:rPr>
                <w:rFonts w:eastAsia="SimSun"/>
              </w:rPr>
              <w:t>1</w:t>
            </w:r>
          </w:p>
        </w:tc>
      </w:tr>
      <w:tr w:rsidR="00E623E6" w:rsidRPr="00DB033E" w14:paraId="6795602A" w14:textId="77777777" w:rsidTr="00D63311">
        <w:tc>
          <w:tcPr>
            <w:tcW w:w="1814" w:type="dxa"/>
            <w:vMerge/>
            <w:shd w:val="clear" w:color="auto" w:fill="auto"/>
            <w:vAlign w:val="center"/>
          </w:tcPr>
          <w:p w14:paraId="6F1349E9" w14:textId="77777777" w:rsidR="00E623E6" w:rsidRPr="00DB033E" w:rsidRDefault="00E623E6" w:rsidP="00D63311">
            <w:pPr>
              <w:spacing w:after="0"/>
              <w:rPr>
                <w:rFonts w:ascii="Arial" w:eastAsia="SimSun" w:hAnsi="Arial"/>
                <w:sz w:val="18"/>
              </w:rPr>
            </w:pPr>
          </w:p>
        </w:tc>
        <w:tc>
          <w:tcPr>
            <w:tcW w:w="3657" w:type="dxa"/>
            <w:shd w:val="clear" w:color="auto" w:fill="auto"/>
            <w:vAlign w:val="center"/>
          </w:tcPr>
          <w:p w14:paraId="52076309" w14:textId="77777777" w:rsidR="00E623E6" w:rsidRPr="00DB033E" w:rsidRDefault="00E623E6" w:rsidP="00FB27FE">
            <w:pPr>
              <w:pStyle w:val="TAL"/>
              <w:rPr>
                <w:rFonts w:eastAsia="SimSun"/>
              </w:rPr>
            </w:pPr>
            <w:r w:rsidRPr="00DB033E">
              <w:rPr>
                <w:rFonts w:eastAsia="SimSun"/>
              </w:rPr>
              <w:t>Maximum number of OFDM symbols for DL front loaded DMRS</w:t>
            </w:r>
          </w:p>
        </w:tc>
        <w:tc>
          <w:tcPr>
            <w:tcW w:w="803" w:type="dxa"/>
            <w:shd w:val="clear" w:color="auto" w:fill="auto"/>
            <w:vAlign w:val="center"/>
          </w:tcPr>
          <w:p w14:paraId="006F1F9F" w14:textId="77777777" w:rsidR="00E623E6" w:rsidRPr="00DB033E" w:rsidRDefault="00E623E6" w:rsidP="00FB27FE">
            <w:pPr>
              <w:pStyle w:val="TAC"/>
              <w:rPr>
                <w:rFonts w:eastAsia="SimSun"/>
              </w:rPr>
            </w:pPr>
          </w:p>
        </w:tc>
        <w:tc>
          <w:tcPr>
            <w:tcW w:w="3355" w:type="dxa"/>
            <w:shd w:val="clear" w:color="auto" w:fill="auto"/>
            <w:vAlign w:val="center"/>
          </w:tcPr>
          <w:p w14:paraId="421CD7F3" w14:textId="77777777" w:rsidR="00E623E6" w:rsidRPr="00DB033E" w:rsidRDefault="00E623E6" w:rsidP="00FB27FE">
            <w:pPr>
              <w:pStyle w:val="TAC"/>
              <w:rPr>
                <w:rFonts w:eastAsia="SimSun"/>
              </w:rPr>
            </w:pPr>
            <w:r w:rsidRPr="00DB033E">
              <w:rPr>
                <w:rFonts w:eastAsia="SimSun"/>
              </w:rPr>
              <w:t>1</w:t>
            </w:r>
          </w:p>
        </w:tc>
      </w:tr>
      <w:tr w:rsidR="00E623E6" w:rsidRPr="00DB033E" w14:paraId="62B3BE61"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71D39" w14:textId="77777777" w:rsidR="00E623E6" w:rsidRPr="00DB033E" w:rsidRDefault="00E623E6" w:rsidP="00FB27FE">
            <w:pPr>
              <w:pStyle w:val="TAL"/>
              <w:rPr>
                <w:rFonts w:eastAsia="SimSun"/>
                <w:lang w:val="en-US"/>
              </w:rPr>
            </w:pPr>
            <w:r w:rsidRPr="00DB033E">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848F81D"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263334B" w14:textId="77777777" w:rsidR="00E623E6" w:rsidRPr="00DB033E" w:rsidRDefault="00E623E6" w:rsidP="00FB27FE">
            <w:pPr>
              <w:pStyle w:val="TAC"/>
              <w:rPr>
                <w:rFonts w:eastAsia="SimSun"/>
                <w:lang w:eastAsia="zh-CN"/>
              </w:rPr>
            </w:pPr>
            <w:r>
              <w:rPr>
                <w:rFonts w:eastAsia="SimSun"/>
              </w:rPr>
              <w:t>8</w:t>
            </w:r>
          </w:p>
        </w:tc>
      </w:tr>
      <w:tr w:rsidR="00E623E6" w:rsidRPr="00DB033E" w14:paraId="06B6712E"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6C14" w14:textId="77777777" w:rsidR="00E623E6" w:rsidRPr="00DB033E" w:rsidRDefault="00E623E6" w:rsidP="00FB27FE">
            <w:pPr>
              <w:pStyle w:val="TAL"/>
              <w:rPr>
                <w:rFonts w:eastAsia="SimSun"/>
                <w:lang w:val="en-US"/>
              </w:rPr>
            </w:pPr>
            <w:r w:rsidRPr="00DB033E">
              <w:rPr>
                <w:rFonts w:eastAsia="SimSun" w:hint="eastAsia"/>
                <w:lang w:val="en-US" w:eastAsia="zh-CN"/>
              </w:rPr>
              <w:t xml:space="preserve">TDD UL-DL </w:t>
            </w:r>
            <w:r w:rsidRPr="00DB033E">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98DF0C3"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55A5D34" w14:textId="77777777" w:rsidR="00E623E6" w:rsidRPr="00DB033E" w:rsidRDefault="00E623E6" w:rsidP="00FB27FE">
            <w:pPr>
              <w:pStyle w:val="TAC"/>
              <w:rPr>
                <w:rFonts w:eastAsia="SimSun"/>
              </w:rPr>
            </w:pPr>
            <w:r>
              <w:rPr>
                <w:rFonts w:eastAsia="SimSun"/>
              </w:rPr>
              <w:t>12</w:t>
            </w:r>
            <w:r w:rsidRPr="00DB033E">
              <w:rPr>
                <w:rFonts w:eastAsia="SimSun"/>
              </w:rPr>
              <w:t>0kHz SCS: FR</w:t>
            </w:r>
            <w:r>
              <w:rPr>
                <w:rFonts w:eastAsia="SimSun"/>
              </w:rPr>
              <w:t>2</w:t>
            </w:r>
            <w:r w:rsidRPr="00DB033E">
              <w:rPr>
                <w:rFonts w:eastAsia="SimSun"/>
              </w:rPr>
              <w:t>.</w:t>
            </w:r>
            <w:r>
              <w:rPr>
                <w:rFonts w:eastAsia="SimSun"/>
              </w:rPr>
              <w:t>12</w:t>
            </w:r>
            <w:r w:rsidRPr="00DB033E">
              <w:rPr>
                <w:rFonts w:eastAsia="SimSun"/>
              </w:rPr>
              <w:t>0-1</w:t>
            </w:r>
          </w:p>
        </w:tc>
      </w:tr>
      <w:tr w:rsidR="00E623E6" w:rsidRPr="00DB033E" w14:paraId="4F30D457" w14:textId="77777777" w:rsidTr="00D6331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AAA9" w14:textId="77777777" w:rsidR="00E623E6" w:rsidRPr="00DB033E" w:rsidRDefault="00E623E6" w:rsidP="00FB27FE">
            <w:pPr>
              <w:pStyle w:val="TAL"/>
              <w:rPr>
                <w:rFonts w:eastAsia="SimSun"/>
                <w:lang w:val="en-US"/>
              </w:rPr>
            </w:pPr>
            <w:r w:rsidRPr="00DB033E">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03FCAAC" w14:textId="77777777" w:rsidR="00E623E6" w:rsidRPr="00DB033E" w:rsidRDefault="00E623E6"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A4EE194" w14:textId="77777777" w:rsidR="00E623E6" w:rsidRPr="00DB033E" w:rsidRDefault="00E623E6" w:rsidP="00FB27FE">
            <w:pPr>
              <w:pStyle w:val="TAC"/>
              <w:rPr>
                <w:rFonts w:eastAsia="SimSun"/>
                <w:lang w:eastAsia="zh-CN"/>
              </w:rPr>
            </w:pPr>
            <w:r>
              <w:rPr>
                <w:rFonts w:eastAsia="SimSun"/>
              </w:rPr>
              <w:t>As defined in Annex A.1.3</w:t>
            </w:r>
          </w:p>
        </w:tc>
      </w:tr>
    </w:tbl>
    <w:p w14:paraId="1F4EE4D3" w14:textId="77777777" w:rsidR="00E623E6" w:rsidRPr="00DB033E" w:rsidRDefault="00E623E6" w:rsidP="00E623E6">
      <w:pPr>
        <w:rPr>
          <w:rFonts w:eastAsiaTheme="minorEastAsia"/>
          <w:lang w:eastAsia="zh-CN"/>
        </w:rPr>
      </w:pPr>
    </w:p>
    <w:p w14:paraId="30AD369D" w14:textId="77777777" w:rsidR="00E623E6" w:rsidRPr="00DB033E" w:rsidRDefault="00E623E6" w:rsidP="00FB27FE">
      <w:pPr>
        <w:pStyle w:val="TH"/>
        <w:rPr>
          <w:rFonts w:eastAsiaTheme="minorEastAsia"/>
        </w:rPr>
      </w:pPr>
      <w:r w:rsidRPr="00DB033E">
        <w:rPr>
          <w:rFonts w:eastAsiaTheme="minorEastAsia"/>
        </w:rPr>
        <w:t xml:space="preserve">Table </w:t>
      </w:r>
      <w:r>
        <w:rPr>
          <w:rFonts w:eastAsiaTheme="minorEastAsia"/>
        </w:rPr>
        <w:t>7</w:t>
      </w:r>
      <w:r w:rsidRPr="00DB033E">
        <w:rPr>
          <w:rFonts w:eastAsiaTheme="minorEastAsia"/>
        </w:rPr>
        <w:t>.2A.</w:t>
      </w:r>
      <w:r>
        <w:rPr>
          <w:rFonts w:eastAsiaTheme="minorEastAsia"/>
        </w:rPr>
        <w:t>2</w:t>
      </w:r>
      <w:r w:rsidRPr="00DB033E">
        <w:rPr>
          <w:rFonts w:eastAsiaTheme="minorEastAsia"/>
        </w:rPr>
        <w:t>.1-</w:t>
      </w:r>
      <w:r>
        <w:rPr>
          <w:rFonts w:eastAsiaTheme="minorEastAsia"/>
        </w:rPr>
        <w:t>2</w:t>
      </w:r>
      <w:r w:rsidRPr="00DB033E">
        <w:rPr>
          <w:rFonts w:eastAsiaTheme="minorEastAsia"/>
        </w:rPr>
        <w:t xml:space="preserve">: Single carrier performance for </w:t>
      </w:r>
      <w:r>
        <w:rPr>
          <w:rFonts w:eastAsiaTheme="minorEastAsia"/>
        </w:rPr>
        <w:t>T</w:t>
      </w:r>
      <w:r w:rsidRPr="00DB033E">
        <w:rPr>
          <w:rFonts w:eastAsiaTheme="minorEastAsia"/>
        </w:rPr>
        <w:t>DD 1</w:t>
      </w:r>
      <w:r>
        <w:rPr>
          <w:rFonts w:eastAsiaTheme="minorEastAsia"/>
        </w:rPr>
        <w:t>20</w:t>
      </w:r>
      <w:r w:rsidRPr="00DB033E">
        <w:rPr>
          <w:rFonts w:eastAsiaTheme="minorEastAsia"/>
        </w:rPr>
        <w:t xml:space="preserve">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E623E6" w:rsidRPr="00DB033E" w14:paraId="7A221D19" w14:textId="77777777" w:rsidTr="00B329D2">
        <w:trPr>
          <w:trHeight w:val="397"/>
          <w:jc w:val="center"/>
        </w:trPr>
        <w:tc>
          <w:tcPr>
            <w:tcW w:w="744" w:type="pct"/>
            <w:vMerge w:val="restart"/>
            <w:shd w:val="clear" w:color="auto" w:fill="FFFFFF"/>
            <w:vAlign w:val="center"/>
          </w:tcPr>
          <w:p w14:paraId="0014F536" w14:textId="77777777" w:rsidR="00E623E6" w:rsidRPr="00DB033E" w:rsidRDefault="00E623E6" w:rsidP="00FB27FE">
            <w:pPr>
              <w:pStyle w:val="TAH"/>
              <w:rPr>
                <w:rFonts w:eastAsiaTheme="minorEastAsia" w:cs="Arial"/>
              </w:rPr>
            </w:pPr>
            <w:r w:rsidRPr="00DB033E">
              <w:rPr>
                <w:rFonts w:eastAsiaTheme="minorEastAsia"/>
              </w:rPr>
              <w:t xml:space="preserve">Bandwidth (MHz) </w:t>
            </w:r>
          </w:p>
        </w:tc>
        <w:tc>
          <w:tcPr>
            <w:tcW w:w="769" w:type="pct"/>
            <w:vMerge w:val="restart"/>
            <w:shd w:val="clear" w:color="auto" w:fill="FFFFFF"/>
            <w:vAlign w:val="center"/>
          </w:tcPr>
          <w:p w14:paraId="3F0FD9BB" w14:textId="77777777" w:rsidR="00E623E6" w:rsidRPr="00DB033E" w:rsidRDefault="00E623E6" w:rsidP="00FB27FE">
            <w:pPr>
              <w:pStyle w:val="TAH"/>
              <w:rPr>
                <w:rFonts w:eastAsiaTheme="minorEastAsia" w:cs="Arial"/>
              </w:rPr>
            </w:pPr>
            <w:r w:rsidRPr="00DB033E">
              <w:rPr>
                <w:rFonts w:eastAsiaTheme="minorEastAsia" w:cs="Arial"/>
              </w:rPr>
              <w:t>Reference</w:t>
            </w:r>
            <w:r w:rsidRPr="00DB033E">
              <w:rPr>
                <w:rFonts w:eastAsiaTheme="minorEastAsia" w:cs="Arial" w:hint="eastAsia"/>
                <w:lang w:eastAsia="zh-CN"/>
              </w:rPr>
              <w:t xml:space="preserve"> </w:t>
            </w:r>
            <w:r w:rsidRPr="00DB033E">
              <w:rPr>
                <w:rFonts w:eastAsiaTheme="minorEastAsia" w:cs="Arial"/>
              </w:rPr>
              <w:t>channel</w:t>
            </w:r>
          </w:p>
        </w:tc>
        <w:tc>
          <w:tcPr>
            <w:tcW w:w="728" w:type="pct"/>
            <w:vMerge w:val="restart"/>
            <w:shd w:val="clear" w:color="auto" w:fill="FFFFFF"/>
            <w:vAlign w:val="center"/>
          </w:tcPr>
          <w:p w14:paraId="5E20AEDA" w14:textId="77777777" w:rsidR="00E623E6" w:rsidRPr="00DB033E" w:rsidRDefault="00E623E6" w:rsidP="00FB27FE">
            <w:pPr>
              <w:pStyle w:val="TAH"/>
              <w:rPr>
                <w:rFonts w:eastAsiaTheme="minorEastAsia" w:cs="Arial"/>
                <w:lang w:eastAsia="zh-CN"/>
              </w:rPr>
            </w:pPr>
            <w:r w:rsidRPr="00DB033E">
              <w:rPr>
                <w:rFonts w:eastAsiaTheme="minorEastAsia" w:cs="Arial"/>
              </w:rPr>
              <w:t>Modulation format</w:t>
            </w:r>
            <w:r w:rsidRPr="00DB033E">
              <w:rPr>
                <w:rFonts w:eastAsiaTheme="minorEastAsia" w:cs="Arial" w:hint="eastAsia"/>
                <w:lang w:eastAsia="zh-CN"/>
              </w:rPr>
              <w:t xml:space="preserve"> and code rate</w:t>
            </w:r>
          </w:p>
        </w:tc>
        <w:tc>
          <w:tcPr>
            <w:tcW w:w="826" w:type="pct"/>
            <w:vMerge w:val="restart"/>
            <w:shd w:val="clear" w:color="auto" w:fill="FFFFFF"/>
            <w:vAlign w:val="center"/>
          </w:tcPr>
          <w:p w14:paraId="26E0D975" w14:textId="77777777" w:rsidR="00E623E6" w:rsidRPr="00DB033E" w:rsidRDefault="00E623E6" w:rsidP="00FB27FE">
            <w:pPr>
              <w:pStyle w:val="TAH"/>
              <w:rPr>
                <w:rFonts w:eastAsiaTheme="minorEastAsia" w:cs="Arial"/>
              </w:rPr>
            </w:pPr>
            <w:r w:rsidRPr="00DB033E">
              <w:rPr>
                <w:rFonts w:eastAsiaTheme="minorEastAsia" w:cs="Arial"/>
              </w:rPr>
              <w:t>Propagation condition</w:t>
            </w:r>
          </w:p>
        </w:tc>
        <w:tc>
          <w:tcPr>
            <w:tcW w:w="739" w:type="pct"/>
            <w:vMerge w:val="restart"/>
            <w:shd w:val="clear" w:color="auto" w:fill="FFFFFF"/>
            <w:vAlign w:val="center"/>
          </w:tcPr>
          <w:p w14:paraId="1B032570" w14:textId="77777777" w:rsidR="00E623E6" w:rsidRPr="00DB033E" w:rsidRDefault="00E623E6" w:rsidP="00FB27FE">
            <w:pPr>
              <w:pStyle w:val="TAH"/>
              <w:rPr>
                <w:rFonts w:eastAsiaTheme="minorEastAsia" w:cs="Arial"/>
              </w:rPr>
            </w:pPr>
            <w:r w:rsidRPr="00DB033E">
              <w:rPr>
                <w:rFonts w:eastAsiaTheme="minorEastAsia" w:cs="Arial"/>
              </w:rPr>
              <w:t>Correlation matrix and antenna configuration</w:t>
            </w:r>
          </w:p>
        </w:tc>
        <w:tc>
          <w:tcPr>
            <w:tcW w:w="1194" w:type="pct"/>
            <w:gridSpan w:val="2"/>
            <w:shd w:val="clear" w:color="auto" w:fill="FFFFFF"/>
            <w:vAlign w:val="center"/>
          </w:tcPr>
          <w:p w14:paraId="62BFFB8C" w14:textId="77777777" w:rsidR="00E623E6" w:rsidRPr="00DB033E" w:rsidRDefault="00E623E6" w:rsidP="00FB27FE">
            <w:pPr>
              <w:pStyle w:val="TAH"/>
              <w:rPr>
                <w:rFonts w:eastAsiaTheme="minorEastAsia" w:cs="Arial"/>
              </w:rPr>
            </w:pPr>
            <w:r w:rsidRPr="00DB033E">
              <w:rPr>
                <w:rFonts w:eastAsiaTheme="minorEastAsia" w:cs="Arial"/>
              </w:rPr>
              <w:t>Reference value</w:t>
            </w:r>
          </w:p>
        </w:tc>
      </w:tr>
      <w:tr w:rsidR="00E623E6" w:rsidRPr="00DB033E" w14:paraId="24E22D9E" w14:textId="77777777" w:rsidTr="00B329D2">
        <w:trPr>
          <w:trHeight w:val="397"/>
          <w:jc w:val="center"/>
        </w:trPr>
        <w:tc>
          <w:tcPr>
            <w:tcW w:w="744" w:type="pct"/>
            <w:vMerge/>
            <w:shd w:val="clear" w:color="auto" w:fill="FFFFFF"/>
            <w:vAlign w:val="center"/>
          </w:tcPr>
          <w:p w14:paraId="09C32FDD" w14:textId="77777777" w:rsidR="00E623E6" w:rsidRPr="00DB033E" w:rsidRDefault="00E623E6" w:rsidP="00FB27FE">
            <w:pPr>
              <w:pStyle w:val="TAH"/>
              <w:rPr>
                <w:rFonts w:eastAsiaTheme="minorEastAsia" w:cs="Arial"/>
              </w:rPr>
            </w:pPr>
          </w:p>
        </w:tc>
        <w:tc>
          <w:tcPr>
            <w:tcW w:w="769" w:type="pct"/>
            <w:vMerge/>
            <w:shd w:val="clear" w:color="auto" w:fill="FFFFFF"/>
            <w:vAlign w:val="center"/>
          </w:tcPr>
          <w:p w14:paraId="200FD46E" w14:textId="77777777" w:rsidR="00E623E6" w:rsidRPr="00DB033E" w:rsidRDefault="00E623E6" w:rsidP="00FB27FE">
            <w:pPr>
              <w:pStyle w:val="TAH"/>
              <w:rPr>
                <w:rFonts w:eastAsiaTheme="minorEastAsia" w:cs="Arial"/>
              </w:rPr>
            </w:pPr>
          </w:p>
        </w:tc>
        <w:tc>
          <w:tcPr>
            <w:tcW w:w="728" w:type="pct"/>
            <w:vMerge/>
            <w:shd w:val="clear" w:color="auto" w:fill="FFFFFF"/>
          </w:tcPr>
          <w:p w14:paraId="1A553AB5" w14:textId="77777777" w:rsidR="00E623E6" w:rsidRPr="00DB033E" w:rsidRDefault="00E623E6" w:rsidP="00FB27FE">
            <w:pPr>
              <w:pStyle w:val="TAH"/>
              <w:rPr>
                <w:rFonts w:eastAsiaTheme="minorEastAsia" w:cs="Arial"/>
              </w:rPr>
            </w:pPr>
          </w:p>
        </w:tc>
        <w:tc>
          <w:tcPr>
            <w:tcW w:w="826" w:type="pct"/>
            <w:vMerge/>
            <w:shd w:val="clear" w:color="auto" w:fill="FFFFFF"/>
            <w:vAlign w:val="center"/>
          </w:tcPr>
          <w:p w14:paraId="52B9F4D0" w14:textId="77777777" w:rsidR="00E623E6" w:rsidRPr="00DB033E" w:rsidRDefault="00E623E6" w:rsidP="00FB27FE">
            <w:pPr>
              <w:pStyle w:val="TAH"/>
              <w:rPr>
                <w:rFonts w:eastAsiaTheme="minorEastAsia" w:cs="Arial"/>
              </w:rPr>
            </w:pPr>
          </w:p>
        </w:tc>
        <w:tc>
          <w:tcPr>
            <w:tcW w:w="739" w:type="pct"/>
            <w:vMerge/>
            <w:shd w:val="clear" w:color="auto" w:fill="FFFFFF"/>
            <w:vAlign w:val="center"/>
          </w:tcPr>
          <w:p w14:paraId="42F1BF35" w14:textId="77777777" w:rsidR="00E623E6" w:rsidRPr="00DB033E" w:rsidRDefault="00E623E6" w:rsidP="00FB27FE">
            <w:pPr>
              <w:pStyle w:val="TAH"/>
              <w:rPr>
                <w:rFonts w:eastAsiaTheme="minorEastAsia" w:cs="Arial"/>
              </w:rPr>
            </w:pPr>
          </w:p>
        </w:tc>
        <w:tc>
          <w:tcPr>
            <w:tcW w:w="834" w:type="pct"/>
            <w:shd w:val="clear" w:color="auto" w:fill="FFFFFF"/>
            <w:vAlign w:val="center"/>
          </w:tcPr>
          <w:p w14:paraId="4F412075" w14:textId="77777777" w:rsidR="00E623E6" w:rsidRPr="00DB033E" w:rsidRDefault="00E623E6" w:rsidP="00FB27FE">
            <w:pPr>
              <w:pStyle w:val="TAH"/>
              <w:rPr>
                <w:rFonts w:eastAsiaTheme="minorEastAsia" w:cs="Arial"/>
              </w:rPr>
            </w:pPr>
            <w:r w:rsidRPr="00DB033E">
              <w:rPr>
                <w:rFonts w:eastAsiaTheme="minorEastAsia" w:cs="Arial"/>
              </w:rPr>
              <w:t>Fraction of maximum throughput (%)</w:t>
            </w:r>
          </w:p>
        </w:tc>
        <w:tc>
          <w:tcPr>
            <w:tcW w:w="361" w:type="pct"/>
            <w:shd w:val="clear" w:color="auto" w:fill="FFFFFF"/>
            <w:vAlign w:val="center"/>
          </w:tcPr>
          <w:p w14:paraId="1086F7EE" w14:textId="77777777" w:rsidR="00E623E6" w:rsidRPr="00DB033E" w:rsidRDefault="00E623E6" w:rsidP="00FB27FE">
            <w:pPr>
              <w:pStyle w:val="TAH"/>
              <w:rPr>
                <w:rFonts w:eastAsiaTheme="minorEastAsia" w:cs="Arial"/>
              </w:rPr>
            </w:pPr>
            <w:r w:rsidRPr="00DB033E">
              <w:rPr>
                <w:rFonts w:eastAsiaTheme="minorEastAsia" w:cs="Arial"/>
              </w:rPr>
              <w:t>SNR (dB)</w:t>
            </w:r>
          </w:p>
        </w:tc>
      </w:tr>
      <w:tr w:rsidR="00B329D2" w:rsidRPr="00DB033E" w14:paraId="416E6737" w14:textId="77777777" w:rsidTr="00B329D2">
        <w:trPr>
          <w:trHeight w:val="200"/>
          <w:jc w:val="center"/>
        </w:trPr>
        <w:tc>
          <w:tcPr>
            <w:tcW w:w="744" w:type="pct"/>
            <w:shd w:val="clear" w:color="auto" w:fill="FFFFFF"/>
            <w:vAlign w:val="center"/>
          </w:tcPr>
          <w:p w14:paraId="13FCDD2B" w14:textId="77777777" w:rsidR="00B329D2" w:rsidRPr="00DB033E" w:rsidRDefault="00B329D2" w:rsidP="00B329D2">
            <w:pPr>
              <w:pStyle w:val="TAC"/>
              <w:rPr>
                <w:rFonts w:eastAsiaTheme="minorEastAsia" w:cs="Arial"/>
              </w:rPr>
            </w:pPr>
            <w:r w:rsidRPr="00DB033E">
              <w:rPr>
                <w:rFonts w:eastAsiaTheme="minorEastAsia"/>
              </w:rPr>
              <w:t>5</w:t>
            </w:r>
            <w:r>
              <w:rPr>
                <w:rFonts w:eastAsiaTheme="minorEastAsia"/>
              </w:rPr>
              <w:t>0</w:t>
            </w:r>
          </w:p>
        </w:tc>
        <w:tc>
          <w:tcPr>
            <w:tcW w:w="769" w:type="pct"/>
            <w:shd w:val="clear" w:color="auto" w:fill="FFFFFF"/>
            <w:vAlign w:val="center"/>
          </w:tcPr>
          <w:p w14:paraId="66BD7B22" w14:textId="77777777" w:rsidR="00B329D2" w:rsidRPr="00DB033E" w:rsidRDefault="00B329D2" w:rsidP="00B329D2">
            <w:pPr>
              <w:pStyle w:val="TAC"/>
              <w:rPr>
                <w:rFonts w:eastAsiaTheme="minorEastAsia" w:cs="Arial"/>
              </w:rPr>
            </w:pPr>
            <w:r w:rsidRPr="00C25669">
              <w:rPr>
                <w:rFonts w:eastAsia="SimSun" w:cs="Arial"/>
                <w:szCs w:val="18"/>
              </w:rPr>
              <w:t>R.PDSCH.5-</w:t>
            </w:r>
            <w:r>
              <w:rPr>
                <w:rFonts w:eastAsia="SimSun" w:cs="Arial"/>
                <w:szCs w:val="18"/>
              </w:rPr>
              <w:t>9</w:t>
            </w:r>
            <w:r w:rsidRPr="00C25669">
              <w:rPr>
                <w:rFonts w:eastAsia="SimSun" w:cs="Arial"/>
                <w:szCs w:val="18"/>
              </w:rPr>
              <w:t>.1 TDD</w:t>
            </w:r>
          </w:p>
        </w:tc>
        <w:tc>
          <w:tcPr>
            <w:tcW w:w="728" w:type="pct"/>
            <w:shd w:val="clear" w:color="auto" w:fill="FFFFFF"/>
            <w:vAlign w:val="center"/>
          </w:tcPr>
          <w:p w14:paraId="0E29B041" w14:textId="77777777" w:rsidR="00B329D2" w:rsidRPr="00DB033E" w:rsidRDefault="00B329D2" w:rsidP="00B329D2">
            <w:pPr>
              <w:pStyle w:val="TAC"/>
              <w:rPr>
                <w:rFonts w:eastAsiaTheme="minorEastAsia" w:cs="Arial"/>
              </w:rPr>
            </w:pPr>
            <w:r w:rsidRPr="00DB033E">
              <w:rPr>
                <w:rFonts w:eastAsiaTheme="minorEastAsia"/>
              </w:rPr>
              <w:t>16QAM, 0.</w:t>
            </w:r>
            <w:r>
              <w:rPr>
                <w:rFonts w:eastAsiaTheme="minorEastAsia"/>
              </w:rPr>
              <w:t>33</w:t>
            </w:r>
          </w:p>
        </w:tc>
        <w:tc>
          <w:tcPr>
            <w:tcW w:w="826" w:type="pct"/>
            <w:shd w:val="clear" w:color="auto" w:fill="FFFFFF"/>
            <w:vAlign w:val="center"/>
          </w:tcPr>
          <w:p w14:paraId="705B6C7A" w14:textId="77777777" w:rsidR="00B329D2" w:rsidRPr="00DB033E" w:rsidRDefault="00B329D2" w:rsidP="00B329D2">
            <w:pPr>
              <w:pStyle w:val="TAC"/>
              <w:rPr>
                <w:rFonts w:eastAsiaTheme="minorEastAsia" w:cs="Arial"/>
              </w:rPr>
            </w:pPr>
            <w:r w:rsidRPr="00DB033E">
              <w:rPr>
                <w:rFonts w:eastAsia="SimSun" w:cs="Arial"/>
              </w:rPr>
              <w:t>TDLA30-</w:t>
            </w:r>
            <w:r>
              <w:rPr>
                <w:rFonts w:eastAsia="SimSun" w:cs="Arial"/>
              </w:rPr>
              <w:t>75</w:t>
            </w:r>
          </w:p>
        </w:tc>
        <w:tc>
          <w:tcPr>
            <w:tcW w:w="739" w:type="pct"/>
            <w:shd w:val="clear" w:color="auto" w:fill="FFFFFF"/>
            <w:vAlign w:val="center"/>
          </w:tcPr>
          <w:p w14:paraId="7E5D6D5E" w14:textId="77777777" w:rsidR="00B329D2" w:rsidRPr="00DB033E" w:rsidRDefault="00B329D2" w:rsidP="00B329D2">
            <w:pPr>
              <w:pStyle w:val="TAC"/>
              <w:rPr>
                <w:rFonts w:eastAsiaTheme="minorEastAsia"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139A276" w14:textId="77777777" w:rsidR="00B329D2" w:rsidRPr="00DB033E" w:rsidRDefault="00B329D2" w:rsidP="00B329D2">
            <w:pPr>
              <w:pStyle w:val="TAC"/>
              <w:rPr>
                <w:rFonts w:eastAsiaTheme="minorEastAsia" w:cs="Arial"/>
              </w:rPr>
            </w:pPr>
            <w:r w:rsidRPr="00DB033E">
              <w:rPr>
                <w:rFonts w:eastAsia="SimSun" w:cs="Arial"/>
              </w:rPr>
              <w:t>70</w:t>
            </w:r>
          </w:p>
        </w:tc>
        <w:tc>
          <w:tcPr>
            <w:tcW w:w="361" w:type="pct"/>
            <w:shd w:val="clear" w:color="auto" w:fill="FFFFFF"/>
            <w:vAlign w:val="center"/>
          </w:tcPr>
          <w:p w14:paraId="7B1A77AF" w14:textId="19EBD167" w:rsidR="00B329D2" w:rsidRPr="00DB033E" w:rsidRDefault="00B329D2" w:rsidP="00B329D2">
            <w:pPr>
              <w:pStyle w:val="TAC"/>
              <w:rPr>
                <w:rFonts w:eastAsiaTheme="minorEastAsia" w:cs="Arial"/>
                <w:lang w:eastAsia="zh-CN"/>
              </w:rPr>
            </w:pPr>
            <w:r>
              <w:rPr>
                <w:rFonts w:eastAsia="SimSun" w:cs="Arial"/>
                <w:lang w:eastAsia="zh-CN"/>
              </w:rPr>
              <w:t>10.4</w:t>
            </w:r>
          </w:p>
        </w:tc>
      </w:tr>
      <w:tr w:rsidR="00B329D2" w:rsidRPr="00DB033E" w14:paraId="43F067E8" w14:textId="77777777" w:rsidTr="00B329D2">
        <w:trPr>
          <w:trHeight w:val="200"/>
          <w:jc w:val="center"/>
        </w:trPr>
        <w:tc>
          <w:tcPr>
            <w:tcW w:w="744" w:type="pct"/>
            <w:shd w:val="clear" w:color="auto" w:fill="FFFFFF"/>
            <w:vAlign w:val="center"/>
          </w:tcPr>
          <w:p w14:paraId="437A7F86" w14:textId="77777777" w:rsidR="00B329D2" w:rsidRPr="00DB033E" w:rsidRDefault="00B329D2" w:rsidP="00B329D2">
            <w:pPr>
              <w:pStyle w:val="TAC"/>
              <w:rPr>
                <w:rFonts w:eastAsiaTheme="minorEastAsia"/>
                <w:lang w:eastAsia="zh-CN"/>
              </w:rPr>
            </w:pPr>
            <w:r w:rsidRPr="00DB033E">
              <w:rPr>
                <w:rFonts w:eastAsiaTheme="minorEastAsia" w:hint="eastAsia"/>
                <w:lang w:eastAsia="zh-CN"/>
              </w:rPr>
              <w:t>10</w:t>
            </w:r>
            <w:r>
              <w:rPr>
                <w:rFonts w:eastAsiaTheme="minorEastAsia"/>
                <w:lang w:eastAsia="zh-CN"/>
              </w:rPr>
              <w:t>0</w:t>
            </w:r>
          </w:p>
        </w:tc>
        <w:tc>
          <w:tcPr>
            <w:tcW w:w="769" w:type="pct"/>
            <w:shd w:val="clear" w:color="auto" w:fill="FFFFFF"/>
            <w:vAlign w:val="center"/>
          </w:tcPr>
          <w:p w14:paraId="4D7B09A7"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2</w:t>
            </w:r>
            <w:r w:rsidRPr="00C25669">
              <w:rPr>
                <w:rFonts w:eastAsia="SimSun" w:cs="Arial"/>
                <w:szCs w:val="18"/>
              </w:rPr>
              <w:t xml:space="preserve"> TDD</w:t>
            </w:r>
          </w:p>
        </w:tc>
        <w:tc>
          <w:tcPr>
            <w:tcW w:w="728" w:type="pct"/>
            <w:shd w:val="clear" w:color="auto" w:fill="FFFFFF"/>
            <w:vAlign w:val="center"/>
          </w:tcPr>
          <w:p w14:paraId="042E1A92"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7BE10C7"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519695E8"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1901C99D"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4A047D3" w14:textId="062C3BBE" w:rsidR="00B329D2" w:rsidRPr="00DB033E" w:rsidRDefault="00B329D2" w:rsidP="00B329D2">
            <w:pPr>
              <w:pStyle w:val="TAC"/>
              <w:rPr>
                <w:rFonts w:eastAsia="SimSun" w:cs="Arial"/>
                <w:lang w:eastAsia="zh-CN"/>
              </w:rPr>
            </w:pPr>
            <w:r>
              <w:rPr>
                <w:rFonts w:eastAsia="SimSun" w:cs="Arial"/>
                <w:lang w:eastAsia="zh-CN"/>
              </w:rPr>
              <w:t>10.2</w:t>
            </w:r>
          </w:p>
        </w:tc>
      </w:tr>
      <w:tr w:rsidR="00B329D2" w:rsidRPr="00DB033E" w14:paraId="25517569" w14:textId="77777777" w:rsidTr="00B329D2">
        <w:trPr>
          <w:trHeight w:val="200"/>
          <w:jc w:val="center"/>
        </w:trPr>
        <w:tc>
          <w:tcPr>
            <w:tcW w:w="744" w:type="pct"/>
            <w:shd w:val="clear" w:color="auto" w:fill="FFFFFF"/>
            <w:vAlign w:val="center"/>
          </w:tcPr>
          <w:p w14:paraId="78CF0BAA" w14:textId="77777777" w:rsidR="00B329D2" w:rsidRPr="00DB033E" w:rsidRDefault="00B329D2" w:rsidP="00B329D2">
            <w:pPr>
              <w:pStyle w:val="TAC"/>
              <w:rPr>
                <w:rFonts w:eastAsiaTheme="minorEastAsia"/>
                <w:lang w:eastAsia="zh-CN"/>
              </w:rPr>
            </w:pPr>
            <w:r>
              <w:rPr>
                <w:rFonts w:eastAsiaTheme="minorEastAsia"/>
                <w:lang w:eastAsia="zh-CN"/>
              </w:rPr>
              <w:t>200</w:t>
            </w:r>
          </w:p>
        </w:tc>
        <w:tc>
          <w:tcPr>
            <w:tcW w:w="769" w:type="pct"/>
            <w:shd w:val="clear" w:color="auto" w:fill="FFFFFF"/>
            <w:vAlign w:val="center"/>
          </w:tcPr>
          <w:p w14:paraId="39FF778A" w14:textId="77777777" w:rsidR="00B329D2" w:rsidRPr="00DB033E" w:rsidRDefault="00B329D2" w:rsidP="00B329D2">
            <w:pPr>
              <w:pStyle w:val="TAC"/>
              <w:rPr>
                <w:rFonts w:eastAsia="SimSun" w:cs="Arial"/>
                <w:lang w:eastAsia="zh-CN"/>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3</w:t>
            </w:r>
            <w:r w:rsidRPr="00C25669">
              <w:rPr>
                <w:rFonts w:eastAsia="SimSun" w:cs="Arial"/>
                <w:szCs w:val="18"/>
              </w:rPr>
              <w:t xml:space="preserve"> TDD</w:t>
            </w:r>
          </w:p>
        </w:tc>
        <w:tc>
          <w:tcPr>
            <w:tcW w:w="728" w:type="pct"/>
            <w:shd w:val="clear" w:color="auto" w:fill="FFFFFF"/>
            <w:vAlign w:val="center"/>
          </w:tcPr>
          <w:p w14:paraId="1899A980"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5A084819"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0AC2D48E"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6F610D85"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7950A185" w14:textId="1C8FBC09" w:rsidR="00B329D2" w:rsidRPr="00DB033E" w:rsidRDefault="00B329D2" w:rsidP="00B329D2">
            <w:pPr>
              <w:pStyle w:val="TAC"/>
              <w:rPr>
                <w:rFonts w:eastAsia="SimSun" w:cs="Arial"/>
                <w:lang w:eastAsia="zh-CN"/>
              </w:rPr>
            </w:pPr>
            <w:r>
              <w:rPr>
                <w:rFonts w:eastAsia="SimSun" w:cs="Arial"/>
                <w:lang w:eastAsia="zh-CN"/>
              </w:rPr>
              <w:t>10.3</w:t>
            </w:r>
          </w:p>
        </w:tc>
      </w:tr>
      <w:tr w:rsidR="00B329D2" w:rsidRPr="00DB033E" w14:paraId="76CB9CD2" w14:textId="77777777" w:rsidTr="00B329D2">
        <w:trPr>
          <w:trHeight w:val="200"/>
          <w:jc w:val="center"/>
        </w:trPr>
        <w:tc>
          <w:tcPr>
            <w:tcW w:w="744" w:type="pct"/>
            <w:shd w:val="clear" w:color="auto" w:fill="FFFFFF"/>
            <w:vAlign w:val="center"/>
          </w:tcPr>
          <w:p w14:paraId="41120DFE" w14:textId="77777777" w:rsidR="00B329D2" w:rsidRPr="00DB033E" w:rsidRDefault="00B329D2" w:rsidP="00B329D2">
            <w:pPr>
              <w:pStyle w:val="TAC"/>
              <w:rPr>
                <w:rFonts w:eastAsiaTheme="minorEastAsia"/>
                <w:lang w:eastAsia="zh-CN"/>
              </w:rPr>
            </w:pPr>
            <w:r>
              <w:rPr>
                <w:rFonts w:eastAsiaTheme="minorEastAsia"/>
                <w:lang w:eastAsia="zh-CN"/>
              </w:rPr>
              <w:t>400</w:t>
            </w:r>
          </w:p>
        </w:tc>
        <w:tc>
          <w:tcPr>
            <w:tcW w:w="769" w:type="pct"/>
            <w:shd w:val="clear" w:color="auto" w:fill="FFFFFF"/>
            <w:vAlign w:val="center"/>
          </w:tcPr>
          <w:p w14:paraId="6CAFA2BC" w14:textId="77777777" w:rsidR="00B329D2" w:rsidRPr="00DB033E" w:rsidRDefault="00B329D2" w:rsidP="00B329D2">
            <w:pPr>
              <w:pStyle w:val="TAC"/>
              <w:rPr>
                <w:rFonts w:eastAsia="SimSun" w:cs="Arial"/>
              </w:rPr>
            </w:pPr>
            <w:r w:rsidRPr="00C25669">
              <w:rPr>
                <w:rFonts w:eastAsia="SimSun" w:cs="Arial"/>
                <w:szCs w:val="18"/>
              </w:rPr>
              <w:t>R.PDSCH.5-</w:t>
            </w:r>
            <w:r>
              <w:rPr>
                <w:rFonts w:eastAsia="SimSun" w:cs="Arial"/>
                <w:szCs w:val="18"/>
              </w:rPr>
              <w:t>9</w:t>
            </w:r>
            <w:r w:rsidRPr="00C25669">
              <w:rPr>
                <w:rFonts w:eastAsia="SimSun" w:cs="Arial"/>
                <w:szCs w:val="18"/>
              </w:rPr>
              <w:t>.</w:t>
            </w:r>
            <w:r>
              <w:rPr>
                <w:rFonts w:eastAsia="SimSun" w:cs="Arial"/>
                <w:szCs w:val="18"/>
              </w:rPr>
              <w:t>4</w:t>
            </w:r>
            <w:r w:rsidRPr="00C25669">
              <w:rPr>
                <w:rFonts w:eastAsia="SimSun" w:cs="Arial"/>
                <w:szCs w:val="18"/>
              </w:rPr>
              <w:t xml:space="preserve"> TDD</w:t>
            </w:r>
          </w:p>
        </w:tc>
        <w:tc>
          <w:tcPr>
            <w:tcW w:w="728" w:type="pct"/>
            <w:shd w:val="clear" w:color="auto" w:fill="FFFFFF"/>
          </w:tcPr>
          <w:p w14:paraId="290301DB" w14:textId="77777777" w:rsidR="00B329D2" w:rsidRPr="00DB033E" w:rsidRDefault="00B329D2" w:rsidP="00B329D2">
            <w:pPr>
              <w:pStyle w:val="TAC"/>
              <w:rPr>
                <w:rFonts w:eastAsiaTheme="minorEastAsia"/>
              </w:rPr>
            </w:pPr>
            <w:r w:rsidRPr="00DB033E">
              <w:rPr>
                <w:rFonts w:eastAsiaTheme="minorEastAsia"/>
              </w:rPr>
              <w:t>16QAM, 0.</w:t>
            </w:r>
            <w:r>
              <w:rPr>
                <w:rFonts w:eastAsiaTheme="minorEastAsia"/>
              </w:rPr>
              <w:t>33</w:t>
            </w:r>
          </w:p>
        </w:tc>
        <w:tc>
          <w:tcPr>
            <w:tcW w:w="826" w:type="pct"/>
            <w:shd w:val="clear" w:color="auto" w:fill="FFFFFF"/>
          </w:tcPr>
          <w:p w14:paraId="736AF643" w14:textId="77777777" w:rsidR="00B329D2" w:rsidRPr="00DB033E" w:rsidRDefault="00B329D2" w:rsidP="00B329D2">
            <w:pPr>
              <w:pStyle w:val="TAC"/>
              <w:rPr>
                <w:rFonts w:eastAsia="SimSun" w:cs="Arial"/>
              </w:rPr>
            </w:pPr>
            <w:r w:rsidRPr="00DB033E">
              <w:rPr>
                <w:rFonts w:eastAsia="SimSun" w:cs="Arial"/>
              </w:rPr>
              <w:t>TDLA30-</w:t>
            </w:r>
            <w:r>
              <w:rPr>
                <w:rFonts w:eastAsia="SimSun" w:cs="Arial"/>
              </w:rPr>
              <w:t>75</w:t>
            </w:r>
          </w:p>
        </w:tc>
        <w:tc>
          <w:tcPr>
            <w:tcW w:w="739" w:type="pct"/>
            <w:shd w:val="clear" w:color="auto" w:fill="FFFFFF"/>
            <w:vAlign w:val="center"/>
          </w:tcPr>
          <w:p w14:paraId="69766205" w14:textId="77777777" w:rsidR="00B329D2" w:rsidRPr="00DB033E" w:rsidRDefault="00B329D2" w:rsidP="00B329D2">
            <w:pPr>
              <w:pStyle w:val="TAC"/>
              <w:rPr>
                <w:rFonts w:eastAsia="SimSun" w:cs="Arial"/>
              </w:rPr>
            </w:pPr>
            <w:r w:rsidRPr="00DB033E">
              <w:rPr>
                <w:rFonts w:eastAsia="SimSun" w:cs="Arial"/>
              </w:rPr>
              <w:t>2x</w:t>
            </w:r>
            <w:r>
              <w:rPr>
                <w:rFonts w:eastAsia="SimSun" w:cs="Arial"/>
              </w:rPr>
              <w:t>2</w:t>
            </w:r>
            <w:r w:rsidRPr="00DB033E">
              <w:rPr>
                <w:rFonts w:eastAsia="SimSun" w:cs="Arial"/>
              </w:rPr>
              <w:t>, ULA Low</w:t>
            </w:r>
          </w:p>
        </w:tc>
        <w:tc>
          <w:tcPr>
            <w:tcW w:w="834" w:type="pct"/>
            <w:shd w:val="clear" w:color="auto" w:fill="FFFFFF"/>
            <w:vAlign w:val="center"/>
          </w:tcPr>
          <w:p w14:paraId="7D9B596A" w14:textId="77777777" w:rsidR="00B329D2" w:rsidRPr="00DB033E" w:rsidRDefault="00B329D2" w:rsidP="00B329D2">
            <w:pPr>
              <w:pStyle w:val="TAC"/>
              <w:rPr>
                <w:rFonts w:eastAsia="SimSun" w:cs="Arial"/>
              </w:rPr>
            </w:pPr>
            <w:r w:rsidRPr="00DB033E">
              <w:rPr>
                <w:rFonts w:eastAsia="SimSun" w:cs="Arial"/>
              </w:rPr>
              <w:t>70</w:t>
            </w:r>
          </w:p>
        </w:tc>
        <w:tc>
          <w:tcPr>
            <w:tcW w:w="361" w:type="pct"/>
            <w:shd w:val="clear" w:color="auto" w:fill="FFFFFF"/>
            <w:vAlign w:val="center"/>
          </w:tcPr>
          <w:p w14:paraId="4BC24486" w14:textId="5436A31C" w:rsidR="00B329D2" w:rsidRPr="00DB033E" w:rsidRDefault="00B329D2" w:rsidP="00B329D2">
            <w:pPr>
              <w:pStyle w:val="TAC"/>
              <w:rPr>
                <w:rFonts w:eastAsia="SimSun" w:cs="Arial"/>
                <w:lang w:eastAsia="zh-CN"/>
              </w:rPr>
            </w:pPr>
            <w:r>
              <w:rPr>
                <w:rFonts w:eastAsia="SimSun" w:cs="Arial"/>
                <w:lang w:eastAsia="zh-CN"/>
              </w:rPr>
              <w:t>10.3</w:t>
            </w:r>
          </w:p>
        </w:tc>
      </w:tr>
    </w:tbl>
    <w:p w14:paraId="7C4C23D0" w14:textId="77777777" w:rsidR="00E623E6" w:rsidRPr="00DB033E" w:rsidRDefault="00E623E6" w:rsidP="00E623E6">
      <w:pPr>
        <w:rPr>
          <w:rFonts w:eastAsiaTheme="minorEastAsia"/>
          <w:lang w:eastAsia="zh-CN"/>
        </w:rPr>
      </w:pPr>
    </w:p>
    <w:p w14:paraId="1006E8C3" w14:textId="77777777" w:rsidR="00E623E6" w:rsidRPr="00DB033E" w:rsidRDefault="00E623E6" w:rsidP="00E623E6">
      <w:pPr>
        <w:keepNext/>
        <w:keepLines/>
        <w:spacing w:before="60"/>
        <w:jc w:val="center"/>
        <w:rPr>
          <w:rFonts w:ascii="Arial" w:eastAsiaTheme="minorEastAsia" w:hAnsi="Arial"/>
          <w:b/>
          <w:lang w:eastAsia="zh-CN"/>
        </w:rPr>
      </w:pPr>
      <w:r w:rsidRPr="00DB033E">
        <w:rPr>
          <w:rFonts w:ascii="Arial" w:eastAsiaTheme="minorEastAsia" w:hAnsi="Arial"/>
          <w:b/>
        </w:rPr>
        <w:t xml:space="preserve">Table </w:t>
      </w:r>
      <w:r>
        <w:rPr>
          <w:rFonts w:ascii="Arial" w:eastAsiaTheme="minorEastAsia" w:hAnsi="Arial"/>
          <w:b/>
        </w:rPr>
        <w:t>7</w:t>
      </w:r>
      <w:r w:rsidRPr="00DB033E">
        <w:rPr>
          <w:rFonts w:ascii="Arial" w:eastAsiaTheme="minorEastAsia" w:hAnsi="Arial"/>
          <w:b/>
        </w:rPr>
        <w:t>.2A.</w:t>
      </w:r>
      <w:r>
        <w:rPr>
          <w:rFonts w:ascii="Arial" w:eastAsiaTheme="minorEastAsia" w:hAnsi="Arial"/>
          <w:b/>
          <w:lang w:eastAsia="zh-CN"/>
        </w:rPr>
        <w:t>2</w:t>
      </w:r>
      <w:r w:rsidRPr="00DB033E">
        <w:rPr>
          <w:rFonts w:ascii="Arial" w:eastAsiaTheme="minorEastAsia" w:hAnsi="Arial"/>
          <w:b/>
        </w:rPr>
        <w:t>.1-</w:t>
      </w:r>
      <w:r>
        <w:rPr>
          <w:rFonts w:ascii="Arial" w:eastAsiaTheme="minorEastAsia" w:hAnsi="Arial"/>
          <w:b/>
        </w:rPr>
        <w:t>3</w:t>
      </w:r>
      <w:r w:rsidRPr="00DB033E">
        <w:rPr>
          <w:rFonts w:ascii="Arial" w:eastAsiaTheme="minorEastAsia" w:hAnsi="Arial"/>
          <w:b/>
        </w:rPr>
        <w:t xml:space="preserve">: Minimum performance </w:t>
      </w:r>
      <w:r w:rsidRPr="00DB033E">
        <w:rPr>
          <w:rFonts w:ascii="Arial" w:eastAsiaTheme="minorEastAsia" w:hAnsi="Arial"/>
          <w:b/>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E623E6" w:rsidRPr="00DB033E" w14:paraId="2B45AA41" w14:textId="77777777" w:rsidTr="00D63311">
        <w:trPr>
          <w:trHeight w:val="226"/>
        </w:trPr>
        <w:tc>
          <w:tcPr>
            <w:tcW w:w="1413" w:type="dxa"/>
          </w:tcPr>
          <w:p w14:paraId="741C409A" w14:textId="77777777" w:rsidR="00E623E6" w:rsidRPr="00DB033E" w:rsidRDefault="00E623E6" w:rsidP="00FB27FE">
            <w:pPr>
              <w:pStyle w:val="TAH"/>
              <w:rPr>
                <w:lang w:eastAsia="zh-CN"/>
              </w:rPr>
            </w:pPr>
            <w:r w:rsidRPr="00DB033E">
              <w:rPr>
                <w:rFonts w:hint="eastAsia"/>
                <w:lang w:eastAsia="zh-CN"/>
              </w:rPr>
              <w:t>T</w:t>
            </w:r>
            <w:r w:rsidRPr="00DB033E">
              <w:rPr>
                <w:lang w:eastAsia="zh-CN"/>
              </w:rPr>
              <w:t>est number</w:t>
            </w:r>
          </w:p>
        </w:tc>
        <w:tc>
          <w:tcPr>
            <w:tcW w:w="3118" w:type="dxa"/>
          </w:tcPr>
          <w:p w14:paraId="7AE743E3" w14:textId="77777777" w:rsidR="00E623E6" w:rsidRPr="00DB033E" w:rsidRDefault="00E623E6" w:rsidP="00FB27FE">
            <w:pPr>
              <w:pStyle w:val="TAH"/>
              <w:rPr>
                <w:lang w:eastAsia="zh-CN"/>
              </w:rPr>
            </w:pPr>
            <w:r w:rsidRPr="00DB033E">
              <w:rPr>
                <w:rFonts w:hint="eastAsia"/>
                <w:lang w:eastAsia="zh-CN"/>
              </w:rPr>
              <w:t>C</w:t>
            </w:r>
            <w:r w:rsidRPr="00DB033E">
              <w:rPr>
                <w:lang w:eastAsia="zh-CN"/>
              </w:rPr>
              <w:t>A duplex mode</w:t>
            </w:r>
          </w:p>
        </w:tc>
        <w:tc>
          <w:tcPr>
            <w:tcW w:w="5098" w:type="dxa"/>
          </w:tcPr>
          <w:p w14:paraId="152443B1" w14:textId="77777777" w:rsidR="00E623E6" w:rsidRPr="00DB033E" w:rsidRDefault="00E623E6" w:rsidP="00FB27FE">
            <w:pPr>
              <w:pStyle w:val="TAH"/>
              <w:rPr>
                <w:lang w:eastAsia="zh-CN"/>
              </w:rPr>
            </w:pPr>
            <w:r w:rsidRPr="00DB033E">
              <w:rPr>
                <w:rFonts w:hint="eastAsia"/>
                <w:lang w:eastAsia="zh-CN"/>
              </w:rPr>
              <w:t>M</w:t>
            </w:r>
            <w:r w:rsidRPr="00DB033E">
              <w:rPr>
                <w:lang w:eastAsia="zh-CN"/>
              </w:rPr>
              <w:t>inimum performance requirements</w:t>
            </w:r>
          </w:p>
        </w:tc>
      </w:tr>
      <w:tr w:rsidR="00E623E6" w:rsidRPr="00DB033E" w14:paraId="635D9B9F" w14:textId="77777777" w:rsidTr="00D63311">
        <w:tc>
          <w:tcPr>
            <w:tcW w:w="1413" w:type="dxa"/>
          </w:tcPr>
          <w:p w14:paraId="2AA147FF" w14:textId="77777777" w:rsidR="00E623E6" w:rsidRPr="00DB033E" w:rsidRDefault="00E623E6" w:rsidP="00FB27FE">
            <w:pPr>
              <w:pStyle w:val="TAC"/>
              <w:rPr>
                <w:lang w:eastAsia="zh-CN"/>
              </w:rPr>
            </w:pPr>
            <w:r w:rsidRPr="00DB033E">
              <w:rPr>
                <w:rFonts w:hint="eastAsia"/>
                <w:lang w:eastAsia="zh-CN"/>
              </w:rPr>
              <w:t>1</w:t>
            </w:r>
          </w:p>
        </w:tc>
        <w:tc>
          <w:tcPr>
            <w:tcW w:w="3118" w:type="dxa"/>
          </w:tcPr>
          <w:p w14:paraId="0853C6F3" w14:textId="77777777" w:rsidR="00E623E6" w:rsidRPr="00DB033E" w:rsidRDefault="00E623E6" w:rsidP="00FB27FE">
            <w:pPr>
              <w:pStyle w:val="TAC"/>
              <w:rPr>
                <w:lang w:eastAsia="zh-CN"/>
              </w:rPr>
            </w:pPr>
            <w:r>
              <w:rPr>
                <w:lang w:eastAsia="zh-CN"/>
              </w:rPr>
              <w:t>T</w:t>
            </w:r>
            <w:r w:rsidRPr="00DB033E">
              <w:rPr>
                <w:lang w:eastAsia="zh-CN"/>
              </w:rPr>
              <w:t>DD 1</w:t>
            </w:r>
            <w:r>
              <w:rPr>
                <w:lang w:eastAsia="zh-CN"/>
              </w:rPr>
              <w:t>20</w:t>
            </w:r>
            <w:r w:rsidRPr="00DB033E">
              <w:rPr>
                <w:lang w:eastAsia="zh-CN"/>
              </w:rPr>
              <w:t xml:space="preserve"> kHz + </w:t>
            </w:r>
            <w:r>
              <w:rPr>
                <w:lang w:eastAsia="zh-CN"/>
              </w:rPr>
              <w:t>T</w:t>
            </w:r>
            <w:r w:rsidRPr="00DB033E">
              <w:rPr>
                <w:lang w:eastAsia="zh-CN"/>
              </w:rPr>
              <w:t>DD 1</w:t>
            </w:r>
            <w:r>
              <w:rPr>
                <w:lang w:eastAsia="zh-CN"/>
              </w:rPr>
              <w:t>20</w:t>
            </w:r>
            <w:r w:rsidRPr="00DB033E">
              <w:rPr>
                <w:lang w:eastAsia="zh-CN"/>
              </w:rPr>
              <w:t xml:space="preserve"> kHz</w:t>
            </w:r>
          </w:p>
        </w:tc>
        <w:tc>
          <w:tcPr>
            <w:tcW w:w="5098" w:type="dxa"/>
          </w:tcPr>
          <w:p w14:paraId="11040C6E" w14:textId="77777777" w:rsidR="00E623E6" w:rsidRPr="00DB033E" w:rsidRDefault="00E623E6" w:rsidP="00FB27FE">
            <w:pPr>
              <w:pStyle w:val="TAC"/>
              <w:rPr>
                <w:lang w:eastAsia="zh-CN"/>
              </w:rPr>
            </w:pPr>
            <w:r w:rsidRPr="00DB033E">
              <w:rPr>
                <w:lang w:eastAsia="zh-CN"/>
              </w:rPr>
              <w:t xml:space="preserve">As defined in Table </w:t>
            </w:r>
            <w:r>
              <w:rPr>
                <w:lang w:eastAsia="zh-CN"/>
              </w:rPr>
              <w:t>7</w:t>
            </w:r>
            <w:r w:rsidRPr="00DB033E">
              <w:rPr>
                <w:lang w:eastAsia="zh-CN"/>
              </w:rPr>
              <w:t>.2A.</w:t>
            </w:r>
            <w:r>
              <w:rPr>
                <w:lang w:eastAsia="zh-CN"/>
              </w:rPr>
              <w:t>2</w:t>
            </w:r>
            <w:r w:rsidRPr="00DB033E">
              <w:rPr>
                <w:lang w:eastAsia="zh-CN"/>
              </w:rPr>
              <w:t>.1-</w:t>
            </w:r>
            <w:r>
              <w:rPr>
                <w:lang w:eastAsia="zh-CN"/>
              </w:rPr>
              <w:t>2</w:t>
            </w:r>
          </w:p>
        </w:tc>
      </w:tr>
      <w:tr w:rsidR="00E623E6" w:rsidRPr="00DB033E" w14:paraId="2E321032" w14:textId="77777777" w:rsidTr="00D63311">
        <w:tc>
          <w:tcPr>
            <w:tcW w:w="9629" w:type="dxa"/>
            <w:gridSpan w:val="3"/>
          </w:tcPr>
          <w:p w14:paraId="1927FD6D" w14:textId="0D62C839" w:rsidR="00E623E6" w:rsidRPr="0014644C" w:rsidRDefault="00E623E6" w:rsidP="00FB27FE">
            <w:pPr>
              <w:pStyle w:val="TAN"/>
              <w:rPr>
                <w:lang w:eastAsia="zh-CN"/>
              </w:rPr>
            </w:pPr>
            <w:r w:rsidRPr="0014644C">
              <w:t xml:space="preserve">Note 1: </w:t>
            </w:r>
            <w:r w:rsidRPr="0014644C">
              <w:tab/>
              <w:t xml:space="preserve">The </w:t>
            </w:r>
            <w:r w:rsidRPr="00FB27FE">
              <w:t>applicability of requirements for different CA duplex</w:t>
            </w:r>
            <w:r w:rsidRPr="00FB27FE">
              <w:rPr>
                <w:lang w:eastAsia="zh-CN"/>
              </w:rPr>
              <w:t xml:space="preserve"> modes</w:t>
            </w:r>
            <w:r w:rsidRPr="00FB27FE">
              <w:t xml:space="preserve">, </w:t>
            </w:r>
            <w:r w:rsidRPr="00FB27FE">
              <w:rPr>
                <w:lang w:eastAsia="zh-CN"/>
              </w:rPr>
              <w:t xml:space="preserve">SCSs, </w:t>
            </w:r>
            <w:r w:rsidRPr="00FB27FE">
              <w:t>CA configuration</w:t>
            </w:r>
            <w:r w:rsidRPr="00FB27FE">
              <w:rPr>
                <w:lang w:eastAsia="zh-CN"/>
              </w:rPr>
              <w:t>s</w:t>
            </w:r>
            <w:r w:rsidRPr="00FB27FE">
              <w:t xml:space="preserve"> and bandwidth combination sets is defined in 7.1.1.5</w:t>
            </w:r>
            <w:r w:rsidRPr="00FB27FE">
              <w:rPr>
                <w:lang w:eastAsia="zh-CN"/>
              </w:rPr>
              <w:t>.</w:t>
            </w:r>
          </w:p>
        </w:tc>
      </w:tr>
    </w:tbl>
    <w:p w14:paraId="51A42096" w14:textId="77777777" w:rsidR="00E623E6" w:rsidRPr="00DB033E" w:rsidRDefault="00E623E6" w:rsidP="00E623E6">
      <w:pPr>
        <w:rPr>
          <w:rFonts w:eastAsiaTheme="minorEastAsia"/>
          <w:noProof/>
        </w:rPr>
      </w:pPr>
    </w:p>
    <w:p w14:paraId="69C2DA36" w14:textId="77777777" w:rsidR="005B3300" w:rsidRPr="00C25669" w:rsidRDefault="005B3300" w:rsidP="005B3300">
      <w:pPr>
        <w:pStyle w:val="Heading2"/>
        <w:rPr>
          <w:lang w:eastAsia="zh-CN"/>
        </w:rPr>
      </w:pPr>
      <w:bookmarkStart w:id="2553" w:name="_Toc61121039"/>
      <w:bookmarkStart w:id="2554" w:name="_Toc67918225"/>
      <w:bookmarkStart w:id="2555" w:name="_Toc76298269"/>
      <w:bookmarkStart w:id="2556" w:name="_Toc76572281"/>
      <w:bookmarkStart w:id="2557" w:name="_Toc76652148"/>
      <w:bookmarkStart w:id="2558" w:name="_Toc76652986"/>
      <w:bookmarkStart w:id="2559" w:name="_Toc83742259"/>
      <w:bookmarkStart w:id="2560" w:name="_Toc91440749"/>
      <w:bookmarkStart w:id="2561" w:name="_Toc98849539"/>
      <w:bookmarkStart w:id="2562" w:name="_Toc106543393"/>
      <w:bookmarkStart w:id="2563" w:name="_Toc106737491"/>
      <w:bookmarkStart w:id="2564" w:name="_Toc107233258"/>
      <w:bookmarkStart w:id="2565" w:name="_Toc107234873"/>
      <w:bookmarkStart w:id="2566" w:name="_Toc107419843"/>
      <w:bookmarkStart w:id="2567" w:name="_Toc107477139"/>
      <w:bookmarkStart w:id="2568" w:name="_Toc114565996"/>
      <w:bookmarkStart w:id="2569" w:name="_Toc123936308"/>
      <w:bookmarkStart w:id="2570" w:name="_Toc124377323"/>
      <w:r w:rsidRPr="00C25669">
        <w:rPr>
          <w:rFonts w:hint="eastAsia"/>
          <w:lang w:eastAsia="zh-CN"/>
        </w:rPr>
        <w:lastRenderedPageBreak/>
        <w:t>7</w:t>
      </w:r>
      <w:r w:rsidRPr="00C25669">
        <w:t>.</w:t>
      </w:r>
      <w:r w:rsidRPr="00C25669">
        <w:rPr>
          <w:rFonts w:hint="eastAsia"/>
        </w:rPr>
        <w:t>3</w:t>
      </w:r>
      <w:r w:rsidRPr="00C25669">
        <w:rPr>
          <w:rFonts w:hint="eastAsia"/>
          <w:lang w:eastAsia="zh-CN"/>
        </w:rPr>
        <w:tab/>
      </w:r>
      <w:r w:rsidRPr="00C25669">
        <w:t>PDCCH demodulation requirements</w:t>
      </w:r>
      <w:bookmarkEnd w:id="2442"/>
      <w:bookmarkEnd w:id="2443"/>
      <w:bookmarkEnd w:id="2444"/>
      <w:bookmarkEnd w:id="2445"/>
      <w:bookmarkEnd w:id="2446"/>
      <w:bookmarkEnd w:id="2447"/>
      <w:bookmarkEnd w:id="2448"/>
      <w:bookmarkEnd w:id="2449"/>
      <w:bookmarkEnd w:id="2450"/>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33A495E" w14:textId="77777777"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14:paraId="1E1D8FBD"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14:paraId="6F201169" w14:textId="77777777"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13"/>
        <w:gridCol w:w="1706"/>
        <w:gridCol w:w="831"/>
        <w:gridCol w:w="1890"/>
      </w:tblGrid>
      <w:tr w:rsidR="005B3300" w:rsidRPr="00C25669" w14:paraId="74A9309B" w14:textId="77777777" w:rsidTr="00F41721">
        <w:trPr>
          <w:jc w:val="center"/>
        </w:trPr>
        <w:tc>
          <w:tcPr>
            <w:tcW w:w="3108" w:type="pct"/>
            <w:gridSpan w:val="3"/>
            <w:shd w:val="clear" w:color="auto" w:fill="auto"/>
          </w:tcPr>
          <w:p w14:paraId="3C48DB7C" w14:textId="77777777"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14:paraId="52190514" w14:textId="77777777" w:rsidR="005B3300" w:rsidRPr="00C25669" w:rsidRDefault="005B3300" w:rsidP="00833BE6">
            <w:pPr>
              <w:pStyle w:val="TAH"/>
              <w:rPr>
                <w:rFonts w:eastAsia="SimSun"/>
                <w:lang w:eastAsia="zh-CN"/>
              </w:rPr>
            </w:pPr>
            <w:r w:rsidRPr="00C25669">
              <w:rPr>
                <w:rFonts w:eastAsia="SimSun"/>
                <w:lang w:eastAsia="zh-CN"/>
              </w:rPr>
              <w:t>Unit</w:t>
            </w:r>
          </w:p>
        </w:tc>
        <w:tc>
          <w:tcPr>
            <w:tcW w:w="1312" w:type="pct"/>
            <w:shd w:val="clear" w:color="auto" w:fill="auto"/>
          </w:tcPr>
          <w:p w14:paraId="24E4B2B9" w14:textId="77777777"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14:paraId="3EB6E6A5" w14:textId="77777777" w:rsidTr="00F41721">
        <w:trPr>
          <w:jc w:val="center"/>
        </w:trPr>
        <w:tc>
          <w:tcPr>
            <w:tcW w:w="1082" w:type="pct"/>
            <w:shd w:val="clear" w:color="auto" w:fill="auto"/>
          </w:tcPr>
          <w:p w14:paraId="19BA9C81" w14:textId="77777777" w:rsidR="005B3300" w:rsidRPr="00C25669" w:rsidRDefault="005B3300" w:rsidP="00833BE6">
            <w:pPr>
              <w:pStyle w:val="TAL"/>
              <w:rPr>
                <w:b/>
                <w:lang w:eastAsia="zh-CN"/>
              </w:rPr>
            </w:pPr>
            <w:r w:rsidRPr="00C25669">
              <w:rPr>
                <w:rFonts w:hint="eastAsia"/>
                <w:lang w:eastAsia="zh-CN"/>
              </w:rPr>
              <w:t>Carrier configuration</w:t>
            </w:r>
          </w:p>
        </w:tc>
        <w:tc>
          <w:tcPr>
            <w:tcW w:w="2025" w:type="pct"/>
            <w:gridSpan w:val="2"/>
            <w:shd w:val="clear" w:color="auto" w:fill="auto"/>
          </w:tcPr>
          <w:p w14:paraId="2712AD73" w14:textId="77777777"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14:paraId="1294CB2E" w14:textId="77777777" w:rsidR="005B3300" w:rsidRPr="00C25669" w:rsidRDefault="005B3300" w:rsidP="00833BE6">
            <w:pPr>
              <w:pStyle w:val="TAC"/>
              <w:rPr>
                <w:rFonts w:eastAsia="SimSun"/>
                <w:lang w:eastAsia="zh-CN"/>
              </w:rPr>
            </w:pPr>
          </w:p>
        </w:tc>
        <w:tc>
          <w:tcPr>
            <w:tcW w:w="1312" w:type="pct"/>
            <w:shd w:val="clear" w:color="auto" w:fill="auto"/>
          </w:tcPr>
          <w:p w14:paraId="7143523D" w14:textId="77777777"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14:paraId="42D6E1AF" w14:textId="77777777" w:rsidTr="00F41721">
        <w:trPr>
          <w:jc w:val="center"/>
        </w:trPr>
        <w:tc>
          <w:tcPr>
            <w:tcW w:w="1082" w:type="pct"/>
            <w:shd w:val="clear" w:color="auto" w:fill="auto"/>
            <w:vAlign w:val="center"/>
          </w:tcPr>
          <w:p w14:paraId="09BB24C8" w14:textId="77777777" w:rsidR="005B3300" w:rsidRPr="00C25669" w:rsidRDefault="005B3300" w:rsidP="00833BE6">
            <w:pPr>
              <w:pStyle w:val="TAL"/>
              <w:rPr>
                <w:rFonts w:eastAsia="SimSun"/>
              </w:rPr>
            </w:pPr>
            <w:r w:rsidRPr="00C25669">
              <w:rPr>
                <w:rFonts w:eastAsia="SimSun"/>
              </w:rPr>
              <w:t>DL BWP configuration #1</w:t>
            </w:r>
          </w:p>
        </w:tc>
        <w:tc>
          <w:tcPr>
            <w:tcW w:w="2025" w:type="pct"/>
            <w:gridSpan w:val="2"/>
            <w:shd w:val="clear" w:color="auto" w:fill="auto"/>
            <w:vAlign w:val="center"/>
          </w:tcPr>
          <w:p w14:paraId="6B7EC227" w14:textId="77777777"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14:paraId="78EB4687" w14:textId="77777777" w:rsidR="005B3300" w:rsidRPr="00C25669" w:rsidRDefault="005B3300" w:rsidP="00833BE6">
            <w:pPr>
              <w:pStyle w:val="TAC"/>
              <w:rPr>
                <w:rFonts w:eastAsia="SimSun"/>
              </w:rPr>
            </w:pPr>
          </w:p>
        </w:tc>
        <w:tc>
          <w:tcPr>
            <w:tcW w:w="1312" w:type="pct"/>
            <w:shd w:val="clear" w:color="auto" w:fill="auto"/>
            <w:vAlign w:val="center"/>
          </w:tcPr>
          <w:p w14:paraId="74FDACB0" w14:textId="77777777" w:rsidR="005B3300" w:rsidRPr="00C25669" w:rsidRDefault="005B3300" w:rsidP="00833BE6">
            <w:pPr>
              <w:pStyle w:val="TAC"/>
              <w:rPr>
                <w:rFonts w:eastAsia="SimSun"/>
              </w:rPr>
            </w:pPr>
            <w:r w:rsidRPr="00C25669">
              <w:rPr>
                <w:rFonts w:eastAsia="SimSun"/>
              </w:rPr>
              <w:t>Normal</w:t>
            </w:r>
          </w:p>
        </w:tc>
      </w:tr>
      <w:tr w:rsidR="005B3300" w:rsidRPr="00C25669" w14:paraId="409860C7" w14:textId="77777777" w:rsidTr="00F41721">
        <w:trPr>
          <w:jc w:val="center"/>
        </w:trPr>
        <w:tc>
          <w:tcPr>
            <w:tcW w:w="1082" w:type="pct"/>
            <w:vMerge w:val="restart"/>
            <w:shd w:val="clear" w:color="auto" w:fill="auto"/>
            <w:vAlign w:val="center"/>
          </w:tcPr>
          <w:p w14:paraId="489CD941" w14:textId="77777777" w:rsidR="005B3300" w:rsidRPr="00C25669" w:rsidRDefault="005B3300" w:rsidP="00833BE6">
            <w:pPr>
              <w:pStyle w:val="TAL"/>
              <w:rPr>
                <w:rFonts w:eastAsia="SimSun"/>
              </w:rPr>
            </w:pPr>
            <w:r w:rsidRPr="00C25669">
              <w:rPr>
                <w:rFonts w:eastAsia="SimSun"/>
              </w:rPr>
              <w:t>Common serving cell parameters</w:t>
            </w:r>
          </w:p>
        </w:tc>
        <w:tc>
          <w:tcPr>
            <w:tcW w:w="2025" w:type="pct"/>
            <w:gridSpan w:val="2"/>
            <w:shd w:val="clear" w:color="auto" w:fill="auto"/>
            <w:vAlign w:val="center"/>
          </w:tcPr>
          <w:p w14:paraId="444774EB" w14:textId="77777777"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14:paraId="045D4134" w14:textId="77777777" w:rsidR="005B3300" w:rsidRPr="00C25669" w:rsidRDefault="005B3300" w:rsidP="00833BE6">
            <w:pPr>
              <w:pStyle w:val="TAC"/>
              <w:rPr>
                <w:rFonts w:eastAsia="SimSun"/>
              </w:rPr>
            </w:pPr>
          </w:p>
        </w:tc>
        <w:tc>
          <w:tcPr>
            <w:tcW w:w="1312" w:type="pct"/>
            <w:shd w:val="clear" w:color="auto" w:fill="auto"/>
            <w:vAlign w:val="center"/>
          </w:tcPr>
          <w:p w14:paraId="089B159A" w14:textId="77777777" w:rsidR="005B3300" w:rsidRPr="00C25669" w:rsidRDefault="005B3300" w:rsidP="00833BE6">
            <w:pPr>
              <w:pStyle w:val="TAC"/>
              <w:rPr>
                <w:rFonts w:eastAsia="SimSun"/>
              </w:rPr>
            </w:pPr>
            <w:r w:rsidRPr="00C25669">
              <w:rPr>
                <w:rFonts w:eastAsia="SimSun"/>
              </w:rPr>
              <w:t>0</w:t>
            </w:r>
          </w:p>
        </w:tc>
      </w:tr>
      <w:tr w:rsidR="005B3300" w:rsidRPr="00C25669" w14:paraId="23CD489C" w14:textId="77777777" w:rsidTr="00F41721">
        <w:trPr>
          <w:jc w:val="center"/>
        </w:trPr>
        <w:tc>
          <w:tcPr>
            <w:tcW w:w="1082" w:type="pct"/>
            <w:vMerge/>
            <w:shd w:val="clear" w:color="auto" w:fill="auto"/>
            <w:vAlign w:val="center"/>
          </w:tcPr>
          <w:p w14:paraId="30C59619" w14:textId="77777777" w:rsidR="005B3300" w:rsidRPr="00C25669" w:rsidRDefault="005B3300" w:rsidP="00833BE6">
            <w:pPr>
              <w:pStyle w:val="TAL"/>
              <w:rPr>
                <w:rFonts w:eastAsia="SimSun"/>
              </w:rPr>
            </w:pPr>
          </w:p>
        </w:tc>
        <w:tc>
          <w:tcPr>
            <w:tcW w:w="2025" w:type="pct"/>
            <w:gridSpan w:val="2"/>
            <w:shd w:val="clear" w:color="auto" w:fill="auto"/>
            <w:vAlign w:val="center"/>
          </w:tcPr>
          <w:p w14:paraId="271C14D3" w14:textId="77777777"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14:paraId="7B57B106" w14:textId="77777777" w:rsidR="005B3300" w:rsidRPr="00C25669" w:rsidRDefault="005B3300" w:rsidP="00833BE6">
            <w:pPr>
              <w:pStyle w:val="TAC"/>
              <w:rPr>
                <w:rFonts w:eastAsia="SimSun"/>
              </w:rPr>
            </w:pPr>
          </w:p>
        </w:tc>
        <w:tc>
          <w:tcPr>
            <w:tcW w:w="1312" w:type="pct"/>
            <w:shd w:val="clear" w:color="auto" w:fill="auto"/>
            <w:vAlign w:val="center"/>
          </w:tcPr>
          <w:p w14:paraId="6E2F333B" w14:textId="5C6A5A82" w:rsidR="005B3300" w:rsidRPr="00C25669" w:rsidRDefault="00242D1C" w:rsidP="00833BE6">
            <w:pPr>
              <w:pStyle w:val="TAC"/>
              <w:rPr>
                <w:rFonts w:eastAsia="SimSun"/>
              </w:rPr>
            </w:pPr>
            <w:r w:rsidRPr="00661924">
              <w:rPr>
                <w:rFonts w:eastAsia="SimSun"/>
              </w:rPr>
              <w:t>First SSB in Slot #0</w:t>
            </w:r>
          </w:p>
        </w:tc>
      </w:tr>
      <w:tr w:rsidR="005B3300" w:rsidRPr="00C25669" w14:paraId="6AF646C8" w14:textId="77777777" w:rsidTr="00F41721">
        <w:trPr>
          <w:jc w:val="center"/>
        </w:trPr>
        <w:tc>
          <w:tcPr>
            <w:tcW w:w="1082" w:type="pct"/>
            <w:vMerge/>
            <w:shd w:val="clear" w:color="auto" w:fill="auto"/>
            <w:vAlign w:val="center"/>
          </w:tcPr>
          <w:p w14:paraId="15674AFD" w14:textId="77777777" w:rsidR="005B3300" w:rsidRPr="00C25669" w:rsidRDefault="005B3300" w:rsidP="00833BE6">
            <w:pPr>
              <w:pStyle w:val="TAL"/>
              <w:rPr>
                <w:rFonts w:eastAsia="SimSun"/>
              </w:rPr>
            </w:pPr>
          </w:p>
        </w:tc>
        <w:tc>
          <w:tcPr>
            <w:tcW w:w="2025" w:type="pct"/>
            <w:gridSpan w:val="2"/>
            <w:shd w:val="clear" w:color="auto" w:fill="auto"/>
            <w:vAlign w:val="center"/>
          </w:tcPr>
          <w:p w14:paraId="36B475DF" w14:textId="77777777"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14:paraId="441ABB10" w14:textId="77777777" w:rsidR="005B3300" w:rsidRPr="00C25669" w:rsidRDefault="005B3300" w:rsidP="00833BE6">
            <w:pPr>
              <w:pStyle w:val="TAC"/>
              <w:rPr>
                <w:rFonts w:eastAsia="SimSun"/>
              </w:rPr>
            </w:pPr>
            <w:r w:rsidRPr="00C25669">
              <w:rPr>
                <w:rFonts w:eastAsia="SimSun"/>
              </w:rPr>
              <w:t>ms</w:t>
            </w:r>
          </w:p>
        </w:tc>
        <w:tc>
          <w:tcPr>
            <w:tcW w:w="1312" w:type="pct"/>
            <w:shd w:val="clear" w:color="auto" w:fill="auto"/>
            <w:vAlign w:val="center"/>
          </w:tcPr>
          <w:p w14:paraId="5087207D" w14:textId="77777777" w:rsidR="005B3300" w:rsidRPr="00C25669" w:rsidRDefault="005B3300" w:rsidP="00833BE6">
            <w:pPr>
              <w:pStyle w:val="TAC"/>
              <w:rPr>
                <w:rFonts w:eastAsia="SimSun"/>
              </w:rPr>
            </w:pPr>
            <w:r w:rsidRPr="00C25669">
              <w:rPr>
                <w:rFonts w:eastAsia="SimSun"/>
              </w:rPr>
              <w:t>20</w:t>
            </w:r>
          </w:p>
        </w:tc>
      </w:tr>
      <w:tr w:rsidR="005B3300" w:rsidRPr="00C25669" w14:paraId="515F695C" w14:textId="77777777" w:rsidTr="00F41721">
        <w:trPr>
          <w:jc w:val="center"/>
        </w:trPr>
        <w:tc>
          <w:tcPr>
            <w:tcW w:w="1082" w:type="pct"/>
            <w:vMerge w:val="restart"/>
            <w:shd w:val="clear" w:color="auto" w:fill="auto"/>
            <w:vAlign w:val="center"/>
          </w:tcPr>
          <w:p w14:paraId="05064BAA" w14:textId="77777777" w:rsidR="005B3300" w:rsidRPr="00C25669" w:rsidRDefault="005B3300" w:rsidP="00833BE6">
            <w:pPr>
              <w:pStyle w:val="TAL"/>
              <w:rPr>
                <w:rFonts w:eastAsia="SimSun"/>
              </w:rPr>
            </w:pPr>
            <w:r w:rsidRPr="00C25669">
              <w:rPr>
                <w:rFonts w:eastAsia="SimSun"/>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8A" w14:textId="77777777"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17954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9C7644B"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231A3D87" w14:textId="77777777" w:rsidTr="00F41721">
        <w:trPr>
          <w:jc w:val="center"/>
        </w:trPr>
        <w:tc>
          <w:tcPr>
            <w:tcW w:w="1082" w:type="pct"/>
            <w:vMerge/>
            <w:shd w:val="clear" w:color="auto" w:fill="auto"/>
            <w:vAlign w:val="center"/>
          </w:tcPr>
          <w:p w14:paraId="5459DFA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55BAA" w14:textId="77777777"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FA4E5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9D3C2C"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18DF19B9" w14:textId="77777777" w:rsidTr="00F41721">
        <w:trPr>
          <w:jc w:val="center"/>
        </w:trPr>
        <w:tc>
          <w:tcPr>
            <w:tcW w:w="1082" w:type="pct"/>
            <w:vMerge/>
            <w:shd w:val="clear" w:color="auto" w:fill="auto"/>
            <w:vAlign w:val="center"/>
          </w:tcPr>
          <w:p w14:paraId="40B719D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36FB" w14:textId="77777777"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1B507E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8FD4F7C" w14:textId="77777777"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14:paraId="18908B5C" w14:textId="77777777" w:rsidTr="00F41721">
        <w:trPr>
          <w:jc w:val="center"/>
        </w:trPr>
        <w:tc>
          <w:tcPr>
            <w:tcW w:w="1082" w:type="pct"/>
            <w:vMerge/>
            <w:shd w:val="clear" w:color="auto" w:fill="auto"/>
            <w:vAlign w:val="center"/>
          </w:tcPr>
          <w:p w14:paraId="41EA813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A905"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9D16EE"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8859ACD"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7E842E29" w14:textId="77777777" w:rsidTr="00F41721">
        <w:trPr>
          <w:jc w:val="center"/>
        </w:trPr>
        <w:tc>
          <w:tcPr>
            <w:tcW w:w="1082" w:type="pct"/>
            <w:vMerge w:val="restart"/>
            <w:shd w:val="clear" w:color="auto" w:fill="auto"/>
            <w:vAlign w:val="center"/>
          </w:tcPr>
          <w:p w14:paraId="7C3EF693" w14:textId="77777777" w:rsidR="005B3300" w:rsidRPr="00C25669" w:rsidRDefault="005B3300" w:rsidP="00833BE6">
            <w:pPr>
              <w:pStyle w:val="TAL"/>
              <w:rPr>
                <w:rFonts w:eastAsia="SimSun"/>
              </w:rPr>
            </w:pPr>
            <w:r w:rsidRPr="00C25669">
              <w:rPr>
                <w:rFonts w:eastAsia="SimSun"/>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66169" w14:textId="77777777"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53C44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9E7890" w14:textId="77777777" w:rsidR="005B3300" w:rsidRPr="00C25669" w:rsidRDefault="005B3300" w:rsidP="00833BE6">
            <w:pPr>
              <w:pStyle w:val="TAC"/>
              <w:rPr>
                <w:rFonts w:eastAsia="SimSun"/>
              </w:rPr>
            </w:pPr>
            <w:r w:rsidRPr="00C25669">
              <w:rPr>
                <w:rFonts w:eastAsia="SimSun"/>
              </w:rPr>
              <w:t>0</w:t>
            </w:r>
          </w:p>
        </w:tc>
      </w:tr>
      <w:tr w:rsidR="005B3300" w:rsidRPr="00C25669" w14:paraId="16D902B9" w14:textId="77777777" w:rsidTr="00F41721">
        <w:trPr>
          <w:jc w:val="center"/>
        </w:trPr>
        <w:tc>
          <w:tcPr>
            <w:tcW w:w="1082" w:type="pct"/>
            <w:vMerge/>
            <w:shd w:val="clear" w:color="auto" w:fill="auto"/>
            <w:vAlign w:val="center"/>
          </w:tcPr>
          <w:p w14:paraId="2FEBD2D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EE0F" w14:textId="77777777"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92D686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E0AFEAD"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1C1D3163" w14:textId="77777777" w:rsidTr="00F41721">
        <w:trPr>
          <w:jc w:val="center"/>
        </w:trPr>
        <w:tc>
          <w:tcPr>
            <w:tcW w:w="1082" w:type="pct"/>
            <w:vMerge/>
            <w:shd w:val="clear" w:color="auto" w:fill="auto"/>
            <w:vAlign w:val="center"/>
          </w:tcPr>
          <w:p w14:paraId="1E4A3ED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F9B" w14:textId="77777777"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8BE501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129650" w14:textId="77777777" w:rsidR="005B3300" w:rsidRPr="00C25669" w:rsidRDefault="005B3300" w:rsidP="00833BE6">
            <w:pPr>
              <w:pStyle w:val="TAC"/>
              <w:rPr>
                <w:rFonts w:eastAsia="SimSun"/>
              </w:rPr>
            </w:pPr>
            <w:r w:rsidRPr="00C25669">
              <w:rPr>
                <w:rFonts w:eastAsia="SimSun"/>
              </w:rPr>
              <w:t>1</w:t>
            </w:r>
          </w:p>
        </w:tc>
      </w:tr>
      <w:tr w:rsidR="005B3300" w:rsidRPr="00C25669" w14:paraId="3D875136" w14:textId="77777777" w:rsidTr="00F41721">
        <w:trPr>
          <w:jc w:val="center"/>
        </w:trPr>
        <w:tc>
          <w:tcPr>
            <w:tcW w:w="1082" w:type="pct"/>
            <w:vMerge/>
            <w:shd w:val="clear" w:color="auto" w:fill="auto"/>
            <w:vAlign w:val="center"/>
          </w:tcPr>
          <w:p w14:paraId="26FC70E4"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B112" w14:textId="77777777"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02CDC0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00CB62" w14:textId="77777777" w:rsidR="005B3300" w:rsidRPr="00C25669" w:rsidRDefault="005B3300" w:rsidP="00833BE6">
            <w:pPr>
              <w:pStyle w:val="TAC"/>
              <w:rPr>
                <w:rFonts w:eastAsia="SimSun"/>
              </w:rPr>
            </w:pPr>
            <w:r w:rsidRPr="00C25669">
              <w:rPr>
                <w:rFonts w:eastAsia="SimSun"/>
              </w:rPr>
              <w:t>No CDM</w:t>
            </w:r>
          </w:p>
        </w:tc>
      </w:tr>
      <w:tr w:rsidR="005B3300" w:rsidRPr="00C25669" w14:paraId="29F91C85" w14:textId="77777777" w:rsidTr="00F41721">
        <w:trPr>
          <w:jc w:val="center"/>
        </w:trPr>
        <w:tc>
          <w:tcPr>
            <w:tcW w:w="1082" w:type="pct"/>
            <w:vMerge/>
            <w:shd w:val="clear" w:color="auto" w:fill="auto"/>
            <w:vAlign w:val="center"/>
          </w:tcPr>
          <w:p w14:paraId="0B4347F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26FA" w14:textId="77777777"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23D008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94A7F0F" w14:textId="77777777" w:rsidR="005B3300" w:rsidRPr="00C25669" w:rsidRDefault="005B3300" w:rsidP="00833BE6">
            <w:pPr>
              <w:pStyle w:val="TAC"/>
              <w:rPr>
                <w:rFonts w:eastAsia="SimSun"/>
              </w:rPr>
            </w:pPr>
            <w:r w:rsidRPr="00C25669">
              <w:rPr>
                <w:rFonts w:eastAsia="SimSun"/>
              </w:rPr>
              <w:t>3</w:t>
            </w:r>
          </w:p>
        </w:tc>
      </w:tr>
      <w:tr w:rsidR="005B3300" w:rsidRPr="00C25669" w14:paraId="1C4C4D2F" w14:textId="77777777" w:rsidTr="00F41721">
        <w:trPr>
          <w:jc w:val="center"/>
        </w:trPr>
        <w:tc>
          <w:tcPr>
            <w:tcW w:w="1082" w:type="pct"/>
            <w:vMerge/>
            <w:shd w:val="clear" w:color="auto" w:fill="auto"/>
            <w:vAlign w:val="center"/>
          </w:tcPr>
          <w:p w14:paraId="54C7EB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E2356" w14:textId="77777777"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1BE631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EB98A8" w14:textId="77777777" w:rsidR="005B3300" w:rsidRPr="00C25669" w:rsidRDefault="005B3300" w:rsidP="00833BE6">
            <w:pPr>
              <w:pStyle w:val="TAC"/>
              <w:rPr>
                <w:rFonts w:eastAsia="SimSun"/>
              </w:rPr>
            </w:pPr>
            <w:r w:rsidRPr="00C25669">
              <w:rPr>
                <w:rFonts w:eastAsia="SimSun"/>
              </w:rPr>
              <w:t>160</w:t>
            </w:r>
          </w:p>
        </w:tc>
      </w:tr>
      <w:tr w:rsidR="005B3300" w:rsidRPr="00C25669" w14:paraId="14B0B987" w14:textId="77777777" w:rsidTr="00F41721">
        <w:trPr>
          <w:jc w:val="center"/>
        </w:trPr>
        <w:tc>
          <w:tcPr>
            <w:tcW w:w="1082" w:type="pct"/>
            <w:vMerge/>
            <w:shd w:val="clear" w:color="auto" w:fill="auto"/>
            <w:vAlign w:val="center"/>
          </w:tcPr>
          <w:p w14:paraId="3639C9FC"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8E14" w14:textId="77777777"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08584AF"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D400B3D" w14:textId="77777777" w:rsidR="005B3300" w:rsidRPr="00C25669" w:rsidRDefault="005B3300" w:rsidP="00833BE6">
            <w:pPr>
              <w:pStyle w:val="TAC"/>
              <w:rPr>
                <w:rFonts w:eastAsia="SimSun"/>
              </w:rPr>
            </w:pPr>
            <w:r w:rsidRPr="00C25669">
              <w:rPr>
                <w:rFonts w:eastAsia="SimSun"/>
              </w:rPr>
              <w:t>80 for CSI-RS resource 1 and 2</w:t>
            </w:r>
          </w:p>
          <w:p w14:paraId="6CFBD895" w14:textId="77777777" w:rsidR="005B3300" w:rsidRPr="00C25669" w:rsidRDefault="005B3300" w:rsidP="00833BE6">
            <w:pPr>
              <w:pStyle w:val="TAC"/>
              <w:rPr>
                <w:rFonts w:eastAsia="SimSun"/>
              </w:rPr>
            </w:pPr>
            <w:r w:rsidRPr="00C25669">
              <w:rPr>
                <w:rFonts w:eastAsia="SimSun"/>
              </w:rPr>
              <w:t>81 for CSI-RS resource 3 and 4</w:t>
            </w:r>
          </w:p>
        </w:tc>
      </w:tr>
      <w:tr w:rsidR="005B3300" w:rsidRPr="00C25669" w14:paraId="0DECA5C8" w14:textId="77777777" w:rsidTr="00F41721">
        <w:trPr>
          <w:trHeight w:val="477"/>
          <w:jc w:val="center"/>
        </w:trPr>
        <w:tc>
          <w:tcPr>
            <w:tcW w:w="1082" w:type="pct"/>
            <w:vMerge/>
            <w:shd w:val="clear" w:color="auto" w:fill="auto"/>
            <w:vAlign w:val="center"/>
          </w:tcPr>
          <w:p w14:paraId="5ACA2B0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EA0F" w14:textId="77777777"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7FFE5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44E2979" w14:textId="77777777" w:rsidR="005B3300" w:rsidRPr="00C25669" w:rsidRDefault="005B3300" w:rsidP="00833BE6">
            <w:pPr>
              <w:pStyle w:val="TAC"/>
            </w:pPr>
            <w:r w:rsidRPr="00C25669">
              <w:t>Start PRB 0</w:t>
            </w:r>
          </w:p>
          <w:p w14:paraId="5599F22E" w14:textId="66EC7305" w:rsidR="005B3300" w:rsidRPr="00C25669" w:rsidRDefault="005B3300" w:rsidP="00833BE6">
            <w:pPr>
              <w:pStyle w:val="TAC"/>
              <w:rPr>
                <w:rFonts w:eastAsia="SimSun"/>
              </w:rPr>
            </w:pPr>
            <w:r w:rsidRPr="00C25669">
              <w:t xml:space="preserve">Number of PRB = </w:t>
            </w:r>
            <w:r w:rsidR="00B10B4B">
              <w:t>ceil(</w:t>
            </w:r>
            <w:r w:rsidRPr="00C25669">
              <w:t>BWP size</w:t>
            </w:r>
            <w:r w:rsidR="00B630D4">
              <w:rPr>
                <w:rFonts w:eastAsia="SimSun"/>
              </w:rPr>
              <w:t>/4)*4</w:t>
            </w:r>
          </w:p>
        </w:tc>
      </w:tr>
      <w:tr w:rsidR="005B3300" w:rsidRPr="00C25669" w14:paraId="7349E000" w14:textId="77777777" w:rsidTr="00F41721">
        <w:trPr>
          <w:jc w:val="center"/>
        </w:trPr>
        <w:tc>
          <w:tcPr>
            <w:tcW w:w="1082" w:type="pct"/>
            <w:vMerge/>
            <w:shd w:val="clear" w:color="auto" w:fill="auto"/>
            <w:vAlign w:val="center"/>
          </w:tcPr>
          <w:p w14:paraId="4AA09FA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AEA1" w14:textId="77777777"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AA16D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13B8428" w14:textId="77777777" w:rsidR="005B3300" w:rsidRPr="00C25669" w:rsidRDefault="005B3300" w:rsidP="00833BE6">
            <w:pPr>
              <w:pStyle w:val="TAC"/>
              <w:rPr>
                <w:rFonts w:eastAsia="SimSun"/>
              </w:rPr>
            </w:pPr>
            <w:r w:rsidRPr="00C25669">
              <w:t>TCI state #0</w:t>
            </w:r>
          </w:p>
        </w:tc>
      </w:tr>
      <w:tr w:rsidR="005B3300" w:rsidRPr="00C25669" w14:paraId="5944D055" w14:textId="77777777" w:rsidTr="00F41721">
        <w:trPr>
          <w:jc w:val="center"/>
        </w:trPr>
        <w:tc>
          <w:tcPr>
            <w:tcW w:w="1082" w:type="pct"/>
            <w:vMerge w:val="restart"/>
            <w:shd w:val="clear" w:color="auto" w:fill="auto"/>
            <w:vAlign w:val="center"/>
          </w:tcPr>
          <w:p w14:paraId="7423484C" w14:textId="31A69238"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 xml:space="preserve">CSI-RS for beam </w:t>
            </w:r>
            <w:r w:rsidR="009E6920"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85D2" w14:textId="77777777"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4AF86A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CDABCD" w14:textId="77777777" w:rsidR="005B3300" w:rsidRPr="00C25669" w:rsidRDefault="005B3300" w:rsidP="00833BE6">
            <w:pPr>
              <w:pStyle w:val="TAC"/>
            </w:pPr>
            <w:r w:rsidRPr="00C25669">
              <w:rPr>
                <w:rFonts w:eastAsia="SimSun"/>
              </w:rPr>
              <w:t>0</w:t>
            </w:r>
          </w:p>
        </w:tc>
      </w:tr>
      <w:tr w:rsidR="005B3300" w:rsidRPr="00C25669" w14:paraId="1DBAF8E0" w14:textId="77777777" w:rsidTr="00F41721">
        <w:trPr>
          <w:jc w:val="center"/>
        </w:trPr>
        <w:tc>
          <w:tcPr>
            <w:tcW w:w="1082" w:type="pct"/>
            <w:vMerge/>
            <w:shd w:val="clear" w:color="auto" w:fill="auto"/>
            <w:vAlign w:val="center"/>
          </w:tcPr>
          <w:p w14:paraId="3FF92632"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36C" w14:textId="77777777"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964E61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EDC8BC7" w14:textId="77777777"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14:paraId="5DEB0F68" w14:textId="77777777"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14:paraId="0782256C" w14:textId="77777777" w:rsidTr="00F41721">
        <w:trPr>
          <w:jc w:val="center"/>
        </w:trPr>
        <w:tc>
          <w:tcPr>
            <w:tcW w:w="1082" w:type="pct"/>
            <w:vMerge/>
            <w:shd w:val="clear" w:color="auto" w:fill="auto"/>
            <w:vAlign w:val="center"/>
          </w:tcPr>
          <w:p w14:paraId="28EA7907"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83E" w14:textId="77777777"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C75ECED"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30F2819" w14:textId="77777777" w:rsidR="005B3300" w:rsidRPr="00C25669" w:rsidRDefault="005B3300" w:rsidP="00833BE6">
            <w:pPr>
              <w:pStyle w:val="TAC"/>
            </w:pPr>
            <w:r w:rsidRPr="00C25669">
              <w:rPr>
                <w:rFonts w:eastAsia="SimSun"/>
              </w:rPr>
              <w:t>1</w:t>
            </w:r>
          </w:p>
        </w:tc>
      </w:tr>
      <w:tr w:rsidR="005B3300" w:rsidRPr="00C25669" w14:paraId="25616DE1" w14:textId="77777777" w:rsidTr="00F41721">
        <w:trPr>
          <w:jc w:val="center"/>
        </w:trPr>
        <w:tc>
          <w:tcPr>
            <w:tcW w:w="1082" w:type="pct"/>
            <w:vMerge/>
            <w:shd w:val="clear" w:color="auto" w:fill="auto"/>
            <w:vAlign w:val="center"/>
          </w:tcPr>
          <w:p w14:paraId="26E247A6"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739C" w14:textId="77777777"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D70C6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E029D82" w14:textId="77777777" w:rsidR="005B3300" w:rsidRPr="00C25669" w:rsidRDefault="005B3300" w:rsidP="00833BE6">
            <w:pPr>
              <w:pStyle w:val="TAC"/>
            </w:pPr>
            <w:r w:rsidRPr="00C25669">
              <w:rPr>
                <w:rFonts w:eastAsia="SimSun"/>
              </w:rPr>
              <w:t>No CDM</w:t>
            </w:r>
          </w:p>
        </w:tc>
      </w:tr>
      <w:tr w:rsidR="005B3300" w:rsidRPr="00C25669" w14:paraId="666E8BDF" w14:textId="77777777" w:rsidTr="00F41721">
        <w:trPr>
          <w:jc w:val="center"/>
        </w:trPr>
        <w:tc>
          <w:tcPr>
            <w:tcW w:w="1082" w:type="pct"/>
            <w:vMerge/>
            <w:shd w:val="clear" w:color="auto" w:fill="auto"/>
            <w:vAlign w:val="center"/>
          </w:tcPr>
          <w:p w14:paraId="25C10890"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26" w14:textId="77777777"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E7A74B8"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ADC7483" w14:textId="77777777" w:rsidR="005B3300" w:rsidRPr="00C25669" w:rsidRDefault="005B3300" w:rsidP="00833BE6">
            <w:pPr>
              <w:pStyle w:val="TAC"/>
            </w:pPr>
            <w:r w:rsidRPr="00C25669">
              <w:rPr>
                <w:rFonts w:eastAsia="SimSun"/>
              </w:rPr>
              <w:t>3</w:t>
            </w:r>
          </w:p>
        </w:tc>
      </w:tr>
      <w:tr w:rsidR="005B3300" w:rsidRPr="00C25669" w14:paraId="695C1F68" w14:textId="77777777" w:rsidTr="00F41721">
        <w:trPr>
          <w:jc w:val="center"/>
        </w:trPr>
        <w:tc>
          <w:tcPr>
            <w:tcW w:w="1082" w:type="pct"/>
            <w:vMerge/>
            <w:shd w:val="clear" w:color="auto" w:fill="auto"/>
            <w:vAlign w:val="center"/>
          </w:tcPr>
          <w:p w14:paraId="39F8D263"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FAC8" w14:textId="77777777"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5C083D3"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58E2631" w14:textId="77777777"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14:paraId="4CBBB788" w14:textId="77777777" w:rsidTr="00F41721">
        <w:trPr>
          <w:jc w:val="center"/>
        </w:trPr>
        <w:tc>
          <w:tcPr>
            <w:tcW w:w="1082" w:type="pct"/>
            <w:vMerge/>
            <w:shd w:val="clear" w:color="auto" w:fill="auto"/>
            <w:vAlign w:val="center"/>
          </w:tcPr>
          <w:p w14:paraId="0E2DD17E"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9A28" w14:textId="77777777"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8899AC" w14:textId="77777777" w:rsidR="005B3300" w:rsidRPr="00C25669" w:rsidRDefault="005B3300" w:rsidP="00833BE6">
            <w:pPr>
              <w:pStyle w:val="TAC"/>
              <w:rPr>
                <w:rFonts w:eastAsia="SimSun"/>
              </w:rPr>
            </w:pPr>
            <w:r w:rsidRPr="00C25669">
              <w:rPr>
                <w:rFonts w:eastAsia="SimSun"/>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C7C043F" w14:textId="77777777" w:rsidR="005B3300" w:rsidRPr="00C25669" w:rsidRDefault="005B3300" w:rsidP="00833BE6">
            <w:pPr>
              <w:pStyle w:val="TAC"/>
            </w:pPr>
            <w:r w:rsidRPr="00C25669">
              <w:rPr>
                <w:rFonts w:eastAsia="SimSun"/>
              </w:rPr>
              <w:t>0 for CSI-RS resource 1,2</w:t>
            </w:r>
          </w:p>
        </w:tc>
      </w:tr>
      <w:tr w:rsidR="00613A03" w:rsidRPr="00C25669" w14:paraId="1107BF2F" w14:textId="77777777" w:rsidTr="00F41721">
        <w:trPr>
          <w:jc w:val="center"/>
        </w:trPr>
        <w:tc>
          <w:tcPr>
            <w:tcW w:w="1082" w:type="pct"/>
            <w:vMerge/>
            <w:shd w:val="clear" w:color="auto" w:fill="auto"/>
            <w:vAlign w:val="center"/>
          </w:tcPr>
          <w:p w14:paraId="30E52517" w14:textId="77777777" w:rsidR="00613A03" w:rsidRPr="00C25669" w:rsidRDefault="00613A03"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CB7DF" w14:textId="20AAC0B8" w:rsidR="00613A03" w:rsidRPr="00C25669" w:rsidRDefault="005E5752" w:rsidP="00833BE6">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5B6E206" w14:textId="77777777" w:rsidR="00613A03" w:rsidRPr="00C25669" w:rsidRDefault="00613A03"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59230E1" w14:textId="77777777" w:rsidR="00083E28" w:rsidRPr="006858BE" w:rsidRDefault="00083E28" w:rsidP="00083E28">
            <w:pPr>
              <w:keepNext/>
              <w:keepLines/>
              <w:spacing w:after="0"/>
              <w:jc w:val="center"/>
              <w:rPr>
                <w:rFonts w:ascii="Arial" w:hAnsi="Arial"/>
                <w:sz w:val="18"/>
              </w:rPr>
            </w:pPr>
            <w:r w:rsidRPr="006858BE">
              <w:rPr>
                <w:rFonts w:ascii="Arial" w:hAnsi="Arial"/>
                <w:sz w:val="18"/>
              </w:rPr>
              <w:t>Start PRB 0</w:t>
            </w:r>
          </w:p>
          <w:p w14:paraId="5409A4E5" w14:textId="1469FA9D" w:rsidR="00613A03" w:rsidRPr="00C25669" w:rsidRDefault="00083E28" w:rsidP="00083E28">
            <w:pPr>
              <w:pStyle w:val="TAC"/>
              <w:rPr>
                <w:rFonts w:eastAsia="SimSun"/>
              </w:rPr>
            </w:pPr>
            <w:r w:rsidRPr="00CB0C0D">
              <w:t xml:space="preserve">Number of PRB = </w:t>
            </w:r>
            <w:r>
              <w:t>ceil(</w:t>
            </w:r>
            <w:r w:rsidRPr="00CB0C0D">
              <w:t>BWP size</w:t>
            </w:r>
            <w:r>
              <w:rPr>
                <w:rFonts w:eastAsia="SimSun"/>
              </w:rPr>
              <w:t>/4) *4</w:t>
            </w:r>
          </w:p>
        </w:tc>
      </w:tr>
      <w:tr w:rsidR="005B3300" w:rsidRPr="00C25669" w14:paraId="7D4F082E" w14:textId="77777777" w:rsidTr="00F41721">
        <w:trPr>
          <w:jc w:val="center"/>
        </w:trPr>
        <w:tc>
          <w:tcPr>
            <w:tcW w:w="1082" w:type="pct"/>
            <w:vMerge/>
            <w:shd w:val="clear" w:color="auto" w:fill="auto"/>
            <w:vAlign w:val="center"/>
          </w:tcPr>
          <w:p w14:paraId="587CC3A8"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E969" w14:textId="77777777"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18931C5"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747171F" w14:textId="77777777" w:rsidR="005B3300" w:rsidRPr="00C25669" w:rsidRDefault="005B3300" w:rsidP="00833BE6">
            <w:pPr>
              <w:pStyle w:val="TAC"/>
              <w:rPr>
                <w:rFonts w:eastAsia="SimSun"/>
              </w:rPr>
            </w:pPr>
            <w:r w:rsidRPr="00C25669">
              <w:rPr>
                <w:rFonts w:eastAsia="SimSun"/>
              </w:rPr>
              <w:t>ON</w:t>
            </w:r>
          </w:p>
        </w:tc>
      </w:tr>
      <w:tr w:rsidR="005B3300" w:rsidRPr="00C25669" w14:paraId="1D6BB17B" w14:textId="77777777" w:rsidTr="00F41721">
        <w:trPr>
          <w:jc w:val="center"/>
        </w:trPr>
        <w:tc>
          <w:tcPr>
            <w:tcW w:w="1082" w:type="pct"/>
            <w:vMerge/>
            <w:shd w:val="clear" w:color="auto" w:fill="auto"/>
            <w:vAlign w:val="center"/>
          </w:tcPr>
          <w:p w14:paraId="5BF9B9BB" w14:textId="77777777" w:rsidR="005B3300" w:rsidRPr="00C25669" w:rsidRDefault="005B3300" w:rsidP="00833BE6">
            <w:pPr>
              <w:pStyle w:val="TAL"/>
              <w:rPr>
                <w:rFonts w:eastAsia="SimSun"/>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71FDD" w14:textId="77777777"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76E2E7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8F94227" w14:textId="77777777"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14:paraId="0C8DF445" w14:textId="77777777" w:rsidTr="00F41721">
        <w:trPr>
          <w:jc w:val="center"/>
        </w:trPr>
        <w:tc>
          <w:tcPr>
            <w:tcW w:w="3108" w:type="pct"/>
            <w:gridSpan w:val="3"/>
            <w:tcBorders>
              <w:right w:val="single" w:sz="4" w:space="0" w:color="auto"/>
            </w:tcBorders>
            <w:shd w:val="clear" w:color="auto" w:fill="auto"/>
            <w:vAlign w:val="center"/>
          </w:tcPr>
          <w:p w14:paraId="478470F5" w14:textId="77777777" w:rsidR="00833BE6" w:rsidRPr="00661924" w:rsidRDefault="00833BE6" w:rsidP="00833BE6">
            <w:pPr>
              <w:pStyle w:val="TAL"/>
              <w:rPr>
                <w:rFonts w:eastAsia="SimSun"/>
              </w:rPr>
            </w:pPr>
            <w:r>
              <w:rPr>
                <w:rFonts w:eastAsia="SimSun"/>
              </w:rPr>
              <w:lastRenderedPageBreak/>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EE4677" w14:textId="77777777" w:rsidR="00833BE6" w:rsidRPr="00661924" w:rsidRDefault="00833BE6"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A7F1BAB" w14:textId="77777777" w:rsidR="00B216E2" w:rsidRPr="0002612B" w:rsidRDefault="00B216E2" w:rsidP="00B216E2">
            <w:pPr>
              <w:keepNext/>
              <w:keepLines/>
              <w:spacing w:after="0"/>
              <w:jc w:val="center"/>
              <w:rPr>
                <w:rFonts w:ascii="Arial" w:eastAsia="SimSun" w:hAnsi="Arial"/>
                <w:sz w:val="18"/>
              </w:rPr>
            </w:pPr>
            <w:r w:rsidRPr="0002612B">
              <w:rPr>
                <w:rFonts w:ascii="Arial" w:eastAsia="SimSun" w:hAnsi="Arial"/>
                <w:sz w:val="18"/>
              </w:rPr>
              <w:t>For number of TX = 1: No precoding;</w:t>
            </w:r>
          </w:p>
          <w:p w14:paraId="393B8743" w14:textId="4AD275A5" w:rsidR="00B216E2" w:rsidRPr="00604E6E" w:rsidRDefault="00B216E2" w:rsidP="00B216E2">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6120671" w14:textId="135CCD50" w:rsidR="00833BE6" w:rsidRPr="00661924" w:rsidRDefault="00B216E2" w:rsidP="00B216E2">
            <w:pPr>
              <w:pStyle w:val="TAC"/>
              <w:rPr>
                <w:rFonts w:eastAsia="SimSun"/>
              </w:rPr>
            </w:pPr>
            <w:r>
              <w:rPr>
                <w:rFonts w:eastAsia="SimSun"/>
              </w:rPr>
              <w:t>index</w:t>
            </w:r>
            <w:r w:rsidRPr="00604E6E">
              <w:rPr>
                <w:rFonts w:eastAsia="SimSun"/>
              </w:rPr>
              <w:t>, chosen from section 5.2.2.2.1 of TS 38.214 [12].</w:t>
            </w:r>
          </w:p>
        </w:tc>
      </w:tr>
      <w:tr w:rsidR="005B3300" w:rsidRPr="00C25669" w14:paraId="5EE71F1B" w14:textId="77777777" w:rsidTr="00F41721">
        <w:trPr>
          <w:jc w:val="center"/>
        </w:trPr>
        <w:tc>
          <w:tcPr>
            <w:tcW w:w="1082" w:type="pct"/>
            <w:vMerge w:val="restart"/>
            <w:tcBorders>
              <w:right w:val="single" w:sz="4" w:space="0" w:color="auto"/>
            </w:tcBorders>
            <w:shd w:val="clear" w:color="auto" w:fill="auto"/>
            <w:vAlign w:val="center"/>
          </w:tcPr>
          <w:p w14:paraId="3CE0BF07" w14:textId="77777777" w:rsidR="005B3300" w:rsidRPr="00C25669" w:rsidRDefault="005B3300" w:rsidP="00833BE6">
            <w:pPr>
              <w:pStyle w:val="TAL"/>
              <w:rPr>
                <w:rFonts w:eastAsia="SimSun"/>
              </w:rPr>
            </w:pPr>
            <w:r w:rsidRPr="00C25669">
              <w:t>TCI state #0</w:t>
            </w:r>
          </w:p>
        </w:tc>
        <w:tc>
          <w:tcPr>
            <w:tcW w:w="843" w:type="pct"/>
            <w:vMerge w:val="restart"/>
            <w:tcBorders>
              <w:right w:val="single" w:sz="4" w:space="0" w:color="auto"/>
            </w:tcBorders>
            <w:shd w:val="clear" w:color="auto" w:fill="auto"/>
            <w:vAlign w:val="center"/>
          </w:tcPr>
          <w:p w14:paraId="150D3FB8"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85236F5"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1328EC"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15D05C" w14:textId="77777777" w:rsidR="005B3300" w:rsidRPr="00C25669" w:rsidRDefault="005B3300" w:rsidP="00833BE6">
            <w:pPr>
              <w:pStyle w:val="TAC"/>
              <w:rPr>
                <w:rFonts w:eastAsia="SimSun"/>
              </w:rPr>
            </w:pPr>
            <w:r w:rsidRPr="00C25669">
              <w:t>SSB #0</w:t>
            </w:r>
          </w:p>
        </w:tc>
      </w:tr>
      <w:tr w:rsidR="005B3300" w:rsidRPr="00C25669" w14:paraId="7B0E9050" w14:textId="77777777" w:rsidTr="00F41721">
        <w:trPr>
          <w:jc w:val="center"/>
        </w:trPr>
        <w:tc>
          <w:tcPr>
            <w:tcW w:w="1082" w:type="pct"/>
            <w:vMerge/>
            <w:tcBorders>
              <w:right w:val="single" w:sz="4" w:space="0" w:color="auto"/>
            </w:tcBorders>
            <w:shd w:val="clear" w:color="auto" w:fill="auto"/>
            <w:vAlign w:val="center"/>
          </w:tcPr>
          <w:p w14:paraId="63A125CC"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833FEE4"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3DC64D5D"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B92CF22"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215033" w14:textId="77777777" w:rsidR="005B3300" w:rsidRPr="00C25669" w:rsidRDefault="005B3300" w:rsidP="00833BE6">
            <w:pPr>
              <w:pStyle w:val="TAC"/>
              <w:rPr>
                <w:rFonts w:eastAsia="SimSun"/>
              </w:rPr>
            </w:pPr>
            <w:r w:rsidRPr="00C25669">
              <w:t>Type C</w:t>
            </w:r>
          </w:p>
        </w:tc>
      </w:tr>
      <w:tr w:rsidR="005B3300" w:rsidRPr="00C25669" w14:paraId="546F8D89" w14:textId="77777777" w:rsidTr="00F41721">
        <w:trPr>
          <w:jc w:val="center"/>
        </w:trPr>
        <w:tc>
          <w:tcPr>
            <w:tcW w:w="1082" w:type="pct"/>
            <w:vMerge/>
            <w:tcBorders>
              <w:right w:val="single" w:sz="4" w:space="0" w:color="auto"/>
            </w:tcBorders>
            <w:shd w:val="clear" w:color="auto" w:fill="auto"/>
            <w:vAlign w:val="center"/>
          </w:tcPr>
          <w:p w14:paraId="78C33A74"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74A67BD5"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31E998C9" w14:textId="77777777"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9971AFA"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4F2DF5B" w14:textId="77777777" w:rsidR="005B3300" w:rsidRPr="00C25669" w:rsidRDefault="005B3300" w:rsidP="00833BE6">
            <w:pPr>
              <w:pStyle w:val="TAC"/>
              <w:rPr>
                <w:rFonts w:eastAsia="SimSun"/>
              </w:rPr>
            </w:pPr>
            <w:r w:rsidRPr="00C25669">
              <w:t>SSB #0</w:t>
            </w:r>
          </w:p>
        </w:tc>
      </w:tr>
      <w:tr w:rsidR="005B3300" w:rsidRPr="00C25669" w14:paraId="3DE001D1" w14:textId="77777777" w:rsidTr="00F41721">
        <w:trPr>
          <w:jc w:val="center"/>
        </w:trPr>
        <w:tc>
          <w:tcPr>
            <w:tcW w:w="1082" w:type="pct"/>
            <w:vMerge/>
            <w:tcBorders>
              <w:right w:val="single" w:sz="4" w:space="0" w:color="auto"/>
            </w:tcBorders>
            <w:shd w:val="clear" w:color="auto" w:fill="auto"/>
            <w:vAlign w:val="center"/>
          </w:tcPr>
          <w:p w14:paraId="569594B0"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43760E90"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196FFF"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1EA60A1"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789D5E8" w14:textId="77777777" w:rsidR="005B3300" w:rsidRPr="00C25669" w:rsidRDefault="005B3300" w:rsidP="00833BE6">
            <w:pPr>
              <w:pStyle w:val="TAC"/>
              <w:rPr>
                <w:rFonts w:eastAsia="SimSun"/>
              </w:rPr>
            </w:pPr>
            <w:r w:rsidRPr="00C25669">
              <w:t>Type D</w:t>
            </w:r>
          </w:p>
        </w:tc>
      </w:tr>
      <w:tr w:rsidR="005B3300" w:rsidRPr="00C25669" w14:paraId="440227D5" w14:textId="77777777" w:rsidTr="00F41721">
        <w:trPr>
          <w:jc w:val="center"/>
        </w:trPr>
        <w:tc>
          <w:tcPr>
            <w:tcW w:w="1082" w:type="pct"/>
            <w:vMerge w:val="restart"/>
            <w:tcBorders>
              <w:right w:val="single" w:sz="4" w:space="0" w:color="auto"/>
            </w:tcBorders>
            <w:shd w:val="clear" w:color="auto" w:fill="auto"/>
            <w:vAlign w:val="center"/>
          </w:tcPr>
          <w:p w14:paraId="55B29547" w14:textId="77777777" w:rsidR="005B3300" w:rsidRPr="00C25669" w:rsidRDefault="005B3300" w:rsidP="00833BE6">
            <w:pPr>
              <w:pStyle w:val="TAL"/>
              <w:rPr>
                <w:rFonts w:eastAsia="SimSun"/>
              </w:rPr>
            </w:pPr>
            <w:r w:rsidRPr="00C25669">
              <w:t>TCI state #1</w:t>
            </w:r>
          </w:p>
        </w:tc>
        <w:tc>
          <w:tcPr>
            <w:tcW w:w="843" w:type="pct"/>
            <w:vMerge w:val="restart"/>
            <w:tcBorders>
              <w:right w:val="single" w:sz="4" w:space="0" w:color="auto"/>
            </w:tcBorders>
            <w:shd w:val="clear" w:color="auto" w:fill="auto"/>
            <w:vAlign w:val="center"/>
          </w:tcPr>
          <w:p w14:paraId="3F15A347" w14:textId="77777777" w:rsidR="005B3300" w:rsidRPr="00C25669" w:rsidRDefault="005B3300" w:rsidP="00833BE6">
            <w:pPr>
              <w:pStyle w:val="TAL"/>
              <w:rPr>
                <w:rFonts w:eastAsia="SimSun"/>
              </w:rPr>
            </w:pPr>
            <w:r w:rsidRPr="00C25669">
              <w:t>Type 1 QCL information</w:t>
            </w:r>
          </w:p>
        </w:tc>
        <w:tc>
          <w:tcPr>
            <w:tcW w:w="1182" w:type="pct"/>
            <w:tcBorders>
              <w:right w:val="single" w:sz="4" w:space="0" w:color="auto"/>
            </w:tcBorders>
            <w:shd w:val="clear" w:color="auto" w:fill="auto"/>
            <w:vAlign w:val="center"/>
          </w:tcPr>
          <w:p w14:paraId="3C25B681"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D7594B"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989515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3EB4AFAA" w14:textId="77777777" w:rsidTr="00F41721">
        <w:trPr>
          <w:jc w:val="center"/>
        </w:trPr>
        <w:tc>
          <w:tcPr>
            <w:tcW w:w="1082" w:type="pct"/>
            <w:vMerge/>
            <w:tcBorders>
              <w:right w:val="single" w:sz="4" w:space="0" w:color="auto"/>
            </w:tcBorders>
            <w:shd w:val="clear" w:color="auto" w:fill="auto"/>
            <w:vAlign w:val="center"/>
          </w:tcPr>
          <w:p w14:paraId="21BEFD2F"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3703AFA5"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23760FEE"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4DDFC7"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D8E7F40" w14:textId="77777777" w:rsidR="005B3300" w:rsidRPr="00C25669" w:rsidRDefault="005B3300" w:rsidP="00833BE6">
            <w:pPr>
              <w:pStyle w:val="TAC"/>
              <w:rPr>
                <w:rFonts w:eastAsia="SimSun"/>
              </w:rPr>
            </w:pPr>
            <w:r w:rsidRPr="00C25669">
              <w:t>Type A</w:t>
            </w:r>
          </w:p>
        </w:tc>
      </w:tr>
      <w:tr w:rsidR="005B3300" w:rsidRPr="00C25669" w14:paraId="0831A39D" w14:textId="77777777" w:rsidTr="00F41721">
        <w:trPr>
          <w:jc w:val="center"/>
        </w:trPr>
        <w:tc>
          <w:tcPr>
            <w:tcW w:w="1082" w:type="pct"/>
            <w:vMerge/>
            <w:tcBorders>
              <w:right w:val="single" w:sz="4" w:space="0" w:color="auto"/>
            </w:tcBorders>
            <w:shd w:val="clear" w:color="auto" w:fill="auto"/>
            <w:vAlign w:val="center"/>
          </w:tcPr>
          <w:p w14:paraId="34C3EF70" w14:textId="77777777" w:rsidR="005B3300" w:rsidRPr="00C25669" w:rsidRDefault="005B3300" w:rsidP="00833BE6">
            <w:pPr>
              <w:pStyle w:val="TAL"/>
              <w:rPr>
                <w:rFonts w:eastAsia="SimSun"/>
              </w:rPr>
            </w:pPr>
          </w:p>
        </w:tc>
        <w:tc>
          <w:tcPr>
            <w:tcW w:w="843" w:type="pct"/>
            <w:vMerge w:val="restart"/>
            <w:tcBorders>
              <w:right w:val="single" w:sz="4" w:space="0" w:color="auto"/>
            </w:tcBorders>
            <w:shd w:val="clear" w:color="auto" w:fill="auto"/>
            <w:vAlign w:val="center"/>
          </w:tcPr>
          <w:p w14:paraId="5BC57DFE" w14:textId="77777777" w:rsidR="005B3300" w:rsidRPr="00C25669" w:rsidRDefault="005B3300" w:rsidP="00833BE6">
            <w:pPr>
              <w:pStyle w:val="TAL"/>
              <w:rPr>
                <w:rFonts w:eastAsia="SimSun"/>
              </w:rPr>
            </w:pPr>
            <w:r w:rsidRPr="00C25669">
              <w:t>Type 2 QCL information</w:t>
            </w:r>
          </w:p>
        </w:tc>
        <w:tc>
          <w:tcPr>
            <w:tcW w:w="1182" w:type="pct"/>
            <w:tcBorders>
              <w:right w:val="single" w:sz="4" w:space="0" w:color="auto"/>
            </w:tcBorders>
            <w:shd w:val="clear" w:color="auto" w:fill="auto"/>
            <w:vAlign w:val="center"/>
          </w:tcPr>
          <w:p w14:paraId="427F5F1A" w14:textId="77777777"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703C84"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BCE6627" w14:textId="77777777"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C9A8E50" w14:textId="77777777" w:rsidTr="00F41721">
        <w:trPr>
          <w:jc w:val="center"/>
        </w:trPr>
        <w:tc>
          <w:tcPr>
            <w:tcW w:w="1082" w:type="pct"/>
            <w:vMerge/>
            <w:tcBorders>
              <w:right w:val="single" w:sz="4" w:space="0" w:color="auto"/>
            </w:tcBorders>
            <w:shd w:val="clear" w:color="auto" w:fill="auto"/>
            <w:vAlign w:val="center"/>
          </w:tcPr>
          <w:p w14:paraId="735E6F69" w14:textId="77777777" w:rsidR="005B3300" w:rsidRPr="00C25669" w:rsidRDefault="005B3300" w:rsidP="00833BE6">
            <w:pPr>
              <w:pStyle w:val="TAL"/>
              <w:rPr>
                <w:rFonts w:eastAsia="SimSun"/>
              </w:rPr>
            </w:pPr>
          </w:p>
        </w:tc>
        <w:tc>
          <w:tcPr>
            <w:tcW w:w="843" w:type="pct"/>
            <w:vMerge/>
            <w:tcBorders>
              <w:right w:val="single" w:sz="4" w:space="0" w:color="auto"/>
            </w:tcBorders>
            <w:shd w:val="clear" w:color="auto" w:fill="auto"/>
            <w:vAlign w:val="center"/>
          </w:tcPr>
          <w:p w14:paraId="08E503E3" w14:textId="77777777" w:rsidR="005B3300" w:rsidRPr="00C25669" w:rsidRDefault="005B3300" w:rsidP="00833BE6">
            <w:pPr>
              <w:pStyle w:val="TAL"/>
              <w:rPr>
                <w:rFonts w:eastAsia="SimSun"/>
              </w:rPr>
            </w:pPr>
          </w:p>
        </w:tc>
        <w:tc>
          <w:tcPr>
            <w:tcW w:w="1182" w:type="pct"/>
            <w:tcBorders>
              <w:right w:val="single" w:sz="4" w:space="0" w:color="auto"/>
            </w:tcBorders>
            <w:shd w:val="clear" w:color="auto" w:fill="auto"/>
            <w:vAlign w:val="center"/>
          </w:tcPr>
          <w:p w14:paraId="54D2CEF1" w14:textId="77777777"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59C539"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CEFF519" w14:textId="77777777" w:rsidR="005B3300" w:rsidRPr="00C25669" w:rsidRDefault="005B3300" w:rsidP="00833BE6">
            <w:pPr>
              <w:pStyle w:val="TAC"/>
              <w:rPr>
                <w:rFonts w:eastAsia="SimSun"/>
              </w:rPr>
            </w:pPr>
            <w:r w:rsidRPr="00C25669">
              <w:t>Type D</w:t>
            </w:r>
          </w:p>
        </w:tc>
      </w:tr>
      <w:tr w:rsidR="005B3300" w:rsidRPr="00C25669" w14:paraId="6E97862C" w14:textId="77777777" w:rsidTr="00F41721">
        <w:trPr>
          <w:trHeight w:val="58"/>
          <w:jc w:val="center"/>
        </w:trPr>
        <w:tc>
          <w:tcPr>
            <w:tcW w:w="3108" w:type="pct"/>
            <w:gridSpan w:val="3"/>
            <w:tcBorders>
              <w:right w:val="single" w:sz="4" w:space="0" w:color="auto"/>
            </w:tcBorders>
            <w:shd w:val="clear" w:color="auto" w:fill="auto"/>
            <w:vAlign w:val="center"/>
          </w:tcPr>
          <w:p w14:paraId="20523874" w14:textId="77777777"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4C861F" w14:textId="77777777" w:rsidR="005B3300" w:rsidRPr="00C25669" w:rsidRDefault="005B3300" w:rsidP="00833BE6">
            <w:pPr>
              <w:pStyle w:val="TAC"/>
              <w:rPr>
                <w:rFonts w:eastAsia="SimSun"/>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48B96E7" w14:textId="3D344778" w:rsidR="00D41384" w:rsidRDefault="00D41384" w:rsidP="00FB27FE">
            <w:pPr>
              <w:pStyle w:val="TAC"/>
              <w:rPr>
                <w:rFonts w:eastAsia="SimSun"/>
              </w:rPr>
            </w:pPr>
            <w:r>
              <w:rPr>
                <w:rFonts w:eastAsia="SimSun"/>
              </w:rPr>
              <w:t>OP.1 FDD as defined in Annex A.5.1.1</w:t>
            </w:r>
          </w:p>
          <w:p w14:paraId="4BC20DC8" w14:textId="6A28FD2C" w:rsidR="005B3300" w:rsidRPr="00C25669" w:rsidRDefault="00D41384" w:rsidP="00D41384">
            <w:pPr>
              <w:pStyle w:val="TAC"/>
              <w:rPr>
                <w:rFonts w:eastAsia="SimSun"/>
              </w:rPr>
            </w:pPr>
            <w:r>
              <w:rPr>
                <w:rFonts w:eastAsia="SimSun"/>
              </w:rPr>
              <w:t>OP.1 TDD as defined in Annex A.5.2.1</w:t>
            </w:r>
          </w:p>
        </w:tc>
      </w:tr>
      <w:tr w:rsidR="00F41721" w14:paraId="7F07440A" w14:textId="77777777" w:rsidTr="00F41721">
        <w:trPr>
          <w:trHeight w:val="58"/>
          <w:jc w:val="center"/>
        </w:trPr>
        <w:tc>
          <w:tcPr>
            <w:tcW w:w="3110" w:type="pct"/>
            <w:gridSpan w:val="3"/>
            <w:tcBorders>
              <w:right w:val="single" w:sz="4" w:space="0" w:color="auto"/>
            </w:tcBorders>
            <w:shd w:val="clear" w:color="auto" w:fill="auto"/>
            <w:vAlign w:val="center"/>
          </w:tcPr>
          <w:p w14:paraId="06DE3857" w14:textId="77777777" w:rsidR="00F41721" w:rsidRPr="00C25669" w:rsidRDefault="00F41721" w:rsidP="002231D2">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62423B2" w14:textId="77777777" w:rsidR="00F41721" w:rsidRPr="00C25669" w:rsidRDefault="00F41721" w:rsidP="002231D2">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37A1F16" w14:textId="77777777" w:rsidR="00F41721" w:rsidRDefault="00F41721" w:rsidP="002231D2">
            <w:pPr>
              <w:pStyle w:val="TAC"/>
              <w:rPr>
                <w:rFonts w:eastAsia="SimSun"/>
              </w:rPr>
            </w:pPr>
            <w:r w:rsidRPr="006C76F3">
              <w:rPr>
                <w:rFonts w:eastAsia="SimSun"/>
              </w:rPr>
              <w:t>Specific to each TDD UL-DL pattern and</w:t>
            </w:r>
            <w:r>
              <w:rPr>
                <w:rFonts w:eastAsia="SimSun"/>
                <w:szCs w:val="18"/>
                <w:lang w:eastAsia="zh-CN"/>
              </w:rPr>
              <w:t xml:space="preserve"> as defined in Annex A.1.3.</w:t>
            </w:r>
          </w:p>
        </w:tc>
      </w:tr>
      <w:tr w:rsidR="005B3300" w:rsidRPr="00C25669" w14:paraId="0607786E" w14:textId="77777777" w:rsidTr="00F41721">
        <w:trPr>
          <w:trHeight w:val="58"/>
          <w:jc w:val="center"/>
        </w:trPr>
        <w:tc>
          <w:tcPr>
            <w:tcW w:w="4996" w:type="pct"/>
            <w:gridSpan w:val="5"/>
            <w:tcBorders>
              <w:right w:val="single" w:sz="4" w:space="0" w:color="auto"/>
            </w:tcBorders>
            <w:shd w:val="clear" w:color="auto" w:fill="auto"/>
            <w:vAlign w:val="center"/>
          </w:tcPr>
          <w:p w14:paraId="55815D96" w14:textId="77777777" w:rsidR="006F3404" w:rsidRDefault="006F3404" w:rsidP="006F3404">
            <w:pPr>
              <w:pStyle w:val="TAN"/>
            </w:pPr>
            <w:r w:rsidRPr="00661924">
              <w:t>Note 1:</w:t>
            </w:r>
            <w:r w:rsidRPr="00661924">
              <w:tab/>
              <w:t>Point A coincides with minimum guard band as specified in Table 5.3.3-1 from TS 38.101-1 [6] for tested channel bandwidth and subcarrier spacing.</w:t>
            </w:r>
          </w:p>
          <w:p w14:paraId="460341FE" w14:textId="5EF0177D" w:rsidR="005B3300" w:rsidRPr="00C25669" w:rsidRDefault="006F3404" w:rsidP="006F3404">
            <w:pPr>
              <w:pStyle w:val="TAN"/>
              <w:rPr>
                <w:rFonts w:eastAsia="SimSun"/>
                <w:b/>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7A3CE8E" w14:textId="77777777" w:rsidR="005B3300" w:rsidRPr="00C25669" w:rsidRDefault="005B3300" w:rsidP="005B3300">
      <w:pPr>
        <w:rPr>
          <w:rFonts w:eastAsia="SimSun"/>
        </w:rPr>
      </w:pPr>
    </w:p>
    <w:p w14:paraId="1237F914" w14:textId="77777777" w:rsidR="005B3300" w:rsidRPr="00C25669" w:rsidRDefault="005B3300" w:rsidP="005B3300">
      <w:pPr>
        <w:pStyle w:val="Heading3"/>
        <w:rPr>
          <w:lang w:eastAsia="zh-CN"/>
        </w:rPr>
      </w:pPr>
      <w:bookmarkStart w:id="2571" w:name="_Toc21338276"/>
      <w:bookmarkStart w:id="2572" w:name="_Toc29808384"/>
      <w:bookmarkStart w:id="2573" w:name="_Toc37068303"/>
      <w:bookmarkStart w:id="2574" w:name="_Toc37083848"/>
      <w:bookmarkStart w:id="2575" w:name="_Toc37084190"/>
      <w:bookmarkStart w:id="2576" w:name="_Toc40209552"/>
      <w:bookmarkStart w:id="2577" w:name="_Toc40209894"/>
      <w:bookmarkStart w:id="2578" w:name="_Toc45892853"/>
      <w:bookmarkStart w:id="2579" w:name="_Toc53176718"/>
      <w:bookmarkStart w:id="2580" w:name="_Toc61121040"/>
      <w:bookmarkStart w:id="2581" w:name="_Toc67918226"/>
      <w:bookmarkStart w:id="2582" w:name="_Toc76298270"/>
      <w:bookmarkStart w:id="2583" w:name="_Toc76572282"/>
      <w:bookmarkStart w:id="2584" w:name="_Toc76652149"/>
      <w:bookmarkStart w:id="2585" w:name="_Toc76652987"/>
      <w:bookmarkStart w:id="2586" w:name="_Toc83742260"/>
      <w:bookmarkStart w:id="2587" w:name="_Toc91440750"/>
      <w:bookmarkStart w:id="2588" w:name="_Toc98849540"/>
      <w:bookmarkStart w:id="2589" w:name="_Toc106543394"/>
      <w:bookmarkStart w:id="2590" w:name="_Toc106737492"/>
      <w:bookmarkStart w:id="2591" w:name="_Toc107233259"/>
      <w:bookmarkStart w:id="2592" w:name="_Toc107234874"/>
      <w:bookmarkStart w:id="2593" w:name="_Toc107419844"/>
      <w:bookmarkStart w:id="2594" w:name="_Toc107477140"/>
      <w:bookmarkStart w:id="2595" w:name="_Toc114565997"/>
      <w:bookmarkStart w:id="2596" w:name="_Toc123936309"/>
      <w:bookmarkStart w:id="2597" w:name="_Toc12437732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85B1F6E" w14:textId="77777777" w:rsidR="005B3300" w:rsidRPr="00C25669" w:rsidRDefault="005B3300" w:rsidP="005B3300">
      <w:pPr>
        <w:rPr>
          <w:rFonts w:eastAsia="SimSun"/>
          <w:lang w:eastAsia="zh-CN"/>
        </w:rPr>
      </w:pPr>
      <w:r w:rsidRPr="00C25669">
        <w:rPr>
          <w:rFonts w:eastAsia="SimSun" w:hint="eastAsia"/>
          <w:lang w:eastAsia="zh-CN"/>
        </w:rPr>
        <w:t>(Void)</w:t>
      </w:r>
    </w:p>
    <w:p w14:paraId="2AD1640D" w14:textId="77777777" w:rsidR="005B3300" w:rsidRPr="00C25669" w:rsidRDefault="005B3300" w:rsidP="005B3300">
      <w:pPr>
        <w:pStyle w:val="Heading3"/>
        <w:rPr>
          <w:lang w:eastAsia="zh-CN"/>
        </w:rPr>
      </w:pPr>
      <w:bookmarkStart w:id="2598" w:name="_Toc21338277"/>
      <w:bookmarkStart w:id="2599" w:name="_Toc29808385"/>
      <w:bookmarkStart w:id="2600" w:name="_Toc37068304"/>
      <w:bookmarkStart w:id="2601" w:name="_Toc37083849"/>
      <w:bookmarkStart w:id="2602" w:name="_Toc37084191"/>
      <w:bookmarkStart w:id="2603" w:name="_Toc40209553"/>
      <w:bookmarkStart w:id="2604" w:name="_Toc40209895"/>
      <w:bookmarkStart w:id="2605" w:name="_Toc45892854"/>
      <w:bookmarkStart w:id="2606" w:name="_Toc53176719"/>
      <w:bookmarkStart w:id="2607" w:name="_Toc61121041"/>
      <w:bookmarkStart w:id="2608" w:name="_Toc67918227"/>
      <w:bookmarkStart w:id="2609" w:name="_Toc76298271"/>
      <w:bookmarkStart w:id="2610" w:name="_Toc76572283"/>
      <w:bookmarkStart w:id="2611" w:name="_Toc76652150"/>
      <w:bookmarkStart w:id="2612" w:name="_Toc76652988"/>
      <w:bookmarkStart w:id="2613" w:name="_Toc83742261"/>
      <w:bookmarkStart w:id="2614" w:name="_Toc91440751"/>
      <w:bookmarkStart w:id="2615" w:name="_Toc98849541"/>
      <w:bookmarkStart w:id="2616" w:name="_Toc106543395"/>
      <w:bookmarkStart w:id="2617" w:name="_Toc106737493"/>
      <w:bookmarkStart w:id="2618" w:name="_Toc107233260"/>
      <w:bookmarkStart w:id="2619" w:name="_Toc107234875"/>
      <w:bookmarkStart w:id="2620" w:name="_Toc107419845"/>
      <w:bookmarkStart w:id="2621" w:name="_Toc107477141"/>
      <w:bookmarkStart w:id="2622" w:name="_Toc114565998"/>
      <w:bookmarkStart w:id="2623" w:name="_Toc123936310"/>
      <w:bookmarkStart w:id="2624" w:name="_Toc12437732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3DF81D31" w14:textId="77777777" w:rsidR="005B3300" w:rsidRPr="00C25669" w:rsidRDefault="005B3300" w:rsidP="005B3300">
      <w:pPr>
        <w:pStyle w:val="Heading4"/>
        <w:rPr>
          <w:lang w:eastAsia="zh-CN"/>
        </w:rPr>
      </w:pPr>
      <w:bookmarkStart w:id="2625" w:name="_Toc21338278"/>
      <w:bookmarkStart w:id="2626" w:name="_Toc29808386"/>
      <w:bookmarkStart w:id="2627" w:name="_Toc37068305"/>
      <w:bookmarkStart w:id="2628" w:name="_Toc37083850"/>
      <w:bookmarkStart w:id="2629" w:name="_Toc37084192"/>
      <w:bookmarkStart w:id="2630" w:name="_Toc40209554"/>
      <w:bookmarkStart w:id="2631" w:name="_Toc40209896"/>
      <w:bookmarkStart w:id="2632" w:name="_Toc45892855"/>
      <w:bookmarkStart w:id="2633" w:name="_Toc53176720"/>
      <w:bookmarkStart w:id="2634" w:name="_Toc61121042"/>
      <w:bookmarkStart w:id="2635" w:name="_Toc67918228"/>
      <w:bookmarkStart w:id="2636" w:name="_Toc76298272"/>
      <w:bookmarkStart w:id="2637" w:name="_Toc76572284"/>
      <w:bookmarkStart w:id="2638" w:name="_Toc76652151"/>
      <w:bookmarkStart w:id="2639" w:name="_Toc76652989"/>
      <w:bookmarkStart w:id="2640" w:name="_Toc83742262"/>
      <w:bookmarkStart w:id="2641" w:name="_Toc91440752"/>
      <w:bookmarkStart w:id="2642" w:name="_Toc98849542"/>
      <w:bookmarkStart w:id="2643" w:name="_Toc106543396"/>
      <w:bookmarkStart w:id="2644" w:name="_Toc106737494"/>
      <w:bookmarkStart w:id="2645" w:name="_Toc107233261"/>
      <w:bookmarkStart w:id="2646" w:name="_Toc107234876"/>
      <w:bookmarkStart w:id="2647" w:name="_Toc107419846"/>
      <w:bookmarkStart w:id="2648" w:name="_Toc107477142"/>
      <w:bookmarkStart w:id="2649" w:name="_Toc114565999"/>
      <w:bookmarkStart w:id="2650" w:name="_Toc123936311"/>
      <w:bookmarkStart w:id="2651" w:name="_Toc12437732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7284ABCD" w14:textId="77777777" w:rsidR="005B3300" w:rsidRPr="00C25669" w:rsidRDefault="005B3300" w:rsidP="005B3300">
      <w:pPr>
        <w:rPr>
          <w:rFonts w:eastAsia="SimSun"/>
          <w:lang w:eastAsia="zh-CN"/>
        </w:rPr>
      </w:pPr>
      <w:r w:rsidRPr="00C25669">
        <w:rPr>
          <w:rFonts w:eastAsia="SimSun" w:hint="eastAsia"/>
          <w:lang w:eastAsia="zh-CN"/>
        </w:rPr>
        <w:t>(Void)</w:t>
      </w:r>
    </w:p>
    <w:p w14:paraId="66BFD0DB" w14:textId="77777777" w:rsidR="005B3300" w:rsidRPr="00C25669" w:rsidRDefault="005B3300" w:rsidP="005B3300">
      <w:pPr>
        <w:pStyle w:val="Heading4"/>
        <w:rPr>
          <w:lang w:eastAsia="zh-CN"/>
        </w:rPr>
      </w:pPr>
      <w:bookmarkStart w:id="2652" w:name="_Toc21338279"/>
      <w:bookmarkStart w:id="2653" w:name="_Toc29808387"/>
      <w:bookmarkStart w:id="2654" w:name="_Toc37068306"/>
      <w:bookmarkStart w:id="2655" w:name="_Toc37083851"/>
      <w:bookmarkStart w:id="2656" w:name="_Toc37084193"/>
      <w:bookmarkStart w:id="2657" w:name="_Toc40209555"/>
      <w:bookmarkStart w:id="2658" w:name="_Toc40209897"/>
      <w:bookmarkStart w:id="2659" w:name="_Toc45892856"/>
      <w:bookmarkStart w:id="2660" w:name="_Toc53176721"/>
      <w:bookmarkStart w:id="2661" w:name="_Toc61121043"/>
      <w:bookmarkStart w:id="2662" w:name="_Toc67918229"/>
      <w:bookmarkStart w:id="2663" w:name="_Toc76298273"/>
      <w:bookmarkStart w:id="2664" w:name="_Toc76572285"/>
      <w:bookmarkStart w:id="2665" w:name="_Toc76652152"/>
      <w:bookmarkStart w:id="2666" w:name="_Toc76652990"/>
      <w:bookmarkStart w:id="2667" w:name="_Toc83742263"/>
      <w:bookmarkStart w:id="2668" w:name="_Toc91440753"/>
      <w:bookmarkStart w:id="2669" w:name="_Toc98849543"/>
      <w:bookmarkStart w:id="2670" w:name="_Toc106543397"/>
      <w:bookmarkStart w:id="2671" w:name="_Toc106737495"/>
      <w:bookmarkStart w:id="2672" w:name="_Toc107233262"/>
      <w:bookmarkStart w:id="2673" w:name="_Toc107234877"/>
      <w:bookmarkStart w:id="2674" w:name="_Toc107419847"/>
      <w:bookmarkStart w:id="2675" w:name="_Toc107477143"/>
      <w:bookmarkStart w:id="2676" w:name="_Toc114566000"/>
      <w:bookmarkStart w:id="2677" w:name="_Toc123936312"/>
      <w:bookmarkStart w:id="2678" w:name="_Toc12437732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67BC4549" w14:textId="7E986324"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w:t>
      </w:r>
      <w:r w:rsidR="00C213FB" w:rsidRPr="00C213FB">
        <w:rPr>
          <w:rFonts w:eastAsia="SimSun"/>
        </w:rPr>
        <w:t xml:space="preserve"> </w:t>
      </w:r>
      <w:r w:rsidR="00C213FB" w:rsidRPr="00AB7D75">
        <w:rPr>
          <w:rFonts w:eastAsia="SimSun"/>
        </w:rPr>
        <w:t xml:space="preserve">and </w:t>
      </w:r>
      <w:r w:rsidR="00C213FB" w:rsidRPr="00AB7D75">
        <w:rPr>
          <w:rFonts w:eastAsia="SimSun" w:hint="eastAsia"/>
          <w:lang w:eastAsia="zh-CN"/>
        </w:rPr>
        <w:t>7</w:t>
      </w:r>
      <w:r w:rsidR="00C213FB" w:rsidRPr="00AB7D75">
        <w:rPr>
          <w:rFonts w:eastAsia="SimSun"/>
        </w:rPr>
        <w:t>.</w:t>
      </w:r>
      <w:r w:rsidR="00C213FB" w:rsidRPr="00AB7D75">
        <w:rPr>
          <w:rFonts w:eastAsia="SimSun" w:hint="eastAsia"/>
          <w:lang w:eastAsia="zh-CN"/>
        </w:rPr>
        <w:t>3.2.2</w:t>
      </w:r>
      <w:r w:rsidR="00C213FB" w:rsidRPr="00AB7D75">
        <w:rPr>
          <w:rFonts w:eastAsia="SimSun"/>
        </w:rPr>
        <w:t>-2</w:t>
      </w:r>
      <w:r w:rsidRPr="00C25669">
        <w:rPr>
          <w:rFonts w:eastAsia="SimSun"/>
        </w:rPr>
        <w:t xml:space="preserve"> are valid for all TDD tests unless otherwise stated.</w:t>
      </w:r>
    </w:p>
    <w:p w14:paraId="3CBAF8A8" w14:textId="4499C6DB" w:rsidR="005B3300" w:rsidRPr="00C25669" w:rsidRDefault="005B3300" w:rsidP="005B3300">
      <w:pPr>
        <w:pStyle w:val="TH"/>
        <w:rPr>
          <w:lang w:eastAsia="zh-CN"/>
        </w:rPr>
      </w:pPr>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r w:rsidR="002B5D7C" w:rsidRPr="00AB7D75">
        <w:t xml:space="preserve"> with 120kHz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14:paraId="5828C998" w14:textId="77777777" w:rsidTr="000811C5">
        <w:trPr>
          <w:jc w:val="center"/>
        </w:trPr>
        <w:tc>
          <w:tcPr>
            <w:tcW w:w="3157" w:type="dxa"/>
            <w:tcBorders>
              <w:top w:val="single" w:sz="4" w:space="0" w:color="auto"/>
              <w:left w:val="single" w:sz="4" w:space="0" w:color="auto"/>
              <w:bottom w:val="nil"/>
              <w:right w:val="single" w:sz="4" w:space="0" w:color="auto"/>
            </w:tcBorders>
            <w:vAlign w:val="center"/>
            <w:hideMark/>
          </w:tcPr>
          <w:p w14:paraId="6BE2178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BAD6F5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795E3AE"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3C4C5A16"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14:paraId="7A435E7B"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FCAB0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DE6ACE4"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83543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14:paraId="14F0ABF2"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8C88F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7B6F8EB2"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01C245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08F90069"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0012D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82BDBD0"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59CC2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14:paraId="29E0B58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2C9FC9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14:paraId="219DDD9F"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39173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E00D21A" w14:textId="77777777"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5088D8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14:paraId="2CE0FB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22A1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14:paraId="1D8F609C" w14:textId="77777777"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04BE6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AD07FAE" w14:textId="77777777"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BBF1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14:paraId="207A096E" w14:textId="341A4F3C" w:rsidR="005B3300" w:rsidRDefault="005B3300" w:rsidP="005B3300">
      <w:pPr>
        <w:rPr>
          <w:rFonts w:eastAsia="SimSun"/>
          <w:lang w:eastAsia="zh-CN"/>
        </w:rPr>
      </w:pPr>
    </w:p>
    <w:p w14:paraId="37EF4BED" w14:textId="77777777" w:rsidR="000277B0" w:rsidRPr="00AB7D75" w:rsidRDefault="000277B0"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3.2.2</w:t>
      </w:r>
      <w:r w:rsidRPr="00AB7D75">
        <w:t xml:space="preserve">-2: </w:t>
      </w:r>
      <w:r w:rsidRPr="00AB7D75">
        <w:rPr>
          <w:rFonts w:hint="eastAsia"/>
          <w:lang w:eastAsia="zh-CN"/>
        </w:rPr>
        <w:t>T</w:t>
      </w:r>
      <w:r w:rsidRPr="00AB7D75">
        <w:t>est Parameters with 480kHz for FR2-2</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0277B0" w:rsidRPr="00AB7D75" w14:paraId="577E7939" w14:textId="77777777" w:rsidTr="00F95C32">
        <w:trPr>
          <w:jc w:val="center"/>
        </w:trPr>
        <w:tc>
          <w:tcPr>
            <w:tcW w:w="3114" w:type="dxa"/>
            <w:gridSpan w:val="2"/>
            <w:tcBorders>
              <w:top w:val="single" w:sz="4" w:space="0" w:color="auto"/>
              <w:left w:val="single" w:sz="4" w:space="0" w:color="auto"/>
              <w:bottom w:val="nil"/>
              <w:right w:val="single" w:sz="4" w:space="0" w:color="auto"/>
            </w:tcBorders>
            <w:vAlign w:val="center"/>
            <w:hideMark/>
          </w:tcPr>
          <w:p w14:paraId="7240A567"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Parameter</w:t>
            </w:r>
          </w:p>
        </w:tc>
        <w:tc>
          <w:tcPr>
            <w:tcW w:w="1134" w:type="dxa"/>
            <w:tcBorders>
              <w:top w:val="single" w:sz="4" w:space="0" w:color="auto"/>
              <w:left w:val="single" w:sz="4" w:space="0" w:color="auto"/>
              <w:bottom w:val="nil"/>
              <w:right w:val="single" w:sz="4" w:space="0" w:color="auto"/>
            </w:tcBorders>
            <w:vAlign w:val="center"/>
            <w:hideMark/>
          </w:tcPr>
          <w:p w14:paraId="3516463F"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Unit</w:t>
            </w:r>
          </w:p>
        </w:tc>
        <w:tc>
          <w:tcPr>
            <w:tcW w:w="1559" w:type="dxa"/>
            <w:tcBorders>
              <w:top w:val="single" w:sz="4" w:space="0" w:color="auto"/>
              <w:left w:val="single" w:sz="4" w:space="0" w:color="auto"/>
              <w:bottom w:val="nil"/>
              <w:right w:val="single" w:sz="4" w:space="0" w:color="auto"/>
            </w:tcBorders>
            <w:vAlign w:val="center"/>
          </w:tcPr>
          <w:p w14:paraId="3291B308"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1 Tx Antenna</w:t>
            </w:r>
          </w:p>
        </w:tc>
        <w:tc>
          <w:tcPr>
            <w:tcW w:w="1418" w:type="dxa"/>
            <w:tcBorders>
              <w:top w:val="single" w:sz="4" w:space="0" w:color="auto"/>
              <w:left w:val="single" w:sz="4" w:space="0" w:color="auto"/>
              <w:bottom w:val="nil"/>
              <w:right w:val="single" w:sz="4" w:space="0" w:color="auto"/>
            </w:tcBorders>
          </w:tcPr>
          <w:p w14:paraId="1A8E1313" w14:textId="77777777" w:rsidR="000277B0" w:rsidRPr="00AB7D75" w:rsidRDefault="000277B0" w:rsidP="00F95C32">
            <w:pPr>
              <w:keepNext/>
              <w:keepLines/>
              <w:spacing w:after="0"/>
              <w:jc w:val="center"/>
              <w:rPr>
                <w:rFonts w:ascii="Arial" w:eastAsia="SimSun" w:hAnsi="Arial"/>
                <w:b/>
                <w:sz w:val="18"/>
              </w:rPr>
            </w:pPr>
            <w:r w:rsidRPr="00AB7D75">
              <w:rPr>
                <w:rFonts w:ascii="Arial" w:eastAsia="SimSun" w:hAnsi="Arial"/>
                <w:b/>
                <w:sz w:val="18"/>
              </w:rPr>
              <w:t>2 Tx Antenna</w:t>
            </w:r>
          </w:p>
        </w:tc>
      </w:tr>
      <w:tr w:rsidR="000277B0" w:rsidRPr="00AB7D75" w14:paraId="289E26D3"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FD57D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hint="eastAsia"/>
                <w:sz w:val="18"/>
              </w:rPr>
              <w:t xml:space="preserve">TDD </w:t>
            </w:r>
            <w:r w:rsidRPr="00AB7D75">
              <w:rPr>
                <w:rFonts w:ascii="Arial" w:eastAsia="SimSun" w:hAnsi="Arial"/>
                <w:sz w:val="18"/>
              </w:rPr>
              <w:t>UL-DL pattern</w:t>
            </w:r>
          </w:p>
        </w:tc>
        <w:tc>
          <w:tcPr>
            <w:tcW w:w="1134" w:type="dxa"/>
            <w:tcBorders>
              <w:top w:val="single" w:sz="4" w:space="0" w:color="auto"/>
              <w:left w:val="single" w:sz="4" w:space="0" w:color="auto"/>
              <w:bottom w:val="single" w:sz="4" w:space="0" w:color="auto"/>
              <w:right w:val="single" w:sz="4" w:space="0" w:color="auto"/>
            </w:tcBorders>
            <w:vAlign w:val="center"/>
          </w:tcPr>
          <w:p w14:paraId="771F0481"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7BFCB44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FR2.480-1</w:t>
            </w:r>
          </w:p>
        </w:tc>
      </w:tr>
      <w:tr w:rsidR="000277B0" w:rsidRPr="00AB7D75" w14:paraId="7E802F99"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64424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CCE to REG mapping type</w:t>
            </w:r>
          </w:p>
        </w:tc>
        <w:tc>
          <w:tcPr>
            <w:tcW w:w="1134" w:type="dxa"/>
            <w:tcBorders>
              <w:top w:val="single" w:sz="4" w:space="0" w:color="auto"/>
              <w:left w:val="single" w:sz="4" w:space="0" w:color="auto"/>
              <w:bottom w:val="single" w:sz="4" w:space="0" w:color="auto"/>
              <w:right w:val="single" w:sz="4" w:space="0" w:color="auto"/>
            </w:tcBorders>
            <w:vAlign w:val="center"/>
          </w:tcPr>
          <w:p w14:paraId="0F325C6C"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1A104DAA"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Interleaved</w:t>
            </w:r>
          </w:p>
        </w:tc>
      </w:tr>
      <w:tr w:rsidR="000277B0" w:rsidRPr="00AB7D75" w14:paraId="2C166610"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6AEED4E"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REG bundle size </w:t>
            </w:r>
          </w:p>
        </w:tc>
        <w:tc>
          <w:tcPr>
            <w:tcW w:w="1134" w:type="dxa"/>
            <w:tcBorders>
              <w:top w:val="single" w:sz="4" w:space="0" w:color="auto"/>
              <w:left w:val="single" w:sz="4" w:space="0" w:color="auto"/>
              <w:bottom w:val="single" w:sz="4" w:space="0" w:color="auto"/>
              <w:right w:val="single" w:sz="4" w:space="0" w:color="auto"/>
            </w:tcBorders>
            <w:vAlign w:val="center"/>
          </w:tcPr>
          <w:p w14:paraId="4FD29264"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5C46E3FD"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w:t>
            </w:r>
          </w:p>
        </w:tc>
        <w:tc>
          <w:tcPr>
            <w:tcW w:w="1418" w:type="dxa"/>
            <w:tcBorders>
              <w:top w:val="single" w:sz="4" w:space="0" w:color="auto"/>
              <w:left w:val="single" w:sz="4" w:space="0" w:color="auto"/>
              <w:bottom w:val="single" w:sz="4" w:space="0" w:color="auto"/>
              <w:right w:val="single" w:sz="4" w:space="0" w:color="auto"/>
            </w:tcBorders>
          </w:tcPr>
          <w:p w14:paraId="26A53CB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r>
      <w:tr w:rsidR="000277B0" w:rsidRPr="00AB7D75" w14:paraId="141CFCAB"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2562EC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Interleaver size</w:t>
            </w:r>
          </w:p>
        </w:tc>
        <w:tc>
          <w:tcPr>
            <w:tcW w:w="1134" w:type="dxa"/>
            <w:tcBorders>
              <w:top w:val="single" w:sz="4" w:space="0" w:color="auto"/>
              <w:left w:val="single" w:sz="4" w:space="0" w:color="auto"/>
              <w:bottom w:val="single" w:sz="4" w:space="0" w:color="auto"/>
              <w:right w:val="single" w:sz="4" w:space="0" w:color="auto"/>
            </w:tcBorders>
            <w:vAlign w:val="center"/>
          </w:tcPr>
          <w:p w14:paraId="6F4D869F" w14:textId="77777777" w:rsidR="000277B0" w:rsidRPr="00AB7D75" w:rsidRDefault="000277B0" w:rsidP="00F95C32">
            <w:pPr>
              <w:keepNext/>
              <w:keepLines/>
              <w:spacing w:after="0"/>
              <w:jc w:val="center"/>
              <w:rPr>
                <w:rFonts w:ascii="Arial" w:eastAsia="SimSun" w:hAnsi="Arial"/>
                <w:sz w:val="18"/>
              </w:rPr>
            </w:pPr>
          </w:p>
        </w:tc>
        <w:tc>
          <w:tcPr>
            <w:tcW w:w="1559" w:type="dxa"/>
            <w:tcBorders>
              <w:top w:val="single" w:sz="4" w:space="0" w:color="auto"/>
              <w:left w:val="single" w:sz="4" w:space="0" w:color="auto"/>
              <w:bottom w:val="single" w:sz="4" w:space="0" w:color="auto"/>
              <w:right w:val="single" w:sz="4" w:space="0" w:color="auto"/>
            </w:tcBorders>
          </w:tcPr>
          <w:p w14:paraId="0C32653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2</w:t>
            </w:r>
          </w:p>
        </w:tc>
        <w:tc>
          <w:tcPr>
            <w:tcW w:w="1418" w:type="dxa"/>
            <w:tcBorders>
              <w:top w:val="single" w:sz="4" w:space="0" w:color="auto"/>
              <w:left w:val="single" w:sz="4" w:space="0" w:color="auto"/>
              <w:bottom w:val="single" w:sz="4" w:space="0" w:color="auto"/>
              <w:right w:val="single" w:sz="4" w:space="0" w:color="auto"/>
            </w:tcBorders>
          </w:tcPr>
          <w:p w14:paraId="0460E42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w:t>
            </w:r>
          </w:p>
        </w:tc>
      </w:tr>
      <w:tr w:rsidR="000277B0" w:rsidRPr="00AB7D75" w14:paraId="68F370F6" w14:textId="77777777" w:rsidTr="00F95C32">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715D97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Shift </w:t>
            </w:r>
            <w:r w:rsidRPr="00AB7D75">
              <w:rPr>
                <w:rFonts w:ascii="Arial" w:eastAsia="SimSun" w:hAnsi="Arial" w:hint="eastAsia"/>
                <w:sz w:val="18"/>
              </w:rPr>
              <w:t>i</w:t>
            </w:r>
            <w:r w:rsidRPr="00AB7D75">
              <w:rPr>
                <w:rFonts w:ascii="Arial" w:eastAsia="SimSun" w:hAnsi="Arial"/>
                <w:sz w:val="18"/>
              </w:rPr>
              <w:t>ndex</w:t>
            </w:r>
          </w:p>
        </w:tc>
        <w:tc>
          <w:tcPr>
            <w:tcW w:w="1134" w:type="dxa"/>
            <w:tcBorders>
              <w:top w:val="single" w:sz="4" w:space="0" w:color="auto"/>
              <w:left w:val="single" w:sz="4" w:space="0" w:color="auto"/>
              <w:bottom w:val="single" w:sz="4" w:space="0" w:color="auto"/>
              <w:right w:val="single" w:sz="4" w:space="0" w:color="auto"/>
            </w:tcBorders>
            <w:vAlign w:val="center"/>
          </w:tcPr>
          <w:p w14:paraId="5C440CDB"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bottom w:val="single" w:sz="4" w:space="0" w:color="auto"/>
              <w:right w:val="single" w:sz="4" w:space="0" w:color="auto"/>
            </w:tcBorders>
          </w:tcPr>
          <w:p w14:paraId="39AE25F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0</w:t>
            </w:r>
          </w:p>
        </w:tc>
      </w:tr>
      <w:tr w:rsidR="000277B0" w:rsidRPr="00AB7D75" w14:paraId="7CE4E05F" w14:textId="77777777" w:rsidTr="00F95C32">
        <w:trPr>
          <w:cantSplit/>
          <w:trHeight w:val="424"/>
          <w:jc w:val="center"/>
        </w:trPr>
        <w:tc>
          <w:tcPr>
            <w:tcW w:w="1486" w:type="dxa"/>
            <w:tcBorders>
              <w:top w:val="single" w:sz="4" w:space="0" w:color="auto"/>
              <w:left w:val="single" w:sz="4" w:space="0" w:color="auto"/>
              <w:right w:val="single" w:sz="4" w:space="0" w:color="auto"/>
            </w:tcBorders>
            <w:vAlign w:val="center"/>
          </w:tcPr>
          <w:p w14:paraId="5E416D59"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PDCCH configuration</w:t>
            </w:r>
          </w:p>
        </w:tc>
        <w:tc>
          <w:tcPr>
            <w:tcW w:w="1628" w:type="dxa"/>
            <w:tcBorders>
              <w:top w:val="single" w:sz="4" w:space="0" w:color="auto"/>
              <w:left w:val="single" w:sz="4" w:space="0" w:color="auto"/>
              <w:right w:val="single" w:sz="4" w:space="0" w:color="auto"/>
            </w:tcBorders>
            <w:vAlign w:val="center"/>
          </w:tcPr>
          <w:p w14:paraId="0F0CE35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 for PDCCH monitoring</w:t>
            </w:r>
          </w:p>
        </w:tc>
        <w:tc>
          <w:tcPr>
            <w:tcW w:w="1134" w:type="dxa"/>
            <w:tcBorders>
              <w:top w:val="single" w:sz="4" w:space="0" w:color="auto"/>
              <w:left w:val="single" w:sz="4" w:space="0" w:color="auto"/>
              <w:right w:val="single" w:sz="4" w:space="0" w:color="auto"/>
            </w:tcBorders>
            <w:vAlign w:val="center"/>
          </w:tcPr>
          <w:p w14:paraId="7C79A185" w14:textId="77777777" w:rsidR="000277B0" w:rsidRPr="00AB7D75" w:rsidRDefault="000277B0" w:rsidP="00F95C32">
            <w:pPr>
              <w:keepNext/>
              <w:keepLines/>
              <w:spacing w:after="0"/>
              <w:jc w:val="center"/>
              <w:rPr>
                <w:rFonts w:ascii="Arial" w:eastAsia="SimSun" w:hAnsi="Arial"/>
                <w:sz w:val="18"/>
              </w:rPr>
            </w:pPr>
          </w:p>
        </w:tc>
        <w:tc>
          <w:tcPr>
            <w:tcW w:w="2977" w:type="dxa"/>
            <w:gridSpan w:val="2"/>
            <w:tcBorders>
              <w:top w:val="single" w:sz="4" w:space="0" w:color="auto"/>
              <w:left w:val="single" w:sz="4" w:space="0" w:color="auto"/>
              <w:right w:val="single" w:sz="4" w:space="0" w:color="auto"/>
            </w:tcBorders>
            <w:vAlign w:val="center"/>
          </w:tcPr>
          <w:p w14:paraId="6136584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Every 4th slot</w:t>
            </w:r>
          </w:p>
        </w:tc>
      </w:tr>
      <w:tr w:rsidR="000277B0" w:rsidRPr="00AB7D75" w14:paraId="2F6F40CC" w14:textId="77777777" w:rsidTr="00F95C32">
        <w:trPr>
          <w:cantSplit/>
          <w:jc w:val="center"/>
        </w:trPr>
        <w:tc>
          <w:tcPr>
            <w:tcW w:w="1486" w:type="dxa"/>
            <w:vMerge w:val="restart"/>
            <w:tcBorders>
              <w:top w:val="single" w:sz="4" w:space="0" w:color="auto"/>
              <w:left w:val="single" w:sz="4" w:space="0" w:color="auto"/>
              <w:right w:val="single" w:sz="4" w:space="0" w:color="auto"/>
            </w:tcBorders>
            <w:vAlign w:val="center"/>
          </w:tcPr>
          <w:p w14:paraId="73809B23"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for tracking</w:t>
            </w:r>
          </w:p>
        </w:tc>
        <w:tc>
          <w:tcPr>
            <w:tcW w:w="1628" w:type="dxa"/>
            <w:tcBorders>
              <w:top w:val="single" w:sz="4" w:space="0" w:color="auto"/>
              <w:left w:val="single" w:sz="4" w:space="0" w:color="auto"/>
              <w:bottom w:val="single" w:sz="4" w:space="0" w:color="auto"/>
              <w:right w:val="single" w:sz="4" w:space="0" w:color="auto"/>
            </w:tcBorders>
            <w:vAlign w:val="center"/>
          </w:tcPr>
          <w:p w14:paraId="27CC8D05"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6D4AC3A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8416291"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w:t>
            </w:r>
          </w:p>
        </w:tc>
      </w:tr>
      <w:tr w:rsidR="000277B0" w:rsidRPr="00AB7D75" w14:paraId="4DD4F8D3" w14:textId="77777777" w:rsidTr="00F95C32">
        <w:trPr>
          <w:cantSplit/>
          <w:jc w:val="center"/>
        </w:trPr>
        <w:tc>
          <w:tcPr>
            <w:tcW w:w="1486" w:type="dxa"/>
            <w:vMerge/>
            <w:tcBorders>
              <w:left w:val="single" w:sz="4" w:space="0" w:color="auto"/>
              <w:bottom w:val="single" w:sz="4" w:space="0" w:color="auto"/>
              <w:right w:val="single" w:sz="4" w:space="0" w:color="auto"/>
            </w:tcBorders>
            <w:vAlign w:val="center"/>
          </w:tcPr>
          <w:p w14:paraId="5A15B011" w14:textId="77777777" w:rsidR="000277B0" w:rsidRPr="00AB7D75" w:rsidRDefault="000277B0" w:rsidP="00F95C32">
            <w:pPr>
              <w:keepNext/>
              <w:keepLines/>
              <w:spacing w:after="0"/>
              <w:jc w:val="center"/>
              <w:rPr>
                <w:rFonts w:ascii="Arial" w:eastAsia="SimSun" w:hAnsi="Arial"/>
                <w:sz w:val="18"/>
              </w:rPr>
            </w:pPr>
          </w:p>
        </w:tc>
        <w:tc>
          <w:tcPr>
            <w:tcW w:w="1628" w:type="dxa"/>
            <w:tcBorders>
              <w:top w:val="single" w:sz="4" w:space="0" w:color="auto"/>
              <w:left w:val="single" w:sz="4" w:space="0" w:color="auto"/>
              <w:bottom w:val="single" w:sz="4" w:space="0" w:color="auto"/>
              <w:right w:val="single" w:sz="4" w:space="0" w:color="auto"/>
            </w:tcBorders>
            <w:vAlign w:val="center"/>
          </w:tcPr>
          <w:p w14:paraId="0D1073D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offset</w:t>
            </w:r>
          </w:p>
        </w:tc>
        <w:tc>
          <w:tcPr>
            <w:tcW w:w="1134" w:type="dxa"/>
            <w:tcBorders>
              <w:top w:val="single" w:sz="4" w:space="0" w:color="auto"/>
              <w:left w:val="single" w:sz="4" w:space="0" w:color="auto"/>
              <w:bottom w:val="single" w:sz="4" w:space="0" w:color="auto"/>
              <w:right w:val="single" w:sz="4" w:space="0" w:color="auto"/>
            </w:tcBorders>
            <w:vAlign w:val="center"/>
          </w:tcPr>
          <w:p w14:paraId="4B38B5A7"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99DAA7F"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320 for CSI-RS resource 1 and 2</w:t>
            </w:r>
          </w:p>
          <w:p w14:paraId="10A2BA62"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321 for CSI-RS resource 3 and 4</w:t>
            </w:r>
          </w:p>
        </w:tc>
      </w:tr>
      <w:tr w:rsidR="000277B0" w:rsidRPr="00AB7D75" w14:paraId="0957E39B" w14:textId="77777777" w:rsidTr="00F95C32">
        <w:trPr>
          <w:cantSplit/>
          <w:jc w:val="center"/>
        </w:trPr>
        <w:tc>
          <w:tcPr>
            <w:tcW w:w="1486" w:type="dxa"/>
            <w:tcBorders>
              <w:top w:val="single" w:sz="4" w:space="0" w:color="auto"/>
              <w:left w:val="single" w:sz="4" w:space="0" w:color="auto"/>
              <w:bottom w:val="single" w:sz="4" w:space="0" w:color="auto"/>
              <w:right w:val="single" w:sz="4" w:space="0" w:color="auto"/>
            </w:tcBorders>
            <w:vAlign w:val="center"/>
          </w:tcPr>
          <w:p w14:paraId="7E5A8B78"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 xml:space="preserve">NZP CSI-RS for beam </w:t>
            </w:r>
            <w:r w:rsidRPr="00AB7D75">
              <w:rPr>
                <w:rFonts w:ascii="Arial" w:hAnsi="Arial"/>
                <w:sz w:val="18"/>
              </w:rPr>
              <w:t>refinement</w:t>
            </w:r>
          </w:p>
        </w:tc>
        <w:tc>
          <w:tcPr>
            <w:tcW w:w="1628" w:type="dxa"/>
            <w:tcBorders>
              <w:top w:val="single" w:sz="4" w:space="0" w:color="auto"/>
              <w:left w:val="single" w:sz="4" w:space="0" w:color="auto"/>
              <w:bottom w:val="single" w:sz="4" w:space="0" w:color="auto"/>
              <w:right w:val="single" w:sz="4" w:space="0" w:color="auto"/>
            </w:tcBorders>
            <w:vAlign w:val="center"/>
          </w:tcPr>
          <w:p w14:paraId="72A56C1B"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CSI-RS periodicity</w:t>
            </w:r>
          </w:p>
        </w:tc>
        <w:tc>
          <w:tcPr>
            <w:tcW w:w="1134" w:type="dxa"/>
            <w:tcBorders>
              <w:top w:val="single" w:sz="4" w:space="0" w:color="auto"/>
              <w:left w:val="single" w:sz="4" w:space="0" w:color="auto"/>
              <w:bottom w:val="single" w:sz="4" w:space="0" w:color="auto"/>
              <w:right w:val="single" w:sz="4" w:space="0" w:color="auto"/>
            </w:tcBorders>
            <w:vAlign w:val="center"/>
          </w:tcPr>
          <w:p w14:paraId="4F314F34"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Slots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B8606C" w14:textId="77777777" w:rsidR="000277B0" w:rsidRPr="00AB7D75" w:rsidRDefault="000277B0" w:rsidP="00F95C32">
            <w:pPr>
              <w:keepNext/>
              <w:keepLines/>
              <w:spacing w:after="0"/>
              <w:jc w:val="center"/>
              <w:rPr>
                <w:rFonts w:ascii="Arial" w:eastAsia="SimSun" w:hAnsi="Arial"/>
                <w:sz w:val="18"/>
              </w:rPr>
            </w:pPr>
            <w:r w:rsidRPr="00AB7D75">
              <w:rPr>
                <w:rFonts w:ascii="Arial" w:eastAsia="SimSun" w:hAnsi="Arial"/>
                <w:sz w:val="18"/>
              </w:rPr>
              <w:t>640 for CSI-RS resource 1,2</w:t>
            </w:r>
          </w:p>
        </w:tc>
      </w:tr>
    </w:tbl>
    <w:p w14:paraId="705E7AF9" w14:textId="77777777" w:rsidR="000277B0" w:rsidRPr="00C25669" w:rsidRDefault="000277B0" w:rsidP="005B3300">
      <w:pPr>
        <w:rPr>
          <w:rFonts w:eastAsia="SimSun"/>
          <w:lang w:eastAsia="zh-CN"/>
        </w:rPr>
      </w:pPr>
    </w:p>
    <w:p w14:paraId="04C882C0" w14:textId="77777777" w:rsidR="005B3300" w:rsidRPr="00C25669" w:rsidRDefault="005B3300" w:rsidP="00673740">
      <w:pPr>
        <w:pStyle w:val="Heading5"/>
        <w:rPr>
          <w:snapToGrid w:val="0"/>
        </w:rPr>
      </w:pPr>
      <w:bookmarkStart w:id="2679" w:name="_Toc21338280"/>
      <w:bookmarkStart w:id="2680" w:name="_Toc29808388"/>
      <w:bookmarkStart w:id="2681" w:name="_Toc37068307"/>
      <w:bookmarkStart w:id="2682" w:name="_Toc37083852"/>
      <w:bookmarkStart w:id="2683" w:name="_Toc37084194"/>
      <w:bookmarkStart w:id="2684" w:name="_Toc40209556"/>
      <w:bookmarkStart w:id="2685" w:name="_Toc40209898"/>
      <w:bookmarkStart w:id="2686" w:name="_Toc45892857"/>
      <w:bookmarkStart w:id="2687" w:name="_Toc53176722"/>
      <w:bookmarkStart w:id="2688" w:name="_Toc61121044"/>
      <w:bookmarkStart w:id="2689" w:name="_Toc67918230"/>
      <w:bookmarkStart w:id="2690" w:name="_Toc76298274"/>
      <w:bookmarkStart w:id="2691" w:name="_Toc76572286"/>
      <w:bookmarkStart w:id="2692" w:name="_Toc76652153"/>
      <w:bookmarkStart w:id="2693" w:name="_Toc76652991"/>
      <w:bookmarkStart w:id="2694" w:name="_Toc83742264"/>
      <w:bookmarkStart w:id="2695" w:name="_Toc91440754"/>
      <w:bookmarkStart w:id="2696" w:name="_Toc98849544"/>
      <w:bookmarkStart w:id="2697" w:name="_Toc106543398"/>
      <w:bookmarkStart w:id="2698" w:name="_Toc106737496"/>
      <w:bookmarkStart w:id="2699" w:name="_Toc107233263"/>
      <w:bookmarkStart w:id="2700" w:name="_Toc107234878"/>
      <w:bookmarkStart w:id="2701" w:name="_Toc107419848"/>
      <w:bookmarkStart w:id="2702" w:name="_Toc107477144"/>
      <w:bookmarkStart w:id="2703" w:name="_Toc114566001"/>
      <w:bookmarkStart w:id="2704" w:name="_Toc123936313"/>
      <w:bookmarkStart w:id="2705" w:name="_Toc12437732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1B4CC5A9" w14:textId="2D526483"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BF5AF1" w:rsidRPr="00BF5AF1">
        <w:rPr>
          <w:rFonts w:eastAsia="SimSun"/>
        </w:rPr>
        <w:t xml:space="preserve"> </w:t>
      </w:r>
      <w:r w:rsidR="00BF5AF1" w:rsidRPr="00AB7D75">
        <w:rPr>
          <w:rFonts w:eastAsia="SimSun"/>
        </w:rPr>
        <w:t xml:space="preserve">and </w:t>
      </w:r>
      <w:r w:rsidR="00BF5AF1" w:rsidRPr="00AB7D75">
        <w:rPr>
          <w:rFonts w:eastAsia="SimSun" w:hint="eastAsia"/>
          <w:lang w:eastAsia="zh-CN"/>
        </w:rPr>
        <w:t>7</w:t>
      </w:r>
      <w:r w:rsidR="00BF5AF1" w:rsidRPr="00AB7D75">
        <w:rPr>
          <w:rFonts w:eastAsia="SimSun"/>
        </w:rPr>
        <w:t>.</w:t>
      </w:r>
      <w:r w:rsidR="00BF5AF1" w:rsidRPr="00AB7D75">
        <w:rPr>
          <w:rFonts w:eastAsia="SimSun" w:hint="eastAsia"/>
          <w:lang w:eastAsia="zh-CN"/>
        </w:rPr>
        <w:t>3.2.2</w:t>
      </w:r>
      <w:r w:rsidR="00BF5AF1" w:rsidRPr="00AB7D75">
        <w:rPr>
          <w:rFonts w:eastAsia="SimSun"/>
        </w:rPr>
        <w:t>-2</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00F1781C" w:rsidRPr="00F1781C">
        <w:rPr>
          <w:rFonts w:eastAsia="SimSun"/>
          <w:lang w:eastAsia="zh-CN"/>
        </w:rPr>
        <w:t xml:space="preserve"> </w:t>
      </w:r>
      <w:r w:rsidR="00F1781C" w:rsidRPr="00AB7D75">
        <w:rPr>
          <w:rFonts w:eastAsia="SimSun"/>
          <w:lang w:eastAsia="zh-CN"/>
        </w:rPr>
        <w:t xml:space="preserve">and </w:t>
      </w:r>
      <w:r w:rsidR="00F1781C" w:rsidRPr="00AB7D75">
        <w:rPr>
          <w:rFonts w:eastAsia="SimSun" w:hint="eastAsia"/>
          <w:lang w:eastAsia="zh-CN"/>
        </w:rPr>
        <w:t>7</w:t>
      </w:r>
      <w:r w:rsidR="00F1781C" w:rsidRPr="00AB7D75">
        <w:rPr>
          <w:rFonts w:eastAsia="SimSun"/>
        </w:rPr>
        <w:t>.</w:t>
      </w:r>
      <w:r w:rsidR="00F1781C" w:rsidRPr="00AB7D75">
        <w:rPr>
          <w:rFonts w:eastAsia="SimSun" w:hint="eastAsia"/>
          <w:lang w:eastAsia="zh-CN"/>
        </w:rPr>
        <w:t>3.2.2</w:t>
      </w:r>
      <w:r w:rsidR="00F1781C" w:rsidRPr="00AB7D75">
        <w:rPr>
          <w:rFonts w:eastAsia="SimSun"/>
          <w:lang w:eastAsia="zh-CN"/>
        </w:rPr>
        <w:t>.1</w:t>
      </w:r>
      <w:r w:rsidR="00F1781C" w:rsidRPr="00AB7D75">
        <w:rPr>
          <w:rFonts w:eastAsia="SimSun"/>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6B47A9ED" w14:textId="171CE668"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F70F63" w:rsidRPr="00AB7D75">
        <w:rPr>
          <w:lang w:eastAsia="zh-CN"/>
        </w:rPr>
        <w:t xml:space="preserve"> for FR2-1</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14:paraId="5BC920D4" w14:textId="77777777"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374ED88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66D51DB0"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18E0CBB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2F32E9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4E9F1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3AC9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75598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B7FD6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7281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5189C644" w14:textId="77777777"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DFD43F3" w14:textId="77777777"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0824A071" w14:textId="77777777"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02BB664"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800DBAB"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7F196"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FBCDC7"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120D4D"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B954427"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86445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39C4E4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E35912"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D87F0F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53346B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D028A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57709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C12CE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7E4BC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6D126E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771B3C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AEFB25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8996C7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14:paraId="6599F937" w14:textId="77777777"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2CDCA55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27C09F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23B3D8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4576B4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5ECF58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9496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456B52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13D732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D7765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188FF4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14:paraId="2691E2D1" w14:textId="77777777" w:rsidR="00631E77" w:rsidRPr="00AB7D75" w:rsidRDefault="00631E77" w:rsidP="00631E77">
      <w:pPr>
        <w:rPr>
          <w:rFonts w:eastAsia="SimSun" w:cs="v5.0.0"/>
          <w:lang w:eastAsia="zh-CN"/>
        </w:rPr>
      </w:pPr>
    </w:p>
    <w:p w14:paraId="45B73FB2" w14:textId="6B4AEFB4" w:rsidR="00631E77" w:rsidRPr="00AB7D75" w:rsidRDefault="00631E77" w:rsidP="001C6C61">
      <w:pPr>
        <w:pStyle w:val="TH"/>
        <w:rPr>
          <w:lang w:eastAsia="zh-CN"/>
        </w:rPr>
      </w:pPr>
      <w:r w:rsidRPr="00AB7D75">
        <w:t xml:space="preserve">Table </w:t>
      </w:r>
      <w:r w:rsidRPr="00AB7D75">
        <w:rPr>
          <w:rFonts w:hint="eastAsia"/>
          <w:lang w:eastAsia="zh-CN"/>
        </w:rPr>
        <w:t>7</w:t>
      </w:r>
      <w:r w:rsidRPr="00AB7D75">
        <w:t>.</w:t>
      </w:r>
      <w:r w:rsidRPr="00AB7D75">
        <w:rPr>
          <w:rFonts w:hint="eastAsia"/>
          <w:lang w:eastAsia="zh-CN"/>
        </w:rPr>
        <w:t>3</w:t>
      </w:r>
      <w:r w:rsidRPr="00AB7D75">
        <w:t>.</w:t>
      </w:r>
      <w:r w:rsidRPr="00AB7D75">
        <w:rPr>
          <w:rFonts w:hint="eastAsia"/>
          <w:lang w:eastAsia="zh-CN"/>
        </w:rPr>
        <w:t>2</w:t>
      </w:r>
      <w:r w:rsidRPr="00AB7D75">
        <w:t>.</w:t>
      </w:r>
      <w:r w:rsidRPr="00AB7D75">
        <w:rPr>
          <w:rFonts w:hint="eastAsia"/>
          <w:lang w:eastAsia="zh-CN"/>
        </w:rPr>
        <w:t>2.1</w:t>
      </w:r>
      <w:r w:rsidRPr="00AB7D75">
        <w:t>-2: Minimum performance</w:t>
      </w:r>
      <w:r w:rsidRPr="00AB7D75">
        <w:rPr>
          <w:rFonts w:hint="eastAsia"/>
          <w:lang w:eastAsia="zh-CN"/>
        </w:rPr>
        <w:t xml:space="preserve"> </w:t>
      </w:r>
      <w:r w:rsidRPr="00AB7D75">
        <w:t>requirement</w:t>
      </w:r>
      <w:r w:rsidRPr="00AB7D75">
        <w:rPr>
          <w:rFonts w:hint="eastAsia"/>
          <w:lang w:eastAsia="zh-CN"/>
        </w:rPr>
        <w:t xml:space="preserve">s </w:t>
      </w:r>
      <w:r w:rsidRPr="00AB7D75">
        <w:rPr>
          <w:lang w:eastAsia="zh-CN"/>
        </w:rPr>
        <w:t>for FR2-2</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631E77" w:rsidRPr="00AB7D75" w14:paraId="0D28CABC" w14:textId="77777777" w:rsidTr="00F95C32">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22136C5A" w14:textId="77777777" w:rsidR="00631E77" w:rsidRPr="00AB7D75" w:rsidRDefault="00631E77" w:rsidP="00F90AE3">
            <w:pPr>
              <w:pStyle w:val="TAH"/>
              <w:rPr>
                <w:rFonts w:eastAsia="SimSun"/>
                <w:lang w:eastAsia="zh-CN"/>
              </w:rPr>
            </w:pPr>
            <w:r w:rsidRPr="00AB7D75">
              <w:rPr>
                <w:rFonts w:eastAsia="SimSun"/>
              </w:rPr>
              <w:t xml:space="preserve">Test </w:t>
            </w:r>
            <w:r w:rsidRPr="00AB7D75">
              <w:rPr>
                <w:rFonts w:eastAsia="SimSun" w:hint="eastAsia"/>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5E30869F" w14:textId="77777777" w:rsidR="00631E77" w:rsidRPr="00AB7D75" w:rsidRDefault="00631E77" w:rsidP="00F90AE3">
            <w:pPr>
              <w:pStyle w:val="TAH"/>
              <w:rPr>
                <w:rFonts w:eastAsia="SimSun"/>
                <w:lang w:eastAsia="zh-CN"/>
              </w:rPr>
            </w:pPr>
            <w:r w:rsidRPr="00AB7D75">
              <w:rPr>
                <w:rFonts w:eastAsia="SimSun"/>
              </w:rPr>
              <w:t>Bandwidth</w:t>
            </w:r>
            <w:r w:rsidRPr="00AB7D75">
              <w:rPr>
                <w:rFonts w:eastAsia="SimSun" w:hint="eastAsia"/>
                <w:lang w:eastAsia="zh-CN"/>
              </w:rPr>
              <w:t xml:space="preserve"> (MHz)</w:t>
            </w:r>
            <w:r w:rsidRPr="00AB7D75">
              <w:rPr>
                <w:rFonts w:eastAsia="SimSun"/>
                <w:lang w:eastAsia="zh-CN"/>
              </w:rPr>
              <w:t xml:space="preserve"> / Subcarrier spacing (kHz)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6A95802" w14:textId="77777777" w:rsidR="00631E77" w:rsidRPr="00AB7D75" w:rsidRDefault="00631E77" w:rsidP="00F90AE3">
            <w:pPr>
              <w:pStyle w:val="TAH"/>
              <w:rPr>
                <w:rFonts w:eastAsia="SimSun"/>
                <w:lang w:eastAsia="zh-CN"/>
              </w:rPr>
            </w:pPr>
            <w:r w:rsidRPr="00AB7D75">
              <w:rPr>
                <w:rFonts w:eastAsia="SimSun"/>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A1FAD4" w14:textId="77777777" w:rsidR="00631E77" w:rsidRPr="00AB7D75" w:rsidRDefault="00631E77" w:rsidP="00F90AE3">
            <w:pPr>
              <w:pStyle w:val="TAH"/>
              <w:rPr>
                <w:rFonts w:eastAsia="SimSun"/>
                <w:lang w:eastAsia="zh-CN"/>
              </w:rPr>
            </w:pPr>
            <w:r w:rsidRPr="00AB7D75">
              <w:rPr>
                <w:rFonts w:eastAsia="SimSun"/>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205009" w14:textId="77777777" w:rsidR="00631E77" w:rsidRPr="00AB7D75" w:rsidRDefault="00631E77" w:rsidP="00F90AE3">
            <w:pPr>
              <w:pStyle w:val="TAH"/>
              <w:rPr>
                <w:rFonts w:eastAsia="SimSun"/>
                <w:lang w:eastAsia="zh-CN"/>
              </w:rPr>
            </w:pPr>
            <w:r w:rsidRPr="00AB7D75">
              <w:rPr>
                <w:rFonts w:eastAsia="SimSun"/>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AB4BE0" w14:textId="77777777" w:rsidR="00631E77" w:rsidRPr="00AB7D75" w:rsidRDefault="00631E77" w:rsidP="00F90AE3">
            <w:pPr>
              <w:pStyle w:val="TAH"/>
              <w:rPr>
                <w:rFonts w:eastAsia="SimSun"/>
              </w:rPr>
            </w:pPr>
            <w:r w:rsidRPr="00AB7D75">
              <w:rPr>
                <w:rFonts w:eastAsia="SimSun"/>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8AABB7" w14:textId="77777777" w:rsidR="00631E77" w:rsidRPr="00AB7D75" w:rsidRDefault="00631E77" w:rsidP="00F90AE3">
            <w:pPr>
              <w:pStyle w:val="TAH"/>
              <w:rPr>
                <w:rFonts w:eastAsia="SimSun"/>
              </w:rPr>
            </w:pPr>
            <w:r w:rsidRPr="00AB7D75">
              <w:rPr>
                <w:rFonts w:eastAsia="SimSun"/>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0EA4F11" w14:textId="77777777" w:rsidR="00631E77" w:rsidRPr="00AB7D75" w:rsidRDefault="00631E77" w:rsidP="00F90AE3">
            <w:pPr>
              <w:pStyle w:val="TAH"/>
              <w:rPr>
                <w:rFonts w:eastAsia="SimSun"/>
              </w:rPr>
            </w:pPr>
            <w:r w:rsidRPr="00AB7D75">
              <w:rPr>
                <w:rFonts w:eastAsia="SimSun"/>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7E812DF" w14:textId="77777777" w:rsidR="00631E77" w:rsidRPr="00AB7D75" w:rsidRDefault="00631E77" w:rsidP="00F90AE3">
            <w:pPr>
              <w:pStyle w:val="TAH"/>
              <w:rPr>
                <w:rFonts w:eastAsia="SimSun"/>
              </w:rPr>
            </w:pPr>
            <w:r w:rsidRPr="00AB7D75">
              <w:rPr>
                <w:rFonts w:eastAsia="SimSun"/>
              </w:rPr>
              <w:t>Reference value</w:t>
            </w:r>
          </w:p>
        </w:tc>
      </w:tr>
      <w:tr w:rsidR="00631E77" w:rsidRPr="00AB7D75" w14:paraId="43AA5A50" w14:textId="77777777" w:rsidTr="00F95C32">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70F639FA" w14:textId="77777777" w:rsidR="00631E77" w:rsidRPr="00AB7D75" w:rsidRDefault="00631E77" w:rsidP="00F90AE3">
            <w:pPr>
              <w:pStyle w:val="TAH"/>
              <w:rPr>
                <w:rFonts w:eastAsia="SimSun"/>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11B280D" w14:textId="77777777" w:rsidR="00631E77" w:rsidRPr="00AB7D75" w:rsidRDefault="00631E77" w:rsidP="00F90AE3">
            <w:pPr>
              <w:pStyle w:val="TAH"/>
              <w:rPr>
                <w:rFonts w:eastAsia="SimSun"/>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79DC5ADA"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65F20" w14:textId="77777777" w:rsidR="00631E77" w:rsidRPr="00AB7D75" w:rsidRDefault="00631E77" w:rsidP="00F90AE3">
            <w:pPr>
              <w:pStyle w:val="TAH"/>
              <w:rPr>
                <w:rFonts w:eastAsia="SimSun"/>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CC00E7" w14:textId="77777777" w:rsidR="00631E77" w:rsidRPr="00AB7D75" w:rsidRDefault="00631E77" w:rsidP="00F90AE3">
            <w:pPr>
              <w:pStyle w:val="TAH"/>
              <w:rPr>
                <w:rFonts w:eastAsia="SimSu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B732F" w14:textId="77777777" w:rsidR="00631E77" w:rsidRPr="00AB7D75" w:rsidRDefault="00631E77" w:rsidP="00F90AE3">
            <w:pPr>
              <w:pStyle w:val="TAH"/>
              <w:rPr>
                <w:rFonts w:eastAsia="SimSun"/>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8EC70A" w14:textId="77777777" w:rsidR="00631E77" w:rsidRPr="00AB7D75" w:rsidRDefault="00631E77" w:rsidP="00F90AE3">
            <w:pPr>
              <w:pStyle w:val="TAH"/>
              <w:rPr>
                <w:rFonts w:eastAsia="SimSu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7692DD" w14:textId="77777777" w:rsidR="00631E77" w:rsidRPr="00AB7D75" w:rsidRDefault="00631E77" w:rsidP="00F90AE3">
            <w:pPr>
              <w:pStyle w:val="TAH"/>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ED0605" w14:textId="77777777" w:rsidR="00631E77" w:rsidRPr="00AB7D75" w:rsidRDefault="00631E77" w:rsidP="00F90AE3">
            <w:pPr>
              <w:pStyle w:val="TAH"/>
              <w:rPr>
                <w:rFonts w:eastAsia="SimSun"/>
              </w:rPr>
            </w:pPr>
            <w:r w:rsidRPr="00AB7D75">
              <w:rPr>
                <w:rFonts w:eastAsia="SimSun"/>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14:paraId="610CD092" w14:textId="77777777" w:rsidR="00631E77" w:rsidRPr="00AB7D75" w:rsidRDefault="00631E77" w:rsidP="00F90AE3">
            <w:pPr>
              <w:pStyle w:val="TAH"/>
              <w:rPr>
                <w:rFonts w:eastAsia="SimSun"/>
              </w:rPr>
            </w:pPr>
            <w:r w:rsidRPr="00AB7D75">
              <w:rPr>
                <w:rFonts w:eastAsia="SimSun"/>
              </w:rPr>
              <w:t>SNR</w:t>
            </w:r>
            <w:r w:rsidRPr="00AB7D75">
              <w:rPr>
                <w:rFonts w:eastAsia="SimSun"/>
                <w:vertAlign w:val="subscript"/>
              </w:rPr>
              <w:t>BB</w:t>
            </w:r>
            <w:r w:rsidRPr="00AB7D75">
              <w:rPr>
                <w:rFonts w:eastAsia="SimSun"/>
              </w:rPr>
              <w:t xml:space="preserve"> (dB)</w:t>
            </w:r>
          </w:p>
        </w:tc>
      </w:tr>
      <w:tr w:rsidR="009E5D7D" w:rsidRPr="00AB7D75" w14:paraId="4F121E06"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795790C4" w14:textId="77777777" w:rsidR="009E5D7D" w:rsidRPr="00AB7D75" w:rsidRDefault="009E5D7D" w:rsidP="009E5D7D">
            <w:pPr>
              <w:pStyle w:val="TAC"/>
              <w:rPr>
                <w:rFonts w:eastAsia="SimSun"/>
                <w:lang w:eastAsia="zh-CN"/>
              </w:rPr>
            </w:pPr>
            <w:r w:rsidRPr="00AB7D75">
              <w:rPr>
                <w:rFonts w:eastAsia="SimSun"/>
                <w:lang w:eastAsia="zh-CN"/>
              </w:rPr>
              <w:t>1a-1</w:t>
            </w:r>
          </w:p>
        </w:tc>
        <w:tc>
          <w:tcPr>
            <w:tcW w:w="1240" w:type="dxa"/>
            <w:tcBorders>
              <w:top w:val="single" w:sz="4" w:space="0" w:color="auto"/>
              <w:left w:val="single" w:sz="4" w:space="0" w:color="auto"/>
              <w:bottom w:val="single" w:sz="4" w:space="0" w:color="auto"/>
              <w:right w:val="single" w:sz="4" w:space="0" w:color="auto"/>
            </w:tcBorders>
          </w:tcPr>
          <w:p w14:paraId="2F59AA03"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1DDC03D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1C8C2547"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77EC3EC" w14:textId="77777777" w:rsidR="009E5D7D" w:rsidRPr="00AB7D75" w:rsidRDefault="009E5D7D" w:rsidP="009E5D7D">
            <w:pPr>
              <w:pStyle w:val="TAC"/>
              <w:rPr>
                <w:rFonts w:eastAsia="SimSun"/>
                <w:lang w:eastAsia="zh-CN"/>
              </w:rPr>
            </w:pPr>
            <w:r w:rsidRPr="00AB7D75">
              <w:rPr>
                <w:rFonts w:eastAsia="SimSun"/>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52F183D"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5AC1BE64" w14:textId="77777777" w:rsidR="009E5D7D" w:rsidRPr="00AB7D75" w:rsidRDefault="009E5D7D" w:rsidP="009E5D7D">
            <w:pPr>
              <w:pStyle w:val="TAC"/>
              <w:rPr>
                <w:rFonts w:eastAsia="SimSun"/>
                <w:lang w:eastAsia="zh-CN"/>
              </w:rPr>
            </w:pPr>
            <w:r w:rsidRPr="00AB7D75">
              <w:rPr>
                <w:rFonts w:eastAsia="Calibri" w:cs="Arial"/>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55B1E130"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2418C6A1" w14:textId="1B025F01"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6588E04F" w14:textId="671E8917" w:rsidR="009E5D7D" w:rsidRPr="00AB7D75" w:rsidRDefault="009E5D7D" w:rsidP="009E5D7D">
            <w:pPr>
              <w:pStyle w:val="TAC"/>
              <w:rPr>
                <w:rFonts w:eastAsia="SimSun"/>
                <w:lang w:eastAsia="zh-CN"/>
              </w:rPr>
            </w:pPr>
            <w:r w:rsidRPr="00E0479F">
              <w:rPr>
                <w:rFonts w:eastAsia="SimSun"/>
                <w:lang w:eastAsia="zh-CN"/>
              </w:rPr>
              <w:t>6.6</w:t>
            </w:r>
          </w:p>
        </w:tc>
      </w:tr>
      <w:tr w:rsidR="009E5D7D" w:rsidRPr="00AB7D75" w14:paraId="6B0CC225"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0516B888" w14:textId="77777777" w:rsidR="009E5D7D" w:rsidRPr="00AB7D75" w:rsidRDefault="009E5D7D" w:rsidP="009E5D7D">
            <w:pPr>
              <w:pStyle w:val="TAC"/>
              <w:rPr>
                <w:rFonts w:eastAsia="SimSun"/>
                <w:lang w:eastAsia="zh-CN"/>
              </w:rPr>
            </w:pPr>
            <w:r w:rsidRPr="00AB7D75">
              <w:rPr>
                <w:rFonts w:eastAsia="SimSun"/>
                <w:lang w:eastAsia="zh-CN"/>
              </w:rPr>
              <w:t>1a-2</w:t>
            </w:r>
          </w:p>
        </w:tc>
        <w:tc>
          <w:tcPr>
            <w:tcW w:w="1240" w:type="dxa"/>
            <w:tcBorders>
              <w:top w:val="single" w:sz="4" w:space="0" w:color="auto"/>
              <w:left w:val="single" w:sz="4" w:space="0" w:color="auto"/>
              <w:bottom w:val="single" w:sz="4" w:space="0" w:color="auto"/>
              <w:right w:val="single" w:sz="4" w:space="0" w:color="auto"/>
            </w:tcBorders>
          </w:tcPr>
          <w:p w14:paraId="53B1DF8B" w14:textId="77777777" w:rsidR="009E5D7D" w:rsidRPr="00AB7D75" w:rsidRDefault="009E5D7D" w:rsidP="009E5D7D">
            <w:pPr>
              <w:pStyle w:val="TAC"/>
              <w:rPr>
                <w:rFonts w:eastAsia="SimSun"/>
              </w:rPr>
            </w:pPr>
            <w:r w:rsidRPr="00AB7D75">
              <w:rPr>
                <w:rFonts w:eastAsia="SimSun"/>
              </w:rPr>
              <w:t>100/120</w:t>
            </w:r>
          </w:p>
        </w:tc>
        <w:tc>
          <w:tcPr>
            <w:tcW w:w="927" w:type="dxa"/>
            <w:tcBorders>
              <w:top w:val="single" w:sz="4" w:space="0" w:color="auto"/>
              <w:left w:val="single" w:sz="4" w:space="0" w:color="auto"/>
              <w:bottom w:val="single" w:sz="4" w:space="0" w:color="auto"/>
              <w:right w:val="single" w:sz="4" w:space="0" w:color="auto"/>
            </w:tcBorders>
          </w:tcPr>
          <w:p w14:paraId="69D9C2CB"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6212C3C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EDA7ED" w14:textId="77777777" w:rsidR="009E5D7D" w:rsidRPr="00AB7D75" w:rsidRDefault="009E5D7D" w:rsidP="009E5D7D">
            <w:pPr>
              <w:pStyle w:val="TAC"/>
              <w:rPr>
                <w:rFonts w:eastAsia="SimSun"/>
                <w:lang w:eastAsia="zh-CN"/>
              </w:rPr>
            </w:pPr>
            <w:r w:rsidRPr="00AB7D75">
              <w:rPr>
                <w:rFonts w:eastAsia="SimSun"/>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C4FE187"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5</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2 TDD</w:t>
            </w:r>
          </w:p>
        </w:tc>
        <w:tc>
          <w:tcPr>
            <w:tcW w:w="1275" w:type="dxa"/>
            <w:tcBorders>
              <w:top w:val="single" w:sz="4" w:space="0" w:color="auto"/>
              <w:left w:val="single" w:sz="4" w:space="0" w:color="auto"/>
              <w:bottom w:val="single" w:sz="4" w:space="0" w:color="auto"/>
              <w:right w:val="single" w:sz="4" w:space="0" w:color="auto"/>
            </w:tcBorders>
          </w:tcPr>
          <w:p w14:paraId="0F8BB4E3" w14:textId="77777777" w:rsidR="009E5D7D" w:rsidRPr="00AB7D75" w:rsidRDefault="009E5D7D" w:rsidP="009E5D7D">
            <w:pPr>
              <w:pStyle w:val="TAC"/>
              <w:rPr>
                <w:rFonts w:eastAsia="SimSun"/>
                <w:lang w:eastAsia="zh-CN"/>
              </w:rPr>
            </w:pPr>
            <w:r w:rsidRPr="00AB7D75">
              <w:rPr>
                <w:rFonts w:eastAsia="Calibri" w:cs="Arial"/>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7DA72ED2"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11BC1DA3" w14:textId="1F0076DD"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78C9A6B1" w14:textId="18FB4813" w:rsidR="009E5D7D" w:rsidRPr="00AB7D75" w:rsidRDefault="009E5D7D" w:rsidP="009E5D7D">
            <w:pPr>
              <w:pStyle w:val="TAC"/>
              <w:rPr>
                <w:rFonts w:eastAsia="SimSun"/>
                <w:lang w:eastAsia="zh-CN"/>
              </w:rPr>
            </w:pPr>
            <w:r w:rsidRPr="00E0479F">
              <w:rPr>
                <w:rFonts w:eastAsia="SimSun"/>
                <w:lang w:eastAsia="zh-CN"/>
              </w:rPr>
              <w:t>3.9</w:t>
            </w:r>
          </w:p>
        </w:tc>
      </w:tr>
      <w:tr w:rsidR="009E5D7D" w:rsidRPr="00AB7D75" w14:paraId="58BB78D3" w14:textId="77777777" w:rsidTr="00F95C32">
        <w:trPr>
          <w:trHeight w:val="109"/>
          <w:jc w:val="center"/>
        </w:trPr>
        <w:tc>
          <w:tcPr>
            <w:tcW w:w="689" w:type="dxa"/>
            <w:tcBorders>
              <w:top w:val="single" w:sz="4" w:space="0" w:color="auto"/>
              <w:left w:val="single" w:sz="4" w:space="0" w:color="auto"/>
              <w:bottom w:val="single" w:sz="4" w:space="0" w:color="auto"/>
              <w:right w:val="single" w:sz="4" w:space="0" w:color="auto"/>
            </w:tcBorders>
          </w:tcPr>
          <w:p w14:paraId="6380EA5E" w14:textId="77777777" w:rsidR="009E5D7D" w:rsidRPr="00AB7D75" w:rsidRDefault="009E5D7D" w:rsidP="009E5D7D">
            <w:pPr>
              <w:pStyle w:val="TAC"/>
              <w:rPr>
                <w:rFonts w:eastAsia="SimSun"/>
                <w:lang w:eastAsia="zh-CN"/>
              </w:rPr>
            </w:pPr>
            <w:r w:rsidRPr="00AB7D75">
              <w:rPr>
                <w:rFonts w:eastAsia="SimSun"/>
                <w:lang w:eastAsia="zh-CN"/>
              </w:rPr>
              <w:t>1a-3</w:t>
            </w:r>
          </w:p>
        </w:tc>
        <w:tc>
          <w:tcPr>
            <w:tcW w:w="1240" w:type="dxa"/>
            <w:tcBorders>
              <w:top w:val="single" w:sz="4" w:space="0" w:color="auto"/>
              <w:left w:val="single" w:sz="4" w:space="0" w:color="auto"/>
              <w:bottom w:val="single" w:sz="4" w:space="0" w:color="auto"/>
              <w:right w:val="single" w:sz="4" w:space="0" w:color="auto"/>
            </w:tcBorders>
          </w:tcPr>
          <w:p w14:paraId="63AC0BC3" w14:textId="77777777" w:rsidR="009E5D7D" w:rsidRPr="00AB7D75" w:rsidRDefault="009E5D7D" w:rsidP="009E5D7D">
            <w:pPr>
              <w:pStyle w:val="TAC"/>
              <w:rPr>
                <w:rFonts w:eastAsia="SimSun"/>
              </w:rPr>
            </w:pPr>
            <w:r w:rsidRPr="00AB7D75">
              <w:rPr>
                <w:rFonts w:eastAsia="SimSun"/>
              </w:rPr>
              <w:t>400/480</w:t>
            </w:r>
          </w:p>
        </w:tc>
        <w:tc>
          <w:tcPr>
            <w:tcW w:w="927" w:type="dxa"/>
            <w:tcBorders>
              <w:top w:val="single" w:sz="4" w:space="0" w:color="auto"/>
              <w:left w:val="single" w:sz="4" w:space="0" w:color="auto"/>
              <w:bottom w:val="single" w:sz="4" w:space="0" w:color="auto"/>
              <w:right w:val="single" w:sz="4" w:space="0" w:color="auto"/>
            </w:tcBorders>
          </w:tcPr>
          <w:p w14:paraId="5A4C1C18" w14:textId="77777777" w:rsidR="009E5D7D" w:rsidRPr="00AB7D75" w:rsidRDefault="009E5D7D" w:rsidP="009E5D7D">
            <w:pPr>
              <w:pStyle w:val="TAC"/>
              <w:rPr>
                <w:rFonts w:eastAsia="SimSun"/>
                <w:lang w:eastAsia="zh-CN"/>
              </w:rPr>
            </w:pPr>
            <w:r w:rsidRPr="00AB7D75">
              <w:rPr>
                <w:rFonts w:eastAsia="SimSun"/>
                <w:lang w:eastAsia="zh-CN"/>
              </w:rPr>
              <w:t>60</w:t>
            </w:r>
          </w:p>
        </w:tc>
        <w:tc>
          <w:tcPr>
            <w:tcW w:w="1276" w:type="dxa"/>
            <w:tcBorders>
              <w:top w:val="single" w:sz="4" w:space="0" w:color="auto"/>
              <w:left w:val="single" w:sz="4" w:space="0" w:color="auto"/>
              <w:bottom w:val="single" w:sz="4" w:space="0" w:color="auto"/>
              <w:right w:val="single" w:sz="4" w:space="0" w:color="auto"/>
            </w:tcBorders>
          </w:tcPr>
          <w:p w14:paraId="34DE9FE8" w14:textId="77777777" w:rsidR="009E5D7D" w:rsidRPr="00AB7D75" w:rsidRDefault="009E5D7D" w:rsidP="009E5D7D">
            <w:pPr>
              <w:pStyle w:val="TAC"/>
              <w:rPr>
                <w:rFonts w:eastAsia="SimSun"/>
                <w:lang w:eastAsia="zh-CN"/>
              </w:rPr>
            </w:pPr>
            <w:r w:rsidRPr="00AB7D75">
              <w:rPr>
                <w:rFonts w:eastAsia="SimSun"/>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BA9634B" w14:textId="77777777" w:rsidR="009E5D7D" w:rsidRPr="00AB7D75" w:rsidRDefault="009E5D7D" w:rsidP="009E5D7D">
            <w:pPr>
              <w:pStyle w:val="TAC"/>
              <w:rPr>
                <w:rFonts w:eastAsia="SimSun"/>
                <w:lang w:eastAsia="zh-CN"/>
              </w:rPr>
            </w:pPr>
            <w:r w:rsidRPr="00AB7D75">
              <w:rPr>
                <w:rFonts w:eastAsia="SimSun"/>
                <w:lang w:eastAsia="zh-CN"/>
              </w:rPr>
              <w:t>8</w:t>
            </w:r>
          </w:p>
        </w:tc>
        <w:tc>
          <w:tcPr>
            <w:tcW w:w="1276" w:type="dxa"/>
            <w:tcBorders>
              <w:top w:val="single" w:sz="4" w:space="0" w:color="auto"/>
              <w:left w:val="single" w:sz="4" w:space="0" w:color="auto"/>
              <w:bottom w:val="single" w:sz="4" w:space="0" w:color="auto"/>
              <w:right w:val="single" w:sz="4" w:space="0" w:color="auto"/>
            </w:tcBorders>
          </w:tcPr>
          <w:p w14:paraId="0C531030" w14:textId="77777777" w:rsidR="009E5D7D" w:rsidRPr="00AB7D75" w:rsidRDefault="009E5D7D" w:rsidP="009E5D7D">
            <w:pPr>
              <w:pStyle w:val="TAC"/>
              <w:rPr>
                <w:rFonts w:eastAsia="Calibri" w:cs="Arial"/>
                <w:szCs w:val="18"/>
              </w:rPr>
            </w:pPr>
            <w:r w:rsidRPr="00AB7D75">
              <w:rPr>
                <w:rFonts w:eastAsia="Calibri" w:cs="Arial"/>
                <w:szCs w:val="18"/>
              </w:rPr>
              <w:t>R.PDCCH.</w:t>
            </w:r>
            <w:r w:rsidRPr="00AB7D75">
              <w:rPr>
                <w:rFonts w:eastAsia="Calibri" w:cs="Arial"/>
                <w:szCs w:val="18"/>
                <w:lang w:val="en-US"/>
              </w:rPr>
              <w:t>6</w:t>
            </w:r>
            <w:r w:rsidRPr="00AB7D75">
              <w:rPr>
                <w:rFonts w:eastAsia="Calibri" w:cs="Arial"/>
                <w:szCs w:val="18"/>
                <w:lang w:val="ru-RU"/>
              </w:rPr>
              <w:t>-</w:t>
            </w:r>
            <w:r w:rsidRPr="00AB7D75">
              <w:rPr>
                <w:rFonts w:eastAsia="Calibri" w:cs="Arial"/>
                <w:szCs w:val="18"/>
                <w:lang w:val="en-US"/>
              </w:rPr>
              <w:t>1.</w:t>
            </w:r>
            <w:r w:rsidRPr="00AB7D75">
              <w:rPr>
                <w:rFonts w:eastAsia="Calibri" w:cs="Arial"/>
                <w:szCs w:val="18"/>
              </w:rPr>
              <w:t>1 TDD</w:t>
            </w:r>
          </w:p>
        </w:tc>
        <w:tc>
          <w:tcPr>
            <w:tcW w:w="1275" w:type="dxa"/>
            <w:tcBorders>
              <w:top w:val="single" w:sz="4" w:space="0" w:color="auto"/>
              <w:left w:val="single" w:sz="4" w:space="0" w:color="auto"/>
              <w:bottom w:val="single" w:sz="4" w:space="0" w:color="auto"/>
              <w:right w:val="single" w:sz="4" w:space="0" w:color="auto"/>
            </w:tcBorders>
          </w:tcPr>
          <w:p w14:paraId="69A0B00A" w14:textId="77777777" w:rsidR="009E5D7D" w:rsidRPr="00AB7D75" w:rsidRDefault="009E5D7D" w:rsidP="009E5D7D">
            <w:pPr>
              <w:pStyle w:val="TAC"/>
              <w:rPr>
                <w:rFonts w:eastAsia="Calibri" w:cs="Arial"/>
                <w:szCs w:val="18"/>
              </w:rPr>
            </w:pPr>
            <w:r w:rsidRPr="00AB7D75">
              <w:rPr>
                <w:rFonts w:eastAsia="Calibri" w:cs="Arial"/>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548E6F16" w14:textId="77777777" w:rsidR="009E5D7D" w:rsidRPr="00AB7D75" w:rsidRDefault="009E5D7D" w:rsidP="009E5D7D">
            <w:pPr>
              <w:pStyle w:val="TAC"/>
              <w:rPr>
                <w:rFonts w:eastAsia="SimSun"/>
              </w:rPr>
            </w:pPr>
            <w:r w:rsidRPr="00AB7D75">
              <w:rPr>
                <w:rFonts w:eastAsia="SimSun"/>
              </w:rPr>
              <w:t>1x2 Low</w:t>
            </w:r>
          </w:p>
        </w:tc>
        <w:tc>
          <w:tcPr>
            <w:tcW w:w="567" w:type="dxa"/>
            <w:tcBorders>
              <w:top w:val="single" w:sz="4" w:space="0" w:color="auto"/>
              <w:left w:val="single" w:sz="4" w:space="0" w:color="auto"/>
              <w:bottom w:val="single" w:sz="4" w:space="0" w:color="auto"/>
              <w:right w:val="single" w:sz="4" w:space="0" w:color="auto"/>
            </w:tcBorders>
          </w:tcPr>
          <w:p w14:paraId="774877B4" w14:textId="7DBD02F6" w:rsidR="009E5D7D" w:rsidRPr="00AB7D75" w:rsidRDefault="009E5D7D" w:rsidP="009E5D7D">
            <w:pPr>
              <w:pStyle w:val="TAC"/>
              <w:rPr>
                <w:rFonts w:eastAsia="SimSun"/>
              </w:rPr>
            </w:pPr>
            <w:r w:rsidRPr="00E0479F">
              <w:rPr>
                <w:rFonts w:eastAsia="SimSun"/>
              </w:rPr>
              <w:t>1</w:t>
            </w:r>
          </w:p>
        </w:tc>
        <w:tc>
          <w:tcPr>
            <w:tcW w:w="872" w:type="dxa"/>
            <w:tcBorders>
              <w:top w:val="single" w:sz="4" w:space="0" w:color="auto"/>
              <w:left w:val="single" w:sz="4" w:space="0" w:color="auto"/>
              <w:bottom w:val="single" w:sz="4" w:space="0" w:color="auto"/>
              <w:right w:val="single" w:sz="4" w:space="0" w:color="auto"/>
            </w:tcBorders>
          </w:tcPr>
          <w:p w14:paraId="322536FE" w14:textId="18E8744F" w:rsidR="009E5D7D" w:rsidRPr="00AB7D75" w:rsidRDefault="009E5D7D" w:rsidP="009E5D7D">
            <w:pPr>
              <w:pStyle w:val="TAC"/>
              <w:rPr>
                <w:rFonts w:eastAsia="SimSun"/>
                <w:lang w:eastAsia="zh-CN"/>
              </w:rPr>
            </w:pPr>
            <w:r w:rsidRPr="00E0479F">
              <w:rPr>
                <w:rFonts w:eastAsia="SimSun"/>
                <w:lang w:eastAsia="zh-CN"/>
              </w:rPr>
              <w:t>1.2</w:t>
            </w:r>
          </w:p>
        </w:tc>
      </w:tr>
    </w:tbl>
    <w:p w14:paraId="5700833B" w14:textId="77777777" w:rsidR="00631E77" w:rsidRPr="00C25669" w:rsidRDefault="00631E77" w:rsidP="005B3300">
      <w:pPr>
        <w:rPr>
          <w:rFonts w:eastAsia="SimSun" w:cs="v5.0.0"/>
          <w:lang w:eastAsia="zh-CN"/>
        </w:rPr>
      </w:pPr>
    </w:p>
    <w:p w14:paraId="4E38379B" w14:textId="77777777" w:rsidR="005B3300" w:rsidRPr="00C25669" w:rsidRDefault="005B3300" w:rsidP="005B3300">
      <w:pPr>
        <w:pStyle w:val="Heading5"/>
        <w:rPr>
          <w:snapToGrid w:val="0"/>
        </w:rPr>
      </w:pPr>
      <w:bookmarkStart w:id="2706" w:name="_Toc21338281"/>
      <w:bookmarkStart w:id="2707" w:name="_Toc29808389"/>
      <w:bookmarkStart w:id="2708" w:name="_Toc37068308"/>
      <w:bookmarkStart w:id="2709" w:name="_Toc37083853"/>
      <w:bookmarkStart w:id="2710" w:name="_Toc37084195"/>
      <w:bookmarkStart w:id="2711" w:name="_Toc40209557"/>
      <w:bookmarkStart w:id="2712" w:name="_Toc40209899"/>
      <w:bookmarkStart w:id="2713" w:name="_Toc45892858"/>
      <w:bookmarkStart w:id="2714" w:name="_Toc53176723"/>
      <w:bookmarkStart w:id="2715" w:name="_Toc61121045"/>
      <w:bookmarkStart w:id="2716" w:name="_Toc67918231"/>
      <w:bookmarkStart w:id="2717" w:name="_Toc76298275"/>
      <w:bookmarkStart w:id="2718" w:name="_Toc76572287"/>
      <w:bookmarkStart w:id="2719" w:name="_Toc76652154"/>
      <w:bookmarkStart w:id="2720" w:name="_Toc76652992"/>
      <w:bookmarkStart w:id="2721" w:name="_Toc83742265"/>
      <w:bookmarkStart w:id="2722" w:name="_Toc91440755"/>
      <w:bookmarkStart w:id="2723" w:name="_Toc98849545"/>
      <w:bookmarkStart w:id="2724" w:name="_Toc106543399"/>
      <w:bookmarkStart w:id="2725" w:name="_Toc106737497"/>
      <w:bookmarkStart w:id="2726" w:name="_Toc107233264"/>
      <w:bookmarkStart w:id="2727" w:name="_Toc107234879"/>
      <w:bookmarkStart w:id="2728" w:name="_Toc107419849"/>
      <w:bookmarkStart w:id="2729" w:name="_Toc107477145"/>
      <w:bookmarkStart w:id="2730" w:name="_Toc114566002"/>
      <w:bookmarkStart w:id="2731" w:name="_Toc123936314"/>
      <w:bookmarkStart w:id="2732" w:name="_Toc124377329"/>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5DBA119E" w14:textId="587D1E26"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004E0831" w:rsidRPr="004E0831">
        <w:rPr>
          <w:rFonts w:eastAsia="SimSun"/>
        </w:rPr>
        <w:t xml:space="preserve"> </w:t>
      </w:r>
      <w:r w:rsidR="004E0831" w:rsidRPr="00AB7D75">
        <w:rPr>
          <w:rFonts w:eastAsia="SimSun"/>
        </w:rPr>
        <w:t xml:space="preserve">and </w:t>
      </w:r>
      <w:r w:rsidR="004E0831" w:rsidRPr="00AB7D75">
        <w:rPr>
          <w:rFonts w:eastAsia="SimSun" w:cs="v5.0.0" w:hint="eastAsia"/>
          <w:lang w:eastAsia="zh-CN"/>
        </w:rPr>
        <w:t>7</w:t>
      </w:r>
      <w:r w:rsidR="004E0831" w:rsidRPr="00AB7D75">
        <w:rPr>
          <w:rFonts w:eastAsia="SimSun" w:cs="v5.0.0"/>
        </w:rPr>
        <w:t>.3.</w:t>
      </w:r>
      <w:r w:rsidR="004E0831" w:rsidRPr="00AB7D75">
        <w:rPr>
          <w:rFonts w:eastAsia="SimSun" w:cs="v5.0.0" w:hint="eastAsia"/>
          <w:lang w:eastAsia="zh-CN"/>
        </w:rPr>
        <w:t>2</w:t>
      </w:r>
      <w:r w:rsidR="004E0831" w:rsidRPr="00AB7D75">
        <w:rPr>
          <w:rFonts w:eastAsia="SimSun" w:cs="v5.0.0"/>
        </w:rPr>
        <w:t>.2-</w:t>
      </w:r>
      <w:r w:rsidR="004E0831" w:rsidRPr="00AB7D75">
        <w:rPr>
          <w:rFonts w:eastAsia="SimSun" w:cs="v5.0.0"/>
          <w:lang w:eastAsia="zh-CN"/>
        </w:rPr>
        <w:t>2</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001C137E" w:rsidRPr="00AB7D75">
        <w:rPr>
          <w:rFonts w:eastAsia="SimSun" w:cs="v5.0.0"/>
          <w:lang w:eastAsia="zh-CN"/>
        </w:rPr>
        <w:t xml:space="preserve"> and </w:t>
      </w:r>
      <w:r w:rsidR="001C137E" w:rsidRPr="00AB7D75">
        <w:rPr>
          <w:rFonts w:eastAsia="SimSun" w:cs="v5.0.0" w:hint="eastAsia"/>
          <w:lang w:eastAsia="zh-CN"/>
        </w:rPr>
        <w:t>7</w:t>
      </w:r>
      <w:r w:rsidR="001C137E" w:rsidRPr="00AB7D75">
        <w:rPr>
          <w:rFonts w:eastAsia="SimSun" w:cs="v5.0.0"/>
        </w:rPr>
        <w:t>.3.</w:t>
      </w:r>
      <w:r w:rsidR="001C137E" w:rsidRPr="00AB7D75">
        <w:rPr>
          <w:rFonts w:eastAsia="SimSun" w:cs="v5.0.0" w:hint="eastAsia"/>
          <w:lang w:eastAsia="zh-CN"/>
        </w:rPr>
        <w:t>2</w:t>
      </w:r>
      <w:r w:rsidR="001C137E" w:rsidRPr="00AB7D75">
        <w:rPr>
          <w:rFonts w:eastAsia="SimSun" w:cs="v5.0.0"/>
        </w:rPr>
        <w:t>.2.</w:t>
      </w:r>
      <w:r w:rsidR="001C137E" w:rsidRPr="00AB7D75">
        <w:rPr>
          <w:rFonts w:eastAsia="SimSun" w:cs="v5.0.0" w:hint="eastAsia"/>
          <w:lang w:eastAsia="zh-CN"/>
        </w:rPr>
        <w:t>2</w:t>
      </w:r>
      <w:r w:rsidR="001C137E" w:rsidRPr="00AB7D75">
        <w:rPr>
          <w:rFonts w:eastAsia="SimSun" w:cs="v5.0.0"/>
        </w:rPr>
        <w:t>-2</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14:paraId="4642D235" w14:textId="2B961565"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r w:rsidR="00EB1400" w:rsidRPr="00AB7D75">
        <w:rPr>
          <w:lang w:eastAsia="zh-CN"/>
        </w:rPr>
        <w:t xml:space="preserve"> for FR2-1</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14:paraId="5E883150" w14:textId="77777777"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0C87261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CD8E09"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CEB9E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BE831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3B8280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E56FF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05FAA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36DA5E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0830CA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E3FF8C4" w14:textId="77777777"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29D8A613" w14:textId="77777777"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776802D6" w14:textId="77777777"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41C712" w14:textId="77777777"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EFD25" w14:textId="77777777"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C234CE" w14:textId="77777777"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709DCC" w14:textId="77777777"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8628894" w14:textId="77777777"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1E7E11" w14:textId="77777777"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7D7260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73DA717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14:paraId="00D3DC42"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1737278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39F46C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70EC261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E7DD8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CE6D36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E4905C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426EE0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2A8A15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416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A1C757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14:paraId="621FF3F5" w14:textId="77777777"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AB58B0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01A31DC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69B939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1DADD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472996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7B73F82E" w14:textId="77777777"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B0505E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7AC05F3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112655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9C6FE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14:paraId="6A329857" w14:textId="77777777" w:rsidR="0055068E" w:rsidRPr="00AB7D75" w:rsidRDefault="0055068E" w:rsidP="0055068E">
      <w:pPr>
        <w:rPr>
          <w:rFonts w:eastAsia="SimSun"/>
          <w:lang w:eastAsia="zh-CN"/>
        </w:rPr>
      </w:pPr>
    </w:p>
    <w:p w14:paraId="320B3A3E" w14:textId="77777777" w:rsidR="0055068E" w:rsidRPr="00AB7D75" w:rsidRDefault="0055068E" w:rsidP="001C6C61">
      <w:pPr>
        <w:pStyle w:val="TH"/>
        <w:rPr>
          <w:lang w:eastAsia="zh-CN"/>
        </w:rPr>
      </w:pPr>
      <w:r w:rsidRPr="00AB7D75">
        <w:t xml:space="preserve">Table </w:t>
      </w:r>
      <w:r w:rsidRPr="00AB7D75">
        <w:rPr>
          <w:rFonts w:cs="v5.0.0" w:hint="eastAsia"/>
          <w:lang w:eastAsia="zh-CN"/>
        </w:rPr>
        <w:t>7</w:t>
      </w:r>
      <w:r w:rsidRPr="00AB7D75">
        <w:rPr>
          <w:rFonts w:cs="v5.0.0"/>
        </w:rPr>
        <w:t>.3.</w:t>
      </w:r>
      <w:r w:rsidRPr="00AB7D75">
        <w:rPr>
          <w:rFonts w:cs="v5.0.0" w:hint="eastAsia"/>
          <w:lang w:eastAsia="zh-CN"/>
        </w:rPr>
        <w:t>2</w:t>
      </w:r>
      <w:r w:rsidRPr="00AB7D75">
        <w:rPr>
          <w:rFonts w:cs="v5.0.0"/>
        </w:rPr>
        <w:t>.2.</w:t>
      </w:r>
      <w:r w:rsidRPr="00AB7D75">
        <w:rPr>
          <w:rFonts w:cs="v5.0.0" w:hint="eastAsia"/>
          <w:lang w:eastAsia="zh-CN"/>
        </w:rPr>
        <w:t>2</w:t>
      </w:r>
      <w:r w:rsidRPr="00AB7D75">
        <w:rPr>
          <w:rFonts w:cs="v5.0.0"/>
        </w:rPr>
        <w:t>-</w:t>
      </w:r>
      <w:r w:rsidRPr="00AB7D75">
        <w:rPr>
          <w:rFonts w:cs="v5.0.0"/>
          <w:lang w:eastAsia="zh-CN"/>
        </w:rPr>
        <w:t>2</w:t>
      </w:r>
      <w:r w:rsidRPr="00AB7D75">
        <w:t>: Minimum performance</w:t>
      </w:r>
      <w:r w:rsidRPr="00AB7D75">
        <w:rPr>
          <w:rFonts w:hint="eastAsia"/>
          <w:lang w:eastAsia="zh-CN"/>
        </w:rPr>
        <w:t xml:space="preserve"> </w:t>
      </w:r>
      <w:r w:rsidRPr="00AB7D75">
        <w:t>requirement</w:t>
      </w:r>
      <w:r w:rsidRPr="00AB7D75">
        <w:rPr>
          <w:rFonts w:hint="eastAsia"/>
          <w:lang w:eastAsia="zh-CN"/>
        </w:rPr>
        <w:t>s</w:t>
      </w:r>
      <w:r w:rsidRPr="00AB7D75">
        <w:rPr>
          <w:lang w:eastAsia="zh-CN"/>
        </w:rPr>
        <w:t xml:space="preserve"> for FR2-2</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5068E" w:rsidRPr="00AB7D75" w14:paraId="2DFF7F7D" w14:textId="77777777" w:rsidTr="00F95C32">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73C620EE"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 xml:space="preserve">Test </w:t>
            </w:r>
            <w:r w:rsidRPr="00AB7D75">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12EA4473"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Bandwidth</w:t>
            </w:r>
            <w:r w:rsidRPr="00AB7D75">
              <w:rPr>
                <w:rFonts w:ascii="Arial" w:eastAsia="SimSun" w:hAnsi="Arial" w:hint="eastAsia"/>
                <w:b/>
                <w:sz w:val="18"/>
                <w:lang w:eastAsia="zh-CN"/>
              </w:rPr>
              <w:t xml:space="preserve"> (MHz)</w:t>
            </w:r>
            <w:r w:rsidRPr="00AB7D75">
              <w:rPr>
                <w:rFonts w:ascii="Arial" w:eastAsia="SimSun" w:hAnsi="Arial"/>
                <w:b/>
                <w:sz w:val="18"/>
                <w:lang w:eastAsia="zh-CN"/>
              </w:rPr>
              <w:t xml:space="preserve"> / Subcarrier spacing (kHz)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050982A"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A596C"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758018" w14:textId="77777777" w:rsidR="0055068E" w:rsidRPr="00AB7D75" w:rsidRDefault="0055068E" w:rsidP="00F95C32">
            <w:pPr>
              <w:keepNext/>
              <w:keepLines/>
              <w:spacing w:after="0"/>
              <w:jc w:val="center"/>
              <w:rPr>
                <w:rFonts w:ascii="Arial" w:eastAsia="SimSun" w:hAnsi="Arial"/>
                <w:b/>
                <w:sz w:val="18"/>
                <w:lang w:eastAsia="zh-CN"/>
              </w:rPr>
            </w:pPr>
            <w:r w:rsidRPr="00AB7D75">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9BFD5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7F1B06"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A3C8FEB"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706A02EF"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Reference value</w:t>
            </w:r>
          </w:p>
        </w:tc>
      </w:tr>
      <w:tr w:rsidR="0055068E" w:rsidRPr="00AB7D75" w14:paraId="3F5FC24A" w14:textId="77777777" w:rsidTr="00F95C32">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3DCAB135" w14:textId="77777777" w:rsidR="0055068E" w:rsidRPr="00AB7D75" w:rsidRDefault="0055068E" w:rsidP="00F95C32">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3FD0D15" w14:textId="77777777" w:rsidR="0055068E" w:rsidRPr="00AB7D75" w:rsidRDefault="0055068E" w:rsidP="00F95C32">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DEB9567" w14:textId="77777777" w:rsidR="0055068E" w:rsidRPr="00AB7D75" w:rsidRDefault="0055068E" w:rsidP="00F95C32">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F61CB" w14:textId="77777777" w:rsidR="0055068E" w:rsidRPr="00AB7D75" w:rsidRDefault="0055068E" w:rsidP="00F95C32">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E76643" w14:textId="77777777" w:rsidR="0055068E" w:rsidRPr="00AB7D75" w:rsidRDefault="0055068E" w:rsidP="00F95C32">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74AF70C" w14:textId="77777777" w:rsidR="0055068E" w:rsidRPr="00AB7D75" w:rsidRDefault="0055068E" w:rsidP="00F95C32">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1F477F9" w14:textId="77777777" w:rsidR="0055068E" w:rsidRPr="00AB7D75" w:rsidRDefault="0055068E" w:rsidP="00F95C32">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AB8BE2" w14:textId="77777777" w:rsidR="0055068E" w:rsidRPr="00AB7D75" w:rsidRDefault="0055068E" w:rsidP="00F95C32">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22243D4"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14:paraId="6790F6FA" w14:textId="77777777" w:rsidR="0055068E" w:rsidRPr="00AB7D75" w:rsidRDefault="0055068E" w:rsidP="00F95C32">
            <w:pPr>
              <w:keepNext/>
              <w:keepLines/>
              <w:spacing w:after="0"/>
              <w:jc w:val="center"/>
              <w:rPr>
                <w:rFonts w:ascii="Arial" w:eastAsia="SimSun" w:hAnsi="Arial"/>
                <w:b/>
                <w:sz w:val="18"/>
              </w:rPr>
            </w:pPr>
            <w:r w:rsidRPr="00AB7D75">
              <w:rPr>
                <w:rFonts w:ascii="Arial" w:eastAsia="SimSun" w:hAnsi="Arial"/>
                <w:b/>
                <w:sz w:val="18"/>
              </w:rPr>
              <w:t>SNR</w:t>
            </w:r>
            <w:r w:rsidRPr="00AB7D75">
              <w:rPr>
                <w:rFonts w:ascii="Arial" w:eastAsia="SimSun" w:hAnsi="Arial"/>
                <w:b/>
                <w:sz w:val="18"/>
                <w:vertAlign w:val="subscript"/>
              </w:rPr>
              <w:t>BB</w:t>
            </w:r>
            <w:r w:rsidRPr="00AB7D75">
              <w:rPr>
                <w:rFonts w:ascii="Arial" w:eastAsia="SimSun" w:hAnsi="Arial"/>
                <w:b/>
                <w:sz w:val="18"/>
              </w:rPr>
              <w:t xml:space="preserve"> (dB)</w:t>
            </w:r>
          </w:p>
        </w:tc>
      </w:tr>
      <w:tr w:rsidR="009E5D7D" w:rsidRPr="00AB7D75" w14:paraId="2038664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57AD792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3-1</w:t>
            </w:r>
          </w:p>
        </w:tc>
        <w:tc>
          <w:tcPr>
            <w:tcW w:w="1231" w:type="dxa"/>
            <w:tcBorders>
              <w:top w:val="single" w:sz="4" w:space="0" w:color="auto"/>
              <w:left w:val="single" w:sz="4" w:space="0" w:color="auto"/>
              <w:bottom w:val="single" w:sz="4" w:space="0" w:color="auto"/>
              <w:right w:val="single" w:sz="4" w:space="0" w:color="auto"/>
            </w:tcBorders>
          </w:tcPr>
          <w:p w14:paraId="350ED3EC"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14E4C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26F45059"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5BB3CF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8</w:t>
            </w:r>
          </w:p>
        </w:tc>
        <w:tc>
          <w:tcPr>
            <w:tcW w:w="1276" w:type="dxa"/>
            <w:tcBorders>
              <w:top w:val="single" w:sz="4" w:space="0" w:color="auto"/>
              <w:left w:val="single" w:sz="4" w:space="0" w:color="auto"/>
              <w:bottom w:val="single" w:sz="4" w:space="0" w:color="auto"/>
              <w:right w:val="single" w:sz="4" w:space="0" w:color="auto"/>
            </w:tcBorders>
          </w:tcPr>
          <w:p w14:paraId="7B1E0F3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1.</w:t>
            </w:r>
            <w:r w:rsidRPr="00AB7D75">
              <w:rPr>
                <w:rFonts w:ascii="Arial" w:eastAsia="Calibri" w:hAnsi="Arial" w:cs="Arial"/>
                <w:sz w:val="18"/>
                <w:szCs w:val="18"/>
              </w:rPr>
              <w:t>3 TDD</w:t>
            </w:r>
          </w:p>
        </w:tc>
        <w:tc>
          <w:tcPr>
            <w:tcW w:w="1275" w:type="dxa"/>
            <w:tcBorders>
              <w:top w:val="single" w:sz="4" w:space="0" w:color="auto"/>
              <w:left w:val="single" w:sz="4" w:space="0" w:color="auto"/>
              <w:bottom w:val="single" w:sz="4" w:space="0" w:color="auto"/>
              <w:right w:val="single" w:sz="4" w:space="0" w:color="auto"/>
            </w:tcBorders>
          </w:tcPr>
          <w:p w14:paraId="4B3AA21F"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TDLA30-200</w:t>
            </w:r>
          </w:p>
        </w:tc>
        <w:tc>
          <w:tcPr>
            <w:tcW w:w="1418" w:type="dxa"/>
            <w:tcBorders>
              <w:top w:val="single" w:sz="4" w:space="0" w:color="auto"/>
              <w:left w:val="single" w:sz="4" w:space="0" w:color="auto"/>
              <w:bottom w:val="single" w:sz="4" w:space="0" w:color="auto"/>
              <w:right w:val="single" w:sz="4" w:space="0" w:color="auto"/>
            </w:tcBorders>
          </w:tcPr>
          <w:p w14:paraId="236A63E4"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4386F97F"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2C1E448C" w14:textId="50A93A1F"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0.1</w:t>
            </w:r>
          </w:p>
        </w:tc>
      </w:tr>
      <w:tr w:rsidR="009E5D7D" w:rsidRPr="00AB7D75" w14:paraId="215B279F"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2EB9A81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3-2</w:t>
            </w:r>
          </w:p>
        </w:tc>
        <w:tc>
          <w:tcPr>
            <w:tcW w:w="1231" w:type="dxa"/>
            <w:tcBorders>
              <w:top w:val="single" w:sz="4" w:space="0" w:color="auto"/>
              <w:left w:val="single" w:sz="4" w:space="0" w:color="auto"/>
              <w:bottom w:val="single" w:sz="4" w:space="0" w:color="auto"/>
              <w:right w:val="single" w:sz="4" w:space="0" w:color="auto"/>
            </w:tcBorders>
          </w:tcPr>
          <w:p w14:paraId="23712C9B"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rPr>
              <w:t>100/120</w:t>
            </w:r>
          </w:p>
        </w:tc>
        <w:tc>
          <w:tcPr>
            <w:tcW w:w="1043" w:type="dxa"/>
            <w:tcBorders>
              <w:top w:val="single" w:sz="4" w:space="0" w:color="auto"/>
              <w:left w:val="single" w:sz="4" w:space="0" w:color="auto"/>
              <w:bottom w:val="single" w:sz="4" w:space="0" w:color="auto"/>
              <w:right w:val="single" w:sz="4" w:space="0" w:color="auto"/>
            </w:tcBorders>
          </w:tcPr>
          <w:p w14:paraId="47C8F20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2F9C778"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436600A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3B344AD5"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5</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027AC63"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Calibri" w:hAnsi="Arial" w:cs="Arial"/>
                <w:sz w:val="18"/>
                <w:szCs w:val="18"/>
              </w:rPr>
              <w:t>TDLA30-650</w:t>
            </w:r>
          </w:p>
        </w:tc>
        <w:tc>
          <w:tcPr>
            <w:tcW w:w="1418" w:type="dxa"/>
            <w:tcBorders>
              <w:top w:val="single" w:sz="4" w:space="0" w:color="auto"/>
              <w:left w:val="single" w:sz="4" w:space="0" w:color="auto"/>
              <w:bottom w:val="single" w:sz="4" w:space="0" w:color="auto"/>
              <w:right w:val="single" w:sz="4" w:space="0" w:color="auto"/>
            </w:tcBorders>
          </w:tcPr>
          <w:p w14:paraId="6D0D3817"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F2DBA4D" w14:textId="77777777" w:rsidR="009E5D7D" w:rsidRPr="00AB7D75" w:rsidRDefault="009E5D7D" w:rsidP="009E5D7D">
            <w:pPr>
              <w:keepNext/>
              <w:keepLines/>
              <w:spacing w:after="0"/>
              <w:jc w:val="center"/>
              <w:rPr>
                <w:rFonts w:ascii="Arial" w:eastAsia="SimSun" w:hAnsi="Arial" w:cs="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0850DDD7" w14:textId="14919D23" w:rsidR="009E5D7D" w:rsidRPr="00AB7D75" w:rsidRDefault="009E5D7D" w:rsidP="009E5D7D">
            <w:pPr>
              <w:keepNext/>
              <w:keepLines/>
              <w:spacing w:after="0"/>
              <w:jc w:val="center"/>
              <w:rPr>
                <w:rFonts w:ascii="Arial" w:eastAsia="SimSun" w:hAnsi="Arial" w:cs="Arial"/>
                <w:sz w:val="18"/>
                <w:lang w:eastAsia="zh-CN"/>
              </w:rPr>
            </w:pPr>
            <w:r w:rsidRPr="00E0479F">
              <w:rPr>
                <w:rFonts w:ascii="Arial" w:eastAsia="SimSun" w:hAnsi="Arial"/>
                <w:sz w:val="18"/>
                <w:lang w:eastAsia="zh-CN"/>
              </w:rPr>
              <w:t>-3.1</w:t>
            </w:r>
          </w:p>
        </w:tc>
      </w:tr>
      <w:tr w:rsidR="009E5D7D" w:rsidRPr="00AB7D75" w14:paraId="5A35A4EC" w14:textId="77777777" w:rsidTr="00F95C32">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410BC02D"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3-3</w:t>
            </w:r>
          </w:p>
        </w:tc>
        <w:tc>
          <w:tcPr>
            <w:tcW w:w="1231" w:type="dxa"/>
            <w:tcBorders>
              <w:top w:val="single" w:sz="4" w:space="0" w:color="auto"/>
              <w:left w:val="single" w:sz="4" w:space="0" w:color="auto"/>
              <w:bottom w:val="single" w:sz="4" w:space="0" w:color="auto"/>
              <w:right w:val="single" w:sz="4" w:space="0" w:color="auto"/>
            </w:tcBorders>
          </w:tcPr>
          <w:p w14:paraId="7AD847C6"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400/480</w:t>
            </w:r>
          </w:p>
        </w:tc>
        <w:tc>
          <w:tcPr>
            <w:tcW w:w="1043" w:type="dxa"/>
            <w:tcBorders>
              <w:top w:val="single" w:sz="4" w:space="0" w:color="auto"/>
              <w:left w:val="single" w:sz="4" w:space="0" w:color="auto"/>
              <w:bottom w:val="single" w:sz="4" w:space="0" w:color="auto"/>
              <w:right w:val="single" w:sz="4" w:space="0" w:color="auto"/>
            </w:tcBorders>
          </w:tcPr>
          <w:p w14:paraId="5646776E"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6860A494" w14:textId="77777777" w:rsidR="009E5D7D" w:rsidRPr="00AB7D75" w:rsidRDefault="009E5D7D" w:rsidP="009E5D7D">
            <w:pPr>
              <w:keepNext/>
              <w:keepLines/>
              <w:spacing w:after="0"/>
              <w:jc w:val="center"/>
              <w:rPr>
                <w:rFonts w:ascii="Arial" w:eastAsia="SimSun" w:hAnsi="Arial"/>
                <w:sz w:val="18"/>
                <w:lang w:eastAsia="zh-CN"/>
              </w:rPr>
            </w:pPr>
            <w:r w:rsidRPr="00AB7D75">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E96B800"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sz w:val="18"/>
              </w:rPr>
              <w:t xml:space="preserve">16 </w:t>
            </w:r>
          </w:p>
        </w:tc>
        <w:tc>
          <w:tcPr>
            <w:tcW w:w="1276" w:type="dxa"/>
            <w:tcBorders>
              <w:top w:val="single" w:sz="4" w:space="0" w:color="auto"/>
              <w:left w:val="single" w:sz="4" w:space="0" w:color="auto"/>
              <w:bottom w:val="single" w:sz="4" w:space="0" w:color="auto"/>
              <w:right w:val="single" w:sz="4" w:space="0" w:color="auto"/>
            </w:tcBorders>
          </w:tcPr>
          <w:p w14:paraId="571DC9F7"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R.PDCCH.</w:t>
            </w:r>
            <w:r w:rsidRPr="00AB7D75">
              <w:rPr>
                <w:rFonts w:ascii="Arial" w:eastAsia="Calibri" w:hAnsi="Arial" w:cs="Arial"/>
                <w:sz w:val="18"/>
                <w:szCs w:val="18"/>
                <w:lang w:val="en-US"/>
              </w:rPr>
              <w:t>6</w:t>
            </w:r>
            <w:r w:rsidRPr="00AB7D75">
              <w:rPr>
                <w:rFonts w:ascii="Arial" w:eastAsia="Calibri" w:hAnsi="Arial" w:cs="Arial"/>
                <w:sz w:val="18"/>
                <w:szCs w:val="18"/>
                <w:lang w:val="ru-RU"/>
              </w:rPr>
              <w:t>-</w:t>
            </w:r>
            <w:r w:rsidRPr="00AB7D75">
              <w:rPr>
                <w:rFonts w:ascii="Arial" w:eastAsia="Calibri" w:hAnsi="Arial" w:cs="Arial"/>
                <w:sz w:val="18"/>
                <w:szCs w:val="18"/>
                <w:lang w:val="en-US"/>
              </w:rPr>
              <w:t>2.</w:t>
            </w:r>
            <w:r w:rsidRPr="00AB7D75">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2CD9ED23" w14:textId="77777777" w:rsidR="009E5D7D" w:rsidRPr="00AB7D75" w:rsidRDefault="009E5D7D" w:rsidP="009E5D7D">
            <w:pPr>
              <w:keepNext/>
              <w:keepLines/>
              <w:spacing w:after="0"/>
              <w:jc w:val="center"/>
              <w:rPr>
                <w:rFonts w:ascii="Arial" w:eastAsia="Calibri" w:hAnsi="Arial" w:cs="Arial"/>
                <w:sz w:val="18"/>
                <w:szCs w:val="18"/>
              </w:rPr>
            </w:pPr>
            <w:r w:rsidRPr="00AB7D75">
              <w:rPr>
                <w:rFonts w:ascii="Arial" w:eastAsia="Calibri" w:hAnsi="Arial" w:cs="Arial"/>
                <w:sz w:val="18"/>
                <w:szCs w:val="18"/>
              </w:rPr>
              <w:t>TDLA10-200</w:t>
            </w:r>
          </w:p>
        </w:tc>
        <w:tc>
          <w:tcPr>
            <w:tcW w:w="1418" w:type="dxa"/>
            <w:tcBorders>
              <w:top w:val="single" w:sz="4" w:space="0" w:color="auto"/>
              <w:left w:val="single" w:sz="4" w:space="0" w:color="auto"/>
              <w:bottom w:val="single" w:sz="4" w:space="0" w:color="auto"/>
              <w:right w:val="single" w:sz="4" w:space="0" w:color="auto"/>
            </w:tcBorders>
          </w:tcPr>
          <w:p w14:paraId="3F6B1A7A" w14:textId="77777777" w:rsidR="009E5D7D" w:rsidRPr="00AB7D75" w:rsidRDefault="009E5D7D" w:rsidP="009E5D7D">
            <w:pPr>
              <w:keepNext/>
              <w:keepLines/>
              <w:spacing w:after="0"/>
              <w:jc w:val="center"/>
              <w:rPr>
                <w:rFonts w:ascii="Arial" w:eastAsia="SimSun" w:hAnsi="Arial" w:cs="Arial"/>
                <w:sz w:val="18"/>
                <w:lang w:eastAsia="zh-CN"/>
              </w:rPr>
            </w:pPr>
            <w:r w:rsidRPr="00AB7D75">
              <w:rPr>
                <w:rFonts w:ascii="Arial" w:eastAsia="SimSun" w:hAnsi="Arial" w:cs="Arial" w:hint="eastAsia"/>
                <w:sz w:val="18"/>
                <w:lang w:eastAsia="zh-CN"/>
              </w:rPr>
              <w:t>2</w:t>
            </w:r>
            <w:r w:rsidRPr="00AB7D75">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0AE38E18" w14:textId="77777777" w:rsidR="009E5D7D" w:rsidRPr="00AB7D75" w:rsidRDefault="009E5D7D" w:rsidP="009E5D7D">
            <w:pPr>
              <w:keepNext/>
              <w:keepLines/>
              <w:spacing w:after="0"/>
              <w:jc w:val="center"/>
              <w:rPr>
                <w:rFonts w:ascii="Arial" w:eastAsia="SimSun" w:hAnsi="Arial"/>
                <w:sz w:val="18"/>
              </w:rPr>
            </w:pPr>
            <w:r w:rsidRPr="00AB7D75">
              <w:rPr>
                <w:rFonts w:ascii="Arial" w:eastAsia="SimSun" w:hAnsi="Arial"/>
                <w:sz w:val="18"/>
              </w:rPr>
              <w:t>1</w:t>
            </w:r>
          </w:p>
        </w:tc>
        <w:tc>
          <w:tcPr>
            <w:tcW w:w="833" w:type="dxa"/>
            <w:tcBorders>
              <w:top w:val="single" w:sz="4" w:space="0" w:color="auto"/>
              <w:left w:val="single" w:sz="4" w:space="0" w:color="auto"/>
              <w:bottom w:val="single" w:sz="4" w:space="0" w:color="auto"/>
              <w:right w:val="single" w:sz="4" w:space="0" w:color="auto"/>
            </w:tcBorders>
          </w:tcPr>
          <w:p w14:paraId="56CEE50A" w14:textId="65D64C0E" w:rsidR="009E5D7D" w:rsidRPr="00AB7D75" w:rsidRDefault="009E5D7D" w:rsidP="009E5D7D">
            <w:pPr>
              <w:keepNext/>
              <w:keepLines/>
              <w:spacing w:after="0"/>
              <w:jc w:val="center"/>
              <w:rPr>
                <w:rFonts w:ascii="Arial" w:eastAsia="SimSun" w:hAnsi="Arial"/>
                <w:sz w:val="18"/>
                <w:lang w:eastAsia="zh-CN"/>
              </w:rPr>
            </w:pPr>
            <w:r w:rsidRPr="00E0479F">
              <w:rPr>
                <w:rFonts w:ascii="Arial" w:eastAsia="SimSun" w:hAnsi="Arial"/>
                <w:sz w:val="18"/>
                <w:lang w:eastAsia="zh-CN"/>
              </w:rPr>
              <w:t>-2.9</w:t>
            </w:r>
          </w:p>
        </w:tc>
      </w:tr>
    </w:tbl>
    <w:p w14:paraId="11909349" w14:textId="77777777" w:rsidR="0055068E" w:rsidRPr="00C25669" w:rsidRDefault="0055068E" w:rsidP="005B3300">
      <w:pPr>
        <w:rPr>
          <w:rFonts w:eastAsia="SimSun"/>
          <w:lang w:eastAsia="zh-CN"/>
        </w:rPr>
      </w:pPr>
    </w:p>
    <w:p w14:paraId="2F1900A8" w14:textId="77777777" w:rsidR="00D36EBA" w:rsidRPr="0022355A" w:rsidRDefault="00D36EBA" w:rsidP="00D36EBA">
      <w:pPr>
        <w:pStyle w:val="Heading5"/>
        <w:rPr>
          <w:snapToGrid w:val="0"/>
          <w:lang w:eastAsia="zh-CN"/>
        </w:rPr>
      </w:pPr>
      <w:bookmarkStart w:id="2733" w:name="_Toc67918232"/>
      <w:bookmarkStart w:id="2734" w:name="_Toc76298276"/>
      <w:bookmarkStart w:id="2735" w:name="_Toc76572288"/>
      <w:bookmarkStart w:id="2736" w:name="_Toc76652155"/>
      <w:bookmarkStart w:id="2737" w:name="_Toc76652993"/>
      <w:bookmarkStart w:id="2738" w:name="_Toc83742266"/>
      <w:bookmarkStart w:id="2739" w:name="_Toc91440756"/>
      <w:bookmarkStart w:id="2740" w:name="_Toc98849546"/>
      <w:bookmarkStart w:id="2741" w:name="_Toc106543400"/>
      <w:bookmarkStart w:id="2742" w:name="_Toc106737498"/>
      <w:bookmarkStart w:id="2743" w:name="_Toc107233265"/>
      <w:bookmarkStart w:id="2744" w:name="_Toc107234880"/>
      <w:bookmarkStart w:id="2745" w:name="_Toc107419850"/>
      <w:bookmarkStart w:id="2746" w:name="_Toc107477146"/>
      <w:bookmarkStart w:id="2747" w:name="_Toc114566003"/>
      <w:bookmarkStart w:id="2748" w:name="_Toc123936315"/>
      <w:bookmarkStart w:id="2749" w:name="_Toc124377330"/>
      <w:bookmarkStart w:id="2750" w:name="_Toc21338282"/>
      <w:bookmarkStart w:id="2751" w:name="_Toc29808390"/>
      <w:bookmarkStart w:id="2752" w:name="_Toc37068309"/>
      <w:bookmarkStart w:id="2753" w:name="_Toc37083854"/>
      <w:bookmarkStart w:id="2754" w:name="_Toc37084196"/>
      <w:bookmarkStart w:id="2755" w:name="_Toc40209558"/>
      <w:bookmarkStart w:id="2756" w:name="_Toc40209900"/>
      <w:bookmarkStart w:id="2757" w:name="_Toc45892859"/>
      <w:bookmarkStart w:id="2758" w:name="_Toc53176724"/>
      <w:bookmarkStart w:id="2759" w:name="_Toc61121046"/>
      <w:r w:rsidRPr="0022355A">
        <w:rPr>
          <w:snapToGrid w:val="0"/>
          <w:lang w:eastAsia="zh-CN"/>
        </w:rPr>
        <w:t>7.3.2.2.3</w:t>
      </w:r>
      <w:r w:rsidRPr="0022355A">
        <w:rPr>
          <w:snapToGrid w:val="0"/>
          <w:lang w:eastAsia="zh-CN"/>
        </w:rPr>
        <w:tab/>
        <w:t>Minimum requirements for power saving</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D3AF0D7" w14:textId="77777777" w:rsidR="00D36EBA" w:rsidRPr="0022355A" w:rsidRDefault="00D36EBA" w:rsidP="00D36EBA">
      <w:pPr>
        <w:rPr>
          <w:rFonts w:eastAsia="SimSun"/>
          <w:lang w:val="en-US" w:eastAsia="zh-CN"/>
        </w:rPr>
      </w:pPr>
      <w:r w:rsidRPr="0022355A">
        <w:rPr>
          <w:rFonts w:eastAsia="SimSun"/>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p w14:paraId="093650B6" w14:textId="77777777" w:rsidR="00D36EBA" w:rsidRPr="0022355A" w:rsidRDefault="00D36EBA" w:rsidP="00D36EBA">
      <w:pPr>
        <w:rPr>
          <w:rFonts w:eastAsia="SimSun"/>
          <w:lang w:eastAsia="zh-CN"/>
        </w:rPr>
      </w:pPr>
      <w:r w:rsidRPr="0022355A">
        <w:rPr>
          <w:rFonts w:eastAsia="SimSun"/>
        </w:rPr>
        <w:t>The parameters specified in Table 7.3.</w:t>
      </w:r>
      <w:r w:rsidRPr="0022355A">
        <w:rPr>
          <w:rFonts w:eastAsia="SimSun"/>
          <w:lang w:eastAsia="zh-CN"/>
        </w:rPr>
        <w:t>2</w:t>
      </w:r>
      <w:r w:rsidRPr="0022355A">
        <w:rPr>
          <w:rFonts w:eastAsia="SimSun"/>
        </w:rPr>
        <w:t>.2</w:t>
      </w:r>
      <w:r w:rsidRPr="0022355A">
        <w:rPr>
          <w:rFonts w:eastAsia="SimSun"/>
          <w:lang w:eastAsia="zh-CN"/>
        </w:rPr>
        <w:t>.3</w:t>
      </w:r>
      <w:r w:rsidRPr="0022355A">
        <w:rPr>
          <w:rFonts w:eastAsia="SimSun"/>
        </w:rPr>
        <w:t xml:space="preserve">-1 are valid for </w:t>
      </w:r>
      <w:r w:rsidRPr="0022355A">
        <w:rPr>
          <w:rFonts w:eastAsia="SimSun"/>
          <w:lang w:eastAsia="zh-CN"/>
        </w:rPr>
        <w:t>normal PDCCH in DRX on period and PDCCH in DRX off period</w:t>
      </w:r>
      <w:r w:rsidRPr="0022355A">
        <w:rPr>
          <w:rFonts w:eastAsia="SimSun"/>
        </w:rPr>
        <w:t>.</w:t>
      </w:r>
    </w:p>
    <w:p w14:paraId="03C2F91D"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3.2.2.3</w:t>
      </w:r>
      <w:r w:rsidRPr="0022355A">
        <w:t xml:space="preserve">-1: </w:t>
      </w:r>
      <w:r w:rsidRPr="0022355A">
        <w:rPr>
          <w:lang w:eastAsia="zh-CN"/>
        </w:rPr>
        <w:t>T</w:t>
      </w:r>
      <w:r w:rsidRPr="0022355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3005"/>
        <w:gridCol w:w="910"/>
        <w:gridCol w:w="2630"/>
      </w:tblGrid>
      <w:tr w:rsidR="00D36EBA" w:rsidRPr="0022355A" w14:paraId="3832369D" w14:textId="77777777" w:rsidTr="00D63311">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69DB7A57" w14:textId="77777777" w:rsidR="00D36EBA" w:rsidRPr="0022355A" w:rsidRDefault="00D36EBA" w:rsidP="00575C91">
            <w:pPr>
              <w:pStyle w:val="TAH"/>
              <w:rPr>
                <w:rFonts w:eastAsia="SimSun"/>
                <w:lang w:eastAsia="zh-CN"/>
              </w:rPr>
            </w:pPr>
            <w:r w:rsidRPr="0022355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23F14D46" w14:textId="77777777" w:rsidR="00D36EBA" w:rsidRPr="0022355A" w:rsidRDefault="00D36EBA" w:rsidP="00575C91">
            <w:pPr>
              <w:pStyle w:val="TAH"/>
              <w:rPr>
                <w:rFonts w:eastAsia="SimSun"/>
                <w:lang w:eastAsia="zh-CN"/>
              </w:rPr>
            </w:pPr>
            <w:r w:rsidRPr="0022355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7B2E3EF5" w14:textId="77777777" w:rsidR="00D36EBA" w:rsidRPr="0022355A" w:rsidRDefault="00D36EBA" w:rsidP="00575C91">
            <w:pPr>
              <w:pStyle w:val="TAH"/>
              <w:rPr>
                <w:rFonts w:eastAsia="SimSun"/>
                <w:lang w:eastAsia="zh-CN"/>
              </w:rPr>
            </w:pPr>
            <w:r w:rsidRPr="0022355A">
              <w:rPr>
                <w:rFonts w:eastAsia="SimSun"/>
                <w:lang w:eastAsia="zh-CN"/>
              </w:rPr>
              <w:t>1 Tx Antenna</w:t>
            </w:r>
          </w:p>
        </w:tc>
      </w:tr>
      <w:tr w:rsidR="00D36EBA" w:rsidRPr="0022355A" w14:paraId="2D20A171"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965F76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57D035FA"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right w:val="single" w:sz="4" w:space="0" w:color="auto"/>
            </w:tcBorders>
            <w:vAlign w:val="center"/>
          </w:tcPr>
          <w:p w14:paraId="69B3AD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FR2.120-1</w:t>
            </w:r>
          </w:p>
        </w:tc>
      </w:tr>
      <w:tr w:rsidR="00D36EBA" w:rsidRPr="0022355A" w14:paraId="57A22F49"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57DE367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02DBE825" w14:textId="77777777" w:rsidR="00D36EBA" w:rsidRPr="0022355A" w:rsidRDefault="00D36EBA" w:rsidP="00D63311">
            <w:pPr>
              <w:keepNext/>
              <w:keepLines/>
              <w:spacing w:after="0"/>
              <w:jc w:val="center"/>
              <w:rPr>
                <w:rFonts w:ascii="Arial" w:eastAsia="SimSun" w:hAnsi="Arial"/>
                <w:sz w:val="18"/>
              </w:rPr>
            </w:pPr>
          </w:p>
        </w:tc>
        <w:tc>
          <w:tcPr>
            <w:tcW w:w="2646" w:type="dxa"/>
            <w:tcBorders>
              <w:left w:val="single" w:sz="4" w:space="0" w:color="auto"/>
              <w:bottom w:val="single" w:sz="4" w:space="0" w:color="auto"/>
              <w:right w:val="single" w:sz="4" w:space="0" w:color="auto"/>
            </w:tcBorders>
            <w:vAlign w:val="center"/>
            <w:hideMark/>
          </w:tcPr>
          <w:p w14:paraId="49658B6A"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Interleaved</w:t>
            </w:r>
          </w:p>
        </w:tc>
      </w:tr>
      <w:tr w:rsidR="00D36EBA" w:rsidRPr="0022355A" w14:paraId="2AA44D3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03FCE2D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1796BAA8"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0C83782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6</w:t>
            </w:r>
          </w:p>
        </w:tc>
      </w:tr>
      <w:tr w:rsidR="00D36EBA" w:rsidRPr="0022355A" w14:paraId="0778E937"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7C3274BE"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36B58759"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6D1631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2</w:t>
            </w:r>
          </w:p>
        </w:tc>
      </w:tr>
      <w:tr w:rsidR="00D36EBA" w:rsidRPr="0022355A" w14:paraId="65C4391E"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978C91"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04F86940"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48EA762B"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0</w:t>
            </w:r>
          </w:p>
        </w:tc>
      </w:tr>
      <w:tr w:rsidR="00D36EBA" w:rsidRPr="0022355A" w14:paraId="05387628"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33D02A83" w14:textId="5E444A0E" w:rsidR="00D36EBA" w:rsidRPr="0022355A" w:rsidRDefault="00D36EBA" w:rsidP="00D63311">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53FBABAC" w14:textId="77777777" w:rsidR="00D36EBA" w:rsidRPr="0022355A" w:rsidRDefault="00D36EBA" w:rsidP="00D63311">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78F5B548" w14:textId="7CD9E182" w:rsidR="00D36EBA" w:rsidRPr="0022355A" w:rsidRDefault="00D36EBA" w:rsidP="00D63311">
            <w:pPr>
              <w:keepNext/>
              <w:keepLines/>
              <w:spacing w:after="0"/>
              <w:jc w:val="center"/>
              <w:rPr>
                <w:rFonts w:ascii="Arial" w:eastAsia="SimSun" w:hAnsi="Arial"/>
                <w:sz w:val="18"/>
                <w:lang w:eastAsia="zh-CN"/>
              </w:rPr>
            </w:pPr>
          </w:p>
        </w:tc>
      </w:tr>
      <w:tr w:rsidR="00D36EBA" w:rsidRPr="0022355A" w14:paraId="09420363"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199EB1"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tcPr>
          <w:p w14:paraId="0BE9D50E"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tcPr>
          <w:p w14:paraId="249F2B04"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10</w:t>
            </w:r>
          </w:p>
        </w:tc>
      </w:tr>
      <w:tr w:rsidR="00D36EBA" w:rsidRPr="0022355A" w14:paraId="147A0080"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448892A7" w14:textId="77777777" w:rsidR="00D36EBA" w:rsidRPr="0022355A" w:rsidRDefault="00D36EBA" w:rsidP="00D63311">
            <w:pPr>
              <w:keepNext/>
              <w:keepLines/>
              <w:spacing w:after="0"/>
              <w:jc w:val="center"/>
              <w:rPr>
                <w:rFonts w:ascii="Arial" w:eastAsia="SimSun" w:hAnsi="Arial"/>
                <w:sz w:val="18"/>
                <w:lang w:eastAsia="zh-CN"/>
              </w:rPr>
            </w:pPr>
            <w:r w:rsidRPr="0022355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466EF885" w14:textId="77777777" w:rsidR="00D36EBA" w:rsidRPr="0022355A"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A40D6B7"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absent</w:t>
            </w:r>
          </w:p>
        </w:tc>
      </w:tr>
      <w:tr w:rsidR="00D36EBA" w:rsidRPr="0022355A" w14:paraId="00E3EBD4" w14:textId="77777777" w:rsidTr="00D63311">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2771F60F" w14:textId="77777777" w:rsidR="00D36EBA" w:rsidRPr="00C81831" w:rsidRDefault="00D36EBA" w:rsidP="00D63311">
            <w:pPr>
              <w:keepNext/>
              <w:keepLines/>
              <w:spacing w:after="0"/>
              <w:jc w:val="center"/>
              <w:rPr>
                <w:rFonts w:ascii="Arial" w:eastAsia="SimSun" w:hAnsi="Arial"/>
                <w:sz w:val="18"/>
                <w:lang w:eastAsia="zh-CN"/>
              </w:rPr>
            </w:pPr>
            <w:r w:rsidRPr="00C81831">
              <w:rPr>
                <w:rFonts w:ascii="Arial" w:eastAsia="SimSun" w:hAnsi="Arial"/>
                <w:sz w:val="18"/>
                <w:lang w:eastAsia="zh-CN"/>
              </w:rPr>
              <w:t>Wake-up indication bit</w:t>
            </w:r>
            <w:r w:rsidRPr="00C81831">
              <w:rPr>
                <w:rFonts w:ascii="Arial" w:eastAsia="SimSun" w:hAnsi="Arial" w:hint="eastAsia"/>
                <w:sz w:val="18"/>
                <w:lang w:eastAsia="zh-CN"/>
              </w:rPr>
              <w:t xml:space="preserve">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59F962D5" w14:textId="77777777" w:rsidR="00D36EBA" w:rsidRPr="00C81831"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4F5166D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r>
      <w:tr w:rsidR="00D36EBA" w:rsidRPr="0022355A" w14:paraId="1294ADBE" w14:textId="77777777" w:rsidTr="00D63311">
        <w:trPr>
          <w:jc w:val="center"/>
        </w:trPr>
        <w:tc>
          <w:tcPr>
            <w:tcW w:w="2168" w:type="dxa"/>
            <w:vMerge w:val="restart"/>
            <w:tcBorders>
              <w:top w:val="single" w:sz="4" w:space="0" w:color="auto"/>
              <w:left w:val="single" w:sz="4" w:space="0" w:color="auto"/>
              <w:right w:val="single" w:sz="4" w:space="0" w:color="auto"/>
            </w:tcBorders>
            <w:vAlign w:val="center"/>
          </w:tcPr>
          <w:p w14:paraId="42DAD8B1"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PDCCH DCI format 2_6 configuration</w:t>
            </w:r>
          </w:p>
        </w:tc>
        <w:tc>
          <w:tcPr>
            <w:tcW w:w="3125" w:type="dxa"/>
            <w:tcBorders>
              <w:top w:val="single" w:sz="4" w:space="0" w:color="auto"/>
              <w:left w:val="single" w:sz="4" w:space="0" w:color="auto"/>
              <w:right w:val="single" w:sz="4" w:space="0" w:color="auto"/>
            </w:tcBorders>
            <w:vAlign w:val="center"/>
          </w:tcPr>
          <w:p w14:paraId="60B7CC60" w14:textId="77777777" w:rsidR="00D36EBA" w:rsidRPr="000328D9" w:rsidRDefault="00D36EBA" w:rsidP="00D63311">
            <w:pPr>
              <w:keepNext/>
              <w:keepLines/>
              <w:spacing w:after="0"/>
              <w:jc w:val="center"/>
              <w:rPr>
                <w:rFonts w:ascii="Arial" w:eastAsia="SimSun" w:hAnsi="Arial"/>
                <w:sz w:val="18"/>
                <w:lang w:eastAsia="zh-CN"/>
              </w:rPr>
            </w:pPr>
            <w:r w:rsidRPr="00A763B6">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06286E86"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5824B084" w14:textId="77777777" w:rsidR="00D36EBA" w:rsidRPr="00584315" w:rsidRDefault="00D36EBA" w:rsidP="00D63311">
            <w:pPr>
              <w:keepNext/>
              <w:keepLines/>
              <w:spacing w:after="0"/>
              <w:jc w:val="center"/>
              <w:rPr>
                <w:rFonts w:ascii="Arial" w:eastAsia="SimSun" w:hAnsi="Arial" w:cs="Arial"/>
                <w:sz w:val="18"/>
                <w:szCs w:val="18"/>
                <w:lang w:eastAsia="zh-CN"/>
              </w:rPr>
            </w:pPr>
            <w:r>
              <w:rPr>
                <w:rFonts w:ascii="Arial" w:eastAsia="Microsoft YaHei UI" w:hAnsi="Arial" w:cs="Arial"/>
                <w:color w:val="000000"/>
                <w:sz w:val="18"/>
                <w:szCs w:val="18"/>
                <w:lang w:eastAsia="zh-CN"/>
              </w:rPr>
              <w:t>(</w:t>
            </w:r>
            <w:r>
              <w:rPr>
                <w:rFonts w:ascii="Arial" w:hAnsi="Arial" w:cs="Arial"/>
                <w:color w:val="000000"/>
                <w:sz w:val="18"/>
                <w:szCs w:val="18"/>
              </w:rPr>
              <w:t>T</w:t>
            </w:r>
            <w:r>
              <w:rPr>
                <w:rFonts w:ascii="Arial" w:hAnsi="Arial" w:cs="Arial"/>
                <w:color w:val="000000"/>
                <w:sz w:val="18"/>
                <w:szCs w:val="18"/>
                <w:vertAlign w:val="subscript"/>
              </w:rPr>
              <w:t>minimumTimeGap</w:t>
            </w:r>
            <w:r>
              <w:rPr>
                <w:rFonts w:ascii="Arial" w:eastAsia="Microsoft YaHei UI" w:hAnsi="Arial" w:cs="Arial"/>
                <w:color w:val="000000"/>
                <w:sz w:val="18"/>
                <w:szCs w:val="18"/>
              </w:rPr>
              <w:t>+1</w:t>
            </w:r>
            <w:r>
              <w:rPr>
                <w:rFonts w:ascii="Arial" w:eastAsia="Microsoft YaHei UI" w:hAnsi="Arial" w:cs="Arial"/>
                <w:color w:val="000000"/>
                <w:sz w:val="18"/>
                <w:szCs w:val="18"/>
                <w:lang w:eastAsia="zh-CN"/>
              </w:rPr>
              <w:t>)</w:t>
            </w:r>
            <w:r>
              <w:rPr>
                <w:rFonts w:ascii="Arial" w:eastAsia="Microsoft YaHei UI" w:hAnsi="Arial" w:cs="Arial"/>
                <w:color w:val="000000"/>
                <w:sz w:val="18"/>
                <w:szCs w:val="18"/>
              </w:rPr>
              <w:t>/</w:t>
            </w:r>
            <m:oMath>
              <m:sSup>
                <m:sSupPr>
                  <m:ctrlPr>
                    <w:rPr>
                      <w:rFonts w:ascii="Cambria Math" w:eastAsia="Microsoft YaHei UI" w:hAnsi="Cambria Math" w:cs="Arial"/>
                      <w:i/>
                      <w:color w:val="000000"/>
                      <w:sz w:val="18"/>
                      <w:szCs w:val="18"/>
                    </w:rPr>
                  </m:ctrlPr>
                </m:sSupPr>
                <m:e>
                  <m:r>
                    <w:rPr>
                      <w:rFonts w:ascii="Cambria Math" w:eastAsia="Microsoft YaHei UI" w:hAnsi="Cambria Math" w:cs="Arial"/>
                      <w:color w:val="000000"/>
                      <w:sz w:val="18"/>
                      <w:szCs w:val="18"/>
                    </w:rPr>
                    <m:t>2</m:t>
                  </m:r>
                </m:e>
                <m:sup>
                  <m:r>
                    <w:rPr>
                      <w:rFonts w:ascii="Cambria Math" w:eastAsia="Microsoft YaHei UI" w:hAnsi="Cambria Math" w:cs="Arial"/>
                      <w:color w:val="000000"/>
                      <w:sz w:val="18"/>
                      <w:szCs w:val="18"/>
                    </w:rPr>
                    <m:t>μ</m:t>
                  </m:r>
                </m:sup>
              </m:sSup>
            </m:oMath>
            <w:r>
              <w:rPr>
                <w:rFonts w:ascii="Arial" w:eastAsia="Microsoft YaHei UI" w:hAnsi="Arial" w:cs="Arial"/>
                <w:color w:val="000000"/>
                <w:sz w:val="18"/>
                <w:szCs w:val="18"/>
              </w:rPr>
              <w:t>/0.125</w:t>
            </w:r>
          </w:p>
        </w:tc>
      </w:tr>
      <w:tr w:rsidR="00D36EBA" w:rsidRPr="0022355A" w14:paraId="287E51D3" w14:textId="77777777" w:rsidTr="00D63311">
        <w:trPr>
          <w:jc w:val="center"/>
        </w:trPr>
        <w:tc>
          <w:tcPr>
            <w:tcW w:w="2168" w:type="dxa"/>
            <w:vMerge/>
            <w:tcBorders>
              <w:left w:val="single" w:sz="4" w:space="0" w:color="auto"/>
              <w:right w:val="single" w:sz="4" w:space="0" w:color="auto"/>
            </w:tcBorders>
            <w:vAlign w:val="center"/>
          </w:tcPr>
          <w:p w14:paraId="6CDA1A2D"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62B2D7B"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417C8859"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1878EC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1</w:t>
            </w:r>
          </w:p>
        </w:tc>
      </w:tr>
      <w:tr w:rsidR="00D36EBA" w:rsidRPr="0022355A" w14:paraId="636ED13C" w14:textId="77777777" w:rsidTr="00D63311">
        <w:trPr>
          <w:jc w:val="center"/>
        </w:trPr>
        <w:tc>
          <w:tcPr>
            <w:tcW w:w="2168" w:type="dxa"/>
            <w:vMerge/>
            <w:tcBorders>
              <w:left w:val="single" w:sz="4" w:space="0" w:color="auto"/>
              <w:right w:val="single" w:sz="4" w:space="0" w:color="auto"/>
            </w:tcBorders>
            <w:vAlign w:val="center"/>
          </w:tcPr>
          <w:p w14:paraId="1115CF17"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CB66B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4D38157F"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B9D7A6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Start from RB = 0 with contiguous RB allocation</w:t>
            </w:r>
          </w:p>
        </w:tc>
      </w:tr>
      <w:tr w:rsidR="00D36EBA" w:rsidRPr="0022355A" w14:paraId="2D44780E" w14:textId="77777777" w:rsidTr="00D63311">
        <w:trPr>
          <w:jc w:val="center"/>
        </w:trPr>
        <w:tc>
          <w:tcPr>
            <w:tcW w:w="2168" w:type="dxa"/>
            <w:vMerge/>
            <w:tcBorders>
              <w:left w:val="single" w:sz="4" w:space="0" w:color="auto"/>
              <w:right w:val="single" w:sz="4" w:space="0" w:color="auto"/>
            </w:tcBorders>
            <w:vAlign w:val="center"/>
          </w:tcPr>
          <w:p w14:paraId="2D5DCDA1" w14:textId="77777777" w:rsidR="00D36EBA" w:rsidRPr="000328D9" w:rsidRDefault="00D36EBA" w:rsidP="00D63311">
            <w:pPr>
              <w:keepNext/>
              <w:keepLines/>
              <w:spacing w:after="0"/>
              <w:jc w:val="center"/>
              <w:rPr>
                <w:rFonts w:ascii="Arial" w:eastAsia="SimSun" w:hAnsi="Arial"/>
                <w:sz w:val="18"/>
                <w:lang w:eastAsia="zh-CN"/>
              </w:rPr>
            </w:pPr>
          </w:p>
        </w:tc>
        <w:tc>
          <w:tcPr>
            <w:tcW w:w="3125" w:type="dxa"/>
            <w:tcBorders>
              <w:left w:val="single" w:sz="4" w:space="0" w:color="auto"/>
              <w:right w:val="single" w:sz="4" w:space="0" w:color="auto"/>
            </w:tcBorders>
            <w:vAlign w:val="center"/>
          </w:tcPr>
          <w:p w14:paraId="02A6635F"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443EEABC"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CC0031E" w14:textId="77777777" w:rsidR="00D36EBA" w:rsidRPr="000328D9" w:rsidRDefault="00D36EBA" w:rsidP="00D63311">
            <w:pPr>
              <w:keepNext/>
              <w:keepLines/>
              <w:spacing w:after="0"/>
              <w:jc w:val="center"/>
              <w:rPr>
                <w:rFonts w:ascii="Arial" w:eastAsia="SimSun" w:hAnsi="Arial"/>
                <w:sz w:val="18"/>
                <w:lang w:eastAsia="zh-CN"/>
              </w:rPr>
            </w:pPr>
            <w:r w:rsidRPr="000328D9">
              <w:rPr>
                <w:rFonts w:ascii="Arial" w:eastAsia="SimSun" w:hAnsi="Arial"/>
                <w:sz w:val="18"/>
                <w:lang w:eastAsia="zh-CN"/>
              </w:rPr>
              <w:t>TCI state #1</w:t>
            </w:r>
          </w:p>
        </w:tc>
      </w:tr>
      <w:tr w:rsidR="006F4E76" w:rsidRPr="0022355A" w14:paraId="0215C77D" w14:textId="77777777" w:rsidTr="00D63311">
        <w:trPr>
          <w:jc w:val="center"/>
        </w:trPr>
        <w:tc>
          <w:tcPr>
            <w:tcW w:w="2168" w:type="dxa"/>
            <w:tcBorders>
              <w:left w:val="single" w:sz="4" w:space="0" w:color="auto"/>
              <w:right w:val="single" w:sz="4" w:space="0" w:color="auto"/>
            </w:tcBorders>
            <w:vAlign w:val="center"/>
          </w:tcPr>
          <w:p w14:paraId="6186505E" w14:textId="0426D735" w:rsidR="006F4E76" w:rsidRPr="000328D9" w:rsidRDefault="006F4E76" w:rsidP="00D63311">
            <w:pPr>
              <w:keepNext/>
              <w:keepLines/>
              <w:spacing w:after="0"/>
              <w:jc w:val="center"/>
              <w:rPr>
                <w:rFonts w:ascii="Arial" w:eastAsia="SimSun" w:hAnsi="Arial"/>
                <w:sz w:val="18"/>
                <w:lang w:eastAsia="zh-CN"/>
              </w:rPr>
            </w:pPr>
            <w:r w:rsidRPr="00787462">
              <w:rPr>
                <w:rFonts w:ascii="Arial" w:eastAsia="SimSun" w:hAnsi="Arial" w:cs="Arial"/>
                <w:sz w:val="18"/>
                <w:lang w:eastAsia="zh-CN"/>
              </w:rPr>
              <w:t>PDCCH configuration</w:t>
            </w:r>
          </w:p>
        </w:tc>
        <w:tc>
          <w:tcPr>
            <w:tcW w:w="3125" w:type="dxa"/>
            <w:tcBorders>
              <w:left w:val="single" w:sz="4" w:space="0" w:color="auto"/>
              <w:right w:val="single" w:sz="4" w:space="0" w:color="auto"/>
            </w:tcBorders>
            <w:vAlign w:val="center"/>
          </w:tcPr>
          <w:p w14:paraId="78C60767" w14:textId="4AB59C3B"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6016F1C7" w14:textId="77777777" w:rsidR="006F4E76" w:rsidRPr="000328D9" w:rsidRDefault="006F4E76"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B4646C4" w14:textId="5ECD0010" w:rsidR="006F4E76" w:rsidRPr="000328D9" w:rsidRDefault="00B65449" w:rsidP="00D63311">
            <w:pPr>
              <w:keepNext/>
              <w:keepLines/>
              <w:spacing w:after="0"/>
              <w:jc w:val="center"/>
              <w:rPr>
                <w:rFonts w:ascii="Arial" w:eastAsia="SimSun" w:hAnsi="Arial"/>
                <w:sz w:val="18"/>
                <w:lang w:eastAsia="zh-CN"/>
              </w:rPr>
            </w:pPr>
            <w:r w:rsidRPr="00A3002D">
              <w:rPr>
                <w:rFonts w:ascii="Arial" w:eastAsia="SimSun" w:hAnsi="Arial"/>
                <w:sz w:val="18"/>
                <w:lang w:eastAsia="zh-CN"/>
              </w:rPr>
              <w:t>Each slot during DRX-on period</w:t>
            </w:r>
          </w:p>
        </w:tc>
      </w:tr>
      <w:tr w:rsidR="00D36EBA" w:rsidRPr="0022355A" w14:paraId="0C05F4F6" w14:textId="77777777" w:rsidTr="00D63311">
        <w:trPr>
          <w:jc w:val="center"/>
        </w:trPr>
        <w:tc>
          <w:tcPr>
            <w:tcW w:w="5293" w:type="dxa"/>
            <w:gridSpan w:val="2"/>
            <w:tcBorders>
              <w:left w:val="single" w:sz="4" w:space="0" w:color="auto"/>
              <w:right w:val="single" w:sz="4" w:space="0" w:color="auto"/>
            </w:tcBorders>
            <w:vAlign w:val="center"/>
          </w:tcPr>
          <w:p w14:paraId="36BE88FA" w14:textId="4DAD440B" w:rsidR="00D36EBA" w:rsidRPr="000328D9" w:rsidRDefault="00D36EBA" w:rsidP="00D63311">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4699BB22" w14:textId="77777777" w:rsidR="00D36EBA" w:rsidRPr="000328D9" w:rsidRDefault="00D36EBA" w:rsidP="00D63311">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12ACD8CD" w14:textId="0B1831BE" w:rsidR="00D36EBA" w:rsidRPr="000328D9" w:rsidRDefault="00D36EBA" w:rsidP="00D63311">
            <w:pPr>
              <w:keepNext/>
              <w:keepLines/>
              <w:spacing w:after="0"/>
              <w:jc w:val="center"/>
              <w:rPr>
                <w:rFonts w:ascii="Arial" w:eastAsia="SimSun" w:hAnsi="Arial"/>
                <w:sz w:val="18"/>
                <w:lang w:eastAsia="zh-CN"/>
              </w:rPr>
            </w:pPr>
          </w:p>
        </w:tc>
      </w:tr>
      <w:tr w:rsidR="00D36EBA" w:rsidRPr="0022355A" w14:paraId="397BD2D9" w14:textId="77777777" w:rsidTr="00D63311">
        <w:trPr>
          <w:jc w:val="center"/>
        </w:trPr>
        <w:tc>
          <w:tcPr>
            <w:tcW w:w="8870" w:type="dxa"/>
            <w:gridSpan w:val="4"/>
            <w:tcBorders>
              <w:left w:val="single" w:sz="4" w:space="0" w:color="auto"/>
              <w:bottom w:val="single" w:sz="4" w:space="0" w:color="auto"/>
              <w:right w:val="single" w:sz="4" w:space="0" w:color="auto"/>
            </w:tcBorders>
            <w:vAlign w:val="center"/>
          </w:tcPr>
          <w:p w14:paraId="5B933597" w14:textId="6C45D74F" w:rsidR="00D36EBA" w:rsidRPr="00A763B6" w:rsidRDefault="00D36EBA" w:rsidP="00575C91">
            <w:pPr>
              <w:pStyle w:val="TAN"/>
              <w:rPr>
                <w:rFonts w:eastAsia="SimSun"/>
                <w:lang w:eastAsia="zh-CN"/>
              </w:rPr>
            </w:pPr>
            <w:r w:rsidRPr="00A763B6">
              <w:rPr>
                <w:rFonts w:eastAsia="SimSun"/>
                <w:lang w:eastAsia="zh-CN"/>
              </w:rPr>
              <w:t>Note:</w:t>
            </w:r>
            <w:r w:rsidRPr="00C25669">
              <w:t xml:space="preserve"> </w:t>
            </w:r>
            <w:r w:rsidRPr="00C25669">
              <w:tab/>
            </w:r>
            <w:r w:rsidRPr="00A763B6">
              <w:t>T</w:t>
            </w:r>
            <w:r w:rsidRPr="00A763B6">
              <w:rPr>
                <w:vertAlign w:val="subscript"/>
              </w:rPr>
              <w:t>minimumTimeGap</w:t>
            </w:r>
            <w:r w:rsidRPr="00A763B6">
              <w:rPr>
                <w:vertAlign w:val="subscript"/>
              </w:rPr>
              <w:softHyphen/>
              <w:t xml:space="preserve"> </w:t>
            </w:r>
            <w:r w:rsidRPr="00A763B6">
              <w:t xml:space="preserve">is signaled as a part of </w:t>
            </w:r>
            <w:r w:rsidRPr="00A763B6">
              <w:rPr>
                <w:rFonts w:hint="eastAsia"/>
                <w:i/>
                <w:iCs/>
                <w:color w:val="000000"/>
              </w:rPr>
              <w:t>drx-Adaptation-r16</w:t>
            </w:r>
            <w:r w:rsidRPr="00A763B6">
              <w:rPr>
                <w:rFonts w:hint="eastAsia"/>
                <w:b/>
                <w:bCs/>
                <w:i/>
                <w:iCs/>
                <w:color w:val="000000"/>
              </w:rPr>
              <w:t xml:space="preserve"> </w:t>
            </w:r>
            <w:r w:rsidRPr="00A763B6">
              <w:rPr>
                <w:rFonts w:hint="eastAsia"/>
                <w:color w:val="000000"/>
              </w:rPr>
              <w:t xml:space="preserve">UE </w:t>
            </w:r>
            <w:r w:rsidRPr="00A763B6">
              <w:t>capability</w:t>
            </w:r>
            <w:r w:rsidRPr="00A763B6">
              <w:rPr>
                <w:lang w:eastAsia="zh-CN"/>
              </w:rPr>
              <w:t>.</w:t>
            </w:r>
          </w:p>
        </w:tc>
      </w:tr>
    </w:tbl>
    <w:p w14:paraId="5E54A55F" w14:textId="77777777" w:rsidR="00D36EBA" w:rsidRPr="0022355A" w:rsidRDefault="00D36EBA" w:rsidP="00D36EBA">
      <w:pPr>
        <w:rPr>
          <w:rFonts w:eastAsia="SimSun" w:cs="v5.0.0"/>
          <w:lang w:eastAsia="zh-CN"/>
        </w:rPr>
      </w:pPr>
    </w:p>
    <w:p w14:paraId="705925D8" w14:textId="77777777" w:rsidR="00D36EBA" w:rsidRPr="0022355A" w:rsidRDefault="00D36EBA" w:rsidP="00D36EBA">
      <w:pPr>
        <w:rPr>
          <w:rFonts w:eastAsia="SimSun" w:cs="v5.0.0"/>
          <w:lang w:eastAsia="zh-CN"/>
        </w:rPr>
      </w:pPr>
      <w:r w:rsidRPr="0022355A">
        <w:rPr>
          <w:rFonts w:eastAsia="SimSun" w:cs="v5.0.0"/>
        </w:rPr>
        <w:lastRenderedPageBreak/>
        <w:t xml:space="preserve">For the parameters specified in Table </w:t>
      </w:r>
      <w:r w:rsidRPr="0022355A">
        <w:rPr>
          <w:rFonts w:eastAsia="SimSun"/>
          <w:lang w:eastAsia="zh-CN"/>
        </w:rPr>
        <w:t>7</w:t>
      </w:r>
      <w:r w:rsidRPr="0022355A">
        <w:rPr>
          <w:rFonts w:eastAsia="SimSun"/>
        </w:rPr>
        <w:t>.</w:t>
      </w:r>
      <w:r w:rsidRPr="0022355A">
        <w:rPr>
          <w:rFonts w:eastAsia="SimSun"/>
          <w:lang w:eastAsia="zh-CN"/>
        </w:rPr>
        <w:t>3.2.2.3</w:t>
      </w:r>
      <w:r w:rsidRPr="0022355A">
        <w:rPr>
          <w:rFonts w:eastAsia="SimSun"/>
        </w:rPr>
        <w:t>-</w:t>
      </w:r>
      <w:r w:rsidRPr="0022355A">
        <w:rPr>
          <w:rFonts w:eastAsia="SimSun"/>
          <w:lang w:eastAsia="zh-CN"/>
        </w:rPr>
        <w:t>2</w:t>
      </w:r>
      <w:r w:rsidRPr="0022355A">
        <w:rPr>
          <w:rFonts w:eastAsia="SimSun" w:cs="v5.0.0"/>
        </w:rPr>
        <w:t>, the average probability of a missed downlink scheduling grant (Pm-dsg)</w:t>
      </w:r>
      <w:r w:rsidRPr="0022355A">
        <w:rPr>
          <w:rFonts w:eastAsia="SimSun" w:cs="v5.0.0"/>
          <w:lang w:eastAsia="zh-CN"/>
        </w:rPr>
        <w:t xml:space="preserve"> observed on PDCCH during DRX on </w:t>
      </w:r>
      <w:r w:rsidRPr="0022355A">
        <w:rPr>
          <w:rFonts w:eastAsia="SimSun" w:cs="v5.0.0"/>
        </w:rPr>
        <w:t xml:space="preserve">shall be below the specified value in Table </w:t>
      </w:r>
      <w:r w:rsidRPr="0022355A">
        <w:rPr>
          <w:rFonts w:eastAsia="SimSun"/>
          <w:lang w:eastAsia="zh-CN"/>
        </w:rPr>
        <w:t>7</w:t>
      </w:r>
      <w:r w:rsidRPr="0022355A">
        <w:rPr>
          <w:rFonts w:eastAsia="SimSun"/>
        </w:rPr>
        <w:t>.</w:t>
      </w:r>
      <w:r w:rsidRPr="0022355A">
        <w:rPr>
          <w:rFonts w:eastAsia="SimSun"/>
          <w:lang w:eastAsia="zh-CN"/>
        </w:rPr>
        <w:t>3</w:t>
      </w:r>
      <w:r w:rsidRPr="0022355A">
        <w:rPr>
          <w:rFonts w:eastAsia="SimSun"/>
        </w:rPr>
        <w:t>.</w:t>
      </w:r>
      <w:r w:rsidRPr="0022355A">
        <w:rPr>
          <w:rFonts w:eastAsia="SimSun"/>
          <w:lang w:eastAsia="zh-CN"/>
        </w:rPr>
        <w:t>2</w:t>
      </w:r>
      <w:r w:rsidRPr="0022355A">
        <w:rPr>
          <w:rFonts w:eastAsia="SimSun"/>
        </w:rPr>
        <w:t>.</w:t>
      </w:r>
      <w:r w:rsidRPr="0022355A">
        <w:rPr>
          <w:rFonts w:eastAsia="SimSun"/>
          <w:lang w:eastAsia="zh-CN"/>
        </w:rPr>
        <w:t>2.3</w:t>
      </w:r>
      <w:r w:rsidRPr="0022355A">
        <w:rPr>
          <w:rFonts w:eastAsia="SimSun"/>
        </w:rPr>
        <w:t>-</w:t>
      </w:r>
      <w:r w:rsidRPr="00C81831">
        <w:rPr>
          <w:rFonts w:eastAsia="SimSun"/>
          <w:lang w:eastAsia="zh-CN"/>
        </w:rPr>
        <w:t>2</w:t>
      </w:r>
      <w:r w:rsidRPr="0022355A">
        <w:rPr>
          <w:rFonts w:eastAsia="SimSun" w:cs="v5.0.0"/>
        </w:rPr>
        <w:t>. The downlink physical setup is in accordance with Annex C.</w:t>
      </w:r>
      <w:r w:rsidRPr="0022355A">
        <w:rPr>
          <w:rFonts w:eastAsia="SimSun" w:cs="v5.0.0"/>
          <w:lang w:eastAsia="zh-CN"/>
        </w:rPr>
        <w:t>5</w:t>
      </w:r>
      <w:r w:rsidRPr="0022355A">
        <w:rPr>
          <w:rFonts w:eastAsia="SimSun" w:cs="v5.0.0"/>
        </w:rPr>
        <w:t>.1.</w:t>
      </w:r>
    </w:p>
    <w:p w14:paraId="270DC4BC" w14:textId="77777777" w:rsidR="00D36EBA" w:rsidRPr="0022355A" w:rsidRDefault="00D36EBA" w:rsidP="00D36EBA">
      <w:pPr>
        <w:pStyle w:val="TH"/>
        <w:rPr>
          <w:lang w:eastAsia="zh-CN"/>
        </w:rPr>
      </w:pPr>
      <w:r w:rsidRPr="0022355A">
        <w:t xml:space="preserve">Table </w:t>
      </w:r>
      <w:r w:rsidRPr="0022355A">
        <w:rPr>
          <w:lang w:eastAsia="zh-CN"/>
        </w:rPr>
        <w:t>7</w:t>
      </w:r>
      <w:r w:rsidRPr="0022355A">
        <w:t>.</w:t>
      </w:r>
      <w:r w:rsidRPr="0022355A">
        <w:rPr>
          <w:lang w:eastAsia="zh-CN"/>
        </w:rPr>
        <w:t>3</w:t>
      </w:r>
      <w:r w:rsidRPr="0022355A">
        <w:t>.</w:t>
      </w:r>
      <w:r w:rsidRPr="0022355A">
        <w:rPr>
          <w:lang w:eastAsia="zh-CN"/>
        </w:rPr>
        <w:t>2</w:t>
      </w:r>
      <w:r w:rsidRPr="0022355A">
        <w:t>.</w:t>
      </w:r>
      <w:r w:rsidRPr="0022355A">
        <w:rPr>
          <w:lang w:eastAsia="zh-CN"/>
        </w:rPr>
        <w:t>2.3</w:t>
      </w:r>
      <w:r w:rsidRPr="0022355A">
        <w:t>-</w:t>
      </w:r>
      <w:r w:rsidRPr="0022355A">
        <w:rPr>
          <w:lang w:eastAsia="zh-CN"/>
        </w:rPr>
        <w:t>2</w:t>
      </w:r>
      <w:r w:rsidRPr="0022355A">
        <w:t>: Minimum performance</w:t>
      </w:r>
      <w:r w:rsidRPr="0022355A">
        <w:rPr>
          <w:lang w:eastAsia="zh-CN"/>
        </w:rPr>
        <w:t xml:space="preserve"> </w:t>
      </w:r>
      <w:r w:rsidRPr="0022355A">
        <w:t>requirement</w:t>
      </w:r>
      <w:r w:rsidRPr="0022355A">
        <w:rPr>
          <w:lang w:eastAsia="zh-CN"/>
        </w:rPr>
        <w:t>s with 120 kHz SCS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4"/>
        <w:gridCol w:w="1077"/>
        <w:gridCol w:w="1021"/>
        <w:gridCol w:w="1021"/>
        <w:gridCol w:w="1191"/>
        <w:gridCol w:w="1191"/>
        <w:gridCol w:w="1191"/>
        <w:gridCol w:w="1304"/>
        <w:gridCol w:w="680"/>
        <w:gridCol w:w="680"/>
      </w:tblGrid>
      <w:tr w:rsidR="00D36EBA" w:rsidRPr="0022355A" w14:paraId="0820C5F7" w14:textId="77777777" w:rsidTr="00D63311">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6411E1D" w14:textId="77777777" w:rsidR="00D36EBA" w:rsidRPr="0022355A" w:rsidRDefault="00D36EBA" w:rsidP="00575C91">
            <w:pPr>
              <w:pStyle w:val="TAH"/>
              <w:rPr>
                <w:rFonts w:eastAsia="SimSun"/>
                <w:lang w:eastAsia="zh-CN"/>
              </w:rPr>
            </w:pPr>
            <w:r w:rsidRPr="0022355A">
              <w:rPr>
                <w:rFonts w:eastAsia="SimSun"/>
              </w:rPr>
              <w:t xml:space="preserve">Test </w:t>
            </w:r>
            <w:r w:rsidRPr="0022355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B2D12C2" w14:textId="77777777" w:rsidR="00D36EBA" w:rsidRPr="0022355A" w:rsidRDefault="00D36EBA" w:rsidP="00575C91">
            <w:pPr>
              <w:pStyle w:val="TAH"/>
              <w:rPr>
                <w:rFonts w:eastAsia="SimSun"/>
                <w:lang w:eastAsia="zh-CN"/>
              </w:rPr>
            </w:pPr>
            <w:r w:rsidRPr="0022355A">
              <w:rPr>
                <w:rFonts w:eastAsia="SimSun"/>
              </w:rPr>
              <w:t>Bandwidth</w:t>
            </w:r>
            <w:r w:rsidRPr="0022355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B35563F" w14:textId="77777777" w:rsidR="00D36EBA" w:rsidRPr="0022355A" w:rsidRDefault="00D36EBA" w:rsidP="00575C91">
            <w:pPr>
              <w:pStyle w:val="TAH"/>
              <w:rPr>
                <w:rFonts w:eastAsia="SimSun"/>
                <w:lang w:eastAsia="zh-CN"/>
              </w:rPr>
            </w:pPr>
            <w:r w:rsidRPr="0022355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83A8A73" w14:textId="77777777" w:rsidR="00D36EBA" w:rsidRPr="0022355A" w:rsidRDefault="00D36EBA" w:rsidP="00575C91">
            <w:pPr>
              <w:pStyle w:val="TAH"/>
              <w:rPr>
                <w:rFonts w:eastAsia="SimSun"/>
                <w:lang w:eastAsia="zh-CN"/>
              </w:rPr>
            </w:pPr>
            <w:r w:rsidRPr="0022355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8DE3645" w14:textId="77777777" w:rsidR="00D36EBA" w:rsidRPr="0022355A" w:rsidRDefault="00D36EBA" w:rsidP="00575C91">
            <w:pPr>
              <w:pStyle w:val="TAH"/>
              <w:rPr>
                <w:rFonts w:eastAsia="SimSun"/>
                <w:lang w:eastAsia="zh-CN"/>
              </w:rPr>
            </w:pPr>
            <w:r w:rsidRPr="0022355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D4BC66" w14:textId="77777777" w:rsidR="00D36EBA" w:rsidRPr="0022355A" w:rsidRDefault="00D36EBA" w:rsidP="00575C91">
            <w:pPr>
              <w:pStyle w:val="TAH"/>
              <w:rPr>
                <w:rFonts w:eastAsia="SimSun"/>
              </w:rPr>
            </w:pPr>
            <w:r w:rsidRPr="0022355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5F4C6BE5" w14:textId="77777777" w:rsidR="00D36EBA" w:rsidRPr="0022355A" w:rsidRDefault="00D36EBA" w:rsidP="00575C91">
            <w:pPr>
              <w:pStyle w:val="TAH"/>
              <w:rPr>
                <w:rFonts w:eastAsia="SimSun"/>
              </w:rPr>
            </w:pPr>
            <w:r w:rsidRPr="0022355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1D41E0A" w14:textId="77777777" w:rsidR="00D36EBA" w:rsidRPr="0022355A" w:rsidRDefault="00D36EBA" w:rsidP="00575C91">
            <w:pPr>
              <w:pStyle w:val="TAH"/>
              <w:rPr>
                <w:rFonts w:eastAsia="SimSun"/>
              </w:rPr>
            </w:pPr>
            <w:r w:rsidRPr="0022355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1191240D" w14:textId="77777777" w:rsidR="00D36EBA" w:rsidRPr="0022355A" w:rsidRDefault="00D36EBA" w:rsidP="00575C91">
            <w:pPr>
              <w:pStyle w:val="TAH"/>
              <w:rPr>
                <w:rFonts w:eastAsia="SimSun"/>
              </w:rPr>
            </w:pPr>
            <w:r w:rsidRPr="0022355A">
              <w:rPr>
                <w:rFonts w:eastAsia="SimSun"/>
              </w:rPr>
              <w:t>Reference value</w:t>
            </w:r>
          </w:p>
        </w:tc>
      </w:tr>
      <w:tr w:rsidR="00D36EBA" w:rsidRPr="0022355A" w14:paraId="429AAD35" w14:textId="77777777" w:rsidTr="00D63311">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C5753E5" w14:textId="77777777" w:rsidR="00D36EBA" w:rsidRPr="0022355A" w:rsidRDefault="00D36EBA" w:rsidP="00575C91">
            <w:pPr>
              <w:pStyle w:val="TAH"/>
              <w:rPr>
                <w:rFonts w:eastAsia="SimSu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D3A56C0" w14:textId="77777777" w:rsidR="00D36EBA" w:rsidRPr="0022355A" w:rsidRDefault="00D36EBA" w:rsidP="00575C91">
            <w:pPr>
              <w:pStyle w:val="TAH"/>
              <w:rPr>
                <w:rFonts w:eastAsia="SimSu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21EE694" w14:textId="77777777" w:rsidR="00D36EBA" w:rsidRPr="0022355A" w:rsidRDefault="00D36EBA" w:rsidP="00575C91">
            <w:pPr>
              <w:pStyle w:val="TAH"/>
              <w:rPr>
                <w:rFonts w:eastAsia="SimSun"/>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680AC16" w14:textId="77777777" w:rsidR="00D36EBA" w:rsidRPr="0022355A" w:rsidRDefault="00D36EBA" w:rsidP="00575C91">
            <w:pPr>
              <w:pStyle w:val="TAH"/>
              <w:rPr>
                <w:rFonts w:eastAsia="SimSun"/>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1568642"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5F6969A4" w14:textId="77777777" w:rsidR="00D36EBA" w:rsidRPr="0022355A" w:rsidRDefault="00D36EBA" w:rsidP="00575C91">
            <w:pPr>
              <w:pStyle w:val="TAH"/>
              <w:rPr>
                <w:rFonts w:eastAsia="SimSu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A06A659" w14:textId="77777777" w:rsidR="00D36EBA" w:rsidRPr="0022355A" w:rsidRDefault="00D36EBA" w:rsidP="00575C91">
            <w:pPr>
              <w:pStyle w:val="TAH"/>
              <w:rPr>
                <w:rFonts w:eastAsia="SimSun"/>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1C288225" w14:textId="77777777" w:rsidR="00D36EBA" w:rsidRPr="0022355A" w:rsidRDefault="00D36EBA" w:rsidP="00575C91">
            <w:pPr>
              <w:pStyle w:val="TAH"/>
              <w:rPr>
                <w:rFonts w:eastAsia="SimSu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591588CD" w14:textId="77777777" w:rsidR="00D36EBA" w:rsidRPr="0022355A" w:rsidRDefault="00D36EBA" w:rsidP="00575C91">
            <w:pPr>
              <w:pStyle w:val="TAH"/>
              <w:rPr>
                <w:rFonts w:eastAsia="SimSun"/>
              </w:rPr>
            </w:pPr>
            <w:r w:rsidRPr="0022355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2A2E05A1" w14:textId="77777777" w:rsidR="00D36EBA" w:rsidRPr="0022355A" w:rsidRDefault="00D36EBA" w:rsidP="00575C91">
            <w:pPr>
              <w:pStyle w:val="TAH"/>
              <w:rPr>
                <w:rFonts w:eastAsia="SimSun"/>
              </w:rPr>
            </w:pPr>
            <w:r w:rsidRPr="0022355A">
              <w:rPr>
                <w:rFonts w:eastAsia="SimSun"/>
              </w:rPr>
              <w:t>SNR</w:t>
            </w:r>
            <w:r w:rsidRPr="0022355A">
              <w:rPr>
                <w:rFonts w:eastAsia="SimSun"/>
                <w:vertAlign w:val="subscript"/>
              </w:rPr>
              <w:t>BB</w:t>
            </w:r>
            <w:r w:rsidRPr="0022355A">
              <w:rPr>
                <w:rFonts w:eastAsia="SimSun"/>
              </w:rPr>
              <w:t xml:space="preserve"> (dB)</w:t>
            </w:r>
          </w:p>
        </w:tc>
      </w:tr>
      <w:tr w:rsidR="00D36EBA" w:rsidRPr="0022355A" w14:paraId="74B600F2" w14:textId="77777777" w:rsidTr="00D63311">
        <w:trPr>
          <w:trHeight w:val="109"/>
          <w:jc w:val="center"/>
        </w:trPr>
        <w:tc>
          <w:tcPr>
            <w:tcW w:w="794" w:type="dxa"/>
            <w:vMerge w:val="restart"/>
            <w:tcBorders>
              <w:top w:val="single" w:sz="4" w:space="0" w:color="auto"/>
              <w:left w:val="single" w:sz="4" w:space="0" w:color="auto"/>
              <w:right w:val="single" w:sz="4" w:space="0" w:color="auto"/>
            </w:tcBorders>
            <w:vAlign w:val="center"/>
            <w:hideMark/>
          </w:tcPr>
          <w:p w14:paraId="42F39B2D"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3-1</w:t>
            </w:r>
          </w:p>
        </w:tc>
        <w:tc>
          <w:tcPr>
            <w:tcW w:w="1077" w:type="dxa"/>
            <w:vMerge w:val="restart"/>
            <w:tcBorders>
              <w:top w:val="single" w:sz="4" w:space="0" w:color="auto"/>
              <w:left w:val="single" w:sz="4" w:space="0" w:color="auto"/>
              <w:right w:val="single" w:sz="4" w:space="0" w:color="auto"/>
            </w:tcBorders>
            <w:vAlign w:val="center"/>
            <w:hideMark/>
          </w:tcPr>
          <w:p w14:paraId="1694EDC9"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10</w:t>
            </w:r>
            <w:r w:rsidRPr="0022355A">
              <w:rPr>
                <w:rFonts w:ascii="Arial" w:eastAsia="SimSun" w:hAnsi="Arial"/>
                <w:sz w:val="18"/>
                <w:lang w:eastAsia="zh-CN"/>
              </w:rPr>
              <w:t>0</w:t>
            </w:r>
          </w:p>
        </w:tc>
        <w:tc>
          <w:tcPr>
            <w:tcW w:w="1021" w:type="dxa"/>
            <w:vMerge w:val="restart"/>
            <w:tcBorders>
              <w:top w:val="single" w:sz="4" w:space="0" w:color="auto"/>
              <w:left w:val="single" w:sz="4" w:space="0" w:color="auto"/>
              <w:right w:val="single" w:sz="4" w:space="0" w:color="auto"/>
            </w:tcBorders>
            <w:vAlign w:val="center"/>
            <w:hideMark/>
          </w:tcPr>
          <w:p w14:paraId="6A72E2BA"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60</w:t>
            </w:r>
          </w:p>
        </w:tc>
        <w:tc>
          <w:tcPr>
            <w:tcW w:w="1021" w:type="dxa"/>
            <w:vMerge w:val="restart"/>
            <w:tcBorders>
              <w:top w:val="single" w:sz="4" w:space="0" w:color="auto"/>
              <w:left w:val="single" w:sz="4" w:space="0" w:color="auto"/>
              <w:right w:val="single" w:sz="4" w:space="0" w:color="auto"/>
            </w:tcBorders>
            <w:vAlign w:val="center"/>
            <w:hideMark/>
          </w:tcPr>
          <w:p w14:paraId="5470E7F0"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7ED162"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E33655B"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 xml:space="preserve">R.PDCCH.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2</w:t>
            </w:r>
            <w:r w:rsidRPr="0022355A">
              <w:rPr>
                <w:rFonts w:ascii="Arial" w:eastAsia="Calibri" w:hAnsi="Arial" w:cs="Arial"/>
                <w:sz w:val="18"/>
                <w:szCs w:val="18"/>
              </w:rPr>
              <w:t xml:space="preserve"> TDD</w:t>
            </w:r>
          </w:p>
        </w:tc>
        <w:tc>
          <w:tcPr>
            <w:tcW w:w="1191" w:type="dxa"/>
            <w:vMerge w:val="restart"/>
            <w:tcBorders>
              <w:top w:val="single" w:sz="4" w:space="0" w:color="auto"/>
              <w:left w:val="single" w:sz="4" w:space="0" w:color="auto"/>
              <w:right w:val="single" w:sz="4" w:space="0" w:color="auto"/>
            </w:tcBorders>
            <w:vAlign w:val="center"/>
            <w:hideMark/>
          </w:tcPr>
          <w:p w14:paraId="54C43C35"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lang w:eastAsia="zh-CN"/>
              </w:rPr>
              <w:t>TDLA30-300</w:t>
            </w:r>
          </w:p>
        </w:tc>
        <w:tc>
          <w:tcPr>
            <w:tcW w:w="1304" w:type="dxa"/>
            <w:vMerge w:val="restart"/>
            <w:tcBorders>
              <w:top w:val="single" w:sz="4" w:space="0" w:color="auto"/>
              <w:left w:val="single" w:sz="4" w:space="0" w:color="auto"/>
              <w:right w:val="single" w:sz="4" w:space="0" w:color="auto"/>
            </w:tcBorders>
            <w:vAlign w:val="center"/>
            <w:hideMark/>
          </w:tcPr>
          <w:p w14:paraId="0746A987"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1x2 Low</w:t>
            </w:r>
          </w:p>
        </w:tc>
        <w:tc>
          <w:tcPr>
            <w:tcW w:w="680" w:type="dxa"/>
            <w:vMerge w:val="restart"/>
            <w:tcBorders>
              <w:top w:val="single" w:sz="4" w:space="0" w:color="auto"/>
              <w:left w:val="single" w:sz="4" w:space="0" w:color="auto"/>
              <w:right w:val="single" w:sz="4" w:space="0" w:color="auto"/>
            </w:tcBorders>
            <w:vAlign w:val="center"/>
            <w:hideMark/>
          </w:tcPr>
          <w:p w14:paraId="3CE26594" w14:textId="77777777" w:rsidR="00D36EBA" w:rsidRPr="0022355A" w:rsidRDefault="00D36EBA" w:rsidP="00D63311">
            <w:pPr>
              <w:keepNext/>
              <w:keepLines/>
              <w:spacing w:after="0"/>
              <w:jc w:val="center"/>
              <w:rPr>
                <w:rFonts w:ascii="Arial" w:eastAsia="SimSun" w:hAnsi="Arial"/>
                <w:sz w:val="18"/>
              </w:rPr>
            </w:pPr>
            <w:r w:rsidRPr="0022355A">
              <w:rPr>
                <w:rFonts w:ascii="Arial" w:eastAsia="SimSun" w:hAnsi="Arial"/>
                <w:sz w:val="18"/>
              </w:rPr>
              <w:t>1</w:t>
            </w:r>
          </w:p>
        </w:tc>
        <w:tc>
          <w:tcPr>
            <w:tcW w:w="680" w:type="dxa"/>
            <w:vMerge w:val="restart"/>
            <w:tcBorders>
              <w:top w:val="single" w:sz="4" w:space="0" w:color="auto"/>
              <w:left w:val="single" w:sz="4" w:space="0" w:color="auto"/>
              <w:right w:val="single" w:sz="4" w:space="0" w:color="auto"/>
            </w:tcBorders>
            <w:vAlign w:val="center"/>
            <w:hideMark/>
          </w:tcPr>
          <w:p w14:paraId="545FA7D2"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3.0</w:t>
            </w:r>
          </w:p>
        </w:tc>
      </w:tr>
      <w:tr w:rsidR="00D36EBA" w:rsidRPr="00C25669" w14:paraId="51526325" w14:textId="77777777" w:rsidTr="00D63311">
        <w:trPr>
          <w:trHeight w:val="109"/>
          <w:jc w:val="center"/>
        </w:trPr>
        <w:tc>
          <w:tcPr>
            <w:tcW w:w="794" w:type="dxa"/>
            <w:vMerge/>
            <w:tcBorders>
              <w:left w:val="single" w:sz="4" w:space="0" w:color="auto"/>
              <w:right w:val="single" w:sz="4" w:space="0" w:color="auto"/>
            </w:tcBorders>
            <w:vAlign w:val="center"/>
            <w:hideMark/>
          </w:tcPr>
          <w:p w14:paraId="054F4612" w14:textId="77777777" w:rsidR="00D36EBA" w:rsidRPr="0022355A" w:rsidRDefault="00D36EBA" w:rsidP="00D63311">
            <w:pPr>
              <w:keepNext/>
              <w:keepLines/>
              <w:spacing w:after="0"/>
              <w:jc w:val="center"/>
              <w:rPr>
                <w:rFonts w:ascii="Arial" w:eastAsia="SimSun" w:hAnsi="Arial"/>
                <w:sz w:val="18"/>
                <w:lang w:eastAsia="zh-CN"/>
              </w:rPr>
            </w:pPr>
          </w:p>
        </w:tc>
        <w:tc>
          <w:tcPr>
            <w:tcW w:w="1077" w:type="dxa"/>
            <w:vMerge/>
            <w:tcBorders>
              <w:left w:val="single" w:sz="4" w:space="0" w:color="auto"/>
              <w:right w:val="single" w:sz="4" w:space="0" w:color="auto"/>
            </w:tcBorders>
            <w:vAlign w:val="center"/>
            <w:hideMark/>
          </w:tcPr>
          <w:p w14:paraId="4D3FC148"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1E6CF75" w14:textId="77777777" w:rsidR="00D36EBA" w:rsidRPr="0022355A" w:rsidRDefault="00D36EBA" w:rsidP="00D63311">
            <w:pPr>
              <w:keepNext/>
              <w:keepLines/>
              <w:spacing w:after="0"/>
              <w:jc w:val="center"/>
              <w:rPr>
                <w:rFonts w:ascii="Arial" w:eastAsia="SimSun" w:hAnsi="Arial"/>
                <w:sz w:val="18"/>
                <w:lang w:eastAsia="zh-CN"/>
              </w:rPr>
            </w:pPr>
          </w:p>
        </w:tc>
        <w:tc>
          <w:tcPr>
            <w:tcW w:w="1021" w:type="dxa"/>
            <w:vMerge/>
            <w:tcBorders>
              <w:left w:val="single" w:sz="4" w:space="0" w:color="auto"/>
              <w:right w:val="single" w:sz="4" w:space="0" w:color="auto"/>
            </w:tcBorders>
            <w:vAlign w:val="center"/>
            <w:hideMark/>
          </w:tcPr>
          <w:p w14:paraId="2EB18F5A" w14:textId="77777777" w:rsidR="00D36EBA" w:rsidRPr="0022355A" w:rsidRDefault="00D36EBA" w:rsidP="00D63311">
            <w:pPr>
              <w:keepNext/>
              <w:keepLines/>
              <w:spacing w:after="0"/>
              <w:jc w:val="center"/>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6CD52CFC" w14:textId="77777777" w:rsidR="00D36EBA" w:rsidRPr="0022355A" w:rsidRDefault="00D36EBA" w:rsidP="00D63311">
            <w:pPr>
              <w:keepNext/>
              <w:keepLines/>
              <w:spacing w:after="0"/>
              <w:jc w:val="center"/>
              <w:rPr>
                <w:rFonts w:ascii="Arial" w:eastAsia="SimSun" w:hAnsi="Arial"/>
                <w:sz w:val="18"/>
                <w:lang w:eastAsia="zh-CN"/>
              </w:rPr>
            </w:pPr>
            <w:r w:rsidRPr="0022355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92BAFB7" w14:textId="77777777" w:rsidR="00D36EBA" w:rsidRPr="00C25669" w:rsidRDefault="00D36EBA" w:rsidP="00D63311">
            <w:pPr>
              <w:keepNext/>
              <w:keepLines/>
              <w:spacing w:after="0"/>
              <w:jc w:val="center"/>
              <w:rPr>
                <w:rFonts w:ascii="Arial" w:eastAsia="SimSun" w:hAnsi="Arial"/>
                <w:sz w:val="18"/>
                <w:lang w:eastAsia="zh-CN"/>
              </w:rPr>
            </w:pPr>
            <w:r w:rsidRPr="0022355A">
              <w:rPr>
                <w:rFonts w:ascii="Arial" w:eastAsia="Calibri" w:hAnsi="Arial" w:cs="Arial"/>
                <w:sz w:val="18"/>
                <w:szCs w:val="18"/>
              </w:rPr>
              <w:t>R.PDCCH.</w:t>
            </w:r>
            <w:r w:rsidRPr="0022355A">
              <w:rPr>
                <w:rFonts w:ascii="Arial" w:hAnsi="Arial" w:cs="Arial"/>
                <w:sz w:val="18"/>
                <w:szCs w:val="18"/>
                <w:lang w:eastAsia="zh-CN"/>
              </w:rPr>
              <w:t xml:space="preserve"> </w:t>
            </w:r>
            <w:r w:rsidRPr="0022355A">
              <w:rPr>
                <w:rFonts w:ascii="Arial" w:eastAsia="Calibri" w:hAnsi="Arial" w:cs="Arial"/>
                <w:sz w:val="18"/>
                <w:szCs w:val="18"/>
                <w:lang w:val="en-US"/>
              </w:rPr>
              <w:t>5</w:t>
            </w:r>
            <w:r w:rsidRPr="0022355A">
              <w:rPr>
                <w:rFonts w:ascii="Arial" w:eastAsia="Calibri" w:hAnsi="Arial" w:cs="Arial"/>
                <w:sz w:val="18"/>
                <w:szCs w:val="18"/>
                <w:lang w:val="ru-RU"/>
              </w:rPr>
              <w:t>-</w:t>
            </w:r>
            <w:r w:rsidRPr="0022355A">
              <w:rPr>
                <w:rFonts w:ascii="Arial" w:eastAsia="Calibri" w:hAnsi="Arial" w:cs="Arial"/>
                <w:sz w:val="18"/>
                <w:szCs w:val="18"/>
                <w:lang w:val="en-US"/>
              </w:rPr>
              <w:t>1.</w:t>
            </w:r>
            <w:r w:rsidRPr="0022355A">
              <w:rPr>
                <w:rFonts w:ascii="Arial" w:hAnsi="Arial" w:cs="Arial"/>
                <w:sz w:val="18"/>
                <w:szCs w:val="18"/>
                <w:lang w:val="en-US" w:eastAsia="zh-CN"/>
              </w:rPr>
              <w:t>4</w:t>
            </w:r>
            <w:r w:rsidRPr="0022355A">
              <w:rPr>
                <w:rFonts w:ascii="Arial" w:eastAsia="Calibri" w:hAnsi="Arial" w:cs="Arial"/>
                <w:sz w:val="18"/>
                <w:szCs w:val="18"/>
              </w:rPr>
              <w:t xml:space="preserve"> TDD</w:t>
            </w:r>
          </w:p>
        </w:tc>
        <w:tc>
          <w:tcPr>
            <w:tcW w:w="1191" w:type="dxa"/>
            <w:vMerge/>
            <w:tcBorders>
              <w:left w:val="single" w:sz="4" w:space="0" w:color="auto"/>
              <w:right w:val="single" w:sz="4" w:space="0" w:color="auto"/>
            </w:tcBorders>
            <w:vAlign w:val="center"/>
            <w:hideMark/>
          </w:tcPr>
          <w:p w14:paraId="2C00D62D" w14:textId="77777777" w:rsidR="00D36EBA" w:rsidRPr="00C25669" w:rsidRDefault="00D36EBA" w:rsidP="00D63311">
            <w:pPr>
              <w:keepNext/>
              <w:keepLines/>
              <w:spacing w:after="0"/>
              <w:jc w:val="center"/>
              <w:rPr>
                <w:rFonts w:ascii="Arial" w:eastAsia="SimSun" w:hAnsi="Arial"/>
                <w:sz w:val="18"/>
              </w:rPr>
            </w:pPr>
          </w:p>
        </w:tc>
        <w:tc>
          <w:tcPr>
            <w:tcW w:w="1304" w:type="dxa"/>
            <w:vMerge/>
            <w:tcBorders>
              <w:left w:val="single" w:sz="4" w:space="0" w:color="auto"/>
              <w:right w:val="single" w:sz="4" w:space="0" w:color="auto"/>
            </w:tcBorders>
            <w:vAlign w:val="center"/>
            <w:hideMark/>
          </w:tcPr>
          <w:p w14:paraId="372535E5"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bottom w:val="single" w:sz="4" w:space="0" w:color="auto"/>
              <w:right w:val="single" w:sz="4" w:space="0" w:color="auto"/>
            </w:tcBorders>
            <w:vAlign w:val="center"/>
            <w:hideMark/>
          </w:tcPr>
          <w:p w14:paraId="299158DA" w14:textId="77777777" w:rsidR="00D36EBA" w:rsidRPr="00C25669" w:rsidRDefault="00D36EBA" w:rsidP="00D63311">
            <w:pPr>
              <w:keepNext/>
              <w:keepLines/>
              <w:spacing w:after="0"/>
              <w:jc w:val="center"/>
              <w:rPr>
                <w:rFonts w:ascii="Arial" w:eastAsia="SimSun" w:hAnsi="Arial"/>
                <w:sz w:val="18"/>
                <w:lang w:eastAsia="zh-CN"/>
              </w:rPr>
            </w:pPr>
          </w:p>
        </w:tc>
        <w:tc>
          <w:tcPr>
            <w:tcW w:w="680" w:type="dxa"/>
            <w:vMerge/>
            <w:tcBorders>
              <w:left w:val="single" w:sz="4" w:space="0" w:color="auto"/>
              <w:right w:val="single" w:sz="4" w:space="0" w:color="auto"/>
            </w:tcBorders>
            <w:vAlign w:val="center"/>
            <w:hideMark/>
          </w:tcPr>
          <w:p w14:paraId="480A61AF" w14:textId="77777777" w:rsidR="00D36EBA" w:rsidRPr="00C25669" w:rsidRDefault="00D36EBA" w:rsidP="00D63311">
            <w:pPr>
              <w:keepNext/>
              <w:keepLines/>
              <w:spacing w:after="0"/>
              <w:jc w:val="center"/>
              <w:rPr>
                <w:rFonts w:ascii="Arial" w:eastAsia="SimSun" w:hAnsi="Arial"/>
                <w:sz w:val="18"/>
                <w:lang w:eastAsia="zh-CN"/>
              </w:rPr>
            </w:pPr>
          </w:p>
        </w:tc>
      </w:tr>
    </w:tbl>
    <w:p w14:paraId="60B263D9" w14:textId="77777777" w:rsidR="00D36EBA" w:rsidRPr="00C25669" w:rsidRDefault="00D36EBA" w:rsidP="00D36EBA">
      <w:pPr>
        <w:rPr>
          <w:rFonts w:eastAsia="SimSun"/>
          <w:lang w:eastAsia="zh-CN"/>
        </w:rPr>
      </w:pPr>
    </w:p>
    <w:p w14:paraId="4B1E90AF" w14:textId="77777777" w:rsidR="005B3300" w:rsidRPr="00C25669" w:rsidRDefault="005B3300" w:rsidP="005B3300">
      <w:pPr>
        <w:pStyle w:val="Heading2"/>
      </w:pPr>
      <w:bookmarkStart w:id="2760" w:name="_Toc67918233"/>
      <w:bookmarkStart w:id="2761" w:name="_Toc76298277"/>
      <w:bookmarkStart w:id="2762" w:name="_Toc76572289"/>
      <w:bookmarkStart w:id="2763" w:name="_Toc76652156"/>
      <w:bookmarkStart w:id="2764" w:name="_Toc76652994"/>
      <w:bookmarkStart w:id="2765" w:name="_Toc83742267"/>
      <w:bookmarkStart w:id="2766" w:name="_Toc91440757"/>
      <w:bookmarkStart w:id="2767" w:name="_Toc98849547"/>
      <w:bookmarkStart w:id="2768" w:name="_Toc106543401"/>
      <w:bookmarkStart w:id="2769" w:name="_Toc106737499"/>
      <w:bookmarkStart w:id="2770" w:name="_Toc107233266"/>
      <w:bookmarkStart w:id="2771" w:name="_Toc107234881"/>
      <w:bookmarkStart w:id="2772" w:name="_Toc107419851"/>
      <w:bookmarkStart w:id="2773" w:name="_Toc107477147"/>
      <w:bookmarkStart w:id="2774" w:name="_Toc114566004"/>
      <w:bookmarkStart w:id="2775" w:name="_Toc123936316"/>
      <w:bookmarkStart w:id="2776" w:name="_Toc124377331"/>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EA17432"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42F38E36"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77D7AEEE" w14:textId="77777777"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285EDFB1" w14:textId="77777777" w:rsidR="005B3300" w:rsidRPr="00C25669" w:rsidRDefault="005B3300" w:rsidP="005B3300">
      <w:pPr>
        <w:pStyle w:val="Heading3"/>
        <w:rPr>
          <w:lang w:eastAsia="zh-CN"/>
        </w:rPr>
      </w:pPr>
      <w:bookmarkStart w:id="2777" w:name="_Toc21338283"/>
      <w:bookmarkStart w:id="2778" w:name="_Toc29808391"/>
      <w:bookmarkStart w:id="2779" w:name="_Toc37068310"/>
      <w:bookmarkStart w:id="2780" w:name="_Toc37083855"/>
      <w:bookmarkStart w:id="2781" w:name="_Toc37084197"/>
      <w:bookmarkStart w:id="2782" w:name="_Toc40209559"/>
      <w:bookmarkStart w:id="2783" w:name="_Toc40209901"/>
      <w:bookmarkStart w:id="2784" w:name="_Toc45892860"/>
      <w:bookmarkStart w:id="2785" w:name="_Toc53176725"/>
      <w:bookmarkStart w:id="2786" w:name="_Toc61121047"/>
      <w:bookmarkStart w:id="2787" w:name="_Toc67918234"/>
      <w:bookmarkStart w:id="2788" w:name="_Toc76298278"/>
      <w:bookmarkStart w:id="2789" w:name="_Toc76572290"/>
      <w:bookmarkStart w:id="2790" w:name="_Toc76652157"/>
      <w:bookmarkStart w:id="2791" w:name="_Toc76652995"/>
      <w:bookmarkStart w:id="2792" w:name="_Toc83742268"/>
      <w:bookmarkStart w:id="2793" w:name="_Toc91440758"/>
      <w:bookmarkStart w:id="2794" w:name="_Toc98849548"/>
      <w:bookmarkStart w:id="2795" w:name="_Toc106543402"/>
      <w:bookmarkStart w:id="2796" w:name="_Toc106737500"/>
      <w:bookmarkStart w:id="2797" w:name="_Toc107233267"/>
      <w:bookmarkStart w:id="2798" w:name="_Toc107234882"/>
      <w:bookmarkStart w:id="2799" w:name="_Toc107419852"/>
      <w:bookmarkStart w:id="2800" w:name="_Toc107477148"/>
      <w:bookmarkStart w:id="2801" w:name="_Toc114566005"/>
      <w:bookmarkStart w:id="2802" w:name="_Toc123936317"/>
      <w:bookmarkStart w:id="2803" w:name="_Toc124377332"/>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AB84D42" w14:textId="77777777" w:rsidR="005B3300" w:rsidRPr="00C25669" w:rsidRDefault="005B3300" w:rsidP="005B3300">
      <w:pPr>
        <w:rPr>
          <w:rFonts w:eastAsia="SimSun"/>
          <w:lang w:eastAsia="zh-CN"/>
        </w:rPr>
      </w:pPr>
      <w:r w:rsidRPr="00C25669">
        <w:rPr>
          <w:rFonts w:eastAsia="SimSun" w:hint="eastAsia"/>
          <w:lang w:eastAsia="zh-CN"/>
        </w:rPr>
        <w:t>(Void)</w:t>
      </w:r>
    </w:p>
    <w:p w14:paraId="6B78D383" w14:textId="77777777" w:rsidR="005B3300" w:rsidRPr="00C25669" w:rsidRDefault="005B3300" w:rsidP="005B3300">
      <w:pPr>
        <w:pStyle w:val="Heading3"/>
        <w:rPr>
          <w:lang w:eastAsia="zh-CN"/>
        </w:rPr>
      </w:pPr>
      <w:bookmarkStart w:id="2804" w:name="_Toc21338284"/>
      <w:bookmarkStart w:id="2805" w:name="_Toc29808392"/>
      <w:bookmarkStart w:id="2806" w:name="_Toc37068311"/>
      <w:bookmarkStart w:id="2807" w:name="_Toc37083856"/>
      <w:bookmarkStart w:id="2808" w:name="_Toc37084198"/>
      <w:bookmarkStart w:id="2809" w:name="_Toc40209560"/>
      <w:bookmarkStart w:id="2810" w:name="_Toc40209902"/>
      <w:bookmarkStart w:id="2811" w:name="_Toc45892861"/>
      <w:bookmarkStart w:id="2812" w:name="_Toc53176726"/>
      <w:bookmarkStart w:id="2813" w:name="_Toc61121048"/>
      <w:bookmarkStart w:id="2814" w:name="_Toc67918235"/>
      <w:bookmarkStart w:id="2815" w:name="_Toc76298279"/>
      <w:bookmarkStart w:id="2816" w:name="_Toc76572291"/>
      <w:bookmarkStart w:id="2817" w:name="_Toc76652158"/>
      <w:bookmarkStart w:id="2818" w:name="_Toc76652996"/>
      <w:bookmarkStart w:id="2819" w:name="_Toc83742269"/>
      <w:bookmarkStart w:id="2820" w:name="_Toc91440759"/>
      <w:bookmarkStart w:id="2821" w:name="_Toc98849549"/>
      <w:bookmarkStart w:id="2822" w:name="_Toc106543403"/>
      <w:bookmarkStart w:id="2823" w:name="_Toc106737501"/>
      <w:bookmarkStart w:id="2824" w:name="_Toc107233268"/>
      <w:bookmarkStart w:id="2825" w:name="_Toc107234883"/>
      <w:bookmarkStart w:id="2826" w:name="_Toc107419853"/>
      <w:bookmarkStart w:id="2827" w:name="_Toc107477149"/>
      <w:bookmarkStart w:id="2828" w:name="_Toc114566006"/>
      <w:bookmarkStart w:id="2829" w:name="_Toc123936318"/>
      <w:bookmarkStart w:id="2830" w:name="_Toc12437733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15573012" w14:textId="77777777" w:rsidR="005B3300" w:rsidRPr="00C25669" w:rsidRDefault="005B3300" w:rsidP="005B3300">
      <w:pPr>
        <w:pStyle w:val="Heading4"/>
        <w:rPr>
          <w:lang w:eastAsia="zh-CN"/>
        </w:rPr>
      </w:pPr>
      <w:bookmarkStart w:id="2831" w:name="_Toc21338285"/>
      <w:bookmarkStart w:id="2832" w:name="_Toc29808393"/>
      <w:bookmarkStart w:id="2833" w:name="_Toc37068312"/>
      <w:bookmarkStart w:id="2834" w:name="_Toc37083857"/>
      <w:bookmarkStart w:id="2835" w:name="_Toc37084199"/>
      <w:bookmarkStart w:id="2836" w:name="_Toc40209561"/>
      <w:bookmarkStart w:id="2837" w:name="_Toc40209903"/>
      <w:bookmarkStart w:id="2838" w:name="_Toc45892862"/>
      <w:bookmarkStart w:id="2839" w:name="_Toc53176727"/>
      <w:bookmarkStart w:id="2840" w:name="_Toc61121049"/>
      <w:bookmarkStart w:id="2841" w:name="_Toc67918236"/>
      <w:bookmarkStart w:id="2842" w:name="_Toc76298280"/>
      <w:bookmarkStart w:id="2843" w:name="_Toc76572292"/>
      <w:bookmarkStart w:id="2844" w:name="_Toc76652159"/>
      <w:bookmarkStart w:id="2845" w:name="_Toc76652997"/>
      <w:bookmarkStart w:id="2846" w:name="_Toc83742270"/>
      <w:bookmarkStart w:id="2847" w:name="_Toc91440760"/>
      <w:bookmarkStart w:id="2848" w:name="_Toc98849550"/>
      <w:bookmarkStart w:id="2849" w:name="_Toc106543404"/>
      <w:bookmarkStart w:id="2850" w:name="_Toc106737502"/>
      <w:bookmarkStart w:id="2851" w:name="_Toc107233269"/>
      <w:bookmarkStart w:id="2852" w:name="_Toc107234884"/>
      <w:bookmarkStart w:id="2853" w:name="_Toc107419854"/>
      <w:bookmarkStart w:id="2854" w:name="_Toc107477150"/>
      <w:bookmarkStart w:id="2855" w:name="_Toc114566007"/>
      <w:bookmarkStart w:id="2856" w:name="_Toc123936319"/>
      <w:bookmarkStart w:id="2857" w:name="_Toc124377334"/>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DBD02C" w14:textId="77777777" w:rsidR="005B3300" w:rsidRPr="00C25669" w:rsidRDefault="005B3300" w:rsidP="005B3300">
      <w:pPr>
        <w:rPr>
          <w:rFonts w:eastAsia="SimSun"/>
          <w:lang w:eastAsia="zh-CN"/>
        </w:rPr>
      </w:pPr>
      <w:r w:rsidRPr="00C25669">
        <w:rPr>
          <w:rFonts w:eastAsia="SimSun" w:hint="eastAsia"/>
          <w:lang w:eastAsia="zh-CN"/>
        </w:rPr>
        <w:t>(Void)</w:t>
      </w:r>
    </w:p>
    <w:p w14:paraId="27CDF337" w14:textId="77777777" w:rsidR="005B3300" w:rsidRPr="00C25669" w:rsidRDefault="005B3300" w:rsidP="005B3300">
      <w:pPr>
        <w:pStyle w:val="Heading4"/>
        <w:rPr>
          <w:lang w:eastAsia="zh-CN"/>
        </w:rPr>
      </w:pPr>
      <w:bookmarkStart w:id="2858" w:name="_Toc21338286"/>
      <w:bookmarkStart w:id="2859" w:name="_Toc29808394"/>
      <w:bookmarkStart w:id="2860" w:name="_Toc37068313"/>
      <w:bookmarkStart w:id="2861" w:name="_Toc37083858"/>
      <w:bookmarkStart w:id="2862" w:name="_Toc37084200"/>
      <w:bookmarkStart w:id="2863" w:name="_Toc40209562"/>
      <w:bookmarkStart w:id="2864" w:name="_Toc40209904"/>
      <w:bookmarkStart w:id="2865" w:name="_Toc45892863"/>
      <w:bookmarkStart w:id="2866" w:name="_Toc53176728"/>
      <w:bookmarkStart w:id="2867" w:name="_Toc61121050"/>
      <w:bookmarkStart w:id="2868" w:name="_Toc67918237"/>
      <w:bookmarkStart w:id="2869" w:name="_Toc76298281"/>
      <w:bookmarkStart w:id="2870" w:name="_Toc76572293"/>
      <w:bookmarkStart w:id="2871" w:name="_Toc76652160"/>
      <w:bookmarkStart w:id="2872" w:name="_Toc76652998"/>
      <w:bookmarkStart w:id="2873" w:name="_Toc83742271"/>
      <w:bookmarkStart w:id="2874" w:name="_Toc91440761"/>
      <w:bookmarkStart w:id="2875" w:name="_Toc98849551"/>
      <w:bookmarkStart w:id="2876" w:name="_Toc106543405"/>
      <w:bookmarkStart w:id="2877" w:name="_Toc106737503"/>
      <w:bookmarkStart w:id="2878" w:name="_Toc107233270"/>
      <w:bookmarkStart w:id="2879" w:name="_Toc107234885"/>
      <w:bookmarkStart w:id="2880" w:name="_Toc107419855"/>
      <w:bookmarkStart w:id="2881" w:name="_Toc107477151"/>
      <w:bookmarkStart w:id="2882" w:name="_Toc114566008"/>
      <w:bookmarkStart w:id="2883" w:name="_Toc123936320"/>
      <w:bookmarkStart w:id="2884" w:name="_Toc124377335"/>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2F8468B" w14:textId="77777777"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3718"/>
      </w:tblGrid>
      <w:tr w:rsidR="005B3300" w:rsidRPr="00C25669" w14:paraId="2AEFA297" w14:textId="77777777" w:rsidTr="000811C5">
        <w:trPr>
          <w:jc w:val="center"/>
        </w:trPr>
        <w:tc>
          <w:tcPr>
            <w:tcW w:w="0" w:type="auto"/>
          </w:tcPr>
          <w:p w14:paraId="29B719D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14:paraId="7068052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14:paraId="619BA4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14:paraId="0BAEC000" w14:textId="77777777" w:rsidTr="000811C5">
        <w:trPr>
          <w:jc w:val="center"/>
        </w:trPr>
        <w:tc>
          <w:tcPr>
            <w:tcW w:w="0" w:type="auto"/>
          </w:tcPr>
          <w:p w14:paraId="463D47BB" w14:textId="77777777"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14:paraId="37F5B8B6" w14:textId="77777777" w:rsidR="005B3300" w:rsidRPr="00C25669" w:rsidRDefault="005B3300" w:rsidP="000811C5">
            <w:pPr>
              <w:keepNext/>
              <w:keepLines/>
              <w:spacing w:after="0"/>
              <w:jc w:val="center"/>
              <w:rPr>
                <w:rFonts w:ascii="Arial" w:hAnsi="Arial"/>
                <w:sz w:val="18"/>
              </w:rPr>
            </w:pPr>
          </w:p>
        </w:tc>
        <w:tc>
          <w:tcPr>
            <w:tcW w:w="0" w:type="auto"/>
          </w:tcPr>
          <w:p w14:paraId="68BBE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2B833250" w14:textId="77777777" w:rsidTr="000811C5">
        <w:trPr>
          <w:jc w:val="center"/>
        </w:trPr>
        <w:tc>
          <w:tcPr>
            <w:tcW w:w="0" w:type="auto"/>
          </w:tcPr>
          <w:p w14:paraId="4A08872E" w14:textId="77777777"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14:paraId="4436DEFB" w14:textId="77777777" w:rsidR="005B3300" w:rsidRPr="00C25669" w:rsidRDefault="005B3300" w:rsidP="000811C5">
            <w:pPr>
              <w:keepNext/>
              <w:keepLines/>
              <w:spacing w:after="0"/>
              <w:jc w:val="center"/>
              <w:rPr>
                <w:rFonts w:ascii="Arial" w:hAnsi="Arial"/>
                <w:sz w:val="18"/>
              </w:rPr>
            </w:pPr>
          </w:p>
        </w:tc>
        <w:tc>
          <w:tcPr>
            <w:tcW w:w="0" w:type="auto"/>
          </w:tcPr>
          <w:p w14:paraId="081512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14:paraId="6C5EF330" w14:textId="77777777" w:rsidTr="000811C5">
        <w:trPr>
          <w:jc w:val="center"/>
        </w:trPr>
        <w:tc>
          <w:tcPr>
            <w:tcW w:w="0" w:type="auto"/>
          </w:tcPr>
          <w:p w14:paraId="632DED58" w14:textId="77777777"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14:paraId="73F73157" w14:textId="77777777" w:rsidR="005B3300" w:rsidRPr="00C25669" w:rsidRDefault="005B3300" w:rsidP="000811C5">
            <w:pPr>
              <w:keepNext/>
              <w:keepLines/>
              <w:spacing w:after="0"/>
              <w:jc w:val="center"/>
              <w:rPr>
                <w:rFonts w:ascii="Arial" w:hAnsi="Arial"/>
                <w:sz w:val="18"/>
              </w:rPr>
            </w:pPr>
          </w:p>
        </w:tc>
        <w:tc>
          <w:tcPr>
            <w:tcW w:w="0" w:type="auto"/>
          </w:tcPr>
          <w:p w14:paraId="6D2CD7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0C14F6AC" w14:textId="77777777" w:rsidTr="000811C5">
        <w:trPr>
          <w:jc w:val="center"/>
        </w:trPr>
        <w:tc>
          <w:tcPr>
            <w:tcW w:w="0" w:type="auto"/>
          </w:tcPr>
          <w:p w14:paraId="11A4690F"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14:paraId="6B5F1839" w14:textId="77777777" w:rsidR="005B3300" w:rsidRPr="00C25669" w:rsidRDefault="005B3300" w:rsidP="000811C5">
            <w:pPr>
              <w:keepNext/>
              <w:keepLines/>
              <w:spacing w:after="0"/>
              <w:jc w:val="center"/>
              <w:rPr>
                <w:rFonts w:ascii="Arial" w:hAnsi="Arial"/>
                <w:sz w:val="18"/>
              </w:rPr>
            </w:pPr>
          </w:p>
        </w:tc>
        <w:tc>
          <w:tcPr>
            <w:tcW w:w="0" w:type="auto"/>
          </w:tcPr>
          <w:p w14:paraId="3A31304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1C6C61" w14:paraId="2F429DBF" w14:textId="77777777" w:rsidTr="000811C5">
        <w:trPr>
          <w:jc w:val="center"/>
        </w:trPr>
        <w:tc>
          <w:tcPr>
            <w:tcW w:w="0" w:type="auto"/>
          </w:tcPr>
          <w:p w14:paraId="1B47DBC9" w14:textId="77777777" w:rsidR="005B3300" w:rsidRPr="001C6C61" w:rsidRDefault="005B3300" w:rsidP="000811C5">
            <w:pPr>
              <w:keepNext/>
              <w:keepLines/>
              <w:spacing w:after="0"/>
              <w:rPr>
                <w:rFonts w:ascii="Arial" w:hAnsi="Arial"/>
                <w:sz w:val="18"/>
              </w:rPr>
            </w:pPr>
            <w:r w:rsidRPr="001C6C61">
              <w:rPr>
                <w:rFonts w:ascii="Arial" w:hAnsi="Arial"/>
                <w:sz w:val="18"/>
              </w:rPr>
              <w:t>SS/PBCH block periodicity</w:t>
            </w:r>
          </w:p>
        </w:tc>
        <w:tc>
          <w:tcPr>
            <w:tcW w:w="0" w:type="auto"/>
          </w:tcPr>
          <w:p w14:paraId="2EC76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ms</w:t>
            </w:r>
          </w:p>
        </w:tc>
        <w:tc>
          <w:tcPr>
            <w:tcW w:w="0" w:type="auto"/>
          </w:tcPr>
          <w:p w14:paraId="323ED372" w14:textId="77777777" w:rsidR="005B3300" w:rsidRPr="001C6C61" w:rsidRDefault="005B3300" w:rsidP="000811C5">
            <w:pPr>
              <w:keepNext/>
              <w:keepLines/>
              <w:spacing w:after="0"/>
              <w:jc w:val="center"/>
              <w:rPr>
                <w:rFonts w:ascii="Arial" w:hAnsi="Arial"/>
                <w:sz w:val="18"/>
              </w:rPr>
            </w:pPr>
            <w:r w:rsidRPr="001C6C61">
              <w:rPr>
                <w:rFonts w:ascii="Arial" w:hAnsi="Arial"/>
                <w:sz w:val="18"/>
              </w:rPr>
              <w:t>20</w:t>
            </w:r>
          </w:p>
        </w:tc>
      </w:tr>
      <w:tr w:rsidR="005B3300" w:rsidRPr="001C6C61" w14:paraId="179941AB" w14:textId="77777777" w:rsidTr="000811C5">
        <w:trPr>
          <w:jc w:val="center"/>
        </w:trPr>
        <w:tc>
          <w:tcPr>
            <w:tcW w:w="0" w:type="auto"/>
          </w:tcPr>
          <w:p w14:paraId="29AA805B" w14:textId="00C2BA09" w:rsidR="005B3300" w:rsidRPr="001C6C61" w:rsidRDefault="005B3300" w:rsidP="000811C5">
            <w:pPr>
              <w:keepNext/>
              <w:keepLines/>
              <w:spacing w:after="0"/>
              <w:rPr>
                <w:rFonts w:ascii="Arial" w:hAnsi="Arial"/>
                <w:sz w:val="18"/>
              </w:rPr>
            </w:pPr>
            <w:r w:rsidRPr="001C6C61">
              <w:rPr>
                <w:rFonts w:ascii="Arial" w:hAnsi="Arial"/>
                <w:sz w:val="18"/>
              </w:rPr>
              <w:t>TDD UL-DL pattern</w:t>
            </w:r>
            <w:r w:rsidR="00266C20" w:rsidRPr="001C6C61">
              <w:rPr>
                <w:rFonts w:ascii="Arial" w:hAnsi="Arial"/>
                <w:sz w:val="18"/>
              </w:rPr>
              <w:t xml:space="preserve"> </w:t>
            </w:r>
            <w:r w:rsidR="00266C20" w:rsidRPr="001C6C61">
              <w:rPr>
                <w:rFonts w:ascii="Arial" w:hAnsi="Arial"/>
                <w:sz w:val="18"/>
                <w:vertAlign w:val="superscript"/>
              </w:rPr>
              <w:t>Note2</w:t>
            </w:r>
          </w:p>
        </w:tc>
        <w:tc>
          <w:tcPr>
            <w:tcW w:w="0" w:type="auto"/>
          </w:tcPr>
          <w:p w14:paraId="0D0ADFFB" w14:textId="77777777" w:rsidR="005B3300" w:rsidRPr="001C6C61" w:rsidRDefault="005B3300" w:rsidP="000811C5">
            <w:pPr>
              <w:keepNext/>
              <w:keepLines/>
              <w:spacing w:after="0"/>
              <w:jc w:val="center"/>
              <w:rPr>
                <w:rFonts w:ascii="Arial" w:hAnsi="Arial"/>
                <w:sz w:val="18"/>
              </w:rPr>
            </w:pPr>
          </w:p>
        </w:tc>
        <w:tc>
          <w:tcPr>
            <w:tcW w:w="0" w:type="auto"/>
          </w:tcPr>
          <w:p w14:paraId="4A92998C" w14:textId="77777777" w:rsidR="00500392" w:rsidRPr="001C6C61" w:rsidRDefault="00500392" w:rsidP="00500392">
            <w:pPr>
              <w:keepNext/>
              <w:keepLines/>
              <w:spacing w:after="0"/>
              <w:jc w:val="center"/>
              <w:rPr>
                <w:rFonts w:ascii="Arial" w:hAnsi="Arial"/>
                <w:sz w:val="18"/>
              </w:rPr>
            </w:pPr>
            <w:r w:rsidRPr="001C6C61">
              <w:rPr>
                <w:rFonts w:ascii="Arial" w:hAnsi="Arial"/>
                <w:sz w:val="18"/>
              </w:rPr>
              <w:t>FR2.120-1 for Tests 1,2,3 in Table 7.4.2.2-2</w:t>
            </w:r>
            <w:r w:rsidRPr="001C6C61">
              <w:rPr>
                <w:rFonts w:ascii="Arial" w:hAnsi="Arial"/>
                <w:sz w:val="18"/>
              </w:rPr>
              <w:br/>
              <w:t xml:space="preserve"> and Tests 1, 2 in Table 7.4.2.2.3 </w:t>
            </w:r>
            <w:r w:rsidRPr="001C6C61">
              <w:rPr>
                <w:rFonts w:ascii="Arial" w:hAnsi="Arial"/>
                <w:sz w:val="18"/>
              </w:rPr>
              <w:br/>
            </w:r>
          </w:p>
          <w:p w14:paraId="753F4725" w14:textId="2BB58827" w:rsidR="005B3300" w:rsidRPr="001C6C61" w:rsidRDefault="00500392" w:rsidP="00500392">
            <w:pPr>
              <w:keepNext/>
              <w:keepLines/>
              <w:spacing w:after="0"/>
              <w:jc w:val="center"/>
              <w:rPr>
                <w:rFonts w:ascii="Arial" w:hAnsi="Arial"/>
                <w:sz w:val="18"/>
              </w:rPr>
            </w:pPr>
            <w:r w:rsidRPr="001C6C61">
              <w:rPr>
                <w:rFonts w:ascii="Arial" w:hAnsi="Arial"/>
                <w:sz w:val="18"/>
              </w:rPr>
              <w:t>FR2.480-1 for Test 4 in Table 7.4.2.2-2</w:t>
            </w:r>
            <w:r w:rsidRPr="001C6C61">
              <w:rPr>
                <w:rFonts w:ascii="Arial" w:hAnsi="Arial"/>
                <w:sz w:val="18"/>
              </w:rPr>
              <w:br/>
            </w:r>
          </w:p>
        </w:tc>
      </w:tr>
      <w:tr w:rsidR="005B3300" w:rsidRPr="001C6C61" w14:paraId="10AA8618" w14:textId="77777777" w:rsidTr="000811C5">
        <w:trPr>
          <w:jc w:val="center"/>
        </w:trPr>
        <w:tc>
          <w:tcPr>
            <w:tcW w:w="0" w:type="auto"/>
            <w:gridSpan w:val="3"/>
          </w:tcPr>
          <w:p w14:paraId="6D78EDE6"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1</w:t>
            </w:r>
            <w:r w:rsidRPr="001C6C61">
              <w:rPr>
                <w:rFonts w:ascii="Arial" w:eastAsia="SimSun" w:hAnsi="Arial" w:hint="eastAsia"/>
                <w:sz w:val="18"/>
                <w:lang w:eastAsia="zh-CN"/>
              </w:rPr>
              <w:t>:</w:t>
            </w:r>
            <w:r w:rsidRPr="001C6C61">
              <w:rPr>
                <w:rFonts w:ascii="Arial" w:hAnsi="Arial"/>
                <w:sz w:val="18"/>
              </w:rPr>
              <w:tab/>
              <w:t xml:space="preserve">as specified in clause 4.1 of </w:t>
            </w:r>
            <w:r w:rsidRPr="001C6C61">
              <w:rPr>
                <w:rFonts w:ascii="Arial" w:eastAsia="SimSun" w:hAnsi="Arial" w:hint="eastAsia"/>
                <w:sz w:val="18"/>
                <w:lang w:eastAsia="zh-CN"/>
              </w:rPr>
              <w:t>TS 38.213 [11]</w:t>
            </w:r>
          </w:p>
          <w:p w14:paraId="534B73E9" w14:textId="77777777" w:rsidR="005B3300" w:rsidRPr="001C6C61" w:rsidRDefault="005B3300" w:rsidP="000811C5">
            <w:pPr>
              <w:keepNext/>
              <w:keepLines/>
              <w:spacing w:after="0"/>
              <w:ind w:left="851" w:hanging="851"/>
              <w:rPr>
                <w:rFonts w:ascii="Arial" w:hAnsi="Arial"/>
                <w:sz w:val="18"/>
              </w:rPr>
            </w:pPr>
            <w:r w:rsidRPr="001C6C61">
              <w:rPr>
                <w:rFonts w:ascii="Arial" w:hAnsi="Arial"/>
                <w:sz w:val="18"/>
              </w:rPr>
              <w:t>Note 2</w:t>
            </w:r>
            <w:r w:rsidRPr="001C6C61">
              <w:rPr>
                <w:rFonts w:ascii="Arial" w:eastAsia="SimSun" w:hAnsi="Arial" w:hint="eastAsia"/>
                <w:sz w:val="18"/>
                <w:lang w:eastAsia="zh-CN"/>
              </w:rPr>
              <w:t>:</w:t>
            </w:r>
            <w:r w:rsidRPr="001C6C61">
              <w:rPr>
                <w:rFonts w:ascii="Arial" w:hAnsi="Arial"/>
                <w:sz w:val="18"/>
              </w:rPr>
              <w:tab/>
              <w:t xml:space="preserve">as specified in clause 11.1 of </w:t>
            </w:r>
            <w:r w:rsidRPr="001C6C61">
              <w:rPr>
                <w:rFonts w:ascii="Arial" w:eastAsia="SimSun" w:hAnsi="Arial" w:hint="eastAsia"/>
                <w:sz w:val="18"/>
                <w:lang w:eastAsia="zh-CN"/>
              </w:rPr>
              <w:t>TS 38.213 [11]</w:t>
            </w:r>
          </w:p>
        </w:tc>
      </w:tr>
    </w:tbl>
    <w:p w14:paraId="78E6EF07" w14:textId="77777777" w:rsidR="005B3300" w:rsidRPr="001C6C61" w:rsidRDefault="005B3300" w:rsidP="005B3300">
      <w:pPr>
        <w:rPr>
          <w:rFonts w:eastAsia="SimSun"/>
          <w:lang w:eastAsia="zh-CN"/>
        </w:rPr>
      </w:pPr>
    </w:p>
    <w:p w14:paraId="4E6CD51B" w14:textId="77777777" w:rsidR="005B3300" w:rsidRPr="001C6C61" w:rsidRDefault="005B3300" w:rsidP="005B3300">
      <w:pPr>
        <w:rPr>
          <w:rFonts w:eastAsia="SimSun"/>
        </w:rPr>
      </w:pPr>
      <w:r w:rsidRPr="001C6C61">
        <w:rPr>
          <w:rFonts w:eastAsia="SimSun"/>
        </w:rPr>
        <w:t>For the parameters specified in Table 7.4.2.2-1 the average probability of a miss-detected PBCH (Pm-bch) shall be below the specified values in Table 7.4.2.2-2 in case SS/PBCH block index is not known</w:t>
      </w:r>
      <w:r w:rsidRPr="001C6C61">
        <w:rPr>
          <w:rFonts w:eastAsia="SimSun" w:hint="eastAsia"/>
          <w:lang w:eastAsia="zh-CN"/>
        </w:rPr>
        <w:t xml:space="preserve"> </w:t>
      </w:r>
      <w:r w:rsidRPr="001C6C61">
        <w:rPr>
          <w:rFonts w:hint="eastAsia"/>
        </w:rPr>
        <w:t xml:space="preserve">and below the specified values </w:t>
      </w:r>
      <w:r w:rsidRPr="001C6C61">
        <w:lastRenderedPageBreak/>
        <w:t>in Table.</w:t>
      </w:r>
      <w:r w:rsidRPr="001C6C61">
        <w:rPr>
          <w:rFonts w:hint="eastAsia"/>
        </w:rPr>
        <w:t>7</w:t>
      </w:r>
      <w:r w:rsidRPr="001C6C61">
        <w:t>.4.2.</w:t>
      </w:r>
      <w:r w:rsidRPr="001C6C61">
        <w:rPr>
          <w:rFonts w:hint="eastAsia"/>
        </w:rPr>
        <w:t>2</w:t>
      </w:r>
      <w:r w:rsidRPr="001C6C61">
        <w:t>-3 in case SS/PBCH block index is known</w:t>
      </w:r>
      <w:r w:rsidRPr="001C6C61">
        <w:rPr>
          <w:rFonts w:eastAsia="SimSun"/>
        </w:rPr>
        <w:t>. The downlink physical setup is in accordance with Annex C.</w:t>
      </w:r>
      <w:r w:rsidRPr="001C6C61">
        <w:rPr>
          <w:rFonts w:eastAsia="SimSun" w:hint="eastAsia"/>
          <w:lang w:eastAsia="zh-CN"/>
        </w:rPr>
        <w:t>5</w:t>
      </w:r>
      <w:r w:rsidRPr="001C6C61">
        <w:rPr>
          <w:rFonts w:eastAsia="SimSun"/>
        </w:rPr>
        <w:t>.1.</w:t>
      </w:r>
    </w:p>
    <w:p w14:paraId="40384680" w14:textId="77777777" w:rsidR="005B3300" w:rsidRPr="001C6C61" w:rsidRDefault="005B3300" w:rsidP="005B3300">
      <w:pPr>
        <w:pStyle w:val="TH"/>
      </w:pPr>
      <w:r w:rsidRPr="001C6C61">
        <w:t>Table 7.4.2.2-2</w:t>
      </w:r>
      <w:r w:rsidRPr="001C6C61">
        <w:rPr>
          <w:rFonts w:hint="eastAsia"/>
          <w:lang w:eastAsia="zh-CN"/>
        </w:rPr>
        <w:t xml:space="preserve">: </w:t>
      </w:r>
      <w:r w:rsidRPr="001C6C61">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1C6C61" w14:paraId="4F3BD92D" w14:textId="77777777" w:rsidTr="000811C5">
        <w:trPr>
          <w:jc w:val="center"/>
        </w:trPr>
        <w:tc>
          <w:tcPr>
            <w:tcW w:w="0" w:type="auto"/>
            <w:vMerge w:val="restart"/>
          </w:tcPr>
          <w:p w14:paraId="49F5603C"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Test number</w:t>
            </w:r>
          </w:p>
        </w:tc>
        <w:tc>
          <w:tcPr>
            <w:tcW w:w="0" w:type="auto"/>
            <w:vMerge w:val="restart"/>
          </w:tcPr>
          <w:p w14:paraId="6579BF6D"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Bandwidth</w:t>
            </w:r>
            <w:r w:rsidRPr="001C6C61">
              <w:rPr>
                <w:rFonts w:ascii="Arial" w:eastAsia="Times New Roman" w:hAnsi="Arial" w:hint="eastAsia"/>
                <w:b/>
                <w:sz w:val="18"/>
                <w:lang w:eastAsia="zh-CN"/>
              </w:rPr>
              <w:t xml:space="preserve"> (MHz) </w:t>
            </w:r>
            <w:r w:rsidRPr="001C6C61">
              <w:rPr>
                <w:rFonts w:ascii="Arial" w:hAnsi="Arial"/>
                <w:b/>
                <w:sz w:val="18"/>
              </w:rPr>
              <w:t>/</w:t>
            </w:r>
            <w:r w:rsidRPr="001C6C61">
              <w:rPr>
                <w:rFonts w:ascii="Arial" w:eastAsia="Times New Roman"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eastAsia="Times New Roman" w:hAnsi="Arial" w:hint="eastAsia"/>
                <w:b/>
                <w:sz w:val="18"/>
                <w:lang w:eastAsia="zh-CN"/>
              </w:rPr>
              <w:t xml:space="preserve"> (kHz)</w:t>
            </w:r>
          </w:p>
        </w:tc>
        <w:tc>
          <w:tcPr>
            <w:tcW w:w="0" w:type="auto"/>
            <w:vMerge w:val="restart"/>
          </w:tcPr>
          <w:p w14:paraId="0AB1AC71"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channel</w:t>
            </w:r>
          </w:p>
        </w:tc>
        <w:tc>
          <w:tcPr>
            <w:tcW w:w="0" w:type="auto"/>
            <w:vMerge w:val="restart"/>
          </w:tcPr>
          <w:p w14:paraId="5D31177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Propagation condition</w:t>
            </w:r>
          </w:p>
        </w:tc>
        <w:tc>
          <w:tcPr>
            <w:tcW w:w="0" w:type="auto"/>
            <w:vMerge w:val="restart"/>
          </w:tcPr>
          <w:p w14:paraId="3F5EBEDF"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Antenna configuration and correlation matrix</w:t>
            </w:r>
          </w:p>
        </w:tc>
        <w:tc>
          <w:tcPr>
            <w:tcW w:w="0" w:type="auto"/>
            <w:gridSpan w:val="2"/>
          </w:tcPr>
          <w:p w14:paraId="30CD4E26"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Reference value</w:t>
            </w:r>
          </w:p>
        </w:tc>
      </w:tr>
      <w:tr w:rsidR="005B3300" w:rsidRPr="001C6C61" w14:paraId="6A546047" w14:textId="77777777" w:rsidTr="000811C5">
        <w:trPr>
          <w:jc w:val="center"/>
        </w:trPr>
        <w:tc>
          <w:tcPr>
            <w:tcW w:w="0" w:type="auto"/>
            <w:vMerge/>
          </w:tcPr>
          <w:p w14:paraId="4607773A" w14:textId="77777777" w:rsidR="005B3300" w:rsidRPr="001C6C61" w:rsidRDefault="005B3300" w:rsidP="000811C5">
            <w:pPr>
              <w:keepNext/>
              <w:keepLines/>
              <w:spacing w:after="0"/>
              <w:jc w:val="center"/>
              <w:rPr>
                <w:rFonts w:ascii="Arial" w:hAnsi="Arial"/>
                <w:b/>
                <w:sz w:val="18"/>
              </w:rPr>
            </w:pPr>
          </w:p>
        </w:tc>
        <w:tc>
          <w:tcPr>
            <w:tcW w:w="0" w:type="auto"/>
            <w:vMerge/>
          </w:tcPr>
          <w:p w14:paraId="2775CAC8" w14:textId="77777777" w:rsidR="005B3300" w:rsidRPr="001C6C61" w:rsidRDefault="005B3300" w:rsidP="000811C5">
            <w:pPr>
              <w:keepNext/>
              <w:keepLines/>
              <w:spacing w:after="0"/>
              <w:jc w:val="center"/>
              <w:rPr>
                <w:rFonts w:ascii="Arial" w:hAnsi="Arial"/>
                <w:b/>
                <w:sz w:val="18"/>
              </w:rPr>
            </w:pPr>
          </w:p>
        </w:tc>
        <w:tc>
          <w:tcPr>
            <w:tcW w:w="0" w:type="auto"/>
            <w:vMerge/>
          </w:tcPr>
          <w:p w14:paraId="6CF124E8" w14:textId="77777777" w:rsidR="005B3300" w:rsidRPr="001C6C61" w:rsidRDefault="005B3300" w:rsidP="000811C5">
            <w:pPr>
              <w:keepNext/>
              <w:keepLines/>
              <w:spacing w:after="0"/>
              <w:jc w:val="center"/>
              <w:rPr>
                <w:rFonts w:ascii="Arial" w:hAnsi="Arial"/>
                <w:b/>
                <w:sz w:val="18"/>
              </w:rPr>
            </w:pPr>
          </w:p>
        </w:tc>
        <w:tc>
          <w:tcPr>
            <w:tcW w:w="0" w:type="auto"/>
            <w:vMerge/>
          </w:tcPr>
          <w:p w14:paraId="7A21D8B5" w14:textId="77777777" w:rsidR="005B3300" w:rsidRPr="001C6C61" w:rsidRDefault="005B3300" w:rsidP="000811C5">
            <w:pPr>
              <w:keepNext/>
              <w:keepLines/>
              <w:spacing w:after="0"/>
              <w:jc w:val="center"/>
              <w:rPr>
                <w:rFonts w:ascii="Arial" w:hAnsi="Arial"/>
                <w:b/>
                <w:sz w:val="18"/>
              </w:rPr>
            </w:pPr>
          </w:p>
        </w:tc>
        <w:tc>
          <w:tcPr>
            <w:tcW w:w="0" w:type="auto"/>
            <w:vMerge/>
          </w:tcPr>
          <w:p w14:paraId="7F837E7A" w14:textId="77777777" w:rsidR="005B3300" w:rsidRPr="001C6C61" w:rsidRDefault="005B3300" w:rsidP="000811C5">
            <w:pPr>
              <w:keepNext/>
              <w:keepLines/>
              <w:spacing w:after="0"/>
              <w:jc w:val="center"/>
              <w:rPr>
                <w:rFonts w:ascii="Arial" w:hAnsi="Arial"/>
                <w:b/>
                <w:sz w:val="18"/>
              </w:rPr>
            </w:pPr>
          </w:p>
        </w:tc>
        <w:tc>
          <w:tcPr>
            <w:tcW w:w="0" w:type="auto"/>
          </w:tcPr>
          <w:p w14:paraId="72980FB8"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Pm-bch (%)</w:t>
            </w:r>
          </w:p>
        </w:tc>
        <w:tc>
          <w:tcPr>
            <w:tcW w:w="0" w:type="auto"/>
          </w:tcPr>
          <w:p w14:paraId="4E9FFA5B" w14:textId="77777777" w:rsidR="005B3300" w:rsidRPr="001C6C61" w:rsidRDefault="005B3300" w:rsidP="000811C5">
            <w:pPr>
              <w:keepNext/>
              <w:keepLines/>
              <w:spacing w:after="0"/>
              <w:jc w:val="center"/>
              <w:rPr>
                <w:rFonts w:ascii="Arial" w:hAnsi="Arial"/>
                <w:b/>
                <w:sz w:val="18"/>
              </w:rPr>
            </w:pPr>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p>
        </w:tc>
      </w:tr>
      <w:tr w:rsidR="001113E8" w:rsidRPr="001C6C61" w14:paraId="4BC8B42B" w14:textId="77777777" w:rsidTr="000811C5">
        <w:trPr>
          <w:jc w:val="center"/>
        </w:trPr>
        <w:tc>
          <w:tcPr>
            <w:tcW w:w="0" w:type="auto"/>
          </w:tcPr>
          <w:p w14:paraId="41FE813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5BB04418"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w:t>
            </w:r>
            <w:r w:rsidRPr="001C6C61">
              <w:rPr>
                <w:rFonts w:ascii="Arial" w:eastAsia="Times New Roman" w:hAnsi="Arial" w:hint="eastAsia"/>
                <w:sz w:val="18"/>
                <w:lang w:eastAsia="zh-CN"/>
              </w:rPr>
              <w:t xml:space="preserve"> </w:t>
            </w:r>
            <w:r w:rsidRPr="001C6C61">
              <w:rPr>
                <w:rFonts w:ascii="Arial" w:hAnsi="Arial"/>
                <w:sz w:val="18"/>
              </w:rPr>
              <w:t>/</w:t>
            </w:r>
            <w:r w:rsidRPr="001C6C61">
              <w:rPr>
                <w:rFonts w:ascii="Arial" w:eastAsia="Times New Roman" w:hAnsi="Arial" w:hint="eastAsia"/>
                <w:sz w:val="18"/>
                <w:lang w:eastAsia="zh-CN"/>
              </w:rPr>
              <w:t xml:space="preserve"> </w:t>
            </w:r>
            <w:r w:rsidRPr="001C6C61">
              <w:rPr>
                <w:rFonts w:ascii="Arial" w:hAnsi="Arial"/>
                <w:sz w:val="18"/>
              </w:rPr>
              <w:t>120</w:t>
            </w:r>
          </w:p>
        </w:tc>
        <w:tc>
          <w:tcPr>
            <w:tcW w:w="0" w:type="auto"/>
          </w:tcPr>
          <w:p w14:paraId="1431252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R.PBCH.5</w:t>
            </w:r>
          </w:p>
        </w:tc>
        <w:tc>
          <w:tcPr>
            <w:tcW w:w="0" w:type="auto"/>
          </w:tcPr>
          <w:p w14:paraId="3C6A7014"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TDLA30-300</w:t>
            </w:r>
          </w:p>
        </w:tc>
        <w:tc>
          <w:tcPr>
            <w:tcW w:w="0" w:type="auto"/>
          </w:tcPr>
          <w:p w14:paraId="5A5A8A3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5E75C08A"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668566E" w14:textId="4C5329A7" w:rsidR="001113E8" w:rsidRPr="001C6C61" w:rsidRDefault="001113E8" w:rsidP="001113E8">
            <w:pPr>
              <w:keepNext/>
              <w:keepLines/>
              <w:spacing w:after="0"/>
              <w:jc w:val="center"/>
              <w:rPr>
                <w:rFonts w:ascii="Arial" w:eastAsia="SimSun" w:hAnsi="Arial"/>
                <w:sz w:val="18"/>
              </w:rPr>
            </w:pPr>
            <w:r w:rsidRPr="001C6C61">
              <w:rPr>
                <w:rFonts w:ascii="Arial" w:eastAsia="Times New Roman" w:hAnsi="Arial" w:hint="eastAsia"/>
                <w:sz w:val="18"/>
                <w:lang w:eastAsia="zh-CN"/>
              </w:rPr>
              <w:t>-6.3</w:t>
            </w:r>
          </w:p>
        </w:tc>
      </w:tr>
      <w:tr w:rsidR="001113E8" w:rsidRPr="001C6C61" w14:paraId="2CC79839" w14:textId="77777777" w:rsidTr="000811C5">
        <w:trPr>
          <w:jc w:val="center"/>
        </w:trPr>
        <w:tc>
          <w:tcPr>
            <w:tcW w:w="0" w:type="auto"/>
          </w:tcPr>
          <w:p w14:paraId="6DB4B94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2</w:t>
            </w:r>
          </w:p>
        </w:tc>
        <w:tc>
          <w:tcPr>
            <w:tcW w:w="0" w:type="auto"/>
          </w:tcPr>
          <w:p w14:paraId="4934A299"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100 /</w:t>
            </w:r>
            <w:r w:rsidRPr="001C6C61">
              <w:rPr>
                <w:rFonts w:ascii="Arial" w:eastAsia="Times New Roman" w:hAnsi="Arial" w:hint="eastAsia"/>
                <w:sz w:val="18"/>
                <w:lang w:eastAsia="zh-CN"/>
              </w:rPr>
              <w:t xml:space="preserve"> 240</w:t>
            </w:r>
          </w:p>
        </w:tc>
        <w:tc>
          <w:tcPr>
            <w:tcW w:w="0" w:type="auto"/>
          </w:tcPr>
          <w:p w14:paraId="034E9E47"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R.PBCH.6</w:t>
            </w:r>
          </w:p>
        </w:tc>
        <w:tc>
          <w:tcPr>
            <w:tcW w:w="0" w:type="auto"/>
          </w:tcPr>
          <w:p w14:paraId="7A1AC356"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TDLA30-75</w:t>
            </w:r>
          </w:p>
        </w:tc>
        <w:tc>
          <w:tcPr>
            <w:tcW w:w="0" w:type="auto"/>
          </w:tcPr>
          <w:p w14:paraId="6FC4A743"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 x 2 Low</w:t>
            </w:r>
          </w:p>
        </w:tc>
        <w:tc>
          <w:tcPr>
            <w:tcW w:w="0" w:type="auto"/>
          </w:tcPr>
          <w:p w14:paraId="6651B132" w14:textId="77777777" w:rsidR="001113E8" w:rsidRPr="001C6C61" w:rsidRDefault="001113E8" w:rsidP="001113E8">
            <w:pPr>
              <w:keepNext/>
              <w:keepLines/>
              <w:spacing w:after="0"/>
              <w:jc w:val="center"/>
              <w:rPr>
                <w:rFonts w:ascii="Arial" w:eastAsia="SimSun" w:hAnsi="Arial"/>
                <w:sz w:val="18"/>
              </w:rPr>
            </w:pPr>
            <w:r w:rsidRPr="001C6C61">
              <w:rPr>
                <w:rFonts w:ascii="Arial" w:hAnsi="Arial"/>
                <w:sz w:val="18"/>
              </w:rPr>
              <w:t>1</w:t>
            </w:r>
          </w:p>
        </w:tc>
        <w:tc>
          <w:tcPr>
            <w:tcW w:w="0" w:type="auto"/>
          </w:tcPr>
          <w:p w14:paraId="6707AEBE" w14:textId="0156B688" w:rsidR="001113E8" w:rsidRPr="001C6C61" w:rsidRDefault="001113E8" w:rsidP="001113E8">
            <w:pPr>
              <w:keepNext/>
              <w:keepLines/>
              <w:spacing w:after="0"/>
              <w:jc w:val="center"/>
              <w:rPr>
                <w:rFonts w:ascii="Arial" w:eastAsia="SimSun" w:hAnsi="Arial"/>
                <w:sz w:val="18"/>
              </w:rPr>
            </w:pPr>
            <w:r w:rsidRPr="001C6C61">
              <w:rPr>
                <w:rFonts w:ascii="Arial" w:hAnsi="Arial"/>
                <w:sz w:val="18"/>
              </w:rPr>
              <w:t>-6.1</w:t>
            </w:r>
          </w:p>
        </w:tc>
      </w:tr>
      <w:tr w:rsidR="001113E8" w:rsidRPr="001C6C61" w14:paraId="2B1A75EF" w14:textId="77777777" w:rsidTr="000811C5">
        <w:trPr>
          <w:jc w:val="center"/>
        </w:trPr>
        <w:tc>
          <w:tcPr>
            <w:tcW w:w="0" w:type="auto"/>
          </w:tcPr>
          <w:p w14:paraId="51D75A88" w14:textId="5377FBB3" w:rsidR="001113E8" w:rsidRPr="001C6C61" w:rsidRDefault="001113E8" w:rsidP="001113E8">
            <w:pPr>
              <w:keepNext/>
              <w:keepLines/>
              <w:spacing w:after="0"/>
              <w:jc w:val="center"/>
              <w:rPr>
                <w:rFonts w:ascii="Arial" w:hAnsi="Arial"/>
                <w:sz w:val="18"/>
              </w:rPr>
            </w:pPr>
            <w:r w:rsidRPr="001C6C61">
              <w:rPr>
                <w:rFonts w:ascii="Arial" w:hAnsi="Arial"/>
                <w:sz w:val="18"/>
              </w:rPr>
              <w:t>3</w:t>
            </w:r>
          </w:p>
        </w:tc>
        <w:tc>
          <w:tcPr>
            <w:tcW w:w="0" w:type="auto"/>
          </w:tcPr>
          <w:p w14:paraId="4DB8F63C" w14:textId="3CFFE5FB" w:rsidR="001113E8" w:rsidRPr="001C6C61" w:rsidRDefault="001113E8" w:rsidP="001113E8">
            <w:pPr>
              <w:keepNext/>
              <w:keepLines/>
              <w:spacing w:after="0"/>
              <w:jc w:val="center"/>
              <w:rPr>
                <w:rFonts w:ascii="Arial" w:hAnsi="Arial"/>
                <w:sz w:val="18"/>
              </w:rPr>
            </w:pPr>
            <w:r w:rsidRPr="001C6C61">
              <w:rPr>
                <w:rFonts w:ascii="Arial" w:hAnsi="Arial"/>
                <w:sz w:val="18"/>
              </w:rPr>
              <w:t>100 / 120</w:t>
            </w:r>
          </w:p>
        </w:tc>
        <w:tc>
          <w:tcPr>
            <w:tcW w:w="0" w:type="auto"/>
          </w:tcPr>
          <w:p w14:paraId="4BCB4C0A" w14:textId="4026B3DD" w:rsidR="001113E8" w:rsidRPr="001C6C61" w:rsidRDefault="001113E8" w:rsidP="001113E8">
            <w:pPr>
              <w:keepNext/>
              <w:keepLines/>
              <w:spacing w:after="0"/>
              <w:jc w:val="center"/>
              <w:rPr>
                <w:rFonts w:ascii="Arial" w:hAnsi="Arial"/>
                <w:sz w:val="18"/>
              </w:rPr>
            </w:pPr>
            <w:r w:rsidRPr="001C6C61">
              <w:rPr>
                <w:rFonts w:ascii="Arial" w:hAnsi="Arial"/>
                <w:sz w:val="18"/>
              </w:rPr>
              <w:t>R.PBCH.5</w:t>
            </w:r>
          </w:p>
        </w:tc>
        <w:tc>
          <w:tcPr>
            <w:tcW w:w="0" w:type="auto"/>
          </w:tcPr>
          <w:p w14:paraId="5130F938" w14:textId="27CEEB6B" w:rsidR="001113E8" w:rsidRPr="001C6C61" w:rsidRDefault="001113E8" w:rsidP="001113E8">
            <w:pPr>
              <w:keepNext/>
              <w:keepLines/>
              <w:spacing w:after="0"/>
              <w:jc w:val="center"/>
              <w:rPr>
                <w:rFonts w:ascii="Arial" w:hAnsi="Arial"/>
                <w:sz w:val="18"/>
              </w:rPr>
            </w:pPr>
            <w:r w:rsidRPr="001C6C61">
              <w:rPr>
                <w:rFonts w:ascii="Arial" w:hAnsi="Arial"/>
                <w:sz w:val="18"/>
              </w:rPr>
              <w:t>TDLA30-650</w:t>
            </w:r>
          </w:p>
        </w:tc>
        <w:tc>
          <w:tcPr>
            <w:tcW w:w="0" w:type="auto"/>
          </w:tcPr>
          <w:p w14:paraId="5ED5AE29" w14:textId="482A424F"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46874C69" w14:textId="183EB3C2"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4F8B391A" w14:textId="0ACA7F07" w:rsidR="001113E8" w:rsidRPr="001C6C61" w:rsidRDefault="001113E8" w:rsidP="001113E8">
            <w:pPr>
              <w:keepNext/>
              <w:keepLines/>
              <w:spacing w:after="0"/>
              <w:jc w:val="center"/>
              <w:rPr>
                <w:rFonts w:ascii="Arial" w:hAnsi="Arial"/>
                <w:sz w:val="18"/>
              </w:rPr>
            </w:pPr>
            <w:r w:rsidRPr="001C6C61">
              <w:rPr>
                <w:rFonts w:ascii="Arial" w:hAnsi="Arial"/>
                <w:sz w:val="18"/>
              </w:rPr>
              <w:t>-4.5</w:t>
            </w:r>
          </w:p>
        </w:tc>
      </w:tr>
      <w:tr w:rsidR="001113E8" w:rsidRPr="00C25669" w14:paraId="704CBCA1" w14:textId="77777777" w:rsidTr="000811C5">
        <w:trPr>
          <w:jc w:val="center"/>
        </w:trPr>
        <w:tc>
          <w:tcPr>
            <w:tcW w:w="0" w:type="auto"/>
          </w:tcPr>
          <w:p w14:paraId="5A8F9AD3" w14:textId="3882D1E6" w:rsidR="001113E8" w:rsidRPr="001C6C61" w:rsidRDefault="001113E8" w:rsidP="001113E8">
            <w:pPr>
              <w:keepNext/>
              <w:keepLines/>
              <w:spacing w:after="0"/>
              <w:jc w:val="center"/>
              <w:rPr>
                <w:rFonts w:ascii="Arial" w:hAnsi="Arial"/>
                <w:sz w:val="18"/>
              </w:rPr>
            </w:pPr>
            <w:r w:rsidRPr="001C6C61">
              <w:rPr>
                <w:rFonts w:ascii="Arial" w:hAnsi="Arial"/>
                <w:sz w:val="18"/>
              </w:rPr>
              <w:t>4</w:t>
            </w:r>
          </w:p>
        </w:tc>
        <w:tc>
          <w:tcPr>
            <w:tcW w:w="0" w:type="auto"/>
          </w:tcPr>
          <w:p w14:paraId="52337162" w14:textId="0DBB35C8" w:rsidR="001113E8" w:rsidRPr="001C6C61" w:rsidRDefault="001113E8" w:rsidP="001113E8">
            <w:pPr>
              <w:keepNext/>
              <w:keepLines/>
              <w:spacing w:after="0"/>
              <w:jc w:val="center"/>
              <w:rPr>
                <w:rFonts w:ascii="Arial" w:hAnsi="Arial"/>
                <w:sz w:val="18"/>
              </w:rPr>
            </w:pPr>
            <w:r w:rsidRPr="001C6C61">
              <w:rPr>
                <w:rFonts w:ascii="Arial" w:hAnsi="Arial"/>
                <w:sz w:val="18"/>
              </w:rPr>
              <w:t>400 / 480</w:t>
            </w:r>
          </w:p>
        </w:tc>
        <w:tc>
          <w:tcPr>
            <w:tcW w:w="0" w:type="auto"/>
          </w:tcPr>
          <w:p w14:paraId="1A91A98D" w14:textId="620AE93C" w:rsidR="001113E8" w:rsidRPr="001C6C61" w:rsidRDefault="001113E8" w:rsidP="001113E8">
            <w:pPr>
              <w:keepNext/>
              <w:keepLines/>
              <w:spacing w:after="0"/>
              <w:jc w:val="center"/>
              <w:rPr>
                <w:rFonts w:ascii="Arial" w:hAnsi="Arial"/>
                <w:sz w:val="18"/>
              </w:rPr>
            </w:pPr>
            <w:r w:rsidRPr="001C6C61">
              <w:rPr>
                <w:rFonts w:ascii="Arial" w:hAnsi="Arial"/>
                <w:sz w:val="18"/>
              </w:rPr>
              <w:t>R.PBCH.7</w:t>
            </w:r>
          </w:p>
        </w:tc>
        <w:tc>
          <w:tcPr>
            <w:tcW w:w="0" w:type="auto"/>
          </w:tcPr>
          <w:p w14:paraId="61223DBE" w14:textId="57A289BF" w:rsidR="001113E8" w:rsidRPr="001C6C61" w:rsidRDefault="001113E8" w:rsidP="001113E8">
            <w:pPr>
              <w:keepNext/>
              <w:keepLines/>
              <w:spacing w:after="0"/>
              <w:jc w:val="center"/>
              <w:rPr>
                <w:rFonts w:ascii="Arial" w:hAnsi="Arial"/>
                <w:sz w:val="18"/>
              </w:rPr>
            </w:pPr>
            <w:r w:rsidRPr="001C6C61">
              <w:rPr>
                <w:rFonts w:ascii="Arial" w:hAnsi="Arial"/>
                <w:sz w:val="18"/>
              </w:rPr>
              <w:t>TDLA10-200</w:t>
            </w:r>
          </w:p>
        </w:tc>
        <w:tc>
          <w:tcPr>
            <w:tcW w:w="0" w:type="auto"/>
          </w:tcPr>
          <w:p w14:paraId="79A792B6" w14:textId="118B5442" w:rsidR="001113E8" w:rsidRPr="001C6C61" w:rsidRDefault="001113E8" w:rsidP="001113E8">
            <w:pPr>
              <w:keepNext/>
              <w:keepLines/>
              <w:spacing w:after="0"/>
              <w:jc w:val="center"/>
              <w:rPr>
                <w:rFonts w:ascii="Arial" w:hAnsi="Arial"/>
                <w:sz w:val="18"/>
              </w:rPr>
            </w:pPr>
            <w:r w:rsidRPr="001C6C61">
              <w:rPr>
                <w:rFonts w:ascii="Arial" w:hAnsi="Arial"/>
                <w:sz w:val="18"/>
              </w:rPr>
              <w:t>1 x 2 Low</w:t>
            </w:r>
          </w:p>
        </w:tc>
        <w:tc>
          <w:tcPr>
            <w:tcW w:w="0" w:type="auto"/>
          </w:tcPr>
          <w:p w14:paraId="2CB45784" w14:textId="292C22B9" w:rsidR="001113E8" w:rsidRPr="001C6C61" w:rsidRDefault="001113E8" w:rsidP="001113E8">
            <w:pPr>
              <w:keepNext/>
              <w:keepLines/>
              <w:spacing w:after="0"/>
              <w:jc w:val="center"/>
              <w:rPr>
                <w:rFonts w:ascii="Arial" w:hAnsi="Arial"/>
                <w:sz w:val="18"/>
              </w:rPr>
            </w:pPr>
            <w:r w:rsidRPr="001C6C61">
              <w:rPr>
                <w:rFonts w:ascii="Arial" w:hAnsi="Arial"/>
                <w:sz w:val="18"/>
              </w:rPr>
              <w:t>1</w:t>
            </w:r>
          </w:p>
        </w:tc>
        <w:tc>
          <w:tcPr>
            <w:tcW w:w="0" w:type="auto"/>
          </w:tcPr>
          <w:p w14:paraId="1D8E1F1F" w14:textId="32449463" w:rsidR="001113E8" w:rsidRPr="00C25669" w:rsidRDefault="001113E8" w:rsidP="001113E8">
            <w:pPr>
              <w:keepNext/>
              <w:keepLines/>
              <w:spacing w:after="0"/>
              <w:jc w:val="center"/>
              <w:rPr>
                <w:rFonts w:ascii="Arial" w:hAnsi="Arial"/>
                <w:sz w:val="18"/>
              </w:rPr>
            </w:pPr>
            <w:r w:rsidRPr="001C6C61">
              <w:rPr>
                <w:rFonts w:ascii="Arial" w:hAnsi="Arial"/>
                <w:sz w:val="18"/>
              </w:rPr>
              <w:t>-3.9</w:t>
            </w:r>
          </w:p>
        </w:tc>
      </w:tr>
    </w:tbl>
    <w:p w14:paraId="00279D73" w14:textId="77777777" w:rsidR="005B3300" w:rsidRPr="00C25669" w:rsidRDefault="005B3300" w:rsidP="005B3300">
      <w:pPr>
        <w:rPr>
          <w:rFonts w:eastAsia="SimSun"/>
          <w:lang w:eastAsia="zh-CN"/>
        </w:rPr>
      </w:pPr>
    </w:p>
    <w:p w14:paraId="0ACFF6FC" w14:textId="3A38EE09" w:rsidR="005B3300" w:rsidRPr="00C25669" w:rsidRDefault="005B3300" w:rsidP="005B3300">
      <w:pPr>
        <w:pStyle w:val="TH"/>
      </w:pPr>
      <w:r w:rsidRPr="00C25669">
        <w:t>Table 7.4.2.2-3</w:t>
      </w:r>
      <w:r w:rsidR="00047D26" w:rsidRPr="00661924">
        <w:rPr>
          <w:rFonts w:hint="eastAsia"/>
          <w:lang w:eastAsia="zh-CN"/>
        </w:rPr>
        <w:t>:</w:t>
      </w:r>
      <w:r w:rsidR="00047D26" w:rsidRPr="00C25669" w:rsidDel="00047D26">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14:paraId="55C706BC" w14:textId="77777777" w:rsidTr="000811C5">
        <w:trPr>
          <w:jc w:val="center"/>
        </w:trPr>
        <w:tc>
          <w:tcPr>
            <w:tcW w:w="0" w:type="auto"/>
            <w:vMerge w:val="restart"/>
            <w:shd w:val="clear" w:color="auto" w:fill="auto"/>
          </w:tcPr>
          <w:p w14:paraId="6742C97C" w14:textId="77777777" w:rsidR="005B3300" w:rsidRPr="00C25669" w:rsidRDefault="005B3300" w:rsidP="000811C5">
            <w:pPr>
              <w:pStyle w:val="TAH"/>
            </w:pPr>
            <w:r w:rsidRPr="00C25669">
              <w:t>Test number</w:t>
            </w:r>
          </w:p>
        </w:tc>
        <w:tc>
          <w:tcPr>
            <w:tcW w:w="0" w:type="auto"/>
            <w:vMerge w:val="restart"/>
            <w:shd w:val="clear" w:color="auto" w:fill="auto"/>
          </w:tcPr>
          <w:p w14:paraId="08387B26"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D91494" w14:textId="77777777" w:rsidR="005B3300" w:rsidRPr="00C25669" w:rsidRDefault="005B3300" w:rsidP="000811C5">
            <w:pPr>
              <w:pStyle w:val="TAH"/>
            </w:pPr>
            <w:r w:rsidRPr="00C25669">
              <w:t>Reference channel</w:t>
            </w:r>
          </w:p>
        </w:tc>
        <w:tc>
          <w:tcPr>
            <w:tcW w:w="0" w:type="auto"/>
            <w:vMerge w:val="restart"/>
            <w:shd w:val="clear" w:color="auto" w:fill="auto"/>
          </w:tcPr>
          <w:p w14:paraId="17F75F50" w14:textId="77777777" w:rsidR="005B3300" w:rsidRPr="00C25669" w:rsidRDefault="005B3300" w:rsidP="000811C5">
            <w:pPr>
              <w:pStyle w:val="TAH"/>
            </w:pPr>
            <w:r w:rsidRPr="00C25669">
              <w:t>Propagation condition</w:t>
            </w:r>
          </w:p>
        </w:tc>
        <w:tc>
          <w:tcPr>
            <w:tcW w:w="0" w:type="auto"/>
            <w:vMerge w:val="restart"/>
            <w:shd w:val="clear" w:color="auto" w:fill="auto"/>
          </w:tcPr>
          <w:p w14:paraId="0810491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73D1E18E" w14:textId="77777777" w:rsidR="005B3300" w:rsidRPr="00C25669" w:rsidRDefault="005B3300" w:rsidP="000811C5">
            <w:pPr>
              <w:pStyle w:val="TAH"/>
            </w:pPr>
            <w:r w:rsidRPr="00C25669">
              <w:t>Reference value</w:t>
            </w:r>
          </w:p>
        </w:tc>
      </w:tr>
      <w:tr w:rsidR="005B3300" w:rsidRPr="00C25669" w14:paraId="30F83B35" w14:textId="77777777" w:rsidTr="000811C5">
        <w:trPr>
          <w:jc w:val="center"/>
        </w:trPr>
        <w:tc>
          <w:tcPr>
            <w:tcW w:w="0" w:type="auto"/>
            <w:vMerge/>
            <w:shd w:val="clear" w:color="auto" w:fill="auto"/>
          </w:tcPr>
          <w:p w14:paraId="4F5A47C4" w14:textId="77777777" w:rsidR="005B3300" w:rsidRPr="00C25669" w:rsidRDefault="005B3300" w:rsidP="000811C5">
            <w:pPr>
              <w:pStyle w:val="TAH"/>
            </w:pPr>
          </w:p>
        </w:tc>
        <w:tc>
          <w:tcPr>
            <w:tcW w:w="0" w:type="auto"/>
            <w:vMerge/>
            <w:shd w:val="clear" w:color="auto" w:fill="auto"/>
          </w:tcPr>
          <w:p w14:paraId="55801281" w14:textId="77777777" w:rsidR="005B3300" w:rsidRPr="00C25669" w:rsidRDefault="005B3300" w:rsidP="000811C5">
            <w:pPr>
              <w:pStyle w:val="TAH"/>
            </w:pPr>
          </w:p>
        </w:tc>
        <w:tc>
          <w:tcPr>
            <w:tcW w:w="0" w:type="auto"/>
            <w:vMerge/>
            <w:shd w:val="clear" w:color="auto" w:fill="auto"/>
          </w:tcPr>
          <w:p w14:paraId="2D52B2B6" w14:textId="77777777" w:rsidR="005B3300" w:rsidRPr="00C25669" w:rsidRDefault="005B3300" w:rsidP="000811C5">
            <w:pPr>
              <w:pStyle w:val="TAH"/>
            </w:pPr>
          </w:p>
        </w:tc>
        <w:tc>
          <w:tcPr>
            <w:tcW w:w="0" w:type="auto"/>
            <w:vMerge/>
            <w:shd w:val="clear" w:color="auto" w:fill="auto"/>
          </w:tcPr>
          <w:p w14:paraId="589EAD68" w14:textId="77777777" w:rsidR="005B3300" w:rsidRPr="00C25669" w:rsidRDefault="005B3300" w:rsidP="000811C5">
            <w:pPr>
              <w:pStyle w:val="TAH"/>
            </w:pPr>
          </w:p>
        </w:tc>
        <w:tc>
          <w:tcPr>
            <w:tcW w:w="0" w:type="auto"/>
            <w:vMerge/>
            <w:shd w:val="clear" w:color="auto" w:fill="auto"/>
          </w:tcPr>
          <w:p w14:paraId="5A6F5EF3" w14:textId="77777777" w:rsidR="005B3300" w:rsidRPr="00C25669" w:rsidRDefault="005B3300" w:rsidP="000811C5">
            <w:pPr>
              <w:pStyle w:val="TAH"/>
            </w:pPr>
          </w:p>
        </w:tc>
        <w:tc>
          <w:tcPr>
            <w:tcW w:w="0" w:type="auto"/>
            <w:shd w:val="clear" w:color="auto" w:fill="auto"/>
          </w:tcPr>
          <w:p w14:paraId="7D9A66E4" w14:textId="77777777" w:rsidR="005B3300" w:rsidRPr="00C25669" w:rsidRDefault="005B3300" w:rsidP="000811C5">
            <w:pPr>
              <w:pStyle w:val="TAH"/>
            </w:pPr>
            <w:r w:rsidRPr="00C25669">
              <w:t>Pm-bch (%)</w:t>
            </w:r>
          </w:p>
        </w:tc>
        <w:tc>
          <w:tcPr>
            <w:tcW w:w="0" w:type="auto"/>
            <w:shd w:val="clear" w:color="auto" w:fill="auto"/>
          </w:tcPr>
          <w:p w14:paraId="276A3822" w14:textId="77777777" w:rsidR="005B3300" w:rsidRPr="00C25669" w:rsidRDefault="005B3300" w:rsidP="000811C5">
            <w:pPr>
              <w:pStyle w:val="TAH"/>
            </w:pPr>
            <w:r w:rsidRPr="00C25669">
              <w:t>PBCH SNR (dB)</w:t>
            </w:r>
          </w:p>
        </w:tc>
      </w:tr>
      <w:tr w:rsidR="005B3300" w:rsidRPr="00C25669" w14:paraId="6A403DAC" w14:textId="77777777" w:rsidTr="000811C5">
        <w:trPr>
          <w:jc w:val="center"/>
        </w:trPr>
        <w:tc>
          <w:tcPr>
            <w:tcW w:w="0" w:type="auto"/>
            <w:shd w:val="clear" w:color="auto" w:fill="auto"/>
          </w:tcPr>
          <w:p w14:paraId="3E042557"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0194037"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14:paraId="23C14E02" w14:textId="77777777" w:rsidR="005B3300" w:rsidRPr="00C25669" w:rsidRDefault="005B3300" w:rsidP="000811C5">
            <w:pPr>
              <w:pStyle w:val="TAC"/>
              <w:rPr>
                <w:szCs w:val="22"/>
              </w:rPr>
            </w:pPr>
            <w:r w:rsidRPr="00C25669">
              <w:rPr>
                <w:szCs w:val="22"/>
              </w:rPr>
              <w:t>R.PBCH.5</w:t>
            </w:r>
          </w:p>
        </w:tc>
        <w:tc>
          <w:tcPr>
            <w:tcW w:w="0" w:type="auto"/>
            <w:shd w:val="clear" w:color="auto" w:fill="auto"/>
          </w:tcPr>
          <w:p w14:paraId="49DA55E7" w14:textId="77777777" w:rsidR="005B3300" w:rsidRPr="00C25669" w:rsidRDefault="005B3300" w:rsidP="000811C5">
            <w:pPr>
              <w:pStyle w:val="TAC"/>
              <w:rPr>
                <w:szCs w:val="22"/>
              </w:rPr>
            </w:pPr>
            <w:r w:rsidRPr="00C25669">
              <w:rPr>
                <w:szCs w:val="22"/>
              </w:rPr>
              <w:t>TDLA30-300</w:t>
            </w:r>
          </w:p>
        </w:tc>
        <w:tc>
          <w:tcPr>
            <w:tcW w:w="0" w:type="auto"/>
            <w:shd w:val="clear" w:color="auto" w:fill="auto"/>
          </w:tcPr>
          <w:p w14:paraId="581E5B1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1F98F82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A7449CE" w14:textId="77777777"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14:paraId="352D5A02" w14:textId="77777777" w:rsidTr="000811C5">
        <w:trPr>
          <w:jc w:val="center"/>
        </w:trPr>
        <w:tc>
          <w:tcPr>
            <w:tcW w:w="0" w:type="auto"/>
            <w:shd w:val="clear" w:color="auto" w:fill="auto"/>
          </w:tcPr>
          <w:p w14:paraId="3D8AE785" w14:textId="77777777" w:rsidR="005B3300" w:rsidRPr="00C25669" w:rsidRDefault="005B3300" w:rsidP="000811C5">
            <w:pPr>
              <w:pStyle w:val="TAC"/>
              <w:rPr>
                <w:szCs w:val="22"/>
              </w:rPr>
            </w:pPr>
            <w:r w:rsidRPr="00C25669">
              <w:rPr>
                <w:szCs w:val="22"/>
              </w:rPr>
              <w:t>2</w:t>
            </w:r>
          </w:p>
        </w:tc>
        <w:tc>
          <w:tcPr>
            <w:tcW w:w="0" w:type="auto"/>
            <w:shd w:val="clear" w:color="auto" w:fill="auto"/>
          </w:tcPr>
          <w:p w14:paraId="14E0B2B5" w14:textId="77777777"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14:paraId="0B3497FC" w14:textId="77777777" w:rsidR="005B3300" w:rsidRPr="00C25669" w:rsidRDefault="005B3300" w:rsidP="000811C5">
            <w:pPr>
              <w:pStyle w:val="TAC"/>
              <w:rPr>
                <w:szCs w:val="22"/>
              </w:rPr>
            </w:pPr>
            <w:r w:rsidRPr="00C25669">
              <w:rPr>
                <w:szCs w:val="22"/>
              </w:rPr>
              <w:t>R.PBCH.6</w:t>
            </w:r>
          </w:p>
        </w:tc>
        <w:tc>
          <w:tcPr>
            <w:tcW w:w="0" w:type="auto"/>
            <w:shd w:val="clear" w:color="auto" w:fill="auto"/>
          </w:tcPr>
          <w:p w14:paraId="7BB743EF" w14:textId="77777777" w:rsidR="005B3300" w:rsidRPr="00C25669" w:rsidRDefault="005B3300" w:rsidP="000811C5">
            <w:pPr>
              <w:pStyle w:val="TAC"/>
              <w:rPr>
                <w:szCs w:val="22"/>
              </w:rPr>
            </w:pPr>
            <w:r w:rsidRPr="00C25669">
              <w:rPr>
                <w:szCs w:val="22"/>
              </w:rPr>
              <w:t>TDLA30-75</w:t>
            </w:r>
          </w:p>
        </w:tc>
        <w:tc>
          <w:tcPr>
            <w:tcW w:w="0" w:type="auto"/>
            <w:shd w:val="clear" w:color="auto" w:fill="auto"/>
          </w:tcPr>
          <w:p w14:paraId="40B61A2A"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25169E4B"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FC35F56" w14:textId="77777777" w:rsidR="005B3300" w:rsidRPr="00C25669" w:rsidRDefault="005B3300" w:rsidP="000811C5">
            <w:pPr>
              <w:pStyle w:val="TAC"/>
              <w:rPr>
                <w:szCs w:val="22"/>
                <w:lang w:eastAsia="zh-CN"/>
              </w:rPr>
            </w:pPr>
            <w:r w:rsidRPr="00C25669">
              <w:rPr>
                <w:rFonts w:hint="eastAsia"/>
                <w:szCs w:val="22"/>
                <w:lang w:eastAsia="zh-CN"/>
              </w:rPr>
              <w:t>-7.6</w:t>
            </w:r>
          </w:p>
        </w:tc>
      </w:tr>
    </w:tbl>
    <w:p w14:paraId="27E2CAA1" w14:textId="77777777" w:rsidR="005B3300" w:rsidRPr="00C25669" w:rsidRDefault="005B3300" w:rsidP="005B3300">
      <w:pPr>
        <w:rPr>
          <w:rFonts w:eastAsia="SimSun"/>
          <w:lang w:eastAsia="zh-CN"/>
        </w:rPr>
      </w:pPr>
    </w:p>
    <w:p w14:paraId="42845C67" w14:textId="77777777" w:rsidR="005B3300" w:rsidRPr="00C25669" w:rsidRDefault="005B3300" w:rsidP="005B3300">
      <w:pPr>
        <w:pStyle w:val="Heading2"/>
      </w:pPr>
      <w:bookmarkStart w:id="2885" w:name="_Toc21338287"/>
      <w:bookmarkStart w:id="2886" w:name="_Toc29808395"/>
      <w:bookmarkStart w:id="2887" w:name="_Toc37068314"/>
      <w:bookmarkStart w:id="2888" w:name="_Toc37083859"/>
      <w:bookmarkStart w:id="2889" w:name="_Toc37084201"/>
      <w:bookmarkStart w:id="2890" w:name="_Toc40209563"/>
      <w:bookmarkStart w:id="2891" w:name="_Toc40209905"/>
      <w:bookmarkStart w:id="2892" w:name="_Toc45892864"/>
      <w:bookmarkStart w:id="2893" w:name="_Toc53176729"/>
      <w:bookmarkStart w:id="2894" w:name="_Toc61121051"/>
      <w:bookmarkStart w:id="2895" w:name="_Toc67918238"/>
      <w:bookmarkStart w:id="2896" w:name="_Toc76298282"/>
      <w:bookmarkStart w:id="2897" w:name="_Toc76572294"/>
      <w:bookmarkStart w:id="2898" w:name="_Toc76652161"/>
      <w:bookmarkStart w:id="2899" w:name="_Toc76652999"/>
      <w:bookmarkStart w:id="2900" w:name="_Toc83742272"/>
      <w:bookmarkStart w:id="2901" w:name="_Toc91440762"/>
      <w:bookmarkStart w:id="2902" w:name="_Toc98849552"/>
      <w:bookmarkStart w:id="2903" w:name="_Toc106543406"/>
      <w:bookmarkStart w:id="2904" w:name="_Toc106737504"/>
      <w:bookmarkStart w:id="2905" w:name="_Toc107233271"/>
      <w:bookmarkStart w:id="2906" w:name="_Toc107234886"/>
      <w:bookmarkStart w:id="2907" w:name="_Toc107419856"/>
      <w:bookmarkStart w:id="2908" w:name="_Toc107477152"/>
      <w:bookmarkStart w:id="2909" w:name="_Toc114566009"/>
      <w:bookmarkStart w:id="2910" w:name="_Toc123936321"/>
      <w:bookmarkStart w:id="2911" w:name="_Toc124377336"/>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6AD9B40E" w14:textId="77777777" w:rsidR="005B3300" w:rsidRPr="00C25669" w:rsidRDefault="005B3300" w:rsidP="005B3300">
      <w:pPr>
        <w:pStyle w:val="Heading3"/>
      </w:pPr>
      <w:bookmarkStart w:id="2912" w:name="_Toc21338288"/>
      <w:bookmarkStart w:id="2913" w:name="_Toc29808396"/>
      <w:bookmarkStart w:id="2914" w:name="_Toc37068315"/>
      <w:bookmarkStart w:id="2915" w:name="_Toc37083860"/>
      <w:bookmarkStart w:id="2916" w:name="_Toc37084202"/>
      <w:bookmarkStart w:id="2917" w:name="_Toc40209564"/>
      <w:bookmarkStart w:id="2918" w:name="_Toc40209906"/>
      <w:bookmarkStart w:id="2919" w:name="_Toc45892865"/>
      <w:bookmarkStart w:id="2920" w:name="_Toc53176730"/>
      <w:bookmarkStart w:id="2921" w:name="_Toc61121052"/>
      <w:bookmarkStart w:id="2922" w:name="_Toc67918239"/>
      <w:bookmarkStart w:id="2923" w:name="_Toc76298283"/>
      <w:bookmarkStart w:id="2924" w:name="_Toc76572295"/>
      <w:bookmarkStart w:id="2925" w:name="_Toc76652162"/>
      <w:bookmarkStart w:id="2926" w:name="_Toc76653000"/>
      <w:bookmarkStart w:id="2927" w:name="_Toc83742273"/>
      <w:bookmarkStart w:id="2928" w:name="_Toc91440763"/>
      <w:bookmarkStart w:id="2929" w:name="_Toc98849553"/>
      <w:bookmarkStart w:id="2930" w:name="_Toc106543407"/>
      <w:bookmarkStart w:id="2931" w:name="_Toc106737505"/>
      <w:bookmarkStart w:id="2932" w:name="_Toc107233272"/>
      <w:bookmarkStart w:id="2933" w:name="_Toc107234887"/>
      <w:bookmarkStart w:id="2934" w:name="_Toc107419857"/>
      <w:bookmarkStart w:id="2935" w:name="_Toc107477153"/>
      <w:bookmarkStart w:id="2936" w:name="_Toc114566010"/>
      <w:bookmarkStart w:id="2937" w:name="_Toc123936322"/>
      <w:bookmarkStart w:id="2938" w:name="_Toc124377337"/>
      <w:r w:rsidRPr="00C25669">
        <w:t>7</w:t>
      </w:r>
      <w:r w:rsidRPr="00C25669">
        <w:rPr>
          <w:rFonts w:hint="eastAsia"/>
        </w:rPr>
        <w:t>.5</w:t>
      </w:r>
      <w:r w:rsidRPr="00C25669">
        <w:t>.1</w:t>
      </w:r>
      <w:r w:rsidRPr="00C25669">
        <w:rPr>
          <w:rFonts w:hint="eastAsia"/>
          <w:lang w:eastAsia="zh-CN"/>
        </w:rPr>
        <w:tab/>
      </w:r>
      <w:r w:rsidRPr="00C25669">
        <w:t>FR2 single carrier requirements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CDD78B8" w14:textId="77777777"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176CF999" w14:textId="77777777"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4AB01263" w14:textId="77777777" w:rsidR="005B3300" w:rsidRPr="00C25669" w:rsidRDefault="005B3300" w:rsidP="005B3300">
      <w:pPr>
        <w:pStyle w:val="Heading2"/>
      </w:pPr>
      <w:bookmarkStart w:id="2939" w:name="_Toc21338289"/>
      <w:bookmarkStart w:id="2940" w:name="_Toc29808397"/>
      <w:bookmarkStart w:id="2941" w:name="_Toc37068316"/>
      <w:bookmarkStart w:id="2942" w:name="_Toc37083861"/>
      <w:bookmarkStart w:id="2943" w:name="_Toc37084203"/>
      <w:bookmarkStart w:id="2944" w:name="_Toc40209565"/>
      <w:bookmarkStart w:id="2945" w:name="_Toc40209907"/>
      <w:bookmarkStart w:id="2946" w:name="_Toc45892866"/>
      <w:bookmarkStart w:id="2947" w:name="_Toc53176731"/>
      <w:bookmarkStart w:id="2948" w:name="_Toc61121053"/>
      <w:bookmarkStart w:id="2949" w:name="_Toc67918240"/>
      <w:bookmarkStart w:id="2950" w:name="_Toc76298284"/>
      <w:bookmarkStart w:id="2951" w:name="_Toc76572296"/>
      <w:bookmarkStart w:id="2952" w:name="_Toc76652163"/>
      <w:bookmarkStart w:id="2953" w:name="_Toc76653001"/>
      <w:bookmarkStart w:id="2954" w:name="_Toc83742274"/>
      <w:bookmarkStart w:id="2955" w:name="_Toc91440764"/>
      <w:bookmarkStart w:id="2956" w:name="_Toc98849554"/>
      <w:bookmarkStart w:id="2957" w:name="_Toc106543408"/>
      <w:bookmarkStart w:id="2958" w:name="_Toc106737506"/>
      <w:bookmarkStart w:id="2959" w:name="_Toc107233273"/>
      <w:bookmarkStart w:id="2960" w:name="_Toc107234888"/>
      <w:bookmarkStart w:id="2961" w:name="_Toc107419858"/>
      <w:bookmarkStart w:id="2962" w:name="_Toc107477154"/>
      <w:bookmarkStart w:id="2963" w:name="_Toc114566011"/>
      <w:bookmarkStart w:id="2964" w:name="_Toc123936323"/>
      <w:bookmarkStart w:id="2965" w:name="_Toc124377338"/>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FBE3575" w14:textId="77777777" w:rsidR="005B3300" w:rsidRPr="00C25669" w:rsidRDefault="005B3300" w:rsidP="005B3300">
      <w:pPr>
        <w:pStyle w:val="Heading3"/>
      </w:pPr>
      <w:bookmarkStart w:id="2966" w:name="_Toc21338290"/>
      <w:bookmarkStart w:id="2967" w:name="_Toc29808398"/>
      <w:bookmarkStart w:id="2968" w:name="_Toc37068317"/>
      <w:bookmarkStart w:id="2969" w:name="_Toc37083862"/>
      <w:bookmarkStart w:id="2970" w:name="_Toc37084204"/>
      <w:bookmarkStart w:id="2971" w:name="_Toc40209566"/>
      <w:bookmarkStart w:id="2972" w:name="_Toc40209908"/>
      <w:bookmarkStart w:id="2973" w:name="_Toc45892867"/>
      <w:bookmarkStart w:id="2974" w:name="_Toc53176732"/>
      <w:bookmarkStart w:id="2975" w:name="_Toc61121054"/>
      <w:bookmarkStart w:id="2976" w:name="_Toc67918241"/>
      <w:bookmarkStart w:id="2977" w:name="_Toc76298285"/>
      <w:bookmarkStart w:id="2978" w:name="_Toc76572297"/>
      <w:bookmarkStart w:id="2979" w:name="_Toc76652164"/>
      <w:bookmarkStart w:id="2980" w:name="_Toc76653002"/>
      <w:bookmarkStart w:id="2981" w:name="_Toc83742275"/>
      <w:bookmarkStart w:id="2982" w:name="_Toc91440765"/>
      <w:bookmarkStart w:id="2983" w:name="_Toc98849555"/>
      <w:bookmarkStart w:id="2984" w:name="_Toc106543409"/>
      <w:bookmarkStart w:id="2985" w:name="_Toc106737507"/>
      <w:bookmarkStart w:id="2986" w:name="_Toc107233274"/>
      <w:bookmarkStart w:id="2987" w:name="_Toc107234889"/>
      <w:bookmarkStart w:id="2988" w:name="_Toc107419859"/>
      <w:bookmarkStart w:id="2989" w:name="_Toc107477155"/>
      <w:bookmarkStart w:id="2990" w:name="_Toc114566012"/>
      <w:bookmarkStart w:id="2991" w:name="_Toc123936324"/>
      <w:bookmarkStart w:id="2992" w:name="_Toc124377339"/>
      <w:r w:rsidRPr="00C25669">
        <w:t>7</w:t>
      </w:r>
      <w:r w:rsidRPr="00C25669">
        <w:rPr>
          <w:rFonts w:hint="eastAsia"/>
        </w:rPr>
        <w:t>.5</w:t>
      </w:r>
      <w:r w:rsidRPr="00C25669">
        <w:t>A.1</w:t>
      </w:r>
      <w:r w:rsidRPr="00C25669">
        <w:rPr>
          <w:rFonts w:hint="eastAsia"/>
          <w:lang w:eastAsia="zh-CN"/>
        </w:rPr>
        <w:tab/>
      </w:r>
      <w:r w:rsidRPr="00C25669">
        <w:t>FR2 CA requirements</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lastRenderedPageBreak/>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2477075" w:rsidR="002F790A" w:rsidRPr="00C25669" w:rsidRDefault="007524BF"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39B22946" w:rsidR="002F790A" w:rsidRPr="00C25669" w:rsidRDefault="0017300E"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p w14:paraId="17861232" w14:textId="77777777" w:rsidR="00FE20E6" w:rsidRPr="00C25669" w:rsidRDefault="00FE20E6" w:rsidP="005B3300">
      <w:pPr>
        <w:rPr>
          <w:lang w:eastAsia="zh-CN"/>
        </w:rPr>
      </w:pPr>
    </w:p>
    <w:p w14:paraId="64325A3C" w14:textId="77777777" w:rsidR="005B3300" w:rsidRPr="00C25669" w:rsidRDefault="005B3300" w:rsidP="005B3300">
      <w:pPr>
        <w:pStyle w:val="Heading1"/>
        <w:rPr>
          <w:lang w:eastAsia="zh-CN"/>
        </w:rPr>
      </w:pPr>
      <w:bookmarkStart w:id="2993" w:name="_Toc21338291"/>
      <w:bookmarkStart w:id="2994" w:name="_Toc29808399"/>
      <w:bookmarkStart w:id="2995" w:name="_Toc37068318"/>
      <w:bookmarkStart w:id="2996" w:name="_Toc37083863"/>
      <w:bookmarkStart w:id="2997" w:name="_Toc37084205"/>
      <w:bookmarkStart w:id="2998" w:name="_Toc40209567"/>
      <w:bookmarkStart w:id="2999" w:name="_Toc40209909"/>
      <w:bookmarkStart w:id="3000" w:name="_Toc45892868"/>
      <w:bookmarkStart w:id="3001" w:name="_Toc53176733"/>
      <w:bookmarkStart w:id="3002" w:name="_Toc61121055"/>
      <w:bookmarkStart w:id="3003" w:name="_Toc67918242"/>
      <w:bookmarkStart w:id="3004" w:name="_Toc76298286"/>
      <w:bookmarkStart w:id="3005" w:name="_Toc76572298"/>
      <w:bookmarkStart w:id="3006" w:name="_Toc76652165"/>
      <w:bookmarkStart w:id="3007" w:name="_Toc76653003"/>
      <w:bookmarkStart w:id="3008" w:name="_Toc83742276"/>
      <w:bookmarkStart w:id="3009" w:name="_Toc91440766"/>
      <w:bookmarkStart w:id="3010" w:name="_Toc98849556"/>
      <w:bookmarkStart w:id="3011" w:name="_Toc106543410"/>
      <w:bookmarkStart w:id="3012" w:name="_Toc106737508"/>
      <w:bookmarkStart w:id="3013" w:name="_Toc107233275"/>
      <w:bookmarkStart w:id="3014" w:name="_Toc107234890"/>
      <w:bookmarkStart w:id="3015" w:name="_Toc107419860"/>
      <w:bookmarkStart w:id="3016" w:name="_Toc107477156"/>
      <w:bookmarkStart w:id="3017" w:name="_Toc114566013"/>
      <w:bookmarkStart w:id="3018" w:name="_Toc123936325"/>
      <w:bookmarkStart w:id="3019"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ABCA954" w14:textId="77777777" w:rsidR="005B3300" w:rsidRPr="00C25669" w:rsidRDefault="005B3300" w:rsidP="005B3300">
      <w:pPr>
        <w:pStyle w:val="Heading2"/>
        <w:rPr>
          <w:lang w:eastAsia="zh-CN"/>
        </w:rPr>
      </w:pPr>
      <w:bookmarkStart w:id="3020" w:name="_Toc21338292"/>
      <w:bookmarkStart w:id="3021" w:name="_Toc29808400"/>
      <w:bookmarkStart w:id="3022" w:name="_Toc37068319"/>
      <w:bookmarkStart w:id="3023" w:name="_Toc37083864"/>
      <w:bookmarkStart w:id="3024" w:name="_Toc37084206"/>
      <w:bookmarkStart w:id="3025" w:name="_Toc40209568"/>
      <w:bookmarkStart w:id="3026" w:name="_Toc40209910"/>
      <w:bookmarkStart w:id="3027" w:name="_Toc45892869"/>
      <w:bookmarkStart w:id="3028" w:name="_Toc53176734"/>
      <w:bookmarkStart w:id="3029" w:name="_Toc61121056"/>
      <w:bookmarkStart w:id="3030" w:name="_Toc67918243"/>
      <w:bookmarkStart w:id="3031" w:name="_Toc76298287"/>
      <w:bookmarkStart w:id="3032" w:name="_Toc76572299"/>
      <w:bookmarkStart w:id="3033" w:name="_Toc76652166"/>
      <w:bookmarkStart w:id="3034" w:name="_Toc76653004"/>
      <w:bookmarkStart w:id="3035" w:name="_Toc83742277"/>
      <w:bookmarkStart w:id="3036" w:name="_Toc91440767"/>
      <w:bookmarkStart w:id="3037" w:name="_Toc98849557"/>
      <w:bookmarkStart w:id="3038" w:name="_Toc106543411"/>
      <w:bookmarkStart w:id="3039" w:name="_Toc106737509"/>
      <w:bookmarkStart w:id="3040" w:name="_Toc107233276"/>
      <w:bookmarkStart w:id="3041" w:name="_Toc107234891"/>
      <w:bookmarkStart w:id="3042" w:name="_Toc107419861"/>
      <w:bookmarkStart w:id="3043" w:name="_Toc107477157"/>
      <w:bookmarkStart w:id="3044" w:name="_Toc114566014"/>
      <w:bookmarkStart w:id="3045" w:name="_Toc123936326"/>
      <w:bookmarkStart w:id="3046" w:name="_Toc124377341"/>
      <w:r w:rsidRPr="00C25669">
        <w:rPr>
          <w:rFonts w:hint="eastAsia"/>
          <w:lang w:eastAsia="zh-CN"/>
        </w:rPr>
        <w:t>8</w:t>
      </w:r>
      <w:r w:rsidRPr="00C25669">
        <w:t>.1</w:t>
      </w:r>
      <w:r w:rsidRPr="00C25669">
        <w:rPr>
          <w:rFonts w:hint="eastAsia"/>
          <w:lang w:eastAsia="zh-CN"/>
        </w:rPr>
        <w:tab/>
        <w:t>General</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2B8ED2F" w14:textId="77777777"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14:paraId="7B6FECAD" w14:textId="77777777" w:rsidR="005B3300" w:rsidRPr="00C25669" w:rsidRDefault="005B3300" w:rsidP="005B3300">
      <w:pPr>
        <w:pStyle w:val="Heading3"/>
        <w:rPr>
          <w:lang w:eastAsia="zh-CN"/>
        </w:rPr>
      </w:pPr>
      <w:bookmarkStart w:id="3047" w:name="_Toc21338293"/>
      <w:bookmarkStart w:id="3048" w:name="_Toc29808401"/>
      <w:bookmarkStart w:id="3049" w:name="_Toc37068320"/>
      <w:bookmarkStart w:id="3050" w:name="_Toc37083865"/>
      <w:bookmarkStart w:id="3051" w:name="_Toc37084207"/>
      <w:bookmarkStart w:id="3052" w:name="_Toc40209569"/>
      <w:bookmarkStart w:id="3053" w:name="_Toc40209911"/>
      <w:bookmarkStart w:id="3054" w:name="_Toc45892870"/>
      <w:bookmarkStart w:id="3055" w:name="_Toc53176735"/>
      <w:bookmarkStart w:id="3056" w:name="_Toc61121057"/>
      <w:bookmarkStart w:id="3057" w:name="_Toc67918244"/>
      <w:bookmarkStart w:id="3058" w:name="_Toc76298288"/>
      <w:bookmarkStart w:id="3059" w:name="_Toc76572300"/>
      <w:bookmarkStart w:id="3060" w:name="_Toc76652167"/>
      <w:bookmarkStart w:id="3061" w:name="_Toc76653005"/>
      <w:bookmarkStart w:id="3062" w:name="_Toc83742278"/>
      <w:bookmarkStart w:id="3063" w:name="_Toc91440768"/>
      <w:bookmarkStart w:id="3064" w:name="_Toc98849558"/>
      <w:bookmarkStart w:id="3065" w:name="_Toc106543412"/>
      <w:bookmarkStart w:id="3066" w:name="_Toc106737510"/>
      <w:bookmarkStart w:id="3067" w:name="_Toc107233277"/>
      <w:bookmarkStart w:id="3068" w:name="_Toc107234892"/>
      <w:bookmarkStart w:id="3069" w:name="_Toc107419862"/>
      <w:bookmarkStart w:id="3070" w:name="_Toc107477158"/>
      <w:bookmarkStart w:id="3071" w:name="_Toc114566015"/>
      <w:bookmarkStart w:id="3072" w:name="_Toc123936327"/>
      <w:bookmarkStart w:id="3073" w:name="_Toc124377342"/>
      <w:r w:rsidRPr="00C25669">
        <w:t>8.1.1</w:t>
      </w:r>
      <w:r w:rsidRPr="00C25669">
        <w:rPr>
          <w:rFonts w:hint="eastAsia"/>
          <w:lang w:eastAsia="zh-CN"/>
        </w:rPr>
        <w:tab/>
      </w:r>
      <w:r w:rsidRPr="00C25669">
        <w:rPr>
          <w:lang w:eastAsia="zh-CN"/>
        </w:rPr>
        <w:t>Applicability of requirements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0FD7A96E" w14:textId="77777777" w:rsidR="005B3300" w:rsidRPr="00C25669" w:rsidRDefault="005B3300" w:rsidP="005B3300">
      <w:pPr>
        <w:pStyle w:val="Heading4"/>
        <w:rPr>
          <w:lang w:eastAsia="zh-CN"/>
        </w:rPr>
      </w:pPr>
      <w:bookmarkStart w:id="3074" w:name="_Toc21338294"/>
      <w:bookmarkStart w:id="3075" w:name="_Toc29808402"/>
      <w:bookmarkStart w:id="3076" w:name="_Toc37068321"/>
      <w:bookmarkStart w:id="3077" w:name="_Toc37083866"/>
      <w:bookmarkStart w:id="3078" w:name="_Toc37084208"/>
      <w:bookmarkStart w:id="3079" w:name="_Toc40209570"/>
      <w:bookmarkStart w:id="3080" w:name="_Toc40209912"/>
      <w:bookmarkStart w:id="3081" w:name="_Toc45892871"/>
      <w:bookmarkStart w:id="3082" w:name="_Toc53176736"/>
      <w:bookmarkStart w:id="3083" w:name="_Toc61121058"/>
      <w:bookmarkStart w:id="3084" w:name="_Toc67918245"/>
      <w:bookmarkStart w:id="3085" w:name="_Toc76298289"/>
      <w:bookmarkStart w:id="3086" w:name="_Toc76572301"/>
      <w:bookmarkStart w:id="3087" w:name="_Toc76652168"/>
      <w:bookmarkStart w:id="3088" w:name="_Toc76653006"/>
      <w:bookmarkStart w:id="3089" w:name="_Toc83742279"/>
      <w:bookmarkStart w:id="3090" w:name="_Toc91440769"/>
      <w:bookmarkStart w:id="3091" w:name="_Toc98849559"/>
      <w:bookmarkStart w:id="3092" w:name="_Toc106543413"/>
      <w:bookmarkStart w:id="3093" w:name="_Toc106737511"/>
      <w:bookmarkStart w:id="3094" w:name="_Toc107233278"/>
      <w:bookmarkStart w:id="3095" w:name="_Toc107234893"/>
      <w:bookmarkStart w:id="3096" w:name="_Toc107419863"/>
      <w:bookmarkStart w:id="3097" w:name="_Toc107477159"/>
      <w:bookmarkStart w:id="3098" w:name="_Toc114566016"/>
      <w:bookmarkStart w:id="3099" w:name="_Toc123936328"/>
      <w:bookmarkStart w:id="3100" w:name="_Toc124377343"/>
      <w:r w:rsidRPr="00C25669">
        <w:rPr>
          <w:lang w:eastAsia="zh-CN"/>
        </w:rPr>
        <w:t>8.1.1.1</w:t>
      </w:r>
      <w:r w:rsidRPr="00C25669">
        <w:rPr>
          <w:lang w:eastAsia="zh-CN"/>
        </w:rPr>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5F8B88BF" w14:textId="4EF61024"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rsidR="00896A81">
        <w:t>48200</w:t>
      </w:r>
      <w:r w:rsidRPr="00C25669">
        <w:t xml:space="preserve"> MHz.</w:t>
      </w:r>
    </w:p>
    <w:p w14:paraId="709770EE" w14:textId="77777777" w:rsidR="00764920" w:rsidRPr="00C25669" w:rsidRDefault="00764920" w:rsidP="00764920">
      <w:pPr>
        <w:rPr>
          <w:lang w:eastAsia="zh-CN"/>
        </w:rPr>
      </w:pPr>
      <w:bookmarkStart w:id="3101" w:name="_Toc21338295"/>
      <w:bookmarkStart w:id="3102" w:name="_Toc29808403"/>
      <w:bookmarkStart w:id="3103" w:name="_Toc37068322"/>
      <w:bookmarkStart w:id="3104" w:name="_Toc37083867"/>
      <w:bookmarkStart w:id="3105" w:name="_Toc37084209"/>
      <w:bookmarkStart w:id="3106" w:name="_Toc40209571"/>
      <w:bookmarkStart w:id="3107" w:name="_Toc40209913"/>
      <w:bookmarkStart w:id="3108" w:name="_Toc45892872"/>
      <w:bookmarkStart w:id="3109" w:name="_Toc53176737"/>
      <w:bookmarkStart w:id="3110" w:name="_Toc61121059"/>
      <w:bookmarkStart w:id="3111" w:name="_Toc67918246"/>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0711CE95" w14:textId="77777777" w:rsidR="00A903DE" w:rsidRPr="00656785" w:rsidRDefault="00A903DE" w:rsidP="00A903DE">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23AA41DF" w14:textId="77777777" w:rsidR="005B3300" w:rsidRPr="00C25669" w:rsidRDefault="005B3300" w:rsidP="005B3300">
      <w:pPr>
        <w:pStyle w:val="Heading4"/>
        <w:rPr>
          <w:lang w:eastAsia="zh-CN"/>
        </w:rPr>
      </w:pPr>
      <w:bookmarkStart w:id="3112" w:name="_Toc76298290"/>
      <w:bookmarkStart w:id="3113" w:name="_Toc76572302"/>
      <w:bookmarkStart w:id="3114" w:name="_Toc76652169"/>
      <w:bookmarkStart w:id="3115" w:name="_Toc76653007"/>
      <w:bookmarkStart w:id="3116" w:name="_Toc83742280"/>
      <w:bookmarkStart w:id="3117" w:name="_Toc91440770"/>
      <w:bookmarkStart w:id="3118" w:name="_Toc98849560"/>
      <w:bookmarkStart w:id="3119" w:name="_Toc106543414"/>
      <w:bookmarkStart w:id="3120" w:name="_Toc106737512"/>
      <w:bookmarkStart w:id="3121" w:name="_Toc107233279"/>
      <w:bookmarkStart w:id="3122" w:name="_Toc107234894"/>
      <w:bookmarkStart w:id="3123" w:name="_Toc107419864"/>
      <w:bookmarkStart w:id="3124" w:name="_Toc107477160"/>
      <w:bookmarkStart w:id="3125" w:name="_Toc114566017"/>
      <w:bookmarkStart w:id="3126" w:name="_Toc123936329"/>
      <w:bookmarkStart w:id="3127" w:name="_Toc124377344"/>
      <w:r w:rsidRPr="00C25669">
        <w:rPr>
          <w:lang w:eastAsia="zh-CN"/>
        </w:rPr>
        <w:t>8.1.1.2</w:t>
      </w:r>
      <w:r w:rsidRPr="00C25669">
        <w:rPr>
          <w:lang w:eastAsia="zh-CN"/>
        </w:rPr>
        <w:tab/>
        <w:t>Applicability of requirements for different number of RX antenna ports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55ADC228" w14:textId="77777777"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14:paraId="05FE5093" w14:textId="77777777"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1C659667" w14:textId="77777777" w:rsidTr="000811C5">
        <w:trPr>
          <w:trHeight w:val="58"/>
          <w:jc w:val="center"/>
        </w:trPr>
        <w:tc>
          <w:tcPr>
            <w:tcW w:w="1170" w:type="pct"/>
          </w:tcPr>
          <w:p w14:paraId="0865DB4B"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69A6F16"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2DA48A97" w14:textId="77777777" w:rsidR="005B3300" w:rsidRPr="00C25669" w:rsidRDefault="005B3300" w:rsidP="000811C5">
            <w:pPr>
              <w:pStyle w:val="TAH"/>
              <w:rPr>
                <w:lang w:eastAsia="ko-KR"/>
              </w:rPr>
            </w:pPr>
            <w:r w:rsidRPr="00C25669">
              <w:rPr>
                <w:lang w:eastAsia="ko-KR"/>
              </w:rPr>
              <w:t>Test list</w:t>
            </w:r>
          </w:p>
        </w:tc>
      </w:tr>
      <w:tr w:rsidR="005B3300" w:rsidRPr="00C25669" w14:paraId="23CE3D69" w14:textId="77777777" w:rsidTr="000811C5">
        <w:trPr>
          <w:trHeight w:val="153"/>
          <w:jc w:val="center"/>
        </w:trPr>
        <w:tc>
          <w:tcPr>
            <w:tcW w:w="1170" w:type="pct"/>
            <w:vMerge w:val="restart"/>
          </w:tcPr>
          <w:p w14:paraId="0047B534"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14:paraId="59FF3FD1" w14:textId="77777777"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14:paraId="30400A0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14:paraId="0830A034" w14:textId="77777777" w:rsidTr="000811C5">
        <w:trPr>
          <w:trHeight w:val="153"/>
          <w:jc w:val="center"/>
        </w:trPr>
        <w:tc>
          <w:tcPr>
            <w:tcW w:w="1170" w:type="pct"/>
            <w:vMerge/>
          </w:tcPr>
          <w:p w14:paraId="3A16B0D3" w14:textId="77777777" w:rsidR="005B3300" w:rsidRPr="00C25669" w:rsidRDefault="005B3300" w:rsidP="000811C5">
            <w:pPr>
              <w:keepNext/>
              <w:keepLines/>
              <w:spacing w:after="0"/>
              <w:rPr>
                <w:rFonts w:ascii="Arial" w:hAnsi="Arial"/>
                <w:sz w:val="18"/>
                <w:lang w:val="en-US" w:eastAsia="zh-CN"/>
              </w:rPr>
            </w:pPr>
          </w:p>
        </w:tc>
        <w:tc>
          <w:tcPr>
            <w:tcW w:w="1153" w:type="pct"/>
          </w:tcPr>
          <w:p w14:paraId="138A53AA"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14:paraId="3CB85F66"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14:paraId="122AF19D" w14:textId="77777777" w:rsidTr="000811C5">
        <w:trPr>
          <w:trHeight w:val="153"/>
          <w:jc w:val="center"/>
        </w:trPr>
        <w:tc>
          <w:tcPr>
            <w:tcW w:w="1170" w:type="pct"/>
            <w:vMerge/>
          </w:tcPr>
          <w:p w14:paraId="4C7E9DB1" w14:textId="77777777" w:rsidR="005B3300" w:rsidRPr="00C25669" w:rsidRDefault="005B3300" w:rsidP="000811C5">
            <w:pPr>
              <w:keepNext/>
              <w:keepLines/>
              <w:spacing w:after="0"/>
              <w:rPr>
                <w:rFonts w:ascii="Arial" w:hAnsi="Arial"/>
                <w:sz w:val="18"/>
                <w:lang w:val="en-US" w:eastAsia="zh-CN"/>
              </w:rPr>
            </w:pPr>
          </w:p>
        </w:tc>
        <w:tc>
          <w:tcPr>
            <w:tcW w:w="1153" w:type="pct"/>
          </w:tcPr>
          <w:p w14:paraId="30746EFC"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14:paraId="7DD291A9" w14:textId="77777777"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14:paraId="1483D932" w14:textId="77777777" w:rsidR="005B3300" w:rsidRPr="00C25669" w:rsidRDefault="005B3300" w:rsidP="005B3300">
      <w:pPr>
        <w:rPr>
          <w:lang w:eastAsia="zh-CN"/>
        </w:rPr>
      </w:pPr>
    </w:p>
    <w:p w14:paraId="21301FBE" w14:textId="77777777" w:rsidR="005B3300" w:rsidRPr="00C25669" w:rsidRDefault="005B3300" w:rsidP="005B3300">
      <w:pPr>
        <w:pStyle w:val="Heading4"/>
        <w:rPr>
          <w:lang w:eastAsia="zh-CN"/>
        </w:rPr>
      </w:pPr>
      <w:bookmarkStart w:id="3128" w:name="_Toc21338296"/>
      <w:bookmarkStart w:id="3129" w:name="_Toc29808404"/>
      <w:bookmarkStart w:id="3130" w:name="_Toc37068323"/>
      <w:bookmarkStart w:id="3131" w:name="_Toc37083868"/>
      <w:bookmarkStart w:id="3132" w:name="_Toc37084210"/>
      <w:bookmarkStart w:id="3133" w:name="_Toc40209572"/>
      <w:bookmarkStart w:id="3134" w:name="_Toc40209914"/>
      <w:bookmarkStart w:id="3135" w:name="_Toc45892873"/>
      <w:bookmarkStart w:id="3136" w:name="_Toc53176738"/>
      <w:bookmarkStart w:id="3137" w:name="_Toc61121060"/>
      <w:bookmarkStart w:id="3138" w:name="_Toc67918247"/>
      <w:bookmarkStart w:id="3139" w:name="_Toc76298291"/>
      <w:bookmarkStart w:id="3140" w:name="_Toc76572303"/>
      <w:bookmarkStart w:id="3141" w:name="_Toc76652170"/>
      <w:bookmarkStart w:id="3142" w:name="_Toc76653008"/>
      <w:bookmarkStart w:id="3143" w:name="_Toc83742281"/>
      <w:bookmarkStart w:id="3144" w:name="_Toc91440771"/>
      <w:bookmarkStart w:id="3145" w:name="_Toc98849561"/>
      <w:bookmarkStart w:id="3146" w:name="_Toc106543415"/>
      <w:bookmarkStart w:id="3147" w:name="_Toc106737513"/>
      <w:bookmarkStart w:id="3148" w:name="_Toc107233280"/>
      <w:bookmarkStart w:id="3149" w:name="_Toc107234895"/>
      <w:bookmarkStart w:id="3150" w:name="_Toc107419865"/>
      <w:bookmarkStart w:id="3151" w:name="_Toc107477161"/>
      <w:bookmarkStart w:id="3152" w:name="_Toc114566018"/>
      <w:bookmarkStart w:id="3153" w:name="_Toc123936330"/>
      <w:bookmarkStart w:id="3154" w:name="_Toc124377345"/>
      <w:r w:rsidRPr="00C25669">
        <w:rPr>
          <w:lang w:eastAsia="zh-CN"/>
        </w:rPr>
        <w:t>8.1.1.3</w:t>
      </w:r>
      <w:r w:rsidRPr="00C25669">
        <w:rPr>
          <w:lang w:eastAsia="zh-CN"/>
        </w:rPr>
        <w:tab/>
        <w:t>Applicability of requirements for optional UE features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4AB72EB7" w14:textId="77777777" w:rsidR="00052208" w:rsidRPr="00C25669" w:rsidRDefault="00052208" w:rsidP="00052208">
      <w:pPr>
        <w:rPr>
          <w:rFonts w:eastAsia="SimSun"/>
        </w:rPr>
      </w:pPr>
      <w:bookmarkStart w:id="3155" w:name="_Toc21338297"/>
      <w:bookmarkStart w:id="3156" w:name="_Toc29808405"/>
      <w:bookmarkStart w:id="3157" w:name="_Toc37068324"/>
      <w:bookmarkStart w:id="3158" w:name="_Toc37083869"/>
      <w:bookmarkStart w:id="3159" w:name="_Toc37084211"/>
      <w:bookmarkStart w:id="3160" w:name="_Toc40209573"/>
      <w:bookmarkStart w:id="3161" w:name="_Toc40209915"/>
      <w:bookmarkStart w:id="3162" w:name="_Toc45892874"/>
      <w:bookmarkStart w:id="3163" w:name="_Toc53176739"/>
      <w:bookmarkStart w:id="3164" w:name="_Toc61121061"/>
      <w:r w:rsidRPr="00C25669">
        <w:rPr>
          <w:rFonts w:eastAsia="SimSun"/>
        </w:rPr>
        <w:t xml:space="preserve">The performance requirements in Table </w:t>
      </w:r>
      <w:r>
        <w:rPr>
          <w:rFonts w:eastAsia="SimSun"/>
        </w:rPr>
        <w:t>8</w:t>
      </w:r>
      <w:r w:rsidRPr="00C25669">
        <w:rPr>
          <w:rFonts w:eastAsia="SimSun"/>
        </w:rPr>
        <w:t>.1.1.3-1 shall apply for UEs which support optional UE features only.</w:t>
      </w:r>
    </w:p>
    <w:p w14:paraId="70880083" w14:textId="77777777" w:rsidR="00052208" w:rsidRPr="00C25669" w:rsidRDefault="00052208" w:rsidP="00052208">
      <w:pPr>
        <w:pStyle w:val="TH"/>
        <w:rPr>
          <w:lang w:eastAsia="zh-CN"/>
        </w:rPr>
      </w:pPr>
      <w:r w:rsidRPr="00C25669">
        <w:t xml:space="preserve">Table </w:t>
      </w:r>
      <w:r>
        <w:t>8</w:t>
      </w:r>
      <w:r w:rsidRPr="00C25669">
        <w:t>.1.1.3-1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62"/>
        <w:gridCol w:w="849"/>
        <w:gridCol w:w="2319"/>
        <w:gridCol w:w="2644"/>
      </w:tblGrid>
      <w:tr w:rsidR="00052208" w:rsidRPr="00C25669" w14:paraId="17400816" w14:textId="77777777" w:rsidTr="00E04E2A">
        <w:trPr>
          <w:trHeight w:val="58"/>
        </w:trPr>
        <w:tc>
          <w:tcPr>
            <w:tcW w:w="1480" w:type="pct"/>
          </w:tcPr>
          <w:p w14:paraId="2C88A038" w14:textId="77777777" w:rsidR="00052208" w:rsidRPr="00C25669" w:rsidRDefault="00052208" w:rsidP="00E04E2A">
            <w:pPr>
              <w:pStyle w:val="TAH"/>
              <w:rPr>
                <w:lang w:eastAsia="zh-CN"/>
              </w:rPr>
            </w:pPr>
            <w:r w:rsidRPr="00C25669">
              <w:rPr>
                <w:lang w:eastAsia="ko-KR"/>
              </w:rPr>
              <w:t>UE feature/capability</w:t>
            </w:r>
            <w:r w:rsidRPr="00C25669">
              <w:rPr>
                <w:rFonts w:hint="eastAsia"/>
                <w:lang w:eastAsia="zh-CN"/>
              </w:rPr>
              <w:t xml:space="preserve"> [14]</w:t>
            </w:r>
          </w:p>
        </w:tc>
        <w:tc>
          <w:tcPr>
            <w:tcW w:w="941" w:type="pct"/>
            <w:gridSpan w:val="2"/>
          </w:tcPr>
          <w:p w14:paraId="10775D49" w14:textId="77777777" w:rsidR="00052208" w:rsidRPr="00C25669" w:rsidRDefault="00052208" w:rsidP="00E04E2A">
            <w:pPr>
              <w:pStyle w:val="TAH"/>
              <w:rPr>
                <w:lang w:eastAsia="ko-KR"/>
              </w:rPr>
            </w:pPr>
            <w:r w:rsidRPr="00C25669">
              <w:rPr>
                <w:lang w:eastAsia="ko-KR"/>
              </w:rPr>
              <w:t>Test type</w:t>
            </w:r>
          </w:p>
        </w:tc>
        <w:tc>
          <w:tcPr>
            <w:tcW w:w="1205" w:type="pct"/>
            <w:shd w:val="clear" w:color="auto" w:fill="auto"/>
          </w:tcPr>
          <w:p w14:paraId="4E42844C" w14:textId="77777777" w:rsidR="00052208" w:rsidRPr="00C25669" w:rsidRDefault="00052208" w:rsidP="00E04E2A">
            <w:pPr>
              <w:pStyle w:val="TAH"/>
              <w:rPr>
                <w:lang w:eastAsia="ko-KR"/>
              </w:rPr>
            </w:pPr>
            <w:r w:rsidRPr="00C25669">
              <w:rPr>
                <w:lang w:eastAsia="ko-KR"/>
              </w:rPr>
              <w:t>Test list</w:t>
            </w:r>
          </w:p>
        </w:tc>
        <w:tc>
          <w:tcPr>
            <w:tcW w:w="1374" w:type="pct"/>
          </w:tcPr>
          <w:p w14:paraId="68DA3C16" w14:textId="77777777" w:rsidR="00052208" w:rsidRPr="00C25669" w:rsidRDefault="00052208" w:rsidP="00E04E2A">
            <w:pPr>
              <w:pStyle w:val="TAH"/>
              <w:rPr>
                <w:lang w:eastAsia="ko-KR"/>
              </w:rPr>
            </w:pPr>
            <w:r w:rsidRPr="00C25669">
              <w:rPr>
                <w:lang w:eastAsia="ko-KR"/>
              </w:rPr>
              <w:t>Applicability notes</w:t>
            </w:r>
          </w:p>
        </w:tc>
      </w:tr>
      <w:tr w:rsidR="00052208" w:rsidRPr="00C25669" w14:paraId="104AA3EC" w14:textId="77777777" w:rsidTr="00E04E2A">
        <w:trPr>
          <w:trHeight w:val="153"/>
        </w:trPr>
        <w:tc>
          <w:tcPr>
            <w:tcW w:w="1480" w:type="pct"/>
          </w:tcPr>
          <w:p w14:paraId="0E8303A5" w14:textId="77777777" w:rsidR="00052208" w:rsidRPr="00C25669" w:rsidRDefault="00052208" w:rsidP="00E04E2A">
            <w:pPr>
              <w:pStyle w:val="TAL"/>
              <w:rPr>
                <w:lang w:val="en-US" w:eastAsia="zh-CN"/>
              </w:rPr>
            </w:pPr>
            <w:r w:rsidRPr="00CE2ABA">
              <w:rPr>
                <w:lang w:val="en-US" w:eastAsia="zh-CN"/>
              </w:rPr>
              <w:t>256QAM modulation scheme</w:t>
            </w:r>
            <w:r>
              <w:rPr>
                <w:lang w:val="en-US" w:eastAsia="zh-CN"/>
              </w:rPr>
              <w:t xml:space="preserve"> </w:t>
            </w:r>
            <w:r w:rsidRPr="00CE2ABA">
              <w:rPr>
                <w:lang w:val="en-US" w:eastAsia="zh-CN"/>
              </w:rPr>
              <w:t>for PDSCH for FR</w:t>
            </w:r>
            <w:r>
              <w:rPr>
                <w:lang w:val="en-US" w:eastAsia="zh-CN"/>
              </w:rPr>
              <w:t>2</w:t>
            </w:r>
            <w:r w:rsidRPr="00CE2ABA">
              <w:rPr>
                <w:lang w:val="en-US" w:eastAsia="zh-CN"/>
              </w:rPr>
              <w:t xml:space="preserve"> </w:t>
            </w:r>
            <w:r>
              <w:rPr>
                <w:lang w:val="en-US" w:eastAsia="zh-CN"/>
              </w:rPr>
              <w:t>(</w:t>
            </w:r>
            <w:r w:rsidRPr="00CE2ABA">
              <w:rPr>
                <w:i/>
                <w:iCs/>
                <w:lang w:val="en-US" w:eastAsia="zh-CN"/>
              </w:rPr>
              <w:t>pdsch-256QAM-FR2</w:t>
            </w:r>
            <w:r>
              <w:rPr>
                <w:lang w:val="en-US" w:eastAsia="zh-CN"/>
              </w:rPr>
              <w:t>)</w:t>
            </w:r>
          </w:p>
        </w:tc>
        <w:tc>
          <w:tcPr>
            <w:tcW w:w="500" w:type="pct"/>
          </w:tcPr>
          <w:p w14:paraId="532F87A3" w14:textId="77777777" w:rsidR="00052208" w:rsidRPr="00C25669" w:rsidRDefault="00052208" w:rsidP="00E04E2A">
            <w:pPr>
              <w:pStyle w:val="TAL"/>
              <w:rPr>
                <w:lang w:val="en-US" w:eastAsia="zh-CN"/>
              </w:rPr>
            </w:pPr>
            <w:r w:rsidRPr="001B6373">
              <w:rPr>
                <w:lang w:val="en-US" w:eastAsia="zh-CN"/>
              </w:rPr>
              <w:t>FR2 TDD</w:t>
            </w:r>
          </w:p>
        </w:tc>
        <w:tc>
          <w:tcPr>
            <w:tcW w:w="440" w:type="pct"/>
            <w:shd w:val="clear" w:color="auto" w:fill="auto"/>
          </w:tcPr>
          <w:p w14:paraId="617368FB" w14:textId="77777777" w:rsidR="00052208" w:rsidRPr="00C25669" w:rsidRDefault="00052208" w:rsidP="00E04E2A">
            <w:pPr>
              <w:pStyle w:val="TAL"/>
              <w:rPr>
                <w:lang w:val="en-US" w:eastAsia="zh-CN"/>
              </w:rPr>
            </w:pPr>
            <w:r>
              <w:rPr>
                <w:lang w:val="en-US" w:eastAsia="zh-CN"/>
              </w:rPr>
              <w:t>CQI</w:t>
            </w:r>
          </w:p>
        </w:tc>
        <w:tc>
          <w:tcPr>
            <w:tcW w:w="1205" w:type="pct"/>
            <w:shd w:val="clear" w:color="auto" w:fill="auto"/>
          </w:tcPr>
          <w:p w14:paraId="238F4D30" w14:textId="281A2C14" w:rsidR="00052208" w:rsidRPr="00C25669" w:rsidRDefault="00052208" w:rsidP="00E04E2A">
            <w:pPr>
              <w:pStyle w:val="TAL"/>
              <w:rPr>
                <w:lang w:val="en-US" w:eastAsia="zh-CN"/>
              </w:rPr>
            </w:pPr>
            <w:r>
              <w:rPr>
                <w:lang w:val="en-US" w:eastAsia="zh-CN"/>
              </w:rPr>
              <w:t xml:space="preserve">Clause </w:t>
            </w:r>
            <w:r w:rsidRPr="00F85309">
              <w:rPr>
                <w:lang w:val="en-US" w:eastAsia="zh-CN"/>
              </w:rPr>
              <w:t>8.2.2.2.</w:t>
            </w:r>
            <w:r w:rsidR="00BE2C31">
              <w:rPr>
                <w:lang w:val="en-US"/>
              </w:rPr>
              <w:t xml:space="preserve"> 2</w:t>
            </w:r>
            <w:r w:rsidRPr="00F85309">
              <w:rPr>
                <w:lang w:val="en-US" w:eastAsia="zh-CN"/>
              </w:rPr>
              <w:t>.1</w:t>
            </w:r>
            <w:r>
              <w:rPr>
                <w:lang w:val="en-US" w:eastAsia="zh-CN"/>
              </w:rPr>
              <w:t xml:space="preserve"> (Tests 3 and 4)</w:t>
            </w:r>
          </w:p>
        </w:tc>
        <w:tc>
          <w:tcPr>
            <w:tcW w:w="1374" w:type="pct"/>
          </w:tcPr>
          <w:p w14:paraId="4B90E269" w14:textId="36348E1D" w:rsidR="00052208" w:rsidRPr="00C25669" w:rsidRDefault="00052208" w:rsidP="00E04E2A">
            <w:pPr>
              <w:pStyle w:val="TAL"/>
              <w:rPr>
                <w:lang w:val="en-US" w:eastAsia="zh-CN"/>
              </w:rPr>
            </w:pPr>
            <w:r>
              <w:rPr>
                <w:lang w:val="en-US" w:eastAsia="zh-CN"/>
              </w:rPr>
              <w:t xml:space="preserve">The test coverage can be considered fulfilled without executing of Test 1 and 2 from Clause </w:t>
            </w:r>
            <w:r w:rsidRPr="00F85309">
              <w:rPr>
                <w:lang w:val="en-US" w:eastAsia="zh-CN"/>
              </w:rPr>
              <w:t>8.2.2.2.</w:t>
            </w:r>
            <w:r w:rsidR="00DF1C1A">
              <w:rPr>
                <w:lang w:val="en-US"/>
              </w:rPr>
              <w:t xml:space="preserve"> 2</w:t>
            </w:r>
            <w:r w:rsidRPr="00F85309">
              <w:rPr>
                <w:lang w:val="en-US" w:eastAsia="zh-CN"/>
              </w:rPr>
              <w:t>.1</w:t>
            </w:r>
            <w:r>
              <w:rPr>
                <w:lang w:val="en-US" w:eastAsia="zh-CN"/>
              </w:rPr>
              <w:t xml:space="preserve"> if UE passes Test 3 and 4 from Clause </w:t>
            </w:r>
            <w:r w:rsidRPr="00F85309">
              <w:rPr>
                <w:lang w:val="en-US" w:eastAsia="zh-CN"/>
              </w:rPr>
              <w:t>8.2.2.2.</w:t>
            </w:r>
            <w:r w:rsidR="00DF1C1A">
              <w:rPr>
                <w:lang w:val="en-US"/>
              </w:rPr>
              <w:t>2</w:t>
            </w:r>
            <w:r w:rsidRPr="00F85309">
              <w:rPr>
                <w:lang w:val="en-US" w:eastAsia="zh-CN"/>
              </w:rPr>
              <w:t>.1</w:t>
            </w:r>
          </w:p>
        </w:tc>
      </w:tr>
    </w:tbl>
    <w:p w14:paraId="1A7F5D0B" w14:textId="77777777" w:rsidR="00052208" w:rsidRPr="00951A74" w:rsidRDefault="00052208" w:rsidP="00052208">
      <w:pPr>
        <w:overflowPunct w:val="0"/>
        <w:autoSpaceDE w:val="0"/>
        <w:autoSpaceDN w:val="0"/>
        <w:adjustRightInd w:val="0"/>
        <w:textAlignment w:val="baseline"/>
        <w:rPr>
          <w:rFonts w:eastAsia="SimSun"/>
        </w:rPr>
      </w:pPr>
    </w:p>
    <w:p w14:paraId="4E3E87ED" w14:textId="77777777" w:rsidR="005B3300" w:rsidRPr="00C25669" w:rsidRDefault="005B3300" w:rsidP="005B3300">
      <w:pPr>
        <w:pStyle w:val="Heading4"/>
        <w:rPr>
          <w:lang w:eastAsia="zh-CN"/>
        </w:rPr>
      </w:pPr>
      <w:bookmarkStart w:id="3165" w:name="_Toc67918248"/>
      <w:bookmarkStart w:id="3166" w:name="_Toc76298292"/>
      <w:bookmarkStart w:id="3167" w:name="_Toc76572304"/>
      <w:bookmarkStart w:id="3168" w:name="_Toc76652171"/>
      <w:bookmarkStart w:id="3169" w:name="_Toc76653009"/>
      <w:bookmarkStart w:id="3170" w:name="_Toc83742282"/>
      <w:bookmarkStart w:id="3171" w:name="_Toc91440772"/>
      <w:bookmarkStart w:id="3172" w:name="_Toc98849562"/>
      <w:bookmarkStart w:id="3173" w:name="_Toc106543416"/>
      <w:bookmarkStart w:id="3174" w:name="_Toc106737514"/>
      <w:bookmarkStart w:id="3175" w:name="_Toc107233281"/>
      <w:bookmarkStart w:id="3176" w:name="_Toc107234896"/>
      <w:bookmarkStart w:id="3177" w:name="_Toc107419866"/>
      <w:bookmarkStart w:id="3178" w:name="_Toc107477162"/>
      <w:bookmarkStart w:id="3179" w:name="_Toc114566019"/>
      <w:bookmarkStart w:id="3180" w:name="_Toc123936331"/>
      <w:bookmarkStart w:id="3181" w:name="_Toc124377346"/>
      <w:r w:rsidRPr="00C25669">
        <w:rPr>
          <w:lang w:eastAsia="zh-CN"/>
        </w:rPr>
        <w:t>8.1.1.4</w:t>
      </w:r>
      <w:r w:rsidRPr="00C25669">
        <w:rPr>
          <w:lang w:eastAsia="zh-CN"/>
        </w:rPr>
        <w:tab/>
        <w:t>Applicability of requirements for mandatory UE features with capability signalling</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FF16903" w14:textId="77777777"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14:paraId="7B5670BA" w14:textId="015A8263" w:rsidR="005B3300" w:rsidRPr="00C25669" w:rsidRDefault="005B3300" w:rsidP="005B3300"/>
    <w:p w14:paraId="3E2F8B34" w14:textId="77777777" w:rsidR="005B3300" w:rsidRPr="00C25669" w:rsidRDefault="005B3300" w:rsidP="005B3300">
      <w:pPr>
        <w:pStyle w:val="TH"/>
      </w:pPr>
      <w:r w:rsidRPr="00C25669">
        <w:lastRenderedPageBreak/>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14:paraId="287134C2" w14:textId="77777777" w:rsidTr="000811C5">
        <w:trPr>
          <w:trHeight w:val="58"/>
        </w:trPr>
        <w:tc>
          <w:tcPr>
            <w:tcW w:w="1464" w:type="pct"/>
          </w:tcPr>
          <w:p w14:paraId="40FC18A4" w14:textId="77777777" w:rsidR="005B3300" w:rsidRPr="00C25669" w:rsidRDefault="005B3300" w:rsidP="000811C5">
            <w:pPr>
              <w:pStyle w:val="TAH"/>
              <w:rPr>
                <w:lang w:eastAsia="ko-KR"/>
              </w:rPr>
            </w:pPr>
            <w:r w:rsidRPr="00C25669">
              <w:rPr>
                <w:lang w:eastAsia="ko-KR"/>
              </w:rPr>
              <w:t>UE feature/capability [14]</w:t>
            </w:r>
          </w:p>
        </w:tc>
        <w:tc>
          <w:tcPr>
            <w:tcW w:w="1110" w:type="pct"/>
            <w:gridSpan w:val="2"/>
          </w:tcPr>
          <w:p w14:paraId="224A21B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10FD71E2" w14:textId="77777777" w:rsidR="005B3300" w:rsidRPr="00C25669" w:rsidRDefault="005B3300" w:rsidP="000811C5">
            <w:pPr>
              <w:pStyle w:val="TAH"/>
              <w:rPr>
                <w:lang w:eastAsia="ko-KR"/>
              </w:rPr>
            </w:pPr>
            <w:r w:rsidRPr="00C25669">
              <w:rPr>
                <w:lang w:eastAsia="ko-KR"/>
              </w:rPr>
              <w:t>Test list</w:t>
            </w:r>
          </w:p>
        </w:tc>
        <w:tc>
          <w:tcPr>
            <w:tcW w:w="1039" w:type="pct"/>
          </w:tcPr>
          <w:p w14:paraId="6606A83E" w14:textId="77777777" w:rsidR="005B3300" w:rsidRPr="00C25669" w:rsidRDefault="005B3300" w:rsidP="000811C5">
            <w:pPr>
              <w:pStyle w:val="TAH"/>
              <w:rPr>
                <w:lang w:eastAsia="ko-KR"/>
              </w:rPr>
            </w:pPr>
            <w:r w:rsidRPr="00C25669">
              <w:rPr>
                <w:lang w:eastAsia="ko-KR"/>
              </w:rPr>
              <w:t>Applicability notes</w:t>
            </w:r>
          </w:p>
        </w:tc>
      </w:tr>
      <w:tr w:rsidR="005B3300" w:rsidRPr="00C25669" w14:paraId="02452B6D" w14:textId="77777777" w:rsidTr="000811C5">
        <w:trPr>
          <w:trHeight w:val="960"/>
        </w:trPr>
        <w:tc>
          <w:tcPr>
            <w:tcW w:w="1464" w:type="pct"/>
            <w:vMerge w:val="restart"/>
            <w:vAlign w:val="center"/>
          </w:tcPr>
          <w:p w14:paraId="1A01AEFA" w14:textId="77777777"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14:paraId="4DA25EA6" w14:textId="77777777"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14:paraId="6915D820" w14:textId="77777777"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14:paraId="06112AF4" w14:textId="77777777"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14:paraId="5BA9989F" w14:textId="77777777" w:rsidR="005B3300" w:rsidRPr="00C25669" w:rsidRDefault="005B3300" w:rsidP="000811C5">
            <w:pPr>
              <w:pStyle w:val="TAL"/>
              <w:rPr>
                <w:lang w:val="en-US" w:eastAsia="zh-CN"/>
              </w:rPr>
            </w:pPr>
          </w:p>
        </w:tc>
        <w:tc>
          <w:tcPr>
            <w:tcW w:w="1039" w:type="pct"/>
            <w:vMerge w:val="restart"/>
          </w:tcPr>
          <w:p w14:paraId="1450FEA1" w14:textId="77777777"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14:paraId="5565539A" w14:textId="77777777" w:rsidTr="000811C5">
        <w:trPr>
          <w:trHeight w:val="70"/>
        </w:trPr>
        <w:tc>
          <w:tcPr>
            <w:tcW w:w="1464" w:type="pct"/>
            <w:vMerge/>
            <w:vAlign w:val="center"/>
          </w:tcPr>
          <w:p w14:paraId="329FAC45" w14:textId="77777777" w:rsidR="005B3300" w:rsidRPr="00C25669" w:rsidRDefault="005B3300" w:rsidP="000811C5">
            <w:pPr>
              <w:pStyle w:val="TAL"/>
              <w:rPr>
                <w:rFonts w:eastAsia="SimSun"/>
                <w:lang w:val="en-US" w:eastAsia="zh-CN"/>
              </w:rPr>
            </w:pPr>
          </w:p>
        </w:tc>
        <w:tc>
          <w:tcPr>
            <w:tcW w:w="614" w:type="pct"/>
            <w:vMerge/>
          </w:tcPr>
          <w:p w14:paraId="32A0AB56" w14:textId="77777777" w:rsidR="005B3300" w:rsidRPr="00C25669" w:rsidRDefault="005B3300" w:rsidP="000811C5">
            <w:pPr>
              <w:pStyle w:val="TAL"/>
              <w:rPr>
                <w:lang w:val="en-US" w:eastAsia="zh-CN"/>
              </w:rPr>
            </w:pPr>
          </w:p>
        </w:tc>
        <w:tc>
          <w:tcPr>
            <w:tcW w:w="496" w:type="pct"/>
            <w:shd w:val="clear" w:color="auto" w:fill="auto"/>
          </w:tcPr>
          <w:p w14:paraId="58D9CBAC" w14:textId="77777777"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14:paraId="36675FA0" w14:textId="77777777" w:rsidR="005B3300" w:rsidRPr="00C25669" w:rsidRDefault="005B3300" w:rsidP="000811C5">
            <w:pPr>
              <w:pStyle w:val="TAL"/>
              <w:rPr>
                <w:lang w:eastAsia="zh-CN"/>
              </w:rPr>
            </w:pPr>
            <w:r w:rsidRPr="001B6373">
              <w:rPr>
                <w:rFonts w:eastAsia="SimSun"/>
                <w:lang w:eastAsia="zh-CN"/>
              </w:rPr>
              <w:t>Clause 8.4.2.2</w:t>
            </w:r>
          </w:p>
        </w:tc>
        <w:tc>
          <w:tcPr>
            <w:tcW w:w="1039" w:type="pct"/>
            <w:vMerge/>
          </w:tcPr>
          <w:p w14:paraId="36CC444F" w14:textId="77777777" w:rsidR="005B3300" w:rsidRPr="00C25669" w:rsidRDefault="005B3300" w:rsidP="000811C5">
            <w:pPr>
              <w:pStyle w:val="TAL"/>
              <w:rPr>
                <w:lang w:val="en-US" w:eastAsia="zh-CN"/>
              </w:rPr>
            </w:pPr>
          </w:p>
        </w:tc>
      </w:tr>
      <w:tr w:rsidR="005B3300" w:rsidRPr="00C25669" w14:paraId="40715A1B" w14:textId="77777777" w:rsidTr="000811C5">
        <w:trPr>
          <w:trHeight w:val="58"/>
        </w:trPr>
        <w:tc>
          <w:tcPr>
            <w:tcW w:w="1464" w:type="pct"/>
            <w:vMerge w:val="restart"/>
            <w:vAlign w:val="center"/>
          </w:tcPr>
          <w:p w14:paraId="2B453109" w14:textId="77777777"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14:paraId="1876E3F0" w14:textId="77777777" w:rsidR="005B3300" w:rsidRPr="00C25669" w:rsidRDefault="005B3300" w:rsidP="000811C5">
            <w:pPr>
              <w:pStyle w:val="TAL"/>
              <w:rPr>
                <w:lang w:val="en-US" w:eastAsia="zh-CN"/>
              </w:rPr>
            </w:pPr>
            <w:r w:rsidRPr="00C25669">
              <w:rPr>
                <w:lang w:val="en-US" w:eastAsia="zh-CN"/>
              </w:rPr>
              <w:t>FR2 TDD</w:t>
            </w:r>
          </w:p>
          <w:p w14:paraId="24133479" w14:textId="77777777" w:rsidR="005B3300" w:rsidRPr="00C25669" w:rsidRDefault="005B3300" w:rsidP="000811C5">
            <w:pPr>
              <w:pStyle w:val="TAL"/>
              <w:rPr>
                <w:lang w:val="en-US" w:eastAsia="zh-CN"/>
              </w:rPr>
            </w:pPr>
          </w:p>
        </w:tc>
        <w:tc>
          <w:tcPr>
            <w:tcW w:w="496" w:type="pct"/>
          </w:tcPr>
          <w:p w14:paraId="0FD0C7F9" w14:textId="77777777"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14:paraId="57944FE8" w14:textId="77777777"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14:paraId="6FCA56D0" w14:textId="77777777" w:rsidR="005B3300" w:rsidRPr="00C25669" w:rsidRDefault="005B3300" w:rsidP="000811C5">
            <w:pPr>
              <w:pStyle w:val="TAL"/>
              <w:rPr>
                <w:lang w:val="en-US" w:eastAsia="zh-CN"/>
              </w:rPr>
            </w:pPr>
          </w:p>
        </w:tc>
      </w:tr>
      <w:tr w:rsidR="005B3300" w:rsidRPr="00C25669" w14:paraId="548541FE" w14:textId="77777777" w:rsidTr="000811C5">
        <w:trPr>
          <w:trHeight w:val="58"/>
        </w:trPr>
        <w:tc>
          <w:tcPr>
            <w:tcW w:w="1464" w:type="pct"/>
            <w:vMerge/>
            <w:vAlign w:val="center"/>
          </w:tcPr>
          <w:p w14:paraId="579A910E" w14:textId="77777777" w:rsidR="005B3300" w:rsidRPr="00C25669" w:rsidRDefault="005B3300" w:rsidP="000811C5">
            <w:pPr>
              <w:pStyle w:val="TAL"/>
              <w:rPr>
                <w:lang w:val="en-US" w:eastAsia="zh-CN"/>
              </w:rPr>
            </w:pPr>
          </w:p>
        </w:tc>
        <w:tc>
          <w:tcPr>
            <w:tcW w:w="614" w:type="pct"/>
            <w:vMerge/>
          </w:tcPr>
          <w:p w14:paraId="5FBB985B" w14:textId="77777777" w:rsidR="005B3300" w:rsidRPr="00C25669" w:rsidRDefault="005B3300" w:rsidP="000811C5">
            <w:pPr>
              <w:pStyle w:val="TAL"/>
              <w:rPr>
                <w:lang w:val="en-US" w:eastAsia="zh-CN"/>
              </w:rPr>
            </w:pPr>
          </w:p>
        </w:tc>
        <w:tc>
          <w:tcPr>
            <w:tcW w:w="496" w:type="pct"/>
          </w:tcPr>
          <w:p w14:paraId="3AD0C5D5"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14:paraId="76424FFF" w14:textId="77777777"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14:paraId="6903DEBF" w14:textId="77777777" w:rsidR="005B3300" w:rsidRPr="00C25669" w:rsidRDefault="005B3300" w:rsidP="000811C5">
            <w:pPr>
              <w:pStyle w:val="TAL"/>
              <w:rPr>
                <w:lang w:val="en-US" w:eastAsia="zh-CN"/>
              </w:rPr>
            </w:pPr>
          </w:p>
        </w:tc>
      </w:tr>
      <w:tr w:rsidR="005B3300" w:rsidRPr="00C25669" w14:paraId="1CF35C73" w14:textId="77777777" w:rsidTr="000811C5">
        <w:trPr>
          <w:trHeight w:val="58"/>
        </w:trPr>
        <w:tc>
          <w:tcPr>
            <w:tcW w:w="1464" w:type="pct"/>
            <w:vMerge/>
            <w:vAlign w:val="center"/>
          </w:tcPr>
          <w:p w14:paraId="174189BD" w14:textId="77777777" w:rsidR="005B3300" w:rsidRPr="00C25669" w:rsidRDefault="005B3300" w:rsidP="000811C5">
            <w:pPr>
              <w:pStyle w:val="TAL"/>
              <w:rPr>
                <w:lang w:val="en-US" w:eastAsia="zh-CN"/>
              </w:rPr>
            </w:pPr>
          </w:p>
        </w:tc>
        <w:tc>
          <w:tcPr>
            <w:tcW w:w="614" w:type="pct"/>
            <w:vMerge/>
          </w:tcPr>
          <w:p w14:paraId="484DD0AE" w14:textId="77777777" w:rsidR="005B3300" w:rsidRPr="00C25669" w:rsidRDefault="005B3300" w:rsidP="000811C5">
            <w:pPr>
              <w:pStyle w:val="TAL"/>
              <w:rPr>
                <w:lang w:val="en-US" w:eastAsia="zh-CN"/>
              </w:rPr>
            </w:pPr>
          </w:p>
        </w:tc>
        <w:tc>
          <w:tcPr>
            <w:tcW w:w="496" w:type="pct"/>
          </w:tcPr>
          <w:p w14:paraId="6C4B85D0" w14:textId="77777777"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14:paraId="28597E44" w14:textId="77777777"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14:paraId="0C4DBA5E" w14:textId="77777777" w:rsidR="005B3300" w:rsidRPr="00C25669" w:rsidRDefault="005B3300" w:rsidP="000811C5">
            <w:pPr>
              <w:pStyle w:val="TAL"/>
              <w:rPr>
                <w:lang w:val="en-US" w:eastAsia="zh-CN"/>
              </w:rPr>
            </w:pPr>
          </w:p>
        </w:tc>
      </w:tr>
      <w:tr w:rsidR="005B3300" w:rsidRPr="00C25669" w14:paraId="0C53A677" w14:textId="77777777" w:rsidTr="000811C5">
        <w:trPr>
          <w:trHeight w:val="58"/>
        </w:trPr>
        <w:tc>
          <w:tcPr>
            <w:tcW w:w="1464" w:type="pct"/>
            <w:tcBorders>
              <w:bottom w:val="single" w:sz="4" w:space="0" w:color="auto"/>
            </w:tcBorders>
          </w:tcPr>
          <w:p w14:paraId="3F2E7960" w14:textId="77777777" w:rsidR="005B3300" w:rsidRPr="00C25669" w:rsidRDefault="005B3300" w:rsidP="000811C5">
            <w:pPr>
              <w:pStyle w:val="TAL"/>
              <w:rPr>
                <w:rFonts w:eastAsia="SimSun"/>
                <w:lang w:val="en-US" w:eastAsia="zh-CN"/>
              </w:rPr>
            </w:pPr>
          </w:p>
        </w:tc>
        <w:tc>
          <w:tcPr>
            <w:tcW w:w="614" w:type="pct"/>
            <w:tcBorders>
              <w:bottom w:val="single" w:sz="4" w:space="0" w:color="auto"/>
            </w:tcBorders>
          </w:tcPr>
          <w:p w14:paraId="74F32A4B" w14:textId="77777777" w:rsidR="005B3300" w:rsidRPr="00C25669" w:rsidRDefault="005B3300" w:rsidP="000811C5">
            <w:pPr>
              <w:pStyle w:val="TAL"/>
              <w:rPr>
                <w:lang w:val="en-US" w:eastAsia="zh-CN"/>
              </w:rPr>
            </w:pPr>
          </w:p>
        </w:tc>
        <w:tc>
          <w:tcPr>
            <w:tcW w:w="496" w:type="pct"/>
            <w:tcBorders>
              <w:bottom w:val="single" w:sz="4" w:space="0" w:color="auto"/>
            </w:tcBorders>
          </w:tcPr>
          <w:p w14:paraId="2FAA77F5" w14:textId="77777777"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14:paraId="39C8BD75" w14:textId="77777777" w:rsidR="005B3300" w:rsidRPr="00C25669" w:rsidRDefault="005B3300" w:rsidP="000811C5">
            <w:pPr>
              <w:pStyle w:val="TAL"/>
              <w:rPr>
                <w:lang w:val="en-US" w:eastAsia="zh-CN"/>
              </w:rPr>
            </w:pPr>
          </w:p>
        </w:tc>
        <w:tc>
          <w:tcPr>
            <w:tcW w:w="1039" w:type="pct"/>
            <w:tcBorders>
              <w:bottom w:val="single" w:sz="4" w:space="0" w:color="auto"/>
            </w:tcBorders>
          </w:tcPr>
          <w:p w14:paraId="651907F8" w14:textId="77777777" w:rsidR="005B3300" w:rsidRPr="00C25669" w:rsidRDefault="005B3300" w:rsidP="000811C5">
            <w:pPr>
              <w:pStyle w:val="TAL"/>
              <w:rPr>
                <w:rFonts w:eastAsia="SimSun"/>
                <w:lang w:val="en-US" w:eastAsia="zh-CN"/>
              </w:rPr>
            </w:pPr>
          </w:p>
        </w:tc>
      </w:tr>
      <w:tr w:rsidR="005B3300" w:rsidRPr="00C25669" w14:paraId="268C4918" w14:textId="77777777" w:rsidTr="000811C5">
        <w:trPr>
          <w:trHeight w:val="58"/>
        </w:trPr>
        <w:tc>
          <w:tcPr>
            <w:tcW w:w="1464" w:type="pct"/>
          </w:tcPr>
          <w:p w14:paraId="0025CFE4" w14:textId="77777777" w:rsidR="005B3300" w:rsidRPr="00C25669" w:rsidRDefault="005B3300" w:rsidP="000811C5">
            <w:pPr>
              <w:pStyle w:val="TAL"/>
              <w:rPr>
                <w:rFonts w:eastAsia="SimSun"/>
                <w:lang w:val="en-US" w:eastAsia="zh-CN"/>
              </w:rPr>
            </w:pPr>
          </w:p>
        </w:tc>
        <w:tc>
          <w:tcPr>
            <w:tcW w:w="614" w:type="pct"/>
          </w:tcPr>
          <w:p w14:paraId="45A51B32" w14:textId="77777777" w:rsidR="005B3300" w:rsidRPr="00C25669" w:rsidRDefault="005B3300" w:rsidP="000811C5">
            <w:pPr>
              <w:pStyle w:val="TAL"/>
              <w:rPr>
                <w:lang w:val="en-US" w:eastAsia="zh-CN"/>
              </w:rPr>
            </w:pPr>
          </w:p>
        </w:tc>
        <w:tc>
          <w:tcPr>
            <w:tcW w:w="496" w:type="pct"/>
          </w:tcPr>
          <w:p w14:paraId="6A111DF0" w14:textId="77777777"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14:paraId="2DB66112" w14:textId="77777777" w:rsidR="005B3300" w:rsidRPr="00C25669" w:rsidRDefault="005B3300" w:rsidP="000811C5">
            <w:pPr>
              <w:pStyle w:val="TAL"/>
              <w:rPr>
                <w:lang w:val="en-US" w:eastAsia="zh-CN"/>
              </w:rPr>
            </w:pPr>
          </w:p>
        </w:tc>
        <w:tc>
          <w:tcPr>
            <w:tcW w:w="1039" w:type="pct"/>
          </w:tcPr>
          <w:p w14:paraId="48B6C40F" w14:textId="77777777" w:rsidR="005B3300" w:rsidRPr="00C25669" w:rsidRDefault="005B3300" w:rsidP="000811C5">
            <w:pPr>
              <w:pStyle w:val="TAL"/>
              <w:rPr>
                <w:rFonts w:eastAsia="SimSun"/>
                <w:lang w:val="en-US" w:eastAsia="zh-CN"/>
              </w:rPr>
            </w:pPr>
          </w:p>
        </w:tc>
      </w:tr>
    </w:tbl>
    <w:p w14:paraId="6EDCE8CB" w14:textId="77777777" w:rsidR="005B3300" w:rsidRPr="00C25669" w:rsidRDefault="005B3300" w:rsidP="005B3300">
      <w:pPr>
        <w:rPr>
          <w:lang w:eastAsia="zh-CN"/>
        </w:rPr>
      </w:pPr>
    </w:p>
    <w:p w14:paraId="1621A59B" w14:textId="77777777" w:rsidR="006A208F" w:rsidRDefault="006A208F" w:rsidP="006A208F">
      <w:pPr>
        <w:pStyle w:val="Heading4"/>
        <w:rPr>
          <w:noProof/>
          <w:lang w:eastAsia="zh-CN"/>
        </w:rPr>
      </w:pPr>
      <w:bookmarkStart w:id="3182" w:name="_Toc67918249"/>
      <w:bookmarkStart w:id="3183" w:name="_Toc76298293"/>
      <w:bookmarkStart w:id="3184" w:name="_Toc76572305"/>
      <w:bookmarkStart w:id="3185" w:name="_Toc76652172"/>
      <w:bookmarkStart w:id="3186" w:name="_Toc76653010"/>
      <w:bookmarkStart w:id="3187" w:name="_Toc83742283"/>
      <w:bookmarkStart w:id="3188" w:name="_Toc91440773"/>
      <w:bookmarkStart w:id="3189" w:name="_Toc98849563"/>
      <w:bookmarkStart w:id="3190" w:name="_Toc106543417"/>
      <w:bookmarkStart w:id="3191" w:name="_Toc106737515"/>
      <w:bookmarkStart w:id="3192" w:name="_Toc107233282"/>
      <w:bookmarkStart w:id="3193" w:name="_Toc107234897"/>
      <w:bookmarkStart w:id="3194" w:name="_Toc107419867"/>
      <w:bookmarkStart w:id="3195" w:name="_Toc107477163"/>
      <w:bookmarkStart w:id="3196" w:name="_Toc114566020"/>
      <w:bookmarkStart w:id="3197" w:name="_Toc123936332"/>
      <w:bookmarkStart w:id="3198" w:name="_Toc124377347"/>
      <w:bookmarkStart w:id="3199" w:name="_Toc21338298"/>
      <w:bookmarkStart w:id="3200" w:name="_Toc29808406"/>
      <w:bookmarkStart w:id="3201" w:name="_Toc37068325"/>
      <w:bookmarkStart w:id="3202" w:name="_Toc37083870"/>
      <w:bookmarkStart w:id="3203" w:name="_Toc37084212"/>
      <w:bookmarkStart w:id="3204" w:name="_Toc40209574"/>
      <w:bookmarkStart w:id="3205" w:name="_Toc40209916"/>
      <w:bookmarkStart w:id="3206" w:name="_Toc45892875"/>
      <w:bookmarkStart w:id="3207" w:name="_Toc53176740"/>
      <w:bookmarkStart w:id="3208" w:name="_Toc61121062"/>
      <w:r>
        <w:rPr>
          <w:lang w:eastAsia="zh-CN"/>
        </w:rPr>
        <w:t>8</w:t>
      </w:r>
      <w:r w:rsidRPr="00C25669">
        <w:rPr>
          <w:lang w:eastAsia="zh-CN"/>
        </w:rPr>
        <w:t>.1.1.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23DAE42E" w14:textId="77777777" w:rsidR="006A208F" w:rsidRPr="0052508C" w:rsidRDefault="006A208F" w:rsidP="006A208F">
      <w:pPr>
        <w:pStyle w:val="Heading5"/>
        <w:rPr>
          <w:snapToGrid w:val="0"/>
          <w:kern w:val="2"/>
        </w:rPr>
      </w:pPr>
      <w:bookmarkStart w:id="3209" w:name="_Toc67918250"/>
      <w:bookmarkStart w:id="3210" w:name="_Toc76298294"/>
      <w:bookmarkStart w:id="3211" w:name="_Toc76572306"/>
      <w:bookmarkStart w:id="3212" w:name="_Toc76652173"/>
      <w:bookmarkStart w:id="3213" w:name="_Toc76653011"/>
      <w:bookmarkStart w:id="3214" w:name="_Toc83742284"/>
      <w:bookmarkStart w:id="3215" w:name="_Toc91440774"/>
      <w:bookmarkStart w:id="3216" w:name="_Toc98849564"/>
      <w:bookmarkStart w:id="3217" w:name="_Toc106543418"/>
      <w:bookmarkStart w:id="3218" w:name="_Toc106737516"/>
      <w:bookmarkStart w:id="3219" w:name="_Toc107233283"/>
      <w:bookmarkStart w:id="3220" w:name="_Toc107234898"/>
      <w:bookmarkStart w:id="3221" w:name="_Toc107419868"/>
      <w:bookmarkStart w:id="3222" w:name="_Toc107477164"/>
      <w:bookmarkStart w:id="3223" w:name="_Toc114566021"/>
      <w:bookmarkStart w:id="3224" w:name="_Toc123936333"/>
      <w:bookmarkStart w:id="3225" w:name="_Toc124377348"/>
      <w:r>
        <w:rPr>
          <w:snapToGrid w:val="0"/>
          <w:kern w:val="2"/>
        </w:rPr>
        <w:t>8</w:t>
      </w:r>
      <w:r w:rsidRPr="0052508C">
        <w:rPr>
          <w:snapToGrid w:val="0"/>
          <w:kern w:val="2"/>
        </w:rPr>
        <w:t>.1.1.5</w:t>
      </w:r>
      <w:r>
        <w:rPr>
          <w:rFonts w:hint="eastAsia"/>
          <w:snapToGrid w:val="0"/>
          <w:kern w:val="2"/>
          <w:lang w:eastAsia="zh-CN"/>
        </w:rPr>
        <w:t>.</w:t>
      </w:r>
      <w:r>
        <w:rPr>
          <w:snapToGrid w:val="0"/>
          <w:kern w:val="2"/>
          <w:lang w:eastAsia="zh-CN"/>
        </w:rPr>
        <w:t>1</w:t>
      </w:r>
      <w:r w:rsidRPr="0052508C">
        <w:rPr>
          <w:rFonts w:hint="eastAsia"/>
          <w:snapToGrid w:val="0"/>
          <w:kern w:val="2"/>
        </w:rPr>
        <w:tab/>
      </w:r>
      <w:r w:rsidRPr="0052508C">
        <w:rPr>
          <w:snapToGrid w:val="0"/>
          <w:kern w:val="2"/>
        </w:rPr>
        <w:t xml:space="preserve">Applicability </w:t>
      </w:r>
      <w:r w:rsidRPr="0052508C">
        <w:rPr>
          <w:rFonts w:hint="eastAsia"/>
          <w:snapToGrid w:val="0"/>
          <w:kern w:val="2"/>
        </w:rPr>
        <w:t>and test rules</w:t>
      </w:r>
      <w:r w:rsidRPr="0052508C">
        <w:rPr>
          <w:snapToGrid w:val="0"/>
          <w:kern w:val="2"/>
        </w:rPr>
        <w:t xml:space="preserve"> for different CA configurations and bandwidth combination sets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7A63B100" w14:textId="1492C00C" w:rsidR="001113E8" w:rsidRDefault="001113E8" w:rsidP="001113E8">
      <w:pPr>
        <w:snapToGrid w:val="0"/>
      </w:pPr>
      <w:r>
        <w:t>The performance requirement for CA CQI tests in clause 8.2A are defined independent of CA configurations and bandwidth combination sets specified in clause5.5A in TS</w:t>
      </w:r>
      <w:r>
        <w:rPr>
          <w:lang w:eastAsia="zh-CN"/>
        </w:rPr>
        <w:t xml:space="preserve"> </w:t>
      </w:r>
      <w:r>
        <w:t xml:space="preserve">38.101-2 [7]. </w:t>
      </w:r>
    </w:p>
    <w:p w14:paraId="5D8A3EBD" w14:textId="5CDE42D5" w:rsidR="001113E8" w:rsidRDefault="001113E8" w:rsidP="001113E8">
      <w:pPr>
        <w:snapToGrid w:val="0"/>
        <w:rPr>
          <w:lang w:eastAsia="zh-CN"/>
        </w:rPr>
      </w:pPr>
      <w:r>
        <w:t xml:space="preserve">For UEs supporting multiple CA capabilities, test any one of the supported CA capabilities with largest aggregated </w:t>
      </w:r>
      <w:r>
        <w:rPr>
          <w:lang w:eastAsia="zh-CN"/>
        </w:rPr>
        <w:t>CA</w:t>
      </w:r>
      <w:r>
        <w:t xml:space="preserve"> bandwidth combination.</w:t>
      </w:r>
      <w:r>
        <w:rPr>
          <w:lang w:eastAsia="zh-CN"/>
        </w:rPr>
        <w:t xml:space="preserve"> The </w:t>
      </w:r>
      <w:r>
        <w:rPr>
          <w:snapToGrid w:val="0"/>
          <w:lang w:eastAsia="zh-CN"/>
        </w:rPr>
        <w:t>categorization of CA capability is specified in clause 7.1.1.5.1.</w:t>
      </w:r>
    </w:p>
    <w:p w14:paraId="00A22C21" w14:textId="77777777" w:rsidR="006A208F" w:rsidRDefault="006A208F" w:rsidP="006A208F">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6883A25C" w14:textId="77777777" w:rsidR="006A208F" w:rsidRDefault="006A208F" w:rsidP="006A208F">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CF8A25B" w14:textId="77777777" w:rsidR="006A208F" w:rsidRDefault="006A208F" w:rsidP="006A208F">
      <w:pPr>
        <w:pStyle w:val="Heading5"/>
        <w:rPr>
          <w:snapToGrid w:val="0"/>
          <w:lang w:eastAsia="zh-CN"/>
        </w:rPr>
      </w:pPr>
      <w:bookmarkStart w:id="3226" w:name="_Toc67918251"/>
      <w:bookmarkStart w:id="3227" w:name="_Toc76298295"/>
      <w:bookmarkStart w:id="3228" w:name="_Toc76572307"/>
      <w:bookmarkStart w:id="3229" w:name="_Toc76652174"/>
      <w:bookmarkStart w:id="3230" w:name="_Toc76653012"/>
      <w:bookmarkStart w:id="3231" w:name="_Toc83742285"/>
      <w:bookmarkStart w:id="3232" w:name="_Toc91440775"/>
      <w:bookmarkStart w:id="3233" w:name="_Toc98849565"/>
      <w:bookmarkStart w:id="3234" w:name="_Toc106543419"/>
      <w:bookmarkStart w:id="3235" w:name="_Toc106737517"/>
      <w:bookmarkStart w:id="3236" w:name="_Toc107233284"/>
      <w:bookmarkStart w:id="3237" w:name="_Toc107234899"/>
      <w:bookmarkStart w:id="3238" w:name="_Toc107419869"/>
      <w:bookmarkStart w:id="3239" w:name="_Toc107477165"/>
      <w:bookmarkStart w:id="3240" w:name="_Toc114566022"/>
      <w:bookmarkStart w:id="3241" w:name="_Toc123936334"/>
      <w:bookmarkStart w:id="3242" w:name="_Toc124377349"/>
      <w:r>
        <w:rPr>
          <w:snapToGrid w:val="0"/>
          <w:lang w:eastAsia="zh-CN"/>
        </w:rPr>
        <w:t>8</w:t>
      </w:r>
      <w:r w:rsidRPr="00353B15">
        <w:rPr>
          <w:snapToGrid w:val="0"/>
          <w:lang w:eastAsia="zh-CN"/>
        </w:rPr>
        <w:t>.1.1.</w:t>
      </w:r>
      <w:r>
        <w:rPr>
          <w:rFonts w:hint="eastAsia"/>
          <w:snapToGrid w:val="0"/>
          <w:lang w:eastAsia="zh-CN"/>
        </w:rPr>
        <w:t>5.</w:t>
      </w:r>
      <w:r>
        <w:rPr>
          <w:snapToGrid w:val="0"/>
          <w:lang w:eastAsia="zh-CN"/>
        </w:rPr>
        <w:t>2</w:t>
      </w:r>
      <w:r w:rsidRPr="00353B15">
        <w:rPr>
          <w:snapToGrid w:val="0"/>
          <w:lang w:eastAsia="zh-CN"/>
        </w:rPr>
        <w:tab/>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number of componenet carriers</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9793077" w14:textId="10BE1868" w:rsidR="006A208F" w:rsidRDefault="006A208F" w:rsidP="006A208F">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8.2A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67BB11D0" w14:textId="77777777" w:rsidR="00764920" w:rsidRDefault="00764920" w:rsidP="006A208F">
      <w:pPr>
        <w:rPr>
          <w:lang w:eastAsia="zh-CN"/>
        </w:rPr>
      </w:pPr>
    </w:p>
    <w:p w14:paraId="5BB4F924" w14:textId="77777777" w:rsidR="00764920" w:rsidRPr="00C25669" w:rsidRDefault="00764920" w:rsidP="00764920">
      <w:pPr>
        <w:pStyle w:val="Heading4"/>
        <w:rPr>
          <w:lang w:eastAsia="zh-CN"/>
        </w:rPr>
      </w:pPr>
      <w:bookmarkStart w:id="3243" w:name="_Toc114566023"/>
      <w:bookmarkStart w:id="3244" w:name="_Toc123936335"/>
      <w:bookmarkStart w:id="3245" w:name="_Toc124377350"/>
      <w:r w:rsidRPr="00C25669">
        <w:rPr>
          <w:lang w:eastAsia="zh-CN"/>
        </w:rPr>
        <w:t>8.1.1.</w:t>
      </w:r>
      <w:r>
        <w:rPr>
          <w:lang w:eastAsia="zh-CN"/>
        </w:rPr>
        <w:t>6</w:t>
      </w:r>
      <w:r w:rsidRPr="00C25669">
        <w:rPr>
          <w:lang w:eastAsia="zh-CN"/>
        </w:rPr>
        <w:tab/>
        <w:t xml:space="preserve">Applicability of requirements for </w:t>
      </w:r>
      <w:r>
        <w:rPr>
          <w:lang w:eastAsia="zh-CN"/>
        </w:rPr>
        <w:t>RedCap</w:t>
      </w:r>
      <w:bookmarkEnd w:id="3243"/>
      <w:bookmarkEnd w:id="3244"/>
      <w:bookmarkEnd w:id="3245"/>
    </w:p>
    <w:p w14:paraId="48C6D3FC" w14:textId="77777777" w:rsidR="00764920" w:rsidRPr="00C25669" w:rsidRDefault="00764920" w:rsidP="00764920">
      <w:r w:rsidRPr="00C25669">
        <w:rPr>
          <w:rFonts w:eastAsia="SimSun"/>
        </w:rPr>
        <w:t>The performance requirements in Table 8.1.1.</w:t>
      </w:r>
      <w:r>
        <w:rPr>
          <w:rFonts w:eastAsia="SimSun"/>
        </w:rPr>
        <w:t>6</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0EBF58B2" w14:textId="77777777" w:rsidR="00764920" w:rsidRPr="00C25669" w:rsidRDefault="00764920" w:rsidP="00764920">
      <w:pPr>
        <w:pStyle w:val="TH"/>
      </w:pPr>
      <w:r w:rsidRPr="00C25669">
        <w:t>Table 8.1.1.</w:t>
      </w:r>
      <w:r>
        <w:t>6</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277"/>
        <w:gridCol w:w="995"/>
        <w:gridCol w:w="3340"/>
        <w:gridCol w:w="1904"/>
      </w:tblGrid>
      <w:tr w:rsidR="00764920" w:rsidRPr="00C25669" w14:paraId="3D31CC4E" w14:textId="77777777" w:rsidTr="00FA064B">
        <w:trPr>
          <w:trHeight w:val="58"/>
        </w:trPr>
        <w:tc>
          <w:tcPr>
            <w:tcW w:w="981" w:type="pct"/>
            <w:tcBorders>
              <w:top w:val="single" w:sz="4" w:space="0" w:color="auto"/>
              <w:left w:val="single" w:sz="4" w:space="0" w:color="auto"/>
              <w:bottom w:val="single" w:sz="4" w:space="0" w:color="auto"/>
              <w:right w:val="single" w:sz="4" w:space="0" w:color="auto"/>
            </w:tcBorders>
          </w:tcPr>
          <w:p w14:paraId="5DBA5896" w14:textId="77777777" w:rsidR="00764920" w:rsidRPr="00C25669" w:rsidRDefault="00764920" w:rsidP="00FA064B">
            <w:pPr>
              <w:pStyle w:val="TAH"/>
              <w:rPr>
                <w:lang w:eastAsia="ko-KR"/>
              </w:rPr>
            </w:pPr>
            <w:r>
              <w:rPr>
                <w:lang w:eastAsia="ko-KR"/>
              </w:rPr>
              <w:t>UE capability</w:t>
            </w:r>
          </w:p>
        </w:tc>
        <w:tc>
          <w:tcPr>
            <w:tcW w:w="1215" w:type="pct"/>
            <w:gridSpan w:val="2"/>
            <w:tcBorders>
              <w:top w:val="single" w:sz="4" w:space="0" w:color="auto"/>
              <w:left w:val="single" w:sz="4" w:space="0" w:color="auto"/>
              <w:bottom w:val="single" w:sz="4" w:space="0" w:color="auto"/>
              <w:right w:val="single" w:sz="4" w:space="0" w:color="auto"/>
            </w:tcBorders>
          </w:tcPr>
          <w:p w14:paraId="50E56DF9" w14:textId="77777777" w:rsidR="00764920" w:rsidRPr="00C25669" w:rsidRDefault="00764920" w:rsidP="00FA064B">
            <w:pPr>
              <w:pStyle w:val="TAH"/>
              <w:rPr>
                <w:lang w:eastAsia="ko-KR"/>
              </w:rPr>
            </w:pPr>
            <w:r w:rsidRPr="00C25669">
              <w:rPr>
                <w:lang w:eastAsia="ko-KR"/>
              </w:rPr>
              <w:t>Test type</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0CB8D07D" w14:textId="77777777" w:rsidR="00764920" w:rsidRPr="00C25669" w:rsidRDefault="00764920" w:rsidP="00FA064B">
            <w:pPr>
              <w:pStyle w:val="TAH"/>
              <w:rPr>
                <w:lang w:eastAsia="ko-KR"/>
              </w:rPr>
            </w:pPr>
            <w:r w:rsidRPr="00C25669">
              <w:rPr>
                <w:lang w:eastAsia="ko-KR"/>
              </w:rPr>
              <w:t>Test list</w:t>
            </w:r>
          </w:p>
        </w:tc>
        <w:tc>
          <w:tcPr>
            <w:tcW w:w="1018" w:type="pct"/>
            <w:tcBorders>
              <w:top w:val="single" w:sz="4" w:space="0" w:color="auto"/>
              <w:left w:val="single" w:sz="4" w:space="0" w:color="auto"/>
              <w:bottom w:val="single" w:sz="4" w:space="0" w:color="auto"/>
              <w:right w:val="single" w:sz="4" w:space="0" w:color="auto"/>
            </w:tcBorders>
          </w:tcPr>
          <w:p w14:paraId="2922F586" w14:textId="77777777" w:rsidR="00764920" w:rsidRPr="00C25669" w:rsidRDefault="00764920" w:rsidP="00FA064B">
            <w:pPr>
              <w:pStyle w:val="TAH"/>
              <w:rPr>
                <w:lang w:eastAsia="ko-KR"/>
              </w:rPr>
            </w:pPr>
            <w:r w:rsidRPr="00C25669">
              <w:rPr>
                <w:lang w:eastAsia="ko-KR"/>
              </w:rPr>
              <w:t>Applicability notes</w:t>
            </w:r>
          </w:p>
        </w:tc>
      </w:tr>
      <w:tr w:rsidR="00764920" w:rsidRPr="00C25669" w14:paraId="08AB6476" w14:textId="77777777" w:rsidTr="00FA064B">
        <w:trPr>
          <w:trHeight w:val="153"/>
        </w:trPr>
        <w:tc>
          <w:tcPr>
            <w:tcW w:w="981" w:type="pct"/>
            <w:tcBorders>
              <w:top w:val="single" w:sz="4" w:space="0" w:color="auto"/>
              <w:left w:val="single" w:sz="4" w:space="0" w:color="auto"/>
              <w:bottom w:val="nil"/>
              <w:right w:val="single" w:sz="4" w:space="0" w:color="auto"/>
            </w:tcBorders>
            <w:shd w:val="clear" w:color="auto" w:fill="auto"/>
          </w:tcPr>
          <w:p w14:paraId="3A778FC6" w14:textId="77777777" w:rsidR="00764920" w:rsidRPr="00C25669" w:rsidRDefault="00764920" w:rsidP="00FA064B">
            <w:pPr>
              <w:pStyle w:val="TAL"/>
              <w:rPr>
                <w:lang w:val="en-US" w:eastAsia="zh-CN"/>
              </w:rPr>
            </w:pPr>
            <w:r>
              <w:rPr>
                <w:rFonts w:eastAsia="SimSun"/>
                <w:lang w:val="en-US" w:eastAsia="zh-CN"/>
              </w:rPr>
              <w:t>RedCap with 2RX</w:t>
            </w:r>
          </w:p>
        </w:tc>
        <w:tc>
          <w:tcPr>
            <w:tcW w:w="683" w:type="pct"/>
            <w:tcBorders>
              <w:top w:val="single" w:sz="4" w:space="0" w:color="auto"/>
              <w:left w:val="single" w:sz="4" w:space="0" w:color="auto"/>
              <w:bottom w:val="nil"/>
              <w:right w:val="single" w:sz="4" w:space="0" w:color="auto"/>
            </w:tcBorders>
          </w:tcPr>
          <w:p w14:paraId="17D364B1" w14:textId="77777777" w:rsidR="00764920" w:rsidRPr="00C25669" w:rsidRDefault="00764920" w:rsidP="00FA064B">
            <w:pPr>
              <w:pStyle w:val="TAL"/>
              <w:rPr>
                <w:lang w:val="en-US" w:eastAsia="zh-CN"/>
              </w:rPr>
            </w:pPr>
            <w:r>
              <w:rPr>
                <w:rFonts w:eastAsia="SimSun"/>
                <w:lang w:val="en-US" w:eastAsia="zh-CN"/>
              </w:rPr>
              <w:t>FR2 TDD</w:t>
            </w:r>
          </w:p>
        </w:tc>
        <w:tc>
          <w:tcPr>
            <w:tcW w:w="532" w:type="pct"/>
            <w:tcBorders>
              <w:left w:val="single" w:sz="4" w:space="0" w:color="auto"/>
            </w:tcBorders>
            <w:shd w:val="clear" w:color="auto" w:fill="auto"/>
          </w:tcPr>
          <w:p w14:paraId="23CA91E6" w14:textId="77777777" w:rsidR="00764920" w:rsidRPr="00C25669" w:rsidRDefault="00764920" w:rsidP="00FA064B">
            <w:pPr>
              <w:pStyle w:val="TAL"/>
              <w:rPr>
                <w:lang w:val="en-US" w:eastAsia="zh-CN"/>
              </w:rPr>
            </w:pPr>
            <w:r>
              <w:rPr>
                <w:lang w:val="en-US" w:eastAsia="zh-CN"/>
              </w:rPr>
              <w:t>CQI</w:t>
            </w:r>
          </w:p>
        </w:tc>
        <w:tc>
          <w:tcPr>
            <w:tcW w:w="1786" w:type="pct"/>
            <w:tcBorders>
              <w:right w:val="single" w:sz="4" w:space="0" w:color="auto"/>
            </w:tcBorders>
            <w:shd w:val="clear" w:color="auto" w:fill="auto"/>
          </w:tcPr>
          <w:p w14:paraId="2D4BF5DA" w14:textId="77777777" w:rsidR="00764920" w:rsidRDefault="00764920" w:rsidP="00FA064B">
            <w:pPr>
              <w:pStyle w:val="TAL"/>
            </w:pPr>
            <w:r>
              <w:rPr>
                <w:rFonts w:eastAsia="SimSun"/>
                <w:lang w:val="en-US" w:eastAsia="zh-CN"/>
              </w:rPr>
              <w:t xml:space="preserve">Clause </w:t>
            </w:r>
            <w:r w:rsidRPr="00655F3C">
              <w:t>8.2.2.2.1.1</w:t>
            </w:r>
            <w:r>
              <w:t xml:space="preserve"> (Tests 1 and 2)</w:t>
            </w:r>
          </w:p>
          <w:p w14:paraId="5623891B" w14:textId="77777777" w:rsidR="00764920" w:rsidRPr="00C25669" w:rsidRDefault="00764920" w:rsidP="00FA064B">
            <w:pPr>
              <w:pStyle w:val="TAL"/>
              <w:rPr>
                <w:lang w:val="en-US" w:eastAsia="zh-CN"/>
              </w:rPr>
            </w:pPr>
            <w:r>
              <w:t xml:space="preserve">Clause </w:t>
            </w:r>
            <w:r w:rsidRPr="00655F3C">
              <w:t>8.2.2.2.2.1</w:t>
            </w:r>
            <w:r>
              <w:t xml:space="preserve"> (Test 1)</w:t>
            </w:r>
          </w:p>
        </w:tc>
        <w:tc>
          <w:tcPr>
            <w:tcW w:w="1018" w:type="pct"/>
            <w:tcBorders>
              <w:top w:val="single" w:sz="4" w:space="0" w:color="auto"/>
              <w:left w:val="single" w:sz="4" w:space="0" w:color="auto"/>
              <w:bottom w:val="nil"/>
              <w:right w:val="single" w:sz="4" w:space="0" w:color="auto"/>
            </w:tcBorders>
            <w:shd w:val="clear" w:color="auto" w:fill="auto"/>
          </w:tcPr>
          <w:p w14:paraId="2C4FB3A4" w14:textId="77777777" w:rsidR="00764920" w:rsidRPr="00C25669" w:rsidRDefault="00764920" w:rsidP="00FA064B">
            <w:pPr>
              <w:pStyle w:val="TAL"/>
              <w:rPr>
                <w:lang w:val="en-US" w:eastAsia="zh-CN"/>
              </w:rPr>
            </w:pPr>
          </w:p>
        </w:tc>
      </w:tr>
      <w:tr w:rsidR="00764920" w:rsidRPr="00C25669" w14:paraId="18C1DFD7" w14:textId="77777777" w:rsidTr="00FA064B">
        <w:trPr>
          <w:trHeight w:val="58"/>
        </w:trPr>
        <w:tc>
          <w:tcPr>
            <w:tcW w:w="981" w:type="pct"/>
            <w:tcBorders>
              <w:top w:val="nil"/>
              <w:left w:val="single" w:sz="4" w:space="0" w:color="auto"/>
              <w:bottom w:val="nil"/>
              <w:right w:val="single" w:sz="4" w:space="0" w:color="auto"/>
            </w:tcBorders>
            <w:shd w:val="clear" w:color="auto" w:fill="auto"/>
          </w:tcPr>
          <w:p w14:paraId="3239BA17" w14:textId="77777777" w:rsidR="00764920" w:rsidRPr="00C25669" w:rsidRDefault="00764920" w:rsidP="00FA064B">
            <w:pPr>
              <w:pStyle w:val="TAL"/>
              <w:rPr>
                <w:lang w:val="en-US" w:eastAsia="zh-CN"/>
              </w:rPr>
            </w:pPr>
          </w:p>
        </w:tc>
        <w:tc>
          <w:tcPr>
            <w:tcW w:w="683" w:type="pct"/>
            <w:tcBorders>
              <w:top w:val="nil"/>
              <w:left w:val="single" w:sz="4" w:space="0" w:color="auto"/>
              <w:bottom w:val="nil"/>
              <w:right w:val="single" w:sz="4" w:space="0" w:color="auto"/>
            </w:tcBorders>
          </w:tcPr>
          <w:p w14:paraId="6BA4D92C"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2E2C5E81" w14:textId="77777777" w:rsidR="00764920" w:rsidRPr="0062375F" w:rsidRDefault="00764920" w:rsidP="00FA064B">
            <w:pPr>
              <w:pStyle w:val="TAL"/>
              <w:rPr>
                <w:rFonts w:eastAsia="SimSun"/>
                <w:lang w:val="en-US" w:eastAsia="zh-CN"/>
              </w:rPr>
            </w:pPr>
            <w:r>
              <w:rPr>
                <w:rFonts w:eastAsia="SimSun"/>
                <w:lang w:val="en-US" w:eastAsia="zh-CN"/>
              </w:rPr>
              <w:t>PMI</w:t>
            </w:r>
          </w:p>
        </w:tc>
        <w:tc>
          <w:tcPr>
            <w:tcW w:w="1786" w:type="pct"/>
            <w:tcBorders>
              <w:right w:val="single" w:sz="4" w:space="0" w:color="auto"/>
            </w:tcBorders>
            <w:shd w:val="clear" w:color="auto" w:fill="auto"/>
          </w:tcPr>
          <w:p w14:paraId="77323587"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2C025F">
              <w:rPr>
                <w:rFonts w:ascii="Arial" w:eastAsia="SimSun" w:hAnsi="Arial"/>
                <w:sz w:val="18"/>
                <w:lang w:val="en-US" w:eastAsia="zh-CN"/>
              </w:rPr>
              <w:t>8.3.2.2.1</w:t>
            </w:r>
            <w:r>
              <w:rPr>
                <w:rFonts w:ascii="Arial" w:eastAsia="SimSun" w:hAnsi="Arial"/>
                <w:sz w:val="18"/>
                <w:lang w:val="en-US" w:eastAsia="zh-CN"/>
              </w:rPr>
              <w:t xml:space="preserve"> (Tests 2)</w:t>
            </w:r>
          </w:p>
        </w:tc>
        <w:tc>
          <w:tcPr>
            <w:tcW w:w="1018" w:type="pct"/>
            <w:tcBorders>
              <w:top w:val="nil"/>
              <w:left w:val="single" w:sz="4" w:space="0" w:color="auto"/>
              <w:bottom w:val="nil"/>
              <w:right w:val="single" w:sz="4" w:space="0" w:color="auto"/>
            </w:tcBorders>
            <w:shd w:val="clear" w:color="auto" w:fill="auto"/>
          </w:tcPr>
          <w:p w14:paraId="5C3C84DC" w14:textId="77777777" w:rsidR="00764920" w:rsidRPr="00C25669" w:rsidRDefault="00764920" w:rsidP="00FA064B">
            <w:pPr>
              <w:pStyle w:val="TAL"/>
              <w:rPr>
                <w:lang w:val="en-US" w:eastAsia="zh-CN"/>
              </w:rPr>
            </w:pPr>
          </w:p>
        </w:tc>
      </w:tr>
      <w:tr w:rsidR="00764920" w:rsidRPr="00C25669" w14:paraId="79F1FE09" w14:textId="77777777" w:rsidTr="00FA064B">
        <w:trPr>
          <w:trHeight w:val="58"/>
        </w:trPr>
        <w:tc>
          <w:tcPr>
            <w:tcW w:w="981" w:type="pct"/>
            <w:tcBorders>
              <w:top w:val="nil"/>
              <w:left w:val="single" w:sz="4" w:space="0" w:color="auto"/>
              <w:bottom w:val="single" w:sz="4" w:space="0" w:color="auto"/>
              <w:right w:val="single" w:sz="4" w:space="0" w:color="auto"/>
            </w:tcBorders>
            <w:shd w:val="clear" w:color="auto" w:fill="auto"/>
          </w:tcPr>
          <w:p w14:paraId="60B4EE81" w14:textId="77777777" w:rsidR="00764920" w:rsidRPr="00C25669" w:rsidRDefault="00764920" w:rsidP="00FA064B">
            <w:pPr>
              <w:pStyle w:val="TAL"/>
              <w:rPr>
                <w:lang w:val="en-US" w:eastAsia="zh-CN"/>
              </w:rPr>
            </w:pPr>
          </w:p>
        </w:tc>
        <w:tc>
          <w:tcPr>
            <w:tcW w:w="683" w:type="pct"/>
            <w:tcBorders>
              <w:top w:val="nil"/>
              <w:left w:val="single" w:sz="4" w:space="0" w:color="auto"/>
              <w:bottom w:val="single" w:sz="4" w:space="0" w:color="auto"/>
              <w:right w:val="single" w:sz="4" w:space="0" w:color="auto"/>
            </w:tcBorders>
          </w:tcPr>
          <w:p w14:paraId="182EBBEF" w14:textId="77777777" w:rsidR="00764920" w:rsidRPr="0062375F" w:rsidRDefault="00764920" w:rsidP="00FA064B">
            <w:pPr>
              <w:pStyle w:val="TAL"/>
              <w:rPr>
                <w:rFonts w:eastAsia="SimSun"/>
                <w:lang w:val="en-US" w:eastAsia="zh-CN"/>
              </w:rPr>
            </w:pPr>
          </w:p>
        </w:tc>
        <w:tc>
          <w:tcPr>
            <w:tcW w:w="532" w:type="pct"/>
            <w:tcBorders>
              <w:left w:val="single" w:sz="4" w:space="0" w:color="auto"/>
            </w:tcBorders>
            <w:shd w:val="clear" w:color="auto" w:fill="auto"/>
          </w:tcPr>
          <w:p w14:paraId="53EC76F8" w14:textId="77777777" w:rsidR="00764920" w:rsidRDefault="00764920" w:rsidP="00FA064B">
            <w:pPr>
              <w:pStyle w:val="TAL"/>
              <w:rPr>
                <w:rFonts w:eastAsia="SimSun"/>
                <w:lang w:val="en-US" w:eastAsia="zh-CN"/>
              </w:rPr>
            </w:pPr>
            <w:r>
              <w:rPr>
                <w:rFonts w:eastAsia="SimSun"/>
                <w:lang w:val="en-US" w:eastAsia="zh-CN"/>
              </w:rPr>
              <w:t>RI</w:t>
            </w:r>
          </w:p>
        </w:tc>
        <w:tc>
          <w:tcPr>
            <w:tcW w:w="1786" w:type="pct"/>
            <w:tcBorders>
              <w:right w:val="single" w:sz="4" w:space="0" w:color="auto"/>
            </w:tcBorders>
            <w:shd w:val="clear" w:color="auto" w:fill="auto"/>
          </w:tcPr>
          <w:p w14:paraId="319CFC4F" w14:textId="77777777" w:rsidR="00764920" w:rsidRDefault="00764920" w:rsidP="00FA064B">
            <w:pPr>
              <w:keepNext/>
              <w:keepLines/>
              <w:spacing w:after="0"/>
              <w:rPr>
                <w:rFonts w:ascii="Arial" w:eastAsia="SimSun" w:hAnsi="Arial"/>
                <w:sz w:val="18"/>
                <w:lang w:val="en-US" w:eastAsia="zh-CN"/>
              </w:rPr>
            </w:pPr>
            <w:r>
              <w:rPr>
                <w:rFonts w:ascii="Arial" w:eastAsia="SimSun" w:hAnsi="Arial"/>
                <w:sz w:val="18"/>
                <w:lang w:val="en-US" w:eastAsia="zh-CN"/>
              </w:rPr>
              <w:t>Clause 8.4.2.2 (Test 2)</w:t>
            </w:r>
          </w:p>
        </w:tc>
        <w:tc>
          <w:tcPr>
            <w:tcW w:w="1018" w:type="pct"/>
            <w:tcBorders>
              <w:top w:val="nil"/>
              <w:left w:val="single" w:sz="4" w:space="0" w:color="auto"/>
              <w:bottom w:val="single" w:sz="4" w:space="0" w:color="auto"/>
              <w:right w:val="single" w:sz="4" w:space="0" w:color="auto"/>
            </w:tcBorders>
            <w:shd w:val="clear" w:color="auto" w:fill="auto"/>
          </w:tcPr>
          <w:p w14:paraId="6E8831F9" w14:textId="77777777" w:rsidR="00764920" w:rsidRPr="00C25669" w:rsidRDefault="00764920" w:rsidP="00FA064B">
            <w:pPr>
              <w:pStyle w:val="TAL"/>
              <w:rPr>
                <w:lang w:val="en-US" w:eastAsia="zh-CN"/>
              </w:rPr>
            </w:pPr>
          </w:p>
        </w:tc>
      </w:tr>
    </w:tbl>
    <w:p w14:paraId="53ABA4B7" w14:textId="77777777" w:rsidR="00764920" w:rsidRPr="00C25669" w:rsidRDefault="00764920" w:rsidP="00764920">
      <w:pPr>
        <w:rPr>
          <w:lang w:eastAsia="zh-CN"/>
        </w:rPr>
      </w:pPr>
    </w:p>
    <w:p w14:paraId="2BDBB41A" w14:textId="77777777" w:rsidR="005B3300" w:rsidRPr="00C25669" w:rsidRDefault="005B3300" w:rsidP="005B3300">
      <w:pPr>
        <w:pStyle w:val="Heading3"/>
        <w:rPr>
          <w:lang w:eastAsia="zh-CN"/>
        </w:rPr>
      </w:pPr>
      <w:bookmarkStart w:id="3246" w:name="_Toc67918252"/>
      <w:bookmarkStart w:id="3247" w:name="_Toc76298296"/>
      <w:bookmarkStart w:id="3248" w:name="_Toc76572308"/>
      <w:bookmarkStart w:id="3249" w:name="_Toc76652175"/>
      <w:bookmarkStart w:id="3250" w:name="_Toc76653013"/>
      <w:bookmarkStart w:id="3251" w:name="_Toc83742286"/>
      <w:bookmarkStart w:id="3252" w:name="_Toc91440776"/>
      <w:bookmarkStart w:id="3253" w:name="_Toc98849566"/>
      <w:bookmarkStart w:id="3254" w:name="_Toc106543420"/>
      <w:bookmarkStart w:id="3255" w:name="_Toc106737518"/>
      <w:bookmarkStart w:id="3256" w:name="_Toc107233285"/>
      <w:bookmarkStart w:id="3257" w:name="_Toc107234900"/>
      <w:bookmarkStart w:id="3258" w:name="_Toc107419870"/>
      <w:bookmarkStart w:id="3259" w:name="_Toc107477166"/>
      <w:bookmarkStart w:id="3260" w:name="_Toc114566024"/>
      <w:bookmarkStart w:id="3261" w:name="_Toc123936336"/>
      <w:bookmarkStart w:id="3262" w:name="_Toc124377351"/>
      <w:r w:rsidRPr="00C25669">
        <w:t>8.1.2</w:t>
      </w:r>
      <w:r w:rsidRPr="00C25669">
        <w:rPr>
          <w:rFonts w:hint="eastAsia"/>
          <w:lang w:eastAsia="zh-CN"/>
        </w:rPr>
        <w:tab/>
      </w:r>
      <w:r w:rsidRPr="00C25669">
        <w:rPr>
          <w:lang w:eastAsia="zh-CN"/>
        </w:rPr>
        <w:t>Common test parameters</w:t>
      </w:r>
      <w:bookmarkEnd w:id="3199"/>
      <w:bookmarkEnd w:id="3200"/>
      <w:bookmarkEnd w:id="3201"/>
      <w:bookmarkEnd w:id="3202"/>
      <w:bookmarkEnd w:id="3203"/>
      <w:bookmarkEnd w:id="3204"/>
      <w:bookmarkEnd w:id="3205"/>
      <w:bookmarkEnd w:id="3206"/>
      <w:bookmarkEnd w:id="3207"/>
      <w:bookmarkEnd w:id="3208"/>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269902C4" w14:textId="77777777"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570BF151" w14:textId="77777777"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14:paraId="564BDC94" w14:textId="77777777" w:rsidTr="000811C5">
        <w:trPr>
          <w:jc w:val="center"/>
        </w:trPr>
        <w:tc>
          <w:tcPr>
            <w:tcW w:w="3012" w:type="pct"/>
            <w:gridSpan w:val="4"/>
            <w:shd w:val="clear" w:color="auto" w:fill="auto"/>
          </w:tcPr>
          <w:p w14:paraId="0035A1A6" w14:textId="77777777"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14:paraId="2486FC07" w14:textId="77777777"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14:paraId="697F5E27" w14:textId="77777777" w:rsidR="005B3300" w:rsidRPr="00C25669" w:rsidRDefault="005B3300" w:rsidP="00F155BD">
            <w:pPr>
              <w:pStyle w:val="TAH"/>
              <w:rPr>
                <w:rFonts w:eastAsia="SimSun"/>
              </w:rPr>
            </w:pPr>
            <w:r w:rsidRPr="00C25669">
              <w:rPr>
                <w:rFonts w:eastAsia="SimSun"/>
              </w:rPr>
              <w:t>Value</w:t>
            </w:r>
          </w:p>
        </w:tc>
      </w:tr>
      <w:tr w:rsidR="005B3300" w:rsidRPr="00C25669" w14:paraId="5DBBC7D6" w14:textId="77777777" w:rsidTr="000811C5">
        <w:trPr>
          <w:jc w:val="center"/>
        </w:trPr>
        <w:tc>
          <w:tcPr>
            <w:tcW w:w="3012" w:type="pct"/>
            <w:gridSpan w:val="4"/>
            <w:shd w:val="clear" w:color="auto" w:fill="auto"/>
            <w:vAlign w:val="center"/>
          </w:tcPr>
          <w:p w14:paraId="3759EE83" w14:textId="77777777"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14:paraId="101FDBC7" w14:textId="77777777" w:rsidR="005B3300" w:rsidRPr="00C25669" w:rsidRDefault="005B3300" w:rsidP="00F155BD">
            <w:pPr>
              <w:pStyle w:val="TAC"/>
              <w:rPr>
                <w:rFonts w:eastAsia="SimSun"/>
              </w:rPr>
            </w:pPr>
          </w:p>
        </w:tc>
        <w:tc>
          <w:tcPr>
            <w:tcW w:w="1324" w:type="pct"/>
            <w:shd w:val="clear" w:color="auto" w:fill="auto"/>
            <w:vAlign w:val="center"/>
          </w:tcPr>
          <w:p w14:paraId="313F2002" w14:textId="77777777" w:rsidR="005B3300" w:rsidRPr="00C25669" w:rsidRDefault="005B3300" w:rsidP="00F155BD">
            <w:pPr>
              <w:pStyle w:val="TAC"/>
              <w:rPr>
                <w:rFonts w:eastAsia="SimSun"/>
              </w:rPr>
            </w:pPr>
            <w:r w:rsidRPr="00C25669">
              <w:rPr>
                <w:rFonts w:eastAsia="SimSun"/>
              </w:rPr>
              <w:t>Transmission scheme 1</w:t>
            </w:r>
          </w:p>
        </w:tc>
      </w:tr>
      <w:tr w:rsidR="005B3300" w:rsidRPr="00C25669" w14:paraId="56D40F59" w14:textId="77777777" w:rsidTr="000811C5">
        <w:trPr>
          <w:jc w:val="center"/>
        </w:trPr>
        <w:tc>
          <w:tcPr>
            <w:tcW w:w="3012" w:type="pct"/>
            <w:gridSpan w:val="4"/>
            <w:shd w:val="clear" w:color="auto" w:fill="auto"/>
            <w:vAlign w:val="center"/>
          </w:tcPr>
          <w:p w14:paraId="07EE5827" w14:textId="77777777"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14:paraId="5DB889DC" w14:textId="77777777" w:rsidR="005B3300" w:rsidRPr="00C25669" w:rsidRDefault="005B3300" w:rsidP="00F155BD">
            <w:pPr>
              <w:pStyle w:val="TAC"/>
              <w:rPr>
                <w:rFonts w:eastAsia="SimSun"/>
              </w:rPr>
            </w:pPr>
          </w:p>
        </w:tc>
        <w:tc>
          <w:tcPr>
            <w:tcW w:w="1324" w:type="pct"/>
            <w:shd w:val="clear" w:color="auto" w:fill="auto"/>
            <w:vAlign w:val="center"/>
          </w:tcPr>
          <w:p w14:paraId="0B8DB7E2" w14:textId="77777777"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14:paraId="0641402F" w14:textId="77777777" w:rsidTr="000811C5">
        <w:trPr>
          <w:jc w:val="center"/>
        </w:trPr>
        <w:tc>
          <w:tcPr>
            <w:tcW w:w="3012" w:type="pct"/>
            <w:gridSpan w:val="4"/>
            <w:shd w:val="clear" w:color="auto" w:fill="auto"/>
            <w:vAlign w:val="center"/>
          </w:tcPr>
          <w:p w14:paraId="205DB6A8" w14:textId="77777777"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14:paraId="4634FF08" w14:textId="77777777" w:rsidR="005B3300" w:rsidRPr="00C25669" w:rsidRDefault="005B3300" w:rsidP="00F155BD">
            <w:pPr>
              <w:pStyle w:val="TAC"/>
            </w:pPr>
          </w:p>
        </w:tc>
        <w:tc>
          <w:tcPr>
            <w:tcW w:w="1324" w:type="pct"/>
            <w:shd w:val="clear" w:color="auto" w:fill="auto"/>
            <w:vAlign w:val="center"/>
          </w:tcPr>
          <w:p w14:paraId="7A28B1FD" w14:textId="77777777" w:rsidR="005B3300" w:rsidRPr="00C25669" w:rsidRDefault="005B3300" w:rsidP="00F155BD">
            <w:pPr>
              <w:pStyle w:val="TAC"/>
              <w:rPr>
                <w:lang w:eastAsia="zh-CN"/>
              </w:rPr>
            </w:pPr>
            <w:r w:rsidRPr="00C25669">
              <w:rPr>
                <w:rFonts w:hint="eastAsia"/>
              </w:rPr>
              <w:t>0</w:t>
            </w:r>
          </w:p>
        </w:tc>
      </w:tr>
      <w:tr w:rsidR="005B3300" w:rsidRPr="00C25669" w14:paraId="1740E689" w14:textId="77777777" w:rsidTr="000811C5">
        <w:trPr>
          <w:jc w:val="center"/>
        </w:trPr>
        <w:tc>
          <w:tcPr>
            <w:tcW w:w="1021" w:type="pct"/>
            <w:gridSpan w:val="2"/>
            <w:vMerge w:val="restart"/>
            <w:shd w:val="clear" w:color="auto" w:fill="auto"/>
            <w:vAlign w:val="center"/>
          </w:tcPr>
          <w:p w14:paraId="1047F590" w14:textId="77777777"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14:paraId="33A4486A" w14:textId="77777777"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14:paraId="407ADFB4" w14:textId="77777777"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14:paraId="44E4C406" w14:textId="77777777" w:rsidR="005B3300" w:rsidRPr="00C25669" w:rsidRDefault="005B3300" w:rsidP="00F155BD">
            <w:pPr>
              <w:pStyle w:val="TAC"/>
              <w:rPr>
                <w:rFonts w:eastAsia="SimSun"/>
              </w:rPr>
            </w:pPr>
            <w:r w:rsidRPr="00C25669">
              <w:rPr>
                <w:rFonts w:eastAsia="SimSun"/>
              </w:rPr>
              <w:t>0</w:t>
            </w:r>
          </w:p>
        </w:tc>
      </w:tr>
      <w:tr w:rsidR="005B3300" w:rsidRPr="00C25669" w14:paraId="50307E79" w14:textId="77777777" w:rsidTr="000811C5">
        <w:trPr>
          <w:jc w:val="center"/>
        </w:trPr>
        <w:tc>
          <w:tcPr>
            <w:tcW w:w="1021" w:type="pct"/>
            <w:gridSpan w:val="2"/>
            <w:vMerge/>
            <w:shd w:val="clear" w:color="auto" w:fill="auto"/>
            <w:vAlign w:val="center"/>
          </w:tcPr>
          <w:p w14:paraId="2FD8CCC5"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2B34617B" w14:textId="77777777"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14:paraId="138C8334" w14:textId="77777777"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14:paraId="10921B5D" w14:textId="77777777" w:rsidR="005B3300" w:rsidRPr="00C25669" w:rsidRDefault="005B3300" w:rsidP="00F155BD">
            <w:pPr>
              <w:pStyle w:val="TAC"/>
              <w:rPr>
                <w:rFonts w:eastAsia="SimSun"/>
              </w:rPr>
            </w:pPr>
            <w:r w:rsidRPr="00C25669">
              <w:rPr>
                <w:rFonts w:eastAsia="SimSun"/>
              </w:rPr>
              <w:t>120</w:t>
            </w:r>
          </w:p>
        </w:tc>
      </w:tr>
      <w:tr w:rsidR="005B3300" w:rsidRPr="00C25669" w14:paraId="73C58AC7" w14:textId="77777777" w:rsidTr="000811C5">
        <w:trPr>
          <w:jc w:val="center"/>
        </w:trPr>
        <w:tc>
          <w:tcPr>
            <w:tcW w:w="1021" w:type="pct"/>
            <w:gridSpan w:val="2"/>
            <w:vMerge w:val="restart"/>
            <w:shd w:val="clear" w:color="auto" w:fill="auto"/>
            <w:vAlign w:val="center"/>
          </w:tcPr>
          <w:p w14:paraId="6F70D0EE" w14:textId="77777777"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14:paraId="560C26A8" w14:textId="77777777"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14:paraId="2B33DFF6" w14:textId="77777777" w:rsidR="005B3300" w:rsidRPr="00C25669" w:rsidDel="001005B1" w:rsidRDefault="005B3300" w:rsidP="00F155BD">
            <w:pPr>
              <w:pStyle w:val="TAC"/>
              <w:rPr>
                <w:rFonts w:eastAsia="SimSun"/>
              </w:rPr>
            </w:pPr>
          </w:p>
        </w:tc>
        <w:tc>
          <w:tcPr>
            <w:tcW w:w="1324" w:type="pct"/>
            <w:shd w:val="clear" w:color="auto" w:fill="auto"/>
            <w:vAlign w:val="center"/>
          </w:tcPr>
          <w:p w14:paraId="0023AD8C" w14:textId="77777777" w:rsidR="005B3300" w:rsidRPr="00C25669" w:rsidRDefault="005B3300" w:rsidP="00F155BD">
            <w:pPr>
              <w:pStyle w:val="TAC"/>
              <w:rPr>
                <w:rFonts w:eastAsia="SimSun"/>
              </w:rPr>
            </w:pPr>
            <w:r w:rsidRPr="00C25669">
              <w:rPr>
                <w:rFonts w:eastAsia="SimSun"/>
              </w:rPr>
              <w:t>Normal</w:t>
            </w:r>
          </w:p>
        </w:tc>
      </w:tr>
      <w:tr w:rsidR="005B3300" w:rsidRPr="00C25669" w14:paraId="56F3FE24" w14:textId="77777777" w:rsidTr="000811C5">
        <w:trPr>
          <w:jc w:val="center"/>
        </w:trPr>
        <w:tc>
          <w:tcPr>
            <w:tcW w:w="1021" w:type="pct"/>
            <w:gridSpan w:val="2"/>
            <w:vMerge/>
            <w:shd w:val="clear" w:color="auto" w:fill="auto"/>
            <w:vAlign w:val="center"/>
          </w:tcPr>
          <w:p w14:paraId="7C69F9F7"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8A762C2" w14:textId="77777777"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14:paraId="188460DB" w14:textId="77777777"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14:paraId="298463C3" w14:textId="77777777" w:rsidR="005B3300" w:rsidRPr="00C25669" w:rsidRDefault="005B3300" w:rsidP="00F155BD">
            <w:pPr>
              <w:pStyle w:val="TAC"/>
              <w:rPr>
                <w:rFonts w:eastAsia="SimSun"/>
              </w:rPr>
            </w:pPr>
            <w:r w:rsidRPr="00C25669">
              <w:rPr>
                <w:rFonts w:eastAsia="SimSun"/>
              </w:rPr>
              <w:t>0</w:t>
            </w:r>
          </w:p>
        </w:tc>
      </w:tr>
      <w:tr w:rsidR="005B3300" w:rsidRPr="00C25669" w14:paraId="49247380" w14:textId="77777777" w:rsidTr="000811C5">
        <w:trPr>
          <w:jc w:val="center"/>
        </w:trPr>
        <w:tc>
          <w:tcPr>
            <w:tcW w:w="1021" w:type="pct"/>
            <w:gridSpan w:val="2"/>
            <w:vMerge/>
            <w:shd w:val="clear" w:color="auto" w:fill="auto"/>
            <w:vAlign w:val="center"/>
          </w:tcPr>
          <w:p w14:paraId="69697DCC" w14:textId="77777777"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14:paraId="0F0BE955" w14:textId="77777777"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14:paraId="57031CC5" w14:textId="77777777"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14:paraId="2D73A8EE" w14:textId="77777777"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14:paraId="61C75D6C" w14:textId="77777777" w:rsidTr="000811C5">
        <w:trPr>
          <w:jc w:val="center"/>
        </w:trPr>
        <w:tc>
          <w:tcPr>
            <w:tcW w:w="3012" w:type="pct"/>
            <w:gridSpan w:val="4"/>
            <w:shd w:val="clear" w:color="auto" w:fill="auto"/>
            <w:vAlign w:val="center"/>
          </w:tcPr>
          <w:p w14:paraId="166FC274" w14:textId="77777777"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14:paraId="5883A485" w14:textId="77777777" w:rsidR="005B3300" w:rsidRPr="00C25669" w:rsidRDefault="005B3300" w:rsidP="00F155BD">
            <w:pPr>
              <w:pStyle w:val="TAC"/>
              <w:rPr>
                <w:rFonts w:eastAsia="SimSun"/>
              </w:rPr>
            </w:pPr>
          </w:p>
        </w:tc>
        <w:tc>
          <w:tcPr>
            <w:tcW w:w="1324" w:type="pct"/>
            <w:shd w:val="clear" w:color="auto" w:fill="auto"/>
            <w:vAlign w:val="center"/>
          </w:tcPr>
          <w:p w14:paraId="4D4B6DFD" w14:textId="77777777" w:rsidR="005B3300" w:rsidRPr="00C25669" w:rsidRDefault="005B3300" w:rsidP="00F155BD">
            <w:pPr>
              <w:pStyle w:val="TAC"/>
              <w:rPr>
                <w:rFonts w:eastAsia="SimSun"/>
              </w:rPr>
            </w:pPr>
            <w:r w:rsidRPr="00C25669">
              <w:rPr>
                <w:rFonts w:eastAsia="SimSun"/>
              </w:rPr>
              <w:t>1</w:t>
            </w:r>
          </w:p>
        </w:tc>
      </w:tr>
      <w:tr w:rsidR="005B3300" w:rsidRPr="00C25669" w14:paraId="21222CEA" w14:textId="77777777" w:rsidTr="000811C5">
        <w:trPr>
          <w:jc w:val="center"/>
        </w:trPr>
        <w:tc>
          <w:tcPr>
            <w:tcW w:w="1014" w:type="pct"/>
            <w:vMerge w:val="restart"/>
            <w:shd w:val="clear" w:color="auto" w:fill="auto"/>
            <w:vAlign w:val="center"/>
          </w:tcPr>
          <w:p w14:paraId="3857E242" w14:textId="77777777"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14:paraId="1E8FD8A4" w14:textId="77777777"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14:paraId="0F76DD2E" w14:textId="77777777" w:rsidR="005B3300" w:rsidRPr="00C25669" w:rsidRDefault="005B3300" w:rsidP="00F155BD">
            <w:pPr>
              <w:pStyle w:val="TAC"/>
              <w:rPr>
                <w:rFonts w:eastAsia="SimSun"/>
              </w:rPr>
            </w:pPr>
          </w:p>
        </w:tc>
        <w:tc>
          <w:tcPr>
            <w:tcW w:w="1324" w:type="pct"/>
            <w:shd w:val="clear" w:color="auto" w:fill="auto"/>
            <w:vAlign w:val="center"/>
          </w:tcPr>
          <w:p w14:paraId="5E0FD9C4" w14:textId="77777777" w:rsidR="005B3300" w:rsidRPr="00C25669" w:rsidRDefault="005B3300" w:rsidP="00F155BD">
            <w:pPr>
              <w:pStyle w:val="TAC"/>
              <w:rPr>
                <w:rFonts w:eastAsia="SimSun"/>
              </w:rPr>
            </w:pPr>
            <w:r w:rsidRPr="00C25669">
              <w:rPr>
                <w:rFonts w:eastAsia="SimSun"/>
              </w:rPr>
              <w:t>0</w:t>
            </w:r>
          </w:p>
        </w:tc>
      </w:tr>
      <w:tr w:rsidR="005B3300" w:rsidRPr="00C25669" w14:paraId="6740B6B7" w14:textId="77777777" w:rsidTr="000811C5">
        <w:trPr>
          <w:jc w:val="center"/>
        </w:trPr>
        <w:tc>
          <w:tcPr>
            <w:tcW w:w="1014" w:type="pct"/>
            <w:vMerge/>
            <w:shd w:val="clear" w:color="auto" w:fill="auto"/>
            <w:vAlign w:val="center"/>
          </w:tcPr>
          <w:p w14:paraId="3721D863" w14:textId="77777777" w:rsidR="005B3300" w:rsidRPr="00C25669" w:rsidRDefault="005B3300" w:rsidP="00F155BD">
            <w:pPr>
              <w:pStyle w:val="TAL"/>
              <w:rPr>
                <w:rFonts w:eastAsia="SimSun"/>
              </w:rPr>
            </w:pPr>
          </w:p>
        </w:tc>
        <w:tc>
          <w:tcPr>
            <w:tcW w:w="1998" w:type="pct"/>
            <w:gridSpan w:val="3"/>
            <w:shd w:val="clear" w:color="auto" w:fill="auto"/>
            <w:vAlign w:val="center"/>
          </w:tcPr>
          <w:p w14:paraId="28771D77" w14:textId="77777777"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14:paraId="7CB22D5A" w14:textId="77777777" w:rsidR="005B3300" w:rsidRPr="00C25669" w:rsidRDefault="005B3300" w:rsidP="00F155BD">
            <w:pPr>
              <w:pStyle w:val="TAC"/>
              <w:rPr>
                <w:rFonts w:eastAsia="SimSun"/>
              </w:rPr>
            </w:pPr>
          </w:p>
        </w:tc>
        <w:tc>
          <w:tcPr>
            <w:tcW w:w="1324" w:type="pct"/>
            <w:shd w:val="clear" w:color="auto" w:fill="auto"/>
            <w:vAlign w:val="center"/>
          </w:tcPr>
          <w:p w14:paraId="5A82CEB4" w14:textId="77777777" w:rsidR="005B3300" w:rsidRPr="00C25669" w:rsidRDefault="005B3300" w:rsidP="00F155BD">
            <w:pPr>
              <w:pStyle w:val="TAC"/>
              <w:rPr>
                <w:rFonts w:eastAsia="SimSun"/>
              </w:rPr>
            </w:pPr>
            <w:r w:rsidRPr="00C25669">
              <w:rPr>
                <w:rFonts w:eastAsia="SimSun"/>
              </w:rPr>
              <w:t>First SSB in Slot #0</w:t>
            </w:r>
          </w:p>
        </w:tc>
      </w:tr>
      <w:tr w:rsidR="005B3300" w:rsidRPr="00C25669" w14:paraId="5980FFDC" w14:textId="77777777" w:rsidTr="000811C5">
        <w:trPr>
          <w:jc w:val="center"/>
        </w:trPr>
        <w:tc>
          <w:tcPr>
            <w:tcW w:w="1014" w:type="pct"/>
            <w:vMerge/>
            <w:shd w:val="clear" w:color="auto" w:fill="auto"/>
            <w:vAlign w:val="center"/>
          </w:tcPr>
          <w:p w14:paraId="38AE76D4" w14:textId="77777777" w:rsidR="005B3300" w:rsidRPr="00C25669" w:rsidRDefault="005B3300" w:rsidP="00F155BD">
            <w:pPr>
              <w:pStyle w:val="TAL"/>
              <w:rPr>
                <w:rFonts w:eastAsia="SimSun"/>
              </w:rPr>
            </w:pPr>
          </w:p>
        </w:tc>
        <w:tc>
          <w:tcPr>
            <w:tcW w:w="1998" w:type="pct"/>
            <w:gridSpan w:val="3"/>
            <w:shd w:val="clear" w:color="auto" w:fill="auto"/>
            <w:vAlign w:val="center"/>
          </w:tcPr>
          <w:p w14:paraId="18116F85" w14:textId="77777777"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14:paraId="6FF0063F" w14:textId="77777777"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14:paraId="662CA348" w14:textId="77777777" w:rsidR="005B3300" w:rsidRPr="00C25669" w:rsidRDefault="005B3300" w:rsidP="00F155BD">
            <w:pPr>
              <w:pStyle w:val="TAC"/>
              <w:rPr>
                <w:rFonts w:eastAsia="SimSun"/>
              </w:rPr>
            </w:pPr>
            <w:r w:rsidRPr="00C25669">
              <w:rPr>
                <w:rFonts w:eastAsia="SimSun"/>
              </w:rPr>
              <w:t>20</w:t>
            </w:r>
          </w:p>
        </w:tc>
      </w:tr>
      <w:tr w:rsidR="00F155BD" w:rsidRPr="00C25669" w14:paraId="17548D0D" w14:textId="77777777" w:rsidTr="000811C5">
        <w:trPr>
          <w:jc w:val="center"/>
        </w:trPr>
        <w:tc>
          <w:tcPr>
            <w:tcW w:w="1014" w:type="pct"/>
            <w:vMerge w:val="restart"/>
            <w:shd w:val="clear" w:color="auto" w:fill="auto"/>
            <w:vAlign w:val="center"/>
          </w:tcPr>
          <w:p w14:paraId="44E47AAE" w14:textId="77777777"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43444C" w14:textId="77777777"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B9FDE58"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F219B6E" w14:textId="77777777" w:rsidR="00F155BD" w:rsidRPr="00C25669" w:rsidRDefault="00F155BD" w:rsidP="00F155BD">
            <w:pPr>
              <w:pStyle w:val="TAC"/>
              <w:rPr>
                <w:rFonts w:eastAsia="SimSun"/>
              </w:rPr>
            </w:pPr>
            <w:r w:rsidRPr="00C25669">
              <w:rPr>
                <w:rFonts w:eastAsia="SimSun"/>
              </w:rPr>
              <w:t>Each slot</w:t>
            </w:r>
          </w:p>
        </w:tc>
      </w:tr>
      <w:tr w:rsidR="00F155BD" w:rsidRPr="00C25669" w14:paraId="09743974" w14:textId="77777777" w:rsidTr="000811C5">
        <w:trPr>
          <w:jc w:val="center"/>
        </w:trPr>
        <w:tc>
          <w:tcPr>
            <w:tcW w:w="1014" w:type="pct"/>
            <w:vMerge/>
            <w:shd w:val="clear" w:color="auto" w:fill="auto"/>
            <w:vAlign w:val="center"/>
          </w:tcPr>
          <w:p w14:paraId="21B3E725"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B72B7E" w14:textId="77777777"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0C4B54"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DB2A517" w14:textId="77777777"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14:paraId="20EC430C" w14:textId="77777777" w:rsidTr="000811C5">
        <w:trPr>
          <w:jc w:val="center"/>
        </w:trPr>
        <w:tc>
          <w:tcPr>
            <w:tcW w:w="1014" w:type="pct"/>
            <w:vMerge/>
            <w:shd w:val="clear" w:color="auto" w:fill="auto"/>
            <w:vAlign w:val="center"/>
          </w:tcPr>
          <w:p w14:paraId="4ACCBF4D"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49A" w14:textId="77777777"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8FD36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AF5212" w14:textId="77777777"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14:paraId="4775BAF2" w14:textId="77777777" w:rsidTr="000811C5">
        <w:trPr>
          <w:jc w:val="center"/>
        </w:trPr>
        <w:tc>
          <w:tcPr>
            <w:tcW w:w="1014" w:type="pct"/>
            <w:vMerge/>
            <w:shd w:val="clear" w:color="auto" w:fill="auto"/>
            <w:vAlign w:val="center"/>
          </w:tcPr>
          <w:p w14:paraId="22D4FA47"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2443E" w14:textId="77777777"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950DF2F"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8ECDAF" w14:textId="77777777"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14:paraId="52691809" w14:textId="77777777" w:rsidTr="000811C5">
        <w:trPr>
          <w:jc w:val="center"/>
        </w:trPr>
        <w:tc>
          <w:tcPr>
            <w:tcW w:w="1014" w:type="pct"/>
            <w:vMerge/>
            <w:shd w:val="clear" w:color="auto" w:fill="auto"/>
            <w:vAlign w:val="center"/>
          </w:tcPr>
          <w:p w14:paraId="0A919FDF"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EEC35" w14:textId="77777777"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A85797"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9350763" w14:textId="77777777"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14:paraId="55A82890" w14:textId="77777777" w:rsidTr="000811C5">
        <w:trPr>
          <w:jc w:val="center"/>
        </w:trPr>
        <w:tc>
          <w:tcPr>
            <w:tcW w:w="1014" w:type="pct"/>
            <w:vMerge/>
            <w:shd w:val="clear" w:color="auto" w:fill="auto"/>
            <w:vAlign w:val="center"/>
          </w:tcPr>
          <w:p w14:paraId="24CBFE84" w14:textId="77777777"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FE159" w14:textId="77777777" w:rsidR="00F155BD" w:rsidRPr="00C25669" w:rsidRDefault="00F155BD" w:rsidP="00F155BD">
            <w:pPr>
              <w:pStyle w:val="TAL"/>
              <w:rPr>
                <w:rFonts w:eastAsia="SimSun"/>
                <w:lang w:eastAsia="zh-CN"/>
              </w:rPr>
            </w:pPr>
            <w:r>
              <w:rPr>
                <w:rFonts w:eastAsia="SimSun"/>
              </w:rPr>
              <w:t xml:space="preserve">PDCCH &amp; PDCCH DMRS </w:t>
            </w:r>
            <w:r w:rsidRPr="00C25669">
              <w:rPr>
                <w:rFonts w:eastAsia="SimSun"/>
              </w:rPr>
              <w:t>Precoding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DA4F38A"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1FD7AA" w14:textId="77777777" w:rsidR="00F155BD" w:rsidRDefault="00F155BD" w:rsidP="00F155BD">
            <w:pPr>
              <w:pStyle w:val="TAC"/>
            </w:pPr>
            <w:r w:rsidRPr="009D0015">
              <w:t>Multi-path fading propagation conditions</w:t>
            </w:r>
            <w:r>
              <w:t>:</w:t>
            </w:r>
          </w:p>
          <w:p w14:paraId="7CA16920" w14:textId="77777777" w:rsidR="00F155BD" w:rsidRPr="00921F43" w:rsidRDefault="00F155BD" w:rsidP="00F155BD">
            <w:pPr>
              <w:pStyle w:val="TAC"/>
            </w:pPr>
            <w:r w:rsidRPr="00921F43">
              <w:t>Single Panel Type I, Random per slot with equal probability of each applicable i1, i2 combination, and with REG bundling granularity for number of Tx larger than 1</w:t>
            </w:r>
          </w:p>
          <w:p w14:paraId="574ADEB2" w14:textId="77777777" w:rsidR="00F155BD" w:rsidRPr="00921F43" w:rsidRDefault="00F155BD" w:rsidP="00F155BD">
            <w:pPr>
              <w:pStyle w:val="TAC"/>
            </w:pPr>
          </w:p>
          <w:p w14:paraId="6E4E260F" w14:textId="77777777" w:rsidR="00F155BD" w:rsidRDefault="00F155BD" w:rsidP="00F155BD">
            <w:pPr>
              <w:pStyle w:val="TAC"/>
            </w:pPr>
            <w:r w:rsidRPr="009D0015">
              <w:t>Static propagation conditions</w:t>
            </w:r>
            <w:r>
              <w:t>:</w:t>
            </w:r>
          </w:p>
          <w:p w14:paraId="4716EDA8" w14:textId="77777777" w:rsidR="00F155BD" w:rsidRPr="00C25669" w:rsidRDefault="00F155BD" w:rsidP="00F155BD">
            <w:pPr>
              <w:pStyle w:val="TAC"/>
              <w:rPr>
                <w:rFonts w:eastAsia="SimSun"/>
              </w:rPr>
            </w:pPr>
            <w:r w:rsidRPr="00921F43">
              <w:t>Single Panel Type I, Random precoder chosen from precoder index 0 an</w:t>
            </w:r>
            <w:r>
              <w:t>d</w:t>
            </w:r>
            <w:r w:rsidRPr="00921F43">
              <w:t xml:space="preserve"> 2, selection updated per slot</w:t>
            </w:r>
          </w:p>
        </w:tc>
      </w:tr>
      <w:tr w:rsidR="00411F44" w:rsidRPr="00C25669" w14:paraId="1C21D8A7" w14:textId="77777777" w:rsidTr="00575C91">
        <w:trPr>
          <w:jc w:val="center"/>
        </w:trPr>
        <w:tc>
          <w:tcPr>
            <w:tcW w:w="1014" w:type="pct"/>
            <w:vMerge w:val="restart"/>
            <w:shd w:val="clear" w:color="auto" w:fill="auto"/>
          </w:tcPr>
          <w:p w14:paraId="797F0B8B" w14:textId="035D7DF0" w:rsidR="00411F44" w:rsidRPr="00C25669" w:rsidRDefault="00411F44" w:rsidP="00411F44">
            <w:pPr>
              <w:pStyle w:val="TAL"/>
              <w:rPr>
                <w:rFonts w:eastAsia="SimSun"/>
                <w:i/>
              </w:rPr>
            </w:pPr>
            <w:r>
              <w:t xml:space="preserve">Additional </w:t>
            </w:r>
            <w:r>
              <w:rPr>
                <w:rFonts w:eastAsia="SimSun"/>
                <w:lang w:eastAsia="zh-CN"/>
              </w:rPr>
              <w:t>PDCCH Configuration for Aperiodic Reporting (Note 4)</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AC52A" w14:textId="34B51B75" w:rsidR="00411F44" w:rsidRDefault="00411F44" w:rsidP="00411F44">
            <w:pPr>
              <w:pStyle w:val="TAL"/>
              <w:rPr>
                <w:rFonts w:eastAsia="SimSun"/>
              </w:rPr>
            </w:pPr>
            <w:r w:rsidRPr="00661924">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E9AA4DD"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DB38C7F" w14:textId="22EB24FB" w:rsidR="00411F44" w:rsidRPr="009D0015" w:rsidRDefault="00411F44" w:rsidP="00411F44">
            <w:pPr>
              <w:pStyle w:val="TAC"/>
            </w:pPr>
            <w:r w:rsidRPr="00661924">
              <w:rPr>
                <w:rFonts w:eastAsia="SimSun"/>
              </w:rPr>
              <w:t>Each slot</w:t>
            </w:r>
          </w:p>
        </w:tc>
      </w:tr>
      <w:tr w:rsidR="00411F44" w:rsidRPr="00C25669" w14:paraId="60645BE7" w14:textId="77777777" w:rsidTr="000811C5">
        <w:trPr>
          <w:jc w:val="center"/>
        </w:trPr>
        <w:tc>
          <w:tcPr>
            <w:tcW w:w="1014" w:type="pct"/>
            <w:vMerge/>
            <w:shd w:val="clear" w:color="auto" w:fill="auto"/>
            <w:vAlign w:val="center"/>
          </w:tcPr>
          <w:p w14:paraId="4641D80A"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9CBDA" w14:textId="31F683FB" w:rsidR="00411F44" w:rsidRDefault="00411F44" w:rsidP="00411F44">
            <w:pPr>
              <w:pStyle w:val="TAL"/>
              <w:rPr>
                <w:rFonts w:eastAsia="SimSun"/>
              </w:rPr>
            </w:pPr>
            <w:r w:rsidRPr="00661924">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DDE4A53"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3D65414" w14:textId="59320302" w:rsidR="00411F44" w:rsidRPr="009D0015" w:rsidRDefault="00411F44" w:rsidP="00411F44">
            <w:pPr>
              <w:pStyle w:val="TAC"/>
            </w:pPr>
            <w:r w:rsidRPr="00661924">
              <w:rPr>
                <w:rFonts w:eastAsia="SimSun"/>
                <w:lang w:eastAsia="zh-CN"/>
              </w:rPr>
              <w:t>0,1</w:t>
            </w:r>
          </w:p>
        </w:tc>
      </w:tr>
      <w:tr w:rsidR="00411F44" w:rsidRPr="00C25669" w14:paraId="386B0841" w14:textId="77777777" w:rsidTr="000811C5">
        <w:trPr>
          <w:jc w:val="center"/>
        </w:trPr>
        <w:tc>
          <w:tcPr>
            <w:tcW w:w="1014" w:type="pct"/>
            <w:vMerge/>
            <w:shd w:val="clear" w:color="auto" w:fill="auto"/>
            <w:vAlign w:val="center"/>
          </w:tcPr>
          <w:p w14:paraId="136740BB"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0D43" w14:textId="6EAA40DC" w:rsidR="00411F44" w:rsidRDefault="00411F44" w:rsidP="00411F44">
            <w:pPr>
              <w:pStyle w:val="TAL"/>
              <w:rPr>
                <w:rFonts w:eastAsia="SimSun"/>
              </w:rPr>
            </w:pPr>
            <w:r w:rsidRPr="00661924">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A8C08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DEF826B" w14:textId="14872FA9" w:rsidR="00411F44" w:rsidRPr="009D0015" w:rsidRDefault="00411F44" w:rsidP="00411F44">
            <w:pPr>
              <w:pStyle w:val="TAC"/>
            </w:pPr>
            <w:r w:rsidRPr="00661924">
              <w:rPr>
                <w:rFonts w:eastAsia="SimSun"/>
                <w:lang w:eastAsia="zh-CN"/>
              </w:rPr>
              <w:t>1/</w:t>
            </w:r>
            <w:r w:rsidRPr="00661924">
              <w:rPr>
                <w:rFonts w:eastAsia="SimSun" w:hint="eastAsia"/>
                <w:lang w:eastAsia="zh-CN"/>
              </w:rPr>
              <w:t>AL</w:t>
            </w:r>
            <w:r w:rsidRPr="00661924">
              <w:rPr>
                <w:rFonts w:eastAsia="SimSun"/>
                <w:lang w:eastAsia="zh-CN"/>
              </w:rPr>
              <w:t>8</w:t>
            </w:r>
          </w:p>
        </w:tc>
      </w:tr>
      <w:tr w:rsidR="00411F44" w:rsidRPr="00C25669" w14:paraId="54D22049" w14:textId="77777777" w:rsidTr="000811C5">
        <w:trPr>
          <w:jc w:val="center"/>
        </w:trPr>
        <w:tc>
          <w:tcPr>
            <w:tcW w:w="1014" w:type="pct"/>
            <w:vMerge/>
            <w:shd w:val="clear" w:color="auto" w:fill="auto"/>
            <w:vAlign w:val="center"/>
          </w:tcPr>
          <w:p w14:paraId="4C4B2B6E"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DFC70" w14:textId="213C2410" w:rsidR="00411F44" w:rsidRDefault="00411F44" w:rsidP="00411F44">
            <w:pPr>
              <w:pStyle w:val="TAL"/>
              <w:rPr>
                <w:rFonts w:eastAsia="SimSun"/>
              </w:rPr>
            </w:pPr>
            <w:r w:rsidRPr="00661924">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5A60F4"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5464BAD" w14:textId="1B404019" w:rsidR="00411F44" w:rsidRPr="009D0015" w:rsidRDefault="00411F44" w:rsidP="00411F44">
            <w:pPr>
              <w:pStyle w:val="TAC"/>
            </w:pPr>
            <w:r>
              <w:rPr>
                <w:rFonts w:eastAsia="SimSun"/>
                <w:lang w:eastAsia="zh-CN"/>
              </w:rPr>
              <w:t>0</w:t>
            </w:r>
            <w:r w:rsidRPr="00661924">
              <w:rPr>
                <w:rFonts w:eastAsia="SimSun"/>
                <w:lang w:eastAsia="zh-CN"/>
              </w:rPr>
              <w:t>_1</w:t>
            </w:r>
          </w:p>
        </w:tc>
      </w:tr>
      <w:tr w:rsidR="00411F44" w:rsidRPr="00C25669" w14:paraId="3EF9A83D" w14:textId="77777777" w:rsidTr="000811C5">
        <w:trPr>
          <w:jc w:val="center"/>
        </w:trPr>
        <w:tc>
          <w:tcPr>
            <w:tcW w:w="1014" w:type="pct"/>
            <w:vMerge/>
            <w:shd w:val="clear" w:color="auto" w:fill="auto"/>
            <w:vAlign w:val="center"/>
          </w:tcPr>
          <w:p w14:paraId="3904D3C2"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C7D24" w14:textId="0AE7C119" w:rsidR="00411F44" w:rsidRDefault="00411F44" w:rsidP="00411F44">
            <w:pPr>
              <w:pStyle w:val="TAL"/>
              <w:rPr>
                <w:rFonts w:eastAsia="SimSun"/>
              </w:rPr>
            </w:pPr>
            <w:r w:rsidRPr="00661924">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998260"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C2B94D6" w14:textId="77E79087" w:rsidR="00411F44" w:rsidRPr="009D0015" w:rsidRDefault="00411F44" w:rsidP="00411F44">
            <w:pPr>
              <w:pStyle w:val="TAC"/>
            </w:pPr>
            <w:r w:rsidRPr="00661924">
              <w:rPr>
                <w:rFonts w:eastAsia="SimSun"/>
              </w:rPr>
              <w:t>TCI state #1</w:t>
            </w:r>
          </w:p>
        </w:tc>
      </w:tr>
      <w:tr w:rsidR="00411F44" w:rsidRPr="00C25669" w14:paraId="0F55D49F" w14:textId="77777777" w:rsidTr="000811C5">
        <w:trPr>
          <w:jc w:val="center"/>
        </w:trPr>
        <w:tc>
          <w:tcPr>
            <w:tcW w:w="1014" w:type="pct"/>
            <w:vMerge/>
            <w:shd w:val="clear" w:color="auto" w:fill="auto"/>
            <w:vAlign w:val="center"/>
          </w:tcPr>
          <w:p w14:paraId="2B7F3F53" w14:textId="77777777" w:rsidR="00411F44" w:rsidRPr="00C25669" w:rsidRDefault="00411F44" w:rsidP="00411F44">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D1E3B" w14:textId="09A090F2" w:rsidR="00411F44" w:rsidRDefault="00411F44" w:rsidP="00411F44">
            <w:pPr>
              <w:pStyle w:val="TAL"/>
              <w:rPr>
                <w:rFonts w:eastAsia="SimSun"/>
              </w:rPr>
            </w:pPr>
            <w:r>
              <w:rPr>
                <w:rFonts w:eastAsia="SimSun"/>
              </w:rPr>
              <w:t>PDCCH &amp; PDCCH DMRS P</w:t>
            </w:r>
            <w:r w:rsidRPr="00C25669">
              <w:rPr>
                <w:rFonts w:eastAsia="SimSun"/>
              </w:rPr>
              <w:t>recoding configuration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B6D976C" w14:textId="77777777" w:rsidR="00411F44" w:rsidRPr="00C25669" w:rsidRDefault="00411F44" w:rsidP="00411F44">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FE537CD" w14:textId="77777777" w:rsidR="00411F44" w:rsidRDefault="00411F44" w:rsidP="00411F44">
            <w:pPr>
              <w:pStyle w:val="TAC"/>
            </w:pPr>
            <w:r w:rsidRPr="009D0015">
              <w:t>Multi-path fading propagation conditions</w:t>
            </w:r>
            <w:r>
              <w:t>:</w:t>
            </w:r>
          </w:p>
          <w:p w14:paraId="4656E9D8" w14:textId="479AB3E6" w:rsidR="00411F44" w:rsidRPr="009D0015" w:rsidRDefault="00411F44" w:rsidP="00411F44">
            <w:pPr>
              <w:pStyle w:val="TAC"/>
            </w:pPr>
            <w:r w:rsidRPr="00921F43">
              <w:t>Single Panel Type I, Random per slot with equal probability of each applicable i1, i2 combination, and with REG bundling granularity for number of Tx larger than 1</w:t>
            </w:r>
          </w:p>
        </w:tc>
      </w:tr>
      <w:tr w:rsidR="005B3300" w:rsidRPr="00C25669" w14:paraId="07AAA390" w14:textId="77777777" w:rsidTr="000811C5">
        <w:trPr>
          <w:jc w:val="center"/>
        </w:trPr>
        <w:tc>
          <w:tcPr>
            <w:tcW w:w="3012" w:type="pct"/>
            <w:gridSpan w:val="4"/>
            <w:tcBorders>
              <w:right w:val="single" w:sz="4" w:space="0" w:color="auto"/>
            </w:tcBorders>
            <w:shd w:val="clear" w:color="auto" w:fill="auto"/>
            <w:vAlign w:val="center"/>
          </w:tcPr>
          <w:p w14:paraId="2F28F0AF" w14:textId="77777777"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A63148"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2BD6A7B" w14:textId="77777777"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14:paraId="008FF3CA" w14:textId="77777777" w:rsidTr="000811C5">
        <w:trPr>
          <w:jc w:val="center"/>
        </w:trPr>
        <w:tc>
          <w:tcPr>
            <w:tcW w:w="1014" w:type="pct"/>
            <w:vMerge w:val="restart"/>
            <w:shd w:val="clear" w:color="auto" w:fill="auto"/>
            <w:vAlign w:val="center"/>
          </w:tcPr>
          <w:p w14:paraId="38518B9A" w14:textId="77777777"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14:paraId="2B6566F1" w14:textId="77777777"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14:paraId="6C2AF6C7" w14:textId="77777777" w:rsidR="005B3300" w:rsidRPr="00C25669" w:rsidRDefault="005B3300" w:rsidP="00F155BD">
            <w:pPr>
              <w:pStyle w:val="TAC"/>
              <w:rPr>
                <w:rFonts w:eastAsia="SimSun"/>
              </w:rPr>
            </w:pPr>
          </w:p>
        </w:tc>
        <w:tc>
          <w:tcPr>
            <w:tcW w:w="1324" w:type="pct"/>
            <w:shd w:val="clear" w:color="auto" w:fill="auto"/>
            <w:vAlign w:val="center"/>
          </w:tcPr>
          <w:p w14:paraId="474A1838" w14:textId="77777777"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14:paraId="70CE13CA" w14:textId="77777777" w:rsidTr="000811C5">
        <w:trPr>
          <w:jc w:val="center"/>
        </w:trPr>
        <w:tc>
          <w:tcPr>
            <w:tcW w:w="1014" w:type="pct"/>
            <w:vMerge/>
            <w:shd w:val="clear" w:color="auto" w:fill="auto"/>
            <w:vAlign w:val="center"/>
          </w:tcPr>
          <w:p w14:paraId="2D883EE3" w14:textId="77777777" w:rsidR="005B3300" w:rsidRPr="00C25669" w:rsidRDefault="005B3300" w:rsidP="00F155BD">
            <w:pPr>
              <w:pStyle w:val="TAL"/>
              <w:rPr>
                <w:rFonts w:eastAsia="SimSun"/>
              </w:rPr>
            </w:pPr>
          </w:p>
        </w:tc>
        <w:tc>
          <w:tcPr>
            <w:tcW w:w="1998" w:type="pct"/>
            <w:gridSpan w:val="3"/>
            <w:shd w:val="clear" w:color="auto" w:fill="auto"/>
            <w:vAlign w:val="center"/>
          </w:tcPr>
          <w:p w14:paraId="5EE14E46" w14:textId="77777777"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14:paraId="0484C789" w14:textId="77777777" w:rsidR="005B3300" w:rsidRPr="00C25669" w:rsidRDefault="005B3300" w:rsidP="00F155BD">
            <w:pPr>
              <w:pStyle w:val="TAC"/>
              <w:rPr>
                <w:rFonts w:eastAsia="SimSun"/>
              </w:rPr>
            </w:pPr>
          </w:p>
        </w:tc>
        <w:tc>
          <w:tcPr>
            <w:tcW w:w="1324" w:type="pct"/>
            <w:shd w:val="clear" w:color="auto" w:fill="auto"/>
            <w:vAlign w:val="center"/>
          </w:tcPr>
          <w:p w14:paraId="74E7845F" w14:textId="77777777"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14:paraId="2B23B81C" w14:textId="77777777" w:rsidTr="000811C5">
        <w:trPr>
          <w:jc w:val="center"/>
        </w:trPr>
        <w:tc>
          <w:tcPr>
            <w:tcW w:w="1014" w:type="pct"/>
            <w:vMerge/>
            <w:shd w:val="clear" w:color="auto" w:fill="auto"/>
            <w:vAlign w:val="center"/>
          </w:tcPr>
          <w:p w14:paraId="2CDA2026" w14:textId="77777777" w:rsidR="005B3300" w:rsidRPr="00C25669" w:rsidRDefault="005B3300" w:rsidP="00F155BD">
            <w:pPr>
              <w:pStyle w:val="TAL"/>
              <w:rPr>
                <w:rFonts w:eastAsia="SimSun"/>
              </w:rPr>
            </w:pPr>
          </w:p>
        </w:tc>
        <w:tc>
          <w:tcPr>
            <w:tcW w:w="1998" w:type="pct"/>
            <w:gridSpan w:val="3"/>
            <w:shd w:val="clear" w:color="auto" w:fill="auto"/>
            <w:vAlign w:val="center"/>
          </w:tcPr>
          <w:p w14:paraId="47101DB5" w14:textId="77777777"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14:paraId="505082AB" w14:textId="77777777" w:rsidR="005B3300" w:rsidRPr="00C25669" w:rsidRDefault="005B3300" w:rsidP="00F155BD">
            <w:pPr>
              <w:pStyle w:val="TAC"/>
              <w:rPr>
                <w:rFonts w:eastAsia="SimSun"/>
              </w:rPr>
            </w:pPr>
          </w:p>
        </w:tc>
        <w:tc>
          <w:tcPr>
            <w:tcW w:w="1324" w:type="pct"/>
            <w:shd w:val="clear" w:color="auto" w:fill="auto"/>
            <w:vAlign w:val="center"/>
          </w:tcPr>
          <w:p w14:paraId="3BB1B2C3"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37EA58BE" w14:textId="77777777" w:rsidTr="000811C5">
        <w:trPr>
          <w:jc w:val="center"/>
        </w:trPr>
        <w:tc>
          <w:tcPr>
            <w:tcW w:w="1014" w:type="pct"/>
            <w:vMerge/>
            <w:shd w:val="clear" w:color="auto" w:fill="auto"/>
            <w:vAlign w:val="center"/>
          </w:tcPr>
          <w:p w14:paraId="145AD8C6" w14:textId="77777777" w:rsidR="005B3300" w:rsidRPr="00C25669" w:rsidRDefault="005B3300" w:rsidP="00F155BD">
            <w:pPr>
              <w:pStyle w:val="TAL"/>
              <w:rPr>
                <w:rFonts w:eastAsia="SimSun"/>
              </w:rPr>
            </w:pPr>
          </w:p>
        </w:tc>
        <w:tc>
          <w:tcPr>
            <w:tcW w:w="1998" w:type="pct"/>
            <w:gridSpan w:val="3"/>
            <w:shd w:val="clear" w:color="auto" w:fill="auto"/>
            <w:vAlign w:val="center"/>
          </w:tcPr>
          <w:p w14:paraId="7C3AEC28" w14:textId="77777777"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14:paraId="7B82BEA0" w14:textId="77777777" w:rsidR="005B3300" w:rsidRPr="00C25669" w:rsidRDefault="005B3300" w:rsidP="00F155BD">
            <w:pPr>
              <w:pStyle w:val="TAC"/>
              <w:rPr>
                <w:rFonts w:eastAsia="SimSun"/>
              </w:rPr>
            </w:pPr>
          </w:p>
        </w:tc>
        <w:tc>
          <w:tcPr>
            <w:tcW w:w="1324" w:type="pct"/>
            <w:shd w:val="clear" w:color="auto" w:fill="auto"/>
            <w:vAlign w:val="center"/>
          </w:tcPr>
          <w:p w14:paraId="61D80951" w14:textId="77777777"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14:paraId="4FF3A5E4" w14:textId="77777777" w:rsidTr="000811C5">
        <w:trPr>
          <w:jc w:val="center"/>
        </w:trPr>
        <w:tc>
          <w:tcPr>
            <w:tcW w:w="1014" w:type="pct"/>
            <w:vMerge/>
            <w:shd w:val="clear" w:color="auto" w:fill="auto"/>
            <w:vAlign w:val="center"/>
          </w:tcPr>
          <w:p w14:paraId="345B5594" w14:textId="77777777" w:rsidR="005B3300" w:rsidRPr="00C25669" w:rsidRDefault="005B3300" w:rsidP="00F155BD">
            <w:pPr>
              <w:pStyle w:val="TAL"/>
              <w:rPr>
                <w:rFonts w:eastAsia="SimSun"/>
              </w:rPr>
            </w:pPr>
          </w:p>
        </w:tc>
        <w:tc>
          <w:tcPr>
            <w:tcW w:w="1998" w:type="pct"/>
            <w:gridSpan w:val="3"/>
            <w:shd w:val="clear" w:color="auto" w:fill="auto"/>
            <w:vAlign w:val="center"/>
          </w:tcPr>
          <w:p w14:paraId="2EEEDF77" w14:textId="77777777"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14:paraId="1CFFA3C3" w14:textId="77777777" w:rsidR="005B3300" w:rsidRPr="00C25669" w:rsidRDefault="005B3300" w:rsidP="00F155BD">
            <w:pPr>
              <w:pStyle w:val="TAC"/>
              <w:rPr>
                <w:rFonts w:eastAsia="SimSun"/>
              </w:rPr>
            </w:pPr>
          </w:p>
        </w:tc>
        <w:tc>
          <w:tcPr>
            <w:tcW w:w="1324" w:type="pct"/>
            <w:shd w:val="clear" w:color="auto" w:fill="auto"/>
            <w:vAlign w:val="center"/>
          </w:tcPr>
          <w:p w14:paraId="163A26EA"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0D2B5293" w14:textId="77777777" w:rsidTr="000811C5">
        <w:trPr>
          <w:jc w:val="center"/>
        </w:trPr>
        <w:tc>
          <w:tcPr>
            <w:tcW w:w="1014" w:type="pct"/>
            <w:vMerge/>
            <w:shd w:val="clear" w:color="auto" w:fill="auto"/>
            <w:vAlign w:val="center"/>
          </w:tcPr>
          <w:p w14:paraId="512FEF39" w14:textId="77777777" w:rsidR="005B3300" w:rsidRPr="00C25669" w:rsidRDefault="005B3300" w:rsidP="00F155BD">
            <w:pPr>
              <w:pStyle w:val="TAL"/>
              <w:rPr>
                <w:rFonts w:eastAsia="SimSun"/>
              </w:rPr>
            </w:pPr>
          </w:p>
        </w:tc>
        <w:tc>
          <w:tcPr>
            <w:tcW w:w="1998" w:type="pct"/>
            <w:gridSpan w:val="3"/>
            <w:shd w:val="clear" w:color="auto" w:fill="auto"/>
            <w:vAlign w:val="center"/>
          </w:tcPr>
          <w:p w14:paraId="36F93DEA" w14:textId="77777777"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14:paraId="12C91C8B" w14:textId="77777777" w:rsidR="005B3300" w:rsidRPr="00C25669" w:rsidRDefault="005B3300" w:rsidP="00F155BD">
            <w:pPr>
              <w:pStyle w:val="TAC"/>
              <w:rPr>
                <w:rFonts w:eastAsia="SimSun"/>
              </w:rPr>
            </w:pPr>
          </w:p>
        </w:tc>
        <w:tc>
          <w:tcPr>
            <w:tcW w:w="1324" w:type="pct"/>
            <w:shd w:val="clear" w:color="auto" w:fill="auto"/>
            <w:vAlign w:val="center"/>
          </w:tcPr>
          <w:p w14:paraId="4858AE80" w14:textId="77777777"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14:paraId="2229204A" w14:textId="77777777" w:rsidTr="000811C5">
        <w:trPr>
          <w:jc w:val="center"/>
        </w:trPr>
        <w:tc>
          <w:tcPr>
            <w:tcW w:w="1014" w:type="pct"/>
            <w:vMerge/>
            <w:shd w:val="clear" w:color="auto" w:fill="auto"/>
            <w:vAlign w:val="center"/>
          </w:tcPr>
          <w:p w14:paraId="520B7E5C" w14:textId="77777777" w:rsidR="005B3300" w:rsidRPr="00C25669" w:rsidRDefault="005B3300" w:rsidP="00F155BD">
            <w:pPr>
              <w:pStyle w:val="TAL"/>
              <w:rPr>
                <w:rFonts w:eastAsia="SimSun"/>
              </w:rPr>
            </w:pPr>
          </w:p>
        </w:tc>
        <w:tc>
          <w:tcPr>
            <w:tcW w:w="1998" w:type="pct"/>
            <w:gridSpan w:val="3"/>
            <w:shd w:val="clear" w:color="auto" w:fill="auto"/>
            <w:vAlign w:val="center"/>
          </w:tcPr>
          <w:p w14:paraId="1DFB68AA" w14:textId="77777777"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14:paraId="50EB020C" w14:textId="77777777" w:rsidR="005B3300" w:rsidRPr="00C25669" w:rsidRDefault="005B3300" w:rsidP="00F155BD">
            <w:pPr>
              <w:pStyle w:val="TAC"/>
              <w:rPr>
                <w:rFonts w:eastAsia="SimSun"/>
              </w:rPr>
            </w:pPr>
          </w:p>
        </w:tc>
        <w:tc>
          <w:tcPr>
            <w:tcW w:w="1324" w:type="pct"/>
            <w:shd w:val="clear" w:color="auto" w:fill="auto"/>
            <w:vAlign w:val="center"/>
          </w:tcPr>
          <w:p w14:paraId="62BA5A5A" w14:textId="77777777"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14:paraId="5C5C512D" w14:textId="77777777" w:rsidTr="000811C5">
        <w:trPr>
          <w:jc w:val="center"/>
        </w:trPr>
        <w:tc>
          <w:tcPr>
            <w:tcW w:w="1014" w:type="pct"/>
            <w:vMerge/>
            <w:shd w:val="clear" w:color="auto" w:fill="auto"/>
            <w:vAlign w:val="center"/>
          </w:tcPr>
          <w:p w14:paraId="1EC87873" w14:textId="77777777" w:rsidR="005B3300" w:rsidRPr="00C25669" w:rsidRDefault="005B3300" w:rsidP="00F155BD">
            <w:pPr>
              <w:pStyle w:val="TAL"/>
              <w:rPr>
                <w:rFonts w:eastAsia="SimSun"/>
              </w:rPr>
            </w:pPr>
          </w:p>
        </w:tc>
        <w:tc>
          <w:tcPr>
            <w:tcW w:w="1998" w:type="pct"/>
            <w:gridSpan w:val="3"/>
            <w:shd w:val="clear" w:color="auto" w:fill="auto"/>
            <w:vAlign w:val="center"/>
          </w:tcPr>
          <w:p w14:paraId="0BC184C9" w14:textId="77777777"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14:paraId="1A0FBE8E" w14:textId="77777777" w:rsidR="005B3300" w:rsidRPr="00C25669" w:rsidRDefault="005B3300" w:rsidP="00F155BD">
            <w:pPr>
              <w:pStyle w:val="TAC"/>
              <w:rPr>
                <w:rFonts w:eastAsia="SimSun"/>
              </w:rPr>
            </w:pPr>
          </w:p>
        </w:tc>
        <w:tc>
          <w:tcPr>
            <w:tcW w:w="1324" w:type="pct"/>
            <w:shd w:val="clear" w:color="auto" w:fill="auto"/>
            <w:vAlign w:val="center"/>
          </w:tcPr>
          <w:p w14:paraId="690E1584" w14:textId="77777777"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14:paraId="5D7F0CF9" w14:textId="77777777" w:rsidTr="000811C5">
        <w:trPr>
          <w:jc w:val="center"/>
        </w:trPr>
        <w:tc>
          <w:tcPr>
            <w:tcW w:w="1014" w:type="pct"/>
            <w:vMerge/>
            <w:shd w:val="clear" w:color="auto" w:fill="auto"/>
            <w:vAlign w:val="center"/>
          </w:tcPr>
          <w:p w14:paraId="5CA31E96" w14:textId="77777777" w:rsidR="005B3300" w:rsidRPr="00C25669" w:rsidRDefault="005B3300" w:rsidP="00F155BD">
            <w:pPr>
              <w:pStyle w:val="TAL"/>
              <w:rPr>
                <w:rFonts w:eastAsia="SimSun"/>
              </w:rPr>
            </w:pPr>
          </w:p>
        </w:tc>
        <w:tc>
          <w:tcPr>
            <w:tcW w:w="1998" w:type="pct"/>
            <w:gridSpan w:val="3"/>
            <w:shd w:val="clear" w:color="auto" w:fill="auto"/>
            <w:vAlign w:val="center"/>
          </w:tcPr>
          <w:p w14:paraId="78D94844" w14:textId="77777777"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14:paraId="42B6487F" w14:textId="77777777" w:rsidR="005B3300" w:rsidRPr="00C25669" w:rsidRDefault="005B3300" w:rsidP="00F155BD">
            <w:pPr>
              <w:pStyle w:val="TAC"/>
              <w:rPr>
                <w:rFonts w:eastAsia="SimSun"/>
              </w:rPr>
            </w:pPr>
          </w:p>
        </w:tc>
        <w:tc>
          <w:tcPr>
            <w:tcW w:w="1324" w:type="pct"/>
            <w:shd w:val="clear" w:color="auto" w:fill="auto"/>
            <w:vAlign w:val="center"/>
          </w:tcPr>
          <w:p w14:paraId="66080A46" w14:textId="77777777"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14:paraId="7DEC226D" w14:textId="77777777" w:rsidTr="000811C5">
        <w:trPr>
          <w:jc w:val="center"/>
        </w:trPr>
        <w:tc>
          <w:tcPr>
            <w:tcW w:w="1014" w:type="pct"/>
            <w:vMerge/>
            <w:shd w:val="clear" w:color="auto" w:fill="auto"/>
            <w:vAlign w:val="center"/>
          </w:tcPr>
          <w:p w14:paraId="6E219BB9" w14:textId="77777777" w:rsidR="005B3300" w:rsidRPr="00C25669" w:rsidRDefault="005B3300" w:rsidP="00F155BD">
            <w:pPr>
              <w:pStyle w:val="TAL"/>
              <w:rPr>
                <w:rFonts w:eastAsia="SimSun"/>
              </w:rPr>
            </w:pPr>
          </w:p>
        </w:tc>
        <w:tc>
          <w:tcPr>
            <w:tcW w:w="1998" w:type="pct"/>
            <w:gridSpan w:val="3"/>
            <w:shd w:val="clear" w:color="auto" w:fill="auto"/>
            <w:vAlign w:val="center"/>
          </w:tcPr>
          <w:p w14:paraId="1A5FFE4C" w14:textId="77777777"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14:paraId="6FAB6746" w14:textId="77777777" w:rsidR="005B3300" w:rsidRPr="00C25669" w:rsidRDefault="005B3300" w:rsidP="00F155BD">
            <w:pPr>
              <w:pStyle w:val="TAC"/>
              <w:rPr>
                <w:rFonts w:eastAsia="SimSun"/>
              </w:rPr>
            </w:pPr>
          </w:p>
        </w:tc>
        <w:tc>
          <w:tcPr>
            <w:tcW w:w="1324" w:type="pct"/>
            <w:shd w:val="clear" w:color="auto" w:fill="auto"/>
            <w:vAlign w:val="center"/>
          </w:tcPr>
          <w:p w14:paraId="1DA5D514" w14:textId="77777777"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14:paraId="6D719E0B" w14:textId="77777777" w:rsidTr="000811C5">
        <w:trPr>
          <w:jc w:val="center"/>
        </w:trPr>
        <w:tc>
          <w:tcPr>
            <w:tcW w:w="1014" w:type="pct"/>
            <w:vMerge/>
            <w:shd w:val="clear" w:color="auto" w:fill="auto"/>
            <w:vAlign w:val="center"/>
          </w:tcPr>
          <w:p w14:paraId="66F19858" w14:textId="77777777" w:rsidR="005B3300" w:rsidRPr="00C25669" w:rsidRDefault="005B3300" w:rsidP="00F155BD">
            <w:pPr>
              <w:pStyle w:val="TAL"/>
              <w:rPr>
                <w:rFonts w:eastAsia="SimSun"/>
              </w:rPr>
            </w:pPr>
          </w:p>
        </w:tc>
        <w:tc>
          <w:tcPr>
            <w:tcW w:w="1998" w:type="pct"/>
            <w:gridSpan w:val="3"/>
            <w:shd w:val="clear" w:color="auto" w:fill="auto"/>
            <w:vAlign w:val="center"/>
          </w:tcPr>
          <w:p w14:paraId="5D6E65C6" w14:textId="77777777"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14:paraId="6F4335CB" w14:textId="77777777" w:rsidR="005B3300" w:rsidRPr="00C25669" w:rsidRDefault="005B3300" w:rsidP="00F155BD">
            <w:pPr>
              <w:pStyle w:val="TAC"/>
              <w:rPr>
                <w:rFonts w:eastAsia="SimSun"/>
              </w:rPr>
            </w:pPr>
          </w:p>
        </w:tc>
        <w:tc>
          <w:tcPr>
            <w:tcW w:w="1324" w:type="pct"/>
            <w:shd w:val="clear" w:color="auto" w:fill="auto"/>
            <w:vAlign w:val="center"/>
          </w:tcPr>
          <w:p w14:paraId="007396EC" w14:textId="77777777"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14:paraId="1C5D30B3" w14:textId="77777777" w:rsidTr="000811C5">
        <w:trPr>
          <w:jc w:val="center"/>
        </w:trPr>
        <w:tc>
          <w:tcPr>
            <w:tcW w:w="1014" w:type="pct"/>
            <w:vMerge w:val="restart"/>
            <w:shd w:val="clear" w:color="auto" w:fill="auto"/>
            <w:vAlign w:val="center"/>
          </w:tcPr>
          <w:p w14:paraId="3AC902AF" w14:textId="77777777"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14:paraId="4C78CE29" w14:textId="77777777"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14:paraId="5189EBE3" w14:textId="77777777" w:rsidR="005B3300" w:rsidRPr="00C25669" w:rsidRDefault="005B3300" w:rsidP="00F155BD">
            <w:pPr>
              <w:pStyle w:val="TAC"/>
              <w:rPr>
                <w:rFonts w:eastAsia="SimSun"/>
              </w:rPr>
            </w:pPr>
          </w:p>
        </w:tc>
        <w:tc>
          <w:tcPr>
            <w:tcW w:w="1324" w:type="pct"/>
            <w:shd w:val="clear" w:color="auto" w:fill="auto"/>
            <w:vAlign w:val="center"/>
          </w:tcPr>
          <w:p w14:paraId="332B3A02" w14:textId="77777777"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14:paraId="26D05E12" w14:textId="77777777" w:rsidTr="000811C5">
        <w:trPr>
          <w:jc w:val="center"/>
        </w:trPr>
        <w:tc>
          <w:tcPr>
            <w:tcW w:w="1014" w:type="pct"/>
            <w:vMerge/>
            <w:shd w:val="clear" w:color="auto" w:fill="auto"/>
            <w:vAlign w:val="center"/>
          </w:tcPr>
          <w:p w14:paraId="3E2211ED" w14:textId="77777777" w:rsidR="005B3300" w:rsidRPr="00C25669" w:rsidRDefault="005B3300" w:rsidP="00F155BD">
            <w:pPr>
              <w:pStyle w:val="TAL"/>
              <w:rPr>
                <w:rFonts w:eastAsia="SimSun"/>
              </w:rPr>
            </w:pPr>
          </w:p>
        </w:tc>
        <w:tc>
          <w:tcPr>
            <w:tcW w:w="1998" w:type="pct"/>
            <w:gridSpan w:val="3"/>
            <w:shd w:val="clear" w:color="auto" w:fill="auto"/>
            <w:vAlign w:val="center"/>
          </w:tcPr>
          <w:p w14:paraId="3C169534" w14:textId="77777777"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14:paraId="4966B924" w14:textId="77777777" w:rsidR="005B3300" w:rsidRPr="00C25669" w:rsidRDefault="005B3300" w:rsidP="00F155BD">
            <w:pPr>
              <w:pStyle w:val="TAC"/>
              <w:rPr>
                <w:rFonts w:eastAsia="SimSun"/>
              </w:rPr>
            </w:pPr>
          </w:p>
        </w:tc>
        <w:tc>
          <w:tcPr>
            <w:tcW w:w="1324" w:type="pct"/>
            <w:shd w:val="clear" w:color="auto" w:fill="auto"/>
            <w:vAlign w:val="center"/>
          </w:tcPr>
          <w:p w14:paraId="04D97E56" w14:textId="77777777"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14:paraId="348F18FF" w14:textId="77777777" w:rsidTr="000811C5">
        <w:trPr>
          <w:jc w:val="center"/>
        </w:trPr>
        <w:tc>
          <w:tcPr>
            <w:tcW w:w="1014" w:type="pct"/>
            <w:vMerge/>
            <w:shd w:val="clear" w:color="auto" w:fill="auto"/>
            <w:vAlign w:val="center"/>
          </w:tcPr>
          <w:p w14:paraId="22B58E31" w14:textId="77777777" w:rsidR="005B3300" w:rsidRPr="00C25669" w:rsidRDefault="005B3300" w:rsidP="00F155BD">
            <w:pPr>
              <w:pStyle w:val="TAL"/>
              <w:rPr>
                <w:rFonts w:eastAsia="SimSun"/>
              </w:rPr>
            </w:pPr>
          </w:p>
        </w:tc>
        <w:tc>
          <w:tcPr>
            <w:tcW w:w="1998" w:type="pct"/>
            <w:gridSpan w:val="3"/>
            <w:shd w:val="clear" w:color="auto" w:fill="auto"/>
            <w:vAlign w:val="center"/>
          </w:tcPr>
          <w:p w14:paraId="2A1CA360" w14:textId="77777777"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14:paraId="27B46ED8" w14:textId="77777777" w:rsidR="005B3300" w:rsidRPr="00C25669" w:rsidRDefault="005B3300" w:rsidP="00F155BD">
            <w:pPr>
              <w:pStyle w:val="TAC"/>
              <w:rPr>
                <w:rFonts w:eastAsia="SimSun"/>
              </w:rPr>
            </w:pPr>
          </w:p>
        </w:tc>
        <w:tc>
          <w:tcPr>
            <w:tcW w:w="1324" w:type="pct"/>
            <w:shd w:val="clear" w:color="auto" w:fill="auto"/>
            <w:vAlign w:val="center"/>
          </w:tcPr>
          <w:p w14:paraId="500D2D8F" w14:textId="77777777" w:rsidR="005B3300" w:rsidRPr="00C25669" w:rsidRDefault="005B3300" w:rsidP="00F155BD">
            <w:pPr>
              <w:pStyle w:val="TAC"/>
              <w:rPr>
                <w:rFonts w:eastAsia="SimSun"/>
                <w:lang w:eastAsia="zh-CN"/>
              </w:rPr>
            </w:pPr>
            <w:r w:rsidRPr="00C25669">
              <w:rPr>
                <w:rFonts w:eastAsia="SimSun" w:hint="eastAsia"/>
                <w:lang w:eastAsia="zh-CN"/>
              </w:rPr>
              <w:t>{1000} for Rank1</w:t>
            </w:r>
          </w:p>
          <w:p w14:paraId="24999FAB" w14:textId="77777777"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14:paraId="4A79038C" w14:textId="77777777" w:rsidTr="000811C5">
        <w:trPr>
          <w:jc w:val="center"/>
        </w:trPr>
        <w:tc>
          <w:tcPr>
            <w:tcW w:w="1014" w:type="pct"/>
            <w:vMerge/>
            <w:shd w:val="clear" w:color="auto" w:fill="auto"/>
            <w:vAlign w:val="center"/>
          </w:tcPr>
          <w:p w14:paraId="70BEB91D" w14:textId="77777777" w:rsidR="005B3300" w:rsidRPr="00C25669" w:rsidRDefault="005B3300" w:rsidP="00F155BD">
            <w:pPr>
              <w:pStyle w:val="TAL"/>
              <w:rPr>
                <w:rFonts w:eastAsia="SimSun"/>
              </w:rPr>
            </w:pPr>
          </w:p>
        </w:tc>
        <w:tc>
          <w:tcPr>
            <w:tcW w:w="1998" w:type="pct"/>
            <w:gridSpan w:val="3"/>
            <w:shd w:val="clear" w:color="auto" w:fill="auto"/>
            <w:vAlign w:val="center"/>
          </w:tcPr>
          <w:p w14:paraId="5FD07C81" w14:textId="77777777"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14:paraId="5C453B27" w14:textId="77777777" w:rsidR="005B3300" w:rsidRPr="00C25669" w:rsidRDefault="005B3300" w:rsidP="00F155BD">
            <w:pPr>
              <w:pStyle w:val="TAC"/>
              <w:rPr>
                <w:rFonts w:eastAsia="SimSun"/>
              </w:rPr>
            </w:pPr>
          </w:p>
        </w:tc>
        <w:tc>
          <w:tcPr>
            <w:tcW w:w="1324" w:type="pct"/>
            <w:shd w:val="clear" w:color="auto" w:fill="auto"/>
            <w:vAlign w:val="center"/>
          </w:tcPr>
          <w:p w14:paraId="66FB1C49"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391997C9" w14:textId="77777777" w:rsidTr="000811C5">
        <w:trPr>
          <w:jc w:val="center"/>
        </w:trPr>
        <w:tc>
          <w:tcPr>
            <w:tcW w:w="1014" w:type="pct"/>
            <w:vMerge/>
            <w:shd w:val="clear" w:color="auto" w:fill="auto"/>
            <w:vAlign w:val="center"/>
          </w:tcPr>
          <w:p w14:paraId="1F89E256" w14:textId="77777777" w:rsidR="005B3300" w:rsidRPr="00C25669" w:rsidRDefault="005B3300" w:rsidP="00F155BD">
            <w:pPr>
              <w:pStyle w:val="TAL"/>
              <w:rPr>
                <w:rFonts w:eastAsia="SimSun"/>
              </w:rPr>
            </w:pPr>
          </w:p>
        </w:tc>
        <w:tc>
          <w:tcPr>
            <w:tcW w:w="1998" w:type="pct"/>
            <w:gridSpan w:val="3"/>
            <w:shd w:val="clear" w:color="auto" w:fill="auto"/>
            <w:vAlign w:val="center"/>
          </w:tcPr>
          <w:p w14:paraId="07BCB3DE" w14:textId="77777777"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14:paraId="6D4D0F15" w14:textId="77777777" w:rsidR="005B3300" w:rsidRPr="00C25669" w:rsidRDefault="005B3300" w:rsidP="00F155BD">
            <w:pPr>
              <w:pStyle w:val="TAC"/>
              <w:rPr>
                <w:rFonts w:eastAsia="SimSun"/>
              </w:rPr>
            </w:pPr>
          </w:p>
        </w:tc>
        <w:tc>
          <w:tcPr>
            <w:tcW w:w="1324" w:type="pct"/>
            <w:shd w:val="clear" w:color="auto" w:fill="auto"/>
            <w:vAlign w:val="center"/>
          </w:tcPr>
          <w:p w14:paraId="404884C0"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06D1E90" w14:textId="77777777" w:rsidTr="000811C5">
        <w:trPr>
          <w:jc w:val="center"/>
        </w:trPr>
        <w:tc>
          <w:tcPr>
            <w:tcW w:w="1014" w:type="pct"/>
            <w:vMerge w:val="restart"/>
            <w:shd w:val="clear" w:color="auto" w:fill="auto"/>
            <w:vAlign w:val="center"/>
          </w:tcPr>
          <w:p w14:paraId="25E0D249" w14:textId="77777777"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14:paraId="3CF0134F" w14:textId="77777777"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14:paraId="6121A0E7" w14:textId="77777777" w:rsidR="005B3300" w:rsidRPr="00C25669" w:rsidRDefault="005B3300" w:rsidP="00F155BD">
            <w:pPr>
              <w:pStyle w:val="TAC"/>
              <w:rPr>
                <w:rFonts w:eastAsia="SimSun"/>
              </w:rPr>
            </w:pPr>
          </w:p>
        </w:tc>
        <w:tc>
          <w:tcPr>
            <w:tcW w:w="1324" w:type="pct"/>
            <w:shd w:val="clear" w:color="auto" w:fill="auto"/>
            <w:vAlign w:val="center"/>
          </w:tcPr>
          <w:p w14:paraId="6226AAA3" w14:textId="77777777"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14:paraId="0B785448" w14:textId="77777777" w:rsidTr="000811C5">
        <w:trPr>
          <w:trHeight w:val="128"/>
          <w:jc w:val="center"/>
        </w:trPr>
        <w:tc>
          <w:tcPr>
            <w:tcW w:w="1014" w:type="pct"/>
            <w:vMerge/>
            <w:shd w:val="clear" w:color="auto" w:fill="auto"/>
            <w:vAlign w:val="center"/>
          </w:tcPr>
          <w:p w14:paraId="753A2AA3"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5382B57D" w14:textId="77777777"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14:paraId="58794E9B" w14:textId="77777777" w:rsidR="005B3300" w:rsidRPr="00C25669" w:rsidRDefault="005B3300" w:rsidP="00F155BD">
            <w:pPr>
              <w:pStyle w:val="TAC"/>
              <w:rPr>
                <w:rFonts w:eastAsia="SimSun"/>
              </w:rPr>
            </w:pPr>
          </w:p>
        </w:tc>
        <w:tc>
          <w:tcPr>
            <w:tcW w:w="1324" w:type="pct"/>
            <w:shd w:val="clear" w:color="auto" w:fill="auto"/>
            <w:vAlign w:val="center"/>
          </w:tcPr>
          <w:p w14:paraId="40C9741D" w14:textId="77777777"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14:paraId="05431A81" w14:textId="77777777" w:rsidTr="000811C5">
        <w:trPr>
          <w:trHeight w:val="83"/>
          <w:jc w:val="center"/>
        </w:trPr>
        <w:tc>
          <w:tcPr>
            <w:tcW w:w="1014" w:type="pct"/>
            <w:vMerge/>
            <w:shd w:val="clear" w:color="auto" w:fill="auto"/>
            <w:vAlign w:val="center"/>
          </w:tcPr>
          <w:p w14:paraId="2245F62C" w14:textId="77777777" w:rsidR="005B3300" w:rsidRPr="00C25669" w:rsidRDefault="005B3300" w:rsidP="00F155BD">
            <w:pPr>
              <w:pStyle w:val="TAL"/>
              <w:rPr>
                <w:rFonts w:eastAsia="SimSun"/>
                <w:lang w:val="en-US"/>
              </w:rPr>
            </w:pPr>
          </w:p>
        </w:tc>
        <w:tc>
          <w:tcPr>
            <w:tcW w:w="1998" w:type="pct"/>
            <w:gridSpan w:val="3"/>
            <w:shd w:val="clear" w:color="auto" w:fill="auto"/>
            <w:vAlign w:val="center"/>
          </w:tcPr>
          <w:p w14:paraId="7101A94F" w14:textId="77777777"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14:paraId="67C925CC" w14:textId="77777777" w:rsidR="005B3300" w:rsidRPr="00C25669" w:rsidRDefault="005B3300" w:rsidP="00F155BD">
            <w:pPr>
              <w:pStyle w:val="TAC"/>
              <w:rPr>
                <w:rFonts w:eastAsia="SimSun"/>
              </w:rPr>
            </w:pPr>
          </w:p>
        </w:tc>
        <w:tc>
          <w:tcPr>
            <w:tcW w:w="1324" w:type="pct"/>
            <w:shd w:val="clear" w:color="auto" w:fill="auto"/>
            <w:vAlign w:val="center"/>
          </w:tcPr>
          <w:p w14:paraId="2ABBE4BE" w14:textId="77777777" w:rsidR="005B3300" w:rsidRPr="00C25669" w:rsidRDefault="005B3300" w:rsidP="00F155BD">
            <w:pPr>
              <w:pStyle w:val="TAC"/>
              <w:rPr>
                <w:rFonts w:eastAsia="SimSun"/>
                <w:lang w:eastAsia="zh-CN"/>
              </w:rPr>
            </w:pPr>
            <w:r w:rsidRPr="00C25669">
              <w:rPr>
                <w:rFonts w:eastAsia="SimSun"/>
              </w:rPr>
              <w:t>2</w:t>
            </w:r>
          </w:p>
        </w:tc>
      </w:tr>
      <w:tr w:rsidR="005B3300" w:rsidRPr="00C25669" w14:paraId="6A5E1C0A" w14:textId="77777777" w:rsidTr="000811C5">
        <w:trPr>
          <w:jc w:val="center"/>
        </w:trPr>
        <w:tc>
          <w:tcPr>
            <w:tcW w:w="1021" w:type="pct"/>
            <w:gridSpan w:val="2"/>
            <w:vMerge w:val="restart"/>
            <w:shd w:val="clear" w:color="auto" w:fill="auto"/>
            <w:vAlign w:val="center"/>
          </w:tcPr>
          <w:p w14:paraId="7A5C734B" w14:textId="77777777"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F96F" w14:textId="77777777"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0F47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D3F243E" w14:textId="77777777"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210F1299" w14:textId="77777777" w:rsidTr="000811C5">
        <w:trPr>
          <w:jc w:val="center"/>
        </w:trPr>
        <w:tc>
          <w:tcPr>
            <w:tcW w:w="1021" w:type="pct"/>
            <w:gridSpan w:val="2"/>
            <w:vMerge/>
            <w:shd w:val="clear" w:color="auto" w:fill="auto"/>
            <w:vAlign w:val="center"/>
          </w:tcPr>
          <w:p w14:paraId="37668A58"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1C38" w14:textId="77777777"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0590C5"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88FBC4C" w14:textId="77777777" w:rsidR="005B3300" w:rsidRPr="00C25669" w:rsidRDefault="005B3300" w:rsidP="00F155BD">
            <w:pPr>
              <w:pStyle w:val="TAC"/>
              <w:rPr>
                <w:rFonts w:eastAsia="SimSun"/>
                <w:szCs w:val="18"/>
              </w:rPr>
            </w:pPr>
            <w:r w:rsidRPr="00C25669">
              <w:rPr>
                <w:rFonts w:eastAsia="SimSun"/>
                <w:szCs w:val="18"/>
              </w:rPr>
              <w:t>4 for CSI-RS resource 1 and 3</w:t>
            </w:r>
          </w:p>
          <w:p w14:paraId="0D37644A" w14:textId="77777777"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14:paraId="2A7797DE" w14:textId="77777777" w:rsidTr="000811C5">
        <w:trPr>
          <w:jc w:val="center"/>
        </w:trPr>
        <w:tc>
          <w:tcPr>
            <w:tcW w:w="1021" w:type="pct"/>
            <w:gridSpan w:val="2"/>
            <w:vMerge/>
            <w:shd w:val="clear" w:color="auto" w:fill="auto"/>
            <w:vAlign w:val="center"/>
          </w:tcPr>
          <w:p w14:paraId="5A49356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5E46" w14:textId="77777777"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B378391"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BBF06E0" w14:textId="77777777"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05CA7C9C" w14:textId="77777777" w:rsidTr="000811C5">
        <w:trPr>
          <w:jc w:val="center"/>
        </w:trPr>
        <w:tc>
          <w:tcPr>
            <w:tcW w:w="1021" w:type="pct"/>
            <w:gridSpan w:val="2"/>
            <w:vMerge/>
            <w:shd w:val="clear" w:color="auto" w:fill="auto"/>
            <w:vAlign w:val="center"/>
          </w:tcPr>
          <w:p w14:paraId="4909E6FB"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0207"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2D8E06"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AE60F5" w14:textId="77777777"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562C1549" w14:textId="77777777" w:rsidTr="000811C5">
        <w:trPr>
          <w:jc w:val="center"/>
        </w:trPr>
        <w:tc>
          <w:tcPr>
            <w:tcW w:w="1021" w:type="pct"/>
            <w:gridSpan w:val="2"/>
            <w:vMerge/>
            <w:shd w:val="clear" w:color="auto" w:fill="auto"/>
            <w:vAlign w:val="center"/>
          </w:tcPr>
          <w:p w14:paraId="441B2BD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8F4D" w14:textId="77777777"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1F5FA7"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5A56BFA" w14:textId="77777777"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46CC9B49" w14:textId="77777777" w:rsidTr="000811C5">
        <w:trPr>
          <w:jc w:val="center"/>
        </w:trPr>
        <w:tc>
          <w:tcPr>
            <w:tcW w:w="1021" w:type="pct"/>
            <w:gridSpan w:val="2"/>
            <w:vMerge/>
            <w:shd w:val="clear" w:color="auto" w:fill="auto"/>
            <w:vAlign w:val="center"/>
          </w:tcPr>
          <w:p w14:paraId="743965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40D"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A2EA9A"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60EF4A8" w14:textId="77777777"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14:paraId="7B3882B1" w14:textId="77777777" w:rsidTr="000811C5">
        <w:trPr>
          <w:jc w:val="center"/>
        </w:trPr>
        <w:tc>
          <w:tcPr>
            <w:tcW w:w="1021" w:type="pct"/>
            <w:gridSpan w:val="2"/>
            <w:vMerge/>
            <w:shd w:val="clear" w:color="auto" w:fill="auto"/>
            <w:vAlign w:val="center"/>
          </w:tcPr>
          <w:p w14:paraId="326E1996"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84FB5"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9769FC8" w14:textId="77777777"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DC8B02" w14:textId="77777777"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14:paraId="25CD8CEB"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14:paraId="59A3C7E5" w14:textId="77777777"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14:paraId="0DB8C081" w14:textId="77777777" w:rsidTr="000811C5">
        <w:trPr>
          <w:jc w:val="center"/>
        </w:trPr>
        <w:tc>
          <w:tcPr>
            <w:tcW w:w="1021" w:type="pct"/>
            <w:gridSpan w:val="2"/>
            <w:vMerge/>
            <w:shd w:val="clear" w:color="auto" w:fill="auto"/>
            <w:vAlign w:val="center"/>
          </w:tcPr>
          <w:p w14:paraId="41FAACB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08C0"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0799BE5"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45E7A7B" w14:textId="77777777" w:rsidR="005B3300" w:rsidRPr="00C25669" w:rsidRDefault="005B3300" w:rsidP="00F155BD">
            <w:pPr>
              <w:pStyle w:val="TAC"/>
              <w:rPr>
                <w:rFonts w:eastAsia="SimSun"/>
                <w:szCs w:val="18"/>
              </w:rPr>
            </w:pPr>
            <w:r w:rsidRPr="00C25669">
              <w:rPr>
                <w:rFonts w:eastAsia="SimSun"/>
                <w:szCs w:val="18"/>
              </w:rPr>
              <w:t>Start PRB 0</w:t>
            </w:r>
          </w:p>
          <w:p w14:paraId="778D95CD" w14:textId="7F01828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A903DE">
              <w:rPr>
                <w:rFonts w:eastAsia="SimSun"/>
                <w:szCs w:val="18"/>
              </w:rPr>
              <w:t>ceil(</w:t>
            </w:r>
            <w:r w:rsidRPr="00C25669">
              <w:rPr>
                <w:rFonts w:eastAsia="SimSun"/>
                <w:szCs w:val="18"/>
              </w:rPr>
              <w:t>BWP size</w:t>
            </w:r>
            <w:r w:rsidR="00F960D8">
              <w:rPr>
                <w:rFonts w:eastAsia="SimSun"/>
              </w:rPr>
              <w:t xml:space="preserve"> /4)*4</w:t>
            </w:r>
          </w:p>
        </w:tc>
      </w:tr>
      <w:tr w:rsidR="005B3300" w:rsidRPr="00C25669" w14:paraId="32578CF9" w14:textId="77777777" w:rsidTr="000811C5">
        <w:trPr>
          <w:jc w:val="center"/>
        </w:trPr>
        <w:tc>
          <w:tcPr>
            <w:tcW w:w="1021" w:type="pct"/>
            <w:gridSpan w:val="2"/>
            <w:vMerge/>
            <w:shd w:val="clear" w:color="auto" w:fill="auto"/>
            <w:vAlign w:val="center"/>
          </w:tcPr>
          <w:p w14:paraId="03BDBF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71351"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48CC9B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8244428" w14:textId="77777777"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14:paraId="3270CEA1" w14:textId="77777777" w:rsidTr="000811C5">
        <w:trPr>
          <w:jc w:val="center"/>
        </w:trPr>
        <w:tc>
          <w:tcPr>
            <w:tcW w:w="1021" w:type="pct"/>
            <w:gridSpan w:val="2"/>
            <w:vMerge w:val="restart"/>
            <w:shd w:val="clear" w:color="auto" w:fill="auto"/>
            <w:vAlign w:val="center"/>
          </w:tcPr>
          <w:p w14:paraId="63C7E926" w14:textId="77777777"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3598"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83CB31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BAEDC35" w14:textId="77777777" w:rsidR="005B3300" w:rsidRPr="00C25669" w:rsidRDefault="005B3300" w:rsidP="00F155BD">
            <w:pPr>
              <w:pStyle w:val="TAC"/>
              <w:rPr>
                <w:rFonts w:eastAsia="SimSun"/>
                <w:szCs w:val="18"/>
              </w:rPr>
            </w:pPr>
            <w:r w:rsidRPr="00C25669">
              <w:rPr>
                <w:rFonts w:eastAsia="SimSun"/>
                <w:szCs w:val="18"/>
              </w:rPr>
              <w:t>Start PRB 0</w:t>
            </w:r>
          </w:p>
          <w:p w14:paraId="0E42C449" w14:textId="3C8DA191"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976F77">
              <w:rPr>
                <w:rFonts w:eastAsia="SimSun"/>
                <w:szCs w:val="18"/>
              </w:rPr>
              <w:t>ceil(</w:t>
            </w:r>
            <w:r w:rsidRPr="00C25669">
              <w:rPr>
                <w:rFonts w:eastAsia="SimSun"/>
                <w:szCs w:val="18"/>
              </w:rPr>
              <w:t>BWP size</w:t>
            </w:r>
            <w:r w:rsidR="00472D8A">
              <w:rPr>
                <w:rFonts w:eastAsia="SimSun"/>
              </w:rPr>
              <w:t>/4)*4</w:t>
            </w:r>
          </w:p>
        </w:tc>
      </w:tr>
      <w:tr w:rsidR="005B3300" w:rsidRPr="00C25669" w14:paraId="22D684C7" w14:textId="77777777" w:rsidTr="000811C5">
        <w:trPr>
          <w:jc w:val="center"/>
        </w:trPr>
        <w:tc>
          <w:tcPr>
            <w:tcW w:w="1021" w:type="pct"/>
            <w:gridSpan w:val="2"/>
            <w:vMerge/>
            <w:shd w:val="clear" w:color="auto" w:fill="auto"/>
            <w:vAlign w:val="center"/>
          </w:tcPr>
          <w:p w14:paraId="2CB3D37A"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B2C2"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0A823C"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03315C1" w14:textId="77777777"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14:paraId="69FFC733" w14:textId="77777777" w:rsidTr="000811C5">
        <w:trPr>
          <w:jc w:val="center"/>
        </w:trPr>
        <w:tc>
          <w:tcPr>
            <w:tcW w:w="1021" w:type="pct"/>
            <w:gridSpan w:val="2"/>
            <w:shd w:val="clear" w:color="auto" w:fill="auto"/>
            <w:vAlign w:val="center"/>
          </w:tcPr>
          <w:p w14:paraId="1AB07CD8" w14:textId="77777777" w:rsidR="005B3300" w:rsidRPr="00C25669" w:rsidRDefault="005B3300" w:rsidP="00F155BD">
            <w:pPr>
              <w:pStyle w:val="TAL"/>
              <w:rPr>
                <w:rFonts w:eastAsia="SimSun"/>
                <w:szCs w:val="18"/>
              </w:rPr>
            </w:pPr>
            <w:r w:rsidRPr="00C25669">
              <w:rPr>
                <w:rFonts w:eastAsia="SimSun"/>
                <w:szCs w:val="18"/>
              </w:rPr>
              <w:lastRenderedPageBreak/>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6EF" w14:textId="77777777"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8C8F10"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B595CE9" w14:textId="77777777" w:rsidR="005B3300" w:rsidRPr="00C25669" w:rsidRDefault="005B3300" w:rsidP="00F155BD">
            <w:pPr>
              <w:pStyle w:val="TAC"/>
              <w:rPr>
                <w:rFonts w:eastAsia="SimSun"/>
                <w:szCs w:val="18"/>
              </w:rPr>
            </w:pPr>
            <w:r w:rsidRPr="00C25669">
              <w:rPr>
                <w:rFonts w:eastAsia="SimSun"/>
                <w:szCs w:val="18"/>
              </w:rPr>
              <w:t>Start PRB 0</w:t>
            </w:r>
          </w:p>
          <w:p w14:paraId="0E4E397A" w14:textId="22935CEF" w:rsidR="005B3300" w:rsidRPr="00C25669" w:rsidRDefault="005B3300" w:rsidP="00F155BD">
            <w:pPr>
              <w:pStyle w:val="TAC"/>
              <w:rPr>
                <w:rFonts w:eastAsia="SimSun"/>
                <w:szCs w:val="18"/>
                <w:lang w:eastAsia="zh-CN"/>
              </w:rPr>
            </w:pPr>
            <w:r w:rsidRPr="00C25669">
              <w:rPr>
                <w:rFonts w:eastAsia="SimSun"/>
                <w:szCs w:val="18"/>
              </w:rPr>
              <w:t xml:space="preserve">Number of PRB = </w:t>
            </w:r>
            <w:r w:rsidR="00F960D8">
              <w:rPr>
                <w:rFonts w:eastAsia="SimSun"/>
                <w:szCs w:val="18"/>
              </w:rPr>
              <w:t>ceil(</w:t>
            </w:r>
            <w:r w:rsidRPr="00C25669">
              <w:rPr>
                <w:rFonts w:eastAsia="SimSun"/>
                <w:szCs w:val="18"/>
              </w:rPr>
              <w:t>BWP size</w:t>
            </w:r>
            <w:r w:rsidR="001270D3">
              <w:rPr>
                <w:rFonts w:eastAsia="SimSun"/>
              </w:rPr>
              <w:t xml:space="preserve"> /4)*4</w:t>
            </w:r>
          </w:p>
        </w:tc>
      </w:tr>
      <w:tr w:rsidR="005B3300" w:rsidRPr="00C25669" w14:paraId="4B0096E4" w14:textId="77777777" w:rsidTr="000811C5">
        <w:trPr>
          <w:jc w:val="center"/>
        </w:trPr>
        <w:tc>
          <w:tcPr>
            <w:tcW w:w="1021" w:type="pct"/>
            <w:gridSpan w:val="2"/>
            <w:vMerge w:val="restart"/>
            <w:shd w:val="clear" w:color="auto" w:fill="auto"/>
            <w:vAlign w:val="center"/>
          </w:tcPr>
          <w:p w14:paraId="1489CD1E" w14:textId="77777777"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A65C" w14:textId="77777777"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90BC36"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7914493" w14:textId="77777777"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14:paraId="00748EA6" w14:textId="77777777" w:rsidTr="000811C5">
        <w:trPr>
          <w:jc w:val="center"/>
        </w:trPr>
        <w:tc>
          <w:tcPr>
            <w:tcW w:w="1021" w:type="pct"/>
            <w:gridSpan w:val="2"/>
            <w:vMerge/>
            <w:shd w:val="clear" w:color="auto" w:fill="auto"/>
            <w:vAlign w:val="center"/>
          </w:tcPr>
          <w:p w14:paraId="70A97A5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9A26" w14:textId="77777777"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717A58"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406F7A4E"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FB3D163" w14:textId="77777777"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14:paraId="7A36F08C" w14:textId="77777777" w:rsidTr="000811C5">
        <w:trPr>
          <w:jc w:val="center"/>
        </w:trPr>
        <w:tc>
          <w:tcPr>
            <w:tcW w:w="1021" w:type="pct"/>
            <w:gridSpan w:val="2"/>
            <w:vMerge/>
            <w:shd w:val="clear" w:color="auto" w:fill="auto"/>
            <w:vAlign w:val="center"/>
          </w:tcPr>
          <w:p w14:paraId="129114F4"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9348" w14:textId="77777777"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6810C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8597052" w14:textId="77777777"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14:paraId="2826FEF2" w14:textId="77777777" w:rsidTr="000811C5">
        <w:trPr>
          <w:jc w:val="center"/>
        </w:trPr>
        <w:tc>
          <w:tcPr>
            <w:tcW w:w="1021" w:type="pct"/>
            <w:gridSpan w:val="2"/>
            <w:vMerge/>
            <w:shd w:val="clear" w:color="auto" w:fill="auto"/>
            <w:vAlign w:val="center"/>
          </w:tcPr>
          <w:p w14:paraId="28B7273E"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93D15" w14:textId="77777777"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59140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1619892" w14:textId="77777777"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14:paraId="466D4097" w14:textId="77777777" w:rsidTr="000811C5">
        <w:trPr>
          <w:jc w:val="center"/>
        </w:trPr>
        <w:tc>
          <w:tcPr>
            <w:tcW w:w="1021" w:type="pct"/>
            <w:gridSpan w:val="2"/>
            <w:vMerge/>
            <w:shd w:val="clear" w:color="auto" w:fill="auto"/>
            <w:vAlign w:val="center"/>
          </w:tcPr>
          <w:p w14:paraId="7B0F4A0D"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C126" w14:textId="77777777"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3367BFD"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C3F60B2" w14:textId="77777777"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14:paraId="3A7E1783" w14:textId="77777777" w:rsidTr="000811C5">
        <w:trPr>
          <w:jc w:val="center"/>
        </w:trPr>
        <w:tc>
          <w:tcPr>
            <w:tcW w:w="1021" w:type="pct"/>
            <w:gridSpan w:val="2"/>
            <w:vMerge/>
            <w:shd w:val="clear" w:color="auto" w:fill="auto"/>
            <w:vAlign w:val="center"/>
          </w:tcPr>
          <w:p w14:paraId="6853B5F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F87B" w14:textId="77777777"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1E17D85"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993474" w14:textId="77777777"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14:paraId="26153BD2" w14:textId="77777777" w:rsidTr="000811C5">
        <w:trPr>
          <w:jc w:val="center"/>
        </w:trPr>
        <w:tc>
          <w:tcPr>
            <w:tcW w:w="1021" w:type="pct"/>
            <w:gridSpan w:val="2"/>
            <w:vMerge/>
            <w:shd w:val="clear" w:color="auto" w:fill="auto"/>
            <w:vAlign w:val="center"/>
          </w:tcPr>
          <w:p w14:paraId="1258E079"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3A4D" w14:textId="77777777"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D18C97" w14:textId="77777777"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80B56FF" w14:textId="77777777" w:rsidR="005B3300" w:rsidRPr="00C25669" w:rsidRDefault="005B3300" w:rsidP="00F155BD">
            <w:pPr>
              <w:pStyle w:val="TAC"/>
              <w:rPr>
                <w:rFonts w:eastAsia="SimSun"/>
                <w:szCs w:val="18"/>
              </w:rPr>
            </w:pPr>
            <w:r w:rsidRPr="00C25669">
              <w:rPr>
                <w:rFonts w:eastAsia="SimSun"/>
                <w:szCs w:val="18"/>
              </w:rPr>
              <w:t>0 for CSI-RS resource 1,2</w:t>
            </w:r>
          </w:p>
        </w:tc>
      </w:tr>
      <w:tr w:rsidR="000904FD" w:rsidRPr="00C25669" w14:paraId="63693BFA" w14:textId="77777777" w:rsidTr="000811C5">
        <w:trPr>
          <w:jc w:val="center"/>
        </w:trPr>
        <w:tc>
          <w:tcPr>
            <w:tcW w:w="1021" w:type="pct"/>
            <w:gridSpan w:val="2"/>
            <w:vMerge/>
            <w:shd w:val="clear" w:color="auto" w:fill="auto"/>
            <w:vAlign w:val="center"/>
          </w:tcPr>
          <w:p w14:paraId="42BEBDD0" w14:textId="77777777" w:rsidR="000904FD" w:rsidRPr="00C25669" w:rsidRDefault="000904FD"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A2B7" w14:textId="5E3D90F8" w:rsidR="000904FD" w:rsidRPr="00C25669" w:rsidRDefault="00733214" w:rsidP="00F155BD">
            <w:pPr>
              <w:pStyle w:val="TAL"/>
              <w:rPr>
                <w:rFonts w:eastAsia="SimSun"/>
                <w:szCs w:val="18"/>
              </w:rPr>
            </w:pPr>
            <w:r w:rsidRPr="006858BE">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630B44" w14:textId="77777777" w:rsidR="000904FD" w:rsidRPr="00C25669" w:rsidRDefault="000904FD"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80B89ED" w14:textId="77777777" w:rsidR="00733214" w:rsidRPr="006858BE" w:rsidRDefault="00733214" w:rsidP="00733214">
            <w:pPr>
              <w:keepNext/>
              <w:keepLines/>
              <w:spacing w:after="0"/>
              <w:jc w:val="center"/>
              <w:rPr>
                <w:rFonts w:ascii="Arial" w:hAnsi="Arial"/>
                <w:sz w:val="18"/>
              </w:rPr>
            </w:pPr>
            <w:r w:rsidRPr="006858BE">
              <w:rPr>
                <w:rFonts w:ascii="Arial" w:hAnsi="Arial"/>
                <w:sz w:val="18"/>
              </w:rPr>
              <w:t>Start PRB 0</w:t>
            </w:r>
          </w:p>
          <w:p w14:paraId="1BB3FFCE" w14:textId="6DB73DE9" w:rsidR="000904FD" w:rsidRPr="00C25669" w:rsidRDefault="00733214" w:rsidP="00733214">
            <w:pPr>
              <w:pStyle w:val="TAC"/>
              <w:rPr>
                <w:rFonts w:eastAsia="SimSun"/>
                <w:szCs w:val="18"/>
              </w:rPr>
            </w:pPr>
            <w:r w:rsidRPr="006858BE">
              <w:t xml:space="preserve">Number of PRB = </w:t>
            </w:r>
            <w:r>
              <w:t>ceil(</w:t>
            </w:r>
            <w:r w:rsidRPr="00F019B6">
              <w:rPr>
                <w:rFonts w:eastAsia="SimSun"/>
                <w:szCs w:val="18"/>
              </w:rPr>
              <w:t>BWP size</w:t>
            </w:r>
            <w:r>
              <w:rPr>
                <w:rFonts w:eastAsia="SimSun"/>
              </w:rPr>
              <w:t xml:space="preserve"> /4)*4</w:t>
            </w:r>
          </w:p>
        </w:tc>
      </w:tr>
      <w:tr w:rsidR="005B3300" w:rsidRPr="00C25669" w14:paraId="2A2C2066" w14:textId="77777777" w:rsidTr="000811C5">
        <w:trPr>
          <w:jc w:val="center"/>
        </w:trPr>
        <w:tc>
          <w:tcPr>
            <w:tcW w:w="1021" w:type="pct"/>
            <w:gridSpan w:val="2"/>
            <w:vMerge/>
            <w:shd w:val="clear" w:color="auto" w:fill="auto"/>
            <w:vAlign w:val="center"/>
          </w:tcPr>
          <w:p w14:paraId="17A4B032"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3DE4" w14:textId="77777777"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3B117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41AFB6B" w14:textId="77777777" w:rsidR="005B3300" w:rsidRPr="00C25669" w:rsidRDefault="005B3300" w:rsidP="00F155BD">
            <w:pPr>
              <w:pStyle w:val="TAC"/>
              <w:rPr>
                <w:rFonts w:eastAsia="SimSun"/>
                <w:szCs w:val="18"/>
              </w:rPr>
            </w:pPr>
            <w:r w:rsidRPr="00C25669">
              <w:rPr>
                <w:rFonts w:eastAsia="SimSun"/>
                <w:szCs w:val="18"/>
              </w:rPr>
              <w:t>ON</w:t>
            </w:r>
          </w:p>
        </w:tc>
      </w:tr>
      <w:tr w:rsidR="005B3300" w:rsidRPr="00C25669" w14:paraId="616FA60C" w14:textId="77777777" w:rsidTr="000811C5">
        <w:trPr>
          <w:jc w:val="center"/>
        </w:trPr>
        <w:tc>
          <w:tcPr>
            <w:tcW w:w="1021" w:type="pct"/>
            <w:gridSpan w:val="2"/>
            <w:vMerge/>
            <w:shd w:val="clear" w:color="auto" w:fill="auto"/>
            <w:vAlign w:val="center"/>
          </w:tcPr>
          <w:p w14:paraId="79E3AB70" w14:textId="77777777"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E558" w14:textId="77777777"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F2BF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E56C279" w14:textId="77777777" w:rsidR="005B3300" w:rsidRPr="00C25669" w:rsidRDefault="005B3300" w:rsidP="00F155BD">
            <w:pPr>
              <w:pStyle w:val="TAC"/>
              <w:rPr>
                <w:rFonts w:eastAsia="SimSun"/>
                <w:szCs w:val="18"/>
              </w:rPr>
            </w:pPr>
            <w:r w:rsidRPr="00C25669">
              <w:rPr>
                <w:rFonts w:eastAsia="SimSun"/>
                <w:szCs w:val="18"/>
              </w:rPr>
              <w:t>TCI state #1</w:t>
            </w:r>
          </w:p>
        </w:tc>
      </w:tr>
      <w:tr w:rsidR="005B3300" w:rsidRPr="00C25669" w14:paraId="6B00EF9E" w14:textId="77777777" w:rsidTr="000811C5">
        <w:trPr>
          <w:jc w:val="center"/>
        </w:trPr>
        <w:tc>
          <w:tcPr>
            <w:tcW w:w="1021" w:type="pct"/>
            <w:gridSpan w:val="2"/>
            <w:vMerge w:val="restart"/>
            <w:shd w:val="clear" w:color="auto" w:fill="auto"/>
            <w:vAlign w:val="center"/>
          </w:tcPr>
          <w:p w14:paraId="13421193" w14:textId="77777777"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68A8E780"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32C6150F"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22A81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096F9FA"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0545014F" w14:textId="77777777" w:rsidTr="000811C5">
        <w:trPr>
          <w:jc w:val="center"/>
        </w:trPr>
        <w:tc>
          <w:tcPr>
            <w:tcW w:w="1021" w:type="pct"/>
            <w:gridSpan w:val="2"/>
            <w:vMerge/>
            <w:shd w:val="clear" w:color="auto" w:fill="auto"/>
            <w:vAlign w:val="center"/>
          </w:tcPr>
          <w:p w14:paraId="1DF56DB9"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B7F0648"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320DB37"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E86858E"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9BE5163" w14:textId="77777777" w:rsidR="005B3300" w:rsidRPr="00C25669" w:rsidRDefault="005B3300" w:rsidP="00F155BD">
            <w:pPr>
              <w:pStyle w:val="TAC"/>
              <w:rPr>
                <w:rFonts w:eastAsia="SimSun"/>
                <w:szCs w:val="18"/>
              </w:rPr>
            </w:pPr>
            <w:r w:rsidRPr="00C25669">
              <w:rPr>
                <w:rFonts w:eastAsia="SimSun"/>
                <w:szCs w:val="18"/>
              </w:rPr>
              <w:t>Type C</w:t>
            </w:r>
          </w:p>
        </w:tc>
      </w:tr>
      <w:tr w:rsidR="005B3300" w:rsidRPr="00C25669" w14:paraId="71872991" w14:textId="77777777" w:rsidTr="000811C5">
        <w:trPr>
          <w:jc w:val="center"/>
        </w:trPr>
        <w:tc>
          <w:tcPr>
            <w:tcW w:w="1021" w:type="pct"/>
            <w:gridSpan w:val="2"/>
            <w:vMerge/>
            <w:shd w:val="clear" w:color="auto" w:fill="auto"/>
            <w:vAlign w:val="center"/>
          </w:tcPr>
          <w:p w14:paraId="434FEBF8"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6C1C72BE"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A6AC136" w14:textId="77777777"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C82F489"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6EBDCED" w14:textId="77777777" w:rsidR="005B3300" w:rsidRPr="00C25669" w:rsidRDefault="005B3300" w:rsidP="00F155BD">
            <w:pPr>
              <w:pStyle w:val="TAC"/>
              <w:rPr>
                <w:rFonts w:eastAsia="SimSun"/>
                <w:szCs w:val="18"/>
              </w:rPr>
            </w:pPr>
            <w:r w:rsidRPr="00C25669">
              <w:rPr>
                <w:rFonts w:eastAsia="SimSun"/>
                <w:szCs w:val="18"/>
              </w:rPr>
              <w:t>SSB #0</w:t>
            </w:r>
          </w:p>
        </w:tc>
      </w:tr>
      <w:tr w:rsidR="005B3300" w:rsidRPr="00C25669" w14:paraId="3209ACB2" w14:textId="77777777" w:rsidTr="000811C5">
        <w:trPr>
          <w:jc w:val="center"/>
        </w:trPr>
        <w:tc>
          <w:tcPr>
            <w:tcW w:w="1021" w:type="pct"/>
            <w:gridSpan w:val="2"/>
            <w:vMerge/>
            <w:shd w:val="clear" w:color="auto" w:fill="auto"/>
            <w:vAlign w:val="center"/>
          </w:tcPr>
          <w:p w14:paraId="695285BA"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1DE119B2"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FA3956F"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1A8A003"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D0F6104"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5152828" w14:textId="77777777" w:rsidTr="000811C5">
        <w:trPr>
          <w:jc w:val="center"/>
        </w:trPr>
        <w:tc>
          <w:tcPr>
            <w:tcW w:w="1021" w:type="pct"/>
            <w:gridSpan w:val="2"/>
            <w:vMerge w:val="restart"/>
            <w:shd w:val="clear" w:color="auto" w:fill="auto"/>
            <w:vAlign w:val="center"/>
          </w:tcPr>
          <w:p w14:paraId="38330520" w14:textId="77777777" w:rsidR="005B3300" w:rsidRPr="00C25669" w:rsidRDefault="005B3300" w:rsidP="00F155BD">
            <w:pPr>
              <w:pStyle w:val="TAL"/>
              <w:rPr>
                <w:rFonts w:eastAsia="SimSun"/>
                <w:szCs w:val="18"/>
              </w:rPr>
            </w:pPr>
            <w:r w:rsidRPr="00C25669">
              <w:rPr>
                <w:rFonts w:eastAsia="SimSun"/>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14:paraId="18587C03" w14:textId="77777777"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159A3B56"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8E30737"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898B2EF"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0DDE911A" w14:textId="77777777" w:rsidTr="000811C5">
        <w:trPr>
          <w:jc w:val="center"/>
        </w:trPr>
        <w:tc>
          <w:tcPr>
            <w:tcW w:w="1021" w:type="pct"/>
            <w:gridSpan w:val="2"/>
            <w:vMerge/>
            <w:shd w:val="clear" w:color="auto" w:fill="auto"/>
            <w:vAlign w:val="center"/>
          </w:tcPr>
          <w:p w14:paraId="07B25C41"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6089D54B"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22C89A7B"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4DB1A4F"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648CEFF6" w14:textId="77777777" w:rsidR="005B3300" w:rsidRPr="00C25669" w:rsidRDefault="005B3300" w:rsidP="00F155BD">
            <w:pPr>
              <w:pStyle w:val="TAC"/>
              <w:rPr>
                <w:rFonts w:eastAsia="SimSun"/>
                <w:szCs w:val="18"/>
              </w:rPr>
            </w:pPr>
            <w:r w:rsidRPr="00C25669">
              <w:rPr>
                <w:rFonts w:eastAsia="SimSun"/>
                <w:szCs w:val="18"/>
              </w:rPr>
              <w:t>Type A</w:t>
            </w:r>
          </w:p>
        </w:tc>
      </w:tr>
      <w:tr w:rsidR="005B3300" w:rsidRPr="00C25669" w14:paraId="1BD7A5A2" w14:textId="77777777" w:rsidTr="000811C5">
        <w:trPr>
          <w:jc w:val="center"/>
        </w:trPr>
        <w:tc>
          <w:tcPr>
            <w:tcW w:w="1021" w:type="pct"/>
            <w:gridSpan w:val="2"/>
            <w:vMerge/>
            <w:shd w:val="clear" w:color="auto" w:fill="auto"/>
            <w:vAlign w:val="center"/>
          </w:tcPr>
          <w:p w14:paraId="2E715907" w14:textId="77777777"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14:paraId="4D713F6D" w14:textId="77777777"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0C9B294B" w14:textId="77777777"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8BDCEA"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BA6DF78" w14:textId="77777777"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14:paraId="3077725D" w14:textId="77777777" w:rsidTr="000811C5">
        <w:trPr>
          <w:jc w:val="center"/>
        </w:trPr>
        <w:tc>
          <w:tcPr>
            <w:tcW w:w="1021" w:type="pct"/>
            <w:gridSpan w:val="2"/>
            <w:vMerge/>
            <w:shd w:val="clear" w:color="auto" w:fill="auto"/>
            <w:vAlign w:val="center"/>
          </w:tcPr>
          <w:p w14:paraId="3AFA03AE" w14:textId="77777777"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14:paraId="246BFD29" w14:textId="77777777"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14:paraId="5DDBC44A" w14:textId="77777777"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3064624" w14:textId="77777777"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32BDA533" w14:textId="77777777" w:rsidR="005B3300" w:rsidRPr="00C25669" w:rsidRDefault="005B3300" w:rsidP="00F155BD">
            <w:pPr>
              <w:pStyle w:val="TAC"/>
              <w:rPr>
                <w:rFonts w:eastAsia="SimSun"/>
                <w:szCs w:val="18"/>
              </w:rPr>
            </w:pPr>
            <w:r w:rsidRPr="00C25669">
              <w:rPr>
                <w:rFonts w:eastAsia="SimSun"/>
                <w:szCs w:val="18"/>
              </w:rPr>
              <w:t>Type D</w:t>
            </w:r>
          </w:p>
        </w:tc>
      </w:tr>
      <w:tr w:rsidR="005B3300" w:rsidRPr="00C25669" w14:paraId="3389931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6B35A5" w14:textId="77777777"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F5EF4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4DEA609F" w14:textId="77777777"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14:paraId="5FB7496F"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DBF52D" w14:textId="02E62425" w:rsidR="005B3300" w:rsidRPr="00C25669" w:rsidRDefault="006653F1" w:rsidP="00F155BD">
            <w:pPr>
              <w:pStyle w:val="TAL"/>
              <w:rPr>
                <w:rFonts w:eastAsia="SimSun"/>
                <w:szCs w:val="18"/>
                <w:lang w:val="en-US"/>
              </w:rPr>
            </w:pPr>
            <w:r>
              <w:rPr>
                <w:rFonts w:eastAsia="SimSun"/>
              </w:rPr>
              <w:t>PUCCH HARQ ACK spaitial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599ECE"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D2E2E69" w14:textId="52055E61" w:rsidR="005B3300" w:rsidRPr="00C25669" w:rsidRDefault="00E226E0" w:rsidP="00F155BD">
            <w:pPr>
              <w:pStyle w:val="TAC"/>
              <w:rPr>
                <w:rFonts w:eastAsia="SimSun"/>
                <w:szCs w:val="18"/>
                <w:lang w:eastAsia="zh-CN"/>
              </w:rPr>
            </w:pPr>
            <w:r>
              <w:rPr>
                <w:rFonts w:eastAsia="SimSun"/>
              </w:rPr>
              <w:t>Not configured</w:t>
            </w:r>
          </w:p>
        </w:tc>
      </w:tr>
      <w:tr w:rsidR="005B3300" w:rsidRPr="00C25669" w14:paraId="40AF20E3"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89189E" w14:textId="77777777"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7823173"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68AFF0A0" w14:textId="77777777"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14:paraId="17A56785"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8D7A7C" w14:textId="77777777"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3A0AE9A" w14:textId="77777777"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265735B2"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FR2.120-1:</w:t>
            </w:r>
          </w:p>
          <w:p w14:paraId="7AB3A8C7" w14:textId="77777777" w:rsidR="005B3300" w:rsidRPr="00C25669" w:rsidRDefault="005B3300" w:rsidP="00F155BD">
            <w:pPr>
              <w:pStyle w:val="TAC"/>
              <w:rPr>
                <w:rFonts w:eastAsia="SimSun"/>
                <w:szCs w:val="18"/>
                <w:lang w:eastAsia="zh-CN"/>
              </w:rPr>
            </w:pPr>
            <w:r w:rsidRPr="00C25669">
              <w:rPr>
                <w:rFonts w:eastAsia="SimSun"/>
                <w:szCs w:val="18"/>
                <w:lang w:eastAsia="zh-CN"/>
              </w:rPr>
              <w:t>3 if mod (i.5) = 0,</w:t>
            </w:r>
          </w:p>
          <w:p w14:paraId="595EE68F" w14:textId="77777777" w:rsidR="005B3300" w:rsidRPr="00C25669" w:rsidRDefault="005B3300" w:rsidP="00F155BD">
            <w:pPr>
              <w:pStyle w:val="TAC"/>
              <w:rPr>
                <w:rFonts w:eastAsia="SimSun"/>
                <w:szCs w:val="18"/>
                <w:lang w:eastAsia="zh-CN"/>
              </w:rPr>
            </w:pPr>
            <w:r w:rsidRPr="00C25669">
              <w:rPr>
                <w:rFonts w:eastAsia="SimSun"/>
                <w:szCs w:val="18"/>
                <w:lang w:eastAsia="zh-CN"/>
              </w:rPr>
              <w:t>6 if mod(i,5) = 2</w:t>
            </w:r>
          </w:p>
          <w:p w14:paraId="28BFD6FD" w14:textId="77777777" w:rsidR="005B3300" w:rsidRPr="00C25669" w:rsidRDefault="005B3300" w:rsidP="00F155BD">
            <w:pPr>
              <w:pStyle w:val="TAC"/>
              <w:rPr>
                <w:rFonts w:eastAsia="SimSun"/>
                <w:szCs w:val="18"/>
                <w:lang w:eastAsia="zh-CN"/>
              </w:rPr>
            </w:pPr>
            <w:r w:rsidRPr="00C25669">
              <w:rPr>
                <w:rFonts w:eastAsia="SimSun"/>
                <w:szCs w:val="18"/>
                <w:lang w:eastAsia="zh-CN"/>
              </w:rPr>
              <w:t>For FR2.120-2:</w:t>
            </w:r>
          </w:p>
          <w:p w14:paraId="62A775FC" w14:textId="77777777" w:rsidR="005B3300" w:rsidRPr="00C25669" w:rsidRDefault="005B3300" w:rsidP="00F155BD">
            <w:pPr>
              <w:pStyle w:val="TAC"/>
              <w:rPr>
                <w:rFonts w:eastAsia="SimSun"/>
                <w:szCs w:val="18"/>
                <w:lang w:eastAsia="zh-CN"/>
              </w:rPr>
            </w:pPr>
            <w:r w:rsidRPr="00C25669">
              <w:rPr>
                <w:rFonts w:eastAsia="SimSun"/>
                <w:szCs w:val="18"/>
                <w:lang w:eastAsia="zh-CN"/>
              </w:rPr>
              <w:t>11 if mod(i,8) = 0,</w:t>
            </w:r>
          </w:p>
          <w:p w14:paraId="4D6628BA" w14:textId="77777777" w:rsidR="005B3300" w:rsidRPr="00C25669" w:rsidRDefault="005B3300" w:rsidP="00F155BD">
            <w:pPr>
              <w:pStyle w:val="TAC"/>
              <w:rPr>
                <w:rFonts w:eastAsia="SimSun"/>
                <w:szCs w:val="18"/>
                <w:lang w:eastAsia="zh-CN"/>
              </w:rPr>
            </w:pPr>
            <w:r w:rsidRPr="00C25669">
              <w:rPr>
                <w:rFonts w:eastAsia="SimSun"/>
                <w:szCs w:val="18"/>
                <w:lang w:eastAsia="zh-CN"/>
              </w:rPr>
              <w:t>7]if mod(i,8) = 4,</w:t>
            </w:r>
          </w:p>
          <w:p w14:paraId="63353BCA" w14:textId="77777777" w:rsidR="005B3300" w:rsidRPr="00C25669" w:rsidRDefault="005B3300" w:rsidP="00F155BD">
            <w:pPr>
              <w:pStyle w:val="TAC"/>
              <w:rPr>
                <w:rFonts w:eastAsia="SimSun"/>
                <w:szCs w:val="18"/>
                <w:lang w:eastAsia="zh-CN"/>
              </w:rPr>
            </w:pPr>
            <w:r w:rsidRPr="00C25669">
              <w:rPr>
                <w:rFonts w:eastAsia="SimSun"/>
                <w:szCs w:val="18"/>
                <w:lang w:eastAsia="zh-CN"/>
              </w:rPr>
              <w:t>6]if mod(i,8) = 5,</w:t>
            </w:r>
          </w:p>
          <w:p w14:paraId="0C439485" w14:textId="77777777"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14:paraId="39A46FEA"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810B72" w14:textId="77777777"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4A0DBBF" w14:textId="77777777"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4C4125F" w14:textId="295CC8E0" w:rsidR="00D41384" w:rsidRDefault="00D41384" w:rsidP="00FB27FE">
            <w:pPr>
              <w:pStyle w:val="TAC"/>
              <w:rPr>
                <w:rFonts w:eastAsia="SimSun"/>
              </w:rPr>
            </w:pPr>
            <w:r>
              <w:rPr>
                <w:rFonts w:eastAsia="SimSun"/>
              </w:rPr>
              <w:t>OP.1 FDD as defined in Annex A.5.1.1</w:t>
            </w:r>
          </w:p>
          <w:p w14:paraId="3A1B053B" w14:textId="2101BED9" w:rsidR="005B3300" w:rsidRPr="00C25669" w:rsidRDefault="00D41384" w:rsidP="00D41384">
            <w:pPr>
              <w:pStyle w:val="TAC"/>
              <w:rPr>
                <w:rFonts w:eastAsia="SimSun"/>
                <w:lang w:eastAsia="zh-CN"/>
              </w:rPr>
            </w:pPr>
            <w:r>
              <w:rPr>
                <w:rFonts w:eastAsia="SimSun"/>
              </w:rPr>
              <w:t>OP.1 TDD as defined in Annex A.5.2.1</w:t>
            </w:r>
          </w:p>
        </w:tc>
      </w:tr>
      <w:tr w:rsidR="00F155BD" w:rsidRPr="00C25669" w14:paraId="03DEB672" w14:textId="77777777"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648C9" w14:textId="77777777" w:rsidR="00F155BD" w:rsidRPr="00C25669" w:rsidRDefault="00F155BD" w:rsidP="00F155BD">
            <w:pPr>
              <w:pStyle w:val="TAL"/>
              <w:rPr>
                <w:rFonts w:eastAsia="SimSun"/>
                <w:lang w:val="en-US" w:eastAsia="zh-CN"/>
              </w:rPr>
            </w:pPr>
            <w:r w:rsidRPr="00282513">
              <w:rPr>
                <w:rFonts w:eastAsia="SimSun"/>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3032CA0" w14:textId="77777777"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BD3B549" w14:textId="77777777" w:rsidR="00F155BD" w:rsidRPr="00C25669" w:rsidRDefault="00F155BD" w:rsidP="00F155BD">
            <w:pPr>
              <w:pStyle w:val="TAC"/>
              <w:rPr>
                <w:rFonts w:eastAsia="SimSun"/>
                <w:lang w:eastAsia="zh-C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76727662" w14:textId="77777777"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09EFE2" w14:textId="77777777" w:rsidR="005B3300" w:rsidRPr="00C25669" w:rsidRDefault="005B3300" w:rsidP="00F155BD">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2447AFC" w14:textId="77777777"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4F54DA3C" w14:textId="77777777" w:rsidR="00411F44" w:rsidRDefault="005B3300" w:rsidP="00411F44">
            <w:pPr>
              <w:pStyle w:val="TAN"/>
            </w:pPr>
            <w:r w:rsidRPr="00C25669">
              <w:t>Note 3:</w:t>
            </w:r>
            <w:r w:rsidRPr="00C25669">
              <w:tab/>
              <w:t>Point A coincides with minimum guard band as specified in Table 5.3.3-1 from TS 38.101-2 [7] for tested channel bandwidth and subcarrier spacing.</w:t>
            </w:r>
          </w:p>
          <w:p w14:paraId="382ECCC5" w14:textId="04F645C4" w:rsidR="005B3300" w:rsidRPr="00C25669" w:rsidRDefault="00411F44" w:rsidP="00411F44">
            <w:pPr>
              <w:pStyle w:val="TAN"/>
              <w:rPr>
                <w:lang w:eastAsia="zh-CN"/>
              </w:rPr>
            </w:pPr>
            <w:r>
              <w:t>Note 4:</w:t>
            </w:r>
            <w:r w:rsidRPr="00C25669">
              <w:tab/>
            </w:r>
            <w:r>
              <w:t>Additional PDCCH configuration for aperiodic reporting is only for test cases with aperiodic CSI reporting configured.</w:t>
            </w:r>
          </w:p>
        </w:tc>
      </w:tr>
    </w:tbl>
    <w:p w14:paraId="20347F1F" w14:textId="77777777" w:rsidR="005B3300" w:rsidRPr="00C25669" w:rsidRDefault="005B3300" w:rsidP="005B3300">
      <w:pPr>
        <w:rPr>
          <w:rFonts w:eastAsia="SimSun"/>
          <w:lang w:eastAsia="zh-CN"/>
        </w:rPr>
      </w:pPr>
    </w:p>
    <w:p w14:paraId="18FD82EF" w14:textId="77777777" w:rsidR="005B3300" w:rsidRPr="00C25669" w:rsidRDefault="005B3300" w:rsidP="005B3300">
      <w:pPr>
        <w:pStyle w:val="Heading2"/>
        <w:rPr>
          <w:lang w:eastAsia="zh-CN"/>
        </w:rPr>
      </w:pPr>
      <w:bookmarkStart w:id="3263" w:name="_Toc21338299"/>
      <w:bookmarkStart w:id="3264" w:name="_Toc29808407"/>
      <w:bookmarkStart w:id="3265" w:name="_Toc37068326"/>
      <w:bookmarkStart w:id="3266" w:name="_Toc37083871"/>
      <w:bookmarkStart w:id="3267" w:name="_Toc37084213"/>
      <w:bookmarkStart w:id="3268" w:name="_Toc40209575"/>
      <w:bookmarkStart w:id="3269" w:name="_Toc40209917"/>
      <w:bookmarkStart w:id="3270" w:name="_Toc45892876"/>
      <w:bookmarkStart w:id="3271" w:name="_Toc53176741"/>
      <w:bookmarkStart w:id="3272" w:name="_Toc61121063"/>
      <w:bookmarkStart w:id="3273" w:name="_Toc67918253"/>
      <w:bookmarkStart w:id="3274" w:name="_Toc76298297"/>
      <w:bookmarkStart w:id="3275" w:name="_Toc76572309"/>
      <w:bookmarkStart w:id="3276" w:name="_Toc76652176"/>
      <w:bookmarkStart w:id="3277" w:name="_Toc76653014"/>
      <w:bookmarkStart w:id="3278" w:name="_Toc83742287"/>
      <w:bookmarkStart w:id="3279" w:name="_Toc91440777"/>
      <w:bookmarkStart w:id="3280" w:name="_Toc98849567"/>
      <w:bookmarkStart w:id="3281" w:name="_Toc106543421"/>
      <w:bookmarkStart w:id="3282" w:name="_Toc106737519"/>
      <w:bookmarkStart w:id="3283" w:name="_Toc107233286"/>
      <w:bookmarkStart w:id="3284" w:name="_Toc107234901"/>
      <w:bookmarkStart w:id="3285" w:name="_Toc107419871"/>
      <w:bookmarkStart w:id="3286" w:name="_Toc107477167"/>
      <w:bookmarkStart w:id="3287" w:name="_Toc114566025"/>
      <w:bookmarkStart w:id="3288" w:name="_Toc123936337"/>
      <w:bookmarkStart w:id="3289" w:name="_Toc124377352"/>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094C6EB" w14:textId="77777777" w:rsidR="005B3300" w:rsidRPr="00C25669" w:rsidRDefault="005B3300" w:rsidP="005B3300">
      <w:pPr>
        <w:pStyle w:val="Heading3"/>
        <w:rPr>
          <w:lang w:eastAsia="zh-CN"/>
        </w:rPr>
      </w:pPr>
      <w:bookmarkStart w:id="3290" w:name="_Toc21338300"/>
      <w:bookmarkStart w:id="3291" w:name="_Toc29808408"/>
      <w:bookmarkStart w:id="3292" w:name="_Toc37068327"/>
      <w:bookmarkStart w:id="3293" w:name="_Toc37083872"/>
      <w:bookmarkStart w:id="3294" w:name="_Toc37084214"/>
      <w:bookmarkStart w:id="3295" w:name="_Toc40209576"/>
      <w:bookmarkStart w:id="3296" w:name="_Toc40209918"/>
      <w:bookmarkStart w:id="3297" w:name="_Toc45892877"/>
      <w:bookmarkStart w:id="3298" w:name="_Toc53176742"/>
      <w:bookmarkStart w:id="3299" w:name="_Toc61121064"/>
      <w:bookmarkStart w:id="3300" w:name="_Toc67918254"/>
      <w:bookmarkStart w:id="3301" w:name="_Toc76298298"/>
      <w:bookmarkStart w:id="3302" w:name="_Toc76572310"/>
      <w:bookmarkStart w:id="3303" w:name="_Toc76652177"/>
      <w:bookmarkStart w:id="3304" w:name="_Toc76653015"/>
      <w:bookmarkStart w:id="3305" w:name="_Toc83742288"/>
      <w:bookmarkStart w:id="3306" w:name="_Toc91440778"/>
      <w:bookmarkStart w:id="3307" w:name="_Toc98849568"/>
      <w:bookmarkStart w:id="3308" w:name="_Toc106543422"/>
      <w:bookmarkStart w:id="3309" w:name="_Toc106737520"/>
      <w:bookmarkStart w:id="3310" w:name="_Toc107233287"/>
      <w:bookmarkStart w:id="3311" w:name="_Toc107234902"/>
      <w:bookmarkStart w:id="3312" w:name="_Toc107419872"/>
      <w:bookmarkStart w:id="3313" w:name="_Toc107477168"/>
      <w:bookmarkStart w:id="3314" w:name="_Toc114566026"/>
      <w:bookmarkStart w:id="3315" w:name="_Toc123936338"/>
      <w:bookmarkStart w:id="3316" w:name="_Toc124377353"/>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769FF2C5" w14:textId="77777777" w:rsidR="005B3300" w:rsidRPr="00C25669" w:rsidRDefault="005B3300" w:rsidP="005B3300">
      <w:pPr>
        <w:rPr>
          <w:rFonts w:eastAsia="SimSun"/>
          <w:lang w:eastAsia="zh-CN"/>
        </w:rPr>
      </w:pPr>
      <w:r w:rsidRPr="00C25669">
        <w:rPr>
          <w:rFonts w:eastAsia="SimSun" w:hint="eastAsia"/>
          <w:lang w:eastAsia="zh-CN"/>
        </w:rPr>
        <w:t>(Void)</w:t>
      </w:r>
    </w:p>
    <w:p w14:paraId="713161C1" w14:textId="77777777" w:rsidR="005B3300" w:rsidRPr="00C25669" w:rsidRDefault="005B3300" w:rsidP="005B3300">
      <w:pPr>
        <w:pStyle w:val="Heading3"/>
        <w:rPr>
          <w:lang w:eastAsia="zh-CN"/>
        </w:rPr>
      </w:pPr>
      <w:bookmarkStart w:id="3317" w:name="_Toc21338301"/>
      <w:bookmarkStart w:id="3318" w:name="_Toc29808409"/>
      <w:bookmarkStart w:id="3319" w:name="_Toc37068328"/>
      <w:bookmarkStart w:id="3320" w:name="_Toc37083873"/>
      <w:bookmarkStart w:id="3321" w:name="_Toc37084215"/>
      <w:bookmarkStart w:id="3322" w:name="_Toc40209577"/>
      <w:bookmarkStart w:id="3323" w:name="_Toc40209919"/>
      <w:bookmarkStart w:id="3324" w:name="_Toc45892878"/>
      <w:bookmarkStart w:id="3325" w:name="_Toc53176743"/>
      <w:bookmarkStart w:id="3326" w:name="_Toc61121065"/>
      <w:bookmarkStart w:id="3327" w:name="_Toc67918255"/>
      <w:bookmarkStart w:id="3328" w:name="_Toc76298299"/>
      <w:bookmarkStart w:id="3329" w:name="_Toc76572311"/>
      <w:bookmarkStart w:id="3330" w:name="_Toc76652178"/>
      <w:bookmarkStart w:id="3331" w:name="_Toc76653016"/>
      <w:bookmarkStart w:id="3332" w:name="_Toc83742289"/>
      <w:bookmarkStart w:id="3333" w:name="_Toc91440779"/>
      <w:bookmarkStart w:id="3334" w:name="_Toc98849569"/>
      <w:bookmarkStart w:id="3335" w:name="_Toc106543423"/>
      <w:bookmarkStart w:id="3336" w:name="_Toc106737521"/>
      <w:bookmarkStart w:id="3337" w:name="_Toc107233288"/>
      <w:bookmarkStart w:id="3338" w:name="_Toc107234903"/>
      <w:bookmarkStart w:id="3339" w:name="_Toc107419873"/>
      <w:bookmarkStart w:id="3340" w:name="_Toc107477169"/>
      <w:bookmarkStart w:id="3341" w:name="_Toc114566027"/>
      <w:bookmarkStart w:id="3342" w:name="_Toc123936339"/>
      <w:bookmarkStart w:id="3343" w:name="_Toc124377354"/>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E80226D" w14:textId="77777777" w:rsidR="005B3300" w:rsidRPr="00C25669" w:rsidRDefault="005B3300" w:rsidP="005B3300">
      <w:pPr>
        <w:pStyle w:val="Heading4"/>
        <w:rPr>
          <w:lang w:eastAsia="zh-CN"/>
        </w:rPr>
      </w:pPr>
      <w:bookmarkStart w:id="3344" w:name="_Toc21338302"/>
      <w:bookmarkStart w:id="3345" w:name="_Toc29808410"/>
      <w:bookmarkStart w:id="3346" w:name="_Toc37068329"/>
      <w:bookmarkStart w:id="3347" w:name="_Toc37083874"/>
      <w:bookmarkStart w:id="3348" w:name="_Toc37084216"/>
      <w:bookmarkStart w:id="3349" w:name="_Toc40209578"/>
      <w:bookmarkStart w:id="3350" w:name="_Toc40209920"/>
      <w:bookmarkStart w:id="3351" w:name="_Toc45892879"/>
      <w:bookmarkStart w:id="3352" w:name="_Toc53176744"/>
      <w:bookmarkStart w:id="3353" w:name="_Toc61121066"/>
      <w:bookmarkStart w:id="3354" w:name="_Toc67918256"/>
      <w:bookmarkStart w:id="3355" w:name="_Toc76298300"/>
      <w:bookmarkStart w:id="3356" w:name="_Toc76572312"/>
      <w:bookmarkStart w:id="3357" w:name="_Toc76652179"/>
      <w:bookmarkStart w:id="3358" w:name="_Toc76653017"/>
      <w:bookmarkStart w:id="3359" w:name="_Toc83742290"/>
      <w:bookmarkStart w:id="3360" w:name="_Toc91440780"/>
      <w:bookmarkStart w:id="3361" w:name="_Toc98849570"/>
      <w:bookmarkStart w:id="3362" w:name="_Toc106543424"/>
      <w:bookmarkStart w:id="3363" w:name="_Toc106737522"/>
      <w:bookmarkStart w:id="3364" w:name="_Toc107233289"/>
      <w:bookmarkStart w:id="3365" w:name="_Toc107234904"/>
      <w:bookmarkStart w:id="3366" w:name="_Toc107419874"/>
      <w:bookmarkStart w:id="3367" w:name="_Toc107477170"/>
      <w:bookmarkStart w:id="3368" w:name="_Toc114566028"/>
      <w:bookmarkStart w:id="3369" w:name="_Toc123936340"/>
      <w:bookmarkStart w:id="3370" w:name="_Toc124377355"/>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4B56612" w14:textId="77777777" w:rsidR="005B3300" w:rsidRPr="00C25669" w:rsidRDefault="005B3300" w:rsidP="005B3300">
      <w:pPr>
        <w:rPr>
          <w:rFonts w:eastAsia="SimSun"/>
          <w:lang w:eastAsia="zh-CN"/>
        </w:rPr>
      </w:pPr>
      <w:r w:rsidRPr="00C25669">
        <w:rPr>
          <w:rFonts w:eastAsia="SimSun" w:hint="eastAsia"/>
          <w:lang w:eastAsia="zh-CN"/>
        </w:rPr>
        <w:t>(Void)</w:t>
      </w:r>
    </w:p>
    <w:p w14:paraId="1E199C67" w14:textId="77777777" w:rsidR="005B3300" w:rsidRPr="00C25669" w:rsidRDefault="005B3300" w:rsidP="005B3300">
      <w:pPr>
        <w:pStyle w:val="Heading4"/>
        <w:rPr>
          <w:lang w:eastAsia="zh-CN"/>
        </w:rPr>
      </w:pPr>
      <w:bookmarkStart w:id="3371" w:name="_Toc21338303"/>
      <w:bookmarkStart w:id="3372" w:name="_Toc29808411"/>
      <w:bookmarkStart w:id="3373" w:name="_Toc37068330"/>
      <w:bookmarkStart w:id="3374" w:name="_Toc37083875"/>
      <w:bookmarkStart w:id="3375" w:name="_Toc37084217"/>
      <w:bookmarkStart w:id="3376" w:name="_Toc40209579"/>
      <w:bookmarkStart w:id="3377" w:name="_Toc40209921"/>
      <w:bookmarkStart w:id="3378" w:name="_Toc45892880"/>
      <w:bookmarkStart w:id="3379" w:name="_Toc53176745"/>
      <w:bookmarkStart w:id="3380" w:name="_Toc61121067"/>
      <w:bookmarkStart w:id="3381" w:name="_Toc67918257"/>
      <w:bookmarkStart w:id="3382" w:name="_Toc76298301"/>
      <w:bookmarkStart w:id="3383" w:name="_Toc76572313"/>
      <w:bookmarkStart w:id="3384" w:name="_Toc76652180"/>
      <w:bookmarkStart w:id="3385" w:name="_Toc76653018"/>
      <w:bookmarkStart w:id="3386" w:name="_Toc83742291"/>
      <w:bookmarkStart w:id="3387" w:name="_Toc91440781"/>
      <w:bookmarkStart w:id="3388" w:name="_Toc98849571"/>
      <w:bookmarkStart w:id="3389" w:name="_Toc106543425"/>
      <w:bookmarkStart w:id="3390" w:name="_Toc106737523"/>
      <w:bookmarkStart w:id="3391" w:name="_Toc107233290"/>
      <w:bookmarkStart w:id="3392" w:name="_Toc107234905"/>
      <w:bookmarkStart w:id="3393" w:name="_Toc107419875"/>
      <w:bookmarkStart w:id="3394" w:name="_Toc107477171"/>
      <w:bookmarkStart w:id="3395" w:name="_Toc114566029"/>
      <w:bookmarkStart w:id="3396" w:name="_Toc123936341"/>
      <w:bookmarkStart w:id="3397" w:name="_Toc124377356"/>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5791E96B" w14:textId="77777777" w:rsidR="005B3300" w:rsidRPr="00C25669" w:rsidRDefault="005B3300" w:rsidP="005B3300">
      <w:pPr>
        <w:pStyle w:val="Heading5"/>
        <w:rPr>
          <w:lang w:eastAsia="zh-CN"/>
        </w:rPr>
      </w:pPr>
      <w:bookmarkStart w:id="3398" w:name="_Toc21338304"/>
      <w:bookmarkStart w:id="3399" w:name="_Toc29808412"/>
      <w:bookmarkStart w:id="3400" w:name="_Toc37068331"/>
      <w:bookmarkStart w:id="3401" w:name="_Toc37083876"/>
      <w:bookmarkStart w:id="3402" w:name="_Toc37084218"/>
      <w:bookmarkStart w:id="3403" w:name="_Toc40209580"/>
      <w:bookmarkStart w:id="3404" w:name="_Toc40209922"/>
      <w:bookmarkStart w:id="3405" w:name="_Toc45892881"/>
      <w:bookmarkStart w:id="3406" w:name="_Toc53176746"/>
      <w:bookmarkStart w:id="3407" w:name="_Toc61121068"/>
      <w:bookmarkStart w:id="3408" w:name="_Toc67918258"/>
      <w:bookmarkStart w:id="3409" w:name="_Toc76298302"/>
      <w:bookmarkStart w:id="3410" w:name="_Toc76572314"/>
      <w:bookmarkStart w:id="3411" w:name="_Toc76652181"/>
      <w:bookmarkStart w:id="3412" w:name="_Toc76653019"/>
      <w:bookmarkStart w:id="3413" w:name="_Toc83742292"/>
      <w:bookmarkStart w:id="3414" w:name="_Toc91440782"/>
      <w:bookmarkStart w:id="3415" w:name="_Toc98849572"/>
      <w:bookmarkStart w:id="3416" w:name="_Toc106543426"/>
      <w:bookmarkStart w:id="3417" w:name="_Toc106737524"/>
      <w:bookmarkStart w:id="3418" w:name="_Toc107233291"/>
      <w:bookmarkStart w:id="3419" w:name="_Toc107234906"/>
      <w:bookmarkStart w:id="3420" w:name="_Toc107419876"/>
      <w:bookmarkStart w:id="3421" w:name="_Toc107477172"/>
      <w:bookmarkStart w:id="3422" w:name="_Toc114566030"/>
      <w:bookmarkStart w:id="3423" w:name="_Toc123936342"/>
      <w:bookmarkStart w:id="3424" w:name="_Toc124377357"/>
      <w:r w:rsidRPr="00C25669">
        <w:rPr>
          <w:lang w:eastAsia="zh-CN"/>
        </w:rPr>
        <w:t>8.2.2.2.1</w:t>
      </w:r>
      <w:r w:rsidRPr="00C25669">
        <w:rPr>
          <w:rFonts w:hint="eastAsia"/>
          <w:lang w:eastAsia="zh-CN"/>
        </w:rPr>
        <w:tab/>
      </w:r>
      <w:r w:rsidRPr="00C25669">
        <w:rPr>
          <w:lang w:eastAsia="zh-CN"/>
        </w:rPr>
        <w:t>CQI reporting under AWGN conditions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13B48B16" w14:textId="77777777"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10487CF9" w14:textId="77777777" w:rsidR="005B3300" w:rsidRPr="00C25669" w:rsidRDefault="005B3300" w:rsidP="00FA6457">
      <w:pPr>
        <w:pStyle w:val="Heading6"/>
        <w:rPr>
          <w:lang w:eastAsia="zh-CN"/>
        </w:rPr>
      </w:pPr>
      <w:bookmarkStart w:id="3425" w:name="_Toc107234907"/>
      <w:bookmarkStart w:id="3426" w:name="_Toc107419877"/>
      <w:bookmarkStart w:id="3427" w:name="_Toc107477173"/>
      <w:bookmarkStart w:id="3428" w:name="_Toc114566031"/>
      <w:bookmarkStart w:id="3429" w:name="_Toc123936343"/>
      <w:bookmarkStart w:id="3430" w:name="_Toc124377358"/>
      <w:r w:rsidRPr="00C25669">
        <w:rPr>
          <w:lang w:eastAsia="zh-CN"/>
        </w:rPr>
        <w:t>8.2.2.2.1.1</w:t>
      </w:r>
      <w:r w:rsidRPr="00C25669">
        <w:rPr>
          <w:rFonts w:hint="eastAsia"/>
          <w:lang w:eastAsia="zh-CN"/>
        </w:rPr>
        <w:tab/>
      </w:r>
      <w:r w:rsidRPr="00C25669">
        <w:rPr>
          <w:lang w:eastAsia="zh-CN"/>
        </w:rPr>
        <w:t>Minimum requirement for periodic CQI reporting</w:t>
      </w:r>
      <w:bookmarkEnd w:id="3425"/>
      <w:bookmarkEnd w:id="3426"/>
      <w:bookmarkEnd w:id="3427"/>
      <w:bookmarkEnd w:id="3428"/>
      <w:bookmarkEnd w:id="3429"/>
      <w:bookmarkEnd w:id="3430"/>
    </w:p>
    <w:p w14:paraId="47EF15DA" w14:textId="2BFCB3C3" w:rsidR="005B3300" w:rsidRPr="00C25669" w:rsidRDefault="005B3300" w:rsidP="005B3300">
      <w:pPr>
        <w:rPr>
          <w:rFonts w:eastAsia="SimSun"/>
        </w:rPr>
      </w:pPr>
      <w:r w:rsidRPr="00C25669">
        <w:rPr>
          <w:rFonts w:eastAsia="SimSun"/>
        </w:rPr>
        <w:t>For the parameters specified in Table 8.2.2.2.1.1-1</w:t>
      </w:r>
      <w:r w:rsidR="00250BB9" w:rsidRPr="00AB7D75">
        <w:rPr>
          <w:rFonts w:eastAsia="SimSun"/>
        </w:rPr>
        <w:t xml:space="preserve"> and Table 8.2.2.2.1.1-2</w:t>
      </w:r>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3A262B48"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65572FE3"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CD50349" w14:textId="192109A3" w:rsidR="005B3300" w:rsidRPr="00C25669" w:rsidRDefault="005B3300" w:rsidP="005B3300">
      <w:pPr>
        <w:pStyle w:val="TH"/>
      </w:pPr>
      <w:r w:rsidRPr="00C25669">
        <w:lastRenderedPageBreak/>
        <w:t>Table 8.2.2.2.1.1-1 Test parameters</w:t>
      </w:r>
      <w:r w:rsidR="00116E85" w:rsidRPr="00AB7D75">
        <w:t xml:space="preserve"> for FR2-1</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14:paraId="4EDDC5A7"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EBEFF7"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61DEE0"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5B012DD"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079CE" w14:textId="77777777"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14:paraId="44A93A3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F46E3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34DF97"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7272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14:paraId="2552E275"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B2B43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5CD027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4B7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14:paraId="1E7886E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7C65813"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F2DCC3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00F3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5F59C00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DCDFE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8593E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87E49B"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14:paraId="36347089"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129F0AB" w14:textId="77777777"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1029535"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2B22D7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72C0094E"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4C31F53D"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9A0166"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14:paraId="18F9650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CE0061"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F13D1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C16981"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14:paraId="003166F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A4F43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38B5F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A8DCF5"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14:paraId="6BA7EF7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247E1E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AB242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A9FEFC" w14:textId="77777777"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14:paraId="520089D5"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249B59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14:paraId="76D06A0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8091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36CA1A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822CE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48BD0F97" w14:textId="77777777" w:rsidTr="000811C5">
        <w:trPr>
          <w:trHeight w:val="70"/>
          <w:jc w:val="center"/>
        </w:trPr>
        <w:tc>
          <w:tcPr>
            <w:tcW w:w="1194" w:type="dxa"/>
            <w:vMerge/>
            <w:tcBorders>
              <w:left w:val="single" w:sz="4" w:space="0" w:color="auto"/>
              <w:right w:val="single" w:sz="4" w:space="0" w:color="auto"/>
            </w:tcBorders>
            <w:vAlign w:val="center"/>
            <w:hideMark/>
          </w:tcPr>
          <w:p w14:paraId="79B47EE7"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754B8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ADFF56D"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73F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04292329" w14:textId="77777777" w:rsidTr="000811C5">
        <w:trPr>
          <w:trHeight w:val="70"/>
          <w:jc w:val="center"/>
        </w:trPr>
        <w:tc>
          <w:tcPr>
            <w:tcW w:w="1194" w:type="dxa"/>
            <w:vMerge/>
            <w:tcBorders>
              <w:left w:val="single" w:sz="4" w:space="0" w:color="auto"/>
              <w:right w:val="single" w:sz="4" w:space="0" w:color="auto"/>
            </w:tcBorders>
            <w:vAlign w:val="center"/>
            <w:hideMark/>
          </w:tcPr>
          <w:p w14:paraId="180BE42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B3D87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28E0F8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F62653"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55318415" w14:textId="77777777" w:rsidTr="000811C5">
        <w:trPr>
          <w:trHeight w:val="70"/>
          <w:jc w:val="center"/>
        </w:trPr>
        <w:tc>
          <w:tcPr>
            <w:tcW w:w="1194" w:type="dxa"/>
            <w:vMerge/>
            <w:tcBorders>
              <w:left w:val="single" w:sz="4" w:space="0" w:color="auto"/>
              <w:right w:val="single" w:sz="4" w:space="0" w:color="auto"/>
            </w:tcBorders>
            <w:vAlign w:val="center"/>
            <w:hideMark/>
          </w:tcPr>
          <w:p w14:paraId="393689AD"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4C8B0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7DD1C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E5711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00BCA16" w14:textId="77777777" w:rsidTr="000811C5">
        <w:trPr>
          <w:trHeight w:val="70"/>
          <w:jc w:val="center"/>
        </w:trPr>
        <w:tc>
          <w:tcPr>
            <w:tcW w:w="1194" w:type="dxa"/>
            <w:vMerge/>
            <w:tcBorders>
              <w:left w:val="single" w:sz="4" w:space="0" w:color="auto"/>
              <w:right w:val="single" w:sz="4" w:space="0" w:color="auto"/>
            </w:tcBorders>
            <w:vAlign w:val="center"/>
            <w:hideMark/>
          </w:tcPr>
          <w:p w14:paraId="67A500F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0227CF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621C26A"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C217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38EC3BEB" w14:textId="77777777" w:rsidTr="000811C5">
        <w:trPr>
          <w:trHeight w:val="70"/>
          <w:jc w:val="center"/>
        </w:trPr>
        <w:tc>
          <w:tcPr>
            <w:tcW w:w="1194" w:type="dxa"/>
            <w:vMerge/>
            <w:tcBorders>
              <w:left w:val="single" w:sz="4" w:space="0" w:color="auto"/>
              <w:right w:val="single" w:sz="4" w:space="0" w:color="auto"/>
            </w:tcBorders>
            <w:vAlign w:val="center"/>
            <w:hideMark/>
          </w:tcPr>
          <w:p w14:paraId="4F548642"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AF6A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C9FC46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3EB68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5094A33A"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C38408" w14:textId="77777777"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CAD02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14:paraId="544D2DB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FDEE6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509C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7039409C" w14:textId="77777777"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146B5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14:paraId="40A9CEEA"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73BE26"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C529B28"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174831"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7C5AD6D2" w14:textId="77777777" w:rsidTr="000811C5">
        <w:trPr>
          <w:trHeight w:val="70"/>
          <w:jc w:val="center"/>
        </w:trPr>
        <w:tc>
          <w:tcPr>
            <w:tcW w:w="1194" w:type="dxa"/>
            <w:vMerge/>
            <w:tcBorders>
              <w:left w:val="single" w:sz="4" w:space="0" w:color="auto"/>
              <w:right w:val="single" w:sz="4" w:space="0" w:color="auto"/>
            </w:tcBorders>
            <w:vAlign w:val="center"/>
          </w:tcPr>
          <w:p w14:paraId="5F70A571"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87DB2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EF7815"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DE7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14:paraId="1E176B91" w14:textId="77777777" w:rsidTr="000811C5">
        <w:trPr>
          <w:trHeight w:val="70"/>
          <w:jc w:val="center"/>
        </w:trPr>
        <w:tc>
          <w:tcPr>
            <w:tcW w:w="1194" w:type="dxa"/>
            <w:vMerge/>
            <w:tcBorders>
              <w:left w:val="single" w:sz="4" w:space="0" w:color="auto"/>
              <w:right w:val="single" w:sz="4" w:space="0" w:color="auto"/>
            </w:tcBorders>
            <w:vAlign w:val="center"/>
            <w:hideMark/>
          </w:tcPr>
          <w:p w14:paraId="43F0297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7328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FD342B3"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2A2A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14:paraId="77A5AB6C" w14:textId="77777777" w:rsidTr="000811C5">
        <w:trPr>
          <w:trHeight w:val="70"/>
          <w:jc w:val="center"/>
        </w:trPr>
        <w:tc>
          <w:tcPr>
            <w:tcW w:w="1194" w:type="dxa"/>
            <w:vMerge/>
            <w:tcBorders>
              <w:left w:val="single" w:sz="4" w:space="0" w:color="auto"/>
              <w:right w:val="single" w:sz="4" w:space="0" w:color="auto"/>
            </w:tcBorders>
            <w:vAlign w:val="center"/>
            <w:hideMark/>
          </w:tcPr>
          <w:p w14:paraId="03864D4E"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50629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0E2BF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D0D5C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08AE7E3" w14:textId="77777777" w:rsidTr="000811C5">
        <w:trPr>
          <w:trHeight w:val="70"/>
          <w:jc w:val="center"/>
        </w:trPr>
        <w:tc>
          <w:tcPr>
            <w:tcW w:w="1194" w:type="dxa"/>
            <w:vMerge/>
            <w:tcBorders>
              <w:left w:val="single" w:sz="4" w:space="0" w:color="auto"/>
              <w:right w:val="single" w:sz="4" w:space="0" w:color="auto"/>
            </w:tcBorders>
            <w:vAlign w:val="center"/>
            <w:hideMark/>
          </w:tcPr>
          <w:p w14:paraId="29AE4BAB" w14:textId="77777777"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954C"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501449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1801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14:paraId="2B925F5F" w14:textId="77777777" w:rsidTr="000811C5">
        <w:trPr>
          <w:trHeight w:val="70"/>
          <w:jc w:val="center"/>
        </w:trPr>
        <w:tc>
          <w:tcPr>
            <w:tcW w:w="1194" w:type="dxa"/>
            <w:vMerge/>
            <w:tcBorders>
              <w:left w:val="single" w:sz="4" w:space="0" w:color="auto"/>
              <w:right w:val="single" w:sz="4" w:space="0" w:color="auto"/>
            </w:tcBorders>
            <w:vAlign w:val="center"/>
            <w:hideMark/>
          </w:tcPr>
          <w:p w14:paraId="4BEED5E4"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90714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456AEB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7ABC3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2CAB4EDD"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tcPr>
          <w:p w14:paraId="29618280"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CD82AD0"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14:paraId="2BEF3D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425FC8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551FA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297E93F4" w14:textId="77777777" w:rsidTr="000811C5">
        <w:trPr>
          <w:trHeight w:val="70"/>
          <w:jc w:val="center"/>
        </w:trPr>
        <w:tc>
          <w:tcPr>
            <w:tcW w:w="1194" w:type="dxa"/>
            <w:vMerge w:val="restart"/>
            <w:tcBorders>
              <w:left w:val="single" w:sz="4" w:space="0" w:color="auto"/>
              <w:right w:val="single" w:sz="4" w:space="0" w:color="auto"/>
            </w:tcBorders>
            <w:vAlign w:val="center"/>
          </w:tcPr>
          <w:p w14:paraId="42FD32E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697823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D6C5DA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53089F" w14:textId="77777777"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14:paraId="3B923686" w14:textId="77777777" w:rsidTr="000811C5">
        <w:trPr>
          <w:trHeight w:val="70"/>
          <w:jc w:val="center"/>
        </w:trPr>
        <w:tc>
          <w:tcPr>
            <w:tcW w:w="1194" w:type="dxa"/>
            <w:vMerge/>
            <w:tcBorders>
              <w:left w:val="single" w:sz="4" w:space="0" w:color="auto"/>
              <w:right w:val="single" w:sz="4" w:space="0" w:color="auto"/>
            </w:tcBorders>
            <w:vAlign w:val="center"/>
            <w:hideMark/>
          </w:tcPr>
          <w:p w14:paraId="77FEC97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4839B32"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7E5933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DC52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C39F9B3" w14:textId="77777777" w:rsidTr="000811C5">
        <w:trPr>
          <w:trHeight w:val="70"/>
          <w:jc w:val="center"/>
        </w:trPr>
        <w:tc>
          <w:tcPr>
            <w:tcW w:w="1194" w:type="dxa"/>
            <w:vMerge/>
            <w:tcBorders>
              <w:left w:val="single" w:sz="4" w:space="0" w:color="auto"/>
              <w:right w:val="single" w:sz="4" w:space="0" w:color="auto"/>
            </w:tcBorders>
            <w:vAlign w:val="center"/>
            <w:hideMark/>
          </w:tcPr>
          <w:p w14:paraId="73429116"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BC4F41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14:paraId="2DD54D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2DE6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EC45A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14:paraId="63ACAAC5" w14:textId="77777777"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72D51E5" w14:textId="77777777"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0ABA06D"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14:paraId="53362E1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09326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4895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14:paraId="62CC673D"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20233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5F3615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EA7D0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14:paraId="1DBF5F5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A1716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A87E8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351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14:paraId="1B7071CC"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B841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4A36F87"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FA5A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14:paraId="0BF993E3"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A56C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4700EEC"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F94C8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15731CDF"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AB31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A334A2"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27018C"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197E62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2755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C0DBBD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AF3CE"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14:paraId="652BC51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642D9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D36F7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D48CD6"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14:paraId="30C36F2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B3595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A49B79"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ED32D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14:paraId="48CC61CE"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8C86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DFED0B3"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993D2B"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14:paraId="39696228"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D0E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41CB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2FAF6A" w14:textId="77777777"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14:paraId="4D8E0EFA"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AE75A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889614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66F33D"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22BB6677" w14:textId="77777777"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5DE15FEA"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A297EB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4EEB269"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3F12A7"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14:paraId="47DEEA69" w14:textId="77777777" w:rsidTr="000811C5">
        <w:trPr>
          <w:trHeight w:val="70"/>
          <w:jc w:val="center"/>
        </w:trPr>
        <w:tc>
          <w:tcPr>
            <w:tcW w:w="1265" w:type="dxa"/>
            <w:gridSpan w:val="2"/>
            <w:vMerge/>
            <w:tcBorders>
              <w:left w:val="single" w:sz="4" w:space="0" w:color="auto"/>
              <w:right w:val="single" w:sz="4" w:space="0" w:color="auto"/>
            </w:tcBorders>
            <w:hideMark/>
          </w:tcPr>
          <w:p w14:paraId="0A5695E3"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C0D0D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E18F531"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8322E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7F699D3" w14:textId="77777777" w:rsidTr="000811C5">
        <w:trPr>
          <w:trHeight w:val="70"/>
          <w:jc w:val="center"/>
        </w:trPr>
        <w:tc>
          <w:tcPr>
            <w:tcW w:w="1265" w:type="dxa"/>
            <w:gridSpan w:val="2"/>
            <w:vMerge/>
            <w:tcBorders>
              <w:left w:val="single" w:sz="4" w:space="0" w:color="auto"/>
              <w:right w:val="single" w:sz="4" w:space="0" w:color="auto"/>
            </w:tcBorders>
            <w:hideMark/>
          </w:tcPr>
          <w:p w14:paraId="4DD3869A"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6DF8E39"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95FF71A"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97647B" w14:textId="77777777"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14:paraId="60992630" w14:textId="77777777" w:rsidTr="000811C5">
        <w:trPr>
          <w:trHeight w:val="70"/>
          <w:jc w:val="center"/>
        </w:trPr>
        <w:tc>
          <w:tcPr>
            <w:tcW w:w="1265" w:type="dxa"/>
            <w:gridSpan w:val="2"/>
            <w:vMerge/>
            <w:tcBorders>
              <w:left w:val="single" w:sz="4" w:space="0" w:color="auto"/>
              <w:right w:val="single" w:sz="4" w:space="0" w:color="auto"/>
            </w:tcBorders>
            <w:hideMark/>
          </w:tcPr>
          <w:p w14:paraId="7A781701"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177C05"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BFDB2FE"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C898C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14:paraId="70656C6F" w14:textId="77777777" w:rsidTr="000811C5">
        <w:trPr>
          <w:trHeight w:val="70"/>
          <w:jc w:val="center"/>
        </w:trPr>
        <w:tc>
          <w:tcPr>
            <w:tcW w:w="1265" w:type="dxa"/>
            <w:gridSpan w:val="2"/>
            <w:vMerge/>
            <w:tcBorders>
              <w:left w:val="single" w:sz="4" w:space="0" w:color="auto"/>
              <w:bottom w:val="single" w:sz="4" w:space="0" w:color="auto"/>
              <w:right w:val="single" w:sz="4" w:space="0" w:color="auto"/>
            </w:tcBorders>
          </w:tcPr>
          <w:p w14:paraId="6E5AE5DD" w14:textId="77777777"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03134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AC10E6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253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253804B"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DFDC8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BFEB8DF"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06EA33"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14:paraId="33451612"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6D87F4"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0552CB" w14:textId="77777777"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45DD3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14:paraId="532EE9D1"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C6C91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C083145" w14:textId="77777777"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570A3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12F18D0" w14:textId="77777777"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9CCE5F8" w14:textId="77777777"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49F3C46" w14:textId="77777777"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D839D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14:paraId="76D7B036" w14:textId="7DAFC703" w:rsidR="005B3300" w:rsidRDefault="005B3300" w:rsidP="005B3300"/>
    <w:p w14:paraId="796DA8DB" w14:textId="77777777" w:rsidR="00796365" w:rsidRPr="00AB7D75" w:rsidRDefault="00796365" w:rsidP="001C6C61">
      <w:pPr>
        <w:pStyle w:val="TH"/>
      </w:pPr>
      <w:r w:rsidRPr="00AB7D75">
        <w:lastRenderedPageBreak/>
        <w:t>Table 8.2.2.2.1.1-2 Test parameters for FR2-2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96365" w:rsidRPr="00AB7D75" w14:paraId="6662D8D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EF3DD34"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7A19A3"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33664E6" w14:textId="77777777" w:rsidR="00796365" w:rsidRPr="00AB7D75" w:rsidRDefault="00796365" w:rsidP="00F95C32">
            <w:pPr>
              <w:keepNext/>
              <w:keepLines/>
              <w:spacing w:after="0"/>
              <w:jc w:val="center"/>
              <w:rPr>
                <w:rFonts w:ascii="Arial" w:hAnsi="Arial"/>
                <w:b/>
                <w:sz w:val="18"/>
              </w:rPr>
            </w:pPr>
            <w:r w:rsidRPr="00AB7D75">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C98792" w14:textId="77777777" w:rsidR="00796365" w:rsidRPr="00AB7D75" w:rsidRDefault="00796365" w:rsidP="00F95C32">
            <w:pPr>
              <w:keepNext/>
              <w:keepLines/>
              <w:spacing w:after="0"/>
              <w:jc w:val="center"/>
              <w:rPr>
                <w:rFonts w:ascii="Arial" w:hAnsi="Arial"/>
                <w:b/>
                <w:sz w:val="18"/>
              </w:rPr>
            </w:pPr>
            <w:r w:rsidRPr="00AB7D75">
              <w:rPr>
                <w:rFonts w:ascii="Arial" w:hAnsi="Arial" w:hint="eastAsia"/>
                <w:b/>
                <w:sz w:val="18"/>
                <w:lang w:eastAsia="zh-CN"/>
              </w:rPr>
              <w:t xml:space="preserve">Test </w:t>
            </w:r>
            <w:r w:rsidRPr="00AB7D75">
              <w:rPr>
                <w:rFonts w:ascii="Arial" w:hAnsi="Arial"/>
                <w:b/>
                <w:sz w:val="18"/>
                <w:lang w:eastAsia="zh-CN"/>
              </w:rPr>
              <w:t>2</w:t>
            </w:r>
          </w:p>
        </w:tc>
      </w:tr>
      <w:tr w:rsidR="00796365" w:rsidRPr="00AB7D75" w14:paraId="462FFA7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2559B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EEADE0"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91247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100</w:t>
            </w:r>
          </w:p>
        </w:tc>
      </w:tr>
      <w:tr w:rsidR="00796365" w:rsidRPr="00AB7D75" w14:paraId="57F3AF9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A9556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03EB2B4" w14:textId="77777777" w:rsidR="00796365" w:rsidRPr="00AB7D75" w:rsidRDefault="00796365" w:rsidP="00F95C32">
            <w:pPr>
              <w:keepNext/>
              <w:keepLines/>
              <w:spacing w:after="0"/>
              <w:jc w:val="center"/>
              <w:rPr>
                <w:rFonts w:ascii="Arial" w:eastAsia="SimSun" w:hAnsi="Arial"/>
                <w:sz w:val="18"/>
              </w:rPr>
            </w:pPr>
            <w:r w:rsidRPr="00AB7D75">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5A6C2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120</w:t>
            </w:r>
          </w:p>
        </w:tc>
      </w:tr>
      <w:tr w:rsidR="00796365" w:rsidRPr="00AB7D75" w14:paraId="79B8425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AA4204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771743"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4C44C8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TDD</w:t>
            </w:r>
          </w:p>
        </w:tc>
      </w:tr>
      <w:tr w:rsidR="00796365" w:rsidRPr="00AB7D75" w14:paraId="4A1529D4"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D6BE8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5582BAA"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29004CD"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FR2.120-2 Annex A.1.3</w:t>
            </w:r>
          </w:p>
        </w:tc>
      </w:tr>
      <w:tr w:rsidR="00796365" w:rsidRPr="00AB7D75" w14:paraId="643B2FEC"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8F27F70" w14:textId="77777777" w:rsidR="00796365" w:rsidRPr="00AB7D75" w:rsidRDefault="00796365" w:rsidP="00F95C32">
            <w:pPr>
              <w:keepNext/>
              <w:keepLines/>
              <w:spacing w:after="0"/>
              <w:rPr>
                <w:rFonts w:ascii="Arial" w:eastAsia="?? ??" w:hAnsi="Arial"/>
                <w:sz w:val="18"/>
              </w:rPr>
            </w:pPr>
            <w:r w:rsidRPr="00AB7D75">
              <w:rPr>
                <w:rFonts w:ascii="Arial" w:eastAsia="?? ??" w:hAnsi="Arial"/>
                <w:sz w:val="18"/>
              </w:rPr>
              <w:t xml:space="preserve"> SNR</w:t>
            </w:r>
            <w:r w:rsidRPr="00AB7D75">
              <w:rPr>
                <w:rFonts w:ascii="Arial" w:eastAsia="?? ??" w:hAnsi="Arial"/>
                <w:sz w:val="18"/>
                <w:vertAlign w:val="subscript"/>
              </w:rPr>
              <w:t>BB</w:t>
            </w:r>
            <w:r w:rsidRPr="00AB7D75">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0FA1DC"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4C15B46" w14:textId="35E116C1" w:rsidR="00796365" w:rsidRPr="00AB7D75" w:rsidRDefault="00796365" w:rsidP="00F95C32">
            <w:pPr>
              <w:keepNext/>
              <w:keepLines/>
              <w:spacing w:after="0"/>
              <w:jc w:val="center"/>
              <w:rPr>
                <w:rFonts w:ascii="Arial" w:hAnsi="Arial"/>
                <w:sz w:val="18"/>
              </w:rPr>
            </w:pPr>
            <w:r w:rsidRPr="00AB7D75">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8D76B10" w14:textId="1732ADC7"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1</w:t>
            </w:r>
          </w:p>
        </w:tc>
        <w:tc>
          <w:tcPr>
            <w:tcW w:w="425" w:type="dxa"/>
            <w:tcBorders>
              <w:top w:val="single" w:sz="4" w:space="0" w:color="auto"/>
              <w:left w:val="single" w:sz="4" w:space="0" w:color="auto"/>
              <w:bottom w:val="single" w:sz="4" w:space="0" w:color="auto"/>
              <w:right w:val="single" w:sz="4" w:space="0" w:color="auto"/>
            </w:tcBorders>
            <w:vAlign w:val="center"/>
          </w:tcPr>
          <w:p w14:paraId="0B332E77" w14:textId="0E415F99"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58A430D" w14:textId="7CFD1BD0" w:rsidR="00796365" w:rsidRPr="00AB7D75" w:rsidRDefault="00796365" w:rsidP="00F95C32">
            <w:pPr>
              <w:keepNext/>
              <w:keepLines/>
              <w:spacing w:after="0"/>
              <w:jc w:val="center"/>
              <w:rPr>
                <w:rFonts w:ascii="Arial" w:hAnsi="Arial"/>
                <w:sz w:val="18"/>
              </w:rPr>
            </w:pPr>
            <w:r w:rsidRPr="00AB7D75">
              <w:rPr>
                <w:rFonts w:ascii="Arial" w:hAnsi="Arial"/>
                <w:sz w:val="18"/>
                <w:lang w:eastAsia="zh-CN"/>
              </w:rPr>
              <w:t>8</w:t>
            </w:r>
          </w:p>
        </w:tc>
      </w:tr>
      <w:tr w:rsidR="00796365" w:rsidRPr="00AB7D75" w14:paraId="3F96172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AA67A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D5708E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FD1EDF"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AWGN</w:t>
            </w:r>
          </w:p>
        </w:tc>
      </w:tr>
      <w:tr w:rsidR="00796365" w:rsidRPr="00AB7D75" w14:paraId="5E337E5E"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C02C0E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0AE5AC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DDFCAF" w14:textId="77777777" w:rsidR="00796365" w:rsidRPr="00AB7D75" w:rsidRDefault="00796365" w:rsidP="00F95C32">
            <w:pPr>
              <w:keepNext/>
              <w:keepLines/>
              <w:spacing w:after="0"/>
              <w:jc w:val="center"/>
              <w:rPr>
                <w:rFonts w:ascii="Arial" w:hAnsi="Arial"/>
                <w:sz w:val="18"/>
                <w:lang w:eastAsia="zh-CN"/>
              </w:rPr>
            </w:pPr>
            <w:r w:rsidRPr="00AB7D75">
              <w:rPr>
                <w:rFonts w:ascii="Arial" w:eastAsia="SimSun" w:hAnsi="Arial"/>
                <w:sz w:val="18"/>
              </w:rPr>
              <w:t xml:space="preserve">2×2 with static channel specified in Annex </w:t>
            </w:r>
            <w:r w:rsidRPr="00AB7D75">
              <w:rPr>
                <w:rFonts w:ascii="Arial" w:eastAsia="SimSun" w:hAnsi="Arial" w:hint="eastAsia"/>
                <w:sz w:val="18"/>
                <w:lang w:eastAsia="zh-CN"/>
              </w:rPr>
              <w:t>B.1</w:t>
            </w:r>
          </w:p>
        </w:tc>
      </w:tr>
      <w:tr w:rsidR="00796365" w:rsidRPr="00AB7D75" w14:paraId="74CA1895"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883D03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3D78F5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1FF40" w14:textId="77777777" w:rsidR="00796365" w:rsidRPr="00AB7D75" w:rsidRDefault="00796365" w:rsidP="00F95C32">
            <w:pPr>
              <w:keepNext/>
              <w:keepLines/>
              <w:spacing w:after="0"/>
              <w:jc w:val="center"/>
              <w:rPr>
                <w:rFonts w:ascii="Arial" w:hAnsi="Arial" w:cs="Arial"/>
                <w:sz w:val="18"/>
                <w:szCs w:val="18"/>
              </w:rPr>
            </w:pPr>
            <w:r w:rsidRPr="00AB7D75">
              <w:rPr>
                <w:rFonts w:ascii="Arial" w:hAnsi="Arial" w:cs="Arial"/>
                <w:sz w:val="18"/>
                <w:szCs w:val="18"/>
              </w:rPr>
              <w:t xml:space="preserve">As specified in </w:t>
            </w:r>
            <w:r w:rsidRPr="00AB7D75">
              <w:rPr>
                <w:rFonts w:ascii="Arial" w:hAnsi="Arial" w:cs="Arial" w:hint="eastAsia"/>
                <w:sz w:val="18"/>
                <w:szCs w:val="18"/>
                <w:lang w:eastAsia="zh-CN"/>
              </w:rPr>
              <w:t>Annex B.4.1</w:t>
            </w:r>
          </w:p>
        </w:tc>
      </w:tr>
      <w:tr w:rsidR="00796365" w:rsidRPr="00AB7D75" w14:paraId="7165DECB"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81E0046"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ZP CSI-RS configuration</w:t>
            </w:r>
          </w:p>
          <w:p w14:paraId="01FD1F8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AF23F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03446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63D817"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7804D12C" w14:textId="77777777" w:rsidTr="00F95C32">
        <w:trPr>
          <w:trHeight w:val="70"/>
          <w:jc w:val="center"/>
        </w:trPr>
        <w:tc>
          <w:tcPr>
            <w:tcW w:w="1194" w:type="dxa"/>
            <w:vMerge/>
            <w:tcBorders>
              <w:left w:val="single" w:sz="4" w:space="0" w:color="auto"/>
              <w:right w:val="single" w:sz="4" w:space="0" w:color="auto"/>
            </w:tcBorders>
            <w:vAlign w:val="center"/>
            <w:hideMark/>
          </w:tcPr>
          <w:p w14:paraId="6C20F5EC"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87596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7D388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D8B4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4</w:t>
            </w:r>
          </w:p>
        </w:tc>
      </w:tr>
      <w:tr w:rsidR="00796365" w:rsidRPr="00AB7D75" w14:paraId="68CC43B1" w14:textId="77777777" w:rsidTr="00F95C32">
        <w:trPr>
          <w:trHeight w:val="70"/>
          <w:jc w:val="center"/>
        </w:trPr>
        <w:tc>
          <w:tcPr>
            <w:tcW w:w="1194" w:type="dxa"/>
            <w:vMerge/>
            <w:tcBorders>
              <w:left w:val="single" w:sz="4" w:space="0" w:color="auto"/>
              <w:right w:val="single" w:sz="4" w:space="0" w:color="auto"/>
            </w:tcBorders>
            <w:vAlign w:val="center"/>
            <w:hideMark/>
          </w:tcPr>
          <w:p w14:paraId="6BD96F88"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9899A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C4AC4F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737E98"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4B336FF1" w14:textId="77777777" w:rsidTr="00F95C32">
        <w:trPr>
          <w:trHeight w:val="70"/>
          <w:jc w:val="center"/>
        </w:trPr>
        <w:tc>
          <w:tcPr>
            <w:tcW w:w="1194" w:type="dxa"/>
            <w:vMerge/>
            <w:tcBorders>
              <w:left w:val="single" w:sz="4" w:space="0" w:color="auto"/>
              <w:right w:val="single" w:sz="4" w:space="0" w:color="auto"/>
            </w:tcBorders>
            <w:vAlign w:val="center"/>
            <w:hideMark/>
          </w:tcPr>
          <w:p w14:paraId="7F4DB9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C54E42"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58174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8144A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4C985F03" w14:textId="77777777" w:rsidTr="00F95C32">
        <w:trPr>
          <w:trHeight w:val="70"/>
          <w:jc w:val="center"/>
        </w:trPr>
        <w:tc>
          <w:tcPr>
            <w:tcW w:w="1194" w:type="dxa"/>
            <w:vMerge/>
            <w:tcBorders>
              <w:left w:val="single" w:sz="4" w:space="0" w:color="auto"/>
              <w:right w:val="single" w:sz="4" w:space="0" w:color="auto"/>
            </w:tcBorders>
            <w:vAlign w:val="center"/>
            <w:hideMark/>
          </w:tcPr>
          <w:p w14:paraId="0F5A5003"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BC464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E1CF30"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D64EC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p>
        </w:tc>
      </w:tr>
      <w:tr w:rsidR="00796365" w:rsidRPr="00AB7D75" w14:paraId="0C13CF09" w14:textId="77777777" w:rsidTr="00F95C32">
        <w:trPr>
          <w:trHeight w:val="70"/>
          <w:jc w:val="center"/>
        </w:trPr>
        <w:tc>
          <w:tcPr>
            <w:tcW w:w="1194" w:type="dxa"/>
            <w:vMerge/>
            <w:tcBorders>
              <w:left w:val="single" w:sz="4" w:space="0" w:color="auto"/>
              <w:right w:val="single" w:sz="4" w:space="0" w:color="auto"/>
            </w:tcBorders>
            <w:vAlign w:val="center"/>
            <w:hideMark/>
          </w:tcPr>
          <w:p w14:paraId="0C81DD9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1DD79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4CCD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3403A"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7721717E"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EFA3733" w14:textId="77777777" w:rsidR="00796365" w:rsidRPr="00AB7D75" w:rsidRDefault="00796365" w:rsidP="00F95C32">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024A2CE"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CSI-RS</w:t>
            </w:r>
          </w:p>
          <w:p w14:paraId="6886754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94EFB38"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084A91"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296829" w14:textId="77777777" w:rsidTr="00F95C32">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590BE04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NZP CSI-RS for CSI acquisition</w:t>
            </w:r>
          </w:p>
          <w:p w14:paraId="37A857E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418E77"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CSI-RS resource</w:t>
            </w:r>
            <w:r w:rsidRPr="00AB7D75">
              <w:rPr>
                <w:rFonts w:ascii="Arial" w:eastAsia="SimSun" w:hAnsi="Arial" w:hint="eastAsia"/>
                <w:sz w:val="18"/>
              </w:rPr>
              <w:t xml:space="preserve"> </w:t>
            </w:r>
            <w:r w:rsidRPr="00AB7D75">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E0338A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A06AA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5FA1AE89" w14:textId="77777777" w:rsidTr="00F95C32">
        <w:trPr>
          <w:trHeight w:val="70"/>
          <w:jc w:val="center"/>
        </w:trPr>
        <w:tc>
          <w:tcPr>
            <w:tcW w:w="1194" w:type="dxa"/>
            <w:vMerge/>
            <w:tcBorders>
              <w:left w:val="single" w:sz="4" w:space="0" w:color="auto"/>
              <w:right w:val="single" w:sz="4" w:space="0" w:color="auto"/>
            </w:tcBorders>
            <w:vAlign w:val="center"/>
          </w:tcPr>
          <w:p w14:paraId="7C8DA34A"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BE4923"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Number of CSI-RS ports (</w:t>
            </w:r>
            <w:r w:rsidRPr="00AB7D75">
              <w:rPr>
                <w:rFonts w:ascii="Arial" w:eastAsia="SimSun" w:hAnsi="Arial"/>
                <w:i/>
                <w:sz w:val="18"/>
              </w:rPr>
              <w:t>X</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08BC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BAD3D" w14:textId="77777777" w:rsidR="00796365" w:rsidRPr="00AB7D75" w:rsidRDefault="00796365" w:rsidP="00F95C32">
            <w:pPr>
              <w:keepNext/>
              <w:keepLines/>
              <w:spacing w:after="0"/>
              <w:jc w:val="center"/>
              <w:rPr>
                <w:rFonts w:ascii="Arial" w:eastAsia="SimSun" w:hAnsi="Arial"/>
                <w:sz w:val="18"/>
                <w:lang w:val="en-US"/>
              </w:rPr>
            </w:pPr>
            <w:r w:rsidRPr="00AB7D75">
              <w:rPr>
                <w:rFonts w:ascii="Arial" w:eastAsia="SimSun" w:hAnsi="Arial" w:hint="eastAsia"/>
                <w:sz w:val="18"/>
                <w:lang w:val="en-US"/>
              </w:rPr>
              <w:t>2</w:t>
            </w:r>
          </w:p>
        </w:tc>
      </w:tr>
      <w:tr w:rsidR="00796365" w:rsidRPr="00AB7D75" w14:paraId="2A5EDE87" w14:textId="77777777" w:rsidTr="00F95C32">
        <w:trPr>
          <w:trHeight w:val="70"/>
          <w:jc w:val="center"/>
        </w:trPr>
        <w:tc>
          <w:tcPr>
            <w:tcW w:w="1194" w:type="dxa"/>
            <w:vMerge/>
            <w:tcBorders>
              <w:left w:val="single" w:sz="4" w:space="0" w:color="auto"/>
              <w:right w:val="single" w:sz="4" w:space="0" w:color="auto"/>
            </w:tcBorders>
            <w:vAlign w:val="center"/>
            <w:hideMark/>
          </w:tcPr>
          <w:p w14:paraId="58B1B282"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19FEE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455411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AF8A71"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fd-CDM2</w:t>
            </w:r>
          </w:p>
        </w:tc>
      </w:tr>
      <w:tr w:rsidR="00796365" w:rsidRPr="00AB7D75" w14:paraId="2CC9BAAC" w14:textId="77777777" w:rsidTr="00F95C32">
        <w:trPr>
          <w:trHeight w:val="70"/>
          <w:jc w:val="center"/>
        </w:trPr>
        <w:tc>
          <w:tcPr>
            <w:tcW w:w="1194" w:type="dxa"/>
            <w:vMerge/>
            <w:tcBorders>
              <w:left w:val="single" w:sz="4" w:space="0" w:color="auto"/>
              <w:right w:val="single" w:sz="4" w:space="0" w:color="auto"/>
            </w:tcBorders>
            <w:vAlign w:val="center"/>
            <w:hideMark/>
          </w:tcPr>
          <w:p w14:paraId="148BB3D7"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7F0DE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464098"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28FEF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69C3628" w14:textId="77777777" w:rsidTr="00F95C32">
        <w:trPr>
          <w:trHeight w:val="70"/>
          <w:jc w:val="center"/>
        </w:trPr>
        <w:tc>
          <w:tcPr>
            <w:tcW w:w="1194" w:type="dxa"/>
            <w:vMerge/>
            <w:tcBorders>
              <w:left w:val="single" w:sz="4" w:space="0" w:color="auto"/>
              <w:right w:val="single" w:sz="4" w:space="0" w:color="auto"/>
            </w:tcBorders>
            <w:vAlign w:val="center"/>
            <w:hideMark/>
          </w:tcPr>
          <w:p w14:paraId="520B1EC4" w14:textId="77777777" w:rsidR="00796365" w:rsidRPr="00AB7D75" w:rsidRDefault="00796365" w:rsidP="00F95C32">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A82D9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subcarrier index in the PRB used for CSI-RS</w:t>
            </w:r>
            <w:r w:rsidRPr="00AB7D75" w:rsidDel="0032520A">
              <w:rPr>
                <w:rFonts w:ascii="Arial" w:eastAsia="SimSun" w:hAnsi="Arial"/>
                <w:sz w:val="18"/>
              </w:rPr>
              <w:t xml:space="preserve"> </w:t>
            </w:r>
            <w:r w:rsidRPr="00AB7D75">
              <w:rPr>
                <w:rFonts w:ascii="Arial" w:eastAsia="SimSun" w:hAnsi="Arial"/>
                <w:sz w:val="18"/>
              </w:rPr>
              <w:t>(k</w:t>
            </w:r>
            <w:r w:rsidRPr="00AB7D75">
              <w:rPr>
                <w:rFonts w:ascii="Arial" w:eastAsia="SimSun" w:hAnsi="Arial"/>
                <w:sz w:val="18"/>
                <w:vertAlign w:val="subscript"/>
              </w:rPr>
              <w:t>0</w:t>
            </w:r>
            <w:r w:rsidRPr="00AB7D75">
              <w:rPr>
                <w:rFonts w:ascii="Arial" w:eastAsia="SimSun" w:hAnsi="Arial"/>
                <w:sz w:val="18"/>
              </w:rPr>
              <w:t>, k</w:t>
            </w:r>
            <w:r w:rsidRPr="00AB7D75">
              <w:rPr>
                <w:rFonts w:ascii="Arial" w:eastAsia="SimSun" w:hAnsi="Arial"/>
                <w:sz w:val="18"/>
                <w:vertAlign w:val="subscript"/>
              </w:rPr>
              <w:t>1</w:t>
            </w:r>
            <w:r w:rsidRPr="00AB7D75">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1E9619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514A4D" w14:textId="77777777" w:rsidR="00796365" w:rsidRPr="00AB7D75" w:rsidRDefault="00796365" w:rsidP="00F95C32">
            <w:pPr>
              <w:keepNext/>
              <w:keepLines/>
              <w:spacing w:after="0"/>
              <w:jc w:val="center"/>
              <w:rPr>
                <w:rFonts w:ascii="Arial" w:hAnsi="Arial"/>
                <w:sz w:val="18"/>
              </w:rPr>
            </w:pPr>
            <w:r w:rsidRPr="00AB7D75">
              <w:rPr>
                <w:rFonts w:ascii="Arial" w:hAnsi="Arial"/>
                <w:sz w:val="18"/>
              </w:rPr>
              <w:t>6</w:t>
            </w:r>
          </w:p>
        </w:tc>
      </w:tr>
      <w:tr w:rsidR="00796365" w:rsidRPr="00AB7D75" w14:paraId="3AA32F7E" w14:textId="77777777" w:rsidTr="00F95C32">
        <w:trPr>
          <w:trHeight w:val="70"/>
          <w:jc w:val="center"/>
        </w:trPr>
        <w:tc>
          <w:tcPr>
            <w:tcW w:w="1194" w:type="dxa"/>
            <w:vMerge/>
            <w:tcBorders>
              <w:left w:val="single" w:sz="4" w:space="0" w:color="auto"/>
              <w:right w:val="single" w:sz="4" w:space="0" w:color="auto"/>
            </w:tcBorders>
            <w:vAlign w:val="center"/>
            <w:hideMark/>
          </w:tcPr>
          <w:p w14:paraId="01D64944"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C57A0A"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First OFDM symbol in the PRB used for CSI-RS (l</w:t>
            </w:r>
            <w:r w:rsidRPr="00AB7D75">
              <w:rPr>
                <w:rFonts w:ascii="Arial" w:eastAsia="SimSun" w:hAnsi="Arial"/>
                <w:sz w:val="18"/>
                <w:vertAlign w:val="subscript"/>
              </w:rPr>
              <w:t>0</w:t>
            </w:r>
            <w:r w:rsidRPr="00AB7D75">
              <w:rPr>
                <w:rFonts w:ascii="Arial" w:eastAsia="SimSun" w:hAnsi="Arial"/>
                <w:sz w:val="18"/>
              </w:rPr>
              <w:t>, l</w:t>
            </w:r>
            <w:r w:rsidRPr="00AB7D75">
              <w:rPr>
                <w:rFonts w:ascii="Arial" w:eastAsia="SimSun" w:hAnsi="Arial"/>
                <w:sz w:val="18"/>
                <w:vertAlign w:val="subscript"/>
              </w:rPr>
              <w:t>1</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E79E4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B04065"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13</w:t>
            </w:r>
          </w:p>
        </w:tc>
      </w:tr>
      <w:tr w:rsidR="00796365" w:rsidRPr="00AB7D75" w14:paraId="317FD6A7"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tcPr>
          <w:p w14:paraId="2161D595"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B82AE"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NZP CSI-RS-timeConfig</w:t>
            </w:r>
          </w:p>
          <w:p w14:paraId="08E126FB"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0A10F86"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DD6530"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1631D0C" w14:textId="77777777" w:rsidTr="00F95C32">
        <w:trPr>
          <w:trHeight w:val="70"/>
          <w:jc w:val="center"/>
        </w:trPr>
        <w:tc>
          <w:tcPr>
            <w:tcW w:w="1194" w:type="dxa"/>
            <w:vMerge w:val="restart"/>
            <w:tcBorders>
              <w:left w:val="single" w:sz="4" w:space="0" w:color="auto"/>
              <w:right w:val="single" w:sz="4" w:space="0" w:color="auto"/>
            </w:tcBorders>
            <w:vAlign w:val="center"/>
          </w:tcPr>
          <w:p w14:paraId="105A9405"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DED450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7D124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3207D3" w14:textId="77777777" w:rsidR="00796365" w:rsidRPr="00AB7D75" w:rsidRDefault="00796365" w:rsidP="00F95C32">
            <w:pPr>
              <w:keepNext/>
              <w:keepLines/>
              <w:spacing w:after="0"/>
              <w:jc w:val="center"/>
              <w:rPr>
                <w:rFonts w:ascii="Arial" w:hAnsi="Arial"/>
                <w:sz w:val="18"/>
              </w:rPr>
            </w:pPr>
            <w:r w:rsidRPr="00AB7D75">
              <w:rPr>
                <w:rFonts w:ascii="Arial" w:eastAsia="SimSun" w:hAnsi="Arial" w:cs="Arial" w:hint="eastAsia"/>
                <w:sz w:val="18"/>
                <w:lang w:eastAsia="zh-CN"/>
              </w:rPr>
              <w:t>Periodic</w:t>
            </w:r>
          </w:p>
        </w:tc>
      </w:tr>
      <w:tr w:rsidR="00796365" w:rsidRPr="00AB7D75" w14:paraId="7A71D7BF" w14:textId="77777777" w:rsidTr="00F95C32">
        <w:trPr>
          <w:trHeight w:val="70"/>
          <w:jc w:val="center"/>
        </w:trPr>
        <w:tc>
          <w:tcPr>
            <w:tcW w:w="1194" w:type="dxa"/>
            <w:vMerge/>
            <w:tcBorders>
              <w:left w:val="single" w:sz="4" w:space="0" w:color="auto"/>
              <w:right w:val="single" w:sz="4" w:space="0" w:color="auto"/>
            </w:tcBorders>
            <w:vAlign w:val="center"/>
            <w:hideMark/>
          </w:tcPr>
          <w:p w14:paraId="225DFE5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AF35D86"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557923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0BB64"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52E6CA4D" w14:textId="77777777" w:rsidTr="00F95C32">
        <w:trPr>
          <w:trHeight w:val="70"/>
          <w:jc w:val="center"/>
        </w:trPr>
        <w:tc>
          <w:tcPr>
            <w:tcW w:w="1194" w:type="dxa"/>
            <w:vMerge/>
            <w:tcBorders>
              <w:left w:val="single" w:sz="4" w:space="0" w:color="auto"/>
              <w:right w:val="single" w:sz="4" w:space="0" w:color="auto"/>
            </w:tcBorders>
            <w:vAlign w:val="center"/>
            <w:hideMark/>
          </w:tcPr>
          <w:p w14:paraId="7C6EB44B"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E078F77"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CSI-IM Resource Mapping</w:t>
            </w:r>
          </w:p>
          <w:p w14:paraId="4317A990"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(k</w:t>
            </w:r>
            <w:r w:rsidRPr="00AB7D75">
              <w:rPr>
                <w:rFonts w:ascii="Arial" w:eastAsia="SimSun" w:hAnsi="Arial"/>
                <w:sz w:val="18"/>
                <w:vertAlign w:val="subscript"/>
              </w:rPr>
              <w:t>CSI-IM</w:t>
            </w:r>
            <w:r w:rsidRPr="00AB7D75">
              <w:rPr>
                <w:rFonts w:ascii="Arial" w:eastAsia="SimSun" w:hAnsi="Arial"/>
                <w:sz w:val="18"/>
              </w:rPr>
              <w:t>,</w:t>
            </w:r>
            <w:r w:rsidRPr="00AB7D75">
              <w:rPr>
                <w:rFonts w:ascii="Arial" w:eastAsia="SimSun" w:hAnsi="Arial" w:hint="eastAsia"/>
                <w:sz w:val="18"/>
              </w:rPr>
              <w:t>l</w:t>
            </w:r>
            <w:r w:rsidRPr="00AB7D75">
              <w:rPr>
                <w:rFonts w:ascii="Arial" w:eastAsia="SimSun" w:hAnsi="Arial"/>
                <w:sz w:val="18"/>
                <w:vertAlign w:val="subscript"/>
              </w:rPr>
              <w:t>CSI-IM</w:t>
            </w:r>
            <w:r w:rsidRPr="00AB7D75">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D0D14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F9741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(8, 13)</w:t>
            </w:r>
          </w:p>
        </w:tc>
      </w:tr>
      <w:tr w:rsidR="00796365" w:rsidRPr="00AB7D75" w14:paraId="7F66175C" w14:textId="77777777" w:rsidTr="00F95C32">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AEBDE29" w14:textId="77777777" w:rsidR="00796365" w:rsidRPr="00AB7D75" w:rsidRDefault="00796365" w:rsidP="00F95C32">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5B6C434"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CSI-IM timeConfig</w:t>
            </w:r>
          </w:p>
          <w:p w14:paraId="0F91DBBB"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A74A6E"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F525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8/1</w:t>
            </w:r>
          </w:p>
        </w:tc>
      </w:tr>
      <w:tr w:rsidR="00796365" w:rsidRPr="00AB7D75" w14:paraId="1C0218B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9B2321"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C9F627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91088F"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Periodic</w:t>
            </w:r>
          </w:p>
        </w:tc>
      </w:tr>
      <w:tr w:rsidR="00796365" w:rsidRPr="00AB7D75" w14:paraId="34147AF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7AD1E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D2CE2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3B7C17" w14:textId="77777777" w:rsidR="00796365" w:rsidRPr="00AB7D75" w:rsidRDefault="00796365" w:rsidP="00F95C32">
            <w:pPr>
              <w:keepNext/>
              <w:keepLines/>
              <w:spacing w:after="0"/>
              <w:jc w:val="center"/>
              <w:rPr>
                <w:rFonts w:ascii="Arial" w:hAnsi="Arial"/>
                <w:sz w:val="18"/>
              </w:rPr>
            </w:pPr>
            <w:r w:rsidRPr="00AB7D75">
              <w:rPr>
                <w:rFonts w:ascii="Arial" w:hAnsi="Arial"/>
                <w:sz w:val="18"/>
              </w:rPr>
              <w:t>Table 1</w:t>
            </w:r>
          </w:p>
        </w:tc>
      </w:tr>
      <w:tr w:rsidR="00796365" w:rsidRPr="00AB7D75" w14:paraId="2A7F18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BE0BE8"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65DB8345"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47CC8D"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cri-RI-PMI-CQI</w:t>
            </w:r>
          </w:p>
        </w:tc>
      </w:tr>
      <w:tr w:rsidR="00796365" w:rsidRPr="00AB7D75" w14:paraId="04129AF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8EC6F4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w:t>
            </w:r>
            <w:r w:rsidRPr="00AB7D75">
              <w:rPr>
                <w:rFonts w:ascii="Arial" w:eastAsia="SimSun" w:hAnsi="Arial" w:hint="eastAsia"/>
                <w:sz w:val="18"/>
              </w:rPr>
              <w:t>Channel</w:t>
            </w:r>
            <w:r w:rsidRPr="00AB7D75">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174CFB4"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103FC"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910366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8D0977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55500CAB"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02E4C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36687139"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E050F60"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32BA18D"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E18999"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lang w:val="en-US"/>
              </w:rPr>
              <w:t>Wide</w:t>
            </w:r>
            <w:r w:rsidRPr="00AB7D75">
              <w:rPr>
                <w:rFonts w:ascii="Arial" w:eastAsia="SimSun" w:hAnsi="Arial"/>
                <w:i/>
                <w:sz w:val="18"/>
              </w:rPr>
              <w:t>band</w:t>
            </w:r>
          </w:p>
        </w:tc>
      </w:tr>
      <w:tr w:rsidR="00796365" w:rsidRPr="00AB7D75" w14:paraId="199D03E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CC6BDA"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pmi-FormatIndicator</w:t>
            </w:r>
            <w:r w:rsidRPr="00AB7D75">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052635C"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BAA01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Wideband</w:t>
            </w:r>
          </w:p>
        </w:tc>
      </w:tr>
      <w:tr w:rsidR="00796365" w:rsidRPr="00AB7D75" w14:paraId="36185BCF"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AC65F4"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BD006B9" w14:textId="77777777" w:rsidR="00796365" w:rsidRPr="00AB7D75" w:rsidRDefault="00796365" w:rsidP="00F95C32">
            <w:pPr>
              <w:keepNext/>
              <w:keepLines/>
              <w:spacing w:after="0"/>
              <w:jc w:val="center"/>
              <w:rPr>
                <w:rFonts w:ascii="Arial" w:hAnsi="Arial"/>
                <w:sz w:val="18"/>
              </w:rPr>
            </w:pPr>
            <w:r w:rsidRPr="00AB7D75">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9ED32E" w14:textId="77777777" w:rsidR="00796365" w:rsidRPr="00AB7D75" w:rsidRDefault="00796365" w:rsidP="00F95C32">
            <w:pPr>
              <w:keepNext/>
              <w:keepLines/>
              <w:spacing w:after="0"/>
              <w:jc w:val="center"/>
              <w:rPr>
                <w:rFonts w:ascii="Arial" w:hAnsi="Arial"/>
                <w:sz w:val="18"/>
              </w:rPr>
            </w:pPr>
            <w:r w:rsidRPr="00AB7D75">
              <w:rPr>
                <w:rFonts w:ascii="Arial" w:hAnsi="Arial" w:hint="eastAsia"/>
                <w:sz w:val="18"/>
                <w:lang w:eastAsia="zh-CN"/>
              </w:rPr>
              <w:t>8</w:t>
            </w:r>
          </w:p>
        </w:tc>
      </w:tr>
      <w:tr w:rsidR="00796365" w:rsidRPr="00AB7D75" w14:paraId="6D8D93D7"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F86F4B5"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7669BCB" w14:textId="77777777" w:rsidR="00796365" w:rsidRPr="00AB7D75" w:rsidRDefault="00796365" w:rsidP="00F95C32">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73A4FF" w14:textId="77777777" w:rsidR="00796365" w:rsidRPr="00AB7D75" w:rsidRDefault="00796365" w:rsidP="00F95C32">
            <w:pPr>
              <w:keepNext/>
              <w:keepLines/>
              <w:spacing w:after="0"/>
              <w:jc w:val="center"/>
              <w:rPr>
                <w:rFonts w:ascii="Arial" w:hAnsi="Arial"/>
                <w:sz w:val="18"/>
                <w:lang w:eastAsia="zh-CN"/>
              </w:rPr>
            </w:pPr>
            <w:r w:rsidRPr="00AB7D75">
              <w:rPr>
                <w:rFonts w:ascii="Arial" w:hAnsi="Arial"/>
                <w:sz w:val="18"/>
              </w:rPr>
              <w:t>111111111</w:t>
            </w:r>
          </w:p>
        </w:tc>
      </w:tr>
      <w:tr w:rsidR="00796365" w:rsidRPr="00AB7D75" w14:paraId="0AECC842"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6D8AB3"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6EEEEF" w14:textId="77777777" w:rsidR="00796365" w:rsidRPr="00AB7D75" w:rsidRDefault="00796365" w:rsidP="00F95C32">
            <w:pPr>
              <w:keepNext/>
              <w:keepLines/>
              <w:spacing w:after="0"/>
              <w:jc w:val="center"/>
              <w:rPr>
                <w:rFonts w:ascii="Arial" w:hAnsi="Arial"/>
                <w:sz w:val="18"/>
              </w:rPr>
            </w:pPr>
            <w:r w:rsidRPr="00AB7D75">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D1350C" w14:textId="77777777" w:rsidR="00796365" w:rsidRPr="00AB7D75" w:rsidRDefault="00796365" w:rsidP="00F95C32">
            <w:pPr>
              <w:keepNext/>
              <w:keepLines/>
              <w:spacing w:after="0"/>
              <w:jc w:val="center"/>
              <w:rPr>
                <w:rFonts w:ascii="Arial" w:hAnsi="Arial"/>
                <w:sz w:val="18"/>
              </w:rPr>
            </w:pPr>
            <w:r w:rsidRPr="00AB7D75">
              <w:rPr>
                <w:rFonts w:ascii="Arial" w:hAnsi="Arial"/>
                <w:sz w:val="18"/>
              </w:rPr>
              <w:t>8/</w:t>
            </w:r>
            <w:r w:rsidRPr="00AB7D75">
              <w:rPr>
                <w:rFonts w:ascii="Arial" w:eastAsia="SimSun" w:hAnsi="Arial" w:hint="eastAsia"/>
                <w:sz w:val="18"/>
                <w:lang w:eastAsia="zh-CN"/>
              </w:rPr>
              <w:t>3</w:t>
            </w:r>
          </w:p>
        </w:tc>
      </w:tr>
      <w:tr w:rsidR="00796365" w:rsidRPr="00AB7D75" w14:paraId="732720F0"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CB369D" w14:textId="77777777" w:rsidR="00796365" w:rsidRPr="00AB7D75" w:rsidRDefault="00796365" w:rsidP="00F95C32">
            <w:pPr>
              <w:keepNext/>
              <w:keepLines/>
              <w:spacing w:after="0"/>
              <w:rPr>
                <w:rFonts w:ascii="Arial" w:eastAsia="SimSun" w:hAnsi="Arial"/>
                <w:sz w:val="18"/>
              </w:rPr>
            </w:pPr>
            <w:r w:rsidRPr="00AB7D75">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6FAE612"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5933D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796365" w:rsidRPr="00AB7D75" w14:paraId="0735F071" w14:textId="77777777" w:rsidTr="00F95C32">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F2782DC"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69D40C82"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F0C839"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3DE2E2"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typeI-SinglePanel</w:t>
            </w:r>
          </w:p>
        </w:tc>
      </w:tr>
      <w:tr w:rsidR="00796365" w:rsidRPr="00AB7D75" w14:paraId="0DBEAC0B" w14:textId="77777777" w:rsidTr="00F95C32">
        <w:trPr>
          <w:trHeight w:val="70"/>
          <w:jc w:val="center"/>
        </w:trPr>
        <w:tc>
          <w:tcPr>
            <w:tcW w:w="1265" w:type="dxa"/>
            <w:gridSpan w:val="2"/>
            <w:vMerge/>
            <w:tcBorders>
              <w:left w:val="single" w:sz="4" w:space="0" w:color="auto"/>
              <w:right w:val="single" w:sz="4" w:space="0" w:color="auto"/>
            </w:tcBorders>
            <w:hideMark/>
          </w:tcPr>
          <w:p w14:paraId="3B55C796"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4D6A998"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A351FD6"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1312A3" w14:textId="77777777" w:rsidR="00796365" w:rsidRPr="00AB7D75" w:rsidRDefault="00796365" w:rsidP="00F95C32">
            <w:pPr>
              <w:keepNext/>
              <w:keepLines/>
              <w:spacing w:after="0"/>
              <w:jc w:val="center"/>
              <w:rPr>
                <w:rFonts w:ascii="Arial" w:hAnsi="Arial"/>
                <w:sz w:val="18"/>
              </w:rPr>
            </w:pPr>
            <w:r w:rsidRPr="00AB7D75">
              <w:rPr>
                <w:rFonts w:ascii="Arial" w:hAnsi="Arial"/>
                <w:sz w:val="18"/>
              </w:rPr>
              <w:t>1</w:t>
            </w:r>
          </w:p>
        </w:tc>
      </w:tr>
      <w:tr w:rsidR="00796365" w:rsidRPr="00AB7D75" w14:paraId="1D3FB94E" w14:textId="77777777" w:rsidTr="00F95C32">
        <w:trPr>
          <w:trHeight w:val="70"/>
          <w:jc w:val="center"/>
        </w:trPr>
        <w:tc>
          <w:tcPr>
            <w:tcW w:w="1265" w:type="dxa"/>
            <w:gridSpan w:val="2"/>
            <w:vMerge/>
            <w:tcBorders>
              <w:left w:val="single" w:sz="4" w:space="0" w:color="auto"/>
              <w:right w:val="single" w:sz="4" w:space="0" w:color="auto"/>
            </w:tcBorders>
            <w:hideMark/>
          </w:tcPr>
          <w:p w14:paraId="66DAD7A5" w14:textId="77777777" w:rsidR="00796365" w:rsidRPr="00AB7D75" w:rsidRDefault="00796365" w:rsidP="00F95C32">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8FC7E1" w14:textId="77777777" w:rsidR="00796365" w:rsidRPr="00AB7D75" w:rsidRDefault="00796365" w:rsidP="00F95C32">
            <w:pPr>
              <w:keepNext/>
              <w:keepLines/>
              <w:spacing w:after="0"/>
              <w:rPr>
                <w:rFonts w:ascii="Arial" w:hAnsi="Arial"/>
                <w:sz w:val="18"/>
              </w:rPr>
            </w:pPr>
            <w:r w:rsidRPr="00AB7D75">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AF3F501" w14:textId="77777777" w:rsidR="00796365" w:rsidRPr="00AB7D75" w:rsidRDefault="00796365" w:rsidP="00F95C32">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0B015B" w14:textId="77777777" w:rsidR="00796365" w:rsidRPr="00AB7D75" w:rsidRDefault="00796365" w:rsidP="00F95C32">
            <w:pPr>
              <w:keepNext/>
              <w:keepLines/>
              <w:spacing w:after="0"/>
              <w:jc w:val="center"/>
              <w:rPr>
                <w:rFonts w:ascii="Arial" w:hAnsi="Arial"/>
                <w:sz w:val="18"/>
              </w:rPr>
            </w:pPr>
            <w:r w:rsidRPr="00AB7D75">
              <w:rPr>
                <w:rFonts w:ascii="Arial" w:eastAsia="SimSun" w:hAnsi="Arial"/>
                <w:i/>
                <w:sz w:val="18"/>
              </w:rPr>
              <w:t>Not configured</w:t>
            </w:r>
          </w:p>
        </w:tc>
      </w:tr>
      <w:tr w:rsidR="001113E8" w:rsidRPr="00AB7D75" w14:paraId="500DE6A2" w14:textId="77777777" w:rsidTr="00F95C32">
        <w:trPr>
          <w:trHeight w:val="70"/>
          <w:jc w:val="center"/>
        </w:trPr>
        <w:tc>
          <w:tcPr>
            <w:tcW w:w="1265" w:type="dxa"/>
            <w:gridSpan w:val="2"/>
            <w:vMerge/>
            <w:tcBorders>
              <w:left w:val="single" w:sz="4" w:space="0" w:color="auto"/>
              <w:right w:val="single" w:sz="4" w:space="0" w:color="auto"/>
            </w:tcBorders>
            <w:hideMark/>
          </w:tcPr>
          <w:p w14:paraId="30B4B67C"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FC9820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08DE4E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92C7F6" w14:textId="176CAA75" w:rsidR="001113E8" w:rsidRPr="00AB7D75" w:rsidRDefault="001113E8" w:rsidP="001113E8">
            <w:pPr>
              <w:keepNext/>
              <w:keepLines/>
              <w:spacing w:after="0"/>
              <w:jc w:val="center"/>
              <w:rPr>
                <w:rFonts w:ascii="Arial" w:hAnsi="Arial"/>
                <w:sz w:val="18"/>
              </w:rPr>
            </w:pPr>
            <w:r>
              <w:rPr>
                <w:rFonts w:ascii="Arial" w:hAnsi="Arial"/>
                <w:sz w:val="18"/>
                <w:lang w:eastAsia="fr-FR"/>
              </w:rPr>
              <w:t>000001</w:t>
            </w:r>
          </w:p>
        </w:tc>
      </w:tr>
      <w:tr w:rsidR="001113E8" w:rsidRPr="00AB7D75" w14:paraId="25F8BE81" w14:textId="77777777" w:rsidTr="00F95C32">
        <w:trPr>
          <w:trHeight w:val="70"/>
          <w:jc w:val="center"/>
        </w:trPr>
        <w:tc>
          <w:tcPr>
            <w:tcW w:w="1265" w:type="dxa"/>
            <w:gridSpan w:val="2"/>
            <w:vMerge/>
            <w:tcBorders>
              <w:left w:val="single" w:sz="4" w:space="0" w:color="auto"/>
              <w:bottom w:val="single" w:sz="4" w:space="0" w:color="auto"/>
              <w:right w:val="single" w:sz="4" w:space="0" w:color="auto"/>
            </w:tcBorders>
          </w:tcPr>
          <w:p w14:paraId="4055AC85" w14:textId="77777777" w:rsidR="001113E8" w:rsidRPr="00AB7D75" w:rsidRDefault="001113E8" w:rsidP="001113E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1C831B9"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286404"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91D72D" w14:textId="77777777" w:rsidR="001113E8" w:rsidRPr="00AB7D75" w:rsidRDefault="001113E8" w:rsidP="001113E8">
            <w:pPr>
              <w:keepNext/>
              <w:keepLines/>
              <w:spacing w:after="0"/>
              <w:jc w:val="center"/>
              <w:rPr>
                <w:rFonts w:ascii="Arial" w:hAnsi="Arial"/>
                <w:sz w:val="18"/>
              </w:rPr>
            </w:pPr>
            <w:r w:rsidRPr="00AB7D75">
              <w:rPr>
                <w:rFonts w:ascii="Arial" w:hAnsi="Arial"/>
                <w:sz w:val="18"/>
              </w:rPr>
              <w:t>N/A</w:t>
            </w:r>
          </w:p>
        </w:tc>
      </w:tr>
      <w:tr w:rsidR="001113E8" w:rsidRPr="00AB7D75" w14:paraId="1DEE9216"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2B116BB"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6EC1E2CA"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265DF0"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lang w:eastAsia="zh-CN"/>
              </w:rPr>
              <w:t>PUCCH</w:t>
            </w:r>
          </w:p>
        </w:tc>
      </w:tr>
      <w:tr w:rsidR="001113E8" w:rsidRPr="00AB7D75" w14:paraId="3DDFB24D"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671DEC"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F3CEF5" w14:textId="77777777" w:rsidR="001113E8" w:rsidRPr="00AB7D75" w:rsidRDefault="001113E8" w:rsidP="001113E8">
            <w:pPr>
              <w:keepNext/>
              <w:keepLines/>
              <w:spacing w:after="0"/>
              <w:jc w:val="center"/>
              <w:rPr>
                <w:rFonts w:ascii="Arial" w:hAnsi="Arial"/>
                <w:sz w:val="18"/>
              </w:rPr>
            </w:pPr>
            <w:r w:rsidRPr="00AB7D75">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57803E" w14:textId="77777777" w:rsidR="001113E8" w:rsidRPr="00AB7D75" w:rsidRDefault="001113E8" w:rsidP="001113E8">
            <w:pPr>
              <w:keepNext/>
              <w:keepLines/>
              <w:spacing w:after="0"/>
              <w:jc w:val="center"/>
              <w:rPr>
                <w:rFonts w:ascii="Arial" w:hAnsi="Arial"/>
                <w:sz w:val="18"/>
              </w:rPr>
            </w:pPr>
            <w:r w:rsidRPr="00AB7D75">
              <w:rPr>
                <w:rFonts w:ascii="Arial" w:hAnsi="Arial" w:hint="eastAsia"/>
                <w:sz w:val="18"/>
                <w:lang w:eastAsia="zh-CN"/>
              </w:rPr>
              <w:t>8.375</w:t>
            </w:r>
          </w:p>
        </w:tc>
      </w:tr>
      <w:tr w:rsidR="001113E8" w:rsidRPr="00AB7D75" w14:paraId="62076441"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9C7FD67" w14:textId="77777777" w:rsidR="001113E8" w:rsidRPr="00AB7D75" w:rsidRDefault="001113E8" w:rsidP="001113E8">
            <w:pPr>
              <w:keepNext/>
              <w:keepLines/>
              <w:spacing w:after="0"/>
              <w:rPr>
                <w:rFonts w:ascii="Arial" w:eastAsia="SimSun" w:hAnsi="Arial"/>
                <w:sz w:val="18"/>
              </w:rPr>
            </w:pPr>
            <w:r w:rsidRPr="00AB7D75">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851328F" w14:textId="77777777" w:rsidR="001113E8" w:rsidRPr="00AB7D75" w:rsidRDefault="001113E8" w:rsidP="001113E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0D5F21" w14:textId="77777777" w:rsidR="001113E8" w:rsidRPr="00AB7D75" w:rsidRDefault="001113E8" w:rsidP="001113E8">
            <w:pPr>
              <w:keepNext/>
              <w:keepLines/>
              <w:spacing w:after="0"/>
              <w:jc w:val="center"/>
              <w:rPr>
                <w:rFonts w:ascii="Arial" w:hAnsi="Arial"/>
                <w:sz w:val="18"/>
              </w:rPr>
            </w:pPr>
            <w:r w:rsidRPr="00AB7D75">
              <w:rPr>
                <w:rFonts w:ascii="Arial" w:hAnsi="Arial"/>
                <w:sz w:val="18"/>
              </w:rPr>
              <w:t>1</w:t>
            </w:r>
          </w:p>
        </w:tc>
      </w:tr>
      <w:tr w:rsidR="001113E8" w:rsidRPr="00AB7D75" w14:paraId="287FE183" w14:textId="77777777" w:rsidTr="00F95C32">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09E07C6" w14:textId="77777777" w:rsidR="001113E8" w:rsidRPr="00AB7D75" w:rsidRDefault="001113E8" w:rsidP="001113E8">
            <w:pPr>
              <w:keepNext/>
              <w:keepLines/>
              <w:spacing w:after="0"/>
              <w:rPr>
                <w:rFonts w:ascii="Arial" w:hAnsi="Arial"/>
                <w:sz w:val="18"/>
              </w:rPr>
            </w:pPr>
            <w:r w:rsidRPr="00AB7D75">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21ED" w14:textId="77777777" w:rsidR="001113E8" w:rsidRPr="00AB7D75" w:rsidRDefault="001113E8" w:rsidP="001113E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2B699F" w14:textId="0CDD3198" w:rsidR="001113E8" w:rsidRPr="00AB7D75" w:rsidRDefault="001113E8" w:rsidP="001113E8">
            <w:pPr>
              <w:keepNext/>
              <w:keepLines/>
              <w:spacing w:after="0"/>
              <w:jc w:val="center"/>
              <w:rPr>
                <w:rFonts w:ascii="Arial" w:hAnsi="Arial"/>
                <w:sz w:val="18"/>
              </w:rPr>
            </w:pPr>
            <w:r w:rsidRPr="00AB7D75">
              <w:rPr>
                <w:rFonts w:ascii="Arial" w:hAnsi="Arial"/>
                <w:sz w:val="18"/>
              </w:rPr>
              <w:t>As specified in Table A.4-1, TBS.1-1</w:t>
            </w:r>
          </w:p>
        </w:tc>
      </w:tr>
    </w:tbl>
    <w:p w14:paraId="5B72B0BB" w14:textId="77777777" w:rsidR="00796365" w:rsidRPr="00C25669" w:rsidRDefault="00796365" w:rsidP="005B3300"/>
    <w:p w14:paraId="4B9000DA" w14:textId="77777777" w:rsidR="005B3300" w:rsidRPr="00C25669" w:rsidRDefault="005B3300" w:rsidP="005B3300">
      <w:pPr>
        <w:pStyle w:val="Heading5"/>
        <w:rPr>
          <w:lang w:eastAsia="zh-CN"/>
        </w:rPr>
      </w:pPr>
      <w:bookmarkStart w:id="3431" w:name="_Toc21338305"/>
      <w:bookmarkStart w:id="3432" w:name="_Toc29808413"/>
      <w:bookmarkStart w:id="3433" w:name="_Toc37068332"/>
      <w:bookmarkStart w:id="3434" w:name="_Toc37083877"/>
      <w:bookmarkStart w:id="3435" w:name="_Toc37084219"/>
      <w:bookmarkStart w:id="3436" w:name="_Toc40209581"/>
      <w:bookmarkStart w:id="3437" w:name="_Toc40209923"/>
      <w:bookmarkStart w:id="3438" w:name="_Toc45892882"/>
      <w:bookmarkStart w:id="3439" w:name="_Toc53176747"/>
      <w:bookmarkStart w:id="3440" w:name="_Toc61121069"/>
      <w:bookmarkStart w:id="3441" w:name="_Toc67918259"/>
      <w:bookmarkStart w:id="3442" w:name="_Toc76298303"/>
      <w:bookmarkStart w:id="3443" w:name="_Toc76572315"/>
      <w:bookmarkStart w:id="3444" w:name="_Toc76652182"/>
      <w:bookmarkStart w:id="3445" w:name="_Toc76653020"/>
      <w:bookmarkStart w:id="3446" w:name="_Toc83742293"/>
      <w:bookmarkStart w:id="3447" w:name="_Toc91440783"/>
      <w:bookmarkStart w:id="3448" w:name="_Toc98849573"/>
      <w:bookmarkStart w:id="3449" w:name="_Toc106543427"/>
      <w:bookmarkStart w:id="3450" w:name="_Toc106737525"/>
      <w:bookmarkStart w:id="3451" w:name="_Toc107233292"/>
      <w:bookmarkStart w:id="3452" w:name="_Toc107234908"/>
      <w:bookmarkStart w:id="3453" w:name="_Toc107419878"/>
      <w:bookmarkStart w:id="3454" w:name="_Toc107477174"/>
      <w:bookmarkStart w:id="3455" w:name="_Toc114566032"/>
      <w:bookmarkStart w:id="3456" w:name="_Toc123936344"/>
      <w:bookmarkStart w:id="3457" w:name="_Toc124377359"/>
      <w:r w:rsidRPr="00C25669">
        <w:rPr>
          <w:lang w:eastAsia="zh-CN"/>
        </w:rPr>
        <w:lastRenderedPageBreak/>
        <w:t>8.2.2.2.2</w:t>
      </w:r>
      <w:r w:rsidRPr="00C25669">
        <w:rPr>
          <w:rFonts w:hint="eastAsia"/>
          <w:lang w:eastAsia="zh-CN"/>
        </w:rPr>
        <w:tab/>
      </w:r>
      <w:r w:rsidRPr="00C25669">
        <w:rPr>
          <w:lang w:eastAsia="zh-CN"/>
        </w:rPr>
        <w:t>CQI reporting under fading conditions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E7D8123" w14:textId="77777777" w:rsidR="005B3300" w:rsidRPr="00C25669" w:rsidRDefault="005B3300" w:rsidP="00FA6457">
      <w:pPr>
        <w:pStyle w:val="Heading6"/>
        <w:rPr>
          <w:lang w:eastAsia="zh-CN"/>
        </w:rPr>
      </w:pPr>
      <w:bookmarkStart w:id="3458" w:name="_Toc107234909"/>
      <w:bookmarkStart w:id="3459" w:name="_Toc107419879"/>
      <w:bookmarkStart w:id="3460" w:name="_Toc107477175"/>
      <w:bookmarkStart w:id="3461" w:name="_Toc114566033"/>
      <w:bookmarkStart w:id="3462" w:name="_Toc123936345"/>
      <w:bookmarkStart w:id="3463" w:name="_Toc124377360"/>
      <w:r w:rsidRPr="00C25669">
        <w:rPr>
          <w:lang w:eastAsia="zh-CN"/>
        </w:rPr>
        <w:t>8.2.2.2.2.1</w:t>
      </w:r>
      <w:r w:rsidRPr="00C25669">
        <w:rPr>
          <w:rFonts w:hint="eastAsia"/>
          <w:lang w:eastAsia="zh-CN"/>
        </w:rPr>
        <w:tab/>
      </w:r>
      <w:r w:rsidRPr="00C25669">
        <w:rPr>
          <w:lang w:eastAsia="zh-CN"/>
        </w:rPr>
        <w:t>Minimum requirement for wideband CQI reporting</w:t>
      </w:r>
      <w:bookmarkEnd w:id="3458"/>
      <w:bookmarkEnd w:id="3459"/>
      <w:bookmarkEnd w:id="3460"/>
      <w:bookmarkEnd w:id="3461"/>
      <w:bookmarkEnd w:id="3462"/>
      <w:bookmarkEnd w:id="3463"/>
    </w:p>
    <w:p w14:paraId="5FD002AA" w14:textId="77777777"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14:paraId="4A0323C6" w14:textId="77777777"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14:paraId="758051F8" w14:textId="77777777"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14:paraId="56D59EA3" w14:textId="77777777"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14:paraId="5C33C3AE" w14:textId="77777777"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14:paraId="48E6DCB3" w14:textId="77777777"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14:paraId="238810C5" w14:textId="77777777" w:rsidR="007E3D97" w:rsidRPr="00C25669" w:rsidRDefault="007E3D97" w:rsidP="007E3D97">
      <w:pPr>
        <w:pStyle w:val="TH"/>
      </w:pPr>
      <w:r w:rsidRPr="00C25669">
        <w:lastRenderedPageBreak/>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DD7A8E" w:rsidRPr="00C25669" w14:paraId="082870AC" w14:textId="6FDA3757"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5F829F0"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6DA3E6"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65355B82" w14:textId="77777777" w:rsidR="00DD7A8E" w:rsidRPr="00C25669" w:rsidRDefault="00DD7A8E" w:rsidP="00DD7A8E">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4B0489D4" w14:textId="77777777" w:rsidR="00DD7A8E" w:rsidRPr="00C25669" w:rsidRDefault="00DD7A8E" w:rsidP="00DD7A8E">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2189EC62" w14:textId="7EEB08AF"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433E351B" w14:textId="19B92095" w:rsidR="00DD7A8E" w:rsidRPr="00C25669" w:rsidRDefault="00DD7A8E" w:rsidP="00DD7A8E">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DD7A8E" w:rsidRPr="00C25669" w14:paraId="67CACDA9" w14:textId="44882DE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277241E"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B15E1F"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274D98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5CB929C" w14:textId="7C36C7B6" w:rsidR="00DD7A8E" w:rsidRPr="00C25669" w:rsidRDefault="00CB77E1" w:rsidP="00DD7A8E">
            <w:pPr>
              <w:keepNext/>
              <w:keepLines/>
              <w:spacing w:after="0"/>
              <w:jc w:val="center"/>
              <w:rPr>
                <w:rFonts w:ascii="Arial" w:hAnsi="Arial"/>
                <w:sz w:val="18"/>
              </w:rPr>
            </w:pPr>
            <w:r>
              <w:rPr>
                <w:rFonts w:ascii="Arial" w:hAnsi="Arial"/>
                <w:sz w:val="18"/>
              </w:rPr>
              <w:t>50</w:t>
            </w:r>
          </w:p>
        </w:tc>
      </w:tr>
      <w:tr w:rsidR="00DD7A8E" w:rsidRPr="00C25669" w14:paraId="2C83AFF4" w14:textId="6DC410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A40CB9F"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2D07CEF" w14:textId="77777777"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CFE9C" w14:textId="5C541502" w:rsidR="00DD7A8E" w:rsidRPr="00C25669" w:rsidRDefault="00DD7A8E" w:rsidP="00257678">
            <w:pPr>
              <w:keepNext/>
              <w:keepLines/>
              <w:spacing w:after="0"/>
              <w:jc w:val="center"/>
              <w:rPr>
                <w:rFonts w:ascii="Arial" w:hAnsi="Arial"/>
                <w:sz w:val="18"/>
              </w:rPr>
            </w:pPr>
            <w:r w:rsidRPr="00C25669">
              <w:rPr>
                <w:rFonts w:ascii="Arial" w:hAnsi="Arial"/>
                <w:sz w:val="18"/>
              </w:rPr>
              <w:t>120</w:t>
            </w:r>
          </w:p>
        </w:tc>
      </w:tr>
      <w:tr w:rsidR="00DD7A8E" w:rsidRPr="00C25669" w14:paraId="0E1864F6" w14:textId="7BA07D6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301F6C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D6654D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30354A" w14:textId="308C841C" w:rsidR="00DD7A8E" w:rsidRPr="00C25669" w:rsidRDefault="00DD7A8E" w:rsidP="00257678">
            <w:pPr>
              <w:keepNext/>
              <w:keepLines/>
              <w:spacing w:after="0"/>
              <w:jc w:val="center"/>
              <w:rPr>
                <w:rFonts w:ascii="Arial" w:hAnsi="Arial"/>
                <w:sz w:val="18"/>
              </w:rPr>
            </w:pPr>
            <w:r w:rsidRPr="00C25669">
              <w:rPr>
                <w:rFonts w:ascii="Arial" w:hAnsi="Arial"/>
                <w:sz w:val="18"/>
              </w:rPr>
              <w:t>TDD</w:t>
            </w:r>
          </w:p>
        </w:tc>
      </w:tr>
      <w:tr w:rsidR="00DD7A8E" w:rsidRPr="00C25669" w14:paraId="1E5FCF58" w14:textId="2D791DB8"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E5DD46"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566B135"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48BB52" w14:textId="40155CE9"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FR2.120-2 Annex A.1.3</w:t>
            </w:r>
          </w:p>
        </w:tc>
      </w:tr>
      <w:tr w:rsidR="007555EF" w:rsidRPr="00C25669" w14:paraId="5C2AD18D" w14:textId="1F471614" w:rsidTr="00575C9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CA212C6" w14:textId="77777777" w:rsidR="007555EF" w:rsidRPr="00C25669" w:rsidRDefault="007555EF" w:rsidP="007555EF">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B70B6C" w14:textId="77777777" w:rsidR="007555EF" w:rsidRPr="00C25669" w:rsidRDefault="007555EF" w:rsidP="007555EF">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193E11BE" w14:textId="77777777" w:rsidR="007555EF" w:rsidRPr="00C25669" w:rsidRDefault="007555EF" w:rsidP="007555EF">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7D3B61E3"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A2746AF"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7FCFA646" w14:textId="77777777" w:rsidR="007555EF" w:rsidRPr="00C25669" w:rsidRDefault="007555EF" w:rsidP="007555EF">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92373CB" w14:textId="4C5E56DB"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7</w:t>
            </w:r>
          </w:p>
        </w:tc>
        <w:tc>
          <w:tcPr>
            <w:tcW w:w="516" w:type="dxa"/>
            <w:tcBorders>
              <w:top w:val="single" w:sz="4" w:space="0" w:color="auto"/>
              <w:left w:val="single" w:sz="4" w:space="0" w:color="auto"/>
              <w:bottom w:val="single" w:sz="4" w:space="0" w:color="auto"/>
              <w:right w:val="single" w:sz="4" w:space="0" w:color="auto"/>
            </w:tcBorders>
            <w:vAlign w:val="center"/>
          </w:tcPr>
          <w:p w14:paraId="0526B637" w14:textId="0925EE67" w:rsidR="007555EF" w:rsidRPr="00C25669" w:rsidRDefault="007555EF" w:rsidP="007555EF">
            <w:pPr>
              <w:keepNext/>
              <w:keepLines/>
              <w:spacing w:after="0"/>
              <w:jc w:val="center"/>
              <w:rPr>
                <w:rFonts w:ascii="Arial" w:hAnsi="Arial"/>
                <w:sz w:val="18"/>
                <w:lang w:eastAsia="zh-CN"/>
              </w:rPr>
            </w:pPr>
            <w:r>
              <w:rPr>
                <w:rFonts w:ascii="Arial" w:hAnsi="Arial"/>
                <w:sz w:val="18"/>
                <w:lang w:eastAsia="zh-CN"/>
              </w:rPr>
              <w:t>8</w:t>
            </w:r>
          </w:p>
        </w:tc>
        <w:tc>
          <w:tcPr>
            <w:tcW w:w="516" w:type="dxa"/>
            <w:tcBorders>
              <w:top w:val="single" w:sz="4" w:space="0" w:color="auto"/>
              <w:left w:val="single" w:sz="4" w:space="0" w:color="auto"/>
              <w:bottom w:val="single" w:sz="4" w:space="0" w:color="auto"/>
              <w:right w:val="single" w:sz="4" w:space="0" w:color="auto"/>
            </w:tcBorders>
            <w:vAlign w:val="center"/>
          </w:tcPr>
          <w:p w14:paraId="1B2937B7" w14:textId="609B75C3" w:rsidR="007555EF" w:rsidRPr="00C25669" w:rsidRDefault="007555EF" w:rsidP="007555EF">
            <w:pPr>
              <w:keepNext/>
              <w:keepLines/>
              <w:spacing w:after="0"/>
              <w:jc w:val="center"/>
              <w:rPr>
                <w:rFonts w:ascii="Arial" w:hAnsi="Arial"/>
                <w:sz w:val="18"/>
                <w:lang w:eastAsia="zh-CN"/>
              </w:rPr>
            </w:pPr>
            <w:r>
              <w:rPr>
                <w:rFonts w:ascii="Arial" w:hAnsi="Arial"/>
                <w:sz w:val="18"/>
              </w:rPr>
              <w:t>20</w:t>
            </w:r>
          </w:p>
        </w:tc>
        <w:tc>
          <w:tcPr>
            <w:tcW w:w="516" w:type="dxa"/>
            <w:tcBorders>
              <w:top w:val="single" w:sz="4" w:space="0" w:color="auto"/>
              <w:left w:val="single" w:sz="4" w:space="0" w:color="auto"/>
              <w:bottom w:val="single" w:sz="4" w:space="0" w:color="auto"/>
              <w:right w:val="single" w:sz="4" w:space="0" w:color="auto"/>
            </w:tcBorders>
            <w:vAlign w:val="center"/>
          </w:tcPr>
          <w:p w14:paraId="39291141" w14:textId="2473F5E6" w:rsidR="007555EF" w:rsidRPr="00C25669" w:rsidRDefault="007555EF" w:rsidP="007555EF">
            <w:pPr>
              <w:keepNext/>
              <w:keepLines/>
              <w:spacing w:after="0"/>
              <w:jc w:val="center"/>
              <w:rPr>
                <w:rFonts w:ascii="Arial" w:hAnsi="Arial"/>
                <w:sz w:val="18"/>
                <w:lang w:eastAsia="zh-CN"/>
              </w:rPr>
            </w:pPr>
            <w:r>
              <w:rPr>
                <w:rFonts w:ascii="Arial" w:hAnsi="Arial"/>
                <w:sz w:val="18"/>
              </w:rPr>
              <w:t>21</w:t>
            </w:r>
          </w:p>
        </w:tc>
      </w:tr>
      <w:tr w:rsidR="00DD7A8E" w:rsidRPr="00C25669" w14:paraId="1EB39255" w14:textId="7787CA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B5ED74"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B63762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0A475D4" w14:textId="5E0F7066"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TDLA30-35</w:t>
            </w:r>
          </w:p>
        </w:tc>
      </w:tr>
      <w:tr w:rsidR="00DD7A8E" w:rsidRPr="00C25669" w14:paraId="237F9B26" w14:textId="104910F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0179FA"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5B1676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2BB1B8" w14:textId="77777777"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2×2</w:t>
            </w:r>
          </w:p>
          <w:p w14:paraId="6E6BEE94" w14:textId="004DACB9" w:rsidR="00DD7A8E" w:rsidRPr="00C25669" w:rsidRDefault="00DD7A8E" w:rsidP="00257678">
            <w:pPr>
              <w:keepNext/>
              <w:keepLines/>
              <w:spacing w:after="0"/>
              <w:jc w:val="center"/>
              <w:rPr>
                <w:rFonts w:ascii="Arial" w:eastAsia="SimSun" w:hAnsi="Arial"/>
                <w:sz w:val="18"/>
                <w:lang w:eastAsia="zh-CN"/>
              </w:rPr>
            </w:pPr>
            <w:r w:rsidRPr="00C25669">
              <w:rPr>
                <w:rFonts w:ascii="Arial" w:eastAsia="SimSun" w:hAnsi="Arial"/>
                <w:sz w:val="18"/>
                <w:lang w:eastAsia="zh-CN"/>
              </w:rPr>
              <w:t>ULA High</w:t>
            </w:r>
          </w:p>
        </w:tc>
      </w:tr>
      <w:tr w:rsidR="00DD7A8E" w:rsidRPr="00C25669" w14:paraId="6D0802AA" w14:textId="3DAC9A87"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6FC0B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7412A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D2243E" w14:textId="25539436" w:rsidR="00DD7A8E" w:rsidRPr="00C25669" w:rsidRDefault="00DD7A8E" w:rsidP="00257678">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DD7A8E" w:rsidRPr="00C25669" w14:paraId="28F38A1F" w14:textId="7EC51FC8"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75B1CBB"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ZP CSI-RS configuration</w:t>
            </w:r>
          </w:p>
          <w:p w14:paraId="2D6A1E3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159CC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72CBA70"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D75CAE9" w14:textId="6AC1DB87" w:rsidR="00DD7A8E" w:rsidRPr="00820A10" w:rsidRDefault="00DD7A8E" w:rsidP="00257678">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SimSun" w:hAnsi="Arial"/>
                <w:i/>
                <w:sz w:val="18"/>
              </w:rPr>
              <w:t>eriodic</w:t>
            </w:r>
          </w:p>
        </w:tc>
      </w:tr>
      <w:tr w:rsidR="00DD7A8E" w:rsidRPr="00C25669" w14:paraId="3321E10D" w14:textId="7AF5FAB9" w:rsidTr="00DD7A8E">
        <w:trPr>
          <w:trHeight w:val="70"/>
          <w:jc w:val="center"/>
        </w:trPr>
        <w:tc>
          <w:tcPr>
            <w:tcW w:w="1196" w:type="dxa"/>
            <w:vMerge/>
            <w:tcBorders>
              <w:left w:val="single" w:sz="4" w:space="0" w:color="auto"/>
              <w:right w:val="single" w:sz="4" w:space="0" w:color="auto"/>
            </w:tcBorders>
            <w:vAlign w:val="center"/>
            <w:hideMark/>
          </w:tcPr>
          <w:p w14:paraId="22068E4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DB493"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5569B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64C03D" w14:textId="3CECD561" w:rsidR="00DD7A8E" w:rsidRPr="00C25669" w:rsidRDefault="00DD7A8E" w:rsidP="00257678">
            <w:pPr>
              <w:keepNext/>
              <w:keepLines/>
              <w:spacing w:after="0"/>
              <w:jc w:val="center"/>
              <w:rPr>
                <w:rFonts w:ascii="Arial" w:hAnsi="Arial"/>
                <w:sz w:val="18"/>
              </w:rPr>
            </w:pPr>
            <w:r w:rsidRPr="00C25669">
              <w:rPr>
                <w:rFonts w:ascii="Arial" w:hAnsi="Arial"/>
                <w:sz w:val="18"/>
              </w:rPr>
              <w:t>4</w:t>
            </w:r>
          </w:p>
        </w:tc>
      </w:tr>
      <w:tr w:rsidR="00DD7A8E" w:rsidRPr="00C25669" w14:paraId="1F8A2218" w14:textId="0D2FA55A" w:rsidTr="00DD7A8E">
        <w:trPr>
          <w:trHeight w:val="70"/>
          <w:jc w:val="center"/>
        </w:trPr>
        <w:tc>
          <w:tcPr>
            <w:tcW w:w="1196" w:type="dxa"/>
            <w:vMerge/>
            <w:tcBorders>
              <w:left w:val="single" w:sz="4" w:space="0" w:color="auto"/>
              <w:right w:val="single" w:sz="4" w:space="0" w:color="auto"/>
            </w:tcBorders>
            <w:vAlign w:val="center"/>
            <w:hideMark/>
          </w:tcPr>
          <w:p w14:paraId="35C36C7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5DD2A"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A2615C"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18A4D8" w14:textId="6AE2D0BC"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54541787" w14:textId="4178DEE4" w:rsidTr="00DD7A8E">
        <w:trPr>
          <w:trHeight w:val="70"/>
          <w:jc w:val="center"/>
        </w:trPr>
        <w:tc>
          <w:tcPr>
            <w:tcW w:w="1196" w:type="dxa"/>
            <w:vMerge/>
            <w:tcBorders>
              <w:left w:val="single" w:sz="4" w:space="0" w:color="auto"/>
              <w:right w:val="single" w:sz="4" w:space="0" w:color="auto"/>
            </w:tcBorders>
            <w:vAlign w:val="center"/>
            <w:hideMark/>
          </w:tcPr>
          <w:p w14:paraId="114AA79F"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0D3B6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EABD00E"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AADBEA8" w14:textId="354EE9AB"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07355847" w14:textId="36780D52" w:rsidTr="00DD7A8E">
        <w:trPr>
          <w:trHeight w:val="70"/>
          <w:jc w:val="center"/>
        </w:trPr>
        <w:tc>
          <w:tcPr>
            <w:tcW w:w="1196" w:type="dxa"/>
            <w:vMerge/>
            <w:tcBorders>
              <w:left w:val="single" w:sz="4" w:space="0" w:color="auto"/>
              <w:right w:val="single" w:sz="4" w:space="0" w:color="auto"/>
            </w:tcBorders>
            <w:vAlign w:val="center"/>
            <w:hideMark/>
          </w:tcPr>
          <w:p w14:paraId="39178084"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AA261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B83130B" w14:textId="77777777" w:rsidR="00DD7A8E" w:rsidRPr="00C25669" w:rsidRDefault="00DD7A8E" w:rsidP="00257678">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69EC64F" w14:textId="46A8DC11" w:rsidR="00DD7A8E" w:rsidRPr="00C25669" w:rsidRDefault="00DD7A8E" w:rsidP="00257678">
            <w:pPr>
              <w:keepNext/>
              <w:keepLines/>
              <w:spacing w:after="0"/>
              <w:jc w:val="center"/>
              <w:rPr>
                <w:rFonts w:ascii="Arial" w:hAnsi="Arial"/>
                <w:sz w:val="18"/>
              </w:rPr>
            </w:pPr>
            <w:r w:rsidRPr="00C25669">
              <w:rPr>
                <w:rFonts w:ascii="Arial" w:hAnsi="Arial"/>
                <w:sz w:val="18"/>
              </w:rPr>
              <w:t>8</w:t>
            </w:r>
          </w:p>
        </w:tc>
      </w:tr>
      <w:tr w:rsidR="00DD7A8E" w:rsidRPr="00C25669" w14:paraId="333CD4C0" w14:textId="542A952C" w:rsidTr="00DD7A8E">
        <w:trPr>
          <w:trHeight w:val="70"/>
          <w:jc w:val="center"/>
        </w:trPr>
        <w:tc>
          <w:tcPr>
            <w:tcW w:w="1196" w:type="dxa"/>
            <w:vMerge/>
            <w:tcBorders>
              <w:left w:val="single" w:sz="4" w:space="0" w:color="auto"/>
              <w:right w:val="single" w:sz="4" w:space="0" w:color="auto"/>
            </w:tcBorders>
            <w:vAlign w:val="center"/>
            <w:hideMark/>
          </w:tcPr>
          <w:p w14:paraId="2488464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FCEB43"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DA182B"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4EB34E5" w14:textId="493F3805"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3FB09467" w14:textId="4E58FAF3" w:rsidTr="00DD7A8E">
        <w:trPr>
          <w:trHeight w:val="70"/>
          <w:jc w:val="center"/>
        </w:trPr>
        <w:tc>
          <w:tcPr>
            <w:tcW w:w="1196" w:type="dxa"/>
            <w:vMerge/>
            <w:tcBorders>
              <w:left w:val="single" w:sz="4" w:space="0" w:color="auto"/>
              <w:right w:val="single" w:sz="4" w:space="0" w:color="auto"/>
            </w:tcBorders>
            <w:vAlign w:val="center"/>
            <w:hideMark/>
          </w:tcPr>
          <w:p w14:paraId="3FBAA71C" w14:textId="77777777" w:rsidR="00DD7A8E" w:rsidRPr="00C25669" w:rsidRDefault="00DD7A8E" w:rsidP="0025767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6A9C372"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CSI-RS</w:t>
            </w:r>
          </w:p>
          <w:p w14:paraId="69BBEA4B" w14:textId="0FAD47E8"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9181F14"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D475A4" w14:textId="1EA6E5C5" w:rsidR="00DD7A8E" w:rsidRPr="00820A10" w:rsidRDefault="00DD7A8E" w:rsidP="00257678">
            <w:pPr>
              <w:keepNext/>
              <w:keepLines/>
              <w:spacing w:after="0"/>
              <w:jc w:val="center"/>
              <w:rPr>
                <w:rFonts w:ascii="Arial" w:hAnsi="Arial"/>
                <w:sz w:val="18"/>
                <w:lang w:eastAsia="ja-JP"/>
              </w:rPr>
            </w:pPr>
            <w:r w:rsidRPr="00820A10">
              <w:rPr>
                <w:rFonts w:ascii="Arial" w:hAnsi="Arial" w:hint="eastAsia"/>
                <w:sz w:val="18"/>
                <w:lang w:eastAsia="ja-JP"/>
              </w:rPr>
              <w:t>8/1</w:t>
            </w:r>
          </w:p>
        </w:tc>
      </w:tr>
      <w:tr w:rsidR="00DD7A8E" w:rsidRPr="00C25669" w14:paraId="4C9DA52E" w14:textId="59B1CDF9" w:rsidTr="00DD7A8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439F94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NZP CSI-RS for CSI acquisition</w:t>
            </w:r>
          </w:p>
          <w:p w14:paraId="6F1BF12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03EF7"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7C47B3"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349A33B" w14:textId="6C5C740F"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31171F10" w14:textId="0B07D3E5" w:rsidTr="00DD7A8E">
        <w:trPr>
          <w:trHeight w:val="70"/>
          <w:jc w:val="center"/>
        </w:trPr>
        <w:tc>
          <w:tcPr>
            <w:tcW w:w="1196" w:type="dxa"/>
            <w:vMerge/>
            <w:tcBorders>
              <w:left w:val="single" w:sz="4" w:space="0" w:color="auto"/>
              <w:right w:val="single" w:sz="4" w:space="0" w:color="auto"/>
            </w:tcBorders>
            <w:vAlign w:val="center"/>
          </w:tcPr>
          <w:p w14:paraId="56D6B20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57861A1"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4621F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EF1793" w14:textId="19C340BE" w:rsidR="00DD7A8E" w:rsidRPr="00C25669" w:rsidRDefault="00DD7A8E" w:rsidP="00257678">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DD7A8E" w:rsidRPr="00C25669" w14:paraId="155C1A5C" w14:textId="73683DD0" w:rsidTr="00DD7A8E">
        <w:trPr>
          <w:trHeight w:val="70"/>
          <w:jc w:val="center"/>
        </w:trPr>
        <w:tc>
          <w:tcPr>
            <w:tcW w:w="1196" w:type="dxa"/>
            <w:vMerge/>
            <w:tcBorders>
              <w:left w:val="single" w:sz="4" w:space="0" w:color="auto"/>
              <w:right w:val="single" w:sz="4" w:space="0" w:color="auto"/>
            </w:tcBorders>
            <w:vAlign w:val="center"/>
            <w:hideMark/>
          </w:tcPr>
          <w:p w14:paraId="5F0F8665"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A3CBDF"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3D11B87"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B2E4F56" w14:textId="1B4322CA"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fd-CDM2</w:t>
            </w:r>
          </w:p>
        </w:tc>
      </w:tr>
      <w:tr w:rsidR="00DD7A8E" w:rsidRPr="00C25669" w14:paraId="20F5A6E2" w14:textId="5AA64CF1" w:rsidTr="00DD7A8E">
        <w:trPr>
          <w:trHeight w:val="70"/>
          <w:jc w:val="center"/>
        </w:trPr>
        <w:tc>
          <w:tcPr>
            <w:tcW w:w="1196" w:type="dxa"/>
            <w:vMerge/>
            <w:tcBorders>
              <w:left w:val="single" w:sz="4" w:space="0" w:color="auto"/>
              <w:right w:val="single" w:sz="4" w:space="0" w:color="auto"/>
            </w:tcBorders>
            <w:vAlign w:val="center"/>
            <w:hideMark/>
          </w:tcPr>
          <w:p w14:paraId="096C08FA"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A11239"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44DF6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6A64BD3" w14:textId="0890EF1D"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375D8E8B" w14:textId="14B7D311" w:rsidTr="00DD7A8E">
        <w:trPr>
          <w:trHeight w:val="70"/>
          <w:jc w:val="center"/>
        </w:trPr>
        <w:tc>
          <w:tcPr>
            <w:tcW w:w="1196" w:type="dxa"/>
            <w:vMerge/>
            <w:tcBorders>
              <w:left w:val="single" w:sz="4" w:space="0" w:color="auto"/>
              <w:right w:val="single" w:sz="4" w:space="0" w:color="auto"/>
            </w:tcBorders>
            <w:vAlign w:val="center"/>
            <w:hideMark/>
          </w:tcPr>
          <w:p w14:paraId="0B0FFB62" w14:textId="77777777" w:rsidR="00DD7A8E" w:rsidRPr="00C25669" w:rsidRDefault="00DD7A8E" w:rsidP="0025767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F2B897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44549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EC5DC92" w14:textId="3AEBB2C0" w:rsidR="00DD7A8E" w:rsidRPr="00C25669" w:rsidRDefault="00DD7A8E" w:rsidP="00257678">
            <w:pPr>
              <w:keepNext/>
              <w:keepLines/>
              <w:spacing w:after="0"/>
              <w:jc w:val="center"/>
              <w:rPr>
                <w:rFonts w:ascii="Arial" w:hAnsi="Arial"/>
                <w:sz w:val="18"/>
              </w:rPr>
            </w:pPr>
            <w:r w:rsidRPr="00C25669">
              <w:rPr>
                <w:rFonts w:ascii="Arial" w:hAnsi="Arial"/>
                <w:sz w:val="18"/>
              </w:rPr>
              <w:t>6</w:t>
            </w:r>
          </w:p>
        </w:tc>
      </w:tr>
      <w:tr w:rsidR="00DD7A8E" w:rsidRPr="00C25669" w14:paraId="6A02E846" w14:textId="27AB8BC1" w:rsidTr="00DD7A8E">
        <w:trPr>
          <w:trHeight w:val="70"/>
          <w:jc w:val="center"/>
        </w:trPr>
        <w:tc>
          <w:tcPr>
            <w:tcW w:w="1196" w:type="dxa"/>
            <w:vMerge/>
            <w:tcBorders>
              <w:left w:val="single" w:sz="4" w:space="0" w:color="auto"/>
              <w:right w:val="single" w:sz="4" w:space="0" w:color="auto"/>
            </w:tcBorders>
            <w:vAlign w:val="center"/>
            <w:hideMark/>
          </w:tcPr>
          <w:p w14:paraId="1B32477C"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2ED237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7711CF"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D1BF41E" w14:textId="356B1F33" w:rsidR="00DD7A8E" w:rsidRPr="00C25669" w:rsidRDefault="00DD7A8E" w:rsidP="00257678">
            <w:pPr>
              <w:keepNext/>
              <w:keepLines/>
              <w:spacing w:after="0"/>
              <w:jc w:val="center"/>
              <w:rPr>
                <w:rFonts w:ascii="Arial" w:hAnsi="Arial"/>
                <w:sz w:val="18"/>
              </w:rPr>
            </w:pPr>
            <w:r w:rsidRPr="00C25669">
              <w:rPr>
                <w:rFonts w:ascii="Arial" w:hAnsi="Arial"/>
                <w:sz w:val="18"/>
              </w:rPr>
              <w:t>13</w:t>
            </w:r>
          </w:p>
        </w:tc>
      </w:tr>
      <w:tr w:rsidR="00DD7A8E" w:rsidRPr="00C25669" w14:paraId="01AB3B4C" w14:textId="2470DCAC" w:rsidTr="00DD7A8E">
        <w:trPr>
          <w:trHeight w:val="70"/>
          <w:jc w:val="center"/>
        </w:trPr>
        <w:tc>
          <w:tcPr>
            <w:tcW w:w="1196" w:type="dxa"/>
            <w:vMerge/>
            <w:tcBorders>
              <w:left w:val="single" w:sz="4" w:space="0" w:color="auto"/>
              <w:right w:val="single" w:sz="4" w:space="0" w:color="auto"/>
            </w:tcBorders>
            <w:vAlign w:val="center"/>
          </w:tcPr>
          <w:p w14:paraId="0C95C496"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A36B5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NZP CSI-RS-timeConfig</w:t>
            </w:r>
          </w:p>
          <w:p w14:paraId="60598899" w14:textId="05AC5079" w:rsidR="00DD7A8E" w:rsidRPr="00C25669" w:rsidRDefault="0064090A" w:rsidP="00257678">
            <w:pPr>
              <w:keepNext/>
              <w:keepLines/>
              <w:spacing w:after="0"/>
              <w:rPr>
                <w:rFonts w:ascii="Arial" w:eastAsia="SimSun"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5DA44EC"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16C7D11" w14:textId="625016C0"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DDAECF4" w14:textId="7A06BC81" w:rsidTr="00DD7A8E">
        <w:trPr>
          <w:trHeight w:val="70"/>
          <w:jc w:val="center"/>
        </w:trPr>
        <w:tc>
          <w:tcPr>
            <w:tcW w:w="1196" w:type="dxa"/>
            <w:vMerge/>
            <w:tcBorders>
              <w:left w:val="single" w:sz="4" w:space="0" w:color="auto"/>
              <w:bottom w:val="single" w:sz="4" w:space="0" w:color="auto"/>
              <w:right w:val="single" w:sz="4" w:space="0" w:color="auto"/>
            </w:tcBorders>
            <w:vAlign w:val="center"/>
          </w:tcPr>
          <w:p w14:paraId="210E72E8"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5AF845"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36F35349"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E0EE018" w14:textId="188A55E2" w:rsidR="00DD7A8E" w:rsidRPr="00C25669" w:rsidRDefault="00DD7A8E" w:rsidP="00257678">
            <w:pPr>
              <w:keepNext/>
              <w:keepLines/>
              <w:spacing w:after="0"/>
              <w:jc w:val="center"/>
              <w:rPr>
                <w:rFonts w:ascii="Arial" w:eastAsia="SimSun" w:hAnsi="Arial"/>
                <w:sz w:val="18"/>
              </w:rPr>
            </w:pPr>
            <w:r w:rsidRPr="00C25669">
              <w:rPr>
                <w:rFonts w:ascii="Arial" w:eastAsia="SimSun" w:hAnsi="Arial"/>
                <w:sz w:val="18"/>
              </w:rPr>
              <w:t>0</w:t>
            </w:r>
          </w:p>
        </w:tc>
      </w:tr>
      <w:tr w:rsidR="00DD7A8E" w:rsidRPr="00C25669" w14:paraId="29D56E36" w14:textId="2BB7E48B" w:rsidTr="00DD7A8E">
        <w:trPr>
          <w:trHeight w:val="70"/>
          <w:jc w:val="center"/>
        </w:trPr>
        <w:tc>
          <w:tcPr>
            <w:tcW w:w="1196" w:type="dxa"/>
            <w:vMerge w:val="restart"/>
            <w:tcBorders>
              <w:left w:val="single" w:sz="4" w:space="0" w:color="auto"/>
              <w:right w:val="single" w:sz="4" w:space="0" w:color="auto"/>
            </w:tcBorders>
            <w:vAlign w:val="center"/>
          </w:tcPr>
          <w:p w14:paraId="42C11745"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04A6889D" w14:textId="77777777" w:rsidR="00DD7A8E" w:rsidRPr="00C25669" w:rsidRDefault="00DD7A8E"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3D39AA6"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50B7EA" w14:textId="12CAEBB6" w:rsidR="00DD7A8E" w:rsidRPr="00C25669" w:rsidRDefault="00DD7A8E" w:rsidP="00257678">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Aperiodic</w:t>
            </w:r>
          </w:p>
        </w:tc>
      </w:tr>
      <w:tr w:rsidR="00DD7A8E" w:rsidRPr="00C25669" w14:paraId="4911D602" w14:textId="24AC410F" w:rsidTr="00DD7A8E">
        <w:trPr>
          <w:trHeight w:val="70"/>
          <w:jc w:val="center"/>
        </w:trPr>
        <w:tc>
          <w:tcPr>
            <w:tcW w:w="1196" w:type="dxa"/>
            <w:vMerge/>
            <w:tcBorders>
              <w:left w:val="single" w:sz="4" w:space="0" w:color="auto"/>
              <w:right w:val="single" w:sz="4" w:space="0" w:color="auto"/>
            </w:tcBorders>
            <w:vAlign w:val="center"/>
            <w:hideMark/>
          </w:tcPr>
          <w:p w14:paraId="7BF1DADD"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8665AE8"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9BA2B41"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3BA0F0" w14:textId="16EE6F9C" w:rsidR="00DD7A8E" w:rsidRPr="00C25669" w:rsidRDefault="00DD7A8E" w:rsidP="00257678">
            <w:pPr>
              <w:keepNext/>
              <w:keepLines/>
              <w:spacing w:after="0"/>
              <w:jc w:val="center"/>
              <w:rPr>
                <w:rFonts w:ascii="Arial" w:hAnsi="Arial"/>
                <w:sz w:val="18"/>
              </w:rPr>
            </w:pPr>
            <w:r w:rsidRPr="00C25669">
              <w:rPr>
                <w:rFonts w:ascii="Arial" w:hAnsi="Arial"/>
                <w:sz w:val="18"/>
              </w:rPr>
              <w:t>1</w:t>
            </w:r>
          </w:p>
        </w:tc>
      </w:tr>
      <w:tr w:rsidR="00DD7A8E" w:rsidRPr="00C25669" w14:paraId="59118B42" w14:textId="0799ED6F" w:rsidTr="00DD7A8E">
        <w:trPr>
          <w:trHeight w:val="70"/>
          <w:jc w:val="center"/>
        </w:trPr>
        <w:tc>
          <w:tcPr>
            <w:tcW w:w="1196" w:type="dxa"/>
            <w:vMerge/>
            <w:tcBorders>
              <w:left w:val="single" w:sz="4" w:space="0" w:color="auto"/>
              <w:right w:val="single" w:sz="4" w:space="0" w:color="auto"/>
            </w:tcBorders>
            <w:vAlign w:val="center"/>
            <w:hideMark/>
          </w:tcPr>
          <w:p w14:paraId="4C4BE072"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5EE4777"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CSI-IM Resource Mapping</w:t>
            </w:r>
          </w:p>
          <w:p w14:paraId="71384F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857BF48"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EAA1B9E" w14:textId="63C7F611" w:rsidR="00DD7A8E" w:rsidRPr="00C25669" w:rsidRDefault="00DD7A8E" w:rsidP="00257678">
            <w:pPr>
              <w:keepNext/>
              <w:keepLines/>
              <w:spacing w:after="0"/>
              <w:jc w:val="center"/>
              <w:rPr>
                <w:rFonts w:ascii="Arial" w:hAnsi="Arial"/>
                <w:sz w:val="18"/>
              </w:rPr>
            </w:pPr>
            <w:r w:rsidRPr="00C25669">
              <w:rPr>
                <w:rFonts w:ascii="Arial" w:hAnsi="Arial"/>
                <w:sz w:val="18"/>
              </w:rPr>
              <w:t>(8, 13)</w:t>
            </w:r>
          </w:p>
        </w:tc>
      </w:tr>
      <w:tr w:rsidR="00DD7A8E" w:rsidRPr="00C25669" w14:paraId="62AE6DAC" w14:textId="1EF25F02" w:rsidTr="00DD7A8E">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1184BCE" w14:textId="77777777" w:rsidR="00DD7A8E" w:rsidRPr="00C25669" w:rsidRDefault="00DD7A8E" w:rsidP="0025767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20D5BB" w14:textId="77777777" w:rsidR="00DD7A8E" w:rsidRPr="00C25669" w:rsidRDefault="00DD7A8E" w:rsidP="00257678">
            <w:pPr>
              <w:keepNext/>
              <w:keepLines/>
              <w:spacing w:after="0"/>
              <w:rPr>
                <w:rFonts w:ascii="Arial" w:hAnsi="Arial"/>
                <w:sz w:val="18"/>
              </w:rPr>
            </w:pPr>
            <w:r w:rsidRPr="00C25669">
              <w:rPr>
                <w:rFonts w:ascii="Arial" w:eastAsia="SimSun" w:hAnsi="Arial"/>
                <w:sz w:val="18"/>
              </w:rPr>
              <w:t>CSI-IM timeConfig</w:t>
            </w:r>
          </w:p>
          <w:p w14:paraId="42B4541B" w14:textId="3E97E67B" w:rsidR="00DD7A8E" w:rsidRPr="00C25669" w:rsidRDefault="0064090A" w:rsidP="00257678">
            <w:pPr>
              <w:keepNext/>
              <w:keepLines/>
              <w:spacing w:after="0"/>
              <w:rPr>
                <w:rFonts w:ascii="Arial" w:hAnsi="Arial"/>
                <w:sz w:val="18"/>
              </w:rPr>
            </w:pPr>
            <w:r>
              <w:rPr>
                <w:rFonts w:ascii="Arial" w:eastAsia="SimSun" w:hAnsi="Arial"/>
                <w:sz w:val="18"/>
              </w:rPr>
              <w:t>periodicity</w:t>
            </w:r>
            <w:r w:rsidR="00DD7A8E"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B0B5C50" w14:textId="77777777" w:rsidR="00DD7A8E" w:rsidRPr="00C25669" w:rsidRDefault="00DD7A8E" w:rsidP="00257678">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76B0F9" w14:textId="6E78129D" w:rsidR="00DD7A8E" w:rsidRPr="00C25669" w:rsidRDefault="00DD7A8E" w:rsidP="00257678">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DD7A8E" w:rsidRPr="00C25669" w14:paraId="2C979DF7" w14:textId="36703A8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8B237C0" w14:textId="77777777" w:rsidR="00DD7A8E" w:rsidRPr="00C25669" w:rsidRDefault="00DD7A8E"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11998A" w14:textId="77777777" w:rsidR="00DD7A8E" w:rsidRPr="00C25669" w:rsidRDefault="00DD7A8E" w:rsidP="00257678">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400B67" w14:textId="56D4B744" w:rsidR="00DD7A8E" w:rsidRPr="00C25669" w:rsidRDefault="00DD7A8E" w:rsidP="00257678">
            <w:pPr>
              <w:keepNext/>
              <w:keepLines/>
              <w:spacing w:after="0"/>
              <w:jc w:val="center"/>
              <w:rPr>
                <w:rFonts w:ascii="Arial" w:eastAsia="SimSun" w:hAnsi="Arial"/>
                <w:i/>
                <w:sz w:val="18"/>
              </w:rPr>
            </w:pPr>
            <w:r w:rsidRPr="00C25669">
              <w:rPr>
                <w:rFonts w:ascii="Arial" w:eastAsia="SimSun" w:hAnsi="Arial"/>
                <w:i/>
                <w:sz w:val="18"/>
              </w:rPr>
              <w:t>Aperiodic</w:t>
            </w:r>
          </w:p>
        </w:tc>
      </w:tr>
      <w:tr w:rsidR="00DD7A8E" w:rsidRPr="00C25669" w14:paraId="6C764ED4" w14:textId="3002402B"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F93D5B6"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57A7DCE" w14:textId="77777777" w:rsidR="00DD7A8E" w:rsidRPr="00C25669" w:rsidRDefault="00DD7A8E" w:rsidP="00DD7A8E">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94E1B" w14:textId="77777777" w:rsidR="00DD7A8E" w:rsidRPr="00C25669" w:rsidRDefault="00DD7A8E" w:rsidP="00DD7A8E">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64815680" w14:textId="63AB66D8" w:rsidR="00DD7A8E" w:rsidRPr="00C25669" w:rsidRDefault="00DD7A8E" w:rsidP="00DD7A8E">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DD7A8E" w:rsidRPr="00C25669" w14:paraId="2904E3C8" w14:textId="50E05EFD"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BAFFF2"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DF9B42A"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0411836" w14:textId="2AD4941D"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cri-RI-PMI-CQI</w:t>
            </w:r>
          </w:p>
        </w:tc>
      </w:tr>
      <w:tr w:rsidR="00DD7A8E" w:rsidRPr="00C25669" w14:paraId="63C6E16C" w14:textId="6C4AA60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BA32561"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CDDDD24"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232F3C4" w14:textId="77921F8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6BA0A841" w14:textId="57BE898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FC2C865"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E8EB49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312BCA0" w14:textId="5F5D9711"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57FD0E5C" w14:textId="10DB1D9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D63BDA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66F62D8"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BF5C44F" w14:textId="25DC4E90" w:rsidR="00DD7A8E" w:rsidRPr="00C25669" w:rsidRDefault="00DD7A8E" w:rsidP="00DD7A8E">
            <w:pPr>
              <w:keepNext/>
              <w:keepLines/>
              <w:spacing w:after="0"/>
              <w:jc w:val="center"/>
              <w:rPr>
                <w:rFonts w:ascii="Arial" w:eastAsia="SimSun" w:hAnsi="Arial"/>
                <w:i/>
                <w:sz w:val="18"/>
                <w:lang w:val="en-US"/>
              </w:rPr>
            </w:pPr>
            <w:r w:rsidRPr="00C25669">
              <w:rPr>
                <w:rFonts w:ascii="Arial" w:eastAsia="SimSun" w:hAnsi="Arial"/>
                <w:i/>
                <w:sz w:val="18"/>
                <w:lang w:val="en-US"/>
              </w:rPr>
              <w:t>Wide</w:t>
            </w:r>
            <w:r w:rsidRPr="00C25669">
              <w:rPr>
                <w:rFonts w:ascii="Arial" w:eastAsia="SimSun" w:hAnsi="Arial"/>
                <w:i/>
                <w:sz w:val="18"/>
              </w:rPr>
              <w:t>band</w:t>
            </w:r>
          </w:p>
        </w:tc>
      </w:tr>
      <w:tr w:rsidR="00DD7A8E" w:rsidRPr="00C25669" w14:paraId="1F27C63E" w14:textId="5E78CCEF"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21CD284"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4C56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7CB93AB" w14:textId="1640BD2B"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Wideband</w:t>
            </w:r>
          </w:p>
        </w:tc>
      </w:tr>
      <w:tr w:rsidR="00DD7A8E" w:rsidRPr="00C25669" w14:paraId="2F99AFFD" w14:textId="67ECD26C"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ED06B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728BF81"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5148D3B" w14:textId="4048E736"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8</w:t>
            </w:r>
          </w:p>
        </w:tc>
      </w:tr>
      <w:tr w:rsidR="00DD7A8E" w:rsidRPr="00C25669" w14:paraId="25499D42" w14:textId="607B091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601516E"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B9DCA1A"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04A533" w14:textId="7731398D" w:rsidR="00DD7A8E" w:rsidRPr="00C25669" w:rsidRDefault="00DD7A8E" w:rsidP="00DD7A8E">
            <w:pPr>
              <w:keepNext/>
              <w:keepLines/>
              <w:spacing w:after="0"/>
              <w:jc w:val="center"/>
              <w:rPr>
                <w:rFonts w:ascii="Arial" w:hAnsi="Arial"/>
                <w:sz w:val="18"/>
              </w:rPr>
            </w:pPr>
            <w:r w:rsidRPr="00C25669">
              <w:rPr>
                <w:rFonts w:ascii="Arial" w:hAnsi="Arial"/>
                <w:sz w:val="18"/>
              </w:rPr>
              <w:t>111111111</w:t>
            </w:r>
          </w:p>
        </w:tc>
      </w:tr>
      <w:tr w:rsidR="00DD7A8E" w:rsidRPr="00C25669" w14:paraId="7EDE9D83" w14:textId="29423ED1"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422B210"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15D56D" w14:textId="77777777" w:rsidR="00DD7A8E" w:rsidRPr="00C25669" w:rsidRDefault="00DD7A8E" w:rsidP="00DD7A8E">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21C5A88" w14:textId="586B46E2" w:rsidR="00DD7A8E" w:rsidRPr="00C25669" w:rsidRDefault="00DD7A8E" w:rsidP="00DD7A8E">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DD7A8E" w:rsidRPr="00C25669" w14:paraId="423BB3A2" w14:textId="64C9D51E"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D4DAD1E"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7F71B8E"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4F7258C" w14:textId="63369AB3" w:rsidR="00DD7A8E" w:rsidRPr="00B55B1F" w:rsidRDefault="00DD7A8E" w:rsidP="00DD7A8E">
            <w:pPr>
              <w:keepNext/>
              <w:keepLines/>
              <w:spacing w:after="0"/>
              <w:jc w:val="center"/>
              <w:rPr>
                <w:rFonts w:ascii="Arial" w:hAnsi="Arial"/>
                <w:sz w:val="18"/>
                <w:lang w:eastAsia="zh-CN"/>
              </w:rPr>
            </w:pPr>
            <w:r w:rsidRPr="00B55B1F">
              <w:rPr>
                <w:rFonts w:ascii="Arial" w:hAnsi="Arial"/>
                <w:sz w:val="18"/>
                <w:lang w:eastAsia="zh-CN"/>
              </w:rPr>
              <w:t>6</w:t>
            </w:r>
          </w:p>
        </w:tc>
      </w:tr>
      <w:tr w:rsidR="00DD7A8E" w:rsidRPr="00C25669" w14:paraId="4E9345FC" w14:textId="6868348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7672047"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A4DEFC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5B8B475" w14:textId="36788F7C"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 in slots i, where mod(i, 8) = 1, otherwise it is equal to 0</w:t>
            </w:r>
          </w:p>
        </w:tc>
      </w:tr>
      <w:tr w:rsidR="00DD7A8E" w:rsidRPr="00C25669" w14:paraId="7516458A" w14:textId="39EFB1AA"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F0A3A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64C3D02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9FD5242" w14:textId="52CA2920" w:rsidR="00DD7A8E" w:rsidRPr="00C25669" w:rsidRDefault="00DD7A8E" w:rsidP="00DD7A8E">
            <w:pPr>
              <w:keepNext/>
              <w:keepLines/>
              <w:spacing w:after="0"/>
              <w:jc w:val="center"/>
              <w:rPr>
                <w:rFonts w:ascii="Arial" w:hAnsi="Arial"/>
                <w:sz w:val="18"/>
                <w:lang w:eastAsia="zh-CN"/>
              </w:rPr>
            </w:pPr>
            <w:r w:rsidRPr="00C25669">
              <w:rPr>
                <w:rFonts w:ascii="Arial" w:hAnsi="Arial"/>
                <w:sz w:val="18"/>
                <w:lang w:eastAsia="zh-CN"/>
              </w:rPr>
              <w:t>1</w:t>
            </w:r>
          </w:p>
        </w:tc>
      </w:tr>
      <w:tr w:rsidR="00DD7A8E" w:rsidRPr="00C25669" w14:paraId="204791F8" w14:textId="764971A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76AD0D" w14:textId="77777777" w:rsidR="00DD7A8E" w:rsidRPr="00C25669" w:rsidRDefault="00DD7A8E" w:rsidP="00DD7A8E">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D9B78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582F20" w14:textId="77777777"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675A0D7C" w14:textId="2414E5F3" w:rsidR="00DD7A8E" w:rsidRPr="00C25669" w:rsidRDefault="00DD7A8E" w:rsidP="00401CAC">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DD7A8E" w:rsidRPr="00C25669" w14:paraId="171AEA48" w14:textId="04C42E7C" w:rsidTr="00DD7A8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4B7A205"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43CF8C3B"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C439B5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DBDB7B" w14:textId="4B9E721F"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typeI-SinglePanel</w:t>
            </w:r>
          </w:p>
        </w:tc>
      </w:tr>
      <w:tr w:rsidR="00DD7A8E" w:rsidRPr="00C25669" w14:paraId="1ADCC596" w14:textId="537FECF4" w:rsidTr="00DD7A8E">
        <w:trPr>
          <w:trHeight w:val="70"/>
          <w:jc w:val="center"/>
        </w:trPr>
        <w:tc>
          <w:tcPr>
            <w:tcW w:w="1267" w:type="dxa"/>
            <w:gridSpan w:val="2"/>
            <w:vMerge/>
            <w:tcBorders>
              <w:left w:val="single" w:sz="4" w:space="0" w:color="auto"/>
              <w:right w:val="single" w:sz="4" w:space="0" w:color="auto"/>
            </w:tcBorders>
            <w:hideMark/>
          </w:tcPr>
          <w:p w14:paraId="7E9A941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B2FF839"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A52494B"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4F9DFAF" w14:textId="3332593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DD7A8E" w:rsidRPr="00C25669" w14:paraId="0B41917E" w14:textId="61072519" w:rsidTr="00DD7A8E">
        <w:trPr>
          <w:trHeight w:val="70"/>
          <w:jc w:val="center"/>
        </w:trPr>
        <w:tc>
          <w:tcPr>
            <w:tcW w:w="1267" w:type="dxa"/>
            <w:gridSpan w:val="2"/>
            <w:vMerge/>
            <w:tcBorders>
              <w:left w:val="single" w:sz="4" w:space="0" w:color="auto"/>
              <w:right w:val="single" w:sz="4" w:space="0" w:color="auto"/>
            </w:tcBorders>
            <w:hideMark/>
          </w:tcPr>
          <w:p w14:paraId="2294BFA5"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F88E09A"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011D4E9D"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8F07AAB" w14:textId="36712642" w:rsidR="00DD7A8E" w:rsidRPr="00C25669" w:rsidRDefault="00DD7A8E" w:rsidP="00DD7A8E">
            <w:pPr>
              <w:keepNext/>
              <w:keepLines/>
              <w:spacing w:after="0"/>
              <w:jc w:val="center"/>
              <w:rPr>
                <w:rFonts w:ascii="Arial" w:eastAsia="SimSun" w:hAnsi="Arial"/>
                <w:i/>
                <w:sz w:val="18"/>
              </w:rPr>
            </w:pPr>
            <w:r w:rsidRPr="00C25669">
              <w:rPr>
                <w:rFonts w:ascii="Arial" w:eastAsia="SimSun" w:hAnsi="Arial"/>
                <w:i/>
                <w:sz w:val="18"/>
              </w:rPr>
              <w:t>Not configured</w:t>
            </w:r>
          </w:p>
        </w:tc>
      </w:tr>
      <w:tr w:rsidR="00DD7A8E" w:rsidRPr="00C25669" w14:paraId="2FEC2566" w14:textId="3C9EE36A" w:rsidTr="00DD7A8E">
        <w:trPr>
          <w:trHeight w:val="70"/>
          <w:jc w:val="center"/>
        </w:trPr>
        <w:tc>
          <w:tcPr>
            <w:tcW w:w="1267" w:type="dxa"/>
            <w:gridSpan w:val="2"/>
            <w:vMerge/>
            <w:tcBorders>
              <w:left w:val="single" w:sz="4" w:space="0" w:color="auto"/>
              <w:right w:val="single" w:sz="4" w:space="0" w:color="auto"/>
            </w:tcBorders>
            <w:hideMark/>
          </w:tcPr>
          <w:p w14:paraId="6D774638"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3CDBC12" w14:textId="77777777" w:rsidR="00DD7A8E" w:rsidRPr="00C25669" w:rsidRDefault="00DD7A8E" w:rsidP="00DD7A8E">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6B4BD67"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B8C6CC" w14:textId="2B0024A4" w:rsidR="00DD7A8E" w:rsidRPr="00C25669" w:rsidRDefault="00DD7A8E" w:rsidP="00DD7A8E">
            <w:pPr>
              <w:keepNext/>
              <w:keepLines/>
              <w:spacing w:after="0"/>
              <w:jc w:val="center"/>
              <w:rPr>
                <w:rFonts w:ascii="Arial" w:hAnsi="Arial"/>
                <w:sz w:val="18"/>
              </w:rPr>
            </w:pPr>
            <w:r w:rsidRPr="00C25669">
              <w:rPr>
                <w:rFonts w:ascii="Arial" w:hAnsi="Arial"/>
                <w:sz w:val="18"/>
              </w:rPr>
              <w:t>000001</w:t>
            </w:r>
          </w:p>
        </w:tc>
      </w:tr>
      <w:tr w:rsidR="00DD7A8E" w:rsidRPr="00C25669" w14:paraId="77A18769" w14:textId="40AF76DF" w:rsidTr="00DD7A8E">
        <w:trPr>
          <w:trHeight w:val="70"/>
          <w:jc w:val="center"/>
        </w:trPr>
        <w:tc>
          <w:tcPr>
            <w:tcW w:w="1267" w:type="dxa"/>
            <w:gridSpan w:val="2"/>
            <w:vMerge/>
            <w:tcBorders>
              <w:left w:val="single" w:sz="4" w:space="0" w:color="auto"/>
              <w:bottom w:val="single" w:sz="4" w:space="0" w:color="auto"/>
              <w:right w:val="single" w:sz="4" w:space="0" w:color="auto"/>
            </w:tcBorders>
          </w:tcPr>
          <w:p w14:paraId="11637494" w14:textId="77777777" w:rsidR="00DD7A8E" w:rsidRPr="00C25669" w:rsidRDefault="00DD7A8E" w:rsidP="00DD7A8E">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F7BFFEC"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315D661"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6661D56" w14:textId="19D4E6FF" w:rsidR="00DD7A8E" w:rsidRPr="00C25669" w:rsidRDefault="00DD7A8E" w:rsidP="00DD7A8E">
            <w:pPr>
              <w:keepNext/>
              <w:keepLines/>
              <w:spacing w:after="0"/>
              <w:jc w:val="center"/>
              <w:rPr>
                <w:rFonts w:ascii="Arial" w:hAnsi="Arial"/>
                <w:sz w:val="18"/>
              </w:rPr>
            </w:pPr>
            <w:r w:rsidRPr="00C25669">
              <w:rPr>
                <w:rFonts w:ascii="Arial" w:hAnsi="Arial"/>
                <w:sz w:val="18"/>
              </w:rPr>
              <w:t>N/A</w:t>
            </w:r>
          </w:p>
        </w:tc>
      </w:tr>
      <w:tr w:rsidR="00DD7A8E" w:rsidRPr="00C25669" w14:paraId="4061C7F4" w14:textId="06802D82"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0AD4CD1F"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0CDC90C" w14:textId="77777777" w:rsidR="00DD7A8E" w:rsidRPr="00C25669" w:rsidRDefault="00DD7A8E" w:rsidP="00DD7A8E">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CBC683A" w14:textId="4B77C6EF" w:rsidR="00DD7A8E" w:rsidRPr="00C25669" w:rsidRDefault="00DD7A8E" w:rsidP="00DD7A8E">
            <w:pPr>
              <w:keepNext/>
              <w:keepLines/>
              <w:spacing w:after="0"/>
              <w:jc w:val="center"/>
              <w:rPr>
                <w:rFonts w:ascii="Arial" w:eastAsia="SimSun" w:hAnsi="Arial"/>
                <w:sz w:val="18"/>
                <w:lang w:eastAsia="zh-CN"/>
              </w:rPr>
            </w:pPr>
            <w:r w:rsidRPr="00C25669">
              <w:rPr>
                <w:rFonts w:ascii="Arial" w:eastAsia="SimSun" w:hAnsi="Arial"/>
                <w:sz w:val="18"/>
                <w:lang w:eastAsia="zh-CN"/>
              </w:rPr>
              <w:t>PUSCH</w:t>
            </w:r>
          </w:p>
        </w:tc>
      </w:tr>
      <w:tr w:rsidR="00DD7A8E" w:rsidRPr="00C25669" w14:paraId="682018C7" w14:textId="32F73F94"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240A4C6"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FDFE33" w14:textId="77777777" w:rsidR="00DD7A8E" w:rsidRPr="00C25669" w:rsidRDefault="00DD7A8E" w:rsidP="00DD7A8E">
            <w:pPr>
              <w:keepNext/>
              <w:keepLines/>
              <w:spacing w:after="0"/>
              <w:jc w:val="center"/>
              <w:rPr>
                <w:rFonts w:ascii="Arial" w:hAnsi="Arial"/>
                <w:sz w:val="18"/>
              </w:rPr>
            </w:pPr>
            <w:r w:rsidRPr="00C25669">
              <w:rPr>
                <w:rFonts w:ascii="Arial" w:eastAsia="SimSun" w:hAnsi="Arial"/>
                <w:sz w:val="18"/>
              </w:rPr>
              <w:t>ms</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1AF306" w14:textId="71846771" w:rsidR="00DD7A8E" w:rsidRPr="00C25669" w:rsidRDefault="00DD7A8E" w:rsidP="00DD7A8E">
            <w:pPr>
              <w:keepNext/>
              <w:keepLines/>
              <w:spacing w:after="0"/>
              <w:jc w:val="center"/>
              <w:rPr>
                <w:rFonts w:ascii="Arial" w:hAnsi="Arial"/>
                <w:sz w:val="18"/>
              </w:rPr>
            </w:pPr>
            <w:r w:rsidRPr="00C25669">
              <w:rPr>
                <w:rFonts w:ascii="Arial" w:hAnsi="Arial"/>
                <w:sz w:val="18"/>
              </w:rPr>
              <w:t>1.375</w:t>
            </w:r>
          </w:p>
        </w:tc>
      </w:tr>
      <w:tr w:rsidR="00DD7A8E" w:rsidRPr="00C25669" w14:paraId="3A6CE416" w14:textId="7CEA0DD5" w:rsidTr="00DD7A8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2637627" w14:textId="77777777" w:rsidR="00DD7A8E" w:rsidRPr="00C25669" w:rsidRDefault="00DD7A8E" w:rsidP="00DD7A8E">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CB88EE2" w14:textId="77777777" w:rsidR="00DD7A8E" w:rsidRPr="00C25669" w:rsidRDefault="00DD7A8E" w:rsidP="00DD7A8E">
            <w:pPr>
              <w:keepNext/>
              <w:keepLines/>
              <w:spacing w:after="0"/>
              <w:jc w:val="center"/>
              <w:rPr>
                <w:rFonts w:ascii="Arial" w:eastAsia="SimSun"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98564ED" w14:textId="0DB525DA" w:rsidR="00DD7A8E" w:rsidRPr="00C25669" w:rsidRDefault="00DD7A8E" w:rsidP="00DD7A8E">
            <w:pPr>
              <w:keepNext/>
              <w:keepLines/>
              <w:spacing w:after="0"/>
              <w:jc w:val="center"/>
              <w:rPr>
                <w:rFonts w:ascii="Arial" w:hAnsi="Arial"/>
                <w:sz w:val="18"/>
              </w:rPr>
            </w:pPr>
            <w:r w:rsidRPr="00C25669">
              <w:rPr>
                <w:rFonts w:ascii="Arial" w:hAnsi="Arial"/>
                <w:sz w:val="18"/>
              </w:rPr>
              <w:t>1</w:t>
            </w:r>
          </w:p>
        </w:tc>
      </w:tr>
      <w:tr w:rsidR="00CB77E1" w:rsidRPr="00C25669" w14:paraId="31AD7620" w14:textId="4D7DA905" w:rsidTr="00CB77E1">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E76E898" w14:textId="77777777" w:rsidR="00CB77E1" w:rsidRPr="00C25669" w:rsidRDefault="00CB77E1" w:rsidP="00DD7A8E">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2C60FCC" w14:textId="77777777" w:rsidR="00CB77E1" w:rsidRPr="00C25669" w:rsidRDefault="00CB77E1" w:rsidP="00DD7A8E">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791BCCA9" w14:textId="77777777" w:rsidR="00CB77E1" w:rsidRPr="00C25669" w:rsidRDefault="00CB77E1" w:rsidP="00DD7A8E">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29383953" w14:textId="5702B605" w:rsidR="00CB77E1" w:rsidRPr="00C25669" w:rsidRDefault="00CB77E1" w:rsidP="00DD7A8E">
            <w:pPr>
              <w:keepNext/>
              <w:keepLines/>
              <w:spacing w:after="0"/>
              <w:jc w:val="center"/>
              <w:rPr>
                <w:rFonts w:ascii="Arial" w:hAnsi="Arial"/>
                <w:sz w:val="18"/>
              </w:rPr>
            </w:pPr>
            <w:r w:rsidRPr="00CB77E1">
              <w:rPr>
                <w:rFonts w:ascii="Arial" w:eastAsia="SimSun" w:hAnsi="Arial"/>
                <w:sz w:val="18"/>
              </w:rPr>
              <w:t>As specified in Table A.4-2, TBS.2-7</w:t>
            </w:r>
          </w:p>
        </w:tc>
      </w:tr>
    </w:tbl>
    <w:p w14:paraId="4E7D8AAC" w14:textId="77777777" w:rsidR="005B3300" w:rsidRPr="00C25669" w:rsidRDefault="005B3300" w:rsidP="005B3300">
      <w:pPr>
        <w:rPr>
          <w:rFonts w:eastAsia="SimSun"/>
        </w:rPr>
      </w:pPr>
    </w:p>
    <w:p w14:paraId="413DDAAD" w14:textId="77777777"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DD7A8E" w:rsidRPr="00C25669" w14:paraId="6306841F" w14:textId="2453F6A0" w:rsidTr="00DD7A8E">
        <w:trPr>
          <w:jc w:val="center"/>
        </w:trPr>
        <w:tc>
          <w:tcPr>
            <w:tcW w:w="1984" w:type="dxa"/>
            <w:tcBorders>
              <w:bottom w:val="nil"/>
            </w:tcBorders>
          </w:tcPr>
          <w:p w14:paraId="7CFAF1CA" w14:textId="77777777" w:rsidR="00DD7A8E" w:rsidRPr="00C25669" w:rsidRDefault="00DD7A8E" w:rsidP="00DD7A8E">
            <w:pPr>
              <w:keepNext/>
              <w:keepLines/>
              <w:spacing w:after="0"/>
              <w:jc w:val="center"/>
              <w:rPr>
                <w:rFonts w:ascii="Arial" w:eastAsia="SimSun" w:hAnsi="Arial"/>
                <w:b/>
                <w:sz w:val="18"/>
              </w:rPr>
            </w:pPr>
          </w:p>
        </w:tc>
        <w:tc>
          <w:tcPr>
            <w:tcW w:w="1412" w:type="dxa"/>
            <w:tcBorders>
              <w:bottom w:val="nil"/>
            </w:tcBorders>
          </w:tcPr>
          <w:p w14:paraId="421AD582"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1A7DB146" w14:textId="77777777" w:rsidR="00DD7A8E" w:rsidRPr="00C25669" w:rsidRDefault="00DD7A8E" w:rsidP="00DD7A8E">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14:paraId="442912DE" w14:textId="5F6958E5"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3</w:t>
            </w:r>
          </w:p>
        </w:tc>
        <w:tc>
          <w:tcPr>
            <w:tcW w:w="1512" w:type="dxa"/>
            <w:tcBorders>
              <w:bottom w:val="nil"/>
            </w:tcBorders>
          </w:tcPr>
          <w:p w14:paraId="76C5B812" w14:textId="678436E2" w:rsidR="00DD7A8E" w:rsidRPr="00C25669" w:rsidRDefault="00DD7A8E" w:rsidP="00DD7A8E">
            <w:pPr>
              <w:keepNext/>
              <w:keepLines/>
              <w:spacing w:after="0"/>
              <w:jc w:val="center"/>
              <w:rPr>
                <w:rFonts w:ascii="Arial" w:eastAsia="SimSun" w:hAnsi="Arial"/>
                <w:b/>
                <w:sz w:val="18"/>
              </w:rPr>
            </w:pPr>
            <w:r>
              <w:rPr>
                <w:rFonts w:ascii="Arial" w:eastAsia="SimSun" w:hAnsi="Arial" w:hint="eastAsia"/>
                <w:b/>
                <w:sz w:val="18"/>
                <w:lang w:eastAsia="zh-CN"/>
              </w:rPr>
              <w:t>T</w:t>
            </w:r>
            <w:r>
              <w:rPr>
                <w:rFonts w:ascii="Arial" w:eastAsia="SimSun" w:hAnsi="Arial"/>
                <w:b/>
                <w:sz w:val="18"/>
                <w:lang w:eastAsia="zh-CN"/>
              </w:rPr>
              <w:t>est 4</w:t>
            </w:r>
          </w:p>
        </w:tc>
      </w:tr>
      <w:tr w:rsidR="00DD7A8E" w:rsidRPr="00C25669" w14:paraId="2C6F44BB" w14:textId="1A337A2F" w:rsidTr="00DD7A8E">
        <w:trPr>
          <w:cantSplit/>
          <w:jc w:val="center"/>
        </w:trPr>
        <w:tc>
          <w:tcPr>
            <w:tcW w:w="1984" w:type="dxa"/>
          </w:tcPr>
          <w:p w14:paraId="0C079439" w14:textId="77777777" w:rsidR="00DD7A8E" w:rsidRPr="00C25669" w:rsidRDefault="00DD7A8E" w:rsidP="00DD7A8E">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19CE04F5"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0FA0F1F7"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43E3296D" w14:textId="00256E80"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7CB917F4" w14:textId="01D20E7E"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DD7A8E" w:rsidRPr="00C25669" w14:paraId="7322348C" w14:textId="63D8F847" w:rsidTr="00DD7A8E">
        <w:trPr>
          <w:cantSplit/>
          <w:jc w:val="center"/>
        </w:trPr>
        <w:tc>
          <w:tcPr>
            <w:tcW w:w="1984" w:type="dxa"/>
          </w:tcPr>
          <w:p w14:paraId="43AC9605" w14:textId="77777777" w:rsidR="00DD7A8E" w:rsidRPr="00C25669" w:rsidRDefault="00DD7A8E" w:rsidP="00DD7A8E">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14:paraId="4F0420B9"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6C682A0D" w14:textId="77777777"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5B9B9C0" w14:textId="1708096C"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117BB31" w14:textId="7B81E7A1" w:rsidR="00DD7A8E" w:rsidRPr="00C25669" w:rsidRDefault="00DD7A8E" w:rsidP="00DD7A8E">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0246DA92" w14:textId="77777777" w:rsidR="005B3300" w:rsidRPr="00C25669" w:rsidRDefault="005B3300" w:rsidP="005B3300">
      <w:pPr>
        <w:rPr>
          <w:rFonts w:eastAsia="SimSun"/>
          <w:lang w:eastAsia="zh-CN"/>
        </w:rPr>
      </w:pPr>
    </w:p>
    <w:p w14:paraId="3A4262F2" w14:textId="77777777" w:rsidR="006A208F" w:rsidRDefault="006A208F" w:rsidP="006A208F">
      <w:pPr>
        <w:pStyle w:val="Heading2"/>
      </w:pPr>
      <w:bookmarkStart w:id="3464" w:name="_Toc67918260"/>
      <w:bookmarkStart w:id="3465" w:name="_Toc76298304"/>
      <w:bookmarkStart w:id="3466" w:name="_Toc76572316"/>
      <w:bookmarkStart w:id="3467" w:name="_Toc76652183"/>
      <w:bookmarkStart w:id="3468" w:name="_Toc76653021"/>
      <w:bookmarkStart w:id="3469" w:name="_Toc83742294"/>
      <w:bookmarkStart w:id="3470" w:name="_Toc91440784"/>
      <w:bookmarkStart w:id="3471" w:name="_Toc98849574"/>
      <w:bookmarkStart w:id="3472" w:name="_Toc106543428"/>
      <w:bookmarkStart w:id="3473" w:name="_Toc106737526"/>
      <w:bookmarkStart w:id="3474" w:name="_Toc107233293"/>
      <w:bookmarkStart w:id="3475" w:name="_Toc107234910"/>
      <w:bookmarkStart w:id="3476" w:name="_Toc107419880"/>
      <w:bookmarkStart w:id="3477" w:name="_Toc107477176"/>
      <w:bookmarkStart w:id="3478" w:name="_Toc114566034"/>
      <w:bookmarkStart w:id="3479" w:name="_Toc123936346"/>
      <w:bookmarkStart w:id="3480" w:name="_Toc124377361"/>
      <w:bookmarkStart w:id="3481" w:name="_Toc21338306"/>
      <w:bookmarkStart w:id="3482" w:name="_Toc29808414"/>
      <w:bookmarkStart w:id="3483" w:name="_Toc37068333"/>
      <w:bookmarkStart w:id="3484" w:name="_Toc37083878"/>
      <w:bookmarkStart w:id="3485" w:name="_Toc37084220"/>
      <w:bookmarkStart w:id="3486" w:name="_Toc40209582"/>
      <w:bookmarkStart w:id="3487" w:name="_Toc40209924"/>
      <w:bookmarkStart w:id="3488" w:name="_Toc45892883"/>
      <w:bookmarkStart w:id="3489" w:name="_Toc53176748"/>
      <w:bookmarkStart w:id="3490" w:name="_Toc61121070"/>
      <w:r>
        <w:t>8</w:t>
      </w:r>
      <w:r w:rsidRPr="00CF14CC">
        <w:t>.</w:t>
      </w:r>
      <w:r>
        <w:t>2A</w:t>
      </w:r>
      <w:r w:rsidRPr="00C25669">
        <w:rPr>
          <w:rFonts w:hint="eastAsia"/>
          <w:lang w:eastAsia="zh-CN"/>
        </w:rPr>
        <w:tab/>
      </w:r>
      <w:r w:rsidRPr="00324BCD">
        <w:rPr>
          <w:rFonts w:hint="eastAsia"/>
        </w:rPr>
        <w:t>Reporting of Channel Quality Indicator</w:t>
      </w:r>
      <w:r>
        <w:t xml:space="preserve"> (CQI) for CA</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1FDABF8C" w14:textId="77777777" w:rsidR="006A208F" w:rsidRDefault="006A208F" w:rsidP="006A208F">
      <w:pPr>
        <w:pStyle w:val="Heading3"/>
        <w:rPr>
          <w:lang w:eastAsia="zh-CN"/>
        </w:rPr>
      </w:pPr>
      <w:bookmarkStart w:id="3491" w:name="_Toc67918261"/>
      <w:bookmarkStart w:id="3492" w:name="_Toc76298305"/>
      <w:bookmarkStart w:id="3493" w:name="_Toc76572317"/>
      <w:bookmarkStart w:id="3494" w:name="_Toc76652184"/>
      <w:bookmarkStart w:id="3495" w:name="_Toc76653022"/>
      <w:bookmarkStart w:id="3496" w:name="_Toc83742295"/>
      <w:bookmarkStart w:id="3497" w:name="_Toc91440785"/>
      <w:bookmarkStart w:id="3498" w:name="_Toc98849575"/>
      <w:bookmarkStart w:id="3499" w:name="_Toc106543429"/>
      <w:bookmarkStart w:id="3500" w:name="_Toc106737527"/>
      <w:bookmarkStart w:id="3501" w:name="_Toc107233294"/>
      <w:bookmarkStart w:id="3502" w:name="_Toc107234911"/>
      <w:bookmarkStart w:id="3503" w:name="_Toc107419881"/>
      <w:bookmarkStart w:id="3504" w:name="_Toc107477177"/>
      <w:bookmarkStart w:id="3505" w:name="_Toc114566035"/>
      <w:bookmarkStart w:id="3506" w:name="_Toc123936347"/>
      <w:bookmarkStart w:id="3507" w:name="_Toc124377362"/>
      <w:r>
        <w:rPr>
          <w:lang w:eastAsia="zh-CN"/>
        </w:rPr>
        <w:t>8</w:t>
      </w:r>
      <w:r w:rsidRPr="00BE1A7D">
        <w:rPr>
          <w:lang w:eastAsia="zh-CN"/>
        </w:rPr>
        <w:t>.</w:t>
      </w:r>
      <w:r w:rsidRPr="00BE1A7D">
        <w:rPr>
          <w:rFonts w:hint="eastAsia"/>
          <w:lang w:eastAsia="zh-CN"/>
        </w:rPr>
        <w:t>2</w:t>
      </w:r>
      <w:r w:rsidRPr="00BE1A7D">
        <w:rPr>
          <w:lang w:eastAsia="zh-CN"/>
        </w:rPr>
        <w:t>A.1</w:t>
      </w:r>
      <w:r w:rsidRPr="00BE1A7D">
        <w:rPr>
          <w:rFonts w:hint="eastAsia"/>
          <w:lang w:eastAsia="zh-CN"/>
        </w:rP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25F32B56" w14:textId="77777777" w:rsidR="006A208F" w:rsidRDefault="006A208F" w:rsidP="006A208F">
      <w:r w:rsidRPr="00353B15">
        <w:t xml:space="preserve">This clause includes </w:t>
      </w:r>
      <w:r>
        <w:t xml:space="preserve">the </w:t>
      </w:r>
      <w:r w:rsidRPr="00353B15">
        <w:t xml:space="preserve">requirements for the reporting of </w:t>
      </w:r>
      <w:r>
        <w:t>c</w:t>
      </w:r>
      <w:r w:rsidRPr="003A18CC">
        <w:rPr>
          <w:rFonts w:hint="eastAsia"/>
        </w:rPr>
        <w:t xml:space="preserve">hannel </w:t>
      </w:r>
      <w:r>
        <w:t>q</w:t>
      </w:r>
      <w:r w:rsidRPr="003A18CC">
        <w:rPr>
          <w:rFonts w:hint="eastAsia"/>
        </w:rPr>
        <w:t xml:space="preserve">uality </w:t>
      </w:r>
      <w:r>
        <w:t>i</w:t>
      </w:r>
      <w:r w:rsidRPr="003A18CC">
        <w:rPr>
          <w:rFonts w:hint="eastAsia"/>
        </w:rPr>
        <w:t>ndicator</w:t>
      </w:r>
      <w:r>
        <w:t xml:space="preserve"> (CQI)</w:t>
      </w:r>
      <w:r w:rsidRPr="00353B15">
        <w:t xml:space="preserve"> with the UE configured for </w:t>
      </w:r>
      <w:r>
        <w:t>CA</w:t>
      </w:r>
      <w:r w:rsidRPr="00353B15">
        <w:t>.</w:t>
      </w:r>
      <w:r>
        <w:t xml:space="preserve"> </w:t>
      </w:r>
      <w:r w:rsidRPr="00353B15">
        <w:t xml:space="preserve">The purpose is to verify that the </w:t>
      </w:r>
      <w:r>
        <w:t>CQI is correctly reported</w:t>
      </w:r>
      <w:r w:rsidRPr="00353B15">
        <w:t xml:space="preserve"> </w:t>
      </w:r>
      <w:r w:rsidRPr="00C25669">
        <w:rPr>
          <w:rFonts w:eastAsia="SimSun"/>
        </w:rPr>
        <w:t xml:space="preserve">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Pr>
          <w:rFonts w:eastAsia="SimSun"/>
        </w:rPr>
        <w:t xml:space="preserve"> </w:t>
      </w:r>
      <w:r w:rsidRPr="00353B15">
        <w:t xml:space="preserve">for each </w:t>
      </w:r>
      <w:r>
        <w:t>CC</w:t>
      </w:r>
      <w:r w:rsidRPr="00353B15">
        <w:t xml:space="preserve"> with multiple cells configured for periodic reporting.</w:t>
      </w:r>
    </w:p>
    <w:p w14:paraId="7CD25509" w14:textId="77777777" w:rsidR="006A208F" w:rsidRDefault="006A208F" w:rsidP="006A208F">
      <w:pPr>
        <w:pStyle w:val="Heading3"/>
      </w:pPr>
      <w:bookmarkStart w:id="3508" w:name="_Toc67918262"/>
      <w:bookmarkStart w:id="3509" w:name="_Toc76298306"/>
      <w:bookmarkStart w:id="3510" w:name="_Toc76572318"/>
      <w:bookmarkStart w:id="3511" w:name="_Toc76652185"/>
      <w:bookmarkStart w:id="3512" w:name="_Toc76653023"/>
      <w:bookmarkStart w:id="3513" w:name="_Toc83742296"/>
      <w:bookmarkStart w:id="3514" w:name="_Toc91440786"/>
      <w:bookmarkStart w:id="3515" w:name="_Toc98849576"/>
      <w:bookmarkStart w:id="3516" w:name="_Toc106543430"/>
      <w:bookmarkStart w:id="3517" w:name="_Toc106737528"/>
      <w:bookmarkStart w:id="3518" w:name="_Toc107233295"/>
      <w:bookmarkStart w:id="3519" w:name="_Toc107234912"/>
      <w:bookmarkStart w:id="3520" w:name="_Toc107419882"/>
      <w:bookmarkStart w:id="3521" w:name="_Toc107477178"/>
      <w:bookmarkStart w:id="3522" w:name="_Toc114566036"/>
      <w:bookmarkStart w:id="3523" w:name="_Toc123936348"/>
      <w:bookmarkStart w:id="3524" w:name="_Toc124377363"/>
      <w:r>
        <w:rPr>
          <w:lang w:eastAsia="zh-CN"/>
        </w:rPr>
        <w:t>8</w:t>
      </w:r>
      <w:r w:rsidRPr="00C25669">
        <w:t>.</w:t>
      </w:r>
      <w:r w:rsidRPr="00C25669">
        <w:rPr>
          <w:rFonts w:hint="eastAsia"/>
          <w:lang w:eastAsia="zh-CN"/>
        </w:rPr>
        <w:t>2</w:t>
      </w:r>
      <w:r>
        <w:rPr>
          <w:rFonts w:hint="eastAsia"/>
          <w:lang w:eastAsia="zh-CN"/>
        </w:rPr>
        <w:t>A</w:t>
      </w:r>
      <w:r w:rsidRPr="00C25669">
        <w:t>.</w:t>
      </w:r>
      <w:r>
        <w:rPr>
          <w:rFonts w:hint="eastAsia"/>
          <w:lang w:eastAsia="zh-CN"/>
        </w:rPr>
        <w:t>2</w:t>
      </w:r>
      <w:r w:rsidRPr="00C25669">
        <w:rPr>
          <w:rFonts w:hint="eastAsia"/>
          <w:lang w:eastAsia="zh-CN"/>
        </w:rPr>
        <w:tab/>
      </w:r>
      <w:r w:rsidRPr="00C25669">
        <w:rPr>
          <w:rFonts w:hint="eastAsia"/>
        </w:rPr>
        <w:t>1</w:t>
      </w:r>
      <w:r w:rsidRPr="00C25669">
        <w:t>RX requirements</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C152F75" w14:textId="77777777" w:rsidR="006A208F" w:rsidRDefault="006A208F" w:rsidP="006A208F">
      <w:pPr>
        <w:rPr>
          <w:lang w:eastAsia="zh-CN"/>
        </w:rPr>
      </w:pPr>
      <w:r>
        <w:rPr>
          <w:rFonts w:hint="eastAsia"/>
          <w:lang w:eastAsia="zh-CN"/>
        </w:rPr>
        <w:t>(</w:t>
      </w:r>
      <w:r>
        <w:rPr>
          <w:lang w:eastAsia="zh-CN"/>
        </w:rPr>
        <w:t>Void)</w:t>
      </w:r>
    </w:p>
    <w:p w14:paraId="43CA78A4" w14:textId="77777777" w:rsidR="006A208F" w:rsidRDefault="006A208F" w:rsidP="006A208F">
      <w:pPr>
        <w:pStyle w:val="Heading3"/>
        <w:rPr>
          <w:lang w:eastAsia="zh-CN"/>
        </w:rPr>
      </w:pPr>
      <w:bookmarkStart w:id="3525" w:name="_Toc67918263"/>
      <w:bookmarkStart w:id="3526" w:name="_Toc76298307"/>
      <w:bookmarkStart w:id="3527" w:name="_Toc76572319"/>
      <w:bookmarkStart w:id="3528" w:name="_Toc76652186"/>
      <w:bookmarkStart w:id="3529" w:name="_Toc76653024"/>
      <w:bookmarkStart w:id="3530" w:name="_Toc83742297"/>
      <w:bookmarkStart w:id="3531" w:name="_Toc91440787"/>
      <w:bookmarkStart w:id="3532" w:name="_Toc98849577"/>
      <w:bookmarkStart w:id="3533" w:name="_Toc106543431"/>
      <w:bookmarkStart w:id="3534" w:name="_Toc106737529"/>
      <w:bookmarkStart w:id="3535" w:name="_Toc107233296"/>
      <w:bookmarkStart w:id="3536" w:name="_Toc107234913"/>
      <w:bookmarkStart w:id="3537" w:name="_Toc107419883"/>
      <w:bookmarkStart w:id="3538" w:name="_Toc107477179"/>
      <w:bookmarkStart w:id="3539" w:name="_Toc114566037"/>
      <w:bookmarkStart w:id="3540" w:name="_Toc123936349"/>
      <w:bookmarkStart w:id="3541" w:name="_Toc124377364"/>
      <w:r>
        <w:rPr>
          <w:lang w:eastAsia="zh-CN"/>
        </w:rPr>
        <w:t>8</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982FCF3" w14:textId="77777777" w:rsidR="006A208F" w:rsidRDefault="006A208F" w:rsidP="006A208F">
      <w:pPr>
        <w:pStyle w:val="Heading4"/>
        <w:rPr>
          <w:lang w:eastAsia="zh-CN"/>
        </w:rPr>
      </w:pPr>
      <w:bookmarkStart w:id="3542" w:name="_Toc67918264"/>
      <w:bookmarkStart w:id="3543" w:name="_Toc76298308"/>
      <w:bookmarkStart w:id="3544" w:name="_Toc76572320"/>
      <w:bookmarkStart w:id="3545" w:name="_Toc76652187"/>
      <w:bookmarkStart w:id="3546" w:name="_Toc76653025"/>
      <w:bookmarkStart w:id="3547" w:name="_Toc83742298"/>
      <w:bookmarkStart w:id="3548" w:name="_Toc91440788"/>
      <w:bookmarkStart w:id="3549" w:name="_Toc98849578"/>
      <w:bookmarkStart w:id="3550" w:name="_Toc106543432"/>
      <w:bookmarkStart w:id="3551" w:name="_Toc106737530"/>
      <w:bookmarkStart w:id="3552" w:name="_Toc107233297"/>
      <w:bookmarkStart w:id="3553" w:name="_Toc107234914"/>
      <w:bookmarkStart w:id="3554" w:name="_Toc107419884"/>
      <w:bookmarkStart w:id="3555" w:name="_Toc107477180"/>
      <w:bookmarkStart w:id="3556" w:name="_Toc114566038"/>
      <w:bookmarkStart w:id="3557" w:name="_Toc123936350"/>
      <w:bookmarkStart w:id="3558" w:name="_Toc124377365"/>
      <w:r>
        <w:t>8</w:t>
      </w:r>
      <w:r w:rsidRPr="00D12584">
        <w:rPr>
          <w:rFonts w:hint="eastAsia"/>
        </w:rPr>
        <w:t>.2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412EDA28" w14:textId="77777777" w:rsidR="006A208F" w:rsidRPr="002C3C89" w:rsidRDefault="006A208F" w:rsidP="006A208F">
      <w:pPr>
        <w:pStyle w:val="Heading5"/>
      </w:pPr>
      <w:bookmarkStart w:id="3559" w:name="_Toc67918265"/>
      <w:bookmarkStart w:id="3560" w:name="_Toc76298309"/>
      <w:bookmarkStart w:id="3561" w:name="_Toc76572321"/>
      <w:bookmarkStart w:id="3562" w:name="_Toc76652188"/>
      <w:bookmarkStart w:id="3563" w:name="_Toc76653026"/>
      <w:bookmarkStart w:id="3564" w:name="_Toc83742299"/>
      <w:bookmarkStart w:id="3565" w:name="_Toc91440789"/>
      <w:bookmarkStart w:id="3566" w:name="_Toc98849579"/>
      <w:bookmarkStart w:id="3567" w:name="_Toc106543433"/>
      <w:bookmarkStart w:id="3568" w:name="_Toc106737531"/>
      <w:bookmarkStart w:id="3569" w:name="_Toc107233298"/>
      <w:bookmarkStart w:id="3570" w:name="_Toc107234915"/>
      <w:bookmarkStart w:id="3571" w:name="_Toc107419885"/>
      <w:bookmarkStart w:id="3572" w:name="_Toc107477181"/>
      <w:bookmarkStart w:id="3573" w:name="_Toc114566039"/>
      <w:bookmarkStart w:id="3574" w:name="_Toc123936351"/>
      <w:bookmarkStart w:id="3575" w:name="_Toc124377366"/>
      <w:r>
        <w:t>8</w:t>
      </w:r>
      <w:r w:rsidRPr="00A71469">
        <w:t>.2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740F3E" w14:textId="77777777" w:rsidR="006A208F" w:rsidRDefault="006A208F" w:rsidP="006A208F">
      <w:pPr>
        <w:rPr>
          <w:rFonts w:ascii="Times-Roman" w:eastAsia="SimSun" w:hAnsi="Times-Roman" w:hint="eastAsia"/>
        </w:rPr>
      </w:pPr>
      <w:r>
        <w:rPr>
          <w:rFonts w:ascii="Times-Roman" w:eastAsia="SimSun" w:hAnsi="Times-Roman"/>
        </w:rPr>
        <w:t xml:space="preserve">For the CA CQI reporting test </w:t>
      </w:r>
      <w:r>
        <w:rPr>
          <w:rFonts w:ascii="Times-Roman" w:eastAsia="SimSun" w:hAnsi="Times-Roman"/>
          <w:lang w:eastAsia="zh-CN"/>
        </w:rPr>
        <w:t xml:space="preserve">defined in 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4</w:t>
      </w:r>
      <w:r>
        <w:rPr>
          <w:rFonts w:ascii="Times-Roman" w:eastAsia="SimSun" w:hAnsi="Times-Roman"/>
        </w:rPr>
        <w:t>, the test requirements and the test parameters are defined as below.</w:t>
      </w:r>
    </w:p>
    <w:p w14:paraId="287987C7" w14:textId="77777777" w:rsidR="006A208F" w:rsidRPr="00681AD9" w:rsidRDefault="006A208F" w:rsidP="006A208F">
      <w:r w:rsidRPr="00681AD9">
        <w:rPr>
          <w:rFonts w:ascii="Times-Roman" w:eastAsia="SimSun" w:hAnsi="Times-Roman"/>
        </w:rPr>
        <w:t xml:space="preserve">For each CC, the test parameters are specified in </w:t>
      </w:r>
      <w:r w:rsidRPr="00BA55D9">
        <w:rPr>
          <w:rFonts w:ascii="Times-Roman" w:eastAsia="SimSun" w:hAnsi="Times-Roman" w:hint="eastAsia"/>
        </w:rPr>
        <w:t>Table 8.2A</w:t>
      </w:r>
      <w:r>
        <w:rPr>
          <w:rFonts w:ascii="Times-Roman" w:eastAsia="SimSun" w:hAnsi="Times-Roman"/>
        </w:rPr>
        <w:t>.3.1.1</w:t>
      </w:r>
      <w:r w:rsidRPr="00681AD9">
        <w:rPr>
          <w:rFonts w:ascii="Times-Roman" w:eastAsia="SimSun" w:hAnsi="Times-Roman"/>
        </w:rPr>
        <w:t xml:space="preserve">-1. </w:t>
      </w:r>
    </w:p>
    <w:p w14:paraId="595AB75B" w14:textId="77777777" w:rsidR="006A208F" w:rsidRPr="00681AD9" w:rsidRDefault="006A208F" w:rsidP="006A208F">
      <w:r w:rsidRPr="00681AD9">
        <w:t xml:space="preserve">For CA with 2 DL CC, </w:t>
      </w:r>
      <w:r w:rsidRPr="00681AD9">
        <w:rPr>
          <w:lang w:eastAsia="zh-CN"/>
        </w:rPr>
        <w:t xml:space="preserve">for the SNR configuration specified in Table </w:t>
      </w:r>
      <w:r>
        <w:rPr>
          <w:lang w:eastAsia="zh-CN"/>
        </w:rPr>
        <w:t>8</w:t>
      </w:r>
      <w:r w:rsidRPr="00681AD9">
        <w:rPr>
          <w:lang w:eastAsia="zh-CN"/>
        </w:rPr>
        <w:t>.2A.</w:t>
      </w:r>
      <w:r>
        <w:rPr>
          <w:lang w:eastAsia="zh-CN"/>
        </w:rPr>
        <w:t>3.1.1</w:t>
      </w:r>
      <w:r w:rsidRPr="00681AD9">
        <w:rPr>
          <w:lang w:eastAsia="zh-CN"/>
        </w:rPr>
        <w:t>-</w:t>
      </w:r>
      <w:r>
        <w:rPr>
          <w:lang w:eastAsia="zh-CN"/>
        </w:rPr>
        <w:t>2</w:t>
      </w:r>
      <w:r w:rsidRPr="00681AD9">
        <w:t xml:space="preserve">, and using the downlink physical channels specified in </w:t>
      </w:r>
      <w:r w:rsidRPr="00681AD9">
        <w:rPr>
          <w:rFonts w:eastAsia="SimSun"/>
          <w:lang w:eastAsia="zh-CN"/>
        </w:rPr>
        <w:t>Annex C.</w:t>
      </w:r>
      <w:r>
        <w:rPr>
          <w:rFonts w:eastAsia="SimSun"/>
          <w:lang w:eastAsia="zh-CN"/>
        </w:rPr>
        <w:t>5</w:t>
      </w:r>
      <w:r w:rsidRPr="00681AD9">
        <w:rPr>
          <w:rFonts w:eastAsia="SimSun"/>
          <w:lang w:eastAsia="zh-CN"/>
        </w:rPr>
        <w:t>.1</w:t>
      </w:r>
      <w:r w:rsidRPr="00681AD9">
        <w:t xml:space="preserve"> on each CC, the difference between the wideband CQI indices of PCell and SCell reported shall be such that</w:t>
      </w:r>
    </w:p>
    <w:p w14:paraId="083904A4" w14:textId="77777777" w:rsidR="006A208F" w:rsidRPr="00353B15" w:rsidRDefault="006A208F" w:rsidP="006A208F">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0E73AE3F" w14:textId="77777777" w:rsidR="006A208F" w:rsidRDefault="006A208F" w:rsidP="006A208F">
      <w:pPr>
        <w:rPr>
          <w:lang w:eastAsia="zh-CN"/>
        </w:rPr>
      </w:pPr>
      <w:r w:rsidRPr="00353B15">
        <w:t>for more than 90% of the time.</w:t>
      </w:r>
      <w:r>
        <w:rPr>
          <w:lang w:eastAsia="zh-CN"/>
        </w:rPr>
        <w:t xml:space="preserve"> </w:t>
      </w:r>
    </w:p>
    <w:p w14:paraId="06F04FE0" w14:textId="77777777" w:rsidR="006A208F" w:rsidRPr="00353B15" w:rsidRDefault="006A208F" w:rsidP="006A208F">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8.2A.3.1.1-3</w:t>
      </w:r>
      <w:r w:rsidRPr="00353B15">
        <w:t xml:space="preserve">, and using the downlink physical channels specified in </w:t>
      </w:r>
      <w:r w:rsidRPr="00C25669">
        <w:rPr>
          <w:rFonts w:eastAsia="SimSun" w:hint="eastAsia"/>
          <w:lang w:eastAsia="zh-CN"/>
        </w:rPr>
        <w:t>Annex C.</w:t>
      </w:r>
      <w:r>
        <w:rPr>
          <w:rFonts w:eastAsia="SimSun"/>
          <w:lang w:eastAsia="zh-CN"/>
        </w:rPr>
        <w:t>5</w:t>
      </w:r>
      <w:r w:rsidRPr="00C25669">
        <w:rPr>
          <w:rFonts w:eastAsia="SimSun" w:hint="eastAsia"/>
          <w:lang w:eastAsia="zh-CN"/>
        </w:rPr>
        <w:t>.1</w:t>
      </w:r>
      <w:r w:rsidRPr="00353B15">
        <w:t xml:space="preserve"> on each cell,</w:t>
      </w:r>
      <w:r w:rsidRPr="00353B15">
        <w:rPr>
          <w:rFonts w:hint="eastAsia"/>
          <w:lang w:eastAsia="zh-CN"/>
        </w:rPr>
        <w:t xml:space="preserve"> the difference between the wideband CQI indices of PCell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4C350590" w14:textId="77777777" w:rsidR="006A208F" w:rsidRPr="00353B15" w:rsidRDefault="006A208F" w:rsidP="006A208F">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29234034" w14:textId="77777777" w:rsidR="006A208F" w:rsidRDefault="006A208F" w:rsidP="006A208F">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862CB07" w14:textId="77777777" w:rsidR="006A208F" w:rsidRDefault="006A208F" w:rsidP="006A208F">
      <w:r w:rsidRPr="00353B15">
        <w:t>for more than 90% of the time.</w:t>
      </w:r>
    </w:p>
    <w:p w14:paraId="1113B7F8"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 xml:space="preserve">-1: </w:t>
      </w:r>
      <w:r>
        <w:rPr>
          <w:rFonts w:hint="eastAsia"/>
          <w:lang w:eastAsia="zh-CN"/>
        </w:rPr>
        <w:t>CA</w:t>
      </w:r>
      <w:r>
        <w:t xml:space="preserve"> CQI reporting test parameters for each CC</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724"/>
        <w:gridCol w:w="740"/>
        <w:gridCol w:w="2208"/>
      </w:tblGrid>
      <w:tr w:rsidR="006A208F" w:rsidRPr="00C25669" w14:paraId="71F9653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C855233" w14:textId="77777777" w:rsidR="006A208F" w:rsidRPr="00C25669" w:rsidRDefault="006A208F" w:rsidP="00575C91">
            <w:pPr>
              <w:pStyle w:val="TAH"/>
            </w:pPr>
            <w:r w:rsidRPr="00C25669">
              <w:rPr>
                <w:rFonts w:eastAsia="SimSun"/>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AF55B4" w14:textId="77777777" w:rsidR="006A208F" w:rsidRPr="00C25669" w:rsidRDefault="006A208F" w:rsidP="00575C91">
            <w:pPr>
              <w:pStyle w:val="TAH"/>
            </w:pPr>
            <w:r w:rsidRPr="00C25669">
              <w:rPr>
                <w:rFonts w:eastAsia="SimSun"/>
              </w:rPr>
              <w:t>Unit</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E77B8CD" w14:textId="77777777" w:rsidR="006A208F" w:rsidRPr="00C25669" w:rsidRDefault="006A208F" w:rsidP="00575C91">
            <w:pPr>
              <w:pStyle w:val="TAH"/>
            </w:pPr>
            <w:r>
              <w:rPr>
                <w:rFonts w:eastAsia="SimSun"/>
              </w:rPr>
              <w:t>Value</w:t>
            </w:r>
          </w:p>
        </w:tc>
      </w:tr>
      <w:tr w:rsidR="006A208F" w:rsidRPr="00C25669" w14:paraId="128DE8B4"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7ACD988" w14:textId="77777777" w:rsidR="006A208F" w:rsidRPr="00C25669" w:rsidRDefault="006A208F" w:rsidP="00575C91">
            <w:pPr>
              <w:pStyle w:val="TAL"/>
              <w:rPr>
                <w:rFonts w:eastAsia="SimSun"/>
              </w:rPr>
            </w:pPr>
            <w:r w:rsidRPr="00C25669">
              <w:rPr>
                <w:rFonts w:eastAsia="SimSun"/>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D21F546" w14:textId="77777777" w:rsidR="006A208F" w:rsidRPr="00C25669" w:rsidRDefault="006A208F" w:rsidP="00575C91">
            <w:pPr>
              <w:pStyle w:val="TAC"/>
              <w:rPr>
                <w:rFonts w:eastAsia="SimSun"/>
              </w:rPr>
            </w:pPr>
            <w:r w:rsidRPr="00C25669">
              <w:rPr>
                <w:rFonts w:eastAsia="SimSun"/>
              </w:rPr>
              <w:t>kHz</w:t>
            </w:r>
          </w:p>
        </w:tc>
        <w:tc>
          <w:tcPr>
            <w:tcW w:w="2208" w:type="dxa"/>
            <w:tcBorders>
              <w:top w:val="single" w:sz="4" w:space="0" w:color="auto"/>
              <w:left w:val="single" w:sz="4" w:space="0" w:color="auto"/>
              <w:bottom w:val="single" w:sz="4" w:space="0" w:color="auto"/>
              <w:right w:val="single" w:sz="4" w:space="0" w:color="auto"/>
            </w:tcBorders>
            <w:vAlign w:val="center"/>
          </w:tcPr>
          <w:p w14:paraId="6ACB411D" w14:textId="77777777" w:rsidR="006A208F" w:rsidRPr="004763A0" w:rsidRDefault="006A208F" w:rsidP="00575C91">
            <w:pPr>
              <w:pStyle w:val="TAC"/>
            </w:pPr>
            <w:r w:rsidRPr="004763A0">
              <w:t>120</w:t>
            </w:r>
          </w:p>
        </w:tc>
      </w:tr>
      <w:tr w:rsidR="006A208F" w:rsidRPr="00C25669" w14:paraId="3432E6FF"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924FBE8" w14:textId="77777777" w:rsidR="006A208F" w:rsidRPr="00C25669" w:rsidRDefault="006A208F" w:rsidP="00575C91">
            <w:pPr>
              <w:pStyle w:val="TAL"/>
            </w:pPr>
            <w:r w:rsidRPr="00C25669">
              <w:rPr>
                <w:rFonts w:eastAsia="SimSun"/>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AE0EE2A"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21D96E7" w14:textId="77777777" w:rsidR="006A208F" w:rsidRPr="004763A0" w:rsidRDefault="006A208F" w:rsidP="00575C91">
            <w:pPr>
              <w:pStyle w:val="TAC"/>
            </w:pPr>
            <w:r w:rsidRPr="004763A0">
              <w:t>TDD</w:t>
            </w:r>
          </w:p>
        </w:tc>
      </w:tr>
      <w:tr w:rsidR="006A208F" w:rsidRPr="00C25669" w14:paraId="6E4A4463"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1FD49EA1" w14:textId="77777777" w:rsidR="006A208F" w:rsidRPr="00C25669" w:rsidRDefault="006A208F" w:rsidP="00575C91">
            <w:pPr>
              <w:pStyle w:val="TAL"/>
              <w:rPr>
                <w:rFonts w:eastAsia="SimSun"/>
              </w:rPr>
            </w:pPr>
            <w:r w:rsidRPr="00C25669">
              <w:rPr>
                <w:rFonts w:eastAsia="SimSun"/>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3AD63FBC"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857E072" w14:textId="77777777" w:rsidR="006A208F" w:rsidRPr="004763A0" w:rsidRDefault="006A208F" w:rsidP="00575C91">
            <w:pPr>
              <w:pStyle w:val="TAC"/>
              <w:rPr>
                <w:lang w:eastAsia="zh-CN"/>
              </w:rPr>
            </w:pPr>
            <w:r w:rsidRPr="004763A0">
              <w:rPr>
                <w:rFonts w:eastAsia="SimSun"/>
              </w:rPr>
              <w:t>FR2.120-2 Annex A.1.3</w:t>
            </w:r>
          </w:p>
        </w:tc>
      </w:tr>
      <w:tr w:rsidR="006A208F" w:rsidRPr="00C25669" w14:paraId="5EAE972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322E750A" w14:textId="77777777" w:rsidR="006A208F" w:rsidRPr="00C25669" w:rsidRDefault="006A208F" w:rsidP="00575C91">
            <w:pPr>
              <w:pStyle w:val="TAL"/>
            </w:pPr>
            <w:r w:rsidRPr="00C25669">
              <w:rPr>
                <w:rFonts w:eastAsia="SimSun"/>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B4CC9D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BE80258" w14:textId="77777777" w:rsidR="006A208F" w:rsidRPr="004763A0" w:rsidRDefault="006A208F" w:rsidP="00575C91">
            <w:pPr>
              <w:pStyle w:val="TAC"/>
            </w:pPr>
            <w:r w:rsidRPr="004763A0">
              <w:rPr>
                <w:rFonts w:eastAsia="SimSun"/>
              </w:rPr>
              <w:t>AWGN</w:t>
            </w:r>
          </w:p>
        </w:tc>
      </w:tr>
      <w:tr w:rsidR="006A208F" w:rsidRPr="00C25669" w14:paraId="18B7EBA5"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6AE97AF2" w14:textId="77777777" w:rsidR="006A208F" w:rsidRPr="00C25669" w:rsidRDefault="006A208F" w:rsidP="00575C91">
            <w:pPr>
              <w:pStyle w:val="TAL"/>
            </w:pPr>
            <w:r w:rsidRPr="00C25669">
              <w:rPr>
                <w:rFonts w:eastAsia="SimSun"/>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A1E9692"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830DDF" w14:textId="77777777" w:rsidR="006A208F" w:rsidRPr="004763A0" w:rsidRDefault="006A208F" w:rsidP="00575C91">
            <w:pPr>
              <w:pStyle w:val="TAC"/>
              <w:rPr>
                <w:lang w:eastAsia="zh-CN"/>
              </w:rPr>
            </w:pPr>
            <w:r w:rsidRPr="004763A0">
              <w:rPr>
                <w:rFonts w:eastAsia="SimSun"/>
              </w:rPr>
              <w:t xml:space="preserve">1×2 with static channel specified in Annex </w:t>
            </w:r>
            <w:r w:rsidRPr="004763A0">
              <w:rPr>
                <w:rFonts w:eastAsia="SimSun" w:hint="eastAsia"/>
                <w:lang w:eastAsia="zh-CN"/>
              </w:rPr>
              <w:t>B.1</w:t>
            </w:r>
          </w:p>
        </w:tc>
      </w:tr>
      <w:tr w:rsidR="006A208F" w:rsidRPr="00C25669" w14:paraId="599B8D00"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D7E54B" w14:textId="77777777" w:rsidR="006A208F" w:rsidRPr="00C25669" w:rsidRDefault="006A208F" w:rsidP="00575C91">
            <w:pPr>
              <w:pStyle w:val="TAL"/>
              <w:rPr>
                <w:rFonts w:eastAsia="SimSun"/>
              </w:rPr>
            </w:pPr>
            <w:r w:rsidRPr="00C25669">
              <w:rPr>
                <w:rFonts w:eastAsia="SimSun"/>
              </w:rPr>
              <w:t>ZP CSI-RS configuration</w:t>
            </w:r>
          </w:p>
          <w:p w14:paraId="0F844B9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61555F96"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340D50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9388D90" w14:textId="77777777" w:rsidR="006A208F" w:rsidRPr="004763A0" w:rsidRDefault="006A208F" w:rsidP="00575C91">
            <w:pPr>
              <w:pStyle w:val="TAC"/>
            </w:pPr>
            <w:r w:rsidRPr="004763A0">
              <w:rPr>
                <w:rFonts w:eastAsia="SimSun"/>
              </w:rPr>
              <w:t>Periodic</w:t>
            </w:r>
          </w:p>
        </w:tc>
      </w:tr>
      <w:tr w:rsidR="006A208F" w:rsidRPr="00C25669" w14:paraId="714F21C2" w14:textId="77777777" w:rsidTr="001D2244">
        <w:trPr>
          <w:trHeight w:val="70"/>
          <w:jc w:val="center"/>
        </w:trPr>
        <w:tc>
          <w:tcPr>
            <w:tcW w:w="1194" w:type="dxa"/>
            <w:vMerge/>
            <w:tcBorders>
              <w:left w:val="single" w:sz="4" w:space="0" w:color="auto"/>
              <w:right w:val="single" w:sz="4" w:space="0" w:color="auto"/>
            </w:tcBorders>
            <w:vAlign w:val="center"/>
            <w:hideMark/>
          </w:tcPr>
          <w:p w14:paraId="3F7D21F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E8D39A7"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AE9A099"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FC2DAC1" w14:textId="77777777" w:rsidR="006A208F" w:rsidRPr="004763A0" w:rsidRDefault="006A208F" w:rsidP="00575C91">
            <w:pPr>
              <w:pStyle w:val="TAC"/>
            </w:pPr>
            <w:r w:rsidRPr="004763A0">
              <w:t>4</w:t>
            </w:r>
          </w:p>
        </w:tc>
      </w:tr>
      <w:tr w:rsidR="006A208F" w:rsidRPr="00C25669" w14:paraId="1639AF44" w14:textId="77777777" w:rsidTr="001D2244">
        <w:trPr>
          <w:trHeight w:val="70"/>
          <w:jc w:val="center"/>
        </w:trPr>
        <w:tc>
          <w:tcPr>
            <w:tcW w:w="1194" w:type="dxa"/>
            <w:vMerge/>
            <w:tcBorders>
              <w:left w:val="single" w:sz="4" w:space="0" w:color="auto"/>
              <w:right w:val="single" w:sz="4" w:space="0" w:color="auto"/>
            </w:tcBorders>
            <w:vAlign w:val="center"/>
            <w:hideMark/>
          </w:tcPr>
          <w:p w14:paraId="03CF153A"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A6E0E63" w14:textId="77777777" w:rsidR="006A208F" w:rsidRPr="00C25669" w:rsidRDefault="006A208F" w:rsidP="00575C91">
            <w:pPr>
              <w:pStyle w:val="TAL"/>
              <w:rPr>
                <w:rFonts w:eastAsia="SimSun"/>
              </w:rPr>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B2ACE4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43812E5" w14:textId="77777777" w:rsidR="006A208F" w:rsidRPr="004763A0" w:rsidRDefault="006A208F" w:rsidP="00575C91">
            <w:pPr>
              <w:pStyle w:val="TAC"/>
            </w:pPr>
            <w:r w:rsidRPr="004763A0">
              <w:rPr>
                <w:rFonts w:eastAsia="SimSun"/>
              </w:rPr>
              <w:t>FD-CDM2</w:t>
            </w:r>
          </w:p>
        </w:tc>
      </w:tr>
      <w:tr w:rsidR="006A208F" w:rsidRPr="00C25669" w14:paraId="1E6B2D90" w14:textId="77777777" w:rsidTr="001D2244">
        <w:trPr>
          <w:trHeight w:val="70"/>
          <w:jc w:val="center"/>
        </w:trPr>
        <w:tc>
          <w:tcPr>
            <w:tcW w:w="1194" w:type="dxa"/>
            <w:vMerge/>
            <w:tcBorders>
              <w:left w:val="single" w:sz="4" w:space="0" w:color="auto"/>
              <w:right w:val="single" w:sz="4" w:space="0" w:color="auto"/>
            </w:tcBorders>
            <w:vAlign w:val="center"/>
            <w:hideMark/>
          </w:tcPr>
          <w:p w14:paraId="3E056F8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194BE92" w14:textId="77777777" w:rsidR="006A208F" w:rsidRPr="00C25669" w:rsidRDefault="006A208F" w:rsidP="00575C91">
            <w:pPr>
              <w:pStyle w:val="TAL"/>
              <w:rPr>
                <w:rFonts w:eastAsia="SimSun"/>
              </w:rPr>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25FE52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3E68AE4" w14:textId="77777777" w:rsidR="006A208F" w:rsidRPr="004763A0" w:rsidRDefault="006A208F" w:rsidP="00575C91">
            <w:pPr>
              <w:pStyle w:val="TAC"/>
            </w:pPr>
            <w:r w:rsidRPr="004763A0">
              <w:t>1</w:t>
            </w:r>
          </w:p>
        </w:tc>
      </w:tr>
      <w:tr w:rsidR="006A208F" w:rsidRPr="00C25669" w14:paraId="6EEE60B4" w14:textId="77777777" w:rsidTr="001D2244">
        <w:trPr>
          <w:trHeight w:val="70"/>
          <w:jc w:val="center"/>
        </w:trPr>
        <w:tc>
          <w:tcPr>
            <w:tcW w:w="1194" w:type="dxa"/>
            <w:vMerge/>
            <w:tcBorders>
              <w:left w:val="single" w:sz="4" w:space="0" w:color="auto"/>
              <w:right w:val="single" w:sz="4" w:space="0" w:color="auto"/>
            </w:tcBorders>
            <w:vAlign w:val="center"/>
            <w:hideMark/>
          </w:tcPr>
          <w:p w14:paraId="10BFB3E6"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25653614" w14:textId="77777777" w:rsidR="006A208F" w:rsidRPr="00C25669" w:rsidRDefault="006A208F" w:rsidP="00575C91">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6D86798" w14:textId="77777777" w:rsidR="006A208F" w:rsidRPr="00C25669" w:rsidRDefault="006A208F" w:rsidP="00575C91">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0B1341" w14:textId="77777777" w:rsidR="006A208F" w:rsidRPr="004763A0" w:rsidRDefault="006A208F" w:rsidP="00575C91">
            <w:pPr>
              <w:pStyle w:val="TAC"/>
            </w:pPr>
            <w:r w:rsidRPr="004763A0">
              <w:t>8</w:t>
            </w:r>
          </w:p>
        </w:tc>
      </w:tr>
      <w:tr w:rsidR="006A208F" w:rsidRPr="00C25669" w14:paraId="5892C4BD" w14:textId="77777777" w:rsidTr="001D2244">
        <w:trPr>
          <w:trHeight w:val="70"/>
          <w:jc w:val="center"/>
        </w:trPr>
        <w:tc>
          <w:tcPr>
            <w:tcW w:w="1194" w:type="dxa"/>
            <w:vMerge/>
            <w:tcBorders>
              <w:left w:val="single" w:sz="4" w:space="0" w:color="auto"/>
              <w:right w:val="single" w:sz="4" w:space="0" w:color="auto"/>
            </w:tcBorders>
            <w:vAlign w:val="center"/>
            <w:hideMark/>
          </w:tcPr>
          <w:p w14:paraId="4A00CD28"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BCB4370" w14:textId="77777777" w:rsidR="006A208F" w:rsidRPr="00C25669" w:rsidRDefault="006A208F" w:rsidP="00575C91">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FE6D33D"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542A3CD" w14:textId="77777777" w:rsidR="006A208F" w:rsidRPr="004763A0" w:rsidRDefault="006A208F" w:rsidP="00575C91">
            <w:pPr>
              <w:pStyle w:val="TAC"/>
            </w:pPr>
            <w:r w:rsidRPr="004763A0">
              <w:t>13</w:t>
            </w:r>
          </w:p>
        </w:tc>
      </w:tr>
      <w:tr w:rsidR="006A208F" w:rsidRPr="00C25669" w14:paraId="1857E7A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1927BA0" w14:textId="77777777" w:rsidR="006A208F" w:rsidRPr="00C25669" w:rsidRDefault="006A208F" w:rsidP="00575C91">
            <w:pPr>
              <w:pStyle w:val="TAL"/>
              <w:rPr>
                <w:rFonts w:eastAsia="SimSun"/>
              </w:rPr>
            </w:pPr>
          </w:p>
        </w:tc>
        <w:tc>
          <w:tcPr>
            <w:tcW w:w="2724" w:type="dxa"/>
            <w:tcBorders>
              <w:top w:val="single" w:sz="4" w:space="0" w:color="auto"/>
              <w:left w:val="single" w:sz="4" w:space="0" w:color="auto"/>
              <w:bottom w:val="single" w:sz="4" w:space="0" w:color="auto"/>
              <w:right w:val="single" w:sz="4" w:space="0" w:color="auto"/>
            </w:tcBorders>
          </w:tcPr>
          <w:p w14:paraId="22128DCC" w14:textId="3653541F" w:rsidR="006A208F" w:rsidRPr="00C25669" w:rsidRDefault="006A208F" w:rsidP="00575C91">
            <w:pPr>
              <w:pStyle w:val="TAL"/>
              <w:rPr>
                <w:rFonts w:eastAsia="SimSun"/>
              </w:rPr>
            </w:pPr>
            <w:r w:rsidRPr="00C25669">
              <w:rPr>
                <w:rFonts w:eastAsia="SimSun"/>
              </w:rPr>
              <w:t>CSI-RS</w:t>
            </w:r>
            <w:r>
              <w:rPr>
                <w:rFonts w:eastAsia="SimSun" w:hint="eastAsia"/>
                <w:lang w:eastAsia="zh-CN"/>
              </w:rPr>
              <w:t xml:space="preserve"> </w:t>
            </w: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CD68781"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D1922C7" w14:textId="77777777" w:rsidR="006A208F" w:rsidRPr="004763A0" w:rsidRDefault="006A208F" w:rsidP="00575C91">
            <w:pPr>
              <w:pStyle w:val="TAC"/>
            </w:pPr>
            <w:r w:rsidRPr="004763A0">
              <w:t>8/1</w:t>
            </w:r>
          </w:p>
        </w:tc>
      </w:tr>
      <w:tr w:rsidR="006A208F" w:rsidRPr="00C25669" w14:paraId="31B222DA" w14:textId="77777777" w:rsidTr="001D2244">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F5E2CA8" w14:textId="77777777" w:rsidR="006A208F" w:rsidRPr="00C25669" w:rsidRDefault="006A208F" w:rsidP="00575C91">
            <w:pPr>
              <w:pStyle w:val="TAL"/>
              <w:rPr>
                <w:rFonts w:eastAsia="SimSun"/>
              </w:rPr>
            </w:pPr>
            <w:r w:rsidRPr="00C25669">
              <w:rPr>
                <w:rFonts w:eastAsia="SimSun"/>
              </w:rPr>
              <w:t>NZP CSI-RS for CSI acquisition</w:t>
            </w:r>
          </w:p>
          <w:p w14:paraId="5AE41E11"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7C6267E2" w14:textId="77777777" w:rsidR="006A208F" w:rsidRPr="00C25669" w:rsidRDefault="006A208F" w:rsidP="00575C91">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638570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A6F0F7E" w14:textId="77777777" w:rsidR="006A208F" w:rsidRPr="004763A0" w:rsidRDefault="006A208F" w:rsidP="00575C91">
            <w:pPr>
              <w:pStyle w:val="TAC"/>
            </w:pPr>
            <w:r w:rsidRPr="004763A0">
              <w:rPr>
                <w:rFonts w:eastAsia="SimSun"/>
              </w:rPr>
              <w:t>Periodic</w:t>
            </w:r>
          </w:p>
        </w:tc>
      </w:tr>
      <w:tr w:rsidR="006A208F" w:rsidRPr="00C25669" w14:paraId="5E8B600A" w14:textId="77777777" w:rsidTr="001D2244">
        <w:trPr>
          <w:trHeight w:val="70"/>
          <w:jc w:val="center"/>
        </w:trPr>
        <w:tc>
          <w:tcPr>
            <w:tcW w:w="1194" w:type="dxa"/>
            <w:vMerge/>
            <w:tcBorders>
              <w:left w:val="single" w:sz="4" w:space="0" w:color="auto"/>
              <w:right w:val="single" w:sz="4" w:space="0" w:color="auto"/>
            </w:tcBorders>
            <w:vAlign w:val="center"/>
          </w:tcPr>
          <w:p w14:paraId="19EFC30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1E191E50" w14:textId="77777777" w:rsidR="006A208F" w:rsidRPr="00C25669" w:rsidRDefault="006A208F" w:rsidP="00575C91">
            <w:pPr>
              <w:pStyle w:val="TAL"/>
            </w:pPr>
            <w:r w:rsidRPr="00C25669">
              <w:rPr>
                <w:rFonts w:eastAsia="SimSun"/>
              </w:rPr>
              <w:t>Number of CSI-RS ports (</w:t>
            </w:r>
            <w:r w:rsidRPr="00C25669">
              <w:rPr>
                <w:rFonts w:eastAsia="SimSun"/>
                <w:i/>
              </w:rPr>
              <w:t>X</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44AC9CD5"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D0972F1" w14:textId="77777777" w:rsidR="006A208F" w:rsidRPr="004763A0" w:rsidRDefault="006A208F" w:rsidP="00575C91">
            <w:pPr>
              <w:pStyle w:val="TAC"/>
              <w:rPr>
                <w:rFonts w:eastAsia="SimSun"/>
                <w:lang w:val="en-US"/>
              </w:rPr>
            </w:pPr>
            <w:r w:rsidRPr="004763A0">
              <w:rPr>
                <w:rFonts w:eastAsia="SimSun"/>
                <w:lang w:val="en-US"/>
              </w:rPr>
              <w:t>1</w:t>
            </w:r>
          </w:p>
        </w:tc>
      </w:tr>
      <w:tr w:rsidR="006A208F" w:rsidRPr="00C25669" w14:paraId="3EB1DA44" w14:textId="77777777" w:rsidTr="001D2244">
        <w:trPr>
          <w:trHeight w:val="70"/>
          <w:jc w:val="center"/>
        </w:trPr>
        <w:tc>
          <w:tcPr>
            <w:tcW w:w="1194" w:type="dxa"/>
            <w:vMerge/>
            <w:tcBorders>
              <w:left w:val="single" w:sz="4" w:space="0" w:color="auto"/>
              <w:right w:val="single" w:sz="4" w:space="0" w:color="auto"/>
            </w:tcBorders>
            <w:vAlign w:val="center"/>
            <w:hideMark/>
          </w:tcPr>
          <w:p w14:paraId="23F04D5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54D3665B" w14:textId="77777777" w:rsidR="006A208F" w:rsidRPr="00C25669" w:rsidRDefault="006A208F" w:rsidP="00575C91">
            <w:pPr>
              <w:pStyle w:val="TAL"/>
            </w:pPr>
            <w:r w:rsidRPr="00C25669">
              <w:rPr>
                <w:rFonts w:eastAsia="SimSun"/>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A9EE7"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B7EE8B3" w14:textId="77777777" w:rsidR="006A208F" w:rsidRPr="004763A0" w:rsidRDefault="006A208F" w:rsidP="00575C91">
            <w:pPr>
              <w:pStyle w:val="TAC"/>
            </w:pPr>
            <w:r w:rsidRPr="004763A0">
              <w:rPr>
                <w:rFonts w:eastAsia="SimSun"/>
              </w:rPr>
              <w:t>No CDM</w:t>
            </w:r>
          </w:p>
        </w:tc>
      </w:tr>
      <w:tr w:rsidR="006A208F" w:rsidRPr="00C25669" w14:paraId="7F03E6BD" w14:textId="77777777" w:rsidTr="001D2244">
        <w:trPr>
          <w:trHeight w:val="70"/>
          <w:jc w:val="center"/>
        </w:trPr>
        <w:tc>
          <w:tcPr>
            <w:tcW w:w="1194" w:type="dxa"/>
            <w:vMerge/>
            <w:tcBorders>
              <w:left w:val="single" w:sz="4" w:space="0" w:color="auto"/>
              <w:right w:val="single" w:sz="4" w:space="0" w:color="auto"/>
            </w:tcBorders>
            <w:vAlign w:val="center"/>
            <w:hideMark/>
          </w:tcPr>
          <w:p w14:paraId="480F483B"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D52DDFF" w14:textId="77777777" w:rsidR="006A208F" w:rsidRPr="00C25669" w:rsidRDefault="006A208F" w:rsidP="00575C91">
            <w:pPr>
              <w:pStyle w:val="TAL"/>
            </w:pPr>
            <w:r w:rsidRPr="00C25669">
              <w:rPr>
                <w:rFonts w:eastAsia="SimSun"/>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1B3BF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2D7E1F3" w14:textId="77777777" w:rsidR="006A208F" w:rsidRPr="004763A0" w:rsidRDefault="006A208F" w:rsidP="00575C91">
            <w:pPr>
              <w:pStyle w:val="TAC"/>
            </w:pPr>
            <w:r w:rsidRPr="004763A0">
              <w:t>1</w:t>
            </w:r>
          </w:p>
        </w:tc>
      </w:tr>
      <w:tr w:rsidR="006A208F" w:rsidRPr="00C25669" w14:paraId="3F43A71E" w14:textId="77777777" w:rsidTr="001D2244">
        <w:trPr>
          <w:trHeight w:val="70"/>
          <w:jc w:val="center"/>
        </w:trPr>
        <w:tc>
          <w:tcPr>
            <w:tcW w:w="1194" w:type="dxa"/>
            <w:vMerge/>
            <w:tcBorders>
              <w:left w:val="single" w:sz="4" w:space="0" w:color="auto"/>
              <w:right w:val="single" w:sz="4" w:space="0" w:color="auto"/>
            </w:tcBorders>
            <w:vAlign w:val="center"/>
            <w:hideMark/>
          </w:tcPr>
          <w:p w14:paraId="53B7DB18" w14:textId="77777777" w:rsidR="006A208F" w:rsidRPr="00C25669" w:rsidRDefault="006A208F" w:rsidP="00575C91">
            <w:pPr>
              <w:pStyle w:val="TAL"/>
              <w:rPr>
                <w:b/>
              </w:rPr>
            </w:pPr>
          </w:p>
        </w:tc>
        <w:tc>
          <w:tcPr>
            <w:tcW w:w="2724" w:type="dxa"/>
            <w:tcBorders>
              <w:top w:val="single" w:sz="4" w:space="0" w:color="auto"/>
              <w:left w:val="single" w:sz="4" w:space="0" w:color="auto"/>
              <w:bottom w:val="single" w:sz="4" w:space="0" w:color="auto"/>
              <w:right w:val="single" w:sz="4" w:space="0" w:color="auto"/>
            </w:tcBorders>
            <w:vAlign w:val="center"/>
          </w:tcPr>
          <w:p w14:paraId="4F5CFA10" w14:textId="77777777" w:rsidR="006A208F" w:rsidRPr="00C25669" w:rsidRDefault="006A208F" w:rsidP="00575C91">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 k</w:t>
            </w:r>
            <w:r w:rsidRPr="00C25669">
              <w:rPr>
                <w:rFonts w:eastAsia="SimSun"/>
                <w:vertAlign w:val="subscript"/>
              </w:rPr>
              <w:t>1</w:t>
            </w:r>
            <w:r w:rsidRPr="00C25669">
              <w:rPr>
                <w:rFonts w:eastAsia="SimSun"/>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F2298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130FC16" w14:textId="77777777" w:rsidR="006A208F" w:rsidRPr="004763A0" w:rsidRDefault="006A208F" w:rsidP="00575C91">
            <w:pPr>
              <w:pStyle w:val="TAC"/>
            </w:pPr>
            <w:r w:rsidRPr="004763A0">
              <w:t>6</w:t>
            </w:r>
          </w:p>
        </w:tc>
      </w:tr>
      <w:tr w:rsidR="006A208F" w:rsidRPr="00C25669" w14:paraId="2846A394" w14:textId="77777777" w:rsidTr="001D2244">
        <w:trPr>
          <w:trHeight w:val="70"/>
          <w:jc w:val="center"/>
        </w:trPr>
        <w:tc>
          <w:tcPr>
            <w:tcW w:w="1194" w:type="dxa"/>
            <w:vMerge/>
            <w:tcBorders>
              <w:left w:val="single" w:sz="4" w:space="0" w:color="auto"/>
              <w:right w:val="single" w:sz="4" w:space="0" w:color="auto"/>
            </w:tcBorders>
            <w:vAlign w:val="center"/>
            <w:hideMark/>
          </w:tcPr>
          <w:p w14:paraId="216EFC8C"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39DB47BF" w14:textId="77777777" w:rsidR="006A208F" w:rsidRPr="00C25669" w:rsidRDefault="006A208F" w:rsidP="00575C91">
            <w:pPr>
              <w:pStyle w:val="TAL"/>
            </w:pPr>
            <w:r w:rsidRPr="00C25669">
              <w:rPr>
                <w:rFonts w:eastAsia="SimSun"/>
              </w:rPr>
              <w:t>First OFDM symbol in the PRB used for CSI-RS (l</w:t>
            </w:r>
            <w:r w:rsidRPr="00C25669">
              <w:rPr>
                <w:rFonts w:eastAsia="SimSun"/>
                <w:vertAlign w:val="subscript"/>
              </w:rPr>
              <w:t>0</w:t>
            </w:r>
            <w:r w:rsidRPr="00C25669">
              <w:rPr>
                <w:rFonts w:eastAsia="SimSun"/>
              </w:rPr>
              <w:t>, l</w:t>
            </w:r>
            <w:r w:rsidRPr="00C25669">
              <w:rPr>
                <w:rFonts w:eastAsia="SimSun"/>
                <w:vertAlign w:val="subscript"/>
              </w:rPr>
              <w:t>1</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2C5C4FC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C6CE2D3" w14:textId="77777777" w:rsidR="006A208F" w:rsidRPr="004763A0" w:rsidRDefault="006A208F" w:rsidP="00575C91">
            <w:pPr>
              <w:pStyle w:val="TAC"/>
            </w:pPr>
            <w:r w:rsidRPr="004763A0">
              <w:t>13</w:t>
            </w:r>
          </w:p>
        </w:tc>
      </w:tr>
      <w:tr w:rsidR="006A208F" w:rsidRPr="00C25669" w14:paraId="5C151CAC"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tcPr>
          <w:p w14:paraId="38FE2009"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vAlign w:val="center"/>
          </w:tcPr>
          <w:p w14:paraId="081FC6C0" w14:textId="77777777" w:rsidR="006A208F" w:rsidRPr="00C25669" w:rsidRDefault="006A208F" w:rsidP="00575C91">
            <w:pPr>
              <w:pStyle w:val="TAL"/>
            </w:pPr>
            <w:r w:rsidRPr="00C25669">
              <w:rPr>
                <w:rFonts w:eastAsia="SimSun"/>
              </w:rPr>
              <w:t>NZP CSI-RS-timeConfig</w:t>
            </w:r>
          </w:p>
          <w:p w14:paraId="4618602F" w14:textId="77777777" w:rsidR="006A208F" w:rsidRPr="00C25669" w:rsidRDefault="006A208F" w:rsidP="00575C91">
            <w:pPr>
              <w:pStyle w:val="TAL"/>
              <w:rPr>
                <w:rFonts w:eastAsia="SimSun"/>
              </w:rPr>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02EB9E6"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B9E89B2" w14:textId="77777777" w:rsidR="006A208F" w:rsidRPr="004763A0" w:rsidRDefault="006A208F" w:rsidP="00575C91">
            <w:pPr>
              <w:pStyle w:val="TAC"/>
            </w:pPr>
            <w:r w:rsidRPr="004763A0">
              <w:t>8/1</w:t>
            </w:r>
          </w:p>
        </w:tc>
      </w:tr>
      <w:tr w:rsidR="006A208F" w:rsidRPr="00C25669" w14:paraId="118D1EDB" w14:textId="77777777" w:rsidTr="001D2244">
        <w:trPr>
          <w:trHeight w:val="70"/>
          <w:jc w:val="center"/>
        </w:trPr>
        <w:tc>
          <w:tcPr>
            <w:tcW w:w="1194" w:type="dxa"/>
            <w:vMerge w:val="restart"/>
            <w:tcBorders>
              <w:left w:val="single" w:sz="4" w:space="0" w:color="auto"/>
              <w:right w:val="single" w:sz="4" w:space="0" w:color="auto"/>
            </w:tcBorders>
            <w:vAlign w:val="center"/>
          </w:tcPr>
          <w:p w14:paraId="30F9D65D" w14:textId="77777777" w:rsidR="006A208F" w:rsidRPr="00C25669" w:rsidRDefault="006A208F" w:rsidP="00575C91">
            <w:pPr>
              <w:pStyle w:val="TAL"/>
            </w:pPr>
            <w:r w:rsidRPr="00C25669">
              <w:rPr>
                <w:rFonts w:eastAsia="SimSun"/>
              </w:rPr>
              <w:t>CSI-IM configuration</w:t>
            </w:r>
          </w:p>
        </w:tc>
        <w:tc>
          <w:tcPr>
            <w:tcW w:w="2724" w:type="dxa"/>
            <w:tcBorders>
              <w:top w:val="single" w:sz="4" w:space="0" w:color="auto"/>
              <w:left w:val="single" w:sz="4" w:space="0" w:color="auto"/>
              <w:bottom w:val="single" w:sz="4" w:space="0" w:color="auto"/>
              <w:right w:val="single" w:sz="4" w:space="0" w:color="auto"/>
            </w:tcBorders>
          </w:tcPr>
          <w:p w14:paraId="7BA18C7E" w14:textId="77777777" w:rsidR="006A208F" w:rsidRPr="00C25669" w:rsidRDefault="006A208F" w:rsidP="00575C91">
            <w:pPr>
              <w:pStyle w:val="TAL"/>
              <w:rPr>
                <w:rFonts w:eastAsia="SimSun"/>
              </w:rPr>
            </w:pPr>
            <w:r w:rsidRPr="00C25669">
              <w:rPr>
                <w:rFonts w:eastAsia="SimSun" w:cs="Arial"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97AE63"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90A0C77" w14:textId="77777777" w:rsidR="006A208F" w:rsidRPr="004763A0" w:rsidRDefault="006A208F" w:rsidP="00575C91">
            <w:pPr>
              <w:pStyle w:val="TAC"/>
            </w:pPr>
            <w:r w:rsidRPr="004763A0">
              <w:rPr>
                <w:rFonts w:eastAsia="SimSun" w:cs="Arial" w:hint="eastAsia"/>
                <w:lang w:eastAsia="zh-CN"/>
              </w:rPr>
              <w:t>Periodic</w:t>
            </w:r>
          </w:p>
        </w:tc>
      </w:tr>
      <w:tr w:rsidR="006A208F" w:rsidRPr="00C25669" w14:paraId="55EF171E" w14:textId="77777777" w:rsidTr="001D2244">
        <w:trPr>
          <w:trHeight w:val="70"/>
          <w:jc w:val="center"/>
        </w:trPr>
        <w:tc>
          <w:tcPr>
            <w:tcW w:w="1194" w:type="dxa"/>
            <w:vMerge/>
            <w:tcBorders>
              <w:left w:val="single" w:sz="4" w:space="0" w:color="auto"/>
              <w:right w:val="single" w:sz="4" w:space="0" w:color="auto"/>
            </w:tcBorders>
            <w:vAlign w:val="center"/>
            <w:hideMark/>
          </w:tcPr>
          <w:p w14:paraId="6DE56124"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13CC9B04" w14:textId="77777777" w:rsidR="006A208F" w:rsidRPr="00C25669" w:rsidRDefault="006A208F" w:rsidP="00575C91">
            <w:pPr>
              <w:pStyle w:val="TAL"/>
            </w:pPr>
            <w:r w:rsidRPr="00C25669">
              <w:rPr>
                <w:rFonts w:eastAsia="SimSun"/>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2B63A286"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85EBFC1" w14:textId="77777777" w:rsidR="006A208F" w:rsidRPr="004763A0" w:rsidRDefault="006A208F" w:rsidP="00575C91">
            <w:pPr>
              <w:pStyle w:val="TAC"/>
            </w:pPr>
            <w:r w:rsidRPr="004763A0">
              <w:t>1</w:t>
            </w:r>
          </w:p>
        </w:tc>
      </w:tr>
      <w:tr w:rsidR="006A208F" w:rsidRPr="00C25669" w14:paraId="2AF0832F" w14:textId="77777777" w:rsidTr="001D2244">
        <w:trPr>
          <w:trHeight w:val="70"/>
          <w:jc w:val="center"/>
        </w:trPr>
        <w:tc>
          <w:tcPr>
            <w:tcW w:w="1194" w:type="dxa"/>
            <w:vMerge/>
            <w:tcBorders>
              <w:left w:val="single" w:sz="4" w:space="0" w:color="auto"/>
              <w:right w:val="single" w:sz="4" w:space="0" w:color="auto"/>
            </w:tcBorders>
            <w:vAlign w:val="center"/>
            <w:hideMark/>
          </w:tcPr>
          <w:p w14:paraId="5056C917"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2C6D667A" w14:textId="77777777" w:rsidR="006A208F" w:rsidRPr="00C25669" w:rsidRDefault="006A208F" w:rsidP="00575C91">
            <w:pPr>
              <w:pStyle w:val="TAL"/>
              <w:rPr>
                <w:rFonts w:eastAsia="SimSun"/>
              </w:rPr>
            </w:pPr>
            <w:r w:rsidRPr="00C25669">
              <w:rPr>
                <w:rFonts w:eastAsia="SimSun"/>
              </w:rPr>
              <w:t>CSI-IM Resource Mapping</w:t>
            </w:r>
          </w:p>
          <w:p w14:paraId="7C01181B" w14:textId="77777777" w:rsidR="006A208F" w:rsidRPr="00C25669" w:rsidRDefault="006A208F" w:rsidP="00575C91">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tc>
        <w:tc>
          <w:tcPr>
            <w:tcW w:w="740" w:type="dxa"/>
            <w:tcBorders>
              <w:top w:val="single" w:sz="4" w:space="0" w:color="auto"/>
              <w:left w:val="single" w:sz="4" w:space="0" w:color="auto"/>
              <w:bottom w:val="single" w:sz="4" w:space="0" w:color="auto"/>
              <w:right w:val="single" w:sz="4" w:space="0" w:color="auto"/>
            </w:tcBorders>
            <w:vAlign w:val="center"/>
          </w:tcPr>
          <w:p w14:paraId="5106B014"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89DDB3E" w14:textId="77777777" w:rsidR="006A208F" w:rsidRPr="004763A0" w:rsidRDefault="006A208F" w:rsidP="00575C91">
            <w:pPr>
              <w:pStyle w:val="TAC"/>
            </w:pPr>
            <w:r w:rsidRPr="004763A0">
              <w:t>(8, 13)</w:t>
            </w:r>
          </w:p>
        </w:tc>
      </w:tr>
      <w:tr w:rsidR="006A208F" w:rsidRPr="00C25669" w14:paraId="15427904" w14:textId="77777777" w:rsidTr="001D2244">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7E57B9D" w14:textId="77777777" w:rsidR="006A208F" w:rsidRPr="00C25669" w:rsidRDefault="006A208F" w:rsidP="00575C91">
            <w:pPr>
              <w:pStyle w:val="TAL"/>
            </w:pPr>
          </w:p>
        </w:tc>
        <w:tc>
          <w:tcPr>
            <w:tcW w:w="2724" w:type="dxa"/>
            <w:tcBorders>
              <w:top w:val="single" w:sz="4" w:space="0" w:color="auto"/>
              <w:left w:val="single" w:sz="4" w:space="0" w:color="auto"/>
              <w:bottom w:val="single" w:sz="4" w:space="0" w:color="auto"/>
              <w:right w:val="single" w:sz="4" w:space="0" w:color="auto"/>
            </w:tcBorders>
          </w:tcPr>
          <w:p w14:paraId="69C41232" w14:textId="77777777" w:rsidR="006A208F" w:rsidRPr="00C25669" w:rsidRDefault="006A208F" w:rsidP="00575C91">
            <w:pPr>
              <w:pStyle w:val="TAL"/>
            </w:pPr>
            <w:r w:rsidRPr="00C25669">
              <w:rPr>
                <w:rFonts w:eastAsia="SimSun"/>
              </w:rPr>
              <w:t>CSI-IM timeConfig</w:t>
            </w:r>
          </w:p>
          <w:p w14:paraId="21FAF20A" w14:textId="77777777" w:rsidR="006A208F" w:rsidRPr="00C25669" w:rsidRDefault="006A208F" w:rsidP="00575C91">
            <w:pPr>
              <w:pStyle w:val="TAL"/>
            </w:pPr>
            <w:r w:rsidRPr="00C25669">
              <w:rPr>
                <w:rFonts w:eastAsia="SimSun"/>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324365C" w14:textId="77777777" w:rsidR="006A208F" w:rsidRPr="00C25669" w:rsidRDefault="006A208F" w:rsidP="00575C91">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0F464144" w14:textId="77777777" w:rsidR="006A208F" w:rsidRPr="004763A0" w:rsidRDefault="006A208F" w:rsidP="00575C91">
            <w:pPr>
              <w:pStyle w:val="TAC"/>
            </w:pPr>
            <w:r w:rsidRPr="004763A0">
              <w:t>8/1</w:t>
            </w:r>
          </w:p>
        </w:tc>
      </w:tr>
      <w:tr w:rsidR="006A208F" w:rsidRPr="00C25669" w14:paraId="77DD941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3229417B" w14:textId="77777777" w:rsidR="006A208F" w:rsidRPr="00C25669" w:rsidRDefault="006A208F" w:rsidP="00575C91">
            <w:pPr>
              <w:pStyle w:val="TAL"/>
              <w:rPr>
                <w:rFonts w:eastAsia="SimSun"/>
              </w:rPr>
            </w:pPr>
            <w:r w:rsidRPr="00C25669">
              <w:rPr>
                <w:rFonts w:eastAsia="SimSun"/>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73C1D9E8"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6ED18B65" w14:textId="77777777" w:rsidR="006A208F" w:rsidRPr="004763A0" w:rsidRDefault="006A208F" w:rsidP="00575C91">
            <w:pPr>
              <w:pStyle w:val="TAC"/>
            </w:pPr>
            <w:r w:rsidRPr="004763A0">
              <w:rPr>
                <w:rFonts w:eastAsia="SimSun"/>
              </w:rPr>
              <w:t>Periodic</w:t>
            </w:r>
          </w:p>
        </w:tc>
      </w:tr>
      <w:tr w:rsidR="006A208F" w:rsidRPr="00C25669" w14:paraId="7D808B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A87B7BD" w14:textId="77777777" w:rsidR="006A208F" w:rsidRPr="00C25669" w:rsidRDefault="006A208F" w:rsidP="00575C91">
            <w:pPr>
              <w:pStyle w:val="TAL"/>
              <w:rPr>
                <w:rFonts w:eastAsia="SimSun"/>
              </w:rPr>
            </w:pPr>
            <w:r w:rsidRPr="00C25669">
              <w:rPr>
                <w:rFonts w:eastAsia="SimSun"/>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3A07EBE" w14:textId="77777777" w:rsidR="006A208F" w:rsidRPr="00C25669" w:rsidRDefault="006A208F" w:rsidP="00575C91">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F2AF187" w14:textId="77777777" w:rsidR="006A208F" w:rsidRPr="004763A0" w:rsidRDefault="006A208F" w:rsidP="00575C91">
            <w:pPr>
              <w:pStyle w:val="TAC"/>
            </w:pPr>
            <w:r w:rsidRPr="004763A0">
              <w:t>Table 1</w:t>
            </w:r>
          </w:p>
        </w:tc>
      </w:tr>
      <w:tr w:rsidR="00716757" w:rsidRPr="00515093" w14:paraId="4BC88C40" w14:textId="77777777" w:rsidTr="00C9778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069BA6A7" w14:textId="77777777" w:rsidR="00716757" w:rsidRPr="00C25669" w:rsidRDefault="00716757" w:rsidP="00C97783">
            <w:pPr>
              <w:pStyle w:val="TAL"/>
              <w:rPr>
                <w:rFonts w:eastAsia="SimSun"/>
              </w:rPr>
            </w:pPr>
            <w:r>
              <w:rPr>
                <w:lang w:val="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C550320" w14:textId="77777777" w:rsidR="00716757" w:rsidRPr="00C25669" w:rsidRDefault="00716757" w:rsidP="00C9778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0465ADC8" w14:textId="77777777" w:rsidR="00716757" w:rsidRPr="00515093" w:rsidRDefault="00716757" w:rsidP="00C97783">
            <w:pPr>
              <w:pStyle w:val="TAC"/>
              <w:rPr>
                <w:lang w:val="fr-FR"/>
              </w:rPr>
            </w:pPr>
            <w:r>
              <w:rPr>
                <w:lang w:val="fr-FR"/>
              </w:rPr>
              <w:t>cri-RI-PMI-CQI (Note 1)</w:t>
            </w:r>
          </w:p>
        </w:tc>
      </w:tr>
      <w:tr w:rsidR="00302FDC" w:rsidRPr="00C25669" w14:paraId="0F695B00"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87EF4BD" w14:textId="77777777" w:rsidR="00302FDC" w:rsidRPr="00C25669" w:rsidRDefault="00302FDC" w:rsidP="00302FDC">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97FC9E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6719B8D" w14:textId="77777777" w:rsidR="00302FDC" w:rsidRPr="004763A0" w:rsidRDefault="00302FDC" w:rsidP="00302FDC">
            <w:pPr>
              <w:pStyle w:val="TAC"/>
            </w:pPr>
            <w:r w:rsidRPr="004763A0">
              <w:rPr>
                <w:rFonts w:eastAsia="SimSun"/>
              </w:rPr>
              <w:t>Not configured</w:t>
            </w:r>
          </w:p>
        </w:tc>
      </w:tr>
      <w:tr w:rsidR="00302FDC" w:rsidRPr="00C25669" w14:paraId="36145727"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7D4BC41" w14:textId="77777777" w:rsidR="00302FDC" w:rsidRPr="00C25669" w:rsidRDefault="00302FDC" w:rsidP="00302FDC">
            <w:pPr>
              <w:pStyle w:val="TAL"/>
              <w:rPr>
                <w:rFonts w:eastAsia="SimSun"/>
              </w:rPr>
            </w:pPr>
            <w:r w:rsidRPr="00C25669">
              <w:rPr>
                <w:rFonts w:eastAsia="SimSun"/>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746FEB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19A6FBBE" w14:textId="77777777" w:rsidR="00302FDC" w:rsidRPr="004763A0" w:rsidRDefault="00302FDC" w:rsidP="00302FDC">
            <w:pPr>
              <w:pStyle w:val="TAC"/>
            </w:pPr>
            <w:r w:rsidRPr="004763A0">
              <w:rPr>
                <w:rFonts w:eastAsia="SimSun"/>
              </w:rPr>
              <w:t>Not configured</w:t>
            </w:r>
          </w:p>
        </w:tc>
      </w:tr>
      <w:tr w:rsidR="00302FDC" w:rsidRPr="00C25669" w14:paraId="2752B6CC"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56056AC" w14:textId="77777777" w:rsidR="00302FDC" w:rsidRPr="00C25669" w:rsidRDefault="00302FDC" w:rsidP="00302FDC">
            <w:pPr>
              <w:pStyle w:val="TAL"/>
              <w:rPr>
                <w:rFonts w:eastAsia="SimSun"/>
              </w:rPr>
            </w:pPr>
            <w:r w:rsidRPr="00C25669">
              <w:rPr>
                <w:rFonts w:eastAsia="SimSun"/>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BE9E6B8"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7744D956" w14:textId="77777777" w:rsidR="00302FDC" w:rsidRPr="004763A0" w:rsidRDefault="00302FDC" w:rsidP="00302FDC">
            <w:pPr>
              <w:pStyle w:val="TAC"/>
            </w:pPr>
            <w:r w:rsidRPr="004763A0">
              <w:rPr>
                <w:rFonts w:eastAsia="SimSun"/>
                <w:lang w:val="en-US"/>
              </w:rPr>
              <w:t>Wide</w:t>
            </w:r>
            <w:r w:rsidRPr="004763A0">
              <w:rPr>
                <w:rFonts w:eastAsia="SimSun"/>
              </w:rPr>
              <w:t>band</w:t>
            </w:r>
          </w:p>
        </w:tc>
      </w:tr>
      <w:tr w:rsidR="00302FDC" w:rsidRPr="00C25669" w14:paraId="6BCC8FDA"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3B8202" w14:textId="77777777" w:rsidR="00302FDC" w:rsidRPr="00C25669" w:rsidRDefault="00302FDC" w:rsidP="00302FDC">
            <w:pPr>
              <w:pStyle w:val="TAL"/>
              <w:rPr>
                <w:rFonts w:eastAsia="SimSun"/>
              </w:rPr>
            </w:pPr>
            <w:r w:rsidRPr="00C25669">
              <w:rPr>
                <w:rFonts w:eastAsia="SimSun"/>
              </w:rPr>
              <w:t>pmi-FormatIndicator</w:t>
            </w:r>
            <w:r w:rsidRPr="00C25669">
              <w:rPr>
                <w:rFonts w:eastAsia="SimSun"/>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4F74EA9"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E916B42" w14:textId="77777777" w:rsidR="00302FDC" w:rsidRPr="004763A0" w:rsidRDefault="00302FDC" w:rsidP="00302FDC">
            <w:pPr>
              <w:pStyle w:val="TAC"/>
            </w:pPr>
            <w:r w:rsidRPr="004763A0">
              <w:rPr>
                <w:rFonts w:eastAsia="SimSun"/>
              </w:rPr>
              <w:t>Wideband</w:t>
            </w:r>
          </w:p>
        </w:tc>
      </w:tr>
      <w:tr w:rsidR="00302FDC" w:rsidRPr="00C25669" w14:paraId="5068254E"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1B785F9" w14:textId="77777777" w:rsidR="00302FDC" w:rsidRPr="00C25669" w:rsidRDefault="00302FDC" w:rsidP="00302FDC">
            <w:pPr>
              <w:pStyle w:val="TAL"/>
              <w:rPr>
                <w:rFonts w:eastAsia="SimSun"/>
              </w:rPr>
            </w:pPr>
            <w:r w:rsidRPr="00C25669">
              <w:rPr>
                <w:rFonts w:eastAsia="SimSun"/>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9B6AF7" w14:textId="77777777" w:rsidR="00302FDC" w:rsidRPr="00C25669" w:rsidRDefault="00302FDC" w:rsidP="00302FDC">
            <w:pPr>
              <w:pStyle w:val="TAC"/>
            </w:pPr>
            <w:r w:rsidRPr="00C25669">
              <w:rPr>
                <w:rFonts w:eastAsia="SimSun"/>
              </w:rPr>
              <w:t>RB</w:t>
            </w:r>
          </w:p>
        </w:tc>
        <w:tc>
          <w:tcPr>
            <w:tcW w:w="2208" w:type="dxa"/>
            <w:tcBorders>
              <w:top w:val="single" w:sz="4" w:space="0" w:color="auto"/>
              <w:left w:val="single" w:sz="4" w:space="0" w:color="auto"/>
              <w:bottom w:val="single" w:sz="4" w:space="0" w:color="auto"/>
              <w:right w:val="single" w:sz="4" w:space="0" w:color="auto"/>
            </w:tcBorders>
            <w:vAlign w:val="center"/>
          </w:tcPr>
          <w:p w14:paraId="1D63407A" w14:textId="77777777" w:rsidR="00302FDC" w:rsidRPr="00BA55D9" w:rsidRDefault="00302FDC" w:rsidP="00302FDC">
            <w:pPr>
              <w:pStyle w:val="TAC"/>
              <w:rPr>
                <w:lang w:eastAsia="zh-CN"/>
              </w:rPr>
            </w:pPr>
            <w:r w:rsidRPr="00BA55D9">
              <w:rPr>
                <w:lang w:eastAsia="zh-CN"/>
              </w:rPr>
              <w:t>8 for 50MHz, 100MHz,</w:t>
            </w:r>
          </w:p>
          <w:p w14:paraId="03AD4B63" w14:textId="77777777" w:rsidR="00302FDC" w:rsidRPr="00BA55D9" w:rsidRDefault="00302FDC" w:rsidP="00302FDC">
            <w:pPr>
              <w:pStyle w:val="TAC"/>
              <w:rPr>
                <w:lang w:eastAsia="zh-CN"/>
              </w:rPr>
            </w:pPr>
            <w:r w:rsidRPr="00BA55D9">
              <w:rPr>
                <w:lang w:eastAsia="zh-CN"/>
              </w:rPr>
              <w:t>16 for 200MHz,</w:t>
            </w:r>
          </w:p>
          <w:p w14:paraId="2A31B7E2" w14:textId="77777777" w:rsidR="00302FDC" w:rsidRPr="004763A0" w:rsidRDefault="00302FDC" w:rsidP="00302FDC">
            <w:pPr>
              <w:pStyle w:val="TAC"/>
            </w:pPr>
            <w:r w:rsidRPr="00BA55D9">
              <w:rPr>
                <w:rFonts w:hint="eastAsia"/>
                <w:lang w:eastAsia="zh-CN"/>
              </w:rPr>
              <w:t>3</w:t>
            </w:r>
            <w:r w:rsidRPr="00BA55D9">
              <w:rPr>
                <w:lang w:eastAsia="zh-CN"/>
              </w:rPr>
              <w:t>2 for 400MHz</w:t>
            </w:r>
          </w:p>
        </w:tc>
      </w:tr>
      <w:tr w:rsidR="00302FDC" w:rsidRPr="00C25669" w14:paraId="6A2BBF4B"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66BF0C3" w14:textId="77777777" w:rsidR="00302FDC" w:rsidRPr="00C25669" w:rsidRDefault="00302FDC" w:rsidP="00302FDC">
            <w:pPr>
              <w:pStyle w:val="TAL"/>
              <w:rPr>
                <w:rFonts w:eastAsia="SimSun"/>
              </w:rPr>
            </w:pPr>
            <w:r w:rsidRPr="00C25669">
              <w:rPr>
                <w:rFonts w:eastAsia="SimSun"/>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360030FF"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40647D67" w14:textId="77777777" w:rsidR="00302FDC" w:rsidRPr="004763A0" w:rsidRDefault="00302FDC" w:rsidP="00302FDC">
            <w:pPr>
              <w:pStyle w:val="TAC"/>
              <w:rPr>
                <w:lang w:eastAsia="zh-CN"/>
              </w:rPr>
            </w:pPr>
            <w:r w:rsidRPr="004763A0">
              <w:t>111111111</w:t>
            </w:r>
          </w:p>
        </w:tc>
      </w:tr>
      <w:tr w:rsidR="00302FDC" w:rsidRPr="00C25669" w14:paraId="7D4BC6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2B568926" w14:textId="77777777" w:rsidR="00302FDC" w:rsidRPr="00C25669" w:rsidRDefault="00302FDC" w:rsidP="00302FDC">
            <w:pPr>
              <w:pStyle w:val="TAL"/>
              <w:rPr>
                <w:rFonts w:eastAsia="SimSun"/>
              </w:rPr>
            </w:pPr>
            <w:r w:rsidRPr="00C25669">
              <w:rPr>
                <w:rFonts w:eastAsia="SimSun"/>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D835AC" w14:textId="77777777" w:rsidR="00302FDC" w:rsidRPr="00C25669" w:rsidRDefault="00302FDC" w:rsidP="00302FDC">
            <w:pPr>
              <w:pStyle w:val="TAC"/>
            </w:pPr>
            <w:r w:rsidRPr="00C25669">
              <w:t>slot</w:t>
            </w:r>
          </w:p>
        </w:tc>
        <w:tc>
          <w:tcPr>
            <w:tcW w:w="2208" w:type="dxa"/>
            <w:tcBorders>
              <w:top w:val="single" w:sz="4" w:space="0" w:color="auto"/>
              <w:left w:val="single" w:sz="4" w:space="0" w:color="auto"/>
              <w:bottom w:val="single" w:sz="4" w:space="0" w:color="auto"/>
              <w:right w:val="single" w:sz="4" w:space="0" w:color="auto"/>
            </w:tcBorders>
            <w:vAlign w:val="center"/>
          </w:tcPr>
          <w:p w14:paraId="4E8FCA2C" w14:textId="77777777" w:rsidR="00302FDC" w:rsidRPr="004763A0" w:rsidRDefault="00302FDC" w:rsidP="00302FDC">
            <w:pPr>
              <w:pStyle w:val="TAC"/>
            </w:pPr>
            <w:r w:rsidRPr="004763A0">
              <w:t>8/</w:t>
            </w:r>
            <w:r w:rsidRPr="004763A0">
              <w:rPr>
                <w:rFonts w:eastAsia="SimSun" w:hint="eastAsia"/>
                <w:lang w:eastAsia="zh-CN"/>
              </w:rPr>
              <w:t>3</w:t>
            </w:r>
          </w:p>
        </w:tc>
      </w:tr>
      <w:tr w:rsidR="00302FDC" w:rsidRPr="00C25669" w14:paraId="1803C0C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5F15EDD3" w14:textId="77777777" w:rsidR="00302FDC" w:rsidRPr="00C25669" w:rsidRDefault="00302FDC" w:rsidP="00302FDC">
            <w:pPr>
              <w:pStyle w:val="TAL"/>
              <w:rPr>
                <w:rFonts w:eastAsia="SimSun"/>
              </w:rPr>
            </w:pPr>
            <w:r w:rsidRPr="00C25669">
              <w:rPr>
                <w:rFonts w:eastAsia="SimSun"/>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6751AB90"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432FB371" w14:textId="77777777" w:rsidR="00302FDC" w:rsidRPr="004763A0" w:rsidRDefault="00302FDC" w:rsidP="00302FDC">
            <w:pPr>
              <w:pStyle w:val="TAC"/>
            </w:pPr>
            <w:r w:rsidRPr="004763A0">
              <w:rPr>
                <w:rFonts w:eastAsia="SimSun"/>
              </w:rPr>
              <w:t>Not configured</w:t>
            </w:r>
          </w:p>
        </w:tc>
      </w:tr>
      <w:tr w:rsidR="00BF220F" w:rsidRPr="004763A0" w14:paraId="0E846F0C" w14:textId="77777777" w:rsidTr="00C97783">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4BC19566" w14:textId="77777777" w:rsidR="00BF220F" w:rsidRPr="00C25669" w:rsidRDefault="00BF220F" w:rsidP="00C97783">
            <w:pPr>
              <w:pStyle w:val="TAL"/>
              <w:rPr>
                <w:rFonts w:eastAsia="SimSun"/>
              </w:rPr>
            </w:pPr>
            <w:r>
              <w:rPr>
                <w:lang w:val="fr-FR"/>
              </w:rPr>
              <w:t>Codebook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C8D374E" w14:textId="77777777" w:rsidR="00BF220F" w:rsidRPr="00C25669" w:rsidRDefault="00BF220F" w:rsidP="00C97783">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08F8F97" w14:textId="77777777" w:rsidR="00BF220F" w:rsidRPr="004763A0" w:rsidRDefault="00BF220F" w:rsidP="00C97783">
            <w:pPr>
              <w:pStyle w:val="TAC"/>
              <w:rPr>
                <w:rFonts w:eastAsia="SimSun"/>
              </w:rPr>
            </w:pPr>
            <w:r>
              <w:rPr>
                <w:lang w:val="fr-FR"/>
              </w:rPr>
              <w:t>Not configured</w:t>
            </w:r>
          </w:p>
        </w:tc>
      </w:tr>
      <w:tr w:rsidR="00302FDC" w:rsidRPr="00C25669" w14:paraId="57ABD34D"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hideMark/>
          </w:tcPr>
          <w:p w14:paraId="6306899F" w14:textId="77777777" w:rsidR="00302FDC" w:rsidRPr="00C25669" w:rsidRDefault="00302FDC" w:rsidP="00302FDC">
            <w:pPr>
              <w:pStyle w:val="TAL"/>
              <w:rPr>
                <w:rFonts w:eastAsia="SimSun"/>
              </w:rPr>
            </w:pPr>
            <w:r w:rsidRPr="00C25669">
              <w:rPr>
                <w:rFonts w:eastAsia="SimSun"/>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CDA8CFB"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375F2218" w14:textId="77777777" w:rsidR="00302FDC" w:rsidRPr="004763A0" w:rsidRDefault="00302FDC" w:rsidP="00302FDC">
            <w:pPr>
              <w:pStyle w:val="TAC"/>
            </w:pPr>
            <w:r w:rsidRPr="004763A0">
              <w:rPr>
                <w:rFonts w:eastAsia="SimSun"/>
                <w:lang w:eastAsia="zh-CN"/>
              </w:rPr>
              <w:t>PUCCH</w:t>
            </w:r>
          </w:p>
        </w:tc>
      </w:tr>
      <w:tr w:rsidR="00302FDC" w:rsidRPr="00C25669" w14:paraId="68D26F86"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75D60FFB" w14:textId="77777777" w:rsidR="00302FDC" w:rsidRPr="00C25669" w:rsidRDefault="00302FDC" w:rsidP="00302FDC">
            <w:pPr>
              <w:pStyle w:val="TAL"/>
            </w:pPr>
            <w:r w:rsidRPr="00C25669">
              <w:rPr>
                <w:rFonts w:eastAsia="SimSun"/>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2FF650" w14:textId="77777777" w:rsidR="00302FDC" w:rsidRPr="00C25669" w:rsidRDefault="00302FDC" w:rsidP="00302FDC">
            <w:pPr>
              <w:pStyle w:val="TAC"/>
            </w:pPr>
            <w:r w:rsidRPr="00C25669">
              <w:rPr>
                <w:rFonts w:eastAsia="SimSun"/>
              </w:rPr>
              <w:t>ms</w:t>
            </w:r>
          </w:p>
        </w:tc>
        <w:tc>
          <w:tcPr>
            <w:tcW w:w="2208" w:type="dxa"/>
            <w:tcBorders>
              <w:top w:val="single" w:sz="4" w:space="0" w:color="auto"/>
              <w:left w:val="single" w:sz="4" w:space="0" w:color="auto"/>
              <w:bottom w:val="single" w:sz="4" w:space="0" w:color="auto"/>
              <w:right w:val="single" w:sz="4" w:space="0" w:color="auto"/>
            </w:tcBorders>
            <w:vAlign w:val="center"/>
          </w:tcPr>
          <w:p w14:paraId="3B0924B8" w14:textId="77777777" w:rsidR="00302FDC" w:rsidRPr="004763A0" w:rsidRDefault="00302FDC" w:rsidP="00302FDC">
            <w:pPr>
              <w:pStyle w:val="TAC"/>
            </w:pPr>
            <w:r w:rsidRPr="004763A0">
              <w:rPr>
                <w:rFonts w:hint="eastAsia"/>
                <w:lang w:eastAsia="zh-CN"/>
              </w:rPr>
              <w:t>8.375</w:t>
            </w:r>
          </w:p>
        </w:tc>
      </w:tr>
      <w:tr w:rsidR="00302FDC" w:rsidRPr="00C25669" w14:paraId="4D751F12"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tcPr>
          <w:p w14:paraId="6C0D48DC" w14:textId="77777777" w:rsidR="00302FDC" w:rsidRPr="00C25669" w:rsidRDefault="00302FDC" w:rsidP="00302FDC">
            <w:pPr>
              <w:pStyle w:val="TAL"/>
              <w:rPr>
                <w:rFonts w:eastAsia="SimSun"/>
              </w:rPr>
            </w:pPr>
            <w:r w:rsidRPr="00C25669">
              <w:rPr>
                <w:rFonts w:eastAsia="SimSun"/>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B11050" w14:textId="77777777" w:rsidR="00302FDC" w:rsidRPr="00C25669" w:rsidRDefault="00302FDC" w:rsidP="00302FDC">
            <w:pPr>
              <w:pStyle w:val="TAC"/>
              <w:rPr>
                <w:rFonts w:eastAsia="SimSun"/>
              </w:rPr>
            </w:pPr>
          </w:p>
        </w:tc>
        <w:tc>
          <w:tcPr>
            <w:tcW w:w="2208" w:type="dxa"/>
            <w:tcBorders>
              <w:top w:val="single" w:sz="4" w:space="0" w:color="auto"/>
              <w:left w:val="single" w:sz="4" w:space="0" w:color="auto"/>
              <w:bottom w:val="single" w:sz="4" w:space="0" w:color="auto"/>
              <w:right w:val="single" w:sz="4" w:space="0" w:color="auto"/>
            </w:tcBorders>
            <w:vAlign w:val="center"/>
          </w:tcPr>
          <w:p w14:paraId="27CBB896" w14:textId="77777777" w:rsidR="00302FDC" w:rsidRPr="004763A0" w:rsidRDefault="00302FDC" w:rsidP="00302FDC">
            <w:pPr>
              <w:pStyle w:val="TAC"/>
            </w:pPr>
            <w:r w:rsidRPr="004763A0">
              <w:t>1</w:t>
            </w:r>
          </w:p>
        </w:tc>
      </w:tr>
      <w:tr w:rsidR="00302FDC" w:rsidRPr="00C25669" w14:paraId="19BECAC8" w14:textId="77777777" w:rsidTr="001D2244">
        <w:trPr>
          <w:trHeight w:val="70"/>
          <w:jc w:val="center"/>
        </w:trPr>
        <w:tc>
          <w:tcPr>
            <w:tcW w:w="3918" w:type="dxa"/>
            <w:gridSpan w:val="2"/>
            <w:tcBorders>
              <w:top w:val="single" w:sz="4" w:space="0" w:color="auto"/>
              <w:left w:val="single" w:sz="4" w:space="0" w:color="auto"/>
              <w:bottom w:val="single" w:sz="4" w:space="0" w:color="auto"/>
              <w:right w:val="single" w:sz="4" w:space="0" w:color="auto"/>
            </w:tcBorders>
            <w:vAlign w:val="center"/>
            <w:hideMark/>
          </w:tcPr>
          <w:p w14:paraId="2135C172" w14:textId="77777777" w:rsidR="00302FDC" w:rsidRPr="00C25669" w:rsidRDefault="00302FDC" w:rsidP="00302FDC">
            <w:pPr>
              <w:pStyle w:val="TAL"/>
            </w:pPr>
            <w:r w:rsidRPr="00C25669">
              <w:rPr>
                <w:rFonts w:eastAsia="SimSun"/>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64AE5F7" w14:textId="77777777" w:rsidR="00302FDC" w:rsidRPr="00C25669" w:rsidRDefault="00302FDC" w:rsidP="00302FDC">
            <w:pPr>
              <w:pStyle w:val="TAC"/>
            </w:pPr>
          </w:p>
        </w:tc>
        <w:tc>
          <w:tcPr>
            <w:tcW w:w="2208" w:type="dxa"/>
            <w:tcBorders>
              <w:top w:val="single" w:sz="4" w:space="0" w:color="auto"/>
              <w:left w:val="single" w:sz="4" w:space="0" w:color="auto"/>
              <w:bottom w:val="single" w:sz="4" w:space="0" w:color="auto"/>
              <w:right w:val="single" w:sz="4" w:space="0" w:color="auto"/>
            </w:tcBorders>
            <w:vAlign w:val="center"/>
          </w:tcPr>
          <w:p w14:paraId="22650D5F" w14:textId="77777777" w:rsidR="00302FDC" w:rsidRPr="00000E71" w:rsidRDefault="00302FDC" w:rsidP="00302FDC">
            <w:pPr>
              <w:pStyle w:val="TAC"/>
              <w:rPr>
                <w:rFonts w:eastAsia="SimSun"/>
              </w:rPr>
            </w:pPr>
            <w:r w:rsidRPr="001A6DAB">
              <w:rPr>
                <w:rFonts w:eastAsia="SimSun"/>
              </w:rPr>
              <w:t>Derived as per section 5.1.3.2 of TS 38.214 [12]</w:t>
            </w:r>
          </w:p>
        </w:tc>
      </w:tr>
      <w:tr w:rsidR="00C82B2B" w:rsidRPr="001A6DAB" w14:paraId="121B4160" w14:textId="77777777" w:rsidTr="00C97783">
        <w:trPr>
          <w:trHeight w:val="70"/>
          <w:jc w:val="center"/>
        </w:trPr>
        <w:tc>
          <w:tcPr>
            <w:tcW w:w="6866" w:type="dxa"/>
            <w:gridSpan w:val="4"/>
            <w:tcBorders>
              <w:top w:val="single" w:sz="4" w:space="0" w:color="auto"/>
              <w:left w:val="single" w:sz="4" w:space="0" w:color="auto"/>
              <w:bottom w:val="single" w:sz="4" w:space="0" w:color="auto"/>
              <w:right w:val="single" w:sz="4" w:space="0" w:color="auto"/>
            </w:tcBorders>
            <w:vAlign w:val="center"/>
          </w:tcPr>
          <w:p w14:paraId="3B644E43" w14:textId="77777777" w:rsidR="00C82B2B" w:rsidRPr="001A6DAB" w:rsidRDefault="00C82B2B" w:rsidP="00A74798">
            <w:pPr>
              <w:pStyle w:val="TAC"/>
              <w:jc w:val="left"/>
              <w:rPr>
                <w:rFonts w:eastAsia="SimSun"/>
              </w:rPr>
            </w:pPr>
            <w:r>
              <w:t xml:space="preserve">Note 1: </w:t>
            </w:r>
            <w:r w:rsidRPr="002748AE">
              <w:t>The bitwidth of PMI for UCI on PUCCH in a case 1-port CSI-RS is configured as channel measurement resource is given in [1</w:t>
            </w:r>
            <w:r>
              <w:t>0</w:t>
            </w:r>
            <w:r w:rsidRPr="002748AE">
              <w:t>], section 6.3.1.1.2.</w:t>
            </w:r>
          </w:p>
        </w:tc>
      </w:tr>
    </w:tbl>
    <w:p w14:paraId="66BF4133" w14:textId="77777777" w:rsidR="006A208F" w:rsidRPr="00C25669" w:rsidRDefault="006A208F" w:rsidP="006A208F">
      <w:pPr>
        <w:rPr>
          <w:rFonts w:eastAsia="SimSun"/>
        </w:rPr>
      </w:pPr>
    </w:p>
    <w:p w14:paraId="1B199136"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2</w:t>
      </w:r>
      <w:r w:rsidRPr="00C25669">
        <w:rPr>
          <w:rFonts w:hint="eastAsia"/>
        </w:rPr>
        <w:t xml:space="preserve">: </w:t>
      </w:r>
      <w:r>
        <w:t>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6A208F" w:rsidRPr="00C25669" w14:paraId="55BE9E9D"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3EE47BFD"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757BAA"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C161208" w14:textId="77777777" w:rsidR="006A208F" w:rsidRPr="00000E71" w:rsidRDefault="006A208F" w:rsidP="00575C91">
            <w:pPr>
              <w:pStyle w:val="TAH"/>
              <w:rPr>
                <w:lang w:eastAsia="zh-CN"/>
              </w:rPr>
            </w:pPr>
            <w:r>
              <w:rPr>
                <w:rFonts w:eastAsia="SimSun"/>
                <w:lang w:eastAsia="zh-CN"/>
              </w:rPr>
              <w:t>SCell</w:t>
            </w:r>
          </w:p>
        </w:tc>
      </w:tr>
      <w:tr w:rsidR="006A208F" w:rsidRPr="00C25669" w14:paraId="26EC8F61"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CD7C17C"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4C265A5C" w14:textId="77777777" w:rsidR="006A208F" w:rsidRPr="00C25669" w:rsidRDefault="006A208F" w:rsidP="00575C91">
            <w:pPr>
              <w:pStyle w:val="TAC"/>
              <w:rPr>
                <w:lang w:eastAsia="zh-CN"/>
              </w:rPr>
            </w:pPr>
            <w:r>
              <w:rPr>
                <w:rFonts w:hint="eastAsia"/>
                <w:lang w:eastAsia="zh-CN"/>
              </w:rPr>
              <w:t>1</w:t>
            </w:r>
            <w:r>
              <w:rPr>
                <w:lang w:eastAsia="zh-CN"/>
              </w:rPr>
              <w:t>0.0</w:t>
            </w:r>
          </w:p>
        </w:tc>
        <w:tc>
          <w:tcPr>
            <w:tcW w:w="1560" w:type="dxa"/>
            <w:tcBorders>
              <w:top w:val="single" w:sz="4" w:space="0" w:color="auto"/>
              <w:left w:val="single" w:sz="4" w:space="0" w:color="auto"/>
              <w:bottom w:val="single" w:sz="4" w:space="0" w:color="auto"/>
              <w:right w:val="single" w:sz="4" w:space="0" w:color="auto"/>
            </w:tcBorders>
            <w:vAlign w:val="center"/>
          </w:tcPr>
          <w:p w14:paraId="76654A9E" w14:textId="77777777" w:rsidR="006A208F" w:rsidRPr="00C25669" w:rsidRDefault="006A208F" w:rsidP="00575C91">
            <w:pPr>
              <w:pStyle w:val="TAC"/>
              <w:rPr>
                <w:rFonts w:eastAsia="SimSun"/>
                <w:lang w:eastAsia="zh-CN"/>
              </w:rPr>
            </w:pPr>
            <w:r>
              <w:rPr>
                <w:rFonts w:eastAsia="SimSun"/>
                <w:lang w:eastAsia="zh-CN"/>
              </w:rPr>
              <w:t>4.0</w:t>
            </w:r>
          </w:p>
        </w:tc>
      </w:tr>
    </w:tbl>
    <w:p w14:paraId="52352BA0" w14:textId="77777777" w:rsidR="006A208F" w:rsidRPr="00C25669" w:rsidRDefault="006A208F" w:rsidP="006A208F">
      <w:pPr>
        <w:rPr>
          <w:rFonts w:eastAsia="SimSun"/>
        </w:rPr>
      </w:pPr>
    </w:p>
    <w:p w14:paraId="66A8C11D" w14:textId="77777777" w:rsidR="006A208F" w:rsidRDefault="006A208F" w:rsidP="006A208F">
      <w:pPr>
        <w:pStyle w:val="TH"/>
      </w:pPr>
      <w:r w:rsidRPr="00C25669">
        <w:rPr>
          <w:rFonts w:hint="eastAsia"/>
        </w:rPr>
        <w:lastRenderedPageBreak/>
        <w:t xml:space="preserve">Table </w:t>
      </w:r>
      <w:r>
        <w:t>8</w:t>
      </w:r>
      <w:r w:rsidRPr="00C25669">
        <w:rPr>
          <w:rFonts w:hint="eastAsia"/>
        </w:rPr>
        <w:t>.2</w:t>
      </w:r>
      <w:r>
        <w:t>A</w:t>
      </w:r>
      <w:r w:rsidRPr="00C25669">
        <w:rPr>
          <w:rFonts w:hint="eastAsia"/>
        </w:rPr>
        <w:t>.</w:t>
      </w:r>
      <w:r>
        <w:rPr>
          <w:rFonts w:eastAsia="SimSun"/>
          <w:lang w:eastAsia="zh-CN"/>
        </w:rPr>
        <w:t>3.1.1</w:t>
      </w:r>
      <w:r w:rsidRPr="00C25669">
        <w:rPr>
          <w:rFonts w:hint="eastAsia"/>
        </w:rPr>
        <w:t>-</w:t>
      </w:r>
      <w:r>
        <w:t>3</w:t>
      </w:r>
      <w:r w:rsidRPr="00C25669">
        <w:rPr>
          <w:rFonts w:hint="eastAsia"/>
        </w:rPr>
        <w:t xml:space="preserve">: </w:t>
      </w:r>
      <w:r>
        <w:t>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6A208F" w:rsidRPr="00C25669" w14:paraId="2179746C"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30568FF" w14:textId="77777777" w:rsidR="006A208F" w:rsidRPr="00C25669" w:rsidRDefault="006A208F" w:rsidP="00575C91">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99FB52" w14:textId="77777777" w:rsidR="006A208F" w:rsidRPr="00C25669" w:rsidRDefault="006A208F" w:rsidP="00575C91">
            <w:pPr>
              <w:pStyle w:val="TAH"/>
            </w:pPr>
            <w:r>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4B35DA" w14:textId="77777777" w:rsidR="006A208F" w:rsidRPr="00000E71" w:rsidRDefault="006A208F" w:rsidP="00575C91">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0F5DEDD3" w14:textId="77777777" w:rsidR="006A208F" w:rsidRDefault="006A208F" w:rsidP="00575C91">
            <w:pPr>
              <w:pStyle w:val="TAH"/>
              <w:rPr>
                <w:rFonts w:eastAsia="SimSun"/>
                <w:lang w:eastAsia="zh-CN"/>
              </w:rPr>
            </w:pPr>
            <w:r>
              <w:rPr>
                <w:rFonts w:eastAsia="SimSun" w:hint="eastAsia"/>
                <w:lang w:eastAsia="zh-CN"/>
              </w:rPr>
              <w:t>S</w:t>
            </w:r>
            <w:r>
              <w:rPr>
                <w:rFonts w:eastAsia="SimSun"/>
                <w:lang w:eastAsia="zh-CN"/>
              </w:rPr>
              <w:t>Cell2, 3…</w:t>
            </w:r>
          </w:p>
        </w:tc>
      </w:tr>
      <w:tr w:rsidR="006A208F" w:rsidRPr="00C25669" w14:paraId="4866C6F4" w14:textId="77777777" w:rsidTr="001D2244">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B7412A0" w14:textId="77777777" w:rsidR="006A208F" w:rsidRPr="00C25669" w:rsidRDefault="006A208F" w:rsidP="00575C91">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3EFB513A" w14:textId="77777777" w:rsidR="006A208F" w:rsidRPr="00C25669" w:rsidRDefault="006A208F" w:rsidP="00575C91">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4A67F463" w14:textId="77777777" w:rsidR="006A208F" w:rsidRPr="00C25669" w:rsidRDefault="006A208F" w:rsidP="00575C91">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11175D66" w14:textId="77777777" w:rsidR="006A208F" w:rsidRDefault="006A208F" w:rsidP="00575C91">
            <w:pPr>
              <w:pStyle w:val="TAC"/>
              <w:rPr>
                <w:rFonts w:eastAsia="SimSun"/>
                <w:lang w:eastAsia="zh-CN"/>
              </w:rPr>
            </w:pPr>
            <w:r>
              <w:rPr>
                <w:rFonts w:eastAsia="SimSun" w:hint="eastAsia"/>
                <w:lang w:eastAsia="zh-CN"/>
              </w:rPr>
              <w:t>0</w:t>
            </w:r>
            <w:r>
              <w:rPr>
                <w:rFonts w:eastAsia="SimSun"/>
                <w:lang w:eastAsia="zh-CN"/>
              </w:rPr>
              <w:t>.0</w:t>
            </w:r>
          </w:p>
        </w:tc>
      </w:tr>
    </w:tbl>
    <w:p w14:paraId="5CD77AC1" w14:textId="77777777" w:rsidR="006A208F" w:rsidRPr="00C25669" w:rsidRDefault="006A208F" w:rsidP="006A208F">
      <w:pPr>
        <w:rPr>
          <w:rFonts w:eastAsia="SimSun"/>
        </w:rPr>
      </w:pPr>
    </w:p>
    <w:p w14:paraId="29EB619F" w14:textId="77777777" w:rsidR="006A208F" w:rsidRDefault="006A208F" w:rsidP="006A208F">
      <w:pPr>
        <w:pStyle w:val="TH"/>
      </w:pPr>
      <w:r w:rsidRPr="00C25669">
        <w:rPr>
          <w:rFonts w:hint="eastAsia"/>
        </w:rPr>
        <w:t xml:space="preserve">Table </w:t>
      </w:r>
      <w:r>
        <w:t>8</w:t>
      </w:r>
      <w:r w:rsidRPr="00C25669">
        <w:rPr>
          <w:rFonts w:hint="eastAsia"/>
        </w:rPr>
        <w:t>.2</w:t>
      </w:r>
      <w:r>
        <w:t>A</w:t>
      </w:r>
      <w:r w:rsidRPr="00C25669">
        <w:rPr>
          <w:rFonts w:hint="eastAsia"/>
        </w:rPr>
        <w:t>.</w:t>
      </w:r>
      <w:r>
        <w:t>3.1.1</w:t>
      </w:r>
      <w:r w:rsidRPr="00C25669">
        <w:rPr>
          <w:rFonts w:hint="eastAsia"/>
        </w:rPr>
        <w:t>-</w:t>
      </w:r>
      <w:r>
        <w:t>4</w:t>
      </w:r>
      <w:r w:rsidRPr="00C25669">
        <w:rPr>
          <w:rFonts w:hint="eastAsia"/>
        </w:rPr>
        <w:t xml:space="preserve">: </w:t>
      </w:r>
      <w:r>
        <w:t>List of CA CQI reporting test</w:t>
      </w:r>
    </w:p>
    <w:tbl>
      <w:tblPr>
        <w:tblStyle w:val="TableGrid"/>
        <w:tblW w:w="0" w:type="auto"/>
        <w:jc w:val="center"/>
        <w:tblLook w:val="04A0" w:firstRow="1" w:lastRow="0" w:firstColumn="1" w:lastColumn="0" w:noHBand="0" w:noVBand="1"/>
      </w:tblPr>
      <w:tblGrid>
        <w:gridCol w:w="1413"/>
        <w:gridCol w:w="5386"/>
      </w:tblGrid>
      <w:tr w:rsidR="006A208F" w:rsidRPr="00225D12" w14:paraId="48A546BD" w14:textId="77777777" w:rsidTr="001D2244">
        <w:trPr>
          <w:trHeight w:val="226"/>
          <w:jc w:val="center"/>
        </w:trPr>
        <w:tc>
          <w:tcPr>
            <w:tcW w:w="1413" w:type="dxa"/>
          </w:tcPr>
          <w:p w14:paraId="460CE894" w14:textId="77777777" w:rsidR="006A208F" w:rsidRPr="002931E7" w:rsidRDefault="006A208F" w:rsidP="00575C91">
            <w:pPr>
              <w:pStyle w:val="TAH"/>
              <w:rPr>
                <w:lang w:eastAsia="zh-CN"/>
              </w:rPr>
            </w:pPr>
            <w:r w:rsidRPr="002931E7">
              <w:rPr>
                <w:rFonts w:hint="eastAsia"/>
                <w:lang w:eastAsia="zh-CN"/>
              </w:rPr>
              <w:t>T</w:t>
            </w:r>
            <w:r w:rsidRPr="002931E7">
              <w:rPr>
                <w:lang w:eastAsia="zh-CN"/>
              </w:rPr>
              <w:t>est number</w:t>
            </w:r>
          </w:p>
        </w:tc>
        <w:tc>
          <w:tcPr>
            <w:tcW w:w="5386" w:type="dxa"/>
          </w:tcPr>
          <w:p w14:paraId="78434B1B" w14:textId="77777777" w:rsidR="006A208F" w:rsidRPr="002931E7" w:rsidRDefault="006A208F" w:rsidP="00575C91">
            <w:pPr>
              <w:pStyle w:val="TAH"/>
              <w:rPr>
                <w:lang w:eastAsia="zh-CN"/>
              </w:rPr>
            </w:pPr>
            <w:r w:rsidRPr="002931E7">
              <w:rPr>
                <w:rFonts w:hint="eastAsia"/>
                <w:lang w:eastAsia="zh-CN"/>
              </w:rPr>
              <w:t>C</w:t>
            </w:r>
            <w:r w:rsidRPr="002931E7">
              <w:rPr>
                <w:lang w:eastAsia="zh-CN"/>
              </w:rPr>
              <w:t xml:space="preserve">A </w:t>
            </w:r>
            <w:r>
              <w:rPr>
                <w:lang w:eastAsia="zh-CN"/>
              </w:rPr>
              <w:t>duplex mode and SCS combination</w:t>
            </w:r>
          </w:p>
        </w:tc>
      </w:tr>
      <w:tr w:rsidR="006A208F" w:rsidRPr="00225D12" w14:paraId="7C0A02E1" w14:textId="77777777" w:rsidTr="001D2244">
        <w:trPr>
          <w:jc w:val="center"/>
        </w:trPr>
        <w:tc>
          <w:tcPr>
            <w:tcW w:w="1413" w:type="dxa"/>
          </w:tcPr>
          <w:p w14:paraId="0797AB49" w14:textId="77777777" w:rsidR="006A208F" w:rsidRPr="00225D12" w:rsidRDefault="006A208F" w:rsidP="00575C91">
            <w:pPr>
              <w:pStyle w:val="TAC"/>
              <w:rPr>
                <w:lang w:eastAsia="zh-CN"/>
              </w:rPr>
            </w:pPr>
            <w:r>
              <w:rPr>
                <w:rFonts w:hint="eastAsia"/>
                <w:lang w:eastAsia="zh-CN"/>
              </w:rPr>
              <w:t>1</w:t>
            </w:r>
          </w:p>
        </w:tc>
        <w:tc>
          <w:tcPr>
            <w:tcW w:w="5386" w:type="dxa"/>
          </w:tcPr>
          <w:p w14:paraId="6092D534" w14:textId="77777777" w:rsidR="006A208F" w:rsidRPr="00225D12" w:rsidRDefault="006A208F" w:rsidP="00575C91">
            <w:pPr>
              <w:pStyle w:val="TAC"/>
              <w:rPr>
                <w:lang w:eastAsia="zh-CN"/>
              </w:rPr>
            </w:pPr>
            <w:r>
              <w:rPr>
                <w:lang w:eastAsia="zh-CN"/>
              </w:rPr>
              <w:t>TDD</w:t>
            </w:r>
            <w:r w:rsidRPr="00225D12">
              <w:rPr>
                <w:lang w:eastAsia="zh-CN"/>
              </w:rPr>
              <w:t xml:space="preserve"> </w:t>
            </w:r>
            <w:r>
              <w:rPr>
                <w:lang w:eastAsia="zh-CN"/>
              </w:rPr>
              <w:t>120</w:t>
            </w:r>
            <w:r w:rsidRPr="00225D12">
              <w:rPr>
                <w:lang w:eastAsia="zh-CN"/>
              </w:rPr>
              <w:t xml:space="preserve"> kHz + TDD </w:t>
            </w:r>
            <w:r>
              <w:rPr>
                <w:lang w:eastAsia="zh-CN"/>
              </w:rPr>
              <w:t>120</w:t>
            </w:r>
            <w:r w:rsidRPr="00225D12">
              <w:rPr>
                <w:lang w:eastAsia="zh-CN"/>
              </w:rPr>
              <w:t xml:space="preserve"> kHz </w:t>
            </w:r>
          </w:p>
        </w:tc>
      </w:tr>
      <w:tr w:rsidR="006A208F" w:rsidRPr="00225D12" w14:paraId="2EFF63DB" w14:textId="77777777" w:rsidTr="001D2244">
        <w:trPr>
          <w:jc w:val="center"/>
        </w:trPr>
        <w:tc>
          <w:tcPr>
            <w:tcW w:w="6799" w:type="dxa"/>
            <w:gridSpan w:val="2"/>
          </w:tcPr>
          <w:p w14:paraId="271D6D86" w14:textId="16E39380" w:rsidR="006A208F" w:rsidRPr="007356F0" w:rsidRDefault="006A208F" w:rsidP="00575C91">
            <w:pPr>
              <w:pStyle w:val="TAN"/>
              <w:rPr>
                <w:highlight w:val="yellow"/>
              </w:rPr>
            </w:pPr>
            <w:r w:rsidRPr="001934FC">
              <w:t xml:space="preserve">Note </w:t>
            </w:r>
            <w:r>
              <w:t>1</w:t>
            </w:r>
            <w:r w:rsidRPr="001934FC">
              <w:t>:</w:t>
            </w:r>
            <w:r w:rsidRPr="001934FC">
              <w:tab/>
              <w:t xml:space="preserve">The applicability of requirements for different </w:t>
            </w:r>
            <w:r>
              <w:t>CA configuration</w:t>
            </w:r>
            <w:r>
              <w:rPr>
                <w:rFonts w:hint="eastAsia"/>
                <w:lang w:eastAsia="zh-CN"/>
              </w:rPr>
              <w:t>s</w:t>
            </w:r>
            <w:r w:rsidRPr="001934FC">
              <w:t xml:space="preserve"> and bandwidth combin</w:t>
            </w:r>
            <w:r>
              <w:t>ation sets is defined in 8.1.1.5.1.</w:t>
            </w:r>
          </w:p>
        </w:tc>
      </w:tr>
    </w:tbl>
    <w:p w14:paraId="16A6888D" w14:textId="77777777" w:rsidR="006A208F" w:rsidRPr="009918E0" w:rsidRDefault="006A208F" w:rsidP="006A208F"/>
    <w:p w14:paraId="733BC251" w14:textId="77777777" w:rsidR="005B3300" w:rsidRPr="00C25669" w:rsidRDefault="005B3300" w:rsidP="005B3300">
      <w:pPr>
        <w:pStyle w:val="Heading2"/>
        <w:rPr>
          <w:lang w:eastAsia="zh-CN"/>
        </w:rPr>
      </w:pPr>
      <w:bookmarkStart w:id="3576" w:name="_Toc67918266"/>
      <w:bookmarkStart w:id="3577" w:name="_Toc76298310"/>
      <w:bookmarkStart w:id="3578" w:name="_Toc76572322"/>
      <w:bookmarkStart w:id="3579" w:name="_Toc76652189"/>
      <w:bookmarkStart w:id="3580" w:name="_Toc76653027"/>
      <w:bookmarkStart w:id="3581" w:name="_Toc83742300"/>
      <w:bookmarkStart w:id="3582" w:name="_Toc91440790"/>
      <w:bookmarkStart w:id="3583" w:name="_Toc98849580"/>
      <w:bookmarkStart w:id="3584" w:name="_Toc106543434"/>
      <w:bookmarkStart w:id="3585" w:name="_Toc106737532"/>
      <w:bookmarkStart w:id="3586" w:name="_Toc107233299"/>
      <w:bookmarkStart w:id="3587" w:name="_Toc107234916"/>
      <w:bookmarkStart w:id="3588" w:name="_Toc107419886"/>
      <w:bookmarkStart w:id="3589" w:name="_Toc107477182"/>
      <w:bookmarkStart w:id="3590" w:name="_Toc114566040"/>
      <w:bookmarkStart w:id="3591" w:name="_Toc123936352"/>
      <w:bookmarkStart w:id="3592" w:name="_Toc124377367"/>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3481"/>
      <w:bookmarkEnd w:id="3482"/>
      <w:bookmarkEnd w:id="3483"/>
      <w:bookmarkEnd w:id="3484"/>
      <w:bookmarkEnd w:id="3485"/>
      <w:bookmarkEnd w:id="3486"/>
      <w:bookmarkEnd w:id="3487"/>
      <w:bookmarkEnd w:id="3488"/>
      <w:bookmarkEnd w:id="3489"/>
      <w:bookmarkEnd w:id="3490"/>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569A8EDE" w14:textId="77777777"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0267CBB8" w14:textId="419FF5D0" w:rsidR="005B3300" w:rsidRPr="00C25669" w:rsidRDefault="005B3300" w:rsidP="005B3300">
      <w:pPr>
        <w:rPr>
          <w:rFonts w:eastAsia="SimSun"/>
        </w:rPr>
      </w:pPr>
      <w:r w:rsidRPr="00C25669">
        <w:rPr>
          <w:rFonts w:eastAsia="SimSun"/>
        </w:rPr>
        <w:t xml:space="preserve">The requirements for transmission </w:t>
      </w:r>
      <w:r w:rsidR="00913DD6">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14:paraId="62FF08FD" w14:textId="69E7FAEA" w:rsidR="005B3300" w:rsidRPr="00C25669" w:rsidRDefault="005B3300" w:rsidP="00401CAC">
      <w:pPr>
        <w:keepLines/>
        <w:tabs>
          <w:tab w:val="center" w:pos="4536"/>
          <w:tab w:val="right" w:pos="9072"/>
        </w:tabs>
        <w:jc w:val="center"/>
        <w:rPr>
          <w:rFonts w:eastAsia="SimSun"/>
          <w:noProof/>
        </w:rPr>
      </w:pPr>
      <w:r w:rsidRPr="00C25669">
        <w:rPr>
          <w:rFonts w:eastAsia="SimSun"/>
          <w:noProof/>
          <w:position w:val="-32"/>
          <w:lang w:eastAsia="ko-KR"/>
        </w:rPr>
        <w:object w:dxaOrig="960" w:dyaOrig="700" w14:anchorId="1428BA08">
          <v:shape id="_x0000_i1043" type="#_x0000_t75" style="width:51.25pt;height:36.3pt" o:ole="">
            <v:imagedata r:id="rId19" o:title=""/>
          </v:shape>
          <o:OLEObject Type="Embed" ProgID="Equation.3" ShapeID="_x0000_i1043" DrawAspect="Content" ObjectID="_1767171154" r:id="rId37"/>
        </w:object>
      </w:r>
    </w:p>
    <w:p w14:paraId="2BCE8B4F" w14:textId="77777777"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w14:anchorId="1708293D">
          <v:shape id="_x0000_i1044" type="#_x0000_t75" style="width:15.55pt;height:20.75pt" o:ole="">
            <v:imagedata r:id="rId21" o:title=""/>
          </v:shape>
          <o:OLEObject Type="Embed" ProgID="Equation.DSMT4" ShapeID="_x0000_i1044" DrawAspect="Content" ObjectID="_1767171155" r:id="rId3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w14:anchorId="012D4EAD">
          <v:shape id="_x0000_i1045" type="#_x0000_t75" style="width:30.55pt;height:20.75pt" o:ole="">
            <v:imagedata r:id="rId23" o:title=""/>
          </v:shape>
          <o:OLEObject Type="Embed" ProgID="Equation.DSMT4" ShapeID="_x0000_i1045" DrawAspect="Content" ObjectID="_1767171156" r:id="rId39"/>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w14:anchorId="05E37176">
          <v:shape id="_x0000_i1046" type="#_x0000_t75" style="width:20.75pt;height:20.75pt" o:ole="">
            <v:imagedata r:id="rId25" o:title=""/>
          </v:shape>
          <o:OLEObject Type="Embed" ProgID="Equation.DSMT4" ShapeID="_x0000_i1046" DrawAspect="Content" ObjectID="_1767171157" r:id="rId40"/>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w14:anchorId="23BE3DF7">
          <v:shape id="_x0000_i1047" type="#_x0000_t75" style="width:30.55pt;height:20.75pt" o:ole="">
            <v:imagedata r:id="rId23" o:title=""/>
          </v:shape>
          <o:OLEObject Type="Embed" ProgID="Equation.DSMT4" ShapeID="_x0000_i1047" DrawAspect="Content" ObjectID="_1767171158" r:id="rId41"/>
        </w:object>
      </w:r>
      <w:r w:rsidRPr="00C25669">
        <w:rPr>
          <w:rFonts w:eastAsia="SimSun"/>
        </w:rPr>
        <w:t>with</w:t>
      </w:r>
      <w:r w:rsidRPr="00C25669">
        <w:rPr>
          <w:rFonts w:eastAsia="SimSun"/>
          <w:lang w:eastAsia="zh-CN"/>
        </w:rPr>
        <w:t xml:space="preserve"> random precoding.</w:t>
      </w:r>
    </w:p>
    <w:p w14:paraId="65F6E8EE" w14:textId="77777777" w:rsidR="005B3300" w:rsidRPr="00C25669" w:rsidRDefault="005B3300" w:rsidP="005B3300">
      <w:pPr>
        <w:pStyle w:val="Heading3"/>
        <w:rPr>
          <w:lang w:eastAsia="zh-CN"/>
        </w:rPr>
      </w:pPr>
      <w:bookmarkStart w:id="3593" w:name="_Toc21338307"/>
      <w:bookmarkStart w:id="3594" w:name="_Toc29808415"/>
      <w:bookmarkStart w:id="3595" w:name="_Toc37068334"/>
      <w:bookmarkStart w:id="3596" w:name="_Toc37083879"/>
      <w:bookmarkStart w:id="3597" w:name="_Toc37084221"/>
      <w:bookmarkStart w:id="3598" w:name="_Toc40209583"/>
      <w:bookmarkStart w:id="3599" w:name="_Toc40209925"/>
      <w:bookmarkStart w:id="3600" w:name="_Toc45892884"/>
      <w:bookmarkStart w:id="3601" w:name="_Toc53176749"/>
      <w:bookmarkStart w:id="3602" w:name="_Toc61121071"/>
      <w:bookmarkStart w:id="3603" w:name="_Toc67918267"/>
      <w:bookmarkStart w:id="3604" w:name="_Toc76298311"/>
      <w:bookmarkStart w:id="3605" w:name="_Toc76572323"/>
      <w:bookmarkStart w:id="3606" w:name="_Toc76652190"/>
      <w:bookmarkStart w:id="3607" w:name="_Toc76653028"/>
      <w:bookmarkStart w:id="3608" w:name="_Toc83742301"/>
      <w:bookmarkStart w:id="3609" w:name="_Toc91440791"/>
      <w:bookmarkStart w:id="3610" w:name="_Toc98849581"/>
      <w:bookmarkStart w:id="3611" w:name="_Toc106543435"/>
      <w:bookmarkStart w:id="3612" w:name="_Toc106737533"/>
      <w:bookmarkStart w:id="3613" w:name="_Toc107233300"/>
      <w:bookmarkStart w:id="3614" w:name="_Toc107234917"/>
      <w:bookmarkStart w:id="3615" w:name="_Toc107419887"/>
      <w:bookmarkStart w:id="3616" w:name="_Toc107477183"/>
      <w:bookmarkStart w:id="3617" w:name="_Toc114566041"/>
      <w:bookmarkStart w:id="3618" w:name="_Toc123936353"/>
      <w:bookmarkStart w:id="3619" w:name="_Toc124377368"/>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C52DB83" w14:textId="77777777" w:rsidR="005B3300" w:rsidRPr="00C25669" w:rsidRDefault="005B3300" w:rsidP="005B3300">
      <w:pPr>
        <w:rPr>
          <w:rFonts w:eastAsia="SimSun"/>
          <w:lang w:eastAsia="zh-CN"/>
        </w:rPr>
      </w:pPr>
      <w:r w:rsidRPr="00C25669">
        <w:rPr>
          <w:rFonts w:eastAsia="SimSun" w:hint="eastAsia"/>
          <w:lang w:eastAsia="zh-CN"/>
        </w:rPr>
        <w:t>(Void)</w:t>
      </w:r>
    </w:p>
    <w:p w14:paraId="21BBFD65" w14:textId="77777777" w:rsidR="005B3300" w:rsidRPr="00C25669" w:rsidRDefault="005B3300" w:rsidP="005B3300">
      <w:pPr>
        <w:pStyle w:val="Heading3"/>
        <w:rPr>
          <w:lang w:eastAsia="zh-CN"/>
        </w:rPr>
      </w:pPr>
      <w:bookmarkStart w:id="3620" w:name="_Toc21338308"/>
      <w:bookmarkStart w:id="3621" w:name="_Toc29808416"/>
      <w:bookmarkStart w:id="3622" w:name="_Toc37068335"/>
      <w:bookmarkStart w:id="3623" w:name="_Toc37083880"/>
      <w:bookmarkStart w:id="3624" w:name="_Toc37084222"/>
      <w:bookmarkStart w:id="3625" w:name="_Toc40209584"/>
      <w:bookmarkStart w:id="3626" w:name="_Toc40209926"/>
      <w:bookmarkStart w:id="3627" w:name="_Toc45892885"/>
      <w:bookmarkStart w:id="3628" w:name="_Toc53176750"/>
      <w:bookmarkStart w:id="3629" w:name="_Toc61121072"/>
      <w:bookmarkStart w:id="3630" w:name="_Toc67918268"/>
      <w:bookmarkStart w:id="3631" w:name="_Toc76298312"/>
      <w:bookmarkStart w:id="3632" w:name="_Toc76572324"/>
      <w:bookmarkStart w:id="3633" w:name="_Toc76652191"/>
      <w:bookmarkStart w:id="3634" w:name="_Toc76653029"/>
      <w:bookmarkStart w:id="3635" w:name="_Toc83742302"/>
      <w:bookmarkStart w:id="3636" w:name="_Toc91440792"/>
      <w:bookmarkStart w:id="3637" w:name="_Toc98849582"/>
      <w:bookmarkStart w:id="3638" w:name="_Toc106543436"/>
      <w:bookmarkStart w:id="3639" w:name="_Toc106737534"/>
      <w:bookmarkStart w:id="3640" w:name="_Toc107233301"/>
      <w:bookmarkStart w:id="3641" w:name="_Toc107234918"/>
      <w:bookmarkStart w:id="3642" w:name="_Toc107419888"/>
      <w:bookmarkStart w:id="3643" w:name="_Toc107477184"/>
      <w:bookmarkStart w:id="3644" w:name="_Toc114566042"/>
      <w:bookmarkStart w:id="3645" w:name="_Toc123936354"/>
      <w:bookmarkStart w:id="3646" w:name="_Toc124377369"/>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3F4C623" w14:textId="77777777" w:rsidR="005B3300" w:rsidRPr="00C25669" w:rsidRDefault="005B3300" w:rsidP="005B3300">
      <w:pPr>
        <w:pStyle w:val="Heading4"/>
        <w:rPr>
          <w:lang w:eastAsia="zh-CN"/>
        </w:rPr>
      </w:pPr>
      <w:bookmarkStart w:id="3647" w:name="_Toc21338309"/>
      <w:bookmarkStart w:id="3648" w:name="_Toc29808417"/>
      <w:bookmarkStart w:id="3649" w:name="_Toc37068336"/>
      <w:bookmarkStart w:id="3650" w:name="_Toc37083881"/>
      <w:bookmarkStart w:id="3651" w:name="_Toc37084223"/>
      <w:bookmarkStart w:id="3652" w:name="_Toc40209585"/>
      <w:bookmarkStart w:id="3653" w:name="_Toc40209927"/>
      <w:bookmarkStart w:id="3654" w:name="_Toc45892886"/>
      <w:bookmarkStart w:id="3655" w:name="_Toc53176751"/>
      <w:bookmarkStart w:id="3656" w:name="_Toc61121073"/>
      <w:bookmarkStart w:id="3657" w:name="_Toc67918269"/>
      <w:bookmarkStart w:id="3658" w:name="_Toc76298313"/>
      <w:bookmarkStart w:id="3659" w:name="_Toc76572325"/>
      <w:bookmarkStart w:id="3660" w:name="_Toc76652192"/>
      <w:bookmarkStart w:id="3661" w:name="_Toc76653030"/>
      <w:bookmarkStart w:id="3662" w:name="_Toc83742303"/>
      <w:bookmarkStart w:id="3663" w:name="_Toc91440793"/>
      <w:bookmarkStart w:id="3664" w:name="_Toc98849583"/>
      <w:bookmarkStart w:id="3665" w:name="_Toc106543437"/>
      <w:bookmarkStart w:id="3666" w:name="_Toc106737535"/>
      <w:bookmarkStart w:id="3667" w:name="_Toc107233302"/>
      <w:bookmarkStart w:id="3668" w:name="_Toc107234919"/>
      <w:bookmarkStart w:id="3669" w:name="_Toc107419889"/>
      <w:bookmarkStart w:id="3670" w:name="_Toc107477185"/>
      <w:bookmarkStart w:id="3671" w:name="_Toc114566043"/>
      <w:bookmarkStart w:id="3672" w:name="_Toc123936355"/>
      <w:bookmarkStart w:id="3673" w:name="_Toc124377370"/>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061FA45" w14:textId="77777777" w:rsidR="005B3300" w:rsidRPr="00C25669" w:rsidRDefault="005B3300" w:rsidP="005B3300">
      <w:pPr>
        <w:rPr>
          <w:rFonts w:eastAsia="SimSun"/>
          <w:lang w:eastAsia="zh-CN"/>
        </w:rPr>
      </w:pPr>
      <w:r w:rsidRPr="00C25669">
        <w:rPr>
          <w:rFonts w:eastAsia="SimSun" w:hint="eastAsia"/>
          <w:lang w:eastAsia="zh-CN"/>
        </w:rPr>
        <w:t>(Void)</w:t>
      </w:r>
    </w:p>
    <w:p w14:paraId="69CADC77" w14:textId="77777777" w:rsidR="005B3300" w:rsidRPr="00C25669" w:rsidRDefault="005B3300" w:rsidP="005B3300">
      <w:pPr>
        <w:pStyle w:val="Heading4"/>
        <w:rPr>
          <w:lang w:eastAsia="zh-CN"/>
        </w:rPr>
      </w:pPr>
      <w:bookmarkStart w:id="3674" w:name="_Toc21338310"/>
      <w:bookmarkStart w:id="3675" w:name="_Toc29808418"/>
      <w:bookmarkStart w:id="3676" w:name="_Toc37068337"/>
      <w:bookmarkStart w:id="3677" w:name="_Toc37083882"/>
      <w:bookmarkStart w:id="3678" w:name="_Toc37084224"/>
      <w:bookmarkStart w:id="3679" w:name="_Toc40209586"/>
      <w:bookmarkStart w:id="3680" w:name="_Toc40209928"/>
      <w:bookmarkStart w:id="3681" w:name="_Toc45892887"/>
      <w:bookmarkStart w:id="3682" w:name="_Toc53176752"/>
      <w:bookmarkStart w:id="3683" w:name="_Toc61121074"/>
      <w:bookmarkStart w:id="3684" w:name="_Toc67918270"/>
      <w:bookmarkStart w:id="3685" w:name="_Toc76298314"/>
      <w:bookmarkStart w:id="3686" w:name="_Toc76572326"/>
      <w:bookmarkStart w:id="3687" w:name="_Toc76652193"/>
      <w:bookmarkStart w:id="3688" w:name="_Toc76653031"/>
      <w:bookmarkStart w:id="3689" w:name="_Toc83742304"/>
      <w:bookmarkStart w:id="3690" w:name="_Toc91440794"/>
      <w:bookmarkStart w:id="3691" w:name="_Toc98849584"/>
      <w:bookmarkStart w:id="3692" w:name="_Toc106543438"/>
      <w:bookmarkStart w:id="3693" w:name="_Toc106737536"/>
      <w:bookmarkStart w:id="3694" w:name="_Toc107233303"/>
      <w:bookmarkStart w:id="3695" w:name="_Toc107234920"/>
      <w:bookmarkStart w:id="3696" w:name="_Toc107419890"/>
      <w:bookmarkStart w:id="3697" w:name="_Toc107477186"/>
      <w:bookmarkStart w:id="3698" w:name="_Toc114566044"/>
      <w:bookmarkStart w:id="3699" w:name="_Toc123936356"/>
      <w:bookmarkStart w:id="3700" w:name="_Toc124377371"/>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678B24D" w14:textId="77777777" w:rsidR="005B3300" w:rsidRPr="00C25669" w:rsidRDefault="005B3300" w:rsidP="005B3300">
      <w:pPr>
        <w:pStyle w:val="Heading5"/>
        <w:rPr>
          <w:lang w:val="en-US" w:eastAsia="zh-CN"/>
        </w:rPr>
      </w:pPr>
      <w:bookmarkStart w:id="3701" w:name="_Toc21338311"/>
      <w:bookmarkStart w:id="3702" w:name="_Toc29808419"/>
      <w:bookmarkStart w:id="3703" w:name="_Toc37068338"/>
      <w:bookmarkStart w:id="3704" w:name="_Toc37083883"/>
      <w:bookmarkStart w:id="3705" w:name="_Toc37084225"/>
      <w:bookmarkStart w:id="3706" w:name="_Toc40209587"/>
      <w:bookmarkStart w:id="3707" w:name="_Toc40209929"/>
      <w:bookmarkStart w:id="3708" w:name="_Toc45892888"/>
      <w:bookmarkStart w:id="3709" w:name="_Toc53176753"/>
      <w:bookmarkStart w:id="3710" w:name="_Toc61121075"/>
      <w:bookmarkStart w:id="3711" w:name="_Toc67918271"/>
      <w:bookmarkStart w:id="3712" w:name="_Toc76298315"/>
      <w:bookmarkStart w:id="3713" w:name="_Toc76572327"/>
      <w:bookmarkStart w:id="3714" w:name="_Toc76652194"/>
      <w:bookmarkStart w:id="3715" w:name="_Toc76653032"/>
      <w:bookmarkStart w:id="3716" w:name="_Toc83742305"/>
      <w:bookmarkStart w:id="3717" w:name="_Toc91440795"/>
      <w:bookmarkStart w:id="3718" w:name="_Toc98849585"/>
      <w:bookmarkStart w:id="3719" w:name="_Toc106543439"/>
      <w:bookmarkStart w:id="3720" w:name="_Toc106737537"/>
      <w:bookmarkStart w:id="3721" w:name="_Toc107233304"/>
      <w:bookmarkStart w:id="3722" w:name="_Toc107234921"/>
      <w:bookmarkStart w:id="3723" w:name="_Toc107419891"/>
      <w:bookmarkStart w:id="3724" w:name="_Toc107477187"/>
      <w:bookmarkStart w:id="3725" w:name="_Toc114566045"/>
      <w:bookmarkStart w:id="3726" w:name="_Toc123936357"/>
      <w:bookmarkStart w:id="3727" w:name="_Toc124377372"/>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F5CEB1E" w14:textId="77777777"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14:paraId="523C48BC" w14:textId="7548791F" w:rsidR="007E3D97" w:rsidRPr="00C25669" w:rsidRDefault="005B3300" w:rsidP="007E3D97">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r w:rsidR="007E3D97" w:rsidRPr="00C25669"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7E3D97" w:rsidRPr="00C25669" w14:paraId="09B24B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DBF3062"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5AB00281"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D5D0613" w14:textId="77777777" w:rsidR="007E3D97" w:rsidRPr="00C25669" w:rsidRDefault="007E3D97" w:rsidP="00257678">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64BEE05D" w14:textId="77777777" w:rsidR="007E3D97" w:rsidRPr="00C25669" w:rsidRDefault="007E3D97" w:rsidP="00257678">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7E3D97" w:rsidRPr="00C25669" w14:paraId="5C5FA57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801369A"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01987E4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23206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4423E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7E3D97" w:rsidRPr="00C25669" w14:paraId="3899AEF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C5CAA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6A0938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7EBDD21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5331C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120</w:t>
            </w:r>
          </w:p>
        </w:tc>
      </w:tr>
      <w:tr w:rsidR="007E3D97" w:rsidRPr="00C25669" w14:paraId="11D8F1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ADFBF" w14:textId="77777777" w:rsidR="007E3D97" w:rsidRPr="00C25669" w:rsidRDefault="007E3D97" w:rsidP="00257678">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9C6994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3DC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306445D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7E3D97" w:rsidRPr="00C25669" w14:paraId="2AB5CB6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ADCB6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0861CDC6"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B1FC8B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7D651A7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7E3D97" w:rsidRPr="00C25669" w14:paraId="4B88D902"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B483B4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D15FF7C"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FF70DD8"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DACA20" w14:textId="77777777" w:rsidR="007E3D97" w:rsidRPr="00C25669" w:rsidRDefault="007E3D97" w:rsidP="00257678">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7E3D97" w:rsidRPr="00C25669" w14:paraId="5EEB382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BFA021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12ED019"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F21B3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320AAF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7E3D97" w:rsidRPr="00C25669" w14:paraId="714EF3BF"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0D713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604B6D8"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DE7539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7E7F76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AF18C0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1F96A544"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r>
      <w:tr w:rsidR="007E3D97" w:rsidRPr="00C25669" w14:paraId="6C4177B2" w14:textId="77777777" w:rsidTr="00257678">
        <w:trPr>
          <w:trHeight w:val="230"/>
          <w:jc w:val="center"/>
        </w:trPr>
        <w:tc>
          <w:tcPr>
            <w:tcW w:w="1481" w:type="dxa"/>
            <w:vMerge/>
            <w:tcBorders>
              <w:left w:val="single" w:sz="4" w:space="0" w:color="auto"/>
              <w:right w:val="single" w:sz="4" w:space="0" w:color="auto"/>
            </w:tcBorders>
            <w:vAlign w:val="center"/>
            <w:hideMark/>
          </w:tcPr>
          <w:p w14:paraId="7CE9E29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3A7A788"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1D2E8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1CCD7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302C4B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658BFFFF" w14:textId="77777777" w:rsidTr="00257678">
        <w:trPr>
          <w:trHeight w:val="230"/>
          <w:jc w:val="center"/>
        </w:trPr>
        <w:tc>
          <w:tcPr>
            <w:tcW w:w="1481" w:type="dxa"/>
            <w:vMerge/>
            <w:tcBorders>
              <w:left w:val="single" w:sz="4" w:space="0" w:color="auto"/>
              <w:right w:val="single" w:sz="4" w:space="0" w:color="auto"/>
            </w:tcBorders>
            <w:vAlign w:val="center"/>
            <w:hideMark/>
          </w:tcPr>
          <w:p w14:paraId="2699D1FD"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619A72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512E97F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8921C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E1552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79005465" w14:textId="77777777" w:rsidTr="00257678">
        <w:trPr>
          <w:trHeight w:val="230"/>
          <w:jc w:val="center"/>
        </w:trPr>
        <w:tc>
          <w:tcPr>
            <w:tcW w:w="1481" w:type="dxa"/>
            <w:vMerge/>
            <w:tcBorders>
              <w:left w:val="single" w:sz="4" w:space="0" w:color="auto"/>
              <w:right w:val="single" w:sz="4" w:space="0" w:color="auto"/>
            </w:tcBorders>
            <w:vAlign w:val="center"/>
            <w:hideMark/>
          </w:tcPr>
          <w:p w14:paraId="46E8C32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92E5F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8CFCD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BCB875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2A14BF6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E3363E7" w14:textId="77777777" w:rsidTr="00257678">
        <w:trPr>
          <w:trHeight w:val="230"/>
          <w:jc w:val="center"/>
        </w:trPr>
        <w:tc>
          <w:tcPr>
            <w:tcW w:w="1481" w:type="dxa"/>
            <w:vMerge/>
            <w:tcBorders>
              <w:left w:val="single" w:sz="4" w:space="0" w:color="auto"/>
              <w:right w:val="single" w:sz="4" w:space="0" w:color="auto"/>
            </w:tcBorders>
            <w:vAlign w:val="center"/>
            <w:hideMark/>
          </w:tcPr>
          <w:p w14:paraId="1CB28F7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935B97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D19EFA3"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0B2A6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226600A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7E3D97" w:rsidRPr="00C25669" w14:paraId="150B5415" w14:textId="77777777" w:rsidTr="00257678">
        <w:trPr>
          <w:trHeight w:val="230"/>
          <w:jc w:val="center"/>
        </w:trPr>
        <w:tc>
          <w:tcPr>
            <w:tcW w:w="1481" w:type="dxa"/>
            <w:vMerge/>
            <w:tcBorders>
              <w:left w:val="single" w:sz="4" w:space="0" w:color="auto"/>
              <w:right w:val="single" w:sz="4" w:space="0" w:color="auto"/>
            </w:tcBorders>
            <w:vAlign w:val="center"/>
            <w:hideMark/>
          </w:tcPr>
          <w:p w14:paraId="548C63F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8E3EC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FF2CF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6BD8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651A3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38F89BEE" w14:textId="77777777" w:rsidTr="00257678">
        <w:trPr>
          <w:trHeight w:val="230"/>
          <w:jc w:val="center"/>
        </w:trPr>
        <w:tc>
          <w:tcPr>
            <w:tcW w:w="1481" w:type="dxa"/>
            <w:vMerge/>
            <w:tcBorders>
              <w:left w:val="single" w:sz="4" w:space="0" w:color="auto"/>
              <w:right w:val="single" w:sz="4" w:space="0" w:color="auto"/>
            </w:tcBorders>
            <w:vAlign w:val="center"/>
            <w:hideMark/>
          </w:tcPr>
          <w:p w14:paraId="6EA562F2"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1DC6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6300D98B" w14:textId="30A5FCD0"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32A694F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3BACCD86"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6F555DB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5/1</w:t>
            </w:r>
          </w:p>
        </w:tc>
      </w:tr>
      <w:tr w:rsidR="007E3D97" w:rsidRPr="00C25669" w14:paraId="1DE13FB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482D5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1A4CFE8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6CC89D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FD08A9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E61B7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5C47C4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6EB61065" w14:textId="77777777" w:rsidTr="00257678">
        <w:trPr>
          <w:trHeight w:val="230"/>
          <w:jc w:val="center"/>
        </w:trPr>
        <w:tc>
          <w:tcPr>
            <w:tcW w:w="1481" w:type="dxa"/>
            <w:vMerge/>
            <w:tcBorders>
              <w:left w:val="single" w:sz="4" w:space="0" w:color="auto"/>
              <w:right w:val="single" w:sz="4" w:space="0" w:color="auto"/>
            </w:tcBorders>
            <w:vAlign w:val="center"/>
          </w:tcPr>
          <w:p w14:paraId="6555E34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FC596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DFDC87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C012C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4196EA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7E3D97" w:rsidRPr="00C25669" w14:paraId="6E72B14B" w14:textId="77777777" w:rsidTr="00257678">
        <w:trPr>
          <w:trHeight w:val="230"/>
          <w:jc w:val="center"/>
        </w:trPr>
        <w:tc>
          <w:tcPr>
            <w:tcW w:w="1481" w:type="dxa"/>
            <w:vMerge/>
            <w:tcBorders>
              <w:left w:val="single" w:sz="4" w:space="0" w:color="auto"/>
              <w:right w:val="single" w:sz="4" w:space="0" w:color="auto"/>
            </w:tcBorders>
            <w:vAlign w:val="center"/>
            <w:hideMark/>
          </w:tcPr>
          <w:p w14:paraId="599FE0D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5814C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C5463C5"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C8434F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6F19F2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7E3D97" w:rsidRPr="00C25669" w14:paraId="404B0485" w14:textId="77777777" w:rsidTr="00257678">
        <w:trPr>
          <w:trHeight w:val="230"/>
          <w:jc w:val="center"/>
        </w:trPr>
        <w:tc>
          <w:tcPr>
            <w:tcW w:w="1481" w:type="dxa"/>
            <w:vMerge/>
            <w:tcBorders>
              <w:left w:val="single" w:sz="4" w:space="0" w:color="auto"/>
              <w:right w:val="single" w:sz="4" w:space="0" w:color="auto"/>
            </w:tcBorders>
            <w:vAlign w:val="center"/>
            <w:hideMark/>
          </w:tcPr>
          <w:p w14:paraId="41087133"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BEB7B2E"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3E182C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D62077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4C478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54C060A9" w14:textId="77777777" w:rsidTr="00257678">
        <w:trPr>
          <w:trHeight w:val="230"/>
          <w:jc w:val="center"/>
        </w:trPr>
        <w:tc>
          <w:tcPr>
            <w:tcW w:w="1481" w:type="dxa"/>
            <w:vMerge/>
            <w:tcBorders>
              <w:left w:val="single" w:sz="4" w:space="0" w:color="auto"/>
              <w:right w:val="single" w:sz="4" w:space="0" w:color="auto"/>
            </w:tcBorders>
            <w:vAlign w:val="center"/>
            <w:hideMark/>
          </w:tcPr>
          <w:p w14:paraId="18F92FA5" w14:textId="77777777" w:rsidR="007E3D97" w:rsidRPr="00C25669" w:rsidRDefault="007E3D97" w:rsidP="0025767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AA591C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CD73C8A"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83A56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511604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7E3D97" w:rsidRPr="00C25669" w14:paraId="39C7815A" w14:textId="77777777" w:rsidTr="00257678">
        <w:trPr>
          <w:trHeight w:val="230"/>
          <w:jc w:val="center"/>
        </w:trPr>
        <w:tc>
          <w:tcPr>
            <w:tcW w:w="1481" w:type="dxa"/>
            <w:vMerge/>
            <w:tcBorders>
              <w:left w:val="single" w:sz="4" w:space="0" w:color="auto"/>
              <w:right w:val="single" w:sz="4" w:space="0" w:color="auto"/>
            </w:tcBorders>
            <w:vAlign w:val="center"/>
            <w:hideMark/>
          </w:tcPr>
          <w:p w14:paraId="73490E5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4B8A68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AD9716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E0F0B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5A7E491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7E3D97" w:rsidRPr="00C25669" w14:paraId="61C2D2B9" w14:textId="77777777" w:rsidTr="00257678">
        <w:trPr>
          <w:trHeight w:val="230"/>
          <w:jc w:val="center"/>
        </w:trPr>
        <w:tc>
          <w:tcPr>
            <w:tcW w:w="1481" w:type="dxa"/>
            <w:vMerge/>
            <w:tcBorders>
              <w:left w:val="single" w:sz="4" w:space="0" w:color="auto"/>
              <w:right w:val="single" w:sz="4" w:space="0" w:color="auto"/>
            </w:tcBorders>
            <w:vAlign w:val="center"/>
          </w:tcPr>
          <w:p w14:paraId="35BA2CCB"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2552C1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5888EE48" w14:textId="6AE07FA4" w:rsidR="007E3D97" w:rsidRPr="00C25669" w:rsidRDefault="00112680" w:rsidP="00257678">
            <w:pPr>
              <w:keepNext/>
              <w:keepLines/>
              <w:spacing w:after="0"/>
              <w:rPr>
                <w:rFonts w:ascii="Arial" w:eastAsia="SimSun"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82A1308" w14:textId="77777777" w:rsidR="007E3D97" w:rsidRPr="00C25669" w:rsidRDefault="007E3D97" w:rsidP="00257678">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128C95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4C0C14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77825F9"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tcPr>
          <w:p w14:paraId="0A1AE392"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498FBC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3BFFF3C9"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65382E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375BCA9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7E3D97" w:rsidRPr="00C25669" w14:paraId="2C252078" w14:textId="77777777" w:rsidTr="00257678">
        <w:trPr>
          <w:trHeight w:val="230"/>
          <w:jc w:val="center"/>
        </w:trPr>
        <w:tc>
          <w:tcPr>
            <w:tcW w:w="1481" w:type="dxa"/>
            <w:vMerge w:val="restart"/>
            <w:tcBorders>
              <w:left w:val="single" w:sz="4" w:space="0" w:color="auto"/>
              <w:right w:val="single" w:sz="4" w:space="0" w:color="auto"/>
            </w:tcBorders>
            <w:vAlign w:val="center"/>
          </w:tcPr>
          <w:p w14:paraId="3755ABDB"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6CAEC7B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0830016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34B1E1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2713580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7E3D97" w:rsidRPr="00C25669" w14:paraId="7B113BD4" w14:textId="77777777" w:rsidTr="00257678">
        <w:trPr>
          <w:trHeight w:val="717"/>
          <w:jc w:val="center"/>
        </w:trPr>
        <w:tc>
          <w:tcPr>
            <w:tcW w:w="1481" w:type="dxa"/>
            <w:vMerge/>
            <w:tcBorders>
              <w:left w:val="single" w:sz="4" w:space="0" w:color="auto"/>
              <w:right w:val="single" w:sz="4" w:space="0" w:color="auto"/>
            </w:tcBorders>
            <w:vAlign w:val="center"/>
            <w:hideMark/>
          </w:tcPr>
          <w:p w14:paraId="275B7536" w14:textId="77777777" w:rsidR="007E3D97" w:rsidRPr="00C25669" w:rsidRDefault="007E3D97" w:rsidP="0025767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7AAC556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54765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4D4E5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47C210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7E3D97" w:rsidRPr="00C25669" w14:paraId="63E729A8" w14:textId="77777777" w:rsidTr="00257678">
        <w:trPr>
          <w:trHeight w:val="1340"/>
          <w:jc w:val="center"/>
        </w:trPr>
        <w:tc>
          <w:tcPr>
            <w:tcW w:w="1481" w:type="dxa"/>
            <w:vMerge/>
            <w:tcBorders>
              <w:left w:val="single" w:sz="4" w:space="0" w:color="auto"/>
              <w:right w:val="single" w:sz="4" w:space="0" w:color="auto"/>
            </w:tcBorders>
            <w:vAlign w:val="center"/>
            <w:hideMark/>
          </w:tcPr>
          <w:p w14:paraId="5F31270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B330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2465F7F5"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6E6470B"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40776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33218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7E3D97" w:rsidRPr="00C25669" w14:paraId="555E66B6" w14:textId="77777777" w:rsidTr="0025767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635FE2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063FC21"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CSI-IM timeConfig</w:t>
            </w:r>
          </w:p>
          <w:p w14:paraId="26CC4F4A" w14:textId="418DACBE" w:rsidR="007E3D97" w:rsidRPr="00C25669" w:rsidRDefault="00112680" w:rsidP="00257678">
            <w:pPr>
              <w:keepNext/>
              <w:keepLines/>
              <w:spacing w:after="0"/>
              <w:rPr>
                <w:rFonts w:ascii="Arial" w:hAnsi="Arial"/>
                <w:sz w:val="18"/>
              </w:rPr>
            </w:pPr>
            <w:r>
              <w:rPr>
                <w:rFonts w:ascii="Arial" w:eastAsia="SimSun" w:hAnsi="Arial" w:hint="eastAsia"/>
                <w:sz w:val="18"/>
                <w:lang w:eastAsia="zh-CN"/>
              </w:rPr>
              <w:t>periodicity</w:t>
            </w:r>
            <w:r w:rsidR="007E3D97"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70A806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8EDD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888DBA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7E3D97" w:rsidRPr="00C25669" w14:paraId="554608F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19728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F0A4A57"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8D2CC9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9FE8BC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7E3D97" w:rsidRPr="00C25669" w14:paraId="50868D3C"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AD3EA1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2EC84AD3"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4EB4BC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1C7FEC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7E3D97" w:rsidRPr="00C25669" w14:paraId="6730D68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4E508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717CFD3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0C09F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FE8206D"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cri-RI-PMI-CQI</w:t>
            </w:r>
          </w:p>
        </w:tc>
      </w:tr>
      <w:tr w:rsidR="007E3D97" w:rsidRPr="00C25669" w14:paraId="09F513F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3E11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4FE676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ED28C0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E53A5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5BEA3D2B"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0B589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4052C112"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1C5A11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5C0AE4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6C22E6C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98BF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lastRenderedPageBreak/>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EBC3BE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53FD3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1F2511A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34DE1FEE"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BE8C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081D488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74F62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30151BF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7E3D97" w:rsidRPr="00C25669" w14:paraId="5DB060C7"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87BC17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4EB970BB"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3B269DDC"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5382D8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8</w:t>
            </w:r>
          </w:p>
        </w:tc>
      </w:tr>
      <w:tr w:rsidR="007E3D97" w:rsidRPr="00C25669" w14:paraId="52FB1031"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27DA09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388682B8"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5199B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24830F9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rPr>
              <w:t>111111111</w:t>
            </w:r>
          </w:p>
        </w:tc>
      </w:tr>
      <w:tr w:rsidR="007E3D97" w:rsidRPr="00C25669" w14:paraId="6EFAFF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A901F2" w14:textId="7328B9BB"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112680">
              <w:rPr>
                <w:rFonts w:ascii="Arial" w:eastAsia="SimSun" w:hAnsi="Arial" w:hint="eastAsia"/>
                <w:sz w:val="18"/>
                <w:lang w:eastAsia="zh-CN"/>
              </w:rPr>
              <w:t>periodicity</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2BC41B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6B32923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E1FA49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4E4A25" w:rsidRPr="00C25669" w14:paraId="34B15410"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E17F576" w14:textId="77777777" w:rsidR="004E4A25" w:rsidRPr="00C25669" w:rsidRDefault="004E4A25" w:rsidP="004E4A2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68307207" w14:textId="77777777" w:rsidR="004E4A25" w:rsidRPr="00C25669" w:rsidRDefault="004E4A25" w:rsidP="004E4A2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5935F4B" w14:textId="6793099F" w:rsidR="004E4A25" w:rsidRPr="00C25669" w:rsidDel="002F56C9" w:rsidRDefault="004E4A25" w:rsidP="004E4A25">
            <w:pPr>
              <w:keepNext/>
              <w:keepLines/>
              <w:spacing w:after="0"/>
              <w:jc w:val="center"/>
              <w:rPr>
                <w:rFonts w:ascii="Arial" w:eastAsia="SimSun" w:hAnsi="Arial"/>
                <w:sz w:val="18"/>
                <w:lang w:eastAsia="zh-CN"/>
              </w:rPr>
            </w:pPr>
            <w:r>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21BB978A" w14:textId="0EE50736" w:rsidR="004E4A25" w:rsidRPr="00C25669" w:rsidDel="002F56C9" w:rsidRDefault="004E4A25" w:rsidP="004E4A25">
            <w:pPr>
              <w:keepNext/>
              <w:keepLines/>
              <w:spacing w:after="0"/>
              <w:jc w:val="center"/>
              <w:rPr>
                <w:rFonts w:ascii="Arial" w:eastAsia="SimSun" w:hAnsi="Arial"/>
                <w:sz w:val="18"/>
                <w:lang w:eastAsia="zh-CN"/>
              </w:rPr>
            </w:pPr>
            <w:r>
              <w:rPr>
                <w:rFonts w:ascii="Arial" w:eastAsia="SimSun" w:hAnsi="Arial"/>
                <w:sz w:val="18"/>
                <w:lang w:eastAsia="zh-CN"/>
              </w:rPr>
              <w:t>8</w:t>
            </w:r>
          </w:p>
        </w:tc>
      </w:tr>
      <w:tr w:rsidR="007E3D97" w:rsidRPr="00C25669" w14:paraId="21036F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1F2B5DE"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2737C723"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21DF5A1D"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1090E08E"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7E3D97" w:rsidRPr="00C25669" w14:paraId="24450DBF"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CBA3D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6E58B722"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C76794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8168DA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7E3D97" w:rsidRPr="00C25669" w14:paraId="30DD5625"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82D163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44B99D1C" w14:textId="77777777" w:rsidR="007E3D97" w:rsidRPr="00C25669" w:rsidRDefault="007E3D97" w:rsidP="00257678">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1FCD1B4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A9D5AE7"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21B5020C"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381C4DB1" w14:textId="77777777" w:rsidR="007E3D97" w:rsidRPr="00C25669" w:rsidDel="002F56C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0E53F696" w14:textId="77777777" w:rsidTr="0025767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363E90ED"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194A928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5CE3913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145EA55"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123B7714"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lang w:eastAsia="zh-CN"/>
              </w:rPr>
              <w:t>typeI-SinglePanel</w:t>
            </w:r>
          </w:p>
        </w:tc>
      </w:tr>
      <w:tr w:rsidR="007E3D97" w:rsidRPr="00C25669" w14:paraId="470305CF" w14:textId="77777777" w:rsidTr="00257678">
        <w:trPr>
          <w:trHeight w:val="230"/>
          <w:jc w:val="center"/>
        </w:trPr>
        <w:tc>
          <w:tcPr>
            <w:tcW w:w="1481" w:type="dxa"/>
            <w:vMerge/>
            <w:tcBorders>
              <w:left w:val="single" w:sz="4" w:space="0" w:color="auto"/>
              <w:right w:val="single" w:sz="4" w:space="0" w:color="auto"/>
            </w:tcBorders>
            <w:hideMark/>
          </w:tcPr>
          <w:p w14:paraId="4627946F"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7764C26"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1054483E"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C641E8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7F32C9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7E3D97" w:rsidRPr="00C25669" w14:paraId="333329A0" w14:textId="77777777" w:rsidTr="00257678">
        <w:trPr>
          <w:trHeight w:val="230"/>
          <w:jc w:val="center"/>
        </w:trPr>
        <w:tc>
          <w:tcPr>
            <w:tcW w:w="1481" w:type="dxa"/>
            <w:vMerge/>
            <w:tcBorders>
              <w:left w:val="single" w:sz="4" w:space="0" w:color="auto"/>
              <w:right w:val="single" w:sz="4" w:space="0" w:color="auto"/>
            </w:tcBorders>
            <w:hideMark/>
          </w:tcPr>
          <w:p w14:paraId="5A02A566"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29013AC"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5C4F6A40"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ABFF0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A6296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1BBD34B3" w14:textId="77777777" w:rsidTr="00257678">
        <w:trPr>
          <w:trHeight w:val="230"/>
          <w:jc w:val="center"/>
        </w:trPr>
        <w:tc>
          <w:tcPr>
            <w:tcW w:w="1481" w:type="dxa"/>
            <w:vMerge/>
            <w:tcBorders>
              <w:left w:val="single" w:sz="4" w:space="0" w:color="auto"/>
              <w:right w:val="single" w:sz="4" w:space="0" w:color="auto"/>
            </w:tcBorders>
            <w:hideMark/>
          </w:tcPr>
          <w:p w14:paraId="4CD0A33C"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B1312E7"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5C92D8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1E3F5B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155983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7E3D97" w:rsidRPr="00C25669" w14:paraId="76ECBBD6" w14:textId="77777777" w:rsidTr="00257678">
        <w:trPr>
          <w:trHeight w:val="230"/>
          <w:jc w:val="center"/>
        </w:trPr>
        <w:tc>
          <w:tcPr>
            <w:tcW w:w="1481" w:type="dxa"/>
            <w:vMerge/>
            <w:tcBorders>
              <w:left w:val="single" w:sz="4" w:space="0" w:color="auto"/>
              <w:bottom w:val="single" w:sz="4" w:space="0" w:color="auto"/>
              <w:right w:val="single" w:sz="4" w:space="0" w:color="auto"/>
            </w:tcBorders>
          </w:tcPr>
          <w:p w14:paraId="449B6BC7" w14:textId="77777777" w:rsidR="007E3D97" w:rsidRPr="00C25669" w:rsidRDefault="007E3D97" w:rsidP="0025767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1982865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3F68714D"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CF6B9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45E764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7E3D97" w:rsidRPr="00C25669" w14:paraId="095A604D"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72EF017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561834D4"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9AF99E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60B1356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7E3D97" w:rsidRPr="00C25669" w14:paraId="4D267A64"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B2D2012"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3431EC" w14:textId="77777777" w:rsidR="007E3D97" w:rsidRPr="00C25669" w:rsidRDefault="007E3D97" w:rsidP="00257678">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166C0D6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4A4B7DD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7E3D97" w:rsidRPr="00C25669" w14:paraId="73EF9F63"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3222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165E7541" w14:textId="77777777" w:rsidR="007E3D97" w:rsidRPr="00C25669" w:rsidRDefault="007E3D97" w:rsidP="0025767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C4FC0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0067CD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E3D97" w:rsidRPr="00C25669" w14:paraId="2DBE4958" w14:textId="77777777" w:rsidTr="0025767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AC29904" w14:textId="77777777" w:rsidR="007E3D97" w:rsidRPr="00C25669" w:rsidRDefault="007E3D97" w:rsidP="00257678">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267518A1" w14:textId="77777777" w:rsidR="007E3D97" w:rsidRPr="00C25669" w:rsidRDefault="007E3D97" w:rsidP="0025767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3E9AB9"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DC29AEC" w14:textId="77777777" w:rsidR="007E3D97" w:rsidRPr="00C25669" w:rsidRDefault="007E3D97" w:rsidP="00257678">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7E3D97" w:rsidRPr="00C25669" w14:paraId="3CE5291C" w14:textId="77777777" w:rsidTr="0025767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8108750"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14:paraId="2D23F9CE" w14:textId="77777777" w:rsidR="007E3D97" w:rsidRPr="00C25669" w:rsidRDefault="007E3D97" w:rsidP="00257678">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14:paraId="5833237C" w14:textId="77777777" w:rsidR="007E3D97" w:rsidRPr="00C25669" w:rsidRDefault="007E3D97" w:rsidP="00257678">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14:paraId="3E66E193" w14:textId="77777777" w:rsidR="007E3D97" w:rsidRPr="00C25669" w:rsidRDefault="007E3D97" w:rsidP="007E3D97">
      <w:pPr>
        <w:rPr>
          <w:rFonts w:eastAsia="SimSun"/>
          <w:lang w:eastAsia="zh-CN"/>
        </w:rPr>
      </w:pPr>
    </w:p>
    <w:p w14:paraId="0AA899E0" w14:textId="5B4F5394" w:rsidR="005B3300" w:rsidRPr="00C25669" w:rsidRDefault="005B3300" w:rsidP="007E3D97">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14:paraId="1CE7C81A"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123D3DC"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6835C36" w14:textId="77777777"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87573C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14:paraId="5A5616F9" w14:textId="77777777"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14:paraId="02F45E5F" w14:textId="77777777"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3D51C94" w14:textId="77777777"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51B651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14:paraId="33BC3B8E" w14:textId="77777777" w:rsidR="005B3300" w:rsidRPr="00C25669" w:rsidRDefault="005B3300" w:rsidP="005B3300">
      <w:pPr>
        <w:rPr>
          <w:rFonts w:eastAsia="SimSun"/>
          <w:lang w:eastAsia="zh-CN"/>
        </w:rPr>
      </w:pPr>
    </w:p>
    <w:p w14:paraId="57457C0B" w14:textId="77777777" w:rsidR="005B3300" w:rsidRPr="00C25669" w:rsidRDefault="005B3300" w:rsidP="005B3300">
      <w:pPr>
        <w:pStyle w:val="Heading2"/>
        <w:rPr>
          <w:lang w:eastAsia="zh-CN"/>
        </w:rPr>
      </w:pPr>
      <w:bookmarkStart w:id="3728" w:name="_Toc21338312"/>
      <w:bookmarkStart w:id="3729" w:name="_Toc29808420"/>
      <w:bookmarkStart w:id="3730" w:name="_Toc37068339"/>
      <w:bookmarkStart w:id="3731" w:name="_Toc37083884"/>
      <w:bookmarkStart w:id="3732" w:name="_Toc37084226"/>
      <w:bookmarkStart w:id="3733" w:name="_Toc40209588"/>
      <w:bookmarkStart w:id="3734" w:name="_Toc40209930"/>
      <w:bookmarkStart w:id="3735" w:name="_Toc45892889"/>
      <w:bookmarkStart w:id="3736" w:name="_Toc53176754"/>
      <w:bookmarkStart w:id="3737" w:name="_Toc61121076"/>
      <w:bookmarkStart w:id="3738" w:name="_Toc67918272"/>
      <w:bookmarkStart w:id="3739" w:name="_Toc76298316"/>
      <w:bookmarkStart w:id="3740" w:name="_Toc76572328"/>
      <w:bookmarkStart w:id="3741" w:name="_Toc76652195"/>
      <w:bookmarkStart w:id="3742" w:name="_Toc76653033"/>
      <w:bookmarkStart w:id="3743" w:name="_Toc83742306"/>
      <w:bookmarkStart w:id="3744" w:name="_Toc91440796"/>
      <w:bookmarkStart w:id="3745" w:name="_Toc98849586"/>
      <w:bookmarkStart w:id="3746" w:name="_Toc106543440"/>
      <w:bookmarkStart w:id="3747" w:name="_Toc106737538"/>
      <w:bookmarkStart w:id="3748" w:name="_Toc107233305"/>
      <w:bookmarkStart w:id="3749" w:name="_Toc107234922"/>
      <w:bookmarkStart w:id="3750" w:name="_Toc107419892"/>
      <w:bookmarkStart w:id="3751" w:name="_Toc107477188"/>
      <w:bookmarkStart w:id="3752" w:name="_Toc114566046"/>
      <w:bookmarkStart w:id="3753" w:name="_Toc123936358"/>
      <w:bookmarkStart w:id="3754" w:name="_Toc124377373"/>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FB49A73" w14:textId="77777777"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E95E931" w14:textId="77777777" w:rsidR="005B3300" w:rsidRPr="00C25669" w:rsidRDefault="005B3300" w:rsidP="005B3300">
      <w:pPr>
        <w:pStyle w:val="Heading3"/>
        <w:rPr>
          <w:lang w:eastAsia="zh-CN"/>
        </w:rPr>
      </w:pPr>
      <w:bookmarkStart w:id="3755" w:name="_Toc21338313"/>
      <w:bookmarkStart w:id="3756" w:name="_Toc29808421"/>
      <w:bookmarkStart w:id="3757" w:name="_Toc37068340"/>
      <w:bookmarkStart w:id="3758" w:name="_Toc37083885"/>
      <w:bookmarkStart w:id="3759" w:name="_Toc37084227"/>
      <w:bookmarkStart w:id="3760" w:name="_Toc40209589"/>
      <w:bookmarkStart w:id="3761" w:name="_Toc40209931"/>
      <w:bookmarkStart w:id="3762" w:name="_Toc45892890"/>
      <w:bookmarkStart w:id="3763" w:name="_Toc53176755"/>
      <w:bookmarkStart w:id="3764" w:name="_Toc61121077"/>
      <w:bookmarkStart w:id="3765" w:name="_Toc67918273"/>
      <w:bookmarkStart w:id="3766" w:name="_Toc76298317"/>
      <w:bookmarkStart w:id="3767" w:name="_Toc76572329"/>
      <w:bookmarkStart w:id="3768" w:name="_Toc76652196"/>
      <w:bookmarkStart w:id="3769" w:name="_Toc76653034"/>
      <w:bookmarkStart w:id="3770" w:name="_Toc83742307"/>
      <w:bookmarkStart w:id="3771" w:name="_Toc91440797"/>
      <w:bookmarkStart w:id="3772" w:name="_Toc98849587"/>
      <w:bookmarkStart w:id="3773" w:name="_Toc106543441"/>
      <w:bookmarkStart w:id="3774" w:name="_Toc106737539"/>
      <w:bookmarkStart w:id="3775" w:name="_Toc107233306"/>
      <w:bookmarkStart w:id="3776" w:name="_Toc107234923"/>
      <w:bookmarkStart w:id="3777" w:name="_Toc107419893"/>
      <w:bookmarkStart w:id="3778" w:name="_Toc107477189"/>
      <w:bookmarkStart w:id="3779" w:name="_Toc114566047"/>
      <w:bookmarkStart w:id="3780" w:name="_Toc123936359"/>
      <w:bookmarkStart w:id="3781" w:name="_Toc124377374"/>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081FFE95" w14:textId="77777777" w:rsidR="005B3300" w:rsidRPr="00C25669" w:rsidRDefault="005B3300" w:rsidP="005B3300">
      <w:pPr>
        <w:rPr>
          <w:rFonts w:eastAsia="SimSun"/>
          <w:lang w:eastAsia="zh-CN"/>
        </w:rPr>
      </w:pPr>
      <w:r w:rsidRPr="00C25669">
        <w:rPr>
          <w:rFonts w:eastAsia="SimSun" w:hint="eastAsia"/>
          <w:lang w:eastAsia="zh-CN"/>
        </w:rPr>
        <w:t>(Void)</w:t>
      </w:r>
    </w:p>
    <w:p w14:paraId="4E763E52" w14:textId="77777777" w:rsidR="005B3300" w:rsidRPr="00C25669" w:rsidRDefault="005B3300" w:rsidP="005B3300">
      <w:pPr>
        <w:pStyle w:val="Heading3"/>
        <w:rPr>
          <w:lang w:eastAsia="zh-CN"/>
        </w:rPr>
      </w:pPr>
      <w:bookmarkStart w:id="3782" w:name="_Toc21338314"/>
      <w:bookmarkStart w:id="3783" w:name="_Toc29808422"/>
      <w:bookmarkStart w:id="3784" w:name="_Toc37068341"/>
      <w:bookmarkStart w:id="3785" w:name="_Toc37083886"/>
      <w:bookmarkStart w:id="3786" w:name="_Toc37084228"/>
      <w:bookmarkStart w:id="3787" w:name="_Toc40209590"/>
      <w:bookmarkStart w:id="3788" w:name="_Toc40209932"/>
      <w:bookmarkStart w:id="3789" w:name="_Toc45892891"/>
      <w:bookmarkStart w:id="3790" w:name="_Toc53176756"/>
      <w:bookmarkStart w:id="3791" w:name="_Toc61121078"/>
      <w:bookmarkStart w:id="3792" w:name="_Toc67918274"/>
      <w:bookmarkStart w:id="3793" w:name="_Toc76298318"/>
      <w:bookmarkStart w:id="3794" w:name="_Toc76572330"/>
      <w:bookmarkStart w:id="3795" w:name="_Toc76652197"/>
      <w:bookmarkStart w:id="3796" w:name="_Toc76653035"/>
      <w:bookmarkStart w:id="3797" w:name="_Toc83742308"/>
      <w:bookmarkStart w:id="3798" w:name="_Toc91440798"/>
      <w:bookmarkStart w:id="3799" w:name="_Toc98849588"/>
      <w:bookmarkStart w:id="3800" w:name="_Toc106543442"/>
      <w:bookmarkStart w:id="3801" w:name="_Toc106737540"/>
      <w:bookmarkStart w:id="3802" w:name="_Toc107233307"/>
      <w:bookmarkStart w:id="3803" w:name="_Toc107234924"/>
      <w:bookmarkStart w:id="3804" w:name="_Toc107419894"/>
      <w:bookmarkStart w:id="3805" w:name="_Toc107477190"/>
      <w:bookmarkStart w:id="3806" w:name="_Toc114566048"/>
      <w:bookmarkStart w:id="3807" w:name="_Toc123936360"/>
      <w:bookmarkStart w:id="3808" w:name="_Toc124377375"/>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9419F5D" w14:textId="77777777" w:rsidR="005B3300" w:rsidRPr="00C25669" w:rsidRDefault="005B3300" w:rsidP="005B3300">
      <w:pPr>
        <w:pStyle w:val="Heading4"/>
        <w:rPr>
          <w:lang w:eastAsia="zh-CN"/>
        </w:rPr>
      </w:pPr>
      <w:bookmarkStart w:id="3809" w:name="_Toc21338315"/>
      <w:bookmarkStart w:id="3810" w:name="_Toc29808423"/>
      <w:bookmarkStart w:id="3811" w:name="_Toc37068342"/>
      <w:bookmarkStart w:id="3812" w:name="_Toc37083887"/>
      <w:bookmarkStart w:id="3813" w:name="_Toc37084229"/>
      <w:bookmarkStart w:id="3814" w:name="_Toc40209591"/>
      <w:bookmarkStart w:id="3815" w:name="_Toc40209933"/>
      <w:bookmarkStart w:id="3816" w:name="_Toc45892892"/>
      <w:bookmarkStart w:id="3817" w:name="_Toc53176757"/>
      <w:bookmarkStart w:id="3818" w:name="_Toc61121079"/>
      <w:bookmarkStart w:id="3819" w:name="_Toc67918275"/>
      <w:bookmarkStart w:id="3820" w:name="_Toc76298319"/>
      <w:bookmarkStart w:id="3821" w:name="_Toc76572331"/>
      <w:bookmarkStart w:id="3822" w:name="_Toc76652198"/>
      <w:bookmarkStart w:id="3823" w:name="_Toc76653036"/>
      <w:bookmarkStart w:id="3824" w:name="_Toc83742309"/>
      <w:bookmarkStart w:id="3825" w:name="_Toc91440799"/>
      <w:bookmarkStart w:id="3826" w:name="_Toc98849589"/>
      <w:bookmarkStart w:id="3827" w:name="_Toc106543443"/>
      <w:bookmarkStart w:id="3828" w:name="_Toc106737541"/>
      <w:bookmarkStart w:id="3829" w:name="_Toc107233308"/>
      <w:bookmarkStart w:id="3830" w:name="_Toc107234925"/>
      <w:bookmarkStart w:id="3831" w:name="_Toc107419895"/>
      <w:bookmarkStart w:id="3832" w:name="_Toc107477191"/>
      <w:bookmarkStart w:id="3833" w:name="_Toc114566049"/>
      <w:bookmarkStart w:id="3834" w:name="_Toc123936361"/>
      <w:bookmarkStart w:id="3835" w:name="_Toc124377376"/>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558B88E0" w14:textId="77777777" w:rsidR="005B3300" w:rsidRPr="00C25669" w:rsidRDefault="005B3300" w:rsidP="005B3300">
      <w:pPr>
        <w:rPr>
          <w:rFonts w:eastAsia="SimSun"/>
          <w:lang w:eastAsia="zh-CN"/>
        </w:rPr>
      </w:pPr>
      <w:r w:rsidRPr="00C25669">
        <w:rPr>
          <w:rFonts w:eastAsia="SimSun" w:hint="eastAsia"/>
          <w:lang w:eastAsia="zh-CN"/>
        </w:rPr>
        <w:t>(Void)</w:t>
      </w:r>
    </w:p>
    <w:p w14:paraId="650EEE43" w14:textId="77777777" w:rsidR="005B3300" w:rsidRPr="00C25669" w:rsidRDefault="005B3300" w:rsidP="005B3300">
      <w:pPr>
        <w:pStyle w:val="Heading4"/>
        <w:rPr>
          <w:lang w:eastAsia="zh-CN"/>
        </w:rPr>
      </w:pPr>
      <w:bookmarkStart w:id="3836" w:name="_Toc21338316"/>
      <w:bookmarkStart w:id="3837" w:name="_Toc29808424"/>
      <w:bookmarkStart w:id="3838" w:name="_Toc37068343"/>
      <w:bookmarkStart w:id="3839" w:name="_Toc37083888"/>
      <w:bookmarkStart w:id="3840" w:name="_Toc37084230"/>
      <w:bookmarkStart w:id="3841" w:name="_Toc40209592"/>
      <w:bookmarkStart w:id="3842" w:name="_Toc40209934"/>
      <w:bookmarkStart w:id="3843" w:name="_Toc45892893"/>
      <w:bookmarkStart w:id="3844" w:name="_Toc53176758"/>
      <w:bookmarkStart w:id="3845" w:name="_Toc61121080"/>
      <w:bookmarkStart w:id="3846" w:name="_Toc67918276"/>
      <w:bookmarkStart w:id="3847" w:name="_Toc76298320"/>
      <w:bookmarkStart w:id="3848" w:name="_Toc76572332"/>
      <w:bookmarkStart w:id="3849" w:name="_Toc76652199"/>
      <w:bookmarkStart w:id="3850" w:name="_Toc76653037"/>
      <w:bookmarkStart w:id="3851" w:name="_Toc83742310"/>
      <w:bookmarkStart w:id="3852" w:name="_Toc91440800"/>
      <w:bookmarkStart w:id="3853" w:name="_Toc98849590"/>
      <w:bookmarkStart w:id="3854" w:name="_Toc106543444"/>
      <w:bookmarkStart w:id="3855" w:name="_Toc106737542"/>
      <w:bookmarkStart w:id="3856" w:name="_Toc107233309"/>
      <w:bookmarkStart w:id="3857" w:name="_Toc107234926"/>
      <w:bookmarkStart w:id="3858" w:name="_Toc107419896"/>
      <w:bookmarkStart w:id="3859" w:name="_Toc107477192"/>
      <w:bookmarkStart w:id="3860" w:name="_Toc114566050"/>
      <w:bookmarkStart w:id="3861" w:name="_Toc123936362"/>
      <w:bookmarkStart w:id="3862" w:name="_Toc124377377"/>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08D767F8" w14:textId="77777777"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14:paraId="4ABC5096" w14:textId="77777777"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356C6CE0" w14:textId="77777777"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14:paraId="1B9993CF" w14:textId="77777777"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14:paraId="3C184EBA" w14:textId="05BDC976" w:rsidR="007E3D97" w:rsidRPr="00C25669" w:rsidRDefault="005B3300" w:rsidP="007E3D97">
      <w:pPr>
        <w:pStyle w:val="TH"/>
      </w:pPr>
      <w:r w:rsidRPr="00C25669">
        <w:lastRenderedPageBreak/>
        <w:t>Table 8.4.2.2-1: RI Test (TDD)</w:t>
      </w:r>
      <w:r w:rsidR="007E3D97" w:rsidRPr="00C25669" w:rsidDel="00AF2648">
        <w:t xml:space="preserve"> </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7E3D97" w:rsidRPr="00C25669" w14:paraId="70A7CC3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911ABA"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8BB0D49"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AF9A0CF"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59ADF44"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1742B23" w14:textId="77777777" w:rsidR="007E3D97" w:rsidRPr="00C25669" w:rsidRDefault="007E3D97" w:rsidP="00257678">
            <w:pPr>
              <w:keepNext/>
              <w:keepLines/>
              <w:spacing w:after="0"/>
              <w:jc w:val="center"/>
              <w:rPr>
                <w:rFonts w:ascii="Arial" w:eastAsia="SimSun" w:hAnsi="Arial"/>
                <w:b/>
                <w:sz w:val="18"/>
              </w:rPr>
            </w:pPr>
            <w:r w:rsidRPr="00C25669">
              <w:rPr>
                <w:rFonts w:ascii="Arial" w:eastAsia="SimSun" w:hAnsi="Arial"/>
                <w:b/>
                <w:sz w:val="18"/>
              </w:rPr>
              <w:t>Test 3</w:t>
            </w:r>
          </w:p>
        </w:tc>
      </w:tr>
      <w:tr w:rsidR="007E3D97" w:rsidRPr="00C25669" w14:paraId="390A7EA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52F09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E3AB5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130F9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ED3312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271057F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100</w:t>
            </w:r>
          </w:p>
        </w:tc>
      </w:tr>
      <w:tr w:rsidR="007E3D97" w:rsidRPr="00C25669" w14:paraId="206F2B6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AADA0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F7A88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AC5D23A"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21ECC4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2902F3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7E3D97" w:rsidRPr="00C25669" w14:paraId="2C674723"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07BE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5FE78A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6784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45E4F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123FB2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TDD</w:t>
            </w:r>
          </w:p>
        </w:tc>
      </w:tr>
      <w:tr w:rsidR="007E3D97" w:rsidRPr="00C25669" w14:paraId="6635B3F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20CB2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21D7A6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E3503" w14:textId="7C6A2A6C"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3B70A8">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0747B45" w14:textId="0FEA7C3B"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6FA9F555" w14:textId="31AC94D0"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FR</w:t>
            </w:r>
            <w:r w:rsidR="00447A05">
              <w:rPr>
                <w:rFonts w:ascii="Arial" w:eastAsia="SimSun" w:hAnsi="Arial"/>
                <w:sz w:val="18"/>
              </w:rPr>
              <w:t>2</w:t>
            </w:r>
            <w:r w:rsidRPr="00C25669">
              <w:rPr>
                <w:rFonts w:ascii="Arial" w:eastAsia="SimSun" w:hAnsi="Arial"/>
                <w:sz w:val="18"/>
              </w:rPr>
              <w:t>.120-2</w:t>
            </w:r>
          </w:p>
        </w:tc>
      </w:tr>
      <w:tr w:rsidR="007E3D97" w:rsidRPr="00C25669" w14:paraId="667B538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545EEC3" w14:textId="77777777" w:rsidR="007E3D97" w:rsidRPr="00C25669" w:rsidRDefault="007E3D97" w:rsidP="00257678">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E575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3BCB0EA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7FD5E0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E0D1213"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7E3D97" w:rsidRPr="00C25669" w14:paraId="6E90914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43FEF6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3CF42D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4318F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62117F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3EA22C76"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7E3D97" w:rsidRPr="00C25669" w14:paraId="26101F6E"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B2131C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380282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91B0E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E3D032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5AF02E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XP High 2x2</w:t>
            </w:r>
          </w:p>
        </w:tc>
      </w:tr>
      <w:tr w:rsidR="007E3D97" w:rsidRPr="00C25669" w14:paraId="3AA64E0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39296E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9B4E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D0879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9ED8A8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E880E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7E3D97" w:rsidRPr="00C25669" w14:paraId="039676D0"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190B2A4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ZP CSI-RS configuration</w:t>
            </w:r>
          </w:p>
          <w:p w14:paraId="5C62665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FD3BC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EEAF3C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979CEC"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716BCBF8" w14:textId="77777777" w:rsidR="007E3D97" w:rsidRPr="00C25669" w:rsidRDefault="007E3D97" w:rsidP="00257678">
            <w:pPr>
              <w:keepNext/>
              <w:keepLines/>
              <w:spacing w:after="0"/>
              <w:jc w:val="center"/>
              <w:rPr>
                <w:rFonts w:ascii="Arial" w:eastAsia="SimSun" w:hAnsi="Arial"/>
                <w:sz w:val="18"/>
                <w:lang w:eastAsia="zh-CN"/>
              </w:rPr>
            </w:pPr>
            <w:r w:rsidRPr="005527F0">
              <w:rPr>
                <w:rFonts w:ascii="Arial" w:hAnsi="Arial" w:hint="eastAsia"/>
                <w:sz w:val="18"/>
                <w:lang w:eastAsia="ja-JP"/>
              </w:rPr>
              <w:t>P</w:t>
            </w:r>
            <w:r w:rsidRPr="00C25669">
              <w:rPr>
                <w:rFonts w:ascii="Arial" w:eastAsia="SimSun"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4F7CD8D0" w14:textId="77777777" w:rsidR="007E3D97" w:rsidRPr="00C25669" w:rsidRDefault="007E3D97" w:rsidP="00257678">
            <w:pPr>
              <w:keepNext/>
              <w:keepLines/>
              <w:spacing w:after="0"/>
              <w:jc w:val="center"/>
              <w:rPr>
                <w:rFonts w:ascii="Arial" w:eastAsia="SimSun" w:hAnsi="Arial"/>
                <w:sz w:val="18"/>
              </w:rPr>
            </w:pPr>
            <w:r w:rsidRPr="005527F0">
              <w:rPr>
                <w:rFonts w:ascii="Arial" w:hAnsi="Arial" w:hint="eastAsia"/>
                <w:sz w:val="18"/>
                <w:lang w:eastAsia="ja-JP"/>
              </w:rPr>
              <w:t>P</w:t>
            </w:r>
            <w:r w:rsidRPr="00C25669">
              <w:rPr>
                <w:rFonts w:ascii="Arial" w:eastAsia="SimSun" w:hAnsi="Arial"/>
                <w:sz w:val="18"/>
              </w:rPr>
              <w:t>eriodic</w:t>
            </w:r>
          </w:p>
        </w:tc>
      </w:tr>
      <w:tr w:rsidR="007E3D97" w:rsidRPr="00C25669" w14:paraId="7B17CE9E" w14:textId="77777777" w:rsidTr="00257678">
        <w:trPr>
          <w:trHeight w:val="70"/>
        </w:trPr>
        <w:tc>
          <w:tcPr>
            <w:tcW w:w="1196" w:type="dxa"/>
            <w:vMerge/>
            <w:tcBorders>
              <w:left w:val="single" w:sz="4" w:space="0" w:color="auto"/>
              <w:right w:val="single" w:sz="4" w:space="0" w:color="auto"/>
            </w:tcBorders>
            <w:vAlign w:val="center"/>
            <w:hideMark/>
          </w:tcPr>
          <w:p w14:paraId="3E58B579"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36A75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BF94C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BB185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A0B19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C9E9B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4</w:t>
            </w:r>
          </w:p>
        </w:tc>
      </w:tr>
      <w:tr w:rsidR="007E3D97" w:rsidRPr="00C25669" w14:paraId="1B77567E" w14:textId="77777777" w:rsidTr="00257678">
        <w:trPr>
          <w:trHeight w:val="70"/>
        </w:trPr>
        <w:tc>
          <w:tcPr>
            <w:tcW w:w="1196" w:type="dxa"/>
            <w:vMerge/>
            <w:tcBorders>
              <w:left w:val="single" w:sz="4" w:space="0" w:color="auto"/>
              <w:right w:val="single" w:sz="4" w:space="0" w:color="auto"/>
            </w:tcBorders>
            <w:vAlign w:val="center"/>
            <w:hideMark/>
          </w:tcPr>
          <w:p w14:paraId="5B5E8BFE"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2D6E3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E9C66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6D9E3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5B3EF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8AFF7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27F6A1A0" w14:textId="77777777" w:rsidTr="00257678">
        <w:trPr>
          <w:trHeight w:val="70"/>
        </w:trPr>
        <w:tc>
          <w:tcPr>
            <w:tcW w:w="1196" w:type="dxa"/>
            <w:vMerge/>
            <w:tcBorders>
              <w:left w:val="single" w:sz="4" w:space="0" w:color="auto"/>
              <w:right w:val="single" w:sz="4" w:space="0" w:color="auto"/>
            </w:tcBorders>
            <w:vAlign w:val="center"/>
            <w:hideMark/>
          </w:tcPr>
          <w:p w14:paraId="4C3DE695"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3AE8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0C61E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15303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4E8730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915F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44D73902" w14:textId="77777777" w:rsidTr="00257678">
        <w:trPr>
          <w:trHeight w:val="70"/>
        </w:trPr>
        <w:tc>
          <w:tcPr>
            <w:tcW w:w="1196" w:type="dxa"/>
            <w:vMerge/>
            <w:tcBorders>
              <w:left w:val="single" w:sz="4" w:space="0" w:color="auto"/>
              <w:right w:val="single" w:sz="4" w:space="0" w:color="auto"/>
            </w:tcBorders>
            <w:vAlign w:val="center"/>
            <w:hideMark/>
          </w:tcPr>
          <w:p w14:paraId="3BA33F0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0B6E45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3619D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F4E7F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873C3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C25E53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4, (8,-)</w:t>
            </w:r>
          </w:p>
        </w:tc>
      </w:tr>
      <w:tr w:rsidR="007E3D97" w:rsidRPr="00C25669" w14:paraId="1C266DDC" w14:textId="77777777" w:rsidTr="00257678">
        <w:trPr>
          <w:trHeight w:val="70"/>
        </w:trPr>
        <w:tc>
          <w:tcPr>
            <w:tcW w:w="1196" w:type="dxa"/>
            <w:vMerge/>
            <w:tcBorders>
              <w:left w:val="single" w:sz="4" w:space="0" w:color="auto"/>
              <w:right w:val="single" w:sz="4" w:space="0" w:color="auto"/>
            </w:tcBorders>
            <w:vAlign w:val="center"/>
            <w:hideMark/>
          </w:tcPr>
          <w:p w14:paraId="0FB2ED40"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447CD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759CE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1BD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697722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B03642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75F8AFAC" w14:textId="77777777" w:rsidTr="00257678">
        <w:trPr>
          <w:trHeight w:val="70"/>
        </w:trPr>
        <w:tc>
          <w:tcPr>
            <w:tcW w:w="1196" w:type="dxa"/>
            <w:vMerge/>
            <w:tcBorders>
              <w:left w:val="single" w:sz="4" w:space="0" w:color="auto"/>
              <w:right w:val="single" w:sz="4" w:space="0" w:color="auto"/>
            </w:tcBorders>
            <w:vAlign w:val="center"/>
            <w:hideMark/>
          </w:tcPr>
          <w:p w14:paraId="095159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0D60AE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w:t>
            </w:r>
          </w:p>
          <w:p w14:paraId="7E6D22AC" w14:textId="44D5BDF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BD809C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69FB3941"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65D0746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090DEAE3" w14:textId="77777777" w:rsidR="007E3D97" w:rsidRPr="006F752A" w:rsidRDefault="007E3D97" w:rsidP="00257678">
            <w:pPr>
              <w:keepNext/>
              <w:keepLines/>
              <w:spacing w:after="0"/>
              <w:jc w:val="center"/>
              <w:rPr>
                <w:rFonts w:ascii="Arial" w:eastAsia="MS Mincho" w:hAnsi="Arial"/>
                <w:sz w:val="18"/>
                <w:lang w:eastAsia="ja-JP"/>
              </w:rPr>
            </w:pPr>
            <w:r w:rsidRPr="005527F0">
              <w:rPr>
                <w:rFonts w:ascii="Arial" w:hAnsi="Arial" w:hint="eastAsia"/>
                <w:sz w:val="18"/>
                <w:lang w:eastAsia="ja-JP"/>
              </w:rPr>
              <w:t>8/1</w:t>
            </w:r>
          </w:p>
        </w:tc>
      </w:tr>
      <w:tr w:rsidR="007E3D97" w:rsidRPr="00C25669" w14:paraId="4181D2D8" w14:textId="77777777" w:rsidTr="00257678">
        <w:trPr>
          <w:trHeight w:val="70"/>
        </w:trPr>
        <w:tc>
          <w:tcPr>
            <w:tcW w:w="1196" w:type="dxa"/>
            <w:vMerge w:val="restart"/>
            <w:tcBorders>
              <w:top w:val="single" w:sz="4" w:space="0" w:color="auto"/>
              <w:left w:val="single" w:sz="4" w:space="0" w:color="auto"/>
              <w:right w:val="single" w:sz="4" w:space="0" w:color="auto"/>
            </w:tcBorders>
            <w:vAlign w:val="center"/>
            <w:hideMark/>
          </w:tcPr>
          <w:p w14:paraId="607855F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 for CSI acquisition</w:t>
            </w:r>
          </w:p>
          <w:p w14:paraId="0385CD2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1C196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073BC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8D9724"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C02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73B85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7E3D97" w:rsidRPr="00C25669" w14:paraId="0D7DDB41" w14:textId="77777777" w:rsidTr="00257678">
        <w:trPr>
          <w:trHeight w:val="70"/>
        </w:trPr>
        <w:tc>
          <w:tcPr>
            <w:tcW w:w="1196" w:type="dxa"/>
            <w:vMerge/>
            <w:tcBorders>
              <w:left w:val="single" w:sz="4" w:space="0" w:color="auto"/>
              <w:right w:val="single" w:sz="4" w:space="0" w:color="auto"/>
            </w:tcBorders>
            <w:vAlign w:val="center"/>
          </w:tcPr>
          <w:p w14:paraId="2C82773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424758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5BCF81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86212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7DB1F79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F73EDF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2</w:t>
            </w:r>
          </w:p>
        </w:tc>
      </w:tr>
      <w:tr w:rsidR="007E3D97" w:rsidRPr="00C25669" w14:paraId="0F2906C6" w14:textId="77777777" w:rsidTr="00257678">
        <w:trPr>
          <w:trHeight w:val="70"/>
        </w:trPr>
        <w:tc>
          <w:tcPr>
            <w:tcW w:w="1196" w:type="dxa"/>
            <w:vMerge/>
            <w:tcBorders>
              <w:left w:val="single" w:sz="4" w:space="0" w:color="auto"/>
              <w:right w:val="single" w:sz="4" w:space="0" w:color="auto"/>
            </w:tcBorders>
            <w:vAlign w:val="center"/>
            <w:hideMark/>
          </w:tcPr>
          <w:p w14:paraId="30510602"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F6059D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62474C"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55F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118A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9A93E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FD-CDM2</w:t>
            </w:r>
          </w:p>
        </w:tc>
      </w:tr>
      <w:tr w:rsidR="007E3D97" w:rsidRPr="00C25669" w14:paraId="4153A6AA" w14:textId="77777777" w:rsidTr="00257678">
        <w:trPr>
          <w:trHeight w:val="70"/>
        </w:trPr>
        <w:tc>
          <w:tcPr>
            <w:tcW w:w="1196" w:type="dxa"/>
            <w:vMerge/>
            <w:tcBorders>
              <w:left w:val="single" w:sz="4" w:space="0" w:color="auto"/>
              <w:right w:val="single" w:sz="4" w:space="0" w:color="auto"/>
            </w:tcBorders>
            <w:vAlign w:val="center"/>
            <w:hideMark/>
          </w:tcPr>
          <w:p w14:paraId="33F58517"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FF8EC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1671A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13784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8F9F66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6E0F7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2D810288" w14:textId="77777777" w:rsidTr="00257678">
        <w:trPr>
          <w:trHeight w:val="70"/>
        </w:trPr>
        <w:tc>
          <w:tcPr>
            <w:tcW w:w="1196" w:type="dxa"/>
            <w:vMerge/>
            <w:tcBorders>
              <w:left w:val="single" w:sz="4" w:space="0" w:color="auto"/>
              <w:right w:val="single" w:sz="4" w:space="0" w:color="auto"/>
            </w:tcBorders>
            <w:vAlign w:val="center"/>
            <w:hideMark/>
          </w:tcPr>
          <w:p w14:paraId="412D9336" w14:textId="77777777" w:rsidR="007E3D97" w:rsidRPr="00C25669" w:rsidRDefault="007E3D97" w:rsidP="0025767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C75551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C4DF80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2FC4A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9844C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992BD9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Row 3 (6,-)</w:t>
            </w:r>
          </w:p>
        </w:tc>
      </w:tr>
      <w:tr w:rsidR="007E3D97" w:rsidRPr="00C25669" w14:paraId="7B91EA50" w14:textId="77777777" w:rsidTr="00257678">
        <w:trPr>
          <w:trHeight w:val="70"/>
        </w:trPr>
        <w:tc>
          <w:tcPr>
            <w:tcW w:w="1196" w:type="dxa"/>
            <w:vMerge/>
            <w:tcBorders>
              <w:left w:val="single" w:sz="4" w:space="0" w:color="auto"/>
              <w:right w:val="single" w:sz="4" w:space="0" w:color="auto"/>
            </w:tcBorders>
            <w:vAlign w:val="center"/>
            <w:hideMark/>
          </w:tcPr>
          <w:p w14:paraId="494AF4B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9B247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D2B91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4140C6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02CFC8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78E16FF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(13,-)</w:t>
            </w:r>
          </w:p>
        </w:tc>
      </w:tr>
      <w:tr w:rsidR="007E3D97" w:rsidRPr="00C25669" w14:paraId="40228DCD" w14:textId="77777777" w:rsidTr="00257678">
        <w:trPr>
          <w:trHeight w:val="70"/>
        </w:trPr>
        <w:tc>
          <w:tcPr>
            <w:tcW w:w="1196" w:type="dxa"/>
            <w:vMerge/>
            <w:tcBorders>
              <w:left w:val="single" w:sz="4" w:space="0" w:color="auto"/>
              <w:right w:val="single" w:sz="4" w:space="0" w:color="auto"/>
            </w:tcBorders>
            <w:vAlign w:val="center"/>
            <w:hideMark/>
          </w:tcPr>
          <w:p w14:paraId="27D70244"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7EA04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NZP CSI-RS-timeConfig</w:t>
            </w:r>
          </w:p>
          <w:p w14:paraId="5AD798C3" w14:textId="56E479E0"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0C4A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1E82C7E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A3C565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17CA1F6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7446673B" w14:textId="77777777" w:rsidTr="00257678">
        <w:trPr>
          <w:trHeight w:val="70"/>
        </w:trPr>
        <w:tc>
          <w:tcPr>
            <w:tcW w:w="1196" w:type="dxa"/>
            <w:vMerge/>
            <w:tcBorders>
              <w:left w:val="single" w:sz="4" w:space="0" w:color="auto"/>
              <w:right w:val="single" w:sz="4" w:space="0" w:color="auto"/>
            </w:tcBorders>
            <w:vAlign w:val="center"/>
          </w:tcPr>
          <w:p w14:paraId="08A6C8D8"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173B20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E80984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65F5D79"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391C34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09FE1A5F"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w:t>
            </w:r>
          </w:p>
        </w:tc>
      </w:tr>
      <w:tr w:rsidR="007E3D97" w:rsidRPr="00C25669" w14:paraId="25BC92C7" w14:textId="77777777" w:rsidTr="00257678">
        <w:trPr>
          <w:trHeight w:val="70"/>
        </w:trPr>
        <w:tc>
          <w:tcPr>
            <w:tcW w:w="1196" w:type="dxa"/>
            <w:vMerge w:val="restart"/>
            <w:tcBorders>
              <w:left w:val="single" w:sz="4" w:space="0" w:color="auto"/>
              <w:right w:val="single" w:sz="4" w:space="0" w:color="auto"/>
            </w:tcBorders>
            <w:vAlign w:val="center"/>
          </w:tcPr>
          <w:p w14:paraId="4BF32F8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B7339D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E7FBB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51FD1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566C3A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26DB4C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7E3D97" w:rsidRPr="00C25669" w14:paraId="43FEC9B7" w14:textId="77777777" w:rsidTr="00257678">
        <w:trPr>
          <w:trHeight w:val="70"/>
        </w:trPr>
        <w:tc>
          <w:tcPr>
            <w:tcW w:w="1196" w:type="dxa"/>
            <w:vMerge/>
            <w:tcBorders>
              <w:left w:val="single" w:sz="4" w:space="0" w:color="auto"/>
              <w:right w:val="single" w:sz="4" w:space="0" w:color="auto"/>
            </w:tcBorders>
            <w:vAlign w:val="center"/>
            <w:hideMark/>
          </w:tcPr>
          <w:p w14:paraId="4E57B263"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634E7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DC6F90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54CB01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A0D9E0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1773793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Pattern 1</w:t>
            </w:r>
          </w:p>
        </w:tc>
      </w:tr>
      <w:tr w:rsidR="007E3D97" w:rsidRPr="00C25669" w14:paraId="5976FCD2" w14:textId="77777777" w:rsidTr="00257678">
        <w:trPr>
          <w:trHeight w:val="70"/>
        </w:trPr>
        <w:tc>
          <w:tcPr>
            <w:tcW w:w="1196" w:type="dxa"/>
            <w:vMerge/>
            <w:tcBorders>
              <w:left w:val="single" w:sz="4" w:space="0" w:color="auto"/>
              <w:right w:val="single" w:sz="4" w:space="0" w:color="auto"/>
            </w:tcBorders>
            <w:vAlign w:val="center"/>
            <w:hideMark/>
          </w:tcPr>
          <w:p w14:paraId="208D3FEF"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5DA6E1E"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Resource Mapping</w:t>
            </w:r>
          </w:p>
          <w:p w14:paraId="07BF5AE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30E256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BCEA8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4A7F2E2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0C19EBC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(8,13)</w:t>
            </w:r>
          </w:p>
        </w:tc>
      </w:tr>
      <w:tr w:rsidR="007E3D97" w:rsidRPr="00C25669" w14:paraId="72D0016B" w14:textId="77777777" w:rsidTr="00257678">
        <w:trPr>
          <w:trHeight w:val="70"/>
        </w:trPr>
        <w:tc>
          <w:tcPr>
            <w:tcW w:w="1196" w:type="dxa"/>
            <w:vMerge/>
            <w:tcBorders>
              <w:left w:val="single" w:sz="4" w:space="0" w:color="auto"/>
              <w:bottom w:val="single" w:sz="4" w:space="0" w:color="auto"/>
              <w:right w:val="single" w:sz="4" w:space="0" w:color="auto"/>
            </w:tcBorders>
            <w:vAlign w:val="center"/>
            <w:hideMark/>
          </w:tcPr>
          <w:p w14:paraId="44CDE1BA" w14:textId="77777777" w:rsidR="007E3D97" w:rsidRPr="00C25669" w:rsidRDefault="007E3D97" w:rsidP="0025767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959637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CSI-IM timeConfig</w:t>
            </w:r>
          </w:p>
          <w:p w14:paraId="65492C89" w14:textId="1624707A" w:rsidR="007E3D97" w:rsidRPr="00C25669" w:rsidRDefault="002D0244" w:rsidP="00257678">
            <w:pPr>
              <w:keepNext/>
              <w:keepLines/>
              <w:spacing w:after="0"/>
              <w:rPr>
                <w:rFonts w:ascii="Arial" w:eastAsia="SimSun" w:hAnsi="Arial"/>
                <w:sz w:val="18"/>
              </w:rPr>
            </w:pPr>
            <w:r>
              <w:rPr>
                <w:rFonts w:ascii="Arial" w:eastAsia="SimSun" w:hAnsi="Arial"/>
                <w:sz w:val="18"/>
              </w:rPr>
              <w:t>periodicity</w:t>
            </w:r>
            <w:r w:rsidR="007E3D97"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33E63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B8E50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DAD611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6F7190E1"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7E3D97" w:rsidRPr="00C25669" w14:paraId="476028B6"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D3657A"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38E8B9A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284989" w14:textId="50D61E80"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 xml:space="preserve">periodic </w:t>
            </w:r>
          </w:p>
        </w:tc>
        <w:tc>
          <w:tcPr>
            <w:tcW w:w="1350" w:type="dxa"/>
            <w:tcBorders>
              <w:top w:val="single" w:sz="4" w:space="0" w:color="auto"/>
              <w:left w:val="single" w:sz="4" w:space="0" w:color="auto"/>
              <w:bottom w:val="single" w:sz="4" w:space="0" w:color="auto"/>
              <w:right w:val="single" w:sz="4" w:space="0" w:color="auto"/>
            </w:tcBorders>
            <w:vAlign w:val="center"/>
          </w:tcPr>
          <w:p w14:paraId="4B99FA3D" w14:textId="415D042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21DE75" w14:textId="2874CBA5" w:rsidR="007E3D97" w:rsidRPr="00C25669" w:rsidRDefault="00387A09" w:rsidP="00257678">
            <w:pPr>
              <w:keepNext/>
              <w:keepLines/>
              <w:spacing w:after="0"/>
              <w:jc w:val="center"/>
              <w:rPr>
                <w:rFonts w:ascii="Arial" w:eastAsia="SimSun" w:hAnsi="Arial"/>
                <w:sz w:val="18"/>
                <w:lang w:eastAsia="zh-CN"/>
              </w:rPr>
            </w:pPr>
            <w:r>
              <w:rPr>
                <w:rFonts w:ascii="Arial" w:eastAsia="SimSun" w:hAnsi="Arial" w:cs="Arial"/>
                <w:sz w:val="18"/>
                <w:lang w:eastAsia="zh-CN"/>
              </w:rPr>
              <w:t>Ap</w:t>
            </w:r>
            <w:r w:rsidR="007E3D97" w:rsidRPr="00C25669">
              <w:rPr>
                <w:rFonts w:ascii="Arial" w:eastAsia="SimSun" w:hAnsi="Arial" w:hint="eastAsia"/>
                <w:sz w:val="18"/>
                <w:lang w:eastAsia="zh-CN"/>
              </w:rPr>
              <w:t>periodic</w:t>
            </w:r>
          </w:p>
        </w:tc>
      </w:tr>
      <w:tr w:rsidR="007E3D97" w:rsidRPr="00C25669" w14:paraId="1C1DDE79"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06B1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EE1A29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27E6C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2CE462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E660D6D"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Table 1</w:t>
            </w:r>
          </w:p>
        </w:tc>
      </w:tr>
      <w:tr w:rsidR="007E3D97" w:rsidRPr="00C25669" w14:paraId="4801E6B7"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EC938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EE5B95A"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E049AD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1B43E0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ABDA223" w14:textId="77777777" w:rsidR="007E3D97" w:rsidRPr="00C25669" w:rsidRDefault="007E3D97" w:rsidP="00257678">
            <w:pPr>
              <w:keepNext/>
              <w:keepLines/>
              <w:spacing w:after="0"/>
              <w:jc w:val="center"/>
              <w:rPr>
                <w:rFonts w:ascii="Arial" w:eastAsia="SimSun" w:hAnsi="Arial"/>
                <w:iCs/>
                <w:sz w:val="18"/>
              </w:rPr>
            </w:pPr>
            <w:r w:rsidRPr="00C25669">
              <w:rPr>
                <w:rFonts w:ascii="Arial" w:eastAsia="SimSun" w:hAnsi="Arial"/>
                <w:iCs/>
                <w:sz w:val="18"/>
              </w:rPr>
              <w:t>cri-RI-PMI-CQI</w:t>
            </w:r>
          </w:p>
        </w:tc>
      </w:tr>
      <w:tr w:rsidR="007E3D97" w:rsidRPr="00C25669" w14:paraId="5A9B537D"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FCD7B2"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EB79A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A6685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3FD8A7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B63E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0232D01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DECB9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35FA68"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D466B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75226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B6359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not configured</w:t>
            </w:r>
          </w:p>
        </w:tc>
      </w:tr>
      <w:tr w:rsidR="007E3D97" w:rsidRPr="00C25669" w14:paraId="7D04E7FF"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654A3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2DDB7C4"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EDFAE3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62AA5C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D25C50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5A1505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4519E6"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FF549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5BE12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2D9113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75935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Wideband</w:t>
            </w:r>
          </w:p>
        </w:tc>
      </w:tr>
      <w:tr w:rsidR="007E3D97" w:rsidRPr="00C25669" w14:paraId="4637ACB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93B8D9"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27533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B064E3"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31B0E44"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FFF0A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8</w:t>
            </w:r>
          </w:p>
        </w:tc>
      </w:tr>
      <w:tr w:rsidR="007E3D97" w:rsidRPr="00C25669" w14:paraId="7B72BC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E97597"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75119E3"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5B1937"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2AE347A5" w14:textId="35CEEE7F"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C4057BC" w14:textId="77777777" w:rsidR="007E3D97" w:rsidRPr="00C25669" w:rsidRDefault="007E3D97" w:rsidP="00257678">
            <w:pPr>
              <w:keepNext/>
              <w:keepLines/>
              <w:spacing w:after="0"/>
              <w:jc w:val="center"/>
              <w:rPr>
                <w:rFonts w:ascii="Arial" w:eastAsia="SimSun" w:hAnsi="Arial"/>
                <w:sz w:val="18"/>
              </w:rPr>
            </w:pPr>
            <w:r w:rsidRPr="00C25669">
              <w:rPr>
                <w:rFonts w:ascii="Arial" w:hAnsi="Arial"/>
                <w:sz w:val="18"/>
              </w:rPr>
              <w:t>111111111</w:t>
            </w:r>
          </w:p>
        </w:tc>
      </w:tr>
      <w:tr w:rsidR="007E3D97" w:rsidRPr="00C25669" w14:paraId="7EA9145A"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B5BE2E" w14:textId="0EFBB398"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CSI-Report </w:t>
            </w:r>
            <w:r w:rsidR="002D0244">
              <w:rPr>
                <w:rFonts w:ascii="Arial" w:eastAsia="SimSun" w:hAnsi="Arial"/>
                <w:sz w:val="18"/>
              </w:rPr>
              <w:t>periodicity</w:t>
            </w:r>
            <w:r w:rsidRPr="00C25669">
              <w:rPr>
                <w:rFonts w:ascii="Arial" w:eastAsia="SimSun" w:hAnsi="Arial"/>
                <w:sz w:val="18"/>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4DE28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7F33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3B4CB7"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FAF58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7E3D97" w:rsidRPr="00C25669" w14:paraId="43A9CFD1"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7EAD44"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1C9EB30"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504FFB" w14:textId="69257554"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61904DC" w14:textId="5D1310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48DC39FF" w14:textId="3F738BAC" w:rsidR="007E3D97" w:rsidRPr="00C25669" w:rsidRDefault="007B6330" w:rsidP="00257678">
            <w:pPr>
              <w:keepNext/>
              <w:keepLines/>
              <w:spacing w:after="0"/>
              <w:jc w:val="center"/>
              <w:rPr>
                <w:rFonts w:ascii="Arial" w:eastAsia="SimSun" w:hAnsi="Arial"/>
                <w:sz w:val="18"/>
                <w:lang w:eastAsia="zh-CN"/>
              </w:rPr>
            </w:pPr>
            <w:r>
              <w:rPr>
                <w:rFonts w:ascii="Arial" w:hAnsi="Arial"/>
                <w:sz w:val="18"/>
                <w:lang w:eastAsia="zh-CN"/>
              </w:rPr>
              <w:t>6</w:t>
            </w:r>
          </w:p>
        </w:tc>
      </w:tr>
      <w:tr w:rsidR="007E3D97" w:rsidRPr="00C25669" w14:paraId="3DF8DA4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965925"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6E6C09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76A2F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B56B66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89F2FC7"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7E3D97" w:rsidRPr="00C25669" w14:paraId="446B0A7B"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D9DE36" w14:textId="77777777" w:rsidR="007E3D97" w:rsidRPr="00C25669" w:rsidRDefault="007E3D97" w:rsidP="00257678">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72E74F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AF0A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FF9308"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B87B9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1</w:t>
            </w:r>
          </w:p>
        </w:tc>
      </w:tr>
      <w:tr w:rsidR="007E3D97" w:rsidRPr="00C25669" w14:paraId="0F444A10"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7DDF5B" w14:textId="77777777" w:rsidR="007E3D97" w:rsidRPr="00C25669" w:rsidRDefault="007E3D97" w:rsidP="00257678">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CEE9B9F"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D4FC5F"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DE2D202"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9F5631"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78BA69DE" w14:textId="77777777" w:rsidR="007E3D97" w:rsidRPr="00401CAC" w:rsidRDefault="007E3D97" w:rsidP="007A77C8">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27C6236" w14:textId="77777777" w:rsidR="007E3D97" w:rsidRPr="00C25669" w:rsidRDefault="007E3D97" w:rsidP="00401CA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18D06F23" w14:textId="77777777" w:rsidR="007E3D97" w:rsidRPr="00401CAC" w:rsidRDefault="007E3D97" w:rsidP="00F32DB4">
            <w:pPr>
              <w:keepNext/>
              <w:keepLines/>
              <w:spacing w:after="0"/>
              <w:jc w:val="center"/>
              <w:rPr>
                <w:rFonts w:ascii="Arial" w:hAnsi="Arial"/>
                <w:sz w:val="18"/>
                <w:lang w:eastAsia="zh-CN"/>
              </w:rPr>
            </w:pPr>
            <w:r w:rsidRPr="00C25669">
              <w:rPr>
                <w:rFonts w:ascii="Arial" w:hAnsi="Arial"/>
                <w:sz w:val="18"/>
                <w:lang w:eastAsia="zh-CN"/>
              </w:rPr>
              <w:t>Associated Report Configuration contains pointers to NZP CSI-RS and CSI-IM</w:t>
            </w:r>
          </w:p>
        </w:tc>
      </w:tr>
      <w:tr w:rsidR="007E3D97" w:rsidRPr="00C25669" w14:paraId="2C5EE194" w14:textId="77777777" w:rsidTr="002576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49DA1211"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4DF3F03D"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43ABD"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5E31B0"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7CA4FC48"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06F6412"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typeI-SinglePanel</w:t>
            </w:r>
          </w:p>
        </w:tc>
      </w:tr>
      <w:tr w:rsidR="007E3D97" w:rsidRPr="00C25669" w14:paraId="2F715322" w14:textId="77777777" w:rsidTr="00257678">
        <w:trPr>
          <w:trHeight w:val="70"/>
        </w:trPr>
        <w:tc>
          <w:tcPr>
            <w:tcW w:w="1267" w:type="dxa"/>
            <w:gridSpan w:val="2"/>
            <w:vMerge/>
            <w:tcBorders>
              <w:left w:val="single" w:sz="4" w:space="0" w:color="auto"/>
              <w:right w:val="single" w:sz="4" w:space="0" w:color="auto"/>
            </w:tcBorders>
            <w:hideMark/>
          </w:tcPr>
          <w:p w14:paraId="4F00B8D7"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9BFF448"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40B68BE"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BDFACB"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4B194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16C43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69C79821" w14:textId="77777777" w:rsidTr="00257678">
        <w:trPr>
          <w:trHeight w:val="70"/>
        </w:trPr>
        <w:tc>
          <w:tcPr>
            <w:tcW w:w="1267" w:type="dxa"/>
            <w:gridSpan w:val="2"/>
            <w:vMerge/>
            <w:tcBorders>
              <w:left w:val="single" w:sz="4" w:space="0" w:color="auto"/>
              <w:right w:val="single" w:sz="4" w:space="0" w:color="auto"/>
            </w:tcBorders>
            <w:hideMark/>
          </w:tcPr>
          <w:p w14:paraId="298F1632"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15343A5"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256F5B9"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1D7985"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CBCFC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BF0390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279BE695" w14:textId="77777777" w:rsidTr="00257678">
        <w:trPr>
          <w:trHeight w:val="70"/>
        </w:trPr>
        <w:tc>
          <w:tcPr>
            <w:tcW w:w="1267" w:type="dxa"/>
            <w:gridSpan w:val="2"/>
            <w:vMerge/>
            <w:tcBorders>
              <w:left w:val="single" w:sz="4" w:space="0" w:color="auto"/>
              <w:right w:val="single" w:sz="4" w:space="0" w:color="auto"/>
            </w:tcBorders>
            <w:hideMark/>
          </w:tcPr>
          <w:p w14:paraId="29240FBE"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77CB91F"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D6D6F1"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0BEFA" w14:textId="77777777" w:rsidR="007E3D97" w:rsidRPr="00C25669" w:rsidRDefault="007E3D97" w:rsidP="00257678">
            <w:pPr>
              <w:keepNext/>
              <w:keepLines/>
              <w:spacing w:after="0"/>
              <w:jc w:val="center"/>
              <w:rPr>
                <w:rFonts w:ascii="Arial" w:eastAsia="SimSun" w:hAnsi="Arial"/>
                <w:sz w:val="18"/>
              </w:rPr>
            </w:pPr>
          </w:p>
          <w:p w14:paraId="16AB7E7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010000 for fixed rank 2,</w:t>
            </w:r>
          </w:p>
          <w:p w14:paraId="4C1EBE8B"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280C03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05C245A"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9EB670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000011 for fixed rank 1,</w:t>
            </w:r>
          </w:p>
          <w:p w14:paraId="36DBC185"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7E3D97" w:rsidRPr="00C25669" w14:paraId="46E7776E" w14:textId="77777777" w:rsidTr="00257678">
        <w:trPr>
          <w:trHeight w:val="70"/>
        </w:trPr>
        <w:tc>
          <w:tcPr>
            <w:tcW w:w="1267" w:type="dxa"/>
            <w:gridSpan w:val="2"/>
            <w:vMerge/>
            <w:tcBorders>
              <w:left w:val="single" w:sz="4" w:space="0" w:color="auto"/>
              <w:bottom w:val="single" w:sz="4" w:space="0" w:color="auto"/>
              <w:right w:val="single" w:sz="4" w:space="0" w:color="auto"/>
            </w:tcBorders>
          </w:tcPr>
          <w:p w14:paraId="22E99EBF" w14:textId="77777777" w:rsidR="007E3D97" w:rsidRPr="00C25669" w:rsidRDefault="007E3D97" w:rsidP="0025767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77BDD33"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E1E93B"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BD78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DC2522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2D595FA"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N/A</w:t>
            </w:r>
          </w:p>
        </w:tc>
      </w:tr>
      <w:tr w:rsidR="007E3D97" w:rsidRPr="00C25669" w14:paraId="62D13DA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38DD881C"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5BB6926"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BD9B84"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0203E016"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9B86A4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PUSCH</w:t>
            </w:r>
          </w:p>
        </w:tc>
      </w:tr>
      <w:tr w:rsidR="007E3D97" w:rsidRPr="00C25669" w14:paraId="6AF9A274"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36C15B"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46E7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022DA93D"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CC247E0"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44C377E" w14:textId="77777777" w:rsidR="007E3D97" w:rsidRPr="00C25669" w:rsidRDefault="007E3D97" w:rsidP="00257678">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7E3D97" w:rsidRPr="00C25669" w14:paraId="2FFC3B45"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DA3980"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FDC92A2"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F20DFE"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0FAB81"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3352CC"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1</w:t>
            </w:r>
          </w:p>
        </w:tc>
      </w:tr>
      <w:tr w:rsidR="007E3D97" w:rsidRPr="00C25669" w14:paraId="154A07F2" w14:textId="77777777" w:rsidTr="002576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7A93C4" w14:textId="77777777" w:rsidR="007E3D97" w:rsidRPr="00C25669" w:rsidRDefault="007E3D97" w:rsidP="00257678">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B83ADE7" w14:textId="77777777" w:rsidR="007E3D97" w:rsidRPr="00C25669" w:rsidRDefault="007E3D97" w:rsidP="0025767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35FBF"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D6CDA49"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3FEE953" w14:textId="77777777" w:rsidR="007E3D97" w:rsidRPr="00C25669" w:rsidRDefault="007E3D97" w:rsidP="00257678">
            <w:pPr>
              <w:keepNext/>
              <w:keepLines/>
              <w:spacing w:after="0"/>
              <w:jc w:val="center"/>
              <w:rPr>
                <w:rFonts w:ascii="Arial" w:eastAsia="SimSun" w:hAnsi="Arial"/>
                <w:sz w:val="18"/>
              </w:rPr>
            </w:pPr>
            <w:r w:rsidRPr="00C25669">
              <w:rPr>
                <w:rFonts w:ascii="Arial" w:eastAsia="SimSun" w:hAnsi="Arial"/>
                <w:sz w:val="18"/>
              </w:rPr>
              <w:t>Fixed RI = 1 and follow RI</w:t>
            </w:r>
          </w:p>
        </w:tc>
      </w:tr>
      <w:tr w:rsidR="00F11D8A" w:rsidRPr="00C25669" w14:paraId="77F306C5" w14:textId="77777777" w:rsidTr="007E07CB">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5EA4EBB2" w14:textId="4EC2229F" w:rsidR="00F11D8A" w:rsidRPr="00C25669" w:rsidRDefault="00CF6A8B" w:rsidP="00575C91">
            <w:pPr>
              <w:pStyle w:val="TAN"/>
              <w:rPr>
                <w:rFonts w:eastAsia="SimSun"/>
              </w:rPr>
            </w:pPr>
            <w:r>
              <w:rPr>
                <w:rFonts w:eastAsia="SimSun"/>
                <w:lang w:eastAsia="en-GB"/>
              </w:rPr>
              <w:t>Note</w:t>
            </w:r>
            <w:r w:rsidR="00F11D8A" w:rsidRPr="00535722">
              <w:rPr>
                <w:rFonts w:eastAsia="SimSun"/>
                <w:lang w:eastAsia="en-GB"/>
              </w:rPr>
              <w:t xml:space="preserve"> 1:</w:t>
            </w:r>
            <w:r w:rsidR="00F11D8A" w:rsidRPr="00A64ACD">
              <w:rPr>
                <w:rFonts w:eastAsia="SimSun"/>
                <w:lang w:eastAsia="en-GB"/>
              </w:rPr>
              <w:tab/>
            </w:r>
            <w:r w:rsidR="00F11D8A" w:rsidRPr="00535722">
              <w:rPr>
                <w:rFonts w:eastAsia="SimSun"/>
                <w:lang w:eastAsia="en-GB"/>
              </w:rPr>
              <w:t>Measurements channels are specified in Table A.4-</w:t>
            </w:r>
            <w:r w:rsidR="00F11D8A">
              <w:rPr>
                <w:rFonts w:eastAsia="SimSun"/>
                <w:lang w:eastAsia="en-GB"/>
              </w:rPr>
              <w:t>1</w:t>
            </w:r>
            <w:r w:rsidR="00F11D8A" w:rsidRPr="00535722">
              <w:rPr>
                <w:rFonts w:eastAsia="SimSun"/>
                <w:lang w:eastAsia="en-GB"/>
              </w:rPr>
              <w:t>.</w:t>
            </w:r>
            <w:r w:rsidR="00F11D8A">
              <w:rPr>
                <w:rFonts w:eastAsia="SimSun"/>
                <w:lang w:eastAsia="en-GB"/>
              </w:rPr>
              <w:t xml:space="preserve"> </w:t>
            </w:r>
            <w:r w:rsidR="00F11D8A" w:rsidRPr="00713A40">
              <w:t>TBS.</w:t>
            </w:r>
            <w:r w:rsidR="00F11D8A">
              <w:t>1</w:t>
            </w:r>
            <w:r w:rsidR="00F11D8A" w:rsidRPr="00713A40">
              <w:t>-</w:t>
            </w:r>
            <w:r w:rsidR="00F11D8A">
              <w:t>1</w:t>
            </w:r>
            <w:r w:rsidR="00F11D8A" w:rsidRPr="00713A40">
              <w:t xml:space="preserve"> is used for Rank 1 case.</w:t>
            </w:r>
            <w:r w:rsidR="00F11D8A">
              <w:t xml:space="preserve"> </w:t>
            </w:r>
            <w:r w:rsidR="00F11D8A" w:rsidRPr="00713A40">
              <w:t>TBS.</w:t>
            </w:r>
            <w:r w:rsidR="00F11D8A">
              <w:t>1</w:t>
            </w:r>
            <w:r w:rsidR="00F11D8A" w:rsidRPr="00713A40">
              <w:t>-</w:t>
            </w:r>
            <w:r w:rsidR="00F11D8A">
              <w:t>2</w:t>
            </w:r>
            <w:r w:rsidR="00F11D8A" w:rsidRPr="00713A40">
              <w:t xml:space="preserve"> is used for Rank </w:t>
            </w:r>
            <w:r w:rsidR="00F11D8A">
              <w:t>2</w:t>
            </w:r>
            <w:r w:rsidR="00F11D8A" w:rsidRPr="00713A40">
              <w:t xml:space="preserve"> case.</w:t>
            </w:r>
          </w:p>
        </w:tc>
      </w:tr>
    </w:tbl>
    <w:p w14:paraId="541F8CE1" w14:textId="77777777" w:rsidR="007E3D97" w:rsidRPr="00C25669" w:rsidRDefault="007E3D97" w:rsidP="007E3D97">
      <w:pPr>
        <w:rPr>
          <w:rFonts w:eastAsia="SimSun"/>
          <w:lang w:eastAsia="zh-CN"/>
        </w:rPr>
      </w:pPr>
    </w:p>
    <w:p w14:paraId="284F041D" w14:textId="7A6D3264" w:rsidR="005B3300" w:rsidRPr="00C25669" w:rsidRDefault="005B3300" w:rsidP="007E3D97">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14:paraId="3B1A99F6" w14:textId="77777777" w:rsidTr="000811C5">
        <w:trPr>
          <w:jc w:val="center"/>
        </w:trPr>
        <w:tc>
          <w:tcPr>
            <w:tcW w:w="1984" w:type="dxa"/>
            <w:tcBorders>
              <w:bottom w:val="nil"/>
            </w:tcBorders>
          </w:tcPr>
          <w:p w14:paraId="7A5D8B66" w14:textId="77777777"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14:paraId="71B9B11A"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14:paraId="7BCC25C2"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14:paraId="61D1724B" w14:textId="77777777"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14:paraId="4344634F" w14:textId="77777777" w:rsidTr="000811C5">
        <w:trPr>
          <w:cantSplit/>
          <w:jc w:val="center"/>
        </w:trPr>
        <w:tc>
          <w:tcPr>
            <w:tcW w:w="1984" w:type="dxa"/>
          </w:tcPr>
          <w:p w14:paraId="06914FBB" w14:textId="77777777"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14:paraId="0FAC78D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66A4F459"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14:paraId="613EDA2A"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14:paraId="78B18CE5" w14:textId="77777777" w:rsidTr="000811C5">
        <w:trPr>
          <w:cantSplit/>
          <w:jc w:val="center"/>
        </w:trPr>
        <w:tc>
          <w:tcPr>
            <w:tcW w:w="1984" w:type="dxa"/>
          </w:tcPr>
          <w:p w14:paraId="31A2B6AD" w14:textId="77777777" w:rsidR="005B3300" w:rsidRPr="00C25669" w:rsidRDefault="005B3300" w:rsidP="000811C5">
            <w:pPr>
              <w:keepNext/>
              <w:keepLines/>
              <w:spacing w:after="0"/>
              <w:jc w:val="center"/>
              <w:rPr>
                <w:rFonts w:ascii="Symbol" w:eastAsia="?? ??" w:hAnsi="Symbol" w:cs="Arial" w:hint="eastAsia"/>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14:paraId="4A46D0AE"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14:paraId="19C08824" w14:textId="77777777"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14:paraId="0A339A42"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14:paraId="4E7732DD" w14:textId="77777777" w:rsidR="005B3300" w:rsidRPr="00C25669" w:rsidRDefault="005B3300" w:rsidP="005B3300">
      <w:pPr>
        <w:rPr>
          <w:rFonts w:eastAsia="SimSun"/>
          <w:lang w:eastAsia="zh-CN"/>
        </w:rPr>
      </w:pPr>
    </w:p>
    <w:p w14:paraId="4DE723EC" w14:textId="77777777" w:rsidR="005B3300" w:rsidRPr="00C25669" w:rsidRDefault="005B3300" w:rsidP="005B3300">
      <w:pPr>
        <w:pStyle w:val="Heading1"/>
        <w:rPr>
          <w:lang w:eastAsia="zh-CN"/>
        </w:rPr>
      </w:pPr>
      <w:bookmarkStart w:id="3863" w:name="_Toc21338317"/>
      <w:bookmarkStart w:id="3864" w:name="_Toc29808425"/>
      <w:bookmarkStart w:id="3865" w:name="_Toc37068344"/>
      <w:bookmarkStart w:id="3866" w:name="_Toc37083889"/>
      <w:bookmarkStart w:id="3867" w:name="_Toc37084231"/>
      <w:bookmarkStart w:id="3868" w:name="_Toc40209593"/>
      <w:bookmarkStart w:id="3869" w:name="_Toc40209935"/>
      <w:bookmarkStart w:id="3870" w:name="_Toc45892894"/>
      <w:bookmarkStart w:id="3871" w:name="_Toc53176759"/>
      <w:bookmarkStart w:id="3872" w:name="_Toc61121081"/>
      <w:bookmarkStart w:id="3873" w:name="_Toc67918277"/>
      <w:bookmarkStart w:id="3874" w:name="_Toc76298321"/>
      <w:bookmarkStart w:id="3875" w:name="_Toc76572333"/>
      <w:bookmarkStart w:id="3876" w:name="_Toc76652200"/>
      <w:bookmarkStart w:id="3877" w:name="_Toc76653038"/>
      <w:bookmarkStart w:id="3878" w:name="_Toc83742311"/>
      <w:bookmarkStart w:id="3879" w:name="_Toc91440801"/>
      <w:bookmarkStart w:id="3880" w:name="_Toc98849591"/>
      <w:bookmarkStart w:id="3881" w:name="_Toc106543445"/>
      <w:bookmarkStart w:id="3882" w:name="_Toc106737543"/>
      <w:bookmarkStart w:id="3883" w:name="_Toc107233310"/>
      <w:bookmarkStart w:id="3884" w:name="_Toc107234927"/>
      <w:bookmarkStart w:id="3885" w:name="_Toc107419897"/>
      <w:bookmarkStart w:id="3886" w:name="_Toc107477193"/>
      <w:bookmarkStart w:id="3887" w:name="_Toc114566051"/>
      <w:bookmarkStart w:id="3888" w:name="_Toc123936363"/>
      <w:bookmarkStart w:id="3889" w:name="_Toc124377378"/>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3759F432" w14:textId="77777777" w:rsidR="005B3300" w:rsidRPr="00C25669" w:rsidRDefault="005B3300" w:rsidP="005B3300">
      <w:pPr>
        <w:pStyle w:val="Heading2"/>
      </w:pPr>
      <w:bookmarkStart w:id="3890" w:name="_Toc21338318"/>
      <w:bookmarkStart w:id="3891" w:name="_Toc29808426"/>
      <w:bookmarkStart w:id="3892" w:name="_Toc37068345"/>
      <w:bookmarkStart w:id="3893" w:name="_Toc37083890"/>
      <w:bookmarkStart w:id="3894" w:name="_Toc37084232"/>
      <w:bookmarkStart w:id="3895" w:name="_Toc40209594"/>
      <w:bookmarkStart w:id="3896" w:name="_Toc40209936"/>
      <w:bookmarkStart w:id="3897" w:name="_Toc45892895"/>
      <w:bookmarkStart w:id="3898" w:name="_Toc53176760"/>
      <w:bookmarkStart w:id="3899" w:name="_Toc61121082"/>
      <w:bookmarkStart w:id="3900" w:name="_Toc67918278"/>
      <w:bookmarkStart w:id="3901" w:name="_Toc76298322"/>
      <w:bookmarkStart w:id="3902" w:name="_Toc76572334"/>
      <w:bookmarkStart w:id="3903" w:name="_Toc76652201"/>
      <w:bookmarkStart w:id="3904" w:name="_Toc76653039"/>
      <w:bookmarkStart w:id="3905" w:name="_Toc83742312"/>
      <w:bookmarkStart w:id="3906" w:name="_Toc91440802"/>
      <w:bookmarkStart w:id="3907" w:name="_Toc98849592"/>
      <w:bookmarkStart w:id="3908" w:name="_Toc106543446"/>
      <w:bookmarkStart w:id="3909" w:name="_Toc106737544"/>
      <w:bookmarkStart w:id="3910" w:name="_Toc107233311"/>
      <w:bookmarkStart w:id="3911" w:name="_Toc107234928"/>
      <w:bookmarkStart w:id="3912" w:name="_Toc107419898"/>
      <w:bookmarkStart w:id="3913" w:name="_Toc107477194"/>
      <w:bookmarkStart w:id="3914" w:name="_Toc114566052"/>
      <w:bookmarkStart w:id="3915" w:name="_Toc123936364"/>
      <w:bookmarkStart w:id="3916" w:name="_Toc124377379"/>
      <w:r w:rsidRPr="00C25669">
        <w:rPr>
          <w:rFonts w:hint="eastAsia"/>
        </w:rPr>
        <w:t>9.1</w:t>
      </w:r>
      <w:r w:rsidRPr="00C25669">
        <w:rPr>
          <w:rFonts w:hint="eastAsia"/>
          <w:lang w:eastAsia="zh-CN"/>
        </w:rPr>
        <w:tab/>
      </w:r>
      <w:r w:rsidRPr="00C25669">
        <w:rPr>
          <w:rFonts w:hint="eastAsia"/>
        </w:rPr>
        <w:t>General</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0F9E561"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14:paraId="5DE16B17" w14:textId="77777777" w:rsidR="005B3300" w:rsidRPr="00C25669" w:rsidRDefault="005B3300" w:rsidP="005B3300">
      <w:pPr>
        <w:pStyle w:val="Heading3"/>
        <w:rPr>
          <w:lang w:eastAsia="zh-CN"/>
        </w:rPr>
      </w:pPr>
      <w:bookmarkStart w:id="3917" w:name="_Toc21338319"/>
      <w:bookmarkStart w:id="3918" w:name="_Toc29808427"/>
      <w:bookmarkStart w:id="3919" w:name="_Toc37068346"/>
      <w:bookmarkStart w:id="3920" w:name="_Toc37083891"/>
      <w:bookmarkStart w:id="3921" w:name="_Toc37084233"/>
      <w:bookmarkStart w:id="3922" w:name="_Toc40209595"/>
      <w:bookmarkStart w:id="3923" w:name="_Toc40209937"/>
      <w:bookmarkStart w:id="3924" w:name="_Toc45892896"/>
      <w:bookmarkStart w:id="3925" w:name="_Toc53176761"/>
      <w:bookmarkStart w:id="3926" w:name="_Toc61121083"/>
      <w:bookmarkStart w:id="3927" w:name="_Toc67918279"/>
      <w:bookmarkStart w:id="3928" w:name="_Toc76298323"/>
      <w:bookmarkStart w:id="3929" w:name="_Toc76572335"/>
      <w:bookmarkStart w:id="3930" w:name="_Toc76652202"/>
      <w:bookmarkStart w:id="3931" w:name="_Toc76653040"/>
      <w:bookmarkStart w:id="3932" w:name="_Toc83742313"/>
      <w:bookmarkStart w:id="3933" w:name="_Toc91440803"/>
      <w:bookmarkStart w:id="3934" w:name="_Toc98849593"/>
      <w:bookmarkStart w:id="3935" w:name="_Toc106543447"/>
      <w:bookmarkStart w:id="3936" w:name="_Toc106737545"/>
      <w:bookmarkStart w:id="3937" w:name="_Toc107233312"/>
      <w:bookmarkStart w:id="3938" w:name="_Toc107234929"/>
      <w:bookmarkStart w:id="3939" w:name="_Toc107419899"/>
      <w:bookmarkStart w:id="3940" w:name="_Toc107477195"/>
      <w:bookmarkStart w:id="3941" w:name="_Toc114566053"/>
      <w:bookmarkStart w:id="3942" w:name="_Toc123936365"/>
      <w:bookmarkStart w:id="3943" w:name="_Toc124377380"/>
      <w:r w:rsidRPr="00C25669">
        <w:t>9.1.1</w:t>
      </w:r>
      <w:r w:rsidRPr="00C25669">
        <w:rPr>
          <w:rFonts w:hint="eastAsia"/>
          <w:lang w:eastAsia="zh-CN"/>
        </w:rPr>
        <w:tab/>
      </w:r>
      <w:r w:rsidRPr="00C25669">
        <w:rPr>
          <w:lang w:eastAsia="zh-CN"/>
        </w:rPr>
        <w:t>Applicability of requirements</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2BD63BAE"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54BC5262" w14:textId="77777777"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14:paraId="57B16114"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14:paraId="4AE6102F"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14:paraId="7707C5B2"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14:paraId="003829B7" w14:textId="77777777"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05A50243"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14:paraId="26548156" w14:textId="77777777"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14:paraId="63AFAD98" w14:textId="77777777" w:rsidTr="000811C5">
        <w:tc>
          <w:tcPr>
            <w:tcW w:w="4810" w:type="dxa"/>
          </w:tcPr>
          <w:p w14:paraId="12F27C8C"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14:paraId="7BA0D245" w14:textId="77777777"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14:paraId="3C250840" w14:textId="77777777" w:rsidTr="000811C5">
        <w:tc>
          <w:tcPr>
            <w:tcW w:w="4810" w:type="dxa"/>
          </w:tcPr>
          <w:p w14:paraId="65A38080" w14:textId="77777777" w:rsidR="005B3300" w:rsidRPr="00C25669" w:rsidRDefault="005B3300" w:rsidP="000811C5">
            <w:pPr>
              <w:pStyle w:val="TAL"/>
              <w:rPr>
                <w:snapToGrid w:val="0"/>
              </w:rPr>
            </w:pPr>
            <w:r w:rsidRPr="00C25669">
              <w:rPr>
                <w:snapToGrid w:val="0"/>
              </w:rPr>
              <w:t>NR FR2 CA</w:t>
            </w:r>
          </w:p>
        </w:tc>
        <w:tc>
          <w:tcPr>
            <w:tcW w:w="4811" w:type="dxa"/>
          </w:tcPr>
          <w:p w14:paraId="4C859800" w14:textId="77777777"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14:paraId="1AE372EC" w14:textId="77777777" w:rsidTr="000811C5">
        <w:tc>
          <w:tcPr>
            <w:tcW w:w="4810" w:type="dxa"/>
          </w:tcPr>
          <w:p w14:paraId="73BA4754" w14:textId="77777777" w:rsidR="005B3300" w:rsidRPr="00C25669" w:rsidRDefault="005B3300" w:rsidP="000811C5">
            <w:pPr>
              <w:pStyle w:val="TAL"/>
              <w:rPr>
                <w:snapToGrid w:val="0"/>
              </w:rPr>
            </w:pPr>
            <w:r w:rsidRPr="00C25669">
              <w:rPr>
                <w:snapToGrid w:val="0"/>
              </w:rPr>
              <w:t>NR CA including FR1 and FR2</w:t>
            </w:r>
          </w:p>
        </w:tc>
        <w:tc>
          <w:tcPr>
            <w:tcW w:w="4811" w:type="dxa"/>
          </w:tcPr>
          <w:p w14:paraId="4C4F57AD" w14:textId="2F4A78D9"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r w:rsidR="001F4A87">
              <w:rPr>
                <w:lang w:eastAsia="zh-CN"/>
              </w:rPr>
              <w:t>, 9.3A.1</w:t>
            </w:r>
          </w:p>
        </w:tc>
      </w:tr>
      <w:tr w:rsidR="005B3300" w:rsidRPr="00C25669" w14:paraId="3B8FB2AD" w14:textId="77777777" w:rsidTr="000811C5">
        <w:tc>
          <w:tcPr>
            <w:tcW w:w="4810" w:type="dxa"/>
          </w:tcPr>
          <w:p w14:paraId="22BC90DE" w14:textId="77777777" w:rsidR="005B3300" w:rsidRPr="00C25669" w:rsidRDefault="005B3300" w:rsidP="000811C5">
            <w:pPr>
              <w:pStyle w:val="TAL"/>
              <w:rPr>
                <w:snapToGrid w:val="0"/>
              </w:rPr>
            </w:pPr>
            <w:r w:rsidRPr="00C25669">
              <w:rPr>
                <w:snapToGrid w:val="0"/>
              </w:rPr>
              <w:t>Both NR FR2 CA and NR CA including FR1 and FR2</w:t>
            </w:r>
          </w:p>
        </w:tc>
        <w:tc>
          <w:tcPr>
            <w:tcW w:w="4811" w:type="dxa"/>
          </w:tcPr>
          <w:p w14:paraId="370E52EA" w14:textId="77777777" w:rsidR="005B3300" w:rsidRPr="00C25669" w:rsidRDefault="005B3300" w:rsidP="000811C5">
            <w:pPr>
              <w:pStyle w:val="TAL"/>
              <w:rPr>
                <w:snapToGrid w:val="0"/>
              </w:rPr>
            </w:pPr>
            <w:r>
              <w:rPr>
                <w:snapToGrid w:val="0"/>
              </w:rPr>
              <w:t>Clause</w:t>
            </w:r>
            <w:r w:rsidRPr="00C25669">
              <w:rPr>
                <w:snapToGrid w:val="0"/>
              </w:rPr>
              <w:t xml:space="preserve"> 7.5A</w:t>
            </w:r>
          </w:p>
        </w:tc>
      </w:tr>
    </w:tbl>
    <w:p w14:paraId="12C65E42" w14:textId="77777777" w:rsidR="005B3300" w:rsidRPr="00C25669" w:rsidRDefault="005B3300" w:rsidP="005B3300">
      <w:pPr>
        <w:pStyle w:val="B10"/>
        <w:rPr>
          <w:snapToGrid w:val="0"/>
          <w:lang w:eastAsia="zh-CN"/>
        </w:rPr>
      </w:pPr>
    </w:p>
    <w:p w14:paraId="5F1AC16C" w14:textId="77777777"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14:paraId="207B35F6" w14:textId="77777777"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14:paraId="07ED90C3" w14:textId="77777777" w:rsidTr="000811C5">
        <w:tc>
          <w:tcPr>
            <w:tcW w:w="2480" w:type="dxa"/>
          </w:tcPr>
          <w:p w14:paraId="31D1DD29"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14:paraId="5B1E299C" w14:textId="77777777"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14:paraId="2F2F3CF6" w14:textId="77777777" w:rsidR="005B3300" w:rsidRPr="002357E0" w:rsidRDefault="005B3300" w:rsidP="000811C5">
            <w:pPr>
              <w:pStyle w:val="TAH"/>
            </w:pPr>
            <w:r w:rsidRPr="002357E0">
              <w:t>PDSCH requirements</w:t>
            </w:r>
          </w:p>
        </w:tc>
        <w:tc>
          <w:tcPr>
            <w:tcW w:w="2121" w:type="dxa"/>
            <w:vAlign w:val="center"/>
          </w:tcPr>
          <w:p w14:paraId="42426370" w14:textId="77777777" w:rsidR="005B3300" w:rsidRPr="002357E0" w:rsidRDefault="005B3300" w:rsidP="000811C5">
            <w:pPr>
              <w:pStyle w:val="TAH"/>
            </w:pPr>
            <w:r w:rsidRPr="002357E0">
              <w:t>PDCCH requirements</w:t>
            </w:r>
          </w:p>
        </w:tc>
      </w:tr>
      <w:tr w:rsidR="005B3300" w:rsidRPr="00C25669" w14:paraId="3B17A715" w14:textId="77777777" w:rsidTr="000811C5">
        <w:tc>
          <w:tcPr>
            <w:tcW w:w="2480" w:type="dxa"/>
          </w:tcPr>
          <w:p w14:paraId="3FD750D9" w14:textId="77777777" w:rsidR="005B3300" w:rsidRPr="00C25669" w:rsidRDefault="005B3300" w:rsidP="000811C5">
            <w:pPr>
              <w:pStyle w:val="TAL"/>
              <w:rPr>
                <w:snapToGrid w:val="0"/>
              </w:rPr>
            </w:pPr>
            <w:r w:rsidRPr="00C25669">
              <w:rPr>
                <w:snapToGrid w:val="0"/>
              </w:rPr>
              <w:t>EN-DC including FR2</w:t>
            </w:r>
          </w:p>
        </w:tc>
        <w:tc>
          <w:tcPr>
            <w:tcW w:w="2050" w:type="dxa"/>
          </w:tcPr>
          <w:p w14:paraId="42455DAA"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7A270B83" w14:textId="77777777"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14:paraId="46F188BD" w14:textId="77777777"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14:paraId="754F404D" w14:textId="77777777" w:rsidTr="000811C5">
        <w:tc>
          <w:tcPr>
            <w:tcW w:w="2480" w:type="dxa"/>
          </w:tcPr>
          <w:p w14:paraId="1571A41A" w14:textId="77777777" w:rsidR="005B3300" w:rsidRPr="00C25669" w:rsidRDefault="005B3300" w:rsidP="000811C5">
            <w:pPr>
              <w:pStyle w:val="TAL"/>
              <w:rPr>
                <w:snapToGrid w:val="0"/>
              </w:rPr>
            </w:pPr>
            <w:r w:rsidRPr="00C25669">
              <w:rPr>
                <w:snapToGrid w:val="0"/>
              </w:rPr>
              <w:t>EN-DC including FR1 and FR2</w:t>
            </w:r>
          </w:p>
        </w:tc>
        <w:tc>
          <w:tcPr>
            <w:tcW w:w="2050" w:type="dxa"/>
          </w:tcPr>
          <w:p w14:paraId="43B13A42" w14:textId="77777777"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14:paraId="0114D464" w14:textId="77777777"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14:paraId="1724AEB6" w14:textId="77777777"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14:paraId="4DAFD211" w14:textId="77777777" w:rsidTr="000811C5">
        <w:tc>
          <w:tcPr>
            <w:tcW w:w="2480" w:type="dxa"/>
          </w:tcPr>
          <w:p w14:paraId="7C62BA8D" w14:textId="77777777"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14:paraId="729B9D18" w14:textId="77777777"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14:paraId="56E694E2" w14:textId="77777777"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14:paraId="66EA82FB" w14:textId="77777777" w:rsidR="005B3300" w:rsidRPr="009D115A" w:rsidRDefault="005B3300" w:rsidP="000811C5">
            <w:pPr>
              <w:pStyle w:val="TAL"/>
              <w:rPr>
                <w:snapToGrid w:val="0"/>
              </w:rPr>
            </w:pPr>
            <w:r>
              <w:rPr>
                <w:snapToGrid w:val="0"/>
              </w:rPr>
              <w:t>Clause</w:t>
            </w:r>
            <w:r w:rsidRPr="009D115A">
              <w:rPr>
                <w:snapToGrid w:val="0"/>
              </w:rPr>
              <w:t xml:space="preserve"> 9.3B.1.2</w:t>
            </w:r>
          </w:p>
        </w:tc>
      </w:tr>
    </w:tbl>
    <w:p w14:paraId="6D1AABD1" w14:textId="77777777" w:rsidR="005B3300" w:rsidRDefault="005B3300" w:rsidP="005B3300">
      <w:pPr>
        <w:ind w:left="568" w:hanging="284"/>
        <w:rPr>
          <w:rFonts w:eastAsia="SimSun"/>
          <w:snapToGrid w:val="0"/>
        </w:rPr>
      </w:pPr>
    </w:p>
    <w:p w14:paraId="333E625E" w14:textId="77777777"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14:paraId="7B508A49" w14:textId="77777777"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14:paraId="5BD60010"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14:paraId="3BCD553B" w14:textId="77777777"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14:paraId="4F4B9618" w14:textId="77777777"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14:paraId="0C0801F9" w14:textId="77777777" w:rsidR="002C4583" w:rsidRPr="006748D6" w:rsidRDefault="002C4583" w:rsidP="00FB27FE">
      <w:pPr>
        <w:pStyle w:val="B10"/>
        <w:rPr>
          <w:snapToGrid w:val="0"/>
          <w:lang w:eastAsia="zh-CN"/>
        </w:rPr>
      </w:pPr>
      <w:r>
        <w:rPr>
          <w:snapToGrid w:val="0"/>
        </w:rPr>
        <w:t>-</w:t>
      </w:r>
      <w:r>
        <w:rPr>
          <w:snapToGrid w:val="0"/>
        </w:rPr>
        <w:tab/>
      </w:r>
      <w:r w:rsidRPr="006748D6">
        <w:rPr>
          <w:rFonts w:eastAsia="SimSun"/>
          <w:snapToGrid w:val="0"/>
        </w:rPr>
        <w:t xml:space="preserve">For UEs supporting </w:t>
      </w:r>
      <w:r>
        <w:rPr>
          <w:rFonts w:eastAsia="SimSun"/>
          <w:snapToGrid w:val="0"/>
          <w:lang w:val="en-US"/>
        </w:rPr>
        <w:t xml:space="preserve">FR1 intra-band contiguous and non-contiguous </w:t>
      </w:r>
      <w:r w:rsidRPr="006748D6">
        <w:rPr>
          <w:rFonts w:eastAsia="SimSun"/>
          <w:snapToGrid w:val="0"/>
        </w:rPr>
        <w:t>EN-DC</w:t>
      </w:r>
      <w:r>
        <w:rPr>
          <w:rFonts w:eastAsia="SimSun"/>
          <w:snapToGrid w:val="0"/>
        </w:rPr>
        <w:t>,</w:t>
      </w:r>
      <w:r w:rsidRPr="006748D6">
        <w:rPr>
          <w:rFonts w:eastAsia="SimSun"/>
          <w:snapToGrid w:val="0"/>
        </w:rPr>
        <w:t xml:space="preserve"> the requirements applicability is specified in Table 9.1.1-</w:t>
      </w:r>
      <w:r>
        <w:rPr>
          <w:rFonts w:eastAsia="SimSun"/>
          <w:snapToGrid w:val="0"/>
          <w:lang w:eastAsia="zh-CN"/>
        </w:rPr>
        <w:t>3</w:t>
      </w:r>
      <w:r w:rsidRPr="006748D6">
        <w:rPr>
          <w:rFonts w:eastAsia="SimSun"/>
          <w:snapToGrid w:val="0"/>
          <w:lang w:eastAsia="zh-CN"/>
        </w:rPr>
        <w:t>.</w:t>
      </w:r>
    </w:p>
    <w:p w14:paraId="2A407504" w14:textId="77777777" w:rsidR="002C4583" w:rsidRPr="00115E02" w:rsidRDefault="002C4583" w:rsidP="002C4583">
      <w:pPr>
        <w:pStyle w:val="TH"/>
        <w:rPr>
          <w:lang w:eastAsia="zh-CN"/>
        </w:rPr>
      </w:pPr>
      <w:r w:rsidRPr="00115E02">
        <w:lastRenderedPageBreak/>
        <w:t xml:space="preserve">Table </w:t>
      </w:r>
      <w:r w:rsidRPr="00115E02">
        <w:rPr>
          <w:rFonts w:eastAsia="SimSun"/>
        </w:rPr>
        <w:t>9.1.1-3</w:t>
      </w:r>
      <w:r w:rsidRPr="00115E02">
        <w:rPr>
          <w:lang w:eastAsia="zh-CN"/>
        </w:rPr>
        <w:t>:</w:t>
      </w:r>
      <w:r w:rsidRPr="00115E02">
        <w:t xml:space="preserve"> Requirements applicability for UE supporting FR1 intra-band and inter-band EN-DC</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29"/>
        <w:gridCol w:w="2881"/>
        <w:gridCol w:w="2931"/>
      </w:tblGrid>
      <w:tr w:rsidR="002C4583" w:rsidRPr="00115E02" w14:paraId="1EA54132" w14:textId="77777777" w:rsidTr="00575C91">
        <w:tc>
          <w:tcPr>
            <w:tcW w:w="1701" w:type="dxa"/>
            <w:shd w:val="clear" w:color="auto" w:fill="auto"/>
          </w:tcPr>
          <w:p w14:paraId="05D5DFD7" w14:textId="77777777" w:rsidR="002C4583" w:rsidRPr="00115E02" w:rsidRDefault="002C4583" w:rsidP="0031764A">
            <w:pPr>
              <w:keepNext/>
              <w:keepLines/>
              <w:overflowPunct w:val="0"/>
              <w:autoSpaceDE w:val="0"/>
              <w:autoSpaceDN w:val="0"/>
              <w:adjustRightInd w:val="0"/>
              <w:jc w:val="center"/>
              <w:textAlignment w:val="baseline"/>
              <w:rPr>
                <w:rFonts w:ascii="Arial" w:eastAsia="Calibri" w:hAnsi="Arial" w:cs="Arial"/>
                <w:sz w:val="18"/>
                <w:szCs w:val="18"/>
              </w:rPr>
            </w:pPr>
          </w:p>
        </w:tc>
        <w:tc>
          <w:tcPr>
            <w:tcW w:w="1829" w:type="dxa"/>
            <w:shd w:val="clear" w:color="auto" w:fill="auto"/>
          </w:tcPr>
          <w:p w14:paraId="78F8F639" w14:textId="77777777" w:rsidR="002C4583" w:rsidRPr="00115E02" w:rsidRDefault="002C4583" w:rsidP="00FB27FE">
            <w:pPr>
              <w:pStyle w:val="TAC"/>
              <w:rPr>
                <w:rFonts w:eastAsia="Calibri"/>
              </w:rPr>
            </w:pPr>
            <w:r w:rsidRPr="00115E02">
              <w:t xml:space="preserve">Inter-band scenarios are not supported </w:t>
            </w:r>
          </w:p>
        </w:tc>
        <w:tc>
          <w:tcPr>
            <w:tcW w:w="2881" w:type="dxa"/>
            <w:shd w:val="clear" w:color="auto" w:fill="auto"/>
          </w:tcPr>
          <w:p w14:paraId="020ACE9D" w14:textId="2CDC9C88" w:rsidR="002C4583" w:rsidRPr="00115E02" w:rsidRDefault="002C4583" w:rsidP="00FB27FE">
            <w:pPr>
              <w:pStyle w:val="TAC"/>
              <w:rPr>
                <w:rFonts w:eastAsia="Calibri"/>
                <w:szCs w:val="22"/>
              </w:rPr>
            </w:pPr>
            <w:r w:rsidRPr="00115E02">
              <w:rPr>
                <w:szCs w:val="22"/>
              </w:rPr>
              <w:t>UE indicates “interBandContiguousMRDC”</w:t>
            </w:r>
            <w:r w:rsidR="007E07CB">
              <w:rPr>
                <w:szCs w:val="22"/>
              </w:rPr>
              <w:t xml:space="preserve"> (Note 1, Note 2)</w:t>
            </w:r>
          </w:p>
        </w:tc>
        <w:tc>
          <w:tcPr>
            <w:tcW w:w="2931" w:type="dxa"/>
            <w:shd w:val="clear" w:color="auto" w:fill="auto"/>
          </w:tcPr>
          <w:p w14:paraId="73A511B5" w14:textId="2718B300" w:rsidR="002C4583" w:rsidRPr="00115E02" w:rsidRDefault="002C4583" w:rsidP="00FB27FE">
            <w:pPr>
              <w:pStyle w:val="TAC"/>
              <w:rPr>
                <w:rFonts w:eastAsia="Calibri"/>
                <w:szCs w:val="22"/>
              </w:rPr>
            </w:pPr>
            <w:r w:rsidRPr="00115E02">
              <w:rPr>
                <w:szCs w:val="22"/>
              </w:rPr>
              <w:t>UE does not indicate “interBandContiguousMRDC”</w:t>
            </w:r>
            <w:r w:rsidR="007E07CB">
              <w:rPr>
                <w:szCs w:val="22"/>
              </w:rPr>
              <w:t xml:space="preserve"> (Note 1, Note 3)</w:t>
            </w:r>
          </w:p>
        </w:tc>
      </w:tr>
      <w:tr w:rsidR="002C4583" w:rsidRPr="00115E02" w14:paraId="373A3529" w14:textId="77777777" w:rsidTr="00575C91">
        <w:tc>
          <w:tcPr>
            <w:tcW w:w="1701" w:type="dxa"/>
            <w:shd w:val="clear" w:color="auto" w:fill="auto"/>
          </w:tcPr>
          <w:p w14:paraId="44C2F00F" w14:textId="77777777" w:rsidR="002C4583" w:rsidRPr="00115E02" w:rsidRDefault="002C4583" w:rsidP="00FB27FE">
            <w:pPr>
              <w:pStyle w:val="TAC"/>
              <w:rPr>
                <w:rFonts w:eastAsia="Calibri"/>
              </w:rPr>
            </w:pPr>
            <w:r w:rsidRPr="00115E02">
              <w:t>Intra-band scenarios are not supported</w:t>
            </w:r>
          </w:p>
        </w:tc>
        <w:tc>
          <w:tcPr>
            <w:tcW w:w="1829" w:type="dxa"/>
            <w:shd w:val="clear" w:color="auto" w:fill="auto"/>
          </w:tcPr>
          <w:p w14:paraId="05804193" w14:textId="77777777" w:rsidR="002C4583" w:rsidRPr="00115E02" w:rsidRDefault="002C4583" w:rsidP="00FB27FE">
            <w:pPr>
              <w:pStyle w:val="TAC"/>
              <w:rPr>
                <w:rFonts w:eastAsia="Calibri"/>
              </w:rPr>
            </w:pPr>
            <w:r w:rsidRPr="00115E02">
              <w:t>N/A</w:t>
            </w:r>
          </w:p>
        </w:tc>
        <w:tc>
          <w:tcPr>
            <w:tcW w:w="2881" w:type="dxa"/>
            <w:shd w:val="clear" w:color="auto" w:fill="auto"/>
          </w:tcPr>
          <w:p w14:paraId="24605AE1" w14:textId="0EE0AD1E" w:rsidR="002C4583" w:rsidRPr="00115E02" w:rsidRDefault="002C4583" w:rsidP="00FB27FE">
            <w:pPr>
              <w:pStyle w:val="TAC"/>
              <w:rPr>
                <w:rFonts w:eastAsia="Calibri"/>
                <w:szCs w:val="22"/>
              </w:rPr>
            </w:pPr>
            <w:r w:rsidRPr="00115E02">
              <w:rPr>
                <w:szCs w:val="22"/>
              </w:rPr>
              <w:t xml:space="preserve">Clause 9.5B.1.1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c>
          <w:tcPr>
            <w:tcW w:w="2931" w:type="dxa"/>
            <w:shd w:val="clear" w:color="auto" w:fill="auto"/>
          </w:tcPr>
          <w:p w14:paraId="1F8B1F3D" w14:textId="1D1FA6B1" w:rsidR="002C4583" w:rsidRPr="00115E02" w:rsidRDefault="002C4583" w:rsidP="00FB27FE">
            <w:pPr>
              <w:pStyle w:val="TAC"/>
              <w:rPr>
                <w:rFonts w:eastAsia="Calibri"/>
                <w:szCs w:val="22"/>
              </w:rPr>
            </w:pPr>
            <w:r w:rsidRPr="00115E02">
              <w:rPr>
                <w:szCs w:val="22"/>
              </w:rPr>
              <w:t xml:space="preserve">Clause 9.5B.1.2 </w:t>
            </w:r>
            <w:r w:rsidR="007E07CB">
              <w:rPr>
                <w:szCs w:val="22"/>
              </w:rPr>
              <w:t xml:space="preserve">is executed </w:t>
            </w:r>
            <w:r w:rsidRPr="00115E02">
              <w:rPr>
                <w:szCs w:val="22"/>
              </w:rPr>
              <w:t xml:space="preserve">for inter-band </w:t>
            </w:r>
            <w:r w:rsidR="007E07CB">
              <w:rPr>
                <w:szCs w:val="22"/>
              </w:rPr>
              <w:t xml:space="preserve">EN-DC </w:t>
            </w:r>
            <w:r w:rsidRPr="00115E02">
              <w:rPr>
                <w:szCs w:val="22"/>
              </w:rPr>
              <w:t>scenarios</w:t>
            </w:r>
          </w:p>
        </w:tc>
      </w:tr>
      <w:tr w:rsidR="002C4583" w:rsidRPr="00115E02" w14:paraId="44E8D6DD" w14:textId="77777777" w:rsidTr="00575C91">
        <w:tc>
          <w:tcPr>
            <w:tcW w:w="1701" w:type="dxa"/>
            <w:shd w:val="clear" w:color="auto" w:fill="auto"/>
          </w:tcPr>
          <w:p w14:paraId="4F16431B" w14:textId="762411E3" w:rsidR="002C4583" w:rsidRPr="00115E02" w:rsidRDefault="002C4583" w:rsidP="00FB27FE">
            <w:pPr>
              <w:pStyle w:val="TAC"/>
              <w:rPr>
                <w:rFonts w:eastAsia="Calibri"/>
              </w:rPr>
            </w:pPr>
            <w:r w:rsidRPr="00115E02">
              <w:t>UE does not indicate “intraBandENDC-Support”</w:t>
            </w:r>
            <w:r w:rsidR="007E07CB">
              <w:t xml:space="preserve"> or </w:t>
            </w:r>
            <w:r w:rsidR="007E07CB" w:rsidRPr="00115E02">
              <w:t>UE indicates “both” in “intraBandENDC-Support”</w:t>
            </w:r>
            <w:r w:rsidR="007E07CB">
              <w:t xml:space="preserve"> (Note 4)</w:t>
            </w:r>
          </w:p>
        </w:tc>
        <w:tc>
          <w:tcPr>
            <w:tcW w:w="1829" w:type="dxa"/>
            <w:shd w:val="clear" w:color="auto" w:fill="auto"/>
          </w:tcPr>
          <w:p w14:paraId="24193B27" w14:textId="2299D578" w:rsidR="002C4583" w:rsidRPr="00115E02" w:rsidRDefault="002C4583" w:rsidP="00FB27FE">
            <w:pPr>
              <w:pStyle w:val="TAC"/>
              <w:rPr>
                <w:rFonts w:eastAsia="Calibri"/>
              </w:rPr>
            </w:pPr>
            <w:r w:rsidRPr="00115E02">
              <w:t xml:space="preserve">Clause 9.5B.1.1 </w:t>
            </w:r>
            <w:r w:rsidR="007E07CB">
              <w:t xml:space="preserve">is only executed </w:t>
            </w:r>
            <w:r w:rsidRPr="00115E02">
              <w:t xml:space="preserve">for intra-band </w:t>
            </w:r>
            <w:r w:rsidR="007E07CB">
              <w:t xml:space="preserve">EN-DC </w:t>
            </w:r>
            <w:r w:rsidRPr="00115E02">
              <w:t>scenarios</w:t>
            </w:r>
          </w:p>
        </w:tc>
        <w:tc>
          <w:tcPr>
            <w:tcW w:w="2881" w:type="dxa"/>
            <w:shd w:val="clear" w:color="auto" w:fill="auto"/>
          </w:tcPr>
          <w:p w14:paraId="76FF008F" w14:textId="69968B84"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for</w:t>
            </w:r>
            <w:r w:rsidR="00536AA2">
              <w:rPr>
                <w:szCs w:val="22"/>
              </w:rPr>
              <w:t xml:space="preserve"> both</w:t>
            </w:r>
            <w:r w:rsidRPr="00115E02">
              <w:rPr>
                <w:szCs w:val="22"/>
              </w:rPr>
              <w:t xml:space="preserve"> intra-band and inter-band </w:t>
            </w:r>
            <w:r w:rsidR="007E07CB">
              <w:t xml:space="preserve">EN-DC </w:t>
            </w:r>
            <w:r w:rsidRPr="00115E02">
              <w:rPr>
                <w:szCs w:val="22"/>
              </w:rPr>
              <w:t>scenarios</w:t>
            </w:r>
          </w:p>
        </w:tc>
        <w:tc>
          <w:tcPr>
            <w:tcW w:w="2931" w:type="dxa"/>
            <w:shd w:val="clear" w:color="auto" w:fill="auto"/>
          </w:tcPr>
          <w:p w14:paraId="2FC57366" w14:textId="025D6BE6" w:rsidR="002C4583" w:rsidRPr="00115E02" w:rsidRDefault="002C4583" w:rsidP="00FB27FE">
            <w:pPr>
              <w:pStyle w:val="TAC"/>
              <w:rPr>
                <w:rFonts w:eastAsia="Calibri"/>
                <w:szCs w:val="22"/>
              </w:rPr>
            </w:pPr>
            <w:r w:rsidRPr="00115E02">
              <w:rPr>
                <w:szCs w:val="22"/>
              </w:rPr>
              <w:t xml:space="preserve">Clause 9.5B.1.1 </w:t>
            </w:r>
            <w:r w:rsidR="007E07CB">
              <w:t xml:space="preserve">is only executed </w:t>
            </w:r>
            <w:r w:rsidRPr="00115E02">
              <w:rPr>
                <w:szCs w:val="22"/>
              </w:rPr>
              <w:t xml:space="preserve">for intra-band </w:t>
            </w:r>
            <w:r w:rsidR="00536AA2">
              <w:t xml:space="preserve">EN-DC </w:t>
            </w:r>
            <w:r w:rsidRPr="00115E02">
              <w:rPr>
                <w:szCs w:val="22"/>
              </w:rPr>
              <w:t>scenarios</w:t>
            </w:r>
          </w:p>
        </w:tc>
      </w:tr>
      <w:tr w:rsidR="002C4583" w:rsidRPr="00C25669" w14:paraId="5DAB19B6" w14:textId="77777777" w:rsidTr="00575C91">
        <w:tc>
          <w:tcPr>
            <w:tcW w:w="1701" w:type="dxa"/>
            <w:shd w:val="clear" w:color="auto" w:fill="auto"/>
          </w:tcPr>
          <w:p w14:paraId="628B1C28" w14:textId="675005F0" w:rsidR="002C4583" w:rsidRPr="00115E02" w:rsidRDefault="002C4583" w:rsidP="00FB27FE">
            <w:pPr>
              <w:pStyle w:val="TAC"/>
              <w:rPr>
                <w:rFonts w:eastAsia="MS Mincho"/>
                <w:lang w:val="en-US"/>
              </w:rPr>
            </w:pPr>
            <w:r w:rsidRPr="00115E02">
              <w:t>UE indicates “non-contiguous” in “intraBandENDC-Support”</w:t>
            </w:r>
            <w:r w:rsidR="00536AA2">
              <w:t xml:space="preserve"> (Note 5)</w:t>
            </w:r>
          </w:p>
        </w:tc>
        <w:tc>
          <w:tcPr>
            <w:tcW w:w="1829" w:type="dxa"/>
            <w:shd w:val="clear" w:color="auto" w:fill="auto"/>
          </w:tcPr>
          <w:p w14:paraId="0DC41635" w14:textId="733C502A" w:rsidR="002C4583" w:rsidRPr="00115E02" w:rsidRDefault="002C4583" w:rsidP="00FB27FE">
            <w:pPr>
              <w:pStyle w:val="TAC"/>
              <w:rPr>
                <w:rFonts w:eastAsia="Calibri"/>
              </w:rPr>
            </w:pPr>
            <w:r w:rsidRPr="00115E02">
              <w:t xml:space="preserve">Clause 9.5B.1.2 </w:t>
            </w:r>
            <w:r w:rsidR="00536AA2">
              <w:t xml:space="preserve">is only executed </w:t>
            </w:r>
            <w:r w:rsidRPr="00115E02">
              <w:t xml:space="preserve">for intra-band </w:t>
            </w:r>
            <w:r w:rsidR="00536AA2">
              <w:t xml:space="preserve">EN-DC </w:t>
            </w:r>
            <w:r w:rsidRPr="00115E02">
              <w:t>scenarios</w:t>
            </w:r>
          </w:p>
        </w:tc>
        <w:tc>
          <w:tcPr>
            <w:tcW w:w="2881" w:type="dxa"/>
            <w:shd w:val="clear" w:color="auto" w:fill="auto"/>
          </w:tcPr>
          <w:p w14:paraId="3694A368" w14:textId="48791972" w:rsidR="002C4583" w:rsidRPr="00115E02" w:rsidRDefault="002C4583" w:rsidP="00FB27FE">
            <w:pPr>
              <w:pStyle w:val="TAC"/>
              <w:rPr>
                <w:rFonts w:eastAsia="Calibri"/>
                <w:szCs w:val="22"/>
              </w:rPr>
            </w:pPr>
            <w:r w:rsidRPr="00115E02">
              <w:rPr>
                <w:szCs w:val="22"/>
              </w:rPr>
              <w:t xml:space="preserve">Clause 9.5B.1.1 </w:t>
            </w:r>
            <w:r w:rsidR="00536AA2">
              <w:rPr>
                <w:szCs w:val="22"/>
              </w:rPr>
              <w:t xml:space="preserve">is executed </w:t>
            </w:r>
            <w:r w:rsidRPr="00115E02">
              <w:rPr>
                <w:szCs w:val="22"/>
              </w:rPr>
              <w:t xml:space="preserve">for inter-band </w:t>
            </w:r>
            <w:r w:rsidR="00536AA2">
              <w:rPr>
                <w:szCs w:val="22"/>
              </w:rPr>
              <w:t xml:space="preserve">EN-DC </w:t>
            </w:r>
            <w:r w:rsidRPr="00115E02">
              <w:rPr>
                <w:szCs w:val="22"/>
              </w:rPr>
              <w:t>scenarios</w:t>
            </w:r>
          </w:p>
        </w:tc>
        <w:tc>
          <w:tcPr>
            <w:tcW w:w="2931" w:type="dxa"/>
            <w:shd w:val="clear" w:color="auto" w:fill="auto"/>
          </w:tcPr>
          <w:p w14:paraId="7F4D9070" w14:textId="58F6FC66" w:rsidR="002C4583" w:rsidRPr="00115E02" w:rsidRDefault="002C4583" w:rsidP="00FB27FE">
            <w:pPr>
              <w:pStyle w:val="TAC"/>
              <w:rPr>
                <w:rFonts w:eastAsia="Calibri"/>
                <w:szCs w:val="22"/>
              </w:rPr>
            </w:pPr>
            <w:r w:rsidRPr="00115E02">
              <w:rPr>
                <w:szCs w:val="22"/>
              </w:rPr>
              <w:t xml:space="preserve">Clause 9.5B.1.2 </w:t>
            </w:r>
            <w:r w:rsidR="00536AA2">
              <w:rPr>
                <w:szCs w:val="22"/>
              </w:rPr>
              <w:t xml:space="preserve">is executed </w:t>
            </w:r>
            <w:r w:rsidRPr="00115E02">
              <w:rPr>
                <w:szCs w:val="22"/>
              </w:rPr>
              <w:t xml:space="preserve">for </w:t>
            </w:r>
            <w:r w:rsidR="00536AA2">
              <w:rPr>
                <w:szCs w:val="22"/>
              </w:rPr>
              <w:t xml:space="preserve">both </w:t>
            </w:r>
            <w:r w:rsidRPr="00115E02">
              <w:rPr>
                <w:szCs w:val="22"/>
              </w:rPr>
              <w:t xml:space="preserve">intra-band and inter-band </w:t>
            </w:r>
            <w:r w:rsidR="00536AA2">
              <w:rPr>
                <w:szCs w:val="22"/>
              </w:rPr>
              <w:t xml:space="preserve">EN-DC </w:t>
            </w:r>
            <w:r w:rsidRPr="00115E02">
              <w:rPr>
                <w:szCs w:val="22"/>
              </w:rPr>
              <w:t>scenarios</w:t>
            </w:r>
          </w:p>
        </w:tc>
      </w:tr>
      <w:tr w:rsidR="002C4583" w:rsidRPr="00C25669" w14:paraId="75B3B86D" w14:textId="77777777" w:rsidTr="00575C91">
        <w:tc>
          <w:tcPr>
            <w:tcW w:w="9342" w:type="dxa"/>
            <w:gridSpan w:val="4"/>
            <w:shd w:val="clear" w:color="auto" w:fill="auto"/>
            <w:vAlign w:val="center"/>
          </w:tcPr>
          <w:p w14:paraId="1B7C7D53" w14:textId="77777777" w:rsidR="00536AA2" w:rsidRDefault="002C4583" w:rsidP="00536AA2">
            <w:pPr>
              <w:pStyle w:val="TAN"/>
            </w:pPr>
            <w:r w:rsidRPr="007A0D6F">
              <w:rPr>
                <w:rFonts w:eastAsia="SimSun"/>
              </w:rPr>
              <w:t>Note 1:</w:t>
            </w:r>
            <w:r w:rsidRPr="0004679F">
              <w:rPr>
                <w:rFonts w:eastAsia="SimSun"/>
                <w:lang w:eastAsia="zh-CN"/>
              </w:rPr>
              <w:tab/>
            </w:r>
            <w:r w:rsidRPr="0004679F">
              <w:t xml:space="preserve">Requirements are applicable to intra-band scenarios and only inter-band scenarios from Table 5.5B.4.1-1 of TS 38.101-3 [8] </w:t>
            </w:r>
            <w:r w:rsidRPr="007A0D6F">
              <w:t>for which Note 4 is applied.</w:t>
            </w:r>
          </w:p>
          <w:p w14:paraId="11E09C71" w14:textId="23B5485E" w:rsidR="00536AA2" w:rsidRPr="00B20917" w:rsidRDefault="00536AA2" w:rsidP="00536AA2">
            <w:pPr>
              <w:pStyle w:val="TAN"/>
              <w:rPr>
                <w:rFonts w:eastAsia="SimSun"/>
              </w:rPr>
            </w:pPr>
            <w:r w:rsidRPr="00B20917">
              <w:rPr>
                <w:rFonts w:eastAsia="SimSun"/>
              </w:rPr>
              <w:t>Note 2:</w:t>
            </w:r>
            <w:r w:rsidRPr="0004679F">
              <w:rPr>
                <w:rFonts w:eastAsia="SimSun"/>
                <w:lang w:eastAsia="zh-CN"/>
              </w:rPr>
              <w:tab/>
            </w:r>
            <w:r w:rsidR="00E07E26" w:rsidRPr="00241B10">
              <w:rPr>
                <w:rFonts w:eastAsia="SimSun"/>
                <w:lang w:eastAsia="zh-CN"/>
              </w:rPr>
              <w:t>UE supports both intra-band contiguous and non-contiguous EN-DC requirements for supported inter-band EN-DC combinations</w:t>
            </w:r>
            <w:r>
              <w:rPr>
                <w:rFonts w:eastAsia="SimSun"/>
              </w:rPr>
              <w:t>.</w:t>
            </w:r>
          </w:p>
          <w:p w14:paraId="70DE52DF" w14:textId="5D380A34" w:rsidR="00536AA2" w:rsidRPr="00B20917" w:rsidRDefault="00536AA2" w:rsidP="00536AA2">
            <w:pPr>
              <w:pStyle w:val="TAN"/>
              <w:rPr>
                <w:rFonts w:eastAsia="SimSun"/>
              </w:rPr>
            </w:pPr>
            <w:r w:rsidRPr="00B20917">
              <w:rPr>
                <w:rFonts w:eastAsia="SimSun"/>
              </w:rPr>
              <w:t>Note 3:</w:t>
            </w:r>
            <w:r w:rsidRPr="0004679F">
              <w:rPr>
                <w:rFonts w:eastAsia="SimSun"/>
                <w:lang w:eastAsia="zh-CN"/>
              </w:rPr>
              <w:tab/>
            </w:r>
            <w:r w:rsidRPr="00B20917">
              <w:rPr>
                <w:rFonts w:eastAsia="SimSun"/>
              </w:rPr>
              <w:t>UE supports intra-band non-contiguous EN-DC requirements for supported inter-band EN-DC combinations</w:t>
            </w:r>
            <w:r>
              <w:rPr>
                <w:rFonts w:eastAsia="SimSun"/>
              </w:rPr>
              <w:t>.</w:t>
            </w:r>
          </w:p>
          <w:p w14:paraId="1C1E1B37" w14:textId="069C0BFB" w:rsidR="00536AA2" w:rsidRPr="00B20917" w:rsidRDefault="00536AA2" w:rsidP="00536AA2">
            <w:pPr>
              <w:pStyle w:val="TAN"/>
              <w:rPr>
                <w:rFonts w:eastAsia="SimSun"/>
              </w:rPr>
            </w:pPr>
            <w:r w:rsidRPr="00B20917">
              <w:rPr>
                <w:rFonts w:eastAsia="SimSun"/>
              </w:rPr>
              <w:t>Note 4:</w:t>
            </w:r>
            <w:r w:rsidRPr="0004679F">
              <w:rPr>
                <w:rFonts w:eastAsia="SimSun"/>
                <w:lang w:eastAsia="zh-CN"/>
              </w:rPr>
              <w:tab/>
            </w:r>
            <w:r w:rsidRPr="00B20917">
              <w:rPr>
                <w:rFonts w:eastAsia="SimSun"/>
              </w:rPr>
              <w:t>UE supports intra-band contiguous EN-DC, or both intra-band contiguous and non-contiguous EN-DC for supported intra-band EN-DC combinations</w:t>
            </w:r>
            <w:r>
              <w:rPr>
                <w:rFonts w:eastAsia="SimSun"/>
              </w:rPr>
              <w:t>.</w:t>
            </w:r>
          </w:p>
          <w:p w14:paraId="0806533B" w14:textId="37F6A8C5" w:rsidR="002C4583" w:rsidRPr="00115E02" w:rsidRDefault="00536AA2" w:rsidP="00536AA2">
            <w:pPr>
              <w:pStyle w:val="TAN"/>
              <w:rPr>
                <w:rFonts w:eastAsia="SimSun"/>
              </w:rPr>
            </w:pPr>
            <w:r w:rsidRPr="00B20917">
              <w:rPr>
                <w:rFonts w:eastAsia="SimSun"/>
              </w:rPr>
              <w:t>Note 5:</w:t>
            </w:r>
            <w:r w:rsidRPr="0004679F">
              <w:rPr>
                <w:rFonts w:eastAsia="SimSun"/>
                <w:lang w:eastAsia="zh-CN"/>
              </w:rPr>
              <w:tab/>
            </w:r>
            <w:r w:rsidRPr="00B20917">
              <w:rPr>
                <w:rFonts w:eastAsia="SimSun"/>
              </w:rPr>
              <w:t>UE supports only intra-band non-contiguous EN-DC for supported intra-band EN-DC combinations</w:t>
            </w:r>
            <w:r>
              <w:rPr>
                <w:rFonts w:eastAsia="SimSun"/>
              </w:rPr>
              <w:t>.</w:t>
            </w:r>
          </w:p>
        </w:tc>
      </w:tr>
    </w:tbl>
    <w:p w14:paraId="21C9F282" w14:textId="77777777" w:rsidR="005B3300" w:rsidRPr="00C25669" w:rsidRDefault="005B3300" w:rsidP="005B3300"/>
    <w:p w14:paraId="5B692C42" w14:textId="77777777" w:rsidR="005B3300" w:rsidRPr="00C25669" w:rsidRDefault="005B3300" w:rsidP="005B3300">
      <w:pPr>
        <w:pStyle w:val="Heading4"/>
      </w:pPr>
      <w:bookmarkStart w:id="3944" w:name="_Toc21338320"/>
      <w:bookmarkStart w:id="3945" w:name="_Toc29808428"/>
      <w:bookmarkStart w:id="3946" w:name="_Toc37068347"/>
      <w:bookmarkStart w:id="3947" w:name="_Toc37083892"/>
      <w:bookmarkStart w:id="3948" w:name="_Toc37084234"/>
      <w:bookmarkStart w:id="3949" w:name="_Toc40209596"/>
      <w:bookmarkStart w:id="3950" w:name="_Toc40209938"/>
      <w:bookmarkStart w:id="3951" w:name="_Toc45892897"/>
      <w:bookmarkStart w:id="3952" w:name="_Toc53176762"/>
      <w:bookmarkStart w:id="3953" w:name="_Toc61121084"/>
      <w:bookmarkStart w:id="3954" w:name="_Toc67918280"/>
      <w:bookmarkStart w:id="3955" w:name="_Toc76298324"/>
      <w:bookmarkStart w:id="3956" w:name="_Toc76572336"/>
      <w:bookmarkStart w:id="3957" w:name="_Toc76652203"/>
      <w:bookmarkStart w:id="3958" w:name="_Toc76653041"/>
      <w:bookmarkStart w:id="3959" w:name="_Toc83742314"/>
      <w:bookmarkStart w:id="3960" w:name="_Toc91440804"/>
      <w:bookmarkStart w:id="3961" w:name="_Toc98849594"/>
      <w:bookmarkStart w:id="3962" w:name="_Toc106543448"/>
      <w:bookmarkStart w:id="3963" w:name="_Toc106737546"/>
      <w:bookmarkStart w:id="3964" w:name="_Toc107233313"/>
      <w:bookmarkStart w:id="3965" w:name="_Toc107234930"/>
      <w:bookmarkStart w:id="3966" w:name="_Toc107419900"/>
      <w:bookmarkStart w:id="3967" w:name="_Toc107477196"/>
      <w:bookmarkStart w:id="3968" w:name="_Toc114566054"/>
      <w:bookmarkStart w:id="3969" w:name="_Toc123936366"/>
      <w:bookmarkStart w:id="3970" w:name="_Toc124377381"/>
      <w:r w:rsidRPr="00C25669">
        <w:t>9.1.1.1</w:t>
      </w:r>
      <w:r w:rsidRPr="00C25669">
        <w:rPr>
          <w:rFonts w:hint="eastAsia"/>
        </w:rPr>
        <w:tab/>
      </w:r>
      <w:r w:rsidRPr="00C25669">
        <w:t>Applicability of requirements for optional UE features</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6CD3C14E" w14:textId="77777777" w:rsidR="005B3300" w:rsidRPr="001B6373" w:rsidRDefault="005B3300" w:rsidP="005B3300">
      <w:pPr>
        <w:pStyle w:val="TH"/>
      </w:pPr>
      <w:r w:rsidRPr="001B6373">
        <w:t>Table 9.1.1.1-1</w:t>
      </w:r>
      <w:r w:rsidRPr="001B6373">
        <w:rPr>
          <w:lang w:eastAsia="zh-CN"/>
        </w:rPr>
        <w:t>:</w:t>
      </w:r>
      <w:r w:rsidRPr="001B6373">
        <w:t xml:space="preserve"> Void</w:t>
      </w:r>
    </w:p>
    <w:p w14:paraId="12ABCBA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14:paraId="63B11C30"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14:paraId="1C9338B4" w14:textId="089BA0D6" w:rsidR="005B3300" w:rsidRDefault="00E641BB" w:rsidP="005B3300">
      <w:pPr>
        <w:rPr>
          <w:rFonts w:eastAsia="SimSun"/>
        </w:rPr>
      </w:pPr>
      <w:r>
        <w:rPr>
          <w:rFonts w:eastAsia="SimSun"/>
        </w:rPr>
        <w:t>T</w:t>
      </w:r>
      <w:r w:rsidRPr="00E238CD">
        <w:rPr>
          <w:rFonts w:eastAsia="SimSun"/>
        </w:rPr>
        <w:t>he performance requirements in Table 9.1.1.1-2 shall apply for UEs which support optional UE features only.</w:t>
      </w:r>
    </w:p>
    <w:p w14:paraId="06E02A61" w14:textId="77777777" w:rsidR="00FA77C8" w:rsidRPr="00E238CD" w:rsidRDefault="00FA77C8" w:rsidP="001C6C61">
      <w:pPr>
        <w:pStyle w:val="TH"/>
        <w:rPr>
          <w:lang w:eastAsia="zh-CN"/>
        </w:rPr>
      </w:pPr>
      <w:r w:rsidRPr="00E238CD">
        <w:t xml:space="preserve">Table 9.1.1.1-2 Requirements applicability for optional UE </w:t>
      </w:r>
      <w:r w:rsidRPr="00E238CD">
        <w:rPr>
          <w:rFonts w:hint="eastAsia"/>
          <w:lang w:eastAsia="zh-CN"/>
        </w:rPr>
        <w:t>features</w:t>
      </w:r>
    </w:p>
    <w:tbl>
      <w:tblPr>
        <w:tblW w:w="3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958"/>
        <w:gridCol w:w="859"/>
        <w:gridCol w:w="2794"/>
      </w:tblGrid>
      <w:tr w:rsidR="00FA77C8" w:rsidRPr="00E238CD" w14:paraId="50A13D5C" w14:textId="77777777" w:rsidTr="00F90AE3">
        <w:trPr>
          <w:trHeight w:val="153"/>
          <w:jc w:val="center"/>
        </w:trPr>
        <w:tc>
          <w:tcPr>
            <w:tcW w:w="1909" w:type="pct"/>
            <w:tcBorders>
              <w:top w:val="single" w:sz="4" w:space="0" w:color="auto"/>
              <w:left w:val="single" w:sz="4" w:space="0" w:color="auto"/>
              <w:right w:val="single" w:sz="4" w:space="0" w:color="auto"/>
            </w:tcBorders>
          </w:tcPr>
          <w:p w14:paraId="60C678DE" w14:textId="77777777" w:rsidR="00FA77C8" w:rsidRPr="00E238CD" w:rsidRDefault="00FA77C8" w:rsidP="00F95C32">
            <w:pPr>
              <w:keepNext/>
              <w:keepLines/>
              <w:spacing w:after="0"/>
              <w:rPr>
                <w:rFonts w:ascii="Arial" w:eastAsia="DengXian" w:hAnsi="Arial"/>
                <w:sz w:val="18"/>
                <w:lang w:eastAsia="zh-CN"/>
              </w:rPr>
            </w:pPr>
            <w:r w:rsidRPr="00E238CD">
              <w:rPr>
                <w:rFonts w:ascii="Arial" w:hAnsi="Arial"/>
                <w:b/>
                <w:sz w:val="18"/>
                <w:lang w:eastAsia="ko-KR"/>
              </w:rPr>
              <w:t>UE feature/capability</w:t>
            </w:r>
            <w:r w:rsidRPr="00E238CD">
              <w:rPr>
                <w:rFonts w:ascii="Arial" w:hAnsi="Arial" w:hint="eastAsia"/>
                <w:b/>
                <w:sz w:val="18"/>
                <w:lang w:eastAsia="zh-CN"/>
              </w:rPr>
              <w:t xml:space="preserve"> [14]</w:t>
            </w:r>
          </w:p>
        </w:tc>
        <w:tc>
          <w:tcPr>
            <w:tcW w:w="1218" w:type="pct"/>
            <w:gridSpan w:val="2"/>
            <w:tcBorders>
              <w:top w:val="single" w:sz="4" w:space="0" w:color="auto"/>
              <w:left w:val="single" w:sz="4" w:space="0" w:color="auto"/>
              <w:right w:val="single" w:sz="4" w:space="0" w:color="auto"/>
            </w:tcBorders>
          </w:tcPr>
          <w:p w14:paraId="3917CE3E"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hAnsi="Arial"/>
                <w:b/>
                <w:sz w:val="18"/>
                <w:lang w:eastAsia="ko-KR"/>
              </w:rPr>
              <w:t>Test type</w:t>
            </w:r>
          </w:p>
        </w:tc>
        <w:tc>
          <w:tcPr>
            <w:tcW w:w="1873" w:type="pct"/>
            <w:tcBorders>
              <w:top w:val="single" w:sz="4" w:space="0" w:color="auto"/>
              <w:left w:val="single" w:sz="4" w:space="0" w:color="auto"/>
              <w:bottom w:val="single" w:sz="4" w:space="0" w:color="auto"/>
              <w:right w:val="single" w:sz="4" w:space="0" w:color="auto"/>
            </w:tcBorders>
          </w:tcPr>
          <w:p w14:paraId="614FE216" w14:textId="77777777" w:rsidR="00FA77C8" w:rsidRPr="00E238CD" w:rsidRDefault="00FA77C8" w:rsidP="00F95C32">
            <w:pPr>
              <w:keepNext/>
              <w:keepLines/>
              <w:spacing w:after="0"/>
              <w:rPr>
                <w:rFonts w:ascii="Arial" w:hAnsi="Arial"/>
                <w:sz w:val="18"/>
                <w:lang w:val="en-US" w:eastAsia="zh-CN"/>
              </w:rPr>
            </w:pPr>
            <w:r w:rsidRPr="00E238CD">
              <w:rPr>
                <w:rFonts w:ascii="Arial" w:hAnsi="Arial"/>
                <w:b/>
                <w:sz w:val="18"/>
                <w:lang w:eastAsia="ko-KR"/>
              </w:rPr>
              <w:t>Test list</w:t>
            </w:r>
          </w:p>
        </w:tc>
      </w:tr>
      <w:tr w:rsidR="00FA77C8" w:rsidRPr="00E238CD" w14:paraId="1457DA6B" w14:textId="77777777" w:rsidTr="001C6C61">
        <w:trPr>
          <w:trHeight w:val="890"/>
          <w:jc w:val="center"/>
        </w:trPr>
        <w:tc>
          <w:tcPr>
            <w:tcW w:w="1909" w:type="pct"/>
            <w:tcBorders>
              <w:top w:val="single" w:sz="4" w:space="0" w:color="auto"/>
              <w:left w:val="single" w:sz="4" w:space="0" w:color="auto"/>
              <w:bottom w:val="nil"/>
              <w:right w:val="single" w:sz="4" w:space="0" w:color="auto"/>
            </w:tcBorders>
            <w:vAlign w:val="center"/>
          </w:tcPr>
          <w:p w14:paraId="54BBC451" w14:textId="77777777"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Support of 480kHz SCS for FR2-2</w:t>
            </w:r>
          </w:p>
          <w:p w14:paraId="426745B8" w14:textId="1CC43D5B" w:rsidR="00FA77C8" w:rsidRPr="00E238CD" w:rsidRDefault="00FA77C8" w:rsidP="00F90AE3">
            <w:pPr>
              <w:keepNext/>
              <w:keepLines/>
              <w:spacing w:after="0"/>
              <w:jc w:val="center"/>
              <w:rPr>
                <w:rFonts w:ascii="Arial" w:eastAsia="DengXian" w:hAnsi="Arial"/>
                <w:sz w:val="18"/>
                <w:lang w:eastAsia="zh-CN"/>
              </w:rPr>
            </w:pPr>
            <w:r w:rsidRPr="00E238CD">
              <w:rPr>
                <w:rFonts w:ascii="Arial" w:eastAsia="DengXian" w:hAnsi="Arial"/>
                <w:sz w:val="18"/>
                <w:lang w:eastAsia="zh-CN"/>
              </w:rPr>
              <w:t>(</w:t>
            </w:r>
            <w:r w:rsidRPr="00F90AE3">
              <w:rPr>
                <w:rFonts w:ascii="Arial" w:eastAsia="DengXian" w:hAnsi="Arial"/>
                <w:i/>
                <w:iCs/>
                <w:sz w:val="18"/>
                <w:lang w:eastAsia="zh-CN"/>
              </w:rPr>
              <w:t>u</w:t>
            </w:r>
            <w:r w:rsidRPr="00E238CD">
              <w:rPr>
                <w:rFonts w:ascii="Arial" w:eastAsia="DengXian" w:hAnsi="Arial"/>
                <w:i/>
                <w:iCs/>
                <w:sz w:val="18"/>
                <w:lang w:eastAsia="zh-CN"/>
              </w:rPr>
              <w:t>l-FR2-2-SCS-480kHz-r17)</w:t>
            </w:r>
          </w:p>
        </w:tc>
        <w:tc>
          <w:tcPr>
            <w:tcW w:w="642" w:type="pct"/>
            <w:tcBorders>
              <w:top w:val="single" w:sz="4" w:space="0" w:color="auto"/>
              <w:left w:val="single" w:sz="4" w:space="0" w:color="auto"/>
              <w:bottom w:val="nil"/>
              <w:right w:val="single" w:sz="4" w:space="0" w:color="auto"/>
            </w:tcBorders>
            <w:vAlign w:val="center"/>
          </w:tcPr>
          <w:p w14:paraId="0EEA8C13" w14:textId="77777777" w:rsidR="00FA77C8" w:rsidRPr="00E238CD" w:rsidRDefault="00FA77C8" w:rsidP="00F90AE3">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FR2-2 TDD</w:t>
            </w:r>
          </w:p>
        </w:tc>
        <w:tc>
          <w:tcPr>
            <w:tcW w:w="575" w:type="pct"/>
            <w:tcBorders>
              <w:top w:val="single" w:sz="4" w:space="0" w:color="auto"/>
              <w:left w:val="single" w:sz="4" w:space="0" w:color="auto"/>
              <w:bottom w:val="single" w:sz="4" w:space="0" w:color="auto"/>
              <w:right w:val="single" w:sz="4" w:space="0" w:color="auto"/>
            </w:tcBorders>
            <w:vAlign w:val="center"/>
          </w:tcPr>
          <w:p w14:paraId="570C5B6A"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PDSCH</w:t>
            </w:r>
          </w:p>
        </w:tc>
        <w:tc>
          <w:tcPr>
            <w:tcW w:w="1873" w:type="pct"/>
            <w:tcBorders>
              <w:top w:val="single" w:sz="4" w:space="0" w:color="auto"/>
              <w:left w:val="single" w:sz="4" w:space="0" w:color="auto"/>
              <w:bottom w:val="single" w:sz="4" w:space="0" w:color="auto"/>
              <w:right w:val="single" w:sz="4" w:space="0" w:color="auto"/>
            </w:tcBorders>
            <w:vAlign w:val="center"/>
          </w:tcPr>
          <w:p w14:paraId="101BD949" w14:textId="77777777"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176B8EF4" w14:textId="0AB84F0A" w:rsidR="00FA77C8" w:rsidRPr="00E238CD" w:rsidRDefault="00FA77C8" w:rsidP="00F90AE3">
            <w:pPr>
              <w:keepNext/>
              <w:keepLines/>
              <w:spacing w:after="0"/>
              <w:jc w:val="center"/>
              <w:rPr>
                <w:rFonts w:ascii="Arial" w:eastAsia="SimSun" w:hAnsi="Arial"/>
                <w:sz w:val="18"/>
                <w:lang w:eastAsia="zh-CN"/>
              </w:rPr>
            </w:pPr>
            <w:r w:rsidRPr="00E238CD">
              <w:rPr>
                <w:rFonts w:ascii="Arial" w:hAnsi="Arial"/>
                <w:sz w:val="18"/>
              </w:rPr>
              <w:t>(Table 9.2A.1-5: Test 1-5, 1-6)</w:t>
            </w:r>
          </w:p>
        </w:tc>
      </w:tr>
      <w:tr w:rsidR="00FA77C8" w:rsidRPr="00E238CD" w14:paraId="2F88B5CB" w14:textId="77777777" w:rsidTr="001C6C61">
        <w:trPr>
          <w:trHeight w:val="980"/>
          <w:jc w:val="center"/>
        </w:trPr>
        <w:tc>
          <w:tcPr>
            <w:tcW w:w="1909" w:type="pct"/>
            <w:tcBorders>
              <w:top w:val="nil"/>
              <w:left w:val="single" w:sz="4" w:space="0" w:color="auto"/>
              <w:right w:val="single" w:sz="4" w:space="0" w:color="auto"/>
            </w:tcBorders>
            <w:vAlign w:val="center"/>
          </w:tcPr>
          <w:p w14:paraId="0963020E" w14:textId="77777777" w:rsidR="00FA77C8" w:rsidRPr="00E238CD" w:rsidRDefault="00FA77C8" w:rsidP="00F95C32">
            <w:pPr>
              <w:keepNext/>
              <w:keepLines/>
              <w:spacing w:after="0"/>
              <w:jc w:val="center"/>
              <w:rPr>
                <w:rFonts w:ascii="Arial" w:eastAsia="DengXian" w:hAnsi="Arial"/>
                <w:sz w:val="18"/>
                <w:lang w:eastAsia="zh-CN"/>
              </w:rPr>
            </w:pPr>
          </w:p>
        </w:tc>
        <w:tc>
          <w:tcPr>
            <w:tcW w:w="642" w:type="pct"/>
            <w:tcBorders>
              <w:top w:val="nil"/>
              <w:left w:val="single" w:sz="4" w:space="0" w:color="auto"/>
              <w:right w:val="single" w:sz="4" w:space="0" w:color="auto"/>
            </w:tcBorders>
            <w:vAlign w:val="center"/>
          </w:tcPr>
          <w:p w14:paraId="36529BFE" w14:textId="77777777" w:rsidR="00FA77C8" w:rsidRPr="00E238CD" w:rsidRDefault="00FA77C8" w:rsidP="00F95C32">
            <w:pPr>
              <w:keepNext/>
              <w:keepLines/>
              <w:spacing w:after="0"/>
              <w:jc w:val="center"/>
              <w:rPr>
                <w:rFonts w:ascii="Arial" w:eastAsia="SimSun" w:hAnsi="Arial"/>
                <w:sz w:val="18"/>
                <w:lang w:val="en-US" w:eastAsia="zh-CN"/>
              </w:rPr>
            </w:pPr>
          </w:p>
        </w:tc>
        <w:tc>
          <w:tcPr>
            <w:tcW w:w="575" w:type="pct"/>
            <w:tcBorders>
              <w:top w:val="single" w:sz="4" w:space="0" w:color="auto"/>
              <w:left w:val="single" w:sz="4" w:space="0" w:color="auto"/>
              <w:bottom w:val="single" w:sz="4" w:space="0" w:color="auto"/>
              <w:right w:val="single" w:sz="4" w:space="0" w:color="auto"/>
            </w:tcBorders>
            <w:vAlign w:val="center"/>
          </w:tcPr>
          <w:p w14:paraId="1A372F00" w14:textId="77777777" w:rsidR="00FA77C8" w:rsidRPr="00E238CD" w:rsidRDefault="00FA77C8" w:rsidP="00F95C32">
            <w:pPr>
              <w:keepNext/>
              <w:keepLines/>
              <w:spacing w:after="0"/>
              <w:jc w:val="center"/>
              <w:rPr>
                <w:rFonts w:ascii="Arial" w:eastAsia="SimSun" w:hAnsi="Arial"/>
                <w:sz w:val="18"/>
                <w:lang w:val="en-US" w:eastAsia="zh-CN"/>
              </w:rPr>
            </w:pPr>
            <w:r w:rsidRPr="00E238CD">
              <w:rPr>
                <w:rFonts w:ascii="Arial" w:eastAsia="SimSun" w:hAnsi="Arial"/>
                <w:sz w:val="18"/>
                <w:lang w:val="en-US" w:eastAsia="zh-CN"/>
              </w:rPr>
              <w:t>PDCCH</w:t>
            </w:r>
          </w:p>
        </w:tc>
        <w:tc>
          <w:tcPr>
            <w:tcW w:w="1873" w:type="pct"/>
            <w:tcBorders>
              <w:top w:val="single" w:sz="4" w:space="0" w:color="auto"/>
              <w:left w:val="single" w:sz="4" w:space="0" w:color="auto"/>
              <w:bottom w:val="single" w:sz="4" w:space="0" w:color="auto"/>
              <w:right w:val="single" w:sz="4" w:space="0" w:color="auto"/>
            </w:tcBorders>
            <w:vAlign w:val="center"/>
          </w:tcPr>
          <w:p w14:paraId="5212D0AA" w14:textId="66987618" w:rsidR="00FA77C8" w:rsidRPr="00E238CD" w:rsidRDefault="00FA77C8"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9.3A.1.1</w:t>
            </w:r>
          </w:p>
          <w:p w14:paraId="36DBF668" w14:textId="2BA1D852" w:rsidR="00FA77C8" w:rsidRPr="00E238CD" w:rsidRDefault="00FA77C8" w:rsidP="00F90AE3">
            <w:pPr>
              <w:keepNext/>
              <w:keepLines/>
              <w:spacing w:after="0"/>
              <w:jc w:val="center"/>
              <w:rPr>
                <w:rFonts w:ascii="Arial" w:eastAsia="SimSun" w:hAnsi="Arial"/>
                <w:sz w:val="18"/>
                <w:lang w:eastAsia="zh-CN"/>
              </w:rPr>
            </w:pPr>
          </w:p>
        </w:tc>
      </w:tr>
    </w:tbl>
    <w:p w14:paraId="5575EAFD" w14:textId="77777777" w:rsidR="00FA77C8" w:rsidRPr="00C25669" w:rsidRDefault="00FA77C8" w:rsidP="005B3300"/>
    <w:p w14:paraId="56F30E02" w14:textId="77777777" w:rsidR="005B3300" w:rsidRDefault="005B3300" w:rsidP="005B3300">
      <w:pPr>
        <w:pStyle w:val="Heading4"/>
      </w:pPr>
      <w:bookmarkStart w:id="3971" w:name="_Toc21338321"/>
      <w:bookmarkStart w:id="3972" w:name="_Toc29808429"/>
      <w:bookmarkStart w:id="3973" w:name="_Toc37068348"/>
      <w:bookmarkStart w:id="3974" w:name="_Toc37083893"/>
      <w:bookmarkStart w:id="3975" w:name="_Toc37084235"/>
      <w:bookmarkStart w:id="3976" w:name="_Toc40209597"/>
      <w:bookmarkStart w:id="3977" w:name="_Toc40209939"/>
      <w:bookmarkStart w:id="3978" w:name="_Toc45892898"/>
      <w:bookmarkStart w:id="3979" w:name="_Toc53176763"/>
      <w:bookmarkStart w:id="3980" w:name="_Toc61121085"/>
      <w:bookmarkStart w:id="3981" w:name="_Toc67918281"/>
      <w:bookmarkStart w:id="3982" w:name="_Toc76298325"/>
      <w:bookmarkStart w:id="3983" w:name="_Toc76572337"/>
      <w:bookmarkStart w:id="3984" w:name="_Toc76652204"/>
      <w:bookmarkStart w:id="3985" w:name="_Toc76653042"/>
      <w:bookmarkStart w:id="3986" w:name="_Toc83742315"/>
      <w:bookmarkStart w:id="3987" w:name="_Toc91440805"/>
      <w:bookmarkStart w:id="3988" w:name="_Toc98849595"/>
      <w:bookmarkStart w:id="3989" w:name="_Toc106543449"/>
      <w:bookmarkStart w:id="3990" w:name="_Toc106737547"/>
      <w:bookmarkStart w:id="3991" w:name="_Toc107233314"/>
      <w:bookmarkStart w:id="3992" w:name="_Toc107234931"/>
      <w:bookmarkStart w:id="3993" w:name="_Toc107419901"/>
      <w:bookmarkStart w:id="3994" w:name="_Toc107477197"/>
      <w:bookmarkStart w:id="3995" w:name="_Toc114566055"/>
      <w:bookmarkStart w:id="3996" w:name="_Toc123936367"/>
      <w:bookmarkStart w:id="3997" w:name="_Toc124377382"/>
      <w:r w:rsidRPr="00C25669">
        <w:t>9.1.1.2</w:t>
      </w:r>
      <w:r w:rsidRPr="00C25669">
        <w:rPr>
          <w:rFonts w:hint="eastAsia"/>
        </w:rPr>
        <w:tab/>
      </w:r>
      <w:r w:rsidRPr="00C25669">
        <w:t>Applicability of requirements for mandatory UE features with capability signalling</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6D3A8B"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14:paraId="0A6BBBD8" w14:textId="1703301E" w:rsidR="005B3300"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14:paraId="485E4916" w14:textId="77777777" w:rsidR="00E648AA" w:rsidRPr="00326AE8" w:rsidRDefault="00E648AA" w:rsidP="00E648AA"/>
    <w:p w14:paraId="64269999" w14:textId="77777777" w:rsidR="00E648AA" w:rsidRPr="00E238CD" w:rsidRDefault="00E648AA" w:rsidP="00F90AE3">
      <w:pPr>
        <w:pStyle w:val="Heading4"/>
      </w:pPr>
      <w:r w:rsidRPr="00E238CD">
        <w:t>9.1.1.3</w:t>
      </w:r>
      <w:r w:rsidRPr="00E238CD">
        <w:rPr>
          <w:rFonts w:hint="eastAsia"/>
        </w:rPr>
        <w:tab/>
      </w:r>
      <w:r w:rsidRPr="00E238CD">
        <w:t>Applicability of requirements for operating bands in FR2-2</w:t>
      </w:r>
    </w:p>
    <w:p w14:paraId="37DF5CCC" w14:textId="77777777" w:rsidR="00E648AA" w:rsidRPr="00E238CD" w:rsidRDefault="00E648AA" w:rsidP="00E648AA">
      <w:pPr>
        <w:rPr>
          <w:rFonts w:ascii="Arial" w:hAnsi="Arial"/>
          <w:sz w:val="18"/>
          <w:lang w:val="en-US" w:eastAsia="zh-CN"/>
        </w:rPr>
      </w:pPr>
      <w:r w:rsidRPr="00E238CD">
        <w:rPr>
          <w:rFonts w:ascii="Arial" w:hAnsi="Arial"/>
          <w:sz w:val="18"/>
          <w:lang w:val="en-US" w:eastAsia="zh-CN"/>
        </w:rPr>
        <w:t>The requirements in Table 9.1.1.3-1 are applicable for bands with F</w:t>
      </w:r>
      <w:r w:rsidRPr="00E238CD">
        <w:rPr>
          <w:rFonts w:ascii="Arial" w:hAnsi="Arial"/>
          <w:sz w:val="18"/>
          <w:vertAlign w:val="subscript"/>
          <w:lang w:val="en-US" w:eastAsia="zh-CN"/>
        </w:rPr>
        <w:t>DL_high</w:t>
      </w:r>
      <w:r w:rsidRPr="00E238CD">
        <w:rPr>
          <w:rFonts w:ascii="Arial" w:hAnsi="Arial"/>
          <w:sz w:val="18"/>
          <w:lang w:val="en-US" w:eastAsia="zh-CN"/>
        </w:rPr>
        <w:t xml:space="preserve"> higher than 52600 MHz and lower than 71000 MHz; </w:t>
      </w:r>
    </w:p>
    <w:p w14:paraId="0EF7CC43" w14:textId="77777777" w:rsidR="00E648AA" w:rsidRPr="00E238CD" w:rsidRDefault="00E648AA" w:rsidP="00E648AA">
      <w:r w:rsidRPr="00E238CD">
        <w:rPr>
          <w:rFonts w:ascii="Arial" w:hAnsi="Arial"/>
          <w:sz w:val="18"/>
          <w:lang w:val="en-US" w:eastAsia="zh-CN"/>
        </w:rPr>
        <w:t>Other performance requirements mandatory for UE supporting NR operation defined in Section 9 but not included in Table 9.1.1.3-1 should not be considered applicable to FR2-2 bands;</w:t>
      </w:r>
    </w:p>
    <w:p w14:paraId="5363EB20" w14:textId="77777777" w:rsidR="00E648AA" w:rsidRPr="00F90AE3" w:rsidRDefault="00E648AA" w:rsidP="00F90AE3">
      <w:pPr>
        <w:pStyle w:val="TH"/>
        <w:rPr>
          <w:lang w:eastAsia="zh-CN"/>
        </w:rPr>
      </w:pPr>
      <w:r w:rsidRPr="00E238CD">
        <w:t>Table 9.1.1.3-1</w:t>
      </w:r>
      <w:r w:rsidRPr="00E238CD">
        <w:rPr>
          <w:rFonts w:hint="eastAsia"/>
          <w:lang w:eastAsia="zh-CN"/>
        </w:rPr>
        <w:t>:</w:t>
      </w:r>
      <w:r w:rsidRPr="00E238CD">
        <w:t xml:space="preserve"> Requirements applicability for operating bands in FR2-2</w:t>
      </w:r>
    </w:p>
    <w:tbl>
      <w:tblPr>
        <w:tblW w:w="10345" w:type="dxa"/>
        <w:tblLook w:val="04A0" w:firstRow="1" w:lastRow="0" w:firstColumn="1" w:lastColumn="0" w:noHBand="0" w:noVBand="1"/>
      </w:tblPr>
      <w:tblGrid>
        <w:gridCol w:w="1604"/>
        <w:gridCol w:w="1901"/>
        <w:gridCol w:w="2520"/>
        <w:gridCol w:w="4320"/>
      </w:tblGrid>
      <w:tr w:rsidR="00E648AA" w:rsidRPr="00E238CD" w14:paraId="173E8F91" w14:textId="77777777" w:rsidTr="00F90AE3">
        <w:trPr>
          <w:trHeight w:val="368"/>
        </w:trPr>
        <w:tc>
          <w:tcPr>
            <w:tcW w:w="3505" w:type="dxa"/>
            <w:gridSpan w:val="2"/>
            <w:tcBorders>
              <w:top w:val="single" w:sz="4" w:space="0" w:color="auto"/>
              <w:left w:val="single" w:sz="4" w:space="0" w:color="auto"/>
              <w:bottom w:val="single" w:sz="4" w:space="0" w:color="auto"/>
              <w:right w:val="single" w:sz="4" w:space="0" w:color="auto"/>
            </w:tcBorders>
          </w:tcPr>
          <w:p w14:paraId="3B3FFAB9"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type</w:t>
            </w:r>
          </w:p>
        </w:tc>
        <w:tc>
          <w:tcPr>
            <w:tcW w:w="2520" w:type="dxa"/>
            <w:tcBorders>
              <w:top w:val="single" w:sz="4" w:space="0" w:color="auto"/>
              <w:left w:val="single" w:sz="4" w:space="0" w:color="auto"/>
              <w:bottom w:val="single" w:sz="4" w:space="0" w:color="auto"/>
              <w:right w:val="single" w:sz="4" w:space="0" w:color="auto"/>
            </w:tcBorders>
          </w:tcPr>
          <w:p w14:paraId="20826BB8"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Test list</w:t>
            </w:r>
          </w:p>
        </w:tc>
        <w:tc>
          <w:tcPr>
            <w:tcW w:w="4320" w:type="dxa"/>
            <w:tcBorders>
              <w:top w:val="single" w:sz="4" w:space="0" w:color="auto"/>
              <w:left w:val="single" w:sz="4" w:space="0" w:color="auto"/>
              <w:bottom w:val="single" w:sz="4" w:space="0" w:color="auto"/>
              <w:right w:val="single" w:sz="4" w:space="0" w:color="auto"/>
            </w:tcBorders>
          </w:tcPr>
          <w:p w14:paraId="466B2385" w14:textId="77777777" w:rsidR="00E648AA" w:rsidRPr="00E238CD" w:rsidRDefault="00E648AA" w:rsidP="00F95C32">
            <w:pPr>
              <w:keepNext/>
              <w:keepLines/>
              <w:spacing w:after="0"/>
              <w:jc w:val="center"/>
              <w:rPr>
                <w:rFonts w:ascii="Arial" w:hAnsi="Arial"/>
                <w:b/>
                <w:sz w:val="18"/>
              </w:rPr>
            </w:pPr>
            <w:r w:rsidRPr="00E238CD">
              <w:rPr>
                <w:rFonts w:ascii="Arial" w:hAnsi="Arial"/>
                <w:b/>
                <w:sz w:val="18"/>
              </w:rPr>
              <w:t>Applicability notes</w:t>
            </w:r>
          </w:p>
        </w:tc>
      </w:tr>
      <w:tr w:rsidR="00E648AA" w:rsidRPr="00E238CD" w14:paraId="72C654FA" w14:textId="77777777" w:rsidTr="00F90AE3">
        <w:trPr>
          <w:trHeight w:val="1061"/>
        </w:trPr>
        <w:tc>
          <w:tcPr>
            <w:tcW w:w="1604" w:type="dxa"/>
            <w:tcBorders>
              <w:top w:val="single" w:sz="4" w:space="0" w:color="auto"/>
              <w:left w:val="single" w:sz="4" w:space="0" w:color="auto"/>
              <w:right w:val="single" w:sz="4" w:space="0" w:color="auto"/>
            </w:tcBorders>
            <w:vAlign w:val="center"/>
          </w:tcPr>
          <w:p w14:paraId="561676E1" w14:textId="77777777" w:rsidR="00E648AA" w:rsidRPr="00E238CD" w:rsidRDefault="00E648AA" w:rsidP="00F95C32">
            <w:pPr>
              <w:keepNext/>
              <w:keepLines/>
              <w:spacing w:after="0"/>
              <w:jc w:val="center"/>
              <w:rPr>
                <w:rFonts w:ascii="Arial" w:hAnsi="Arial"/>
                <w:sz w:val="18"/>
              </w:rPr>
            </w:pPr>
            <w:r w:rsidRPr="00E238CD">
              <w:rPr>
                <w:rFonts w:ascii="Arial" w:hAnsi="Arial"/>
                <w:sz w:val="18"/>
              </w:rPr>
              <w:t>FR2-2 TDD</w:t>
            </w:r>
          </w:p>
        </w:tc>
        <w:tc>
          <w:tcPr>
            <w:tcW w:w="1901" w:type="dxa"/>
            <w:tcBorders>
              <w:top w:val="single" w:sz="4" w:space="0" w:color="auto"/>
              <w:left w:val="single" w:sz="4" w:space="0" w:color="auto"/>
              <w:right w:val="single" w:sz="4" w:space="0" w:color="auto"/>
            </w:tcBorders>
            <w:vAlign w:val="center"/>
          </w:tcPr>
          <w:p w14:paraId="36DB8156" w14:textId="4EA25252"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lang w:val="en-US" w:eastAsia="zh-CN"/>
              </w:rPr>
              <w:t>PDSCH</w:t>
            </w:r>
          </w:p>
        </w:tc>
        <w:tc>
          <w:tcPr>
            <w:tcW w:w="2520" w:type="dxa"/>
            <w:tcBorders>
              <w:top w:val="single" w:sz="4" w:space="0" w:color="auto"/>
              <w:left w:val="single" w:sz="4" w:space="0" w:color="auto"/>
              <w:bottom w:val="single" w:sz="4" w:space="0" w:color="auto"/>
              <w:right w:val="single" w:sz="4" w:space="0" w:color="auto"/>
            </w:tcBorders>
            <w:vAlign w:val="center"/>
          </w:tcPr>
          <w:p w14:paraId="1DFD93CA" w14:textId="77777777" w:rsidR="00E648AA" w:rsidRPr="00E238CD" w:rsidRDefault="00E648AA"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241B742B" w14:textId="01F75C1A" w:rsidR="00E648AA" w:rsidRPr="00E238CD" w:rsidRDefault="00E648AA" w:rsidP="00F95C32">
            <w:pPr>
              <w:keepNext/>
              <w:keepLines/>
              <w:spacing w:after="0"/>
              <w:jc w:val="center"/>
              <w:rPr>
                <w:rFonts w:ascii="Arial" w:hAnsi="Arial"/>
                <w:sz w:val="18"/>
                <w:lang w:val="en-US" w:eastAsia="zh-CN"/>
              </w:rPr>
            </w:pPr>
            <w:r w:rsidRPr="00E238CD">
              <w:rPr>
                <w:rFonts w:ascii="Arial" w:hAnsi="Arial"/>
                <w:sz w:val="18"/>
              </w:rPr>
              <w:t>(Table 9.2A.1-5: Test 1-2)</w:t>
            </w:r>
          </w:p>
        </w:tc>
        <w:tc>
          <w:tcPr>
            <w:tcW w:w="4320" w:type="dxa"/>
            <w:tcBorders>
              <w:top w:val="single" w:sz="4" w:space="0" w:color="auto"/>
              <w:left w:val="single" w:sz="4" w:space="0" w:color="auto"/>
              <w:bottom w:val="single" w:sz="4" w:space="0" w:color="auto"/>
              <w:right w:val="single" w:sz="4" w:space="0" w:color="auto"/>
            </w:tcBorders>
            <w:vAlign w:val="center"/>
          </w:tcPr>
          <w:p w14:paraId="4C44498C" w14:textId="0C6D7E70" w:rsidR="00E648AA" w:rsidRPr="00E238CD" w:rsidRDefault="00E648AA" w:rsidP="00F90AE3">
            <w:pPr>
              <w:pStyle w:val="TAL"/>
              <w:rPr>
                <w:lang w:val="en-US" w:eastAsia="zh-CN"/>
              </w:rPr>
            </w:pPr>
            <w:r w:rsidRPr="00E238CD">
              <w:rPr>
                <w:lang w:val="en-US" w:eastAsia="zh-CN"/>
              </w:rPr>
              <w:t>The requirements apply if the device supports initial access on FR2-2 frequencies, or if it supports both Single Carrier and CA_AX (FR1+FR2-2) operations;</w:t>
            </w:r>
          </w:p>
        </w:tc>
      </w:tr>
      <w:tr w:rsidR="00F90AE3" w:rsidRPr="00E238CD" w14:paraId="4DEE7AD7" w14:textId="77777777" w:rsidTr="00F277E6">
        <w:trPr>
          <w:trHeight w:val="1061"/>
        </w:trPr>
        <w:tc>
          <w:tcPr>
            <w:tcW w:w="1604" w:type="dxa"/>
            <w:tcBorders>
              <w:left w:val="single" w:sz="4" w:space="0" w:color="auto"/>
              <w:right w:val="single" w:sz="4" w:space="0" w:color="auto"/>
            </w:tcBorders>
            <w:vAlign w:val="center"/>
          </w:tcPr>
          <w:p w14:paraId="3DB6E1D9" w14:textId="77777777" w:rsidR="00F90AE3" w:rsidRPr="00E238CD" w:rsidRDefault="00F90AE3" w:rsidP="00F95C32">
            <w:pPr>
              <w:keepNext/>
              <w:keepLines/>
              <w:spacing w:after="0"/>
              <w:jc w:val="center"/>
              <w:rPr>
                <w:rFonts w:ascii="Arial" w:hAnsi="Arial"/>
                <w:sz w:val="18"/>
              </w:rPr>
            </w:pPr>
          </w:p>
        </w:tc>
        <w:tc>
          <w:tcPr>
            <w:tcW w:w="1901" w:type="dxa"/>
            <w:tcBorders>
              <w:left w:val="single" w:sz="4" w:space="0" w:color="auto"/>
              <w:bottom w:val="single" w:sz="4" w:space="0" w:color="auto"/>
              <w:right w:val="single" w:sz="4" w:space="0" w:color="auto"/>
            </w:tcBorders>
            <w:vAlign w:val="center"/>
          </w:tcPr>
          <w:p w14:paraId="2C031262" w14:textId="77777777" w:rsidR="00F90AE3" w:rsidRPr="00E238CD" w:rsidRDefault="00F90AE3" w:rsidP="00F95C32">
            <w:pPr>
              <w:keepNext/>
              <w:keepLines/>
              <w:spacing w:after="0"/>
              <w:jc w:val="center"/>
              <w:rPr>
                <w:rFonts w:ascii="Arial" w:hAnsi="Arial"/>
                <w:sz w:val="18"/>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14:paraId="0CE4F732" w14:textId="0BA0C796" w:rsidR="00F90AE3" w:rsidRPr="00E238CD" w:rsidRDefault="00F90AE3" w:rsidP="00F95C32">
            <w:pPr>
              <w:keepNext/>
              <w:keepLines/>
              <w:spacing w:after="0"/>
              <w:jc w:val="center"/>
              <w:rPr>
                <w:rFonts w:ascii="Arial" w:hAnsi="Arial"/>
                <w:sz w:val="18"/>
              </w:rPr>
            </w:pPr>
            <w:r w:rsidRPr="00E238CD">
              <w:rPr>
                <w:rFonts w:ascii="Arial" w:hAnsi="Arial"/>
                <w:sz w:val="18"/>
                <w:lang w:val="en-US" w:eastAsia="zh-CN"/>
              </w:rPr>
              <w:t xml:space="preserve">Clause </w:t>
            </w:r>
            <w:r w:rsidRPr="00E238CD">
              <w:rPr>
                <w:rFonts w:ascii="Arial" w:hAnsi="Arial"/>
                <w:sz w:val="18"/>
              </w:rPr>
              <w:t>9.2A.1.1</w:t>
            </w:r>
          </w:p>
          <w:p w14:paraId="46EBF87A" w14:textId="0994FBB5" w:rsidR="00F90AE3" w:rsidRPr="00E238CD" w:rsidRDefault="00F90AE3" w:rsidP="00F95C32">
            <w:pPr>
              <w:keepNext/>
              <w:keepLines/>
              <w:spacing w:after="0"/>
              <w:jc w:val="center"/>
              <w:rPr>
                <w:rFonts w:ascii="Arial" w:hAnsi="Arial"/>
                <w:sz w:val="18"/>
                <w:lang w:val="en-US" w:eastAsia="zh-CN"/>
              </w:rPr>
            </w:pPr>
            <w:r w:rsidRPr="00E238CD">
              <w:rPr>
                <w:rFonts w:ascii="Arial" w:hAnsi="Arial"/>
                <w:sz w:val="18"/>
              </w:rPr>
              <w:t>(All Tests in Table 9.2A.1-5, except for Test 1-2)</w:t>
            </w:r>
          </w:p>
        </w:tc>
        <w:tc>
          <w:tcPr>
            <w:tcW w:w="4320" w:type="dxa"/>
            <w:tcBorders>
              <w:top w:val="single" w:sz="4" w:space="0" w:color="auto"/>
              <w:left w:val="single" w:sz="4" w:space="0" w:color="auto"/>
              <w:bottom w:val="single" w:sz="4" w:space="0" w:color="auto"/>
              <w:right w:val="single" w:sz="4" w:space="0" w:color="auto"/>
            </w:tcBorders>
          </w:tcPr>
          <w:p w14:paraId="0497C85E" w14:textId="039C84E6" w:rsidR="00F90AE3" w:rsidRPr="00F90AE3" w:rsidRDefault="00F90AE3" w:rsidP="00F90AE3">
            <w:pPr>
              <w:pStyle w:val="TAL"/>
              <w:rPr>
                <w:lang w:val="en-US" w:eastAsia="zh-CN"/>
              </w:rPr>
            </w:pPr>
            <w:r w:rsidRPr="00E238CD">
              <w:rPr>
                <w:lang w:val="en-US" w:eastAsia="zh-CN"/>
              </w:rPr>
              <w:t>The requirements apply if the device supports CA_AX (FR1+FR2-2) operations in FR2-2 and not initial access on FR2-2 frequencies.</w:t>
            </w:r>
            <w:r w:rsidRPr="00E238CD" w:rsidDel="00262F68">
              <w:rPr>
                <w:lang w:val="en-US" w:eastAsia="zh-CN"/>
              </w:rPr>
              <w:t xml:space="preserve"> </w:t>
            </w:r>
          </w:p>
        </w:tc>
      </w:tr>
      <w:tr w:rsidR="00F90AE3" w:rsidRPr="00E238CD" w14:paraId="0E80D74E" w14:textId="77777777" w:rsidTr="00DB480F">
        <w:trPr>
          <w:trHeight w:val="1061"/>
        </w:trPr>
        <w:tc>
          <w:tcPr>
            <w:tcW w:w="1604" w:type="dxa"/>
            <w:tcBorders>
              <w:left w:val="single" w:sz="4" w:space="0" w:color="auto"/>
              <w:bottom w:val="single" w:sz="4" w:space="0" w:color="auto"/>
              <w:right w:val="single" w:sz="4" w:space="0" w:color="auto"/>
            </w:tcBorders>
            <w:vAlign w:val="center"/>
          </w:tcPr>
          <w:p w14:paraId="3CC27A8D" w14:textId="77777777" w:rsidR="00F90AE3" w:rsidRPr="00E238CD" w:rsidRDefault="00F90AE3" w:rsidP="00F95C32">
            <w:pPr>
              <w:keepNext/>
              <w:keepLines/>
              <w:spacing w:after="0"/>
              <w:jc w:val="center"/>
              <w:rPr>
                <w:rFonts w:ascii="Arial" w:hAnsi="Arial"/>
                <w:sz w:val="18"/>
              </w:rPr>
            </w:pPr>
          </w:p>
        </w:tc>
        <w:tc>
          <w:tcPr>
            <w:tcW w:w="1901" w:type="dxa"/>
            <w:tcBorders>
              <w:top w:val="single" w:sz="4" w:space="0" w:color="auto"/>
              <w:left w:val="single" w:sz="4" w:space="0" w:color="auto"/>
              <w:bottom w:val="single" w:sz="4" w:space="0" w:color="auto"/>
              <w:right w:val="single" w:sz="4" w:space="0" w:color="auto"/>
            </w:tcBorders>
            <w:vAlign w:val="center"/>
          </w:tcPr>
          <w:p w14:paraId="510B495F" w14:textId="27AF4752" w:rsidR="00F90AE3" w:rsidRPr="00F90AE3" w:rsidRDefault="00F90AE3" w:rsidP="00F90AE3">
            <w:pPr>
              <w:keepNext/>
              <w:keepLines/>
              <w:spacing w:after="0"/>
              <w:jc w:val="center"/>
              <w:rPr>
                <w:rFonts w:ascii="Arial" w:hAnsi="Arial"/>
                <w:sz w:val="18"/>
              </w:rPr>
            </w:pPr>
            <w:r w:rsidRPr="00E238CD">
              <w:rPr>
                <w:rFonts w:ascii="Arial" w:hAnsi="Arial"/>
                <w:sz w:val="18"/>
                <w:lang w:val="en-US" w:eastAsia="zh-CN"/>
              </w:rPr>
              <w:t>PDCCH</w:t>
            </w:r>
          </w:p>
        </w:tc>
        <w:tc>
          <w:tcPr>
            <w:tcW w:w="2520" w:type="dxa"/>
            <w:tcBorders>
              <w:top w:val="single" w:sz="4" w:space="0" w:color="auto"/>
              <w:left w:val="single" w:sz="4" w:space="0" w:color="auto"/>
              <w:bottom w:val="single" w:sz="4" w:space="0" w:color="auto"/>
              <w:right w:val="single" w:sz="4" w:space="0" w:color="auto"/>
            </w:tcBorders>
            <w:vAlign w:val="center"/>
          </w:tcPr>
          <w:p w14:paraId="676C7810" w14:textId="2CB6DC9D" w:rsidR="00F90AE3" w:rsidRPr="00F90AE3" w:rsidRDefault="00F90AE3" w:rsidP="00F90AE3">
            <w:pPr>
              <w:keepNext/>
              <w:keepLines/>
              <w:spacing w:after="0"/>
              <w:jc w:val="center"/>
              <w:rPr>
                <w:rFonts w:ascii="Arial" w:hAnsi="Arial"/>
                <w:sz w:val="18"/>
                <w:lang w:val="en-US" w:eastAsia="zh-CN"/>
              </w:rPr>
            </w:pPr>
            <w:r w:rsidRPr="00E238CD">
              <w:rPr>
                <w:rFonts w:ascii="Arial" w:hAnsi="Arial"/>
                <w:sz w:val="18"/>
                <w:lang w:val="en-US" w:eastAsia="zh-CN"/>
              </w:rPr>
              <w:t xml:space="preserve">Clause </w:t>
            </w:r>
            <w:r w:rsidRPr="00E238CD">
              <w:rPr>
                <w:rFonts w:ascii="Arial" w:hAnsi="Arial"/>
                <w:sz w:val="18"/>
              </w:rPr>
              <w:t>9.3A.1.1</w:t>
            </w:r>
          </w:p>
        </w:tc>
        <w:tc>
          <w:tcPr>
            <w:tcW w:w="4320" w:type="dxa"/>
            <w:tcBorders>
              <w:top w:val="single" w:sz="4" w:space="0" w:color="auto"/>
              <w:left w:val="single" w:sz="4" w:space="0" w:color="auto"/>
              <w:bottom w:val="single" w:sz="4" w:space="0" w:color="auto"/>
              <w:right w:val="single" w:sz="4" w:space="0" w:color="auto"/>
            </w:tcBorders>
          </w:tcPr>
          <w:p w14:paraId="07276CAD" w14:textId="77777777" w:rsidR="00F90AE3" w:rsidRPr="00E238CD" w:rsidRDefault="00F90AE3" w:rsidP="00F90AE3">
            <w:pPr>
              <w:pStyle w:val="TAL"/>
            </w:pPr>
          </w:p>
        </w:tc>
      </w:tr>
    </w:tbl>
    <w:p w14:paraId="7059B9D3" w14:textId="77777777" w:rsidR="00E648AA" w:rsidRPr="002767F5" w:rsidRDefault="00E648AA" w:rsidP="005B3300">
      <w:pPr>
        <w:rPr>
          <w:rFonts w:eastAsia="SimSun"/>
        </w:rPr>
      </w:pPr>
    </w:p>
    <w:p w14:paraId="6211FCAC" w14:textId="77777777" w:rsidR="005B3300" w:rsidRPr="00C25669" w:rsidRDefault="005B3300" w:rsidP="005B3300">
      <w:pPr>
        <w:pStyle w:val="Heading3"/>
        <w:rPr>
          <w:lang w:eastAsia="zh-CN"/>
        </w:rPr>
      </w:pPr>
      <w:bookmarkStart w:id="3998" w:name="_Toc21338322"/>
      <w:bookmarkStart w:id="3999" w:name="_Toc29808430"/>
      <w:bookmarkStart w:id="4000" w:name="_Toc37068349"/>
      <w:bookmarkStart w:id="4001" w:name="_Toc37083894"/>
      <w:bookmarkStart w:id="4002" w:name="_Toc37084236"/>
      <w:bookmarkStart w:id="4003" w:name="_Toc40209598"/>
      <w:bookmarkStart w:id="4004" w:name="_Toc40209940"/>
      <w:bookmarkStart w:id="4005" w:name="_Toc45892899"/>
      <w:bookmarkStart w:id="4006" w:name="_Toc53176764"/>
      <w:bookmarkStart w:id="4007" w:name="_Toc61121086"/>
      <w:bookmarkStart w:id="4008" w:name="_Toc67918282"/>
      <w:bookmarkStart w:id="4009" w:name="_Toc76298326"/>
      <w:bookmarkStart w:id="4010" w:name="_Toc76572338"/>
      <w:bookmarkStart w:id="4011" w:name="_Toc76652205"/>
      <w:bookmarkStart w:id="4012" w:name="_Toc76653043"/>
      <w:bookmarkStart w:id="4013" w:name="_Toc83742316"/>
      <w:bookmarkStart w:id="4014" w:name="_Toc91440806"/>
      <w:bookmarkStart w:id="4015" w:name="_Toc98849596"/>
      <w:bookmarkStart w:id="4016" w:name="_Toc106543450"/>
      <w:bookmarkStart w:id="4017" w:name="_Toc106737548"/>
      <w:bookmarkStart w:id="4018" w:name="_Toc107233315"/>
      <w:bookmarkStart w:id="4019" w:name="_Toc107234932"/>
      <w:bookmarkStart w:id="4020" w:name="_Toc107419902"/>
      <w:bookmarkStart w:id="4021" w:name="_Toc107477198"/>
      <w:bookmarkStart w:id="4022" w:name="_Toc114566056"/>
      <w:bookmarkStart w:id="4023" w:name="_Toc123936368"/>
      <w:bookmarkStart w:id="4024" w:name="_Toc124377383"/>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7173CF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14:paraId="018A611E" w14:textId="77777777" w:rsidR="005B3300" w:rsidRPr="00C25669" w:rsidRDefault="005B3300" w:rsidP="005B3300">
      <w:pPr>
        <w:pStyle w:val="Heading4"/>
      </w:pPr>
      <w:bookmarkStart w:id="4025" w:name="_Toc21338323"/>
      <w:bookmarkStart w:id="4026" w:name="_Toc29808431"/>
      <w:bookmarkStart w:id="4027" w:name="_Toc37068350"/>
      <w:bookmarkStart w:id="4028" w:name="_Toc37083895"/>
      <w:bookmarkStart w:id="4029" w:name="_Toc37084237"/>
      <w:bookmarkStart w:id="4030" w:name="_Toc40209599"/>
      <w:bookmarkStart w:id="4031" w:name="_Toc40209941"/>
      <w:bookmarkStart w:id="4032" w:name="_Toc45892900"/>
      <w:bookmarkStart w:id="4033" w:name="_Toc53176765"/>
      <w:bookmarkStart w:id="4034" w:name="_Toc61121087"/>
      <w:bookmarkStart w:id="4035" w:name="_Toc67918283"/>
      <w:bookmarkStart w:id="4036" w:name="_Toc76298327"/>
      <w:bookmarkStart w:id="4037" w:name="_Toc76572339"/>
      <w:bookmarkStart w:id="4038" w:name="_Toc76652206"/>
      <w:bookmarkStart w:id="4039" w:name="_Toc76653044"/>
      <w:bookmarkStart w:id="4040" w:name="_Toc83742317"/>
      <w:bookmarkStart w:id="4041" w:name="_Toc91440807"/>
      <w:bookmarkStart w:id="4042" w:name="_Toc98849597"/>
      <w:bookmarkStart w:id="4043" w:name="_Toc106543451"/>
      <w:bookmarkStart w:id="4044" w:name="_Toc106737549"/>
      <w:bookmarkStart w:id="4045" w:name="_Toc107233316"/>
      <w:bookmarkStart w:id="4046" w:name="_Toc107234933"/>
      <w:bookmarkStart w:id="4047" w:name="_Toc107419903"/>
      <w:bookmarkStart w:id="4048" w:name="_Toc107477199"/>
      <w:bookmarkStart w:id="4049" w:name="_Toc114566057"/>
      <w:bookmarkStart w:id="4050" w:name="_Toc123936369"/>
      <w:bookmarkStart w:id="4051" w:name="_Toc124377384"/>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34BC74C5"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3CD87E3D"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586FB2E0"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14:paraId="22853EFC" w14:textId="77777777" w:rsidTr="000811C5">
        <w:trPr>
          <w:cantSplit/>
          <w:trHeight w:val="63"/>
          <w:jc w:val="center"/>
        </w:trPr>
        <w:tc>
          <w:tcPr>
            <w:tcW w:w="2160" w:type="dxa"/>
          </w:tcPr>
          <w:p w14:paraId="502E334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14:paraId="17715C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7301A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279E1249" w14:textId="77777777" w:rsidTr="000811C5">
        <w:trPr>
          <w:cantSplit/>
          <w:trHeight w:val="63"/>
          <w:jc w:val="center"/>
        </w:trPr>
        <w:tc>
          <w:tcPr>
            <w:tcW w:w="2160" w:type="dxa"/>
            <w:vAlign w:val="center"/>
          </w:tcPr>
          <w:p w14:paraId="6CCE1C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14:paraId="3A2DAA4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EA3273"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0CC1D673" w14:textId="77777777" w:rsidTr="000811C5">
        <w:trPr>
          <w:cantSplit/>
          <w:trHeight w:val="63"/>
          <w:jc w:val="center"/>
        </w:trPr>
        <w:tc>
          <w:tcPr>
            <w:tcW w:w="2160" w:type="dxa"/>
            <w:vAlign w:val="center"/>
          </w:tcPr>
          <w:p w14:paraId="763050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14:paraId="3685E614"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9D85F03"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0AA11A1D" w14:textId="77777777" w:rsidTr="000811C5">
        <w:trPr>
          <w:cantSplit/>
          <w:trHeight w:val="63"/>
          <w:jc w:val="center"/>
        </w:trPr>
        <w:tc>
          <w:tcPr>
            <w:tcW w:w="2160" w:type="dxa"/>
            <w:vAlign w:val="center"/>
          </w:tcPr>
          <w:p w14:paraId="034CC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14:paraId="3303813B"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14:paraId="28817CE5"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5191B7CC" w14:textId="77777777" w:rsidTr="000811C5">
        <w:trPr>
          <w:cantSplit/>
          <w:trHeight w:val="63"/>
          <w:jc w:val="center"/>
        </w:trPr>
        <w:tc>
          <w:tcPr>
            <w:tcW w:w="2160" w:type="dxa"/>
            <w:vAlign w:val="center"/>
          </w:tcPr>
          <w:p w14:paraId="617371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14:paraId="24D6005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0D8A07D"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14:paraId="0192A27F" w14:textId="77777777" w:rsidTr="000811C5">
        <w:trPr>
          <w:cantSplit/>
          <w:trHeight w:val="63"/>
          <w:jc w:val="center"/>
        </w:trPr>
        <w:tc>
          <w:tcPr>
            <w:tcW w:w="2160" w:type="dxa"/>
            <w:vAlign w:val="center"/>
          </w:tcPr>
          <w:p w14:paraId="5E44E5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14:paraId="14262C69"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17826CB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14:paraId="2CEFD2C2" w14:textId="77777777" w:rsidTr="000811C5">
        <w:trPr>
          <w:cantSplit/>
          <w:trHeight w:val="352"/>
          <w:jc w:val="center"/>
        </w:trPr>
        <w:tc>
          <w:tcPr>
            <w:tcW w:w="2160" w:type="dxa"/>
            <w:vAlign w:val="center"/>
          </w:tcPr>
          <w:p w14:paraId="7170A41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14:paraId="095340C0"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14:paraId="59E7CEA7"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14:paraId="4693C6F1" w14:textId="77777777" w:rsidTr="000811C5">
        <w:trPr>
          <w:cantSplit/>
          <w:trHeight w:val="352"/>
          <w:jc w:val="center"/>
        </w:trPr>
        <w:tc>
          <w:tcPr>
            <w:tcW w:w="2160" w:type="dxa"/>
            <w:vAlign w:val="center"/>
          </w:tcPr>
          <w:p w14:paraId="07751A25"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14:paraId="3278C3B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DF9789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CAA60B" w14:textId="77777777" w:rsidTr="000811C5">
        <w:trPr>
          <w:cantSplit/>
          <w:trHeight w:val="63"/>
          <w:jc w:val="center"/>
        </w:trPr>
        <w:tc>
          <w:tcPr>
            <w:tcW w:w="2160" w:type="dxa"/>
            <w:vAlign w:val="center"/>
          </w:tcPr>
          <w:p w14:paraId="2E43EB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14:paraId="7E9E752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2001EC15"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1E4F4DC0"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50A1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14:paraId="4947095D"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3F0B07"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1E96E802"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30196E9C"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667A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14:paraId="6D893D9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450D739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610328E7"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AB513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14:paraId="6FCBB48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14:paraId="74D9C26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59D6A535"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51451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14:paraId="62955ECC"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1762A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3D89A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14:paraId="5BE55E5A"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1A8CBE6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14:paraId="2471D262"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3DA0C65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706CF3FD" w14:textId="77777777"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14:paraId="09619AB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14:paraId="0079D154" w14:textId="77777777"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14:paraId="5C602B6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0CE1FB6C" w14:textId="77777777"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14:paraId="1ED92EB8" w14:textId="77777777"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14:paraId="54772903" w14:textId="77777777" w:rsidR="005B3300" w:rsidRPr="0041141D" w:rsidRDefault="005B3300" w:rsidP="005B3300">
      <w:pPr>
        <w:overflowPunct w:val="0"/>
        <w:autoSpaceDE w:val="0"/>
        <w:autoSpaceDN w:val="0"/>
        <w:adjustRightInd w:val="0"/>
        <w:textAlignment w:val="baseline"/>
        <w:rPr>
          <w:rFonts w:eastAsia="SimSun"/>
        </w:rPr>
      </w:pPr>
    </w:p>
    <w:p w14:paraId="7A6D3C91" w14:textId="77777777" w:rsidR="005B3300" w:rsidRPr="00C25669" w:rsidRDefault="005B3300" w:rsidP="005B3300">
      <w:pPr>
        <w:pStyle w:val="TH"/>
        <w:rPr>
          <w:lang w:eastAsia="zh-CN"/>
        </w:rPr>
      </w:pPr>
      <w:r w:rsidRPr="00C25669">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14:paraId="34884A67" w14:textId="77777777" w:rsidTr="000811C5">
        <w:trPr>
          <w:jc w:val="center"/>
        </w:trPr>
        <w:tc>
          <w:tcPr>
            <w:tcW w:w="1072" w:type="pct"/>
            <w:vMerge w:val="restart"/>
            <w:shd w:val="clear" w:color="auto" w:fill="auto"/>
            <w:vAlign w:val="center"/>
          </w:tcPr>
          <w:p w14:paraId="4BB976C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14:paraId="250E333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14:paraId="2CCFA20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42E95E87" w14:textId="77777777" w:rsidTr="000811C5">
        <w:trPr>
          <w:jc w:val="center"/>
        </w:trPr>
        <w:tc>
          <w:tcPr>
            <w:tcW w:w="1072" w:type="pct"/>
            <w:vMerge/>
            <w:shd w:val="clear" w:color="auto" w:fill="auto"/>
            <w:vAlign w:val="center"/>
          </w:tcPr>
          <w:p w14:paraId="6B9B130E" w14:textId="77777777"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14:paraId="3736DE6C" w14:textId="77777777"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14:paraId="4EFFA316"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70BE6164" wp14:editId="52AB1E2E">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14:paraId="40205244"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09B1B76F" wp14:editId="01D6E64F">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14:paraId="3300DB4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369B4CE3" w14:textId="77777777" w:rsidTr="000811C5">
        <w:trPr>
          <w:jc w:val="center"/>
        </w:trPr>
        <w:tc>
          <w:tcPr>
            <w:tcW w:w="1072" w:type="pct"/>
            <w:shd w:val="clear" w:color="auto" w:fill="auto"/>
            <w:vAlign w:val="center"/>
          </w:tcPr>
          <w:p w14:paraId="0DDC472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14:paraId="56A32C9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14:paraId="4CF1786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66A4534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491B47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015140D" w14:textId="77777777" w:rsidTr="000811C5">
        <w:trPr>
          <w:jc w:val="center"/>
        </w:trPr>
        <w:tc>
          <w:tcPr>
            <w:tcW w:w="1072" w:type="pct"/>
            <w:shd w:val="clear" w:color="auto" w:fill="auto"/>
            <w:vAlign w:val="center"/>
          </w:tcPr>
          <w:p w14:paraId="7EE181A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14:paraId="2C37875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14:paraId="694FB36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31A242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38F0FC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58E0BB8" w14:textId="77777777" w:rsidTr="000811C5">
        <w:trPr>
          <w:jc w:val="center"/>
        </w:trPr>
        <w:tc>
          <w:tcPr>
            <w:tcW w:w="1072" w:type="pct"/>
            <w:shd w:val="clear" w:color="auto" w:fill="auto"/>
            <w:vAlign w:val="center"/>
          </w:tcPr>
          <w:p w14:paraId="13AEE9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14:paraId="382D7A4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14:paraId="43B877A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14:paraId="16D3A35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14:paraId="502E91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4023F076" w14:textId="77777777" w:rsidTr="000811C5">
        <w:trPr>
          <w:jc w:val="center"/>
        </w:trPr>
        <w:tc>
          <w:tcPr>
            <w:tcW w:w="1072" w:type="pct"/>
            <w:shd w:val="clear" w:color="auto" w:fill="auto"/>
            <w:vAlign w:val="center"/>
          </w:tcPr>
          <w:p w14:paraId="556454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14:paraId="051451D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14:paraId="7793B9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14:paraId="79492FF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14:paraId="07C232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3DCCC0B9" w14:textId="77777777" w:rsidR="005B3300" w:rsidRPr="00C25669" w:rsidRDefault="005B3300" w:rsidP="005B3300">
      <w:pPr>
        <w:overflowPunct w:val="0"/>
        <w:autoSpaceDE w:val="0"/>
        <w:autoSpaceDN w:val="0"/>
        <w:adjustRightInd w:val="0"/>
        <w:textAlignment w:val="baseline"/>
        <w:rPr>
          <w:rFonts w:eastAsia="SimSun"/>
        </w:rPr>
      </w:pPr>
    </w:p>
    <w:p w14:paraId="730A5B96" w14:textId="77777777" w:rsidR="005B3300" w:rsidRPr="00C25669" w:rsidRDefault="005B3300" w:rsidP="005B3300">
      <w:pPr>
        <w:pStyle w:val="Heading4"/>
      </w:pPr>
      <w:bookmarkStart w:id="4052" w:name="_Toc21338324"/>
      <w:bookmarkStart w:id="4053" w:name="_Toc29808432"/>
      <w:bookmarkStart w:id="4054" w:name="_Toc37068351"/>
      <w:bookmarkStart w:id="4055" w:name="_Toc37083896"/>
      <w:bookmarkStart w:id="4056" w:name="_Toc37084238"/>
      <w:bookmarkStart w:id="4057" w:name="_Toc40209600"/>
      <w:bookmarkStart w:id="4058" w:name="_Toc40209942"/>
      <w:bookmarkStart w:id="4059" w:name="_Toc45892901"/>
      <w:bookmarkStart w:id="4060" w:name="_Toc53176766"/>
      <w:bookmarkStart w:id="4061" w:name="_Toc61121088"/>
      <w:bookmarkStart w:id="4062" w:name="_Toc67918284"/>
      <w:bookmarkStart w:id="4063" w:name="_Toc76298328"/>
      <w:bookmarkStart w:id="4064" w:name="_Toc76572340"/>
      <w:bookmarkStart w:id="4065" w:name="_Toc76652207"/>
      <w:bookmarkStart w:id="4066" w:name="_Toc76653045"/>
      <w:bookmarkStart w:id="4067" w:name="_Toc83742318"/>
      <w:bookmarkStart w:id="4068" w:name="_Toc91440808"/>
      <w:bookmarkStart w:id="4069" w:name="_Toc98849598"/>
      <w:bookmarkStart w:id="4070" w:name="_Toc106543452"/>
      <w:bookmarkStart w:id="4071" w:name="_Toc106737550"/>
      <w:bookmarkStart w:id="4072" w:name="_Toc107233317"/>
      <w:bookmarkStart w:id="4073" w:name="_Toc107234934"/>
      <w:bookmarkStart w:id="4074" w:name="_Toc107419904"/>
      <w:bookmarkStart w:id="4075" w:name="_Toc107477200"/>
      <w:bookmarkStart w:id="4076" w:name="_Toc114566058"/>
      <w:bookmarkStart w:id="4077" w:name="_Toc123936370"/>
      <w:bookmarkStart w:id="4078" w:name="_Toc124377385"/>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6F68764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14:paraId="158EC4D6"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14:paraId="2121F207" w14:textId="77777777" w:rsidR="005B3300" w:rsidRPr="00C25669" w:rsidRDefault="005B3300" w:rsidP="005B3300">
      <w:pPr>
        <w:pStyle w:val="TH"/>
        <w:rPr>
          <w:lang w:eastAsia="zh-CN"/>
        </w:rPr>
      </w:pPr>
      <w:r w:rsidRPr="00C25669">
        <w:lastRenderedPageBreak/>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5F0589FE" w14:textId="77777777" w:rsidTr="000811C5">
        <w:trPr>
          <w:cantSplit/>
          <w:jc w:val="center"/>
        </w:trPr>
        <w:tc>
          <w:tcPr>
            <w:tcW w:w="2160" w:type="dxa"/>
          </w:tcPr>
          <w:p w14:paraId="2E4EB76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14:paraId="1CDFDC5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14:paraId="5314C63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14:paraId="385473FF" w14:textId="77777777" w:rsidTr="000811C5">
        <w:trPr>
          <w:cantSplit/>
          <w:jc w:val="center"/>
        </w:trPr>
        <w:tc>
          <w:tcPr>
            <w:tcW w:w="2160" w:type="dxa"/>
          </w:tcPr>
          <w:p w14:paraId="728BB6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14:paraId="74F1CFE2" w14:textId="77777777" w:rsidR="005B3300" w:rsidRPr="00C25669" w:rsidRDefault="005B3300" w:rsidP="000811C5">
            <w:pPr>
              <w:keepNext/>
              <w:keepLines/>
              <w:spacing w:after="0"/>
              <w:jc w:val="center"/>
              <w:rPr>
                <w:rFonts w:ascii="Arial" w:eastAsia="SimSun" w:hAnsi="Arial"/>
                <w:sz w:val="18"/>
              </w:rPr>
            </w:pPr>
          </w:p>
        </w:tc>
        <w:tc>
          <w:tcPr>
            <w:tcW w:w="3600" w:type="dxa"/>
          </w:tcPr>
          <w:p w14:paraId="7BC10E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14:paraId="13917B6C" w14:textId="77777777" w:rsidTr="000811C5">
        <w:trPr>
          <w:cantSplit/>
          <w:jc w:val="center"/>
        </w:trPr>
        <w:tc>
          <w:tcPr>
            <w:tcW w:w="2160" w:type="dxa"/>
            <w:vAlign w:val="center"/>
          </w:tcPr>
          <w:p w14:paraId="1AF2E13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14:paraId="72B6E42D"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6D5C93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14:paraId="6F3D77FC" w14:textId="77777777" w:rsidTr="000811C5">
        <w:trPr>
          <w:cantSplit/>
          <w:jc w:val="center"/>
        </w:trPr>
        <w:tc>
          <w:tcPr>
            <w:tcW w:w="2160" w:type="dxa"/>
            <w:vAlign w:val="center"/>
          </w:tcPr>
          <w:p w14:paraId="4F388D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14:paraId="478E4C8C"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14:paraId="391B8155"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6252DD8" w14:textId="77777777" w:rsidTr="000811C5">
        <w:trPr>
          <w:cantSplit/>
          <w:jc w:val="center"/>
        </w:trPr>
        <w:tc>
          <w:tcPr>
            <w:tcW w:w="2160" w:type="dxa"/>
            <w:vAlign w:val="center"/>
          </w:tcPr>
          <w:p w14:paraId="243104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14:paraId="0778D430"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170F99F"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14:paraId="281295A5" w14:textId="77777777" w:rsidTr="000811C5">
        <w:trPr>
          <w:cantSplit/>
          <w:jc w:val="center"/>
        </w:trPr>
        <w:tc>
          <w:tcPr>
            <w:tcW w:w="2160" w:type="dxa"/>
            <w:vAlign w:val="center"/>
          </w:tcPr>
          <w:p w14:paraId="7B5C6C3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14:paraId="23B07564" w14:textId="77777777" w:rsidR="005B3300" w:rsidRPr="00C25669" w:rsidRDefault="005B3300" w:rsidP="000811C5">
            <w:pPr>
              <w:keepNext/>
              <w:keepLines/>
              <w:spacing w:after="0"/>
              <w:jc w:val="center"/>
              <w:rPr>
                <w:rFonts w:ascii="Arial" w:eastAsia="SimSun" w:hAnsi="Arial"/>
                <w:sz w:val="18"/>
              </w:rPr>
            </w:pPr>
          </w:p>
        </w:tc>
        <w:tc>
          <w:tcPr>
            <w:tcW w:w="3600" w:type="dxa"/>
            <w:vAlign w:val="center"/>
          </w:tcPr>
          <w:p w14:paraId="43943719" w14:textId="77777777"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14:paraId="7CF65FDA" w14:textId="77777777" w:rsidTr="000811C5">
        <w:trPr>
          <w:cantSplit/>
          <w:jc w:val="center"/>
        </w:trPr>
        <w:tc>
          <w:tcPr>
            <w:tcW w:w="2160" w:type="dxa"/>
            <w:vAlign w:val="center"/>
          </w:tcPr>
          <w:p w14:paraId="6C03B3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14:paraId="650770A7"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79B3D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14:paraId="6E33FB16" w14:textId="77777777" w:rsidTr="000811C5">
        <w:trPr>
          <w:cantSplit/>
          <w:jc w:val="center"/>
        </w:trPr>
        <w:tc>
          <w:tcPr>
            <w:tcW w:w="2160" w:type="dxa"/>
            <w:vAlign w:val="center"/>
          </w:tcPr>
          <w:p w14:paraId="12C8395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14:paraId="264C7DE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5F878CDE" w14:textId="77777777"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14:paraId="5A3FA87C" w14:textId="77777777" w:rsidTr="000811C5">
        <w:trPr>
          <w:cantSplit/>
          <w:jc w:val="center"/>
        </w:trPr>
        <w:tc>
          <w:tcPr>
            <w:tcW w:w="2160" w:type="dxa"/>
            <w:vAlign w:val="center"/>
          </w:tcPr>
          <w:p w14:paraId="5B345E0C" w14:textId="77777777"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14:paraId="0308D14C"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4520969"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14:paraId="045AB03F" w14:textId="77777777" w:rsidTr="000811C5">
        <w:trPr>
          <w:cantSplit/>
          <w:jc w:val="center"/>
        </w:trPr>
        <w:tc>
          <w:tcPr>
            <w:tcW w:w="2160" w:type="dxa"/>
            <w:vAlign w:val="center"/>
          </w:tcPr>
          <w:p w14:paraId="572F75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14:paraId="52B6DAB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BF1551A" w14:textId="77777777"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14:paraId="2AAE7F9B" w14:textId="77777777" w:rsidTr="000811C5">
        <w:trPr>
          <w:cantSplit/>
          <w:jc w:val="center"/>
        </w:trPr>
        <w:tc>
          <w:tcPr>
            <w:tcW w:w="2160" w:type="dxa"/>
            <w:vAlign w:val="center"/>
          </w:tcPr>
          <w:p w14:paraId="2628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14:paraId="6D5F65E6"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FD52036"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14:paraId="2E41BAF8"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14:paraId="1D552BDC" w14:textId="77777777" w:rsidTr="000811C5">
        <w:trPr>
          <w:cantSplit/>
          <w:jc w:val="center"/>
        </w:trPr>
        <w:tc>
          <w:tcPr>
            <w:tcW w:w="2160" w:type="dxa"/>
            <w:vAlign w:val="center"/>
          </w:tcPr>
          <w:p w14:paraId="03622A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14:paraId="67F3751B"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01E084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07BD346B" w14:textId="77777777" w:rsidTr="000811C5">
        <w:trPr>
          <w:cantSplit/>
          <w:jc w:val="center"/>
        </w:trPr>
        <w:tc>
          <w:tcPr>
            <w:tcW w:w="2160" w:type="dxa"/>
            <w:vAlign w:val="center"/>
          </w:tcPr>
          <w:p w14:paraId="678065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14:paraId="43B5458F" w14:textId="77777777"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14:paraId="1C3A683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14:paraId="7B064000" w14:textId="77777777" w:rsidTr="000811C5">
        <w:trPr>
          <w:cantSplit/>
          <w:jc w:val="center"/>
        </w:trPr>
        <w:tc>
          <w:tcPr>
            <w:tcW w:w="2160" w:type="dxa"/>
            <w:vAlign w:val="center"/>
          </w:tcPr>
          <w:p w14:paraId="00909AF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14:paraId="4695515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695D5FA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14:paraId="3E2A623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14:paraId="2F7F7988" w14:textId="77777777" w:rsidTr="000811C5">
        <w:trPr>
          <w:cantSplit/>
          <w:jc w:val="center"/>
        </w:trPr>
        <w:tc>
          <w:tcPr>
            <w:tcW w:w="2160" w:type="dxa"/>
            <w:vAlign w:val="center"/>
          </w:tcPr>
          <w:p w14:paraId="39D23B6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14:paraId="513DE4EA"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4E83C0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14:paraId="1F2902C0" w14:textId="77777777" w:rsidTr="000811C5">
        <w:trPr>
          <w:cantSplit/>
          <w:jc w:val="center"/>
        </w:trPr>
        <w:tc>
          <w:tcPr>
            <w:tcW w:w="2160" w:type="dxa"/>
            <w:vAlign w:val="center"/>
          </w:tcPr>
          <w:p w14:paraId="48661D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14:paraId="108FB281" w14:textId="77777777" w:rsidR="005B3300" w:rsidRPr="00C25669" w:rsidRDefault="005B3300" w:rsidP="000811C5">
            <w:pPr>
              <w:keepNext/>
              <w:keepLines/>
              <w:spacing w:after="0"/>
              <w:jc w:val="center"/>
              <w:rPr>
                <w:rFonts w:ascii="Arial" w:eastAsia="?? ??" w:hAnsi="Arial"/>
                <w:sz w:val="18"/>
              </w:rPr>
            </w:pPr>
          </w:p>
        </w:tc>
        <w:tc>
          <w:tcPr>
            <w:tcW w:w="3600" w:type="dxa"/>
            <w:vAlign w:val="center"/>
          </w:tcPr>
          <w:p w14:paraId="73BFC65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14:paraId="36FCF223" w14:textId="77777777" w:rsidTr="000811C5">
        <w:trPr>
          <w:cantSplit/>
          <w:jc w:val="center"/>
        </w:trPr>
        <w:tc>
          <w:tcPr>
            <w:tcW w:w="7451" w:type="dxa"/>
            <w:gridSpan w:val="3"/>
            <w:vAlign w:val="center"/>
          </w:tcPr>
          <w:p w14:paraId="035B3F12" w14:textId="08B6FF23" w:rsidR="005B3300" w:rsidRPr="00C25669" w:rsidRDefault="00554E1E" w:rsidP="000811C5">
            <w:pPr>
              <w:pStyle w:val="TAN"/>
              <w:rPr>
                <w:lang w:eastAsia="zh-CN"/>
              </w:rPr>
            </w:pPr>
            <w:r>
              <w:rPr>
                <w:rFonts w:hint="eastAsia"/>
              </w:rPr>
              <w:t>Note</w:t>
            </w:r>
            <w:r w:rsidR="005B3300" w:rsidRPr="00C25669">
              <w:rPr>
                <w:rFonts w:hint="eastAsia"/>
              </w:rPr>
              <w:t xml:space="preserve"> 1:</w:t>
            </w:r>
            <w:r w:rsidR="005B3300" w:rsidRPr="00C25669">
              <w:rPr>
                <w:lang w:eastAsia="zh-CN"/>
              </w:rPr>
              <w:tab/>
            </w:r>
            <w:r w:rsidR="005B3300" w:rsidRPr="00C25669">
              <w:t>The start of transmission of LTE frame is delayed by 2 LTE subframes with respect to the start of transmission of NR frame when TDD-TDD EN-DC configuration is configured during the test.</w:t>
            </w:r>
          </w:p>
          <w:p w14:paraId="5E8F354F" w14:textId="6F669F3A" w:rsidR="005B3300" w:rsidRPr="00C25669" w:rsidRDefault="00554E1E" w:rsidP="000811C5">
            <w:pPr>
              <w:pStyle w:val="TAN"/>
              <w:rPr>
                <w:szCs w:val="18"/>
                <w:lang w:eastAsia="zh-CN"/>
              </w:rPr>
            </w:pPr>
            <w:r>
              <w:rPr>
                <w:rFonts w:hint="eastAsia"/>
              </w:rPr>
              <w:t>Note</w:t>
            </w:r>
            <w:r w:rsidR="005B3300" w:rsidRPr="00C25669">
              <w:rPr>
                <w:rFonts w:hint="eastAsia"/>
              </w:rPr>
              <w:t xml:space="preserve"> </w:t>
            </w:r>
            <w:r w:rsidR="005B3300" w:rsidRPr="00C25669">
              <w:t>2</w:t>
            </w:r>
            <w:r w:rsidR="005B3300" w:rsidRPr="00C25669">
              <w:rPr>
                <w:rFonts w:hint="eastAsia"/>
              </w:rPr>
              <w:t>:</w:t>
            </w:r>
            <w:r w:rsidR="005B3300" w:rsidRPr="00C25669">
              <w:rPr>
                <w:lang w:eastAsia="zh-CN"/>
              </w:rPr>
              <w:tab/>
            </w:r>
            <w:r w:rsidR="005B3300" w:rsidRPr="00C25669">
              <w:t>As the link can be provided over the air, the UE Rx antenna configuration is not relevant for the test configuration and has no impact on the test implementation.</w:t>
            </w:r>
          </w:p>
        </w:tc>
      </w:tr>
    </w:tbl>
    <w:p w14:paraId="20E20BC6" w14:textId="77777777" w:rsidR="005B3300" w:rsidRPr="00C25669" w:rsidRDefault="005B3300" w:rsidP="005B3300">
      <w:pPr>
        <w:overflowPunct w:val="0"/>
        <w:autoSpaceDE w:val="0"/>
        <w:autoSpaceDN w:val="0"/>
        <w:adjustRightInd w:val="0"/>
        <w:textAlignment w:val="baseline"/>
        <w:rPr>
          <w:rFonts w:eastAsia="SimSun"/>
        </w:rPr>
      </w:pPr>
    </w:p>
    <w:p w14:paraId="1AEA635A" w14:textId="77777777" w:rsidR="005B3300" w:rsidRPr="00C25669" w:rsidRDefault="005B3300" w:rsidP="005B3300">
      <w:pPr>
        <w:pStyle w:val="TH"/>
        <w:rPr>
          <w:lang w:eastAsia="zh-CN"/>
        </w:rPr>
      </w:pPr>
      <w:r w:rsidRPr="00C25669">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14:paraId="5C1EBFF5" w14:textId="77777777" w:rsidTr="000811C5">
        <w:trPr>
          <w:jc w:val="center"/>
        </w:trPr>
        <w:tc>
          <w:tcPr>
            <w:tcW w:w="1025" w:type="pct"/>
            <w:vMerge w:val="restart"/>
            <w:shd w:val="clear" w:color="auto" w:fill="auto"/>
            <w:vAlign w:val="center"/>
          </w:tcPr>
          <w:p w14:paraId="2CF244E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14:paraId="654AC15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14:paraId="7FE7010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14:paraId="27C3F0CE" w14:textId="77777777" w:rsidTr="000811C5">
        <w:trPr>
          <w:jc w:val="center"/>
        </w:trPr>
        <w:tc>
          <w:tcPr>
            <w:tcW w:w="1025" w:type="pct"/>
            <w:vMerge/>
            <w:shd w:val="clear" w:color="auto" w:fill="auto"/>
            <w:vAlign w:val="center"/>
          </w:tcPr>
          <w:p w14:paraId="22B6FB30" w14:textId="77777777"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14:paraId="60CF2A77" w14:textId="77777777"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14:paraId="069D02C2"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2C4E1508" wp14:editId="4A898D74">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14:paraId="507F72B0" w14:textId="77777777"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14:anchorId="1A0478CE" wp14:editId="389B2C43">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14:paraId="445FBC3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14:paraId="51C93ABC" w14:textId="77777777" w:rsidTr="000811C5">
        <w:trPr>
          <w:jc w:val="center"/>
        </w:trPr>
        <w:tc>
          <w:tcPr>
            <w:tcW w:w="1025" w:type="pct"/>
            <w:shd w:val="clear" w:color="auto" w:fill="auto"/>
            <w:vAlign w:val="center"/>
          </w:tcPr>
          <w:p w14:paraId="22F9E77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14:paraId="6832089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14:paraId="6280577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0A7EB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750B690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14:paraId="273F696A" w14:textId="77777777" w:rsidTr="000811C5">
        <w:trPr>
          <w:jc w:val="center"/>
        </w:trPr>
        <w:tc>
          <w:tcPr>
            <w:tcW w:w="1025" w:type="pct"/>
            <w:shd w:val="clear" w:color="auto" w:fill="auto"/>
            <w:vAlign w:val="center"/>
          </w:tcPr>
          <w:p w14:paraId="2FDF2E9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14:paraId="200C219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14:paraId="0C716E8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14:paraId="76AB091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14:paraId="1A897AF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14:paraId="1115A4B1" w14:textId="77777777" w:rsidTr="000811C5">
        <w:trPr>
          <w:jc w:val="center"/>
        </w:trPr>
        <w:tc>
          <w:tcPr>
            <w:tcW w:w="1025" w:type="pct"/>
            <w:shd w:val="clear" w:color="auto" w:fill="auto"/>
            <w:vAlign w:val="center"/>
          </w:tcPr>
          <w:p w14:paraId="46BBE1D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14:paraId="30D5041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14:paraId="770B15F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14:paraId="7F575BC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14:paraId="5567FB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14:paraId="065BE4C9" w14:textId="77777777" w:rsidR="005B3300" w:rsidRPr="00C25669" w:rsidRDefault="005B3300" w:rsidP="005B3300">
      <w:pPr>
        <w:overflowPunct w:val="0"/>
        <w:autoSpaceDE w:val="0"/>
        <w:autoSpaceDN w:val="0"/>
        <w:adjustRightInd w:val="0"/>
        <w:textAlignment w:val="baseline"/>
        <w:rPr>
          <w:rFonts w:eastAsia="SimSun"/>
        </w:rPr>
      </w:pPr>
    </w:p>
    <w:p w14:paraId="0E649544" w14:textId="77777777" w:rsidR="005B3300" w:rsidRPr="00C25669" w:rsidRDefault="005B3300" w:rsidP="005B3300">
      <w:pPr>
        <w:pStyle w:val="Heading2"/>
        <w:rPr>
          <w:lang w:eastAsia="zh-CN"/>
        </w:rPr>
      </w:pPr>
      <w:bookmarkStart w:id="4079" w:name="_Toc21338325"/>
      <w:bookmarkStart w:id="4080" w:name="_Toc29808433"/>
      <w:bookmarkStart w:id="4081" w:name="_Toc37068352"/>
      <w:bookmarkStart w:id="4082" w:name="_Toc37083897"/>
      <w:bookmarkStart w:id="4083" w:name="_Toc37084239"/>
      <w:bookmarkStart w:id="4084" w:name="_Toc40209601"/>
      <w:bookmarkStart w:id="4085" w:name="_Toc40209943"/>
      <w:bookmarkStart w:id="4086" w:name="_Toc45892902"/>
      <w:bookmarkStart w:id="4087" w:name="_Toc53176767"/>
      <w:bookmarkStart w:id="4088" w:name="_Toc61121089"/>
      <w:bookmarkStart w:id="4089" w:name="_Toc67918285"/>
      <w:bookmarkStart w:id="4090" w:name="_Toc76298329"/>
      <w:bookmarkStart w:id="4091" w:name="_Toc76572341"/>
      <w:bookmarkStart w:id="4092" w:name="_Toc76652208"/>
      <w:bookmarkStart w:id="4093" w:name="_Toc76653046"/>
      <w:bookmarkStart w:id="4094" w:name="_Toc83742319"/>
      <w:bookmarkStart w:id="4095" w:name="_Toc91440809"/>
      <w:bookmarkStart w:id="4096" w:name="_Toc98849599"/>
      <w:bookmarkStart w:id="4097" w:name="_Toc106543453"/>
      <w:bookmarkStart w:id="4098" w:name="_Toc106737551"/>
      <w:bookmarkStart w:id="4099" w:name="_Toc107233318"/>
      <w:bookmarkStart w:id="4100" w:name="_Toc107234935"/>
      <w:bookmarkStart w:id="4101" w:name="_Toc107419905"/>
      <w:bookmarkStart w:id="4102" w:name="_Toc107477201"/>
      <w:bookmarkStart w:id="4103" w:name="_Toc114566059"/>
      <w:bookmarkStart w:id="4104" w:name="_Toc123936371"/>
      <w:bookmarkStart w:id="4105" w:name="_Toc124377386"/>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43BF058E" w14:textId="77777777" w:rsidR="005B3300" w:rsidRPr="00C25669" w:rsidRDefault="005B3300" w:rsidP="005B3300">
      <w:pPr>
        <w:pStyle w:val="Heading2"/>
        <w:rPr>
          <w:lang w:eastAsia="zh-CN"/>
        </w:rPr>
      </w:pPr>
      <w:bookmarkStart w:id="4106" w:name="_Toc21338326"/>
      <w:bookmarkStart w:id="4107" w:name="_Toc29808434"/>
      <w:bookmarkStart w:id="4108" w:name="_Toc37068353"/>
      <w:bookmarkStart w:id="4109" w:name="_Toc37083898"/>
      <w:bookmarkStart w:id="4110" w:name="_Toc37084240"/>
      <w:bookmarkStart w:id="4111" w:name="_Toc40209602"/>
      <w:bookmarkStart w:id="4112" w:name="_Toc40209944"/>
      <w:bookmarkStart w:id="4113" w:name="_Toc45892903"/>
      <w:bookmarkStart w:id="4114" w:name="_Toc53176768"/>
      <w:bookmarkStart w:id="4115" w:name="_Toc61121090"/>
      <w:bookmarkStart w:id="4116" w:name="_Toc67918286"/>
      <w:bookmarkStart w:id="4117" w:name="_Toc76298330"/>
      <w:bookmarkStart w:id="4118" w:name="_Toc76572342"/>
      <w:bookmarkStart w:id="4119" w:name="_Toc76652209"/>
      <w:bookmarkStart w:id="4120" w:name="_Toc76653047"/>
      <w:bookmarkStart w:id="4121" w:name="_Toc83742320"/>
      <w:bookmarkStart w:id="4122" w:name="_Toc91440810"/>
      <w:bookmarkStart w:id="4123" w:name="_Toc98849600"/>
      <w:bookmarkStart w:id="4124" w:name="_Toc106543454"/>
      <w:bookmarkStart w:id="4125" w:name="_Toc106737552"/>
      <w:bookmarkStart w:id="4126" w:name="_Toc107233319"/>
      <w:bookmarkStart w:id="4127" w:name="_Toc107234936"/>
      <w:bookmarkStart w:id="4128" w:name="_Toc107419906"/>
      <w:bookmarkStart w:id="4129" w:name="_Toc107477202"/>
      <w:bookmarkStart w:id="4130" w:name="_Toc114566060"/>
      <w:bookmarkStart w:id="4131" w:name="_Toc123936372"/>
      <w:bookmarkStart w:id="4132" w:name="_Toc124377387"/>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1244E6BD" w14:textId="77777777" w:rsidR="005B3300" w:rsidRPr="00C25669" w:rsidRDefault="005B3300" w:rsidP="005B3300">
      <w:pPr>
        <w:pStyle w:val="Heading3"/>
        <w:rPr>
          <w:lang w:eastAsia="zh-CN"/>
        </w:rPr>
      </w:pPr>
      <w:bookmarkStart w:id="4133" w:name="_Toc21338327"/>
      <w:bookmarkStart w:id="4134" w:name="_Toc29808435"/>
      <w:bookmarkStart w:id="4135" w:name="_Toc37068354"/>
      <w:bookmarkStart w:id="4136" w:name="_Toc37083899"/>
      <w:bookmarkStart w:id="4137" w:name="_Toc37084241"/>
      <w:bookmarkStart w:id="4138" w:name="_Toc40209603"/>
      <w:bookmarkStart w:id="4139" w:name="_Toc40209945"/>
      <w:bookmarkStart w:id="4140" w:name="_Toc45892904"/>
      <w:bookmarkStart w:id="4141" w:name="_Toc53176769"/>
      <w:bookmarkStart w:id="4142" w:name="_Toc61121091"/>
      <w:bookmarkStart w:id="4143" w:name="_Toc67918287"/>
      <w:bookmarkStart w:id="4144" w:name="_Toc76298331"/>
      <w:bookmarkStart w:id="4145" w:name="_Toc76572343"/>
      <w:bookmarkStart w:id="4146" w:name="_Toc76652210"/>
      <w:bookmarkStart w:id="4147" w:name="_Toc76653048"/>
      <w:bookmarkStart w:id="4148" w:name="_Toc83742321"/>
      <w:bookmarkStart w:id="4149" w:name="_Toc91440811"/>
      <w:bookmarkStart w:id="4150" w:name="_Toc98849601"/>
      <w:bookmarkStart w:id="4151" w:name="_Toc106543455"/>
      <w:bookmarkStart w:id="4152" w:name="_Toc106737553"/>
      <w:bookmarkStart w:id="4153" w:name="_Toc107233320"/>
      <w:bookmarkStart w:id="4154" w:name="_Toc107234937"/>
      <w:bookmarkStart w:id="4155" w:name="_Toc107419907"/>
      <w:bookmarkStart w:id="4156" w:name="_Toc107477203"/>
      <w:bookmarkStart w:id="4157" w:name="_Toc114566061"/>
      <w:bookmarkStart w:id="4158" w:name="_Toc123936373"/>
      <w:bookmarkStart w:id="4159" w:name="_Toc124377388"/>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5D61BFD" w14:textId="77777777" w:rsidR="0084031D" w:rsidRPr="00D066DA" w:rsidRDefault="0084031D" w:rsidP="00F90AE3">
      <w:pPr>
        <w:pStyle w:val="Heading4"/>
        <w:rPr>
          <w:lang w:eastAsia="zh-CN"/>
        </w:rPr>
      </w:pPr>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p>
    <w:p w14:paraId="3D2CCBFA" w14:textId="77777777" w:rsidR="00066149" w:rsidRDefault="00066149" w:rsidP="00066149">
      <w:pPr>
        <w:rPr>
          <w:rFonts w:ascii="Times-Roman" w:hAnsi="Times-Roman"/>
        </w:rPr>
      </w:pPr>
      <w:r w:rsidRPr="00D43F4A">
        <w:rPr>
          <w:rFonts w:ascii="Times-Roman" w:hAnsi="Times-Roman"/>
        </w:rPr>
        <w:t xml:space="preserve">The performance </w:t>
      </w:r>
      <w:r>
        <w:rPr>
          <w:rFonts w:ascii="Times-Roman" w:hAnsi="Times-Roman"/>
        </w:rPr>
        <w:t>requirements for SCell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he test parameters for SCell</w:t>
      </w:r>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p>
    <w:p w14:paraId="0DCF46A3" w14:textId="77777777" w:rsidR="00D40622" w:rsidRPr="00C25669" w:rsidRDefault="00D40622" w:rsidP="00D40622">
      <w:pPr>
        <w:pStyle w:val="TH"/>
      </w:pPr>
      <w:r w:rsidRPr="00C25669">
        <w:lastRenderedPageBreak/>
        <w:t xml:space="preserve">Table </w:t>
      </w:r>
      <w:r>
        <w:t>9.2A.1-1</w:t>
      </w:r>
      <w:r w:rsidRPr="00C25669">
        <w:t>:</w:t>
      </w:r>
      <w:r>
        <w:t xml:space="preserve"> PDSCH </w:t>
      </w:r>
      <w:r>
        <w:rPr>
          <w:rFonts w:hint="eastAsia"/>
          <w:lang w:eastAsia="zh-CN"/>
        </w:rPr>
        <w:t>reso</w:t>
      </w:r>
      <w:r>
        <w:t>urce allocation type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D40622" w:rsidRPr="00C25669" w14:paraId="47FADDA1" w14:textId="77777777" w:rsidTr="00AC5D7C">
        <w:trPr>
          <w:jc w:val="center"/>
        </w:trPr>
        <w:tc>
          <w:tcPr>
            <w:tcW w:w="1413" w:type="dxa"/>
            <w:tcBorders>
              <w:bottom w:val="single" w:sz="4" w:space="0" w:color="auto"/>
            </w:tcBorders>
            <w:shd w:val="clear" w:color="auto" w:fill="auto"/>
            <w:tcMar>
              <w:top w:w="15" w:type="dxa"/>
              <w:left w:w="81" w:type="dxa"/>
              <w:bottom w:w="0" w:type="dxa"/>
              <w:right w:w="81" w:type="dxa"/>
            </w:tcMar>
            <w:hideMark/>
          </w:tcPr>
          <w:p w14:paraId="63D5A3D6" w14:textId="77777777" w:rsidR="00D40622" w:rsidRPr="00C25669" w:rsidRDefault="00D40622" w:rsidP="00AC5D7C">
            <w:pPr>
              <w:pStyle w:val="TAH"/>
            </w:pPr>
            <w:bookmarkStart w:id="4160" w:name="_Hlk120855508"/>
            <w:r>
              <w:t>Test numer</w:t>
            </w:r>
          </w:p>
        </w:tc>
        <w:tc>
          <w:tcPr>
            <w:tcW w:w="1427" w:type="dxa"/>
          </w:tcPr>
          <w:p w14:paraId="15FB4179" w14:textId="77777777" w:rsidR="00D40622" w:rsidRDefault="00D40622" w:rsidP="00AC5D7C">
            <w:pPr>
              <w:pStyle w:val="TAH"/>
              <w:rPr>
                <w:lang w:eastAsia="zh-CN"/>
              </w:rPr>
            </w:pPr>
            <w:r>
              <w:rPr>
                <w:rFonts w:hint="eastAsia"/>
                <w:lang w:eastAsia="zh-CN"/>
              </w:rPr>
              <w:t>A</w:t>
            </w:r>
            <w:r>
              <w:rPr>
                <w:lang w:eastAsia="zh-CN"/>
              </w:rPr>
              <w:t>llocation Type</w:t>
            </w:r>
          </w:p>
        </w:tc>
        <w:tc>
          <w:tcPr>
            <w:tcW w:w="1060" w:type="dxa"/>
            <w:shd w:val="clear" w:color="auto" w:fill="auto"/>
            <w:tcMar>
              <w:top w:w="15" w:type="dxa"/>
              <w:left w:w="81" w:type="dxa"/>
              <w:bottom w:w="0" w:type="dxa"/>
              <w:right w:w="81" w:type="dxa"/>
            </w:tcMar>
            <w:hideMark/>
          </w:tcPr>
          <w:p w14:paraId="630B8277" w14:textId="77777777" w:rsidR="00D40622" w:rsidRPr="00C25669" w:rsidRDefault="00D40622" w:rsidP="00AC5D7C">
            <w:pPr>
              <w:pStyle w:val="TAH"/>
            </w:pPr>
            <w:r>
              <w:t>Start RB</w:t>
            </w:r>
          </w:p>
        </w:tc>
        <w:tc>
          <w:tcPr>
            <w:tcW w:w="1060" w:type="dxa"/>
            <w:shd w:val="clear" w:color="auto" w:fill="auto"/>
            <w:tcMar>
              <w:top w:w="15" w:type="dxa"/>
              <w:left w:w="81" w:type="dxa"/>
              <w:bottom w:w="0" w:type="dxa"/>
              <w:right w:w="81" w:type="dxa"/>
            </w:tcMar>
            <w:hideMark/>
          </w:tcPr>
          <w:p w14:paraId="4B990252" w14:textId="77777777" w:rsidR="00D40622" w:rsidRPr="00C25669" w:rsidRDefault="00D40622" w:rsidP="00AC5D7C">
            <w:pPr>
              <w:pStyle w:val="TAH"/>
            </w:pPr>
            <w:r w:rsidRPr="00C25669">
              <w:rPr>
                <w:rFonts w:eastAsia="SimSun"/>
              </w:rPr>
              <w:t>L</w:t>
            </w:r>
            <w:r w:rsidRPr="00C25669">
              <w:rPr>
                <w:rFonts w:eastAsia="SimSun"/>
                <w:vertAlign w:val="subscript"/>
              </w:rPr>
              <w:t>RBs</w:t>
            </w:r>
          </w:p>
        </w:tc>
      </w:tr>
      <w:tr w:rsidR="00D40622" w:rsidRPr="00C25669" w14:paraId="2E11C8F3" w14:textId="77777777" w:rsidTr="00AC5D7C">
        <w:trPr>
          <w:jc w:val="center"/>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7E153B28" w14:textId="77777777" w:rsidR="00D40622" w:rsidRPr="00C25669" w:rsidRDefault="00D40622" w:rsidP="00AC5D7C">
            <w:pPr>
              <w:pStyle w:val="TAC"/>
              <w:rPr>
                <w:rFonts w:eastAsia="Yu Mincho"/>
              </w:rPr>
            </w:pPr>
            <w:r>
              <w:rPr>
                <w:rFonts w:eastAsia="Yu Mincho"/>
              </w:rPr>
              <w:t>1-1</w:t>
            </w:r>
          </w:p>
        </w:tc>
        <w:tc>
          <w:tcPr>
            <w:tcW w:w="1427" w:type="dxa"/>
            <w:tcBorders>
              <w:bottom w:val="single" w:sz="2" w:space="0" w:color="FFFFFF" w:themeColor="background1"/>
              <w:right w:val="single" w:sz="4" w:space="0" w:color="auto"/>
            </w:tcBorders>
            <w:vAlign w:val="center"/>
          </w:tcPr>
          <w:p w14:paraId="0F8B6D4A" w14:textId="77777777" w:rsidR="00D40622" w:rsidRPr="00F61A43" w:rsidRDefault="00D40622" w:rsidP="00AC5D7C">
            <w:pPr>
              <w:pStyle w:val="TAC"/>
              <w:rPr>
                <w:lang w:eastAsia="zh-CN"/>
              </w:rPr>
            </w:pPr>
            <w:r>
              <w:rPr>
                <w:rFonts w:hint="eastAsia"/>
                <w:lang w:eastAsia="zh-CN"/>
              </w:rPr>
              <w:t>T</w:t>
            </w:r>
            <w:r>
              <w:rPr>
                <w:lang w:eastAsia="zh-CN"/>
              </w:rPr>
              <w:t>ype 1</w:t>
            </w:r>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72EC57D1" w14:textId="77777777" w:rsidR="00D40622" w:rsidRPr="00F61A43" w:rsidRDefault="00D40622" w:rsidP="00AC5D7C">
            <w:pPr>
              <w:pStyle w:val="TAC"/>
            </w:pPr>
            <w:r w:rsidRPr="00F61A43">
              <w:rPr>
                <w:rFonts w:hint="eastAsia"/>
              </w:rPr>
              <w:t>9</w:t>
            </w:r>
            <w:r>
              <w:t>8</w:t>
            </w:r>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FF1E602" w14:textId="77777777" w:rsidR="00D40622" w:rsidRPr="00F61A43" w:rsidRDefault="00D40622" w:rsidP="00AC5D7C">
            <w:pPr>
              <w:pStyle w:val="TAC"/>
            </w:pPr>
            <w:r>
              <w:t>66</w:t>
            </w:r>
          </w:p>
        </w:tc>
      </w:tr>
      <w:tr w:rsidR="00D40622" w:rsidRPr="00C25669" w14:paraId="5FBD5CF2"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7B56CD3E" w14:textId="77777777" w:rsidR="00D40622" w:rsidRPr="00C25669" w:rsidRDefault="00D40622" w:rsidP="00AC5D7C">
            <w:pPr>
              <w:pStyle w:val="TAC"/>
              <w:rPr>
                <w:rFonts w:eastAsia="Yu Mincho"/>
              </w:rPr>
            </w:pPr>
            <w:r>
              <w:rPr>
                <w:rFonts w:eastAsia="Yu Mincho"/>
              </w:rPr>
              <w:t>1-2</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4C0CC1DA"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075ABA1"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D45F463" w14:textId="77777777" w:rsidR="00D40622" w:rsidRPr="00C25669" w:rsidRDefault="00D40622" w:rsidP="00AC5D7C">
            <w:pPr>
              <w:pStyle w:val="TAC"/>
              <w:rPr>
                <w:rFonts w:eastAsia="Yu Mincho"/>
              </w:rPr>
            </w:pPr>
          </w:p>
        </w:tc>
      </w:tr>
      <w:tr w:rsidR="00D40622" w:rsidRPr="00C25669" w14:paraId="3C341F58" w14:textId="77777777" w:rsidTr="00AC5D7C">
        <w:trPr>
          <w:jc w:val="center"/>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EA387BA" w14:textId="77777777" w:rsidR="00D40622" w:rsidRPr="00C25669" w:rsidRDefault="00D40622" w:rsidP="00AC5D7C">
            <w:pPr>
              <w:pStyle w:val="TAC"/>
              <w:rPr>
                <w:rFonts w:eastAsia="Yu Mincho"/>
              </w:rPr>
            </w:pPr>
            <w:r>
              <w:rPr>
                <w:rFonts w:eastAsia="Yu Mincho"/>
              </w:rPr>
              <w:t>1-3</w:t>
            </w:r>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629AE646" w14:textId="77777777" w:rsidR="00D40622" w:rsidRPr="00C25669" w:rsidRDefault="00D40622" w:rsidP="00AC5D7C">
            <w:pPr>
              <w:pStyle w:val="TAC"/>
              <w:rPr>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6B81076F" w14:textId="77777777" w:rsidR="00D40622" w:rsidRPr="00C25669" w:rsidRDefault="00D40622" w:rsidP="00AC5D7C">
            <w:pPr>
              <w:pStyle w:val="TAC"/>
              <w:rPr>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50071EC4" w14:textId="77777777" w:rsidR="00D40622" w:rsidRPr="00C25669" w:rsidRDefault="00D40622" w:rsidP="00AC5D7C">
            <w:pPr>
              <w:pStyle w:val="TAC"/>
              <w:rPr>
                <w:rFonts w:eastAsia="Yu Mincho"/>
              </w:rPr>
            </w:pPr>
          </w:p>
        </w:tc>
      </w:tr>
      <w:tr w:rsidR="00D40622" w:rsidRPr="00C25669" w14:paraId="667BD1D0" w14:textId="77777777" w:rsidTr="00AC5D7C">
        <w:trPr>
          <w:jc w:val="center"/>
        </w:trPr>
        <w:tc>
          <w:tcPr>
            <w:tcW w:w="1413" w:type="dxa"/>
            <w:tcBorders>
              <w:bottom w:val="single" w:sz="2" w:space="0" w:color="E7E6E6" w:themeColor="background2"/>
            </w:tcBorders>
            <w:shd w:val="clear" w:color="auto" w:fill="auto"/>
            <w:tcMar>
              <w:top w:w="15" w:type="dxa"/>
              <w:left w:w="81" w:type="dxa"/>
              <w:bottom w:w="0" w:type="dxa"/>
              <w:right w:w="81" w:type="dxa"/>
            </w:tcMar>
          </w:tcPr>
          <w:p w14:paraId="36A33A27" w14:textId="77777777" w:rsidR="00D40622" w:rsidRDefault="00D40622" w:rsidP="00AC5D7C">
            <w:pPr>
              <w:pStyle w:val="TAC"/>
              <w:rPr>
                <w:rFonts w:eastAsia="Yu Mincho"/>
              </w:rPr>
            </w:pPr>
            <w:r>
              <w:rPr>
                <w:rFonts w:eastAsia="Yu Mincho"/>
              </w:rPr>
              <w:t>1-4</w:t>
            </w:r>
          </w:p>
        </w:tc>
        <w:tc>
          <w:tcPr>
            <w:tcW w:w="1427" w:type="dxa"/>
            <w:tcBorders>
              <w:top w:val="single" w:sz="2" w:space="0" w:color="FFFFFF" w:themeColor="background1"/>
              <w:bottom w:val="single" w:sz="2" w:space="0" w:color="FFFFFF" w:themeColor="background1"/>
              <w:right w:val="single" w:sz="4" w:space="0" w:color="auto"/>
            </w:tcBorders>
          </w:tcPr>
          <w:p w14:paraId="2EFAB313" w14:textId="77777777" w:rsidR="00D40622" w:rsidRDefault="00D40622" w:rsidP="00AC5D7C">
            <w:pPr>
              <w:pStyle w:val="TAC"/>
              <w:rPr>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62B4AFA0" w14:textId="77777777" w:rsidR="00D40622" w:rsidRDefault="00D40622" w:rsidP="00AC5D7C">
            <w:pPr>
              <w:pStyle w:val="TAC"/>
              <w:rPr>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48C27127" w14:textId="77777777" w:rsidR="00D40622" w:rsidRDefault="00D40622" w:rsidP="00AC5D7C">
            <w:pPr>
              <w:pStyle w:val="TAC"/>
              <w:rPr>
                <w:rFonts w:eastAsia="Yu Mincho"/>
              </w:rPr>
            </w:pPr>
          </w:p>
        </w:tc>
      </w:tr>
      <w:tr w:rsidR="00D40622" w:rsidRPr="00C25669" w14:paraId="223BCD33" w14:textId="77777777" w:rsidTr="00AC5D7C">
        <w:trPr>
          <w:jc w:val="center"/>
        </w:trPr>
        <w:tc>
          <w:tcPr>
            <w:tcW w:w="1413" w:type="dxa"/>
            <w:shd w:val="clear" w:color="auto" w:fill="auto"/>
            <w:tcMar>
              <w:top w:w="15" w:type="dxa"/>
              <w:left w:w="81" w:type="dxa"/>
              <w:bottom w:w="0" w:type="dxa"/>
              <w:right w:w="81" w:type="dxa"/>
            </w:tcMar>
          </w:tcPr>
          <w:p w14:paraId="3A7CB636" w14:textId="33DFC6C3" w:rsidR="00D40622" w:rsidRDefault="00D40622" w:rsidP="00AC5D7C">
            <w:pPr>
              <w:pStyle w:val="TAC"/>
            </w:pPr>
            <w:r>
              <w:t>1-6</w:t>
            </w:r>
          </w:p>
        </w:tc>
        <w:tc>
          <w:tcPr>
            <w:tcW w:w="1427" w:type="dxa"/>
            <w:tcBorders>
              <w:top w:val="single" w:sz="2" w:space="0" w:color="FFFFFF" w:themeColor="background1"/>
              <w:bottom w:val="single" w:sz="2" w:space="0" w:color="000000" w:themeColor="text1"/>
              <w:right w:val="single" w:sz="4" w:space="0" w:color="auto"/>
            </w:tcBorders>
          </w:tcPr>
          <w:p w14:paraId="5D670244" w14:textId="77777777" w:rsidR="00D40622" w:rsidRDefault="00D40622" w:rsidP="00AC5D7C">
            <w:pPr>
              <w:pStyle w:val="TAC"/>
              <w:rPr>
                <w:lang w:eastAsia="zh-CN"/>
              </w:rPr>
            </w:pPr>
            <w:r>
              <w:rPr>
                <w:rFonts w:hint="eastAsia"/>
                <w:lang w:eastAsia="zh-CN"/>
              </w:rPr>
              <w:t>`</w:t>
            </w:r>
          </w:p>
        </w:tc>
        <w:tc>
          <w:tcPr>
            <w:tcW w:w="1060" w:type="dxa"/>
            <w:tcBorders>
              <w:left w:val="single" w:sz="4" w:space="0" w:color="auto"/>
            </w:tcBorders>
            <w:shd w:val="clear" w:color="auto" w:fill="auto"/>
            <w:tcMar>
              <w:top w:w="15" w:type="dxa"/>
              <w:left w:w="81" w:type="dxa"/>
              <w:bottom w:w="0" w:type="dxa"/>
              <w:right w:w="81" w:type="dxa"/>
            </w:tcMar>
          </w:tcPr>
          <w:p w14:paraId="53CEE3F0" w14:textId="77777777" w:rsidR="00D40622" w:rsidRPr="00F61A43" w:rsidRDefault="00D40622" w:rsidP="00AC5D7C">
            <w:pPr>
              <w:pStyle w:val="TAC"/>
              <w:rPr>
                <w:lang w:eastAsia="zh-CN"/>
              </w:rPr>
            </w:pPr>
            <w:r>
              <w:rPr>
                <w:rFonts w:hint="eastAsia"/>
                <w:lang w:eastAsia="zh-CN"/>
              </w:rPr>
              <w:t>2</w:t>
            </w:r>
            <w:r>
              <w:rPr>
                <w:lang w:eastAsia="zh-CN"/>
              </w:rPr>
              <w:t>4</w:t>
            </w:r>
          </w:p>
        </w:tc>
        <w:tc>
          <w:tcPr>
            <w:tcW w:w="1060" w:type="dxa"/>
            <w:shd w:val="clear" w:color="auto" w:fill="auto"/>
            <w:tcMar>
              <w:top w:w="15" w:type="dxa"/>
              <w:left w:w="81" w:type="dxa"/>
              <w:bottom w:w="0" w:type="dxa"/>
              <w:right w:w="81" w:type="dxa"/>
            </w:tcMar>
          </w:tcPr>
          <w:p w14:paraId="430B43FB" w14:textId="77777777" w:rsidR="00D40622" w:rsidRPr="00F61A43" w:rsidRDefault="00D40622" w:rsidP="00AC5D7C">
            <w:pPr>
              <w:pStyle w:val="TAC"/>
              <w:rPr>
                <w:lang w:eastAsia="zh-CN"/>
              </w:rPr>
            </w:pPr>
            <w:r>
              <w:rPr>
                <w:lang w:eastAsia="zh-CN"/>
              </w:rPr>
              <w:t>20</w:t>
            </w:r>
          </w:p>
        </w:tc>
      </w:tr>
      <w:tr w:rsidR="00D40622" w:rsidRPr="00C25669" w14:paraId="4844EC3E" w14:textId="77777777" w:rsidTr="00AC5D7C">
        <w:trPr>
          <w:jc w:val="center"/>
        </w:trPr>
        <w:tc>
          <w:tcPr>
            <w:tcW w:w="1413" w:type="dxa"/>
            <w:shd w:val="clear" w:color="auto" w:fill="auto"/>
            <w:tcMar>
              <w:top w:w="15" w:type="dxa"/>
              <w:left w:w="81" w:type="dxa"/>
              <w:bottom w:w="0" w:type="dxa"/>
              <w:right w:w="81" w:type="dxa"/>
            </w:tcMar>
          </w:tcPr>
          <w:p w14:paraId="6B3BEF46" w14:textId="2AD90421" w:rsidR="00D40622" w:rsidRDefault="00D40622" w:rsidP="00AC5D7C">
            <w:pPr>
              <w:pStyle w:val="TAC"/>
              <w:rPr>
                <w:rFonts w:eastAsia="Yu Mincho"/>
              </w:rPr>
            </w:pPr>
            <w:r>
              <w:rPr>
                <w:rFonts w:hint="eastAsia"/>
                <w:lang w:eastAsia="zh-CN"/>
              </w:rPr>
              <w:t>1</w:t>
            </w:r>
            <w:r>
              <w:rPr>
                <w:lang w:eastAsia="zh-CN"/>
              </w:rPr>
              <w:t>-5</w:t>
            </w:r>
            <w:r w:rsidRPr="00605F9C">
              <w:rPr>
                <w:vertAlign w:val="superscript"/>
                <w:lang w:eastAsia="zh-CN"/>
              </w:rPr>
              <w:t>Note1</w:t>
            </w:r>
          </w:p>
        </w:tc>
        <w:tc>
          <w:tcPr>
            <w:tcW w:w="1427" w:type="dxa"/>
            <w:tcBorders>
              <w:top w:val="single" w:sz="2" w:space="0" w:color="000000" w:themeColor="text1"/>
              <w:bottom w:val="single" w:sz="2" w:space="0" w:color="000000" w:themeColor="text1"/>
              <w:right w:val="single" w:sz="4" w:space="0" w:color="auto"/>
            </w:tcBorders>
          </w:tcPr>
          <w:p w14:paraId="755730C9" w14:textId="77777777" w:rsidR="00D40622" w:rsidRDefault="00D40622" w:rsidP="00AC5D7C">
            <w:pPr>
              <w:pStyle w:val="TAC"/>
              <w:rPr>
                <w:lang w:eastAsia="zh-CN"/>
              </w:rPr>
            </w:pPr>
            <w:r>
              <w:rPr>
                <w:rFonts w:hint="eastAsia"/>
                <w:lang w:eastAsia="zh-CN"/>
              </w:rPr>
              <w:t>T</w:t>
            </w:r>
            <w:r>
              <w:rPr>
                <w:lang w:eastAsia="zh-CN"/>
              </w:rPr>
              <w:t>ype 0</w:t>
            </w:r>
          </w:p>
        </w:tc>
        <w:tc>
          <w:tcPr>
            <w:tcW w:w="1060" w:type="dxa"/>
            <w:tcBorders>
              <w:left w:val="single" w:sz="4" w:space="0" w:color="auto"/>
            </w:tcBorders>
            <w:shd w:val="clear" w:color="auto" w:fill="auto"/>
            <w:tcMar>
              <w:top w:w="15" w:type="dxa"/>
              <w:left w:w="81" w:type="dxa"/>
              <w:bottom w:w="0" w:type="dxa"/>
              <w:right w:w="81" w:type="dxa"/>
            </w:tcMar>
          </w:tcPr>
          <w:p w14:paraId="2CF77FA3" w14:textId="77777777" w:rsidR="00D40622" w:rsidRDefault="00D40622" w:rsidP="00AC5D7C">
            <w:pPr>
              <w:pStyle w:val="TAC"/>
              <w:rPr>
                <w:lang w:eastAsia="zh-CN"/>
              </w:rPr>
            </w:pPr>
            <w:r>
              <w:rPr>
                <w:lang w:eastAsia="zh-CN"/>
              </w:rPr>
              <w:t>N/A</w:t>
            </w:r>
          </w:p>
        </w:tc>
        <w:tc>
          <w:tcPr>
            <w:tcW w:w="1060" w:type="dxa"/>
            <w:shd w:val="clear" w:color="auto" w:fill="auto"/>
            <w:tcMar>
              <w:top w:w="15" w:type="dxa"/>
              <w:left w:w="81" w:type="dxa"/>
              <w:bottom w:w="0" w:type="dxa"/>
              <w:right w:w="81" w:type="dxa"/>
            </w:tcMar>
          </w:tcPr>
          <w:p w14:paraId="2DE86A5B" w14:textId="77777777" w:rsidR="00D40622" w:rsidRDefault="00D40622" w:rsidP="00AC5D7C">
            <w:pPr>
              <w:pStyle w:val="TAC"/>
              <w:rPr>
                <w:lang w:eastAsia="zh-CN"/>
              </w:rPr>
            </w:pPr>
            <w:r>
              <w:rPr>
                <w:lang w:eastAsia="zh-CN"/>
              </w:rPr>
              <w:t>N/A</w:t>
            </w:r>
          </w:p>
        </w:tc>
      </w:tr>
      <w:tr w:rsidR="00D40622" w:rsidRPr="00C25669" w14:paraId="6D4D7EAF" w14:textId="77777777" w:rsidTr="00AC5D7C">
        <w:trPr>
          <w:trHeight w:val="51"/>
          <w:jc w:val="center"/>
        </w:trPr>
        <w:tc>
          <w:tcPr>
            <w:tcW w:w="4960" w:type="dxa"/>
            <w:gridSpan w:val="4"/>
            <w:shd w:val="clear" w:color="auto" w:fill="auto"/>
            <w:tcMar>
              <w:top w:w="15" w:type="dxa"/>
              <w:left w:w="81" w:type="dxa"/>
              <w:bottom w:w="0" w:type="dxa"/>
              <w:right w:w="81" w:type="dxa"/>
            </w:tcMar>
          </w:tcPr>
          <w:p w14:paraId="1727CF6E" w14:textId="77777777" w:rsidR="00D40622" w:rsidRDefault="00D40622" w:rsidP="00AC5D7C">
            <w:pPr>
              <w:pStyle w:val="TAC"/>
              <w:jc w:val="left"/>
              <w:rPr>
                <w:lang w:eastAsia="zh-CN"/>
              </w:rPr>
            </w:pPr>
            <w:r>
              <w:rPr>
                <w:rFonts w:hint="eastAsia"/>
                <w:lang w:eastAsia="zh-CN"/>
              </w:rPr>
              <w:t>N</w:t>
            </w:r>
            <w:r>
              <w:rPr>
                <w:lang w:eastAsia="zh-CN"/>
              </w:rPr>
              <w:t xml:space="preserve">ote 1: Full BWP is allocated for PDSCH </w:t>
            </w:r>
          </w:p>
        </w:tc>
      </w:tr>
      <w:bookmarkEnd w:id="4160"/>
    </w:tbl>
    <w:p w14:paraId="5101E39A" w14:textId="77777777" w:rsidR="00D40622" w:rsidRDefault="00D40622" w:rsidP="00D40622">
      <w:pPr>
        <w:rPr>
          <w:rFonts w:ascii="Times-Roman" w:hAnsi="Times-Roman"/>
        </w:rPr>
      </w:pPr>
    </w:p>
    <w:p w14:paraId="5A9FB7CB" w14:textId="77777777" w:rsidR="00066149" w:rsidRDefault="00066149" w:rsidP="00066149">
      <w:pPr>
        <w:rPr>
          <w:rFonts w:ascii="Times-Roman" w:hAnsi="Times-Roman"/>
        </w:rPr>
      </w:pPr>
      <w:r>
        <w:rPr>
          <w:rFonts w:ascii="Times-Roman" w:hAnsi="Times-Roman"/>
        </w:rPr>
        <w:t>T</w:t>
      </w:r>
      <w:r w:rsidRPr="00D43F4A">
        <w:rPr>
          <w:rFonts w:ascii="Times-Roman" w:hAnsi="Times-Roman"/>
        </w:rPr>
        <w:t xml:space="preserve">he test parameters for PCell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Pcell is in FR1 and Scell is in FR2-2 and only requirements for Scell should be verified. </w:t>
      </w:r>
    </w:p>
    <w:p w14:paraId="3C5ACA8D" w14:textId="77777777" w:rsidR="00066149" w:rsidRDefault="00066149" w:rsidP="00066149">
      <w:pPr>
        <w:rPr>
          <w:rFonts w:ascii="Times-Roman" w:hAnsi="Times-Roman"/>
        </w:rPr>
      </w:pPr>
      <w:r>
        <w:rPr>
          <w:rFonts w:ascii="Times-Roman" w:hAnsi="Times-Roman"/>
        </w:rPr>
        <w:t>The test purposes are specified in Table 9.2A.1-2.</w:t>
      </w:r>
    </w:p>
    <w:p w14:paraId="02195AF8" w14:textId="77777777" w:rsidR="00066149" w:rsidRPr="00C25669" w:rsidRDefault="00066149" w:rsidP="00066149">
      <w:pPr>
        <w:pStyle w:val="TH"/>
      </w:pPr>
      <w:r w:rsidRPr="00C25669">
        <w:t xml:space="preserve">Table </w:t>
      </w:r>
      <w:r>
        <w:t>9.2A.1-2</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066149" w:rsidRPr="00C25669" w14:paraId="4937DE3D" w14:textId="77777777" w:rsidTr="00F95C32">
        <w:tc>
          <w:tcPr>
            <w:tcW w:w="4822" w:type="dxa"/>
            <w:tcBorders>
              <w:top w:val="single" w:sz="4" w:space="0" w:color="auto"/>
              <w:left w:val="single" w:sz="4" w:space="0" w:color="auto"/>
              <w:bottom w:val="single" w:sz="4" w:space="0" w:color="auto"/>
              <w:right w:val="single" w:sz="4" w:space="0" w:color="auto"/>
            </w:tcBorders>
            <w:hideMark/>
          </w:tcPr>
          <w:p w14:paraId="21C3841C" w14:textId="77777777" w:rsidR="00066149" w:rsidRPr="00C25669" w:rsidRDefault="00066149" w:rsidP="00F95C32">
            <w:pPr>
              <w:pStyle w:val="TAH"/>
            </w:pPr>
            <w:r w:rsidRPr="00C25669">
              <w:t>Purpose</w:t>
            </w:r>
          </w:p>
        </w:tc>
        <w:tc>
          <w:tcPr>
            <w:tcW w:w="4807" w:type="dxa"/>
            <w:tcBorders>
              <w:top w:val="single" w:sz="4" w:space="0" w:color="auto"/>
              <w:left w:val="single" w:sz="4" w:space="0" w:color="auto"/>
              <w:bottom w:val="single" w:sz="4" w:space="0" w:color="auto"/>
              <w:right w:val="single" w:sz="4" w:space="0" w:color="auto"/>
            </w:tcBorders>
            <w:hideMark/>
          </w:tcPr>
          <w:p w14:paraId="64AFD980" w14:textId="77777777" w:rsidR="00066149" w:rsidRPr="00C25669" w:rsidRDefault="00066149" w:rsidP="00F95C32">
            <w:pPr>
              <w:pStyle w:val="TAH"/>
            </w:pPr>
            <w:r w:rsidRPr="00C25669">
              <w:t>Test index</w:t>
            </w:r>
          </w:p>
        </w:tc>
      </w:tr>
      <w:tr w:rsidR="00066149" w:rsidRPr="00C25669" w14:paraId="137948CF" w14:textId="77777777" w:rsidTr="00F95C32">
        <w:tc>
          <w:tcPr>
            <w:tcW w:w="4822" w:type="dxa"/>
            <w:tcBorders>
              <w:top w:val="single" w:sz="4" w:space="0" w:color="auto"/>
              <w:left w:val="single" w:sz="4" w:space="0" w:color="auto"/>
              <w:bottom w:val="single" w:sz="4" w:space="0" w:color="auto"/>
              <w:right w:val="single" w:sz="4" w:space="0" w:color="auto"/>
            </w:tcBorders>
          </w:tcPr>
          <w:p w14:paraId="7F55A2B9" w14:textId="77777777" w:rsidR="00066149" w:rsidRPr="00C25669" w:rsidRDefault="00066149" w:rsidP="00F95C32">
            <w:pPr>
              <w:pStyle w:val="TAL"/>
              <w:rPr>
                <w:rFonts w:eastAsia="SimSun"/>
              </w:rPr>
            </w:pPr>
            <w:r w:rsidRPr="001E6273">
              <w:t>Verify the PDSCH mapping Typ</w:t>
            </w:r>
            <w:r>
              <w:t xml:space="preserve">e A normal performance in FR2-2 Scell CC in CA between FR1 and FR2-2 </w:t>
            </w:r>
            <w:r w:rsidRPr="001E6273">
              <w:t>under 2 receive antenna conditions and with different channel models, MCSs and</w:t>
            </w:r>
            <w:r>
              <w:t xml:space="preserve"> </w:t>
            </w:r>
            <w:r w:rsidRPr="001E6273">
              <w:t>number of MIMO layers</w:t>
            </w:r>
          </w:p>
        </w:tc>
        <w:tc>
          <w:tcPr>
            <w:tcW w:w="4807" w:type="dxa"/>
            <w:tcBorders>
              <w:top w:val="single" w:sz="4" w:space="0" w:color="auto"/>
              <w:left w:val="single" w:sz="4" w:space="0" w:color="auto"/>
              <w:bottom w:val="single" w:sz="4" w:space="0" w:color="auto"/>
              <w:right w:val="single" w:sz="4" w:space="0" w:color="auto"/>
            </w:tcBorders>
          </w:tcPr>
          <w:p w14:paraId="135087E0" w14:textId="77777777" w:rsidR="00066149" w:rsidRPr="00C25669" w:rsidRDefault="00066149" w:rsidP="00F95C32">
            <w:pPr>
              <w:pStyle w:val="TAL"/>
            </w:pPr>
            <w:r>
              <w:t>1-1,1-2,1-3,1-4,1-5,1-6</w:t>
            </w:r>
          </w:p>
        </w:tc>
      </w:tr>
    </w:tbl>
    <w:p w14:paraId="2EEAFC06" w14:textId="77777777" w:rsidR="00066149" w:rsidRPr="00D43F4A" w:rsidRDefault="00066149" w:rsidP="00066149">
      <w:pPr>
        <w:rPr>
          <w:rFonts w:ascii="Times-Roman" w:hAnsi="Times-Roman"/>
        </w:rPr>
      </w:pPr>
    </w:p>
    <w:p w14:paraId="07D34F52" w14:textId="77777777" w:rsidR="00066149" w:rsidRPr="00D43F4A" w:rsidRDefault="00066149" w:rsidP="00066149">
      <w:pPr>
        <w:pStyle w:val="TH"/>
      </w:pPr>
      <w:r>
        <w:t>Table 9.2A.1-3</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66149" w:rsidRPr="00D43F4A" w14:paraId="26306604" w14:textId="77777777" w:rsidTr="00F95C32">
        <w:tc>
          <w:tcPr>
            <w:tcW w:w="5467" w:type="dxa"/>
            <w:gridSpan w:val="2"/>
            <w:shd w:val="clear" w:color="auto" w:fill="auto"/>
          </w:tcPr>
          <w:p w14:paraId="5096A7CC"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3EB020FD"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5EE68A0" w14:textId="77777777" w:rsidR="00066149" w:rsidRPr="00D43F4A" w:rsidRDefault="00066149" w:rsidP="00F95C32">
            <w:pPr>
              <w:keepNext/>
              <w:keepLines/>
              <w:spacing w:after="0"/>
              <w:jc w:val="center"/>
              <w:rPr>
                <w:rFonts w:ascii="Arial" w:hAnsi="Arial"/>
                <w:b/>
                <w:sz w:val="18"/>
              </w:rPr>
            </w:pPr>
            <w:r w:rsidRPr="00D43F4A">
              <w:rPr>
                <w:rFonts w:ascii="Arial" w:hAnsi="Arial"/>
                <w:b/>
                <w:sz w:val="18"/>
              </w:rPr>
              <w:t>Value</w:t>
            </w:r>
          </w:p>
        </w:tc>
      </w:tr>
      <w:tr w:rsidR="00066149" w:rsidRPr="00D43F4A" w14:paraId="5AC64AAC" w14:textId="77777777" w:rsidTr="00F95C32">
        <w:tc>
          <w:tcPr>
            <w:tcW w:w="5467" w:type="dxa"/>
            <w:gridSpan w:val="2"/>
            <w:shd w:val="clear" w:color="auto" w:fill="auto"/>
          </w:tcPr>
          <w:p w14:paraId="29C68185" w14:textId="77777777" w:rsidR="00066149" w:rsidRPr="00D43F4A" w:rsidRDefault="00066149" w:rsidP="00F95C3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3F638B8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68ECAD6E"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TDD</w:t>
            </w:r>
          </w:p>
        </w:tc>
      </w:tr>
      <w:tr w:rsidR="00066149" w:rsidRPr="00D43F4A" w14:paraId="12CDF455" w14:textId="77777777" w:rsidTr="00F95C32">
        <w:tc>
          <w:tcPr>
            <w:tcW w:w="5467" w:type="dxa"/>
            <w:gridSpan w:val="2"/>
            <w:shd w:val="clear" w:color="auto" w:fill="auto"/>
          </w:tcPr>
          <w:p w14:paraId="042B900A" w14:textId="77777777" w:rsidR="00066149" w:rsidRPr="00D43F4A" w:rsidRDefault="00066149" w:rsidP="00F95C3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16418429" w14:textId="77777777" w:rsidR="00066149" w:rsidRPr="00D43F4A" w:rsidRDefault="00066149" w:rsidP="00F95C3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6A77D908" w14:textId="77777777" w:rsidR="00066149" w:rsidRPr="00D43F4A" w:rsidRDefault="00066149" w:rsidP="00F95C32">
            <w:pPr>
              <w:keepNext/>
              <w:keepLines/>
              <w:spacing w:after="0"/>
              <w:jc w:val="center"/>
              <w:rPr>
                <w:rFonts w:ascii="Arial" w:hAnsi="Arial"/>
                <w:sz w:val="18"/>
              </w:rPr>
            </w:pPr>
            <w:r>
              <w:rPr>
                <w:rFonts w:ascii="Arial" w:hAnsi="Arial"/>
                <w:sz w:val="18"/>
              </w:rPr>
              <w:t>4</w:t>
            </w:r>
            <w:r w:rsidRPr="00D43F4A">
              <w:rPr>
                <w:rFonts w:ascii="Arial" w:hAnsi="Arial"/>
                <w:sz w:val="18"/>
              </w:rPr>
              <w:t>0</w:t>
            </w:r>
          </w:p>
        </w:tc>
      </w:tr>
      <w:tr w:rsidR="00066149" w:rsidRPr="00D43F4A" w14:paraId="3B6E2F25" w14:textId="77777777" w:rsidTr="00F95C32">
        <w:tc>
          <w:tcPr>
            <w:tcW w:w="5467" w:type="dxa"/>
            <w:gridSpan w:val="2"/>
            <w:shd w:val="clear" w:color="auto" w:fill="auto"/>
          </w:tcPr>
          <w:p w14:paraId="02230DFD" w14:textId="77777777" w:rsidR="00066149" w:rsidRPr="00D43F4A" w:rsidRDefault="00066149" w:rsidP="00F95C3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5DC63B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2EA8E9F" w14:textId="77777777" w:rsidR="00066149" w:rsidRPr="00D43F4A" w:rsidRDefault="00066149" w:rsidP="00F95C32">
            <w:pPr>
              <w:keepNext/>
              <w:keepLines/>
              <w:spacing w:after="0"/>
              <w:jc w:val="center"/>
              <w:rPr>
                <w:rFonts w:ascii="Arial" w:hAnsi="Arial"/>
                <w:sz w:val="18"/>
              </w:rPr>
            </w:pPr>
            <w:r w:rsidRPr="00D43F4A">
              <w:rPr>
                <w:rFonts w:ascii="Arial" w:hAnsi="Arial"/>
                <w:sz w:val="18"/>
              </w:rPr>
              <w:t>30</w:t>
            </w:r>
          </w:p>
        </w:tc>
      </w:tr>
      <w:tr w:rsidR="00066149" w:rsidRPr="00D43F4A" w14:paraId="2146C9B1" w14:textId="77777777" w:rsidTr="00F95C32">
        <w:tc>
          <w:tcPr>
            <w:tcW w:w="5467" w:type="dxa"/>
            <w:gridSpan w:val="2"/>
            <w:shd w:val="clear" w:color="auto" w:fill="auto"/>
          </w:tcPr>
          <w:p w14:paraId="0D137FED" w14:textId="77777777" w:rsidR="00066149" w:rsidRPr="00D43F4A" w:rsidRDefault="00066149" w:rsidP="00F95C3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pattern</w:t>
            </w:r>
          </w:p>
        </w:tc>
        <w:tc>
          <w:tcPr>
            <w:tcW w:w="802" w:type="dxa"/>
            <w:shd w:val="clear" w:color="auto" w:fill="auto"/>
          </w:tcPr>
          <w:p w14:paraId="401F66A3"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FB15642" w14:textId="77777777" w:rsidR="00066149" w:rsidRPr="00D43F4A" w:rsidRDefault="00066149" w:rsidP="00F95C32">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R1.30-1</w:t>
            </w:r>
          </w:p>
        </w:tc>
      </w:tr>
      <w:tr w:rsidR="00066149" w:rsidRPr="00D43F4A" w14:paraId="02E62979" w14:textId="77777777" w:rsidTr="00F95C32">
        <w:tc>
          <w:tcPr>
            <w:tcW w:w="5467" w:type="dxa"/>
            <w:gridSpan w:val="2"/>
            <w:shd w:val="clear" w:color="auto" w:fill="auto"/>
          </w:tcPr>
          <w:p w14:paraId="33B4491E" w14:textId="77777777" w:rsidR="00066149" w:rsidRPr="00D43F4A" w:rsidRDefault="00066149" w:rsidP="00F95C3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2665D81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C20D708"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1</w:t>
            </w:r>
          </w:p>
        </w:tc>
      </w:tr>
      <w:tr w:rsidR="00066149" w:rsidRPr="00D43F4A" w14:paraId="5412041C" w14:textId="77777777" w:rsidTr="00F95C32">
        <w:tc>
          <w:tcPr>
            <w:tcW w:w="1812" w:type="dxa"/>
            <w:tcBorders>
              <w:bottom w:val="nil"/>
            </w:tcBorders>
            <w:shd w:val="clear" w:color="auto" w:fill="auto"/>
          </w:tcPr>
          <w:p w14:paraId="52D1B915" w14:textId="77777777" w:rsidR="00066149" w:rsidRPr="00D43F4A" w:rsidRDefault="00066149" w:rsidP="00F95C3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52B64853" w14:textId="77777777" w:rsidR="00066149" w:rsidRPr="00D43F4A" w:rsidRDefault="00066149" w:rsidP="00F95C3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3601860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737E6C6A"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A</w:t>
            </w:r>
          </w:p>
        </w:tc>
      </w:tr>
      <w:tr w:rsidR="00066149" w:rsidRPr="00D43F4A" w14:paraId="309543B6" w14:textId="77777777" w:rsidTr="00F95C32">
        <w:tc>
          <w:tcPr>
            <w:tcW w:w="1812" w:type="dxa"/>
            <w:tcBorders>
              <w:top w:val="nil"/>
              <w:bottom w:val="nil"/>
            </w:tcBorders>
            <w:shd w:val="clear" w:color="auto" w:fill="auto"/>
          </w:tcPr>
          <w:p w14:paraId="52348BB3"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4E03096" w14:textId="77777777" w:rsidR="00066149" w:rsidRPr="00D43F4A" w:rsidRDefault="00066149" w:rsidP="00F95C32">
            <w:pPr>
              <w:keepNext/>
              <w:keepLines/>
              <w:spacing w:after="0"/>
              <w:rPr>
                <w:rFonts w:ascii="Arial" w:hAnsi="Arial"/>
                <w:sz w:val="18"/>
              </w:rPr>
            </w:pPr>
            <w:r w:rsidRPr="00D43F4A">
              <w:rPr>
                <w:rFonts w:ascii="Arial" w:hAnsi="Arial"/>
                <w:sz w:val="18"/>
              </w:rPr>
              <w:t>k0</w:t>
            </w:r>
          </w:p>
        </w:tc>
        <w:tc>
          <w:tcPr>
            <w:tcW w:w="802" w:type="dxa"/>
            <w:shd w:val="clear" w:color="auto" w:fill="auto"/>
          </w:tcPr>
          <w:p w14:paraId="67B4CD2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E2FF34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0</w:t>
            </w:r>
          </w:p>
        </w:tc>
      </w:tr>
      <w:tr w:rsidR="00066149" w:rsidRPr="00D43F4A" w14:paraId="0514384F" w14:textId="77777777" w:rsidTr="00F95C32">
        <w:tc>
          <w:tcPr>
            <w:tcW w:w="1812" w:type="dxa"/>
            <w:tcBorders>
              <w:top w:val="nil"/>
              <w:bottom w:val="nil"/>
            </w:tcBorders>
            <w:shd w:val="clear" w:color="auto" w:fill="auto"/>
          </w:tcPr>
          <w:p w14:paraId="695371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12A10A2" w14:textId="77777777" w:rsidR="00066149" w:rsidRPr="00D43F4A" w:rsidRDefault="00066149" w:rsidP="00F95C3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05CCFAA9"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3B8D6C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2</w:t>
            </w:r>
          </w:p>
        </w:tc>
      </w:tr>
      <w:tr w:rsidR="00066149" w:rsidRPr="00D43F4A" w14:paraId="42AB61B3" w14:textId="77777777" w:rsidTr="00F95C32">
        <w:tc>
          <w:tcPr>
            <w:tcW w:w="1812" w:type="dxa"/>
            <w:tcBorders>
              <w:top w:val="nil"/>
              <w:bottom w:val="nil"/>
            </w:tcBorders>
            <w:shd w:val="clear" w:color="auto" w:fill="auto"/>
          </w:tcPr>
          <w:p w14:paraId="73C0E206"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49ABEA47" w14:textId="77777777" w:rsidR="00066149" w:rsidRPr="00D43F4A" w:rsidRDefault="00066149" w:rsidP="00F95C3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347876C"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A232E13" w14:textId="77777777" w:rsidR="00066149" w:rsidRPr="00D43F4A" w:rsidRDefault="00066149" w:rsidP="00F95C32">
            <w:pPr>
              <w:keepNext/>
              <w:keepLines/>
              <w:spacing w:after="0"/>
              <w:jc w:val="center"/>
              <w:rPr>
                <w:rFonts w:ascii="Arial" w:hAnsi="Arial"/>
                <w:sz w:val="18"/>
              </w:rPr>
            </w:pPr>
            <w:r>
              <w:rPr>
                <w:rFonts w:ascii="Arial" w:hAnsi="Arial"/>
                <w:sz w:val="18"/>
              </w:rPr>
              <w:t>12</w:t>
            </w:r>
          </w:p>
        </w:tc>
      </w:tr>
      <w:tr w:rsidR="00066149" w:rsidRPr="00D43F4A" w14:paraId="508EE3B2" w14:textId="77777777" w:rsidTr="00F95C32">
        <w:tc>
          <w:tcPr>
            <w:tcW w:w="1812" w:type="dxa"/>
            <w:tcBorders>
              <w:top w:val="nil"/>
              <w:bottom w:val="nil"/>
            </w:tcBorders>
            <w:shd w:val="clear" w:color="auto" w:fill="auto"/>
          </w:tcPr>
          <w:p w14:paraId="43CFDEDA"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18A52E55" w14:textId="77777777" w:rsidR="00066149" w:rsidRPr="00D43F4A" w:rsidRDefault="00066149" w:rsidP="00F95C3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3EF444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D1A2F21"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0755CC23" w14:textId="77777777" w:rsidTr="00F95C32">
        <w:tc>
          <w:tcPr>
            <w:tcW w:w="1812" w:type="dxa"/>
            <w:tcBorders>
              <w:top w:val="nil"/>
              <w:bottom w:val="nil"/>
            </w:tcBorders>
            <w:shd w:val="clear" w:color="auto" w:fill="auto"/>
          </w:tcPr>
          <w:p w14:paraId="14C21449"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490E838" w14:textId="77777777" w:rsidR="00066149" w:rsidRPr="00D43F4A" w:rsidRDefault="00066149" w:rsidP="00F95C3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762992E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3F634D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Static</w:t>
            </w:r>
          </w:p>
        </w:tc>
      </w:tr>
      <w:tr w:rsidR="00066149" w:rsidRPr="00D43F4A" w14:paraId="17DF3456" w14:textId="77777777" w:rsidTr="00F95C32">
        <w:tc>
          <w:tcPr>
            <w:tcW w:w="1812" w:type="dxa"/>
            <w:tcBorders>
              <w:top w:val="nil"/>
              <w:bottom w:val="nil"/>
            </w:tcBorders>
            <w:shd w:val="clear" w:color="auto" w:fill="auto"/>
          </w:tcPr>
          <w:p w14:paraId="01851EC1"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AF982E4" w14:textId="77777777" w:rsidR="00066149" w:rsidRPr="00D43F4A" w:rsidRDefault="00066149" w:rsidP="00F95C3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011F483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282112E9" w14:textId="77777777" w:rsidR="00066149" w:rsidRPr="00D43F4A" w:rsidRDefault="00066149" w:rsidP="00F95C32">
            <w:pPr>
              <w:keepNext/>
              <w:keepLines/>
              <w:spacing w:after="0"/>
              <w:jc w:val="center"/>
              <w:rPr>
                <w:rFonts w:ascii="Arial" w:hAnsi="Arial"/>
                <w:sz w:val="18"/>
              </w:rPr>
            </w:pPr>
            <w:r w:rsidRPr="00D43F4A">
              <w:rPr>
                <w:rFonts w:ascii="Arial" w:hAnsi="Arial" w:hint="eastAsia"/>
                <w:sz w:val="18"/>
                <w:lang w:eastAsia="zh-CN"/>
              </w:rPr>
              <w:t xml:space="preserve">2 </w:t>
            </w:r>
          </w:p>
        </w:tc>
      </w:tr>
      <w:tr w:rsidR="00066149" w:rsidRPr="00D43F4A" w14:paraId="57E765A6" w14:textId="77777777" w:rsidTr="00F95C32">
        <w:tc>
          <w:tcPr>
            <w:tcW w:w="1812" w:type="dxa"/>
            <w:tcBorders>
              <w:top w:val="nil"/>
              <w:bottom w:val="nil"/>
            </w:tcBorders>
            <w:shd w:val="clear" w:color="auto" w:fill="auto"/>
          </w:tcPr>
          <w:p w14:paraId="68E7955A"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1759988B" w14:textId="77777777" w:rsidR="00066149" w:rsidRPr="00D43F4A" w:rsidRDefault="00066149" w:rsidP="00F95C3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633DCB6F"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54B2515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0</w:t>
            </w:r>
          </w:p>
        </w:tc>
      </w:tr>
      <w:tr w:rsidR="00066149" w:rsidRPr="00D43F4A" w14:paraId="461D1D11" w14:textId="77777777" w:rsidTr="00F95C32">
        <w:tc>
          <w:tcPr>
            <w:tcW w:w="1812" w:type="dxa"/>
            <w:tcBorders>
              <w:top w:val="nil"/>
              <w:bottom w:val="nil"/>
            </w:tcBorders>
            <w:shd w:val="clear" w:color="auto" w:fill="auto"/>
          </w:tcPr>
          <w:p w14:paraId="6333727C"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47BBEF70" w14:textId="77777777" w:rsidR="00066149" w:rsidRPr="00D43F4A" w:rsidRDefault="00066149" w:rsidP="00F95C3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FDD8736"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098EF32" w14:textId="77777777" w:rsidR="00066149" w:rsidRPr="00D43F4A" w:rsidRDefault="00066149" w:rsidP="00F95C3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066149" w:rsidRPr="00D43F4A" w14:paraId="1352E456" w14:textId="77777777" w:rsidTr="00F95C32">
        <w:tc>
          <w:tcPr>
            <w:tcW w:w="1812" w:type="dxa"/>
            <w:tcBorders>
              <w:top w:val="nil"/>
              <w:bottom w:val="nil"/>
            </w:tcBorders>
            <w:shd w:val="clear" w:color="auto" w:fill="auto"/>
          </w:tcPr>
          <w:p w14:paraId="65F0EF16" w14:textId="77777777" w:rsidR="00066149" w:rsidRPr="00D43F4A" w:rsidRDefault="00066149" w:rsidP="00F95C32">
            <w:pPr>
              <w:keepNext/>
              <w:keepLines/>
              <w:spacing w:after="0"/>
              <w:rPr>
                <w:rFonts w:ascii="Arial" w:hAnsi="Arial"/>
                <w:i/>
                <w:sz w:val="18"/>
              </w:rPr>
            </w:pPr>
          </w:p>
        </w:tc>
        <w:tc>
          <w:tcPr>
            <w:tcW w:w="3655" w:type="dxa"/>
            <w:shd w:val="clear" w:color="auto" w:fill="auto"/>
          </w:tcPr>
          <w:p w14:paraId="67111DFE"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16B894E8"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423556E2"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Non-interleaved</w:t>
            </w:r>
          </w:p>
        </w:tc>
      </w:tr>
      <w:tr w:rsidR="00066149" w:rsidRPr="00D43F4A" w14:paraId="6F4209E2" w14:textId="77777777" w:rsidTr="00F95C32">
        <w:tc>
          <w:tcPr>
            <w:tcW w:w="1812" w:type="dxa"/>
            <w:tcBorders>
              <w:top w:val="nil"/>
              <w:bottom w:val="single" w:sz="4" w:space="0" w:color="auto"/>
            </w:tcBorders>
            <w:shd w:val="clear" w:color="auto" w:fill="auto"/>
          </w:tcPr>
          <w:p w14:paraId="6E0E6E9D"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3AB65FCB" w14:textId="77777777" w:rsidR="00066149" w:rsidRPr="00D43F4A" w:rsidRDefault="00066149" w:rsidP="00F95C3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185B1D0"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1031B7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N/A</w:t>
            </w:r>
          </w:p>
        </w:tc>
      </w:tr>
      <w:tr w:rsidR="00066149" w:rsidRPr="00D43F4A" w14:paraId="3B120049" w14:textId="77777777" w:rsidTr="00F95C32">
        <w:tc>
          <w:tcPr>
            <w:tcW w:w="1812" w:type="dxa"/>
            <w:tcBorders>
              <w:bottom w:val="nil"/>
            </w:tcBorders>
            <w:shd w:val="clear" w:color="auto" w:fill="auto"/>
          </w:tcPr>
          <w:p w14:paraId="53822463" w14:textId="77777777" w:rsidR="00066149" w:rsidRPr="00D43F4A" w:rsidRDefault="00066149" w:rsidP="00F95C3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42BAD03E" w14:textId="77777777" w:rsidR="00066149" w:rsidRPr="00D43F4A" w:rsidRDefault="00066149" w:rsidP="00F95C3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13D3B20B"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3B620977" w14:textId="77777777" w:rsidR="00066149" w:rsidRPr="00D43F4A" w:rsidRDefault="00066149" w:rsidP="00F95C32">
            <w:pPr>
              <w:keepNext/>
              <w:keepLines/>
              <w:spacing w:after="0"/>
              <w:jc w:val="center"/>
              <w:rPr>
                <w:rFonts w:ascii="Arial" w:hAnsi="Arial"/>
                <w:sz w:val="18"/>
              </w:rPr>
            </w:pPr>
            <w:r w:rsidRPr="00D43F4A">
              <w:rPr>
                <w:rFonts w:ascii="Arial" w:hAnsi="Arial"/>
                <w:sz w:val="18"/>
              </w:rPr>
              <w:t>Type 1</w:t>
            </w:r>
          </w:p>
        </w:tc>
      </w:tr>
      <w:tr w:rsidR="00066149" w:rsidRPr="00D43F4A" w14:paraId="4B90BB6B" w14:textId="77777777" w:rsidTr="00F95C32">
        <w:tc>
          <w:tcPr>
            <w:tcW w:w="1812" w:type="dxa"/>
            <w:tcBorders>
              <w:top w:val="nil"/>
              <w:bottom w:val="nil"/>
            </w:tcBorders>
            <w:shd w:val="clear" w:color="auto" w:fill="auto"/>
          </w:tcPr>
          <w:p w14:paraId="3CA1B322"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2261E530" w14:textId="77777777" w:rsidR="00066149" w:rsidRPr="00D43F4A" w:rsidRDefault="00066149" w:rsidP="00F95C3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20A22101"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06D8F08B" w14:textId="77777777" w:rsidR="00066149" w:rsidRPr="00D43F4A" w:rsidRDefault="00066149" w:rsidP="00F95C32">
            <w:pPr>
              <w:keepNext/>
              <w:keepLines/>
              <w:spacing w:after="0"/>
              <w:jc w:val="center"/>
              <w:rPr>
                <w:rFonts w:ascii="Arial" w:hAnsi="Arial"/>
                <w:sz w:val="18"/>
              </w:rPr>
            </w:pPr>
            <w:r w:rsidRPr="00D43F4A">
              <w:rPr>
                <w:rFonts w:ascii="Arial" w:hAnsi="Arial"/>
                <w:sz w:val="18"/>
              </w:rPr>
              <w:t>pos1</w:t>
            </w:r>
          </w:p>
        </w:tc>
      </w:tr>
      <w:tr w:rsidR="00066149" w:rsidRPr="00D43F4A" w14:paraId="6014E7F6" w14:textId="77777777" w:rsidTr="00F95C32">
        <w:tc>
          <w:tcPr>
            <w:tcW w:w="1812" w:type="dxa"/>
            <w:tcBorders>
              <w:top w:val="nil"/>
              <w:bottom w:val="single" w:sz="4" w:space="0" w:color="auto"/>
            </w:tcBorders>
            <w:shd w:val="clear" w:color="auto" w:fill="auto"/>
          </w:tcPr>
          <w:p w14:paraId="0A72D72F" w14:textId="77777777" w:rsidR="00066149" w:rsidRPr="00D43F4A" w:rsidRDefault="00066149" w:rsidP="00F95C32">
            <w:pPr>
              <w:keepNext/>
              <w:keepLines/>
              <w:spacing w:after="0"/>
              <w:rPr>
                <w:rFonts w:ascii="Arial" w:hAnsi="Arial"/>
                <w:sz w:val="18"/>
              </w:rPr>
            </w:pPr>
          </w:p>
        </w:tc>
        <w:tc>
          <w:tcPr>
            <w:tcW w:w="3655" w:type="dxa"/>
            <w:shd w:val="clear" w:color="auto" w:fill="auto"/>
          </w:tcPr>
          <w:p w14:paraId="72B5DB58" w14:textId="77777777" w:rsidR="00066149" w:rsidRPr="00D43F4A" w:rsidRDefault="00066149" w:rsidP="00F95C3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45ACC4CA" w14:textId="77777777" w:rsidR="00066149" w:rsidRPr="00D43F4A" w:rsidRDefault="00066149" w:rsidP="00F95C32">
            <w:pPr>
              <w:keepNext/>
              <w:keepLines/>
              <w:spacing w:after="0"/>
              <w:jc w:val="center"/>
              <w:rPr>
                <w:rFonts w:ascii="Arial" w:hAnsi="Arial"/>
                <w:sz w:val="18"/>
              </w:rPr>
            </w:pPr>
          </w:p>
        </w:tc>
        <w:tc>
          <w:tcPr>
            <w:tcW w:w="3352" w:type="dxa"/>
            <w:shd w:val="clear" w:color="auto" w:fill="auto"/>
          </w:tcPr>
          <w:p w14:paraId="1006631C" w14:textId="77777777" w:rsidR="00066149" w:rsidRPr="00D43F4A" w:rsidRDefault="00066149" w:rsidP="00F95C32">
            <w:pPr>
              <w:keepNext/>
              <w:keepLines/>
              <w:spacing w:after="0"/>
              <w:jc w:val="center"/>
              <w:rPr>
                <w:rFonts w:ascii="Arial" w:hAnsi="Arial"/>
                <w:sz w:val="18"/>
              </w:rPr>
            </w:pPr>
            <w:r w:rsidRPr="00D43F4A">
              <w:rPr>
                <w:rFonts w:ascii="Arial" w:hAnsi="Arial"/>
                <w:sz w:val="18"/>
              </w:rPr>
              <w:t>1</w:t>
            </w:r>
          </w:p>
        </w:tc>
      </w:tr>
      <w:tr w:rsidR="00066149" w:rsidRPr="00D43F4A" w14:paraId="56C244F0"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13AA73" w14:textId="77777777" w:rsidR="00066149" w:rsidRPr="00D43F4A" w:rsidRDefault="00066149" w:rsidP="00F95C3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ECEB4"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CC8976" w14:textId="77777777" w:rsidR="00066149" w:rsidRPr="00D43F4A" w:rsidRDefault="00066149" w:rsidP="00F95C32">
            <w:pPr>
              <w:keepNext/>
              <w:keepLines/>
              <w:spacing w:after="0"/>
              <w:jc w:val="center"/>
              <w:rPr>
                <w:rFonts w:ascii="Arial" w:hAnsi="Arial"/>
                <w:sz w:val="18"/>
              </w:rPr>
            </w:pPr>
            <w:r w:rsidRPr="00D43F4A">
              <w:rPr>
                <w:rFonts w:ascii="Arial" w:hAnsi="Arial"/>
                <w:sz w:val="18"/>
              </w:rPr>
              <w:t xml:space="preserve">8 </w:t>
            </w:r>
          </w:p>
        </w:tc>
      </w:tr>
      <w:tr w:rsidR="00066149" w:rsidRPr="00D43F4A" w14:paraId="23D7244C"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998E" w14:textId="77777777" w:rsidR="00066149" w:rsidRPr="00D43F4A" w:rsidRDefault="00066149" w:rsidP="00F95C3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49ECBC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C8069" w14:textId="77777777" w:rsidR="00066149" w:rsidRPr="00D43F4A" w:rsidRDefault="00066149" w:rsidP="00F95C3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r w:rsidR="00066149" w:rsidRPr="00D43F4A" w14:paraId="3C4654E9" w14:textId="77777777" w:rsidTr="00F95C3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D85" w14:textId="77777777" w:rsidR="00066149" w:rsidRPr="00D43F4A" w:rsidRDefault="00066149" w:rsidP="00F90AE3">
            <w:pPr>
              <w:pStyle w:val="TAL"/>
            </w:pPr>
            <w:r>
              <w:rPr>
                <w:lang w:eastAsia="zh-CN"/>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7CDCD9" w14:textId="77777777" w:rsidR="00066149" w:rsidRPr="00D43F4A" w:rsidRDefault="00066149" w:rsidP="00F95C3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731603F" w14:textId="77777777" w:rsidR="00066149" w:rsidRPr="00D43F4A" w:rsidRDefault="00066149" w:rsidP="00F95C32">
            <w:pPr>
              <w:keepNext/>
              <w:keepLines/>
              <w:spacing w:after="0"/>
              <w:jc w:val="center"/>
              <w:rPr>
                <w:rFonts w:ascii="Arial" w:hAnsi="Arial"/>
                <w:sz w:val="18"/>
              </w:rPr>
            </w:pPr>
            <w:r w:rsidRPr="00552722">
              <w:rPr>
                <w:rFonts w:ascii="Arial" w:hAnsi="Arial"/>
                <w:sz w:val="18"/>
                <w:lang w:eastAsia="zh-CN"/>
              </w:rPr>
              <w:t xml:space="preserve">PUCCH format 3 </w:t>
            </w:r>
          </w:p>
        </w:tc>
      </w:tr>
    </w:tbl>
    <w:p w14:paraId="71344A94" w14:textId="77777777" w:rsidR="00066149" w:rsidRDefault="00066149" w:rsidP="00066149">
      <w:pPr>
        <w:rPr>
          <w:lang w:eastAsia="zh-CN"/>
        </w:rPr>
      </w:pPr>
    </w:p>
    <w:p w14:paraId="7E1E0B18" w14:textId="77777777" w:rsidR="00066149" w:rsidRPr="005C4A73" w:rsidRDefault="00066149" w:rsidP="00066149">
      <w:pPr>
        <w:pStyle w:val="TH"/>
      </w:pPr>
      <w:r w:rsidRPr="00C25669">
        <w:t xml:space="preserve">Table </w:t>
      </w:r>
      <w:r>
        <w:t>9.2A.1-4</w:t>
      </w:r>
      <w:r w:rsidRPr="00C25669">
        <w:rPr>
          <w:rFonts w:hint="eastAsia"/>
          <w:lang w:eastAsia="zh-CN"/>
        </w:rPr>
        <w:t>:</w:t>
      </w:r>
      <w:r w:rsidRPr="00C25669">
        <w:t xml:space="preserve"> </w:t>
      </w:r>
      <w:r>
        <w:t>K1 values for each CC</w:t>
      </w:r>
    </w:p>
    <w:tbl>
      <w:tblPr>
        <w:tblStyle w:val="TableGrid"/>
        <w:tblW w:w="0" w:type="auto"/>
        <w:tblLook w:val="04A0" w:firstRow="1" w:lastRow="0" w:firstColumn="1" w:lastColumn="0" w:noHBand="0" w:noVBand="1"/>
      </w:tblPr>
      <w:tblGrid>
        <w:gridCol w:w="2828"/>
        <w:gridCol w:w="6793"/>
      </w:tblGrid>
      <w:tr w:rsidR="00066149" w14:paraId="18D4A1EB" w14:textId="77777777" w:rsidTr="00F95C32">
        <w:tc>
          <w:tcPr>
            <w:tcW w:w="2830" w:type="dxa"/>
          </w:tcPr>
          <w:p w14:paraId="619C9752" w14:textId="77777777" w:rsidR="00066149" w:rsidRPr="005C4A73" w:rsidRDefault="00066149" w:rsidP="00F95C32">
            <w:pPr>
              <w:jc w:val="center"/>
              <w:rPr>
                <w:rFonts w:ascii="Arial" w:hAnsi="Arial"/>
                <w:b/>
                <w:sz w:val="18"/>
              </w:rPr>
            </w:pPr>
            <w:r w:rsidRPr="005C4A73">
              <w:rPr>
                <w:rFonts w:ascii="Arial" w:hAnsi="Arial" w:hint="eastAsia"/>
                <w:b/>
                <w:sz w:val="18"/>
              </w:rPr>
              <w:t>C</w:t>
            </w:r>
            <w:r w:rsidRPr="005C4A73">
              <w:rPr>
                <w:rFonts w:ascii="Arial" w:hAnsi="Arial"/>
                <w:b/>
                <w:sz w:val="18"/>
              </w:rPr>
              <w:t>ells</w:t>
            </w:r>
          </w:p>
        </w:tc>
        <w:tc>
          <w:tcPr>
            <w:tcW w:w="6799" w:type="dxa"/>
          </w:tcPr>
          <w:p w14:paraId="4F660B84" w14:textId="77777777" w:rsidR="00066149" w:rsidRPr="005C4A73" w:rsidRDefault="00066149" w:rsidP="00F95C32">
            <w:pPr>
              <w:jc w:val="center"/>
              <w:rPr>
                <w:rFonts w:ascii="Arial" w:hAnsi="Arial"/>
                <w:b/>
                <w:sz w:val="18"/>
              </w:rPr>
            </w:pPr>
            <w:r w:rsidRPr="005C4A73">
              <w:rPr>
                <w:rFonts w:ascii="Arial" w:hAnsi="Arial"/>
                <w:b/>
                <w:sz w:val="18"/>
              </w:rPr>
              <w:t>K1 values</w:t>
            </w:r>
          </w:p>
        </w:tc>
      </w:tr>
      <w:tr w:rsidR="00066149" w14:paraId="2CBCAA9C" w14:textId="77777777" w:rsidTr="00F95C32">
        <w:tc>
          <w:tcPr>
            <w:tcW w:w="2830" w:type="dxa"/>
          </w:tcPr>
          <w:p w14:paraId="30547B7B" w14:textId="77777777" w:rsidR="00066149" w:rsidRPr="005C4A73" w:rsidRDefault="00066149" w:rsidP="00F95C32">
            <w:pPr>
              <w:pStyle w:val="TAL"/>
            </w:pPr>
            <w:r w:rsidRPr="005C4A73">
              <w:lastRenderedPageBreak/>
              <w:t>Pcell CC</w:t>
            </w:r>
          </w:p>
        </w:tc>
        <w:tc>
          <w:tcPr>
            <w:tcW w:w="6799" w:type="dxa"/>
          </w:tcPr>
          <w:p w14:paraId="3411DF9F" w14:textId="77777777" w:rsidR="00066149" w:rsidRPr="005C4A73" w:rsidRDefault="00066149" w:rsidP="00F95C32">
            <w:pPr>
              <w:pStyle w:val="TAC"/>
            </w:pPr>
            <w:r w:rsidRPr="005C4A73">
              <w:rPr>
                <w:rFonts w:hint="eastAsia"/>
              </w:rPr>
              <w:t>{</w:t>
            </w:r>
            <w:r w:rsidRPr="005C4A73">
              <w:t>8,7,6,5,4,3,2}</w:t>
            </w:r>
          </w:p>
        </w:tc>
      </w:tr>
      <w:tr w:rsidR="00066149" w14:paraId="5EE9EE63" w14:textId="77777777" w:rsidTr="00F95C32">
        <w:tc>
          <w:tcPr>
            <w:tcW w:w="2830" w:type="dxa"/>
          </w:tcPr>
          <w:p w14:paraId="5CE9DFF6" w14:textId="77777777" w:rsidR="00066149" w:rsidRPr="005C4A73" w:rsidRDefault="00066149" w:rsidP="00F95C32">
            <w:pPr>
              <w:pStyle w:val="TAL"/>
            </w:pPr>
            <w:r w:rsidRPr="005C4A73">
              <w:rPr>
                <w:rFonts w:hint="eastAsia"/>
              </w:rPr>
              <w:t>S</w:t>
            </w:r>
            <w:r w:rsidRPr="005C4A73">
              <w:t>Cell C</w:t>
            </w:r>
            <w:r>
              <w:t>C with 120kHz</w:t>
            </w:r>
          </w:p>
        </w:tc>
        <w:tc>
          <w:tcPr>
            <w:tcW w:w="6799" w:type="dxa"/>
          </w:tcPr>
          <w:p w14:paraId="1341D08A" w14:textId="77777777" w:rsidR="00066149" w:rsidRPr="005C4A73" w:rsidRDefault="00066149" w:rsidP="00F95C32">
            <w:pPr>
              <w:pStyle w:val="TAC"/>
            </w:pPr>
            <w:r w:rsidRPr="005C4A73">
              <w:rPr>
                <w:rFonts w:hint="eastAsia"/>
              </w:rPr>
              <w:t>{</w:t>
            </w:r>
            <w:r w:rsidRPr="005C4A73">
              <w:t>8,8,8,8,7,7,7,7</w:t>
            </w:r>
            <w:r w:rsidRPr="005C4A73">
              <w:rPr>
                <w:rFonts w:hint="eastAsia"/>
              </w:rPr>
              <w:t>}</w:t>
            </w:r>
          </w:p>
        </w:tc>
      </w:tr>
      <w:tr w:rsidR="00066149" w14:paraId="5B435AED" w14:textId="77777777" w:rsidTr="00F95C32">
        <w:tc>
          <w:tcPr>
            <w:tcW w:w="2830" w:type="dxa"/>
          </w:tcPr>
          <w:p w14:paraId="4F6B24E7" w14:textId="77777777" w:rsidR="00066149" w:rsidRPr="005C4A73" w:rsidRDefault="00066149" w:rsidP="00F95C32">
            <w:pPr>
              <w:pStyle w:val="TAL"/>
            </w:pPr>
            <w:r w:rsidRPr="00F568A6">
              <w:rPr>
                <w:rFonts w:hint="eastAsia"/>
              </w:rPr>
              <w:t>S</w:t>
            </w:r>
            <w:r w:rsidRPr="00F568A6">
              <w:t>Cell C</w:t>
            </w:r>
            <w:r>
              <w:t>C with 480kHz (Note 1)</w:t>
            </w:r>
          </w:p>
        </w:tc>
        <w:tc>
          <w:tcPr>
            <w:tcW w:w="6799" w:type="dxa"/>
          </w:tcPr>
          <w:p w14:paraId="5C73A30F" w14:textId="77777777" w:rsidR="00066149" w:rsidRPr="005C4A73" w:rsidRDefault="00066149" w:rsidP="00F95C32">
            <w:pPr>
              <w:pStyle w:val="TAC"/>
            </w:pPr>
            <w:r w:rsidRPr="005C4A73">
              <w:rPr>
                <w:rFonts w:hint="eastAsia"/>
              </w:rPr>
              <w:t>{</w:t>
            </w:r>
            <w:r w:rsidRPr="005C4A73">
              <w:t>8,8,8,7</w:t>
            </w:r>
            <w:r w:rsidRPr="005C4A73">
              <w:rPr>
                <w:rFonts w:hint="eastAsia"/>
              </w:rPr>
              <w:t>}</w:t>
            </w:r>
          </w:p>
        </w:tc>
      </w:tr>
      <w:tr w:rsidR="00066149" w14:paraId="3439F573" w14:textId="77777777" w:rsidTr="00F95C32">
        <w:tc>
          <w:tcPr>
            <w:tcW w:w="9629" w:type="dxa"/>
            <w:gridSpan w:val="2"/>
          </w:tcPr>
          <w:p w14:paraId="42042631" w14:textId="586A91BA" w:rsidR="00066149" w:rsidRPr="005C4A73" w:rsidRDefault="00D40622" w:rsidP="00F95C32">
            <w:pPr>
              <w:pStyle w:val="TAN"/>
            </w:pPr>
            <w:r w:rsidRPr="00C25669">
              <w:t>Note 1:</w:t>
            </w:r>
            <w:r w:rsidRPr="00C25669">
              <w:rPr>
                <w:lang w:eastAsia="zh-CN"/>
              </w:rPr>
              <w:tab/>
            </w:r>
            <w:r>
              <w:t>One k1 value applies for 4 TBs  scheduledby one DCI</w:t>
            </w:r>
          </w:p>
        </w:tc>
      </w:tr>
    </w:tbl>
    <w:p w14:paraId="2E8A19D7" w14:textId="77777777" w:rsidR="00066149" w:rsidRPr="00495A32" w:rsidRDefault="00066149" w:rsidP="00066149">
      <w:pPr>
        <w:rPr>
          <w:lang w:eastAsia="zh-CN"/>
        </w:rPr>
      </w:pPr>
    </w:p>
    <w:p w14:paraId="030E1783" w14:textId="77777777" w:rsidR="00066149" w:rsidRPr="00D9240A" w:rsidRDefault="00066149" w:rsidP="00066149">
      <w:pPr>
        <w:pStyle w:val="TH"/>
      </w:pPr>
      <w:r>
        <w:t>Table 9.2A.1-5</w:t>
      </w:r>
      <w:r w:rsidRPr="00D9240A">
        <w:t xml:space="preserve">: Minimum performance for Rank 1 (FRC) in </w:t>
      </w:r>
      <w:r>
        <w:t>Scell CC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87"/>
        <w:gridCol w:w="1170"/>
        <w:gridCol w:w="1170"/>
        <w:gridCol w:w="1222"/>
        <w:gridCol w:w="1116"/>
        <w:gridCol w:w="1437"/>
        <w:gridCol w:w="989"/>
        <w:gridCol w:w="814"/>
      </w:tblGrid>
      <w:tr w:rsidR="00066149" w:rsidRPr="00D9240A" w14:paraId="72A0A1F9" w14:textId="77777777" w:rsidTr="00D40622">
        <w:trPr>
          <w:trHeight w:val="338"/>
          <w:jc w:val="center"/>
        </w:trPr>
        <w:tc>
          <w:tcPr>
            <w:tcW w:w="320" w:type="pct"/>
            <w:vMerge w:val="restart"/>
            <w:shd w:val="clear" w:color="auto" w:fill="FFFFFF"/>
            <w:vAlign w:val="center"/>
          </w:tcPr>
          <w:p w14:paraId="4EA8BE3A"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Test num</w:t>
            </w:r>
          </w:p>
        </w:tc>
        <w:tc>
          <w:tcPr>
            <w:tcW w:w="565" w:type="pct"/>
            <w:vMerge w:val="restart"/>
            <w:shd w:val="clear" w:color="auto" w:fill="FFFFFF"/>
            <w:vAlign w:val="center"/>
          </w:tcPr>
          <w:p w14:paraId="3A96956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w:t>
            </w:r>
            <w:r w:rsidRPr="00D9240A">
              <w:rPr>
                <w:rFonts w:ascii="Arial" w:eastAsia="SimSun" w:hAnsi="Arial" w:hint="eastAsia"/>
                <w:b/>
                <w:sz w:val="18"/>
                <w:lang w:eastAsia="zh-CN"/>
              </w:rPr>
              <w:t xml:space="preserve"> </w:t>
            </w:r>
            <w:r w:rsidRPr="00D9240A">
              <w:rPr>
                <w:rFonts w:ascii="Arial" w:eastAsia="SimSun" w:hAnsi="Arial"/>
                <w:b/>
                <w:sz w:val="18"/>
              </w:rPr>
              <w:t>channel</w:t>
            </w:r>
          </w:p>
        </w:tc>
        <w:tc>
          <w:tcPr>
            <w:tcW w:w="608" w:type="pct"/>
            <w:vMerge w:val="restart"/>
            <w:shd w:val="clear" w:color="auto" w:fill="FFFFFF"/>
            <w:vAlign w:val="center"/>
          </w:tcPr>
          <w:p w14:paraId="3DEE9B8F" w14:textId="77777777" w:rsidR="00066149" w:rsidRPr="00D9240A" w:rsidRDefault="00066149" w:rsidP="00F95C32">
            <w:pPr>
              <w:pStyle w:val="TAH"/>
              <w:rPr>
                <w:lang w:eastAsia="zh-CN"/>
              </w:rPr>
            </w:pPr>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p>
        </w:tc>
        <w:tc>
          <w:tcPr>
            <w:tcW w:w="608" w:type="pct"/>
            <w:vMerge w:val="restart"/>
            <w:shd w:val="clear" w:color="auto" w:fill="FFFFFF"/>
            <w:vAlign w:val="center"/>
          </w:tcPr>
          <w:p w14:paraId="05D2A28E" w14:textId="77777777" w:rsidR="00066149" w:rsidRPr="00D9240A" w:rsidRDefault="00066149" w:rsidP="00F95C32">
            <w:pPr>
              <w:keepNext/>
              <w:keepLines/>
              <w:spacing w:after="0"/>
              <w:jc w:val="center"/>
              <w:rPr>
                <w:rFonts w:ascii="Arial" w:eastAsia="SimSun" w:hAnsi="Arial"/>
                <w:b/>
                <w:sz w:val="18"/>
                <w:lang w:eastAsia="zh-CN"/>
              </w:rPr>
            </w:pPr>
            <w:r w:rsidRPr="00D9240A">
              <w:rPr>
                <w:rFonts w:ascii="Arial" w:eastAsia="SimSun" w:hAnsi="Arial"/>
                <w:b/>
                <w:sz w:val="18"/>
              </w:rPr>
              <w:t>Modulation</w:t>
            </w:r>
            <w:r w:rsidRPr="00D9240A">
              <w:rPr>
                <w:rFonts w:ascii="Arial" w:eastAsia="SimSun" w:hAnsi="Arial" w:hint="eastAsia"/>
                <w:b/>
                <w:sz w:val="18"/>
                <w:lang w:eastAsia="zh-CN"/>
              </w:rPr>
              <w:t xml:space="preserve"> and code rate</w:t>
            </w:r>
          </w:p>
        </w:tc>
        <w:tc>
          <w:tcPr>
            <w:tcW w:w="635" w:type="pct"/>
            <w:vMerge w:val="restart"/>
            <w:shd w:val="clear" w:color="auto" w:fill="FFFFFF"/>
            <w:vAlign w:val="center"/>
          </w:tcPr>
          <w:p w14:paraId="7CB2E0BF"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TDD UL-DL pattern</w:t>
            </w:r>
          </w:p>
        </w:tc>
        <w:tc>
          <w:tcPr>
            <w:tcW w:w="580" w:type="pct"/>
            <w:vMerge w:val="restart"/>
            <w:shd w:val="clear" w:color="auto" w:fill="FFFFFF"/>
            <w:vAlign w:val="center"/>
          </w:tcPr>
          <w:p w14:paraId="7565044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Propagation condition</w:t>
            </w:r>
          </w:p>
        </w:tc>
        <w:tc>
          <w:tcPr>
            <w:tcW w:w="747" w:type="pct"/>
            <w:vMerge w:val="restart"/>
            <w:shd w:val="clear" w:color="auto" w:fill="FFFFFF"/>
            <w:vAlign w:val="center"/>
          </w:tcPr>
          <w:p w14:paraId="3F632D88"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Correlation matrix and antenna configuration</w:t>
            </w:r>
          </w:p>
        </w:tc>
        <w:tc>
          <w:tcPr>
            <w:tcW w:w="937" w:type="pct"/>
            <w:gridSpan w:val="2"/>
            <w:shd w:val="clear" w:color="auto" w:fill="FFFFFF"/>
            <w:vAlign w:val="center"/>
          </w:tcPr>
          <w:p w14:paraId="5AD6845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Reference value</w:t>
            </w:r>
          </w:p>
        </w:tc>
      </w:tr>
      <w:tr w:rsidR="00066149" w:rsidRPr="00D9240A" w14:paraId="02E98BFF" w14:textId="77777777" w:rsidTr="00D40622">
        <w:trPr>
          <w:trHeight w:val="338"/>
          <w:jc w:val="center"/>
        </w:trPr>
        <w:tc>
          <w:tcPr>
            <w:tcW w:w="320" w:type="pct"/>
            <w:vMerge/>
            <w:shd w:val="clear" w:color="auto" w:fill="FFFFFF"/>
            <w:vAlign w:val="center"/>
          </w:tcPr>
          <w:p w14:paraId="1772C485" w14:textId="77777777" w:rsidR="00066149" w:rsidRPr="00D9240A" w:rsidRDefault="00066149" w:rsidP="00F95C32">
            <w:pPr>
              <w:keepNext/>
              <w:keepLines/>
              <w:spacing w:after="0"/>
              <w:jc w:val="center"/>
              <w:rPr>
                <w:rFonts w:ascii="Arial" w:eastAsia="SimSun" w:hAnsi="Arial"/>
                <w:b/>
                <w:sz w:val="18"/>
              </w:rPr>
            </w:pPr>
          </w:p>
        </w:tc>
        <w:tc>
          <w:tcPr>
            <w:tcW w:w="565" w:type="pct"/>
            <w:vMerge/>
            <w:shd w:val="clear" w:color="auto" w:fill="FFFFFF"/>
            <w:vAlign w:val="center"/>
          </w:tcPr>
          <w:p w14:paraId="28E9EDEC" w14:textId="77777777" w:rsidR="00066149" w:rsidRPr="00D9240A" w:rsidRDefault="00066149" w:rsidP="00F95C32">
            <w:pPr>
              <w:keepNext/>
              <w:keepLines/>
              <w:spacing w:after="0"/>
              <w:jc w:val="center"/>
              <w:rPr>
                <w:rFonts w:ascii="Arial" w:eastAsia="SimSun" w:hAnsi="Arial"/>
                <w:b/>
                <w:sz w:val="18"/>
              </w:rPr>
            </w:pPr>
          </w:p>
        </w:tc>
        <w:tc>
          <w:tcPr>
            <w:tcW w:w="608" w:type="pct"/>
            <w:vMerge/>
            <w:shd w:val="clear" w:color="auto" w:fill="FFFFFF"/>
          </w:tcPr>
          <w:p w14:paraId="315934C7" w14:textId="77777777" w:rsidR="00066149" w:rsidRPr="00D9240A" w:rsidRDefault="00066149" w:rsidP="00F95C32">
            <w:pPr>
              <w:pStyle w:val="TAC"/>
            </w:pPr>
          </w:p>
        </w:tc>
        <w:tc>
          <w:tcPr>
            <w:tcW w:w="608" w:type="pct"/>
            <w:vMerge/>
            <w:shd w:val="clear" w:color="auto" w:fill="FFFFFF"/>
            <w:vAlign w:val="center"/>
          </w:tcPr>
          <w:p w14:paraId="464A790E" w14:textId="77777777" w:rsidR="00066149" w:rsidRPr="00D9240A" w:rsidRDefault="00066149" w:rsidP="00F95C32">
            <w:pPr>
              <w:keepNext/>
              <w:keepLines/>
              <w:spacing w:after="0"/>
              <w:jc w:val="center"/>
              <w:rPr>
                <w:rFonts w:ascii="Arial" w:eastAsia="SimSun" w:hAnsi="Arial"/>
                <w:b/>
                <w:sz w:val="18"/>
              </w:rPr>
            </w:pPr>
          </w:p>
        </w:tc>
        <w:tc>
          <w:tcPr>
            <w:tcW w:w="635" w:type="pct"/>
            <w:vMerge/>
            <w:shd w:val="clear" w:color="auto" w:fill="FFFFFF"/>
            <w:vAlign w:val="center"/>
          </w:tcPr>
          <w:p w14:paraId="3212E1DB" w14:textId="77777777" w:rsidR="00066149" w:rsidRPr="00D9240A" w:rsidRDefault="00066149" w:rsidP="00F95C32">
            <w:pPr>
              <w:keepNext/>
              <w:keepLines/>
              <w:spacing w:after="0"/>
              <w:jc w:val="center"/>
              <w:rPr>
                <w:rFonts w:ascii="Arial" w:eastAsia="SimSun" w:hAnsi="Arial"/>
                <w:b/>
                <w:sz w:val="18"/>
              </w:rPr>
            </w:pPr>
          </w:p>
        </w:tc>
        <w:tc>
          <w:tcPr>
            <w:tcW w:w="580" w:type="pct"/>
            <w:vMerge/>
            <w:shd w:val="clear" w:color="auto" w:fill="FFFFFF"/>
            <w:vAlign w:val="center"/>
          </w:tcPr>
          <w:p w14:paraId="196F6B3F" w14:textId="77777777" w:rsidR="00066149" w:rsidRPr="00D9240A" w:rsidRDefault="00066149" w:rsidP="00F95C32">
            <w:pPr>
              <w:keepNext/>
              <w:keepLines/>
              <w:spacing w:after="0"/>
              <w:jc w:val="center"/>
              <w:rPr>
                <w:rFonts w:ascii="Arial" w:eastAsia="SimSun" w:hAnsi="Arial"/>
                <w:b/>
                <w:sz w:val="18"/>
              </w:rPr>
            </w:pPr>
          </w:p>
        </w:tc>
        <w:tc>
          <w:tcPr>
            <w:tcW w:w="747" w:type="pct"/>
            <w:vMerge/>
            <w:shd w:val="clear" w:color="auto" w:fill="FFFFFF"/>
            <w:vAlign w:val="center"/>
          </w:tcPr>
          <w:p w14:paraId="62721DCF" w14:textId="77777777" w:rsidR="00066149" w:rsidRPr="00D9240A" w:rsidRDefault="00066149" w:rsidP="00F95C32">
            <w:pPr>
              <w:keepNext/>
              <w:keepLines/>
              <w:spacing w:after="0"/>
              <w:jc w:val="center"/>
              <w:rPr>
                <w:rFonts w:ascii="Arial" w:eastAsia="SimSun" w:hAnsi="Arial"/>
                <w:b/>
                <w:sz w:val="18"/>
              </w:rPr>
            </w:pPr>
          </w:p>
        </w:tc>
        <w:tc>
          <w:tcPr>
            <w:tcW w:w="514" w:type="pct"/>
            <w:shd w:val="clear" w:color="auto" w:fill="FFFFFF"/>
            <w:vAlign w:val="center"/>
          </w:tcPr>
          <w:p w14:paraId="4EEE8ACE"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Fraction of max through</w:t>
            </w:r>
            <w:r>
              <w:rPr>
                <w:rFonts w:ascii="Arial" w:eastAsia="SimSun" w:hAnsi="Arial"/>
                <w:b/>
                <w:sz w:val="18"/>
              </w:rPr>
              <w:t>-</w:t>
            </w:r>
            <w:r w:rsidRPr="00D9240A">
              <w:rPr>
                <w:rFonts w:ascii="Arial" w:eastAsia="SimSun" w:hAnsi="Arial"/>
                <w:b/>
                <w:sz w:val="18"/>
              </w:rPr>
              <w:t>put (%)</w:t>
            </w:r>
          </w:p>
        </w:tc>
        <w:tc>
          <w:tcPr>
            <w:tcW w:w="423" w:type="pct"/>
            <w:shd w:val="clear" w:color="auto" w:fill="FFFFFF"/>
            <w:vAlign w:val="center"/>
          </w:tcPr>
          <w:p w14:paraId="304FDD4C" w14:textId="77777777" w:rsidR="00066149" w:rsidRPr="00D9240A" w:rsidRDefault="00066149" w:rsidP="00F95C32">
            <w:pPr>
              <w:keepNext/>
              <w:keepLines/>
              <w:spacing w:after="0"/>
              <w:jc w:val="center"/>
              <w:rPr>
                <w:rFonts w:ascii="Arial" w:eastAsia="SimSun" w:hAnsi="Arial"/>
                <w:b/>
                <w:sz w:val="18"/>
              </w:rPr>
            </w:pPr>
            <w:r w:rsidRPr="00D9240A">
              <w:rPr>
                <w:rFonts w:ascii="Arial" w:eastAsia="SimSun" w:hAnsi="Arial"/>
                <w:b/>
                <w:sz w:val="18"/>
              </w:rPr>
              <w:t>SNR</w:t>
            </w:r>
            <w:r w:rsidRPr="00D9240A">
              <w:rPr>
                <w:rFonts w:ascii="Arial" w:eastAsia="SimSun" w:hAnsi="Arial"/>
                <w:b/>
                <w:sz w:val="18"/>
                <w:vertAlign w:val="subscript"/>
              </w:rPr>
              <w:t>BB</w:t>
            </w:r>
            <w:r w:rsidRPr="00D9240A">
              <w:rPr>
                <w:rFonts w:ascii="Arial" w:eastAsia="SimSun" w:hAnsi="Arial"/>
                <w:b/>
                <w:sz w:val="18"/>
              </w:rPr>
              <w:t xml:space="preserve"> (dB)</w:t>
            </w:r>
          </w:p>
        </w:tc>
      </w:tr>
      <w:tr w:rsidR="001113E8" w:rsidRPr="00D9240A" w14:paraId="5E71B5E9" w14:textId="77777777" w:rsidTr="00D40622">
        <w:trPr>
          <w:trHeight w:val="169"/>
          <w:jc w:val="center"/>
        </w:trPr>
        <w:tc>
          <w:tcPr>
            <w:tcW w:w="320" w:type="pct"/>
            <w:shd w:val="clear" w:color="auto" w:fill="FFFFFF"/>
            <w:vAlign w:val="center"/>
          </w:tcPr>
          <w:p w14:paraId="54AC71E1"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-1</w:t>
            </w:r>
          </w:p>
        </w:tc>
        <w:tc>
          <w:tcPr>
            <w:tcW w:w="565" w:type="pct"/>
            <w:shd w:val="clear" w:color="auto" w:fill="FFFFFF"/>
            <w:vAlign w:val="center"/>
          </w:tcPr>
          <w:p w14:paraId="7699A013" w14:textId="0B6563CA"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R.PDSCH.5-12.1 TDD</w:t>
            </w:r>
            <w:r w:rsidRPr="0026448F" w:rsidDel="00DD308C">
              <w:rPr>
                <w:rFonts w:ascii="Arial" w:eastAsia="SimSun" w:hAnsi="Arial" w:cs="Arial"/>
                <w:sz w:val="18"/>
                <w:szCs w:val="18"/>
              </w:rPr>
              <w:t xml:space="preserve"> </w:t>
            </w:r>
          </w:p>
        </w:tc>
        <w:tc>
          <w:tcPr>
            <w:tcW w:w="608" w:type="pct"/>
            <w:shd w:val="clear" w:color="auto" w:fill="FFFFFF"/>
            <w:vAlign w:val="center"/>
          </w:tcPr>
          <w:p w14:paraId="7E9EF9DA"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33E41143"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4F7714ED"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FR2.120-1</w:t>
            </w:r>
          </w:p>
        </w:tc>
        <w:tc>
          <w:tcPr>
            <w:tcW w:w="580" w:type="pct"/>
            <w:shd w:val="clear" w:color="auto" w:fill="FFFFFF"/>
            <w:vAlign w:val="center"/>
          </w:tcPr>
          <w:p w14:paraId="266A9CEB"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6312AE86"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EBE2BA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09CE7B4" w14:textId="06C40025"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0.9</w:t>
            </w:r>
          </w:p>
        </w:tc>
      </w:tr>
      <w:tr w:rsidR="001113E8" w:rsidRPr="00D9240A" w14:paraId="31A0BA5C" w14:textId="77777777" w:rsidTr="00D40622">
        <w:trPr>
          <w:trHeight w:val="169"/>
          <w:jc w:val="center"/>
        </w:trPr>
        <w:tc>
          <w:tcPr>
            <w:tcW w:w="320" w:type="pct"/>
            <w:shd w:val="clear" w:color="auto" w:fill="FFFFFF"/>
            <w:vAlign w:val="center"/>
          </w:tcPr>
          <w:p w14:paraId="4B5C9D76"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w:t>
            </w:r>
            <w:r w:rsidRPr="00D9240A">
              <w:rPr>
                <w:rFonts w:ascii="Arial" w:eastAsia="SimSun" w:hAnsi="Arial"/>
                <w:sz w:val="18"/>
                <w:lang w:val="en-US"/>
              </w:rPr>
              <w:t>-</w:t>
            </w:r>
            <w:r w:rsidRPr="00D9240A">
              <w:rPr>
                <w:rFonts w:ascii="Arial" w:eastAsia="SimSun" w:hAnsi="Arial" w:hint="eastAsia"/>
                <w:sz w:val="18"/>
                <w:lang w:val="en-US"/>
              </w:rPr>
              <w:t>2</w:t>
            </w:r>
          </w:p>
        </w:tc>
        <w:tc>
          <w:tcPr>
            <w:tcW w:w="565" w:type="pct"/>
            <w:shd w:val="clear" w:color="auto" w:fill="FFFFFF"/>
            <w:vAlign w:val="center"/>
          </w:tcPr>
          <w:p w14:paraId="3B118E56" w14:textId="28464C8E"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 TDD</w:t>
            </w:r>
            <w:r w:rsidRPr="0026448F" w:rsidDel="00DD308C">
              <w:rPr>
                <w:rFonts w:ascii="Arial" w:eastAsia="SimSun" w:hAnsi="Arial" w:cs="Arial"/>
                <w:sz w:val="18"/>
                <w:szCs w:val="18"/>
              </w:rPr>
              <w:t xml:space="preserve"> </w:t>
            </w:r>
          </w:p>
        </w:tc>
        <w:tc>
          <w:tcPr>
            <w:tcW w:w="608" w:type="pct"/>
            <w:shd w:val="clear" w:color="auto" w:fill="FFFFFF"/>
            <w:vAlign w:val="center"/>
          </w:tcPr>
          <w:p w14:paraId="2B8E443F" w14:textId="77777777" w:rsidR="001113E8" w:rsidRPr="00D9240A" w:rsidRDefault="001113E8" w:rsidP="001113E8">
            <w:pPr>
              <w:pStyle w:val="TAC"/>
              <w:rPr>
                <w:lang w:val="en-US" w:eastAsia="zh-CN"/>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0BDCF7E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371F6303"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4A263ADD"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rPr>
              <w:t>TDLA30-200</w:t>
            </w:r>
          </w:p>
        </w:tc>
        <w:tc>
          <w:tcPr>
            <w:tcW w:w="747" w:type="pct"/>
            <w:shd w:val="clear" w:color="auto" w:fill="FFFFFF"/>
            <w:vAlign w:val="center"/>
          </w:tcPr>
          <w:p w14:paraId="37AD02C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03508BF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70</w:t>
            </w:r>
          </w:p>
        </w:tc>
        <w:tc>
          <w:tcPr>
            <w:tcW w:w="423" w:type="pct"/>
            <w:shd w:val="clear" w:color="auto" w:fill="FFFFFF"/>
            <w:vAlign w:val="center"/>
          </w:tcPr>
          <w:p w14:paraId="441696B7" w14:textId="3FD3BA7D"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r>
      <w:tr w:rsidR="001113E8" w:rsidRPr="00D9240A" w14:paraId="6E9C0B44" w14:textId="77777777" w:rsidTr="00D40622">
        <w:trPr>
          <w:trHeight w:val="169"/>
          <w:jc w:val="center"/>
        </w:trPr>
        <w:tc>
          <w:tcPr>
            <w:tcW w:w="320" w:type="pct"/>
            <w:shd w:val="clear" w:color="auto" w:fill="FFFFFF"/>
            <w:vAlign w:val="center"/>
          </w:tcPr>
          <w:p w14:paraId="7E1A17A9"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1-3</w:t>
            </w:r>
          </w:p>
        </w:tc>
        <w:tc>
          <w:tcPr>
            <w:tcW w:w="565" w:type="pct"/>
            <w:shd w:val="clear" w:color="auto" w:fill="FFFFFF"/>
            <w:vAlign w:val="center"/>
          </w:tcPr>
          <w:p w14:paraId="4A0AB018" w14:textId="38A61318" w:rsidR="001113E8" w:rsidRPr="00D9240A" w:rsidRDefault="001113E8" w:rsidP="001113E8">
            <w:pPr>
              <w:keepNext/>
              <w:keepLines/>
              <w:spacing w:after="0"/>
              <w:jc w:val="center"/>
              <w:rPr>
                <w:rFonts w:ascii="Arial" w:eastAsia="SimSun" w:hAnsi="Arial"/>
                <w:sz w:val="18"/>
                <w:lang w:val="en-US"/>
              </w:rPr>
            </w:pPr>
            <w:r w:rsidRPr="0026448F">
              <w:rPr>
                <w:rFonts w:ascii="Arial" w:eastAsia="SimSun" w:hAnsi="Arial" w:cs="Arial"/>
                <w:sz w:val="18"/>
                <w:szCs w:val="18"/>
              </w:rPr>
              <w:t>R.PDSCH.5-1</w:t>
            </w:r>
            <w:r>
              <w:rPr>
                <w:rFonts w:ascii="Arial" w:eastAsia="SimSun" w:hAnsi="Arial" w:cs="Arial"/>
                <w:sz w:val="18"/>
                <w:szCs w:val="18"/>
              </w:rPr>
              <w:t>3</w:t>
            </w:r>
            <w:r w:rsidRPr="0026448F">
              <w:rPr>
                <w:rFonts w:ascii="Arial" w:eastAsia="SimSun" w:hAnsi="Arial" w:cs="Arial"/>
                <w:sz w:val="18"/>
                <w:szCs w:val="18"/>
              </w:rPr>
              <w:t>.1</w:t>
            </w:r>
          </w:p>
        </w:tc>
        <w:tc>
          <w:tcPr>
            <w:tcW w:w="608" w:type="pct"/>
            <w:shd w:val="clear" w:color="auto" w:fill="FFFFFF"/>
            <w:vAlign w:val="center"/>
          </w:tcPr>
          <w:p w14:paraId="171272BF" w14:textId="77777777" w:rsidR="001113E8" w:rsidRPr="00D9240A" w:rsidRDefault="001113E8" w:rsidP="001113E8">
            <w:pPr>
              <w:pStyle w:val="TAC"/>
              <w:rPr>
                <w:lang w:val="en-US"/>
              </w:rPr>
            </w:pPr>
            <w:r>
              <w:rPr>
                <w:lang w:val="en-US"/>
              </w:rPr>
              <w:t>400 / 120</w:t>
            </w:r>
          </w:p>
        </w:tc>
        <w:tc>
          <w:tcPr>
            <w:tcW w:w="608" w:type="pct"/>
            <w:shd w:val="clear" w:color="auto" w:fill="FFFFFF"/>
            <w:vAlign w:val="center"/>
          </w:tcPr>
          <w:p w14:paraId="39C8BDB0"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16QAM</w:t>
            </w:r>
            <w:r w:rsidRPr="00D9240A">
              <w:rPr>
                <w:rFonts w:ascii="Arial" w:eastAsia="SimSun" w:hAnsi="Arial" w:hint="eastAsia"/>
                <w:sz w:val="18"/>
                <w:lang w:val="en-US" w:eastAsia="zh-CN"/>
              </w:rPr>
              <w:t>, 0.48</w:t>
            </w:r>
          </w:p>
        </w:tc>
        <w:tc>
          <w:tcPr>
            <w:tcW w:w="635" w:type="pct"/>
            <w:shd w:val="clear" w:color="auto" w:fill="FFFFFF"/>
            <w:vAlign w:val="center"/>
          </w:tcPr>
          <w:p w14:paraId="6521DA88"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5EC98C30"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TDLA30-650</w:t>
            </w:r>
          </w:p>
        </w:tc>
        <w:tc>
          <w:tcPr>
            <w:tcW w:w="747" w:type="pct"/>
            <w:shd w:val="clear" w:color="auto" w:fill="FFFFFF"/>
            <w:vAlign w:val="center"/>
          </w:tcPr>
          <w:p w14:paraId="7514062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1C3CAB2F"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30</w:t>
            </w:r>
          </w:p>
        </w:tc>
        <w:tc>
          <w:tcPr>
            <w:tcW w:w="423" w:type="pct"/>
            <w:shd w:val="clear" w:color="auto" w:fill="FFFFFF"/>
            <w:vAlign w:val="center"/>
          </w:tcPr>
          <w:p w14:paraId="5E7FF9B9" w14:textId="2406598A"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2.7</w:t>
            </w:r>
          </w:p>
        </w:tc>
      </w:tr>
      <w:tr w:rsidR="001113E8" w:rsidRPr="00D9240A" w14:paraId="3110E1E4" w14:textId="77777777" w:rsidTr="00D40622">
        <w:trPr>
          <w:trHeight w:val="169"/>
          <w:jc w:val="center"/>
        </w:trPr>
        <w:tc>
          <w:tcPr>
            <w:tcW w:w="320" w:type="pct"/>
            <w:shd w:val="clear" w:color="auto" w:fill="FFFFFF"/>
            <w:vAlign w:val="center"/>
          </w:tcPr>
          <w:p w14:paraId="73692078"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1-4</w:t>
            </w:r>
          </w:p>
        </w:tc>
        <w:tc>
          <w:tcPr>
            <w:tcW w:w="565" w:type="pct"/>
            <w:shd w:val="clear" w:color="auto" w:fill="FFFFFF"/>
            <w:vAlign w:val="center"/>
          </w:tcPr>
          <w:p w14:paraId="230F83AC" w14:textId="22A5B94F" w:rsidR="001113E8" w:rsidRPr="00C25669" w:rsidRDefault="001113E8" w:rsidP="001113E8">
            <w:pPr>
              <w:keepNext/>
              <w:keepLines/>
              <w:spacing w:after="0"/>
              <w:jc w:val="center"/>
              <w:rPr>
                <w:rFonts w:ascii="Arial" w:eastAsia="SimSun" w:hAnsi="Arial" w:cs="Arial"/>
                <w:sz w:val="18"/>
                <w:szCs w:val="18"/>
              </w:rPr>
            </w:pPr>
            <w:r w:rsidRPr="00946A70">
              <w:rPr>
                <w:rFonts w:ascii="Arial" w:eastAsia="SimSun" w:hAnsi="Arial" w:cs="Arial"/>
                <w:sz w:val="18"/>
                <w:szCs w:val="18"/>
              </w:rPr>
              <w:t>R.PDSCH.5-14.1 TDD</w:t>
            </w:r>
            <w:r w:rsidRPr="00946A70" w:rsidDel="00DD308C">
              <w:rPr>
                <w:rFonts w:ascii="Arial" w:eastAsia="SimSun" w:hAnsi="Arial" w:cs="Arial"/>
                <w:sz w:val="18"/>
                <w:szCs w:val="18"/>
                <w:lang w:val="en-US"/>
              </w:rPr>
              <w:t xml:space="preserve"> </w:t>
            </w:r>
          </w:p>
        </w:tc>
        <w:tc>
          <w:tcPr>
            <w:tcW w:w="608" w:type="pct"/>
            <w:shd w:val="clear" w:color="auto" w:fill="FFFFFF"/>
            <w:vAlign w:val="center"/>
          </w:tcPr>
          <w:p w14:paraId="253B1C80" w14:textId="77777777" w:rsidR="001113E8" w:rsidRPr="00D9240A" w:rsidRDefault="001113E8" w:rsidP="001113E8">
            <w:pPr>
              <w:pStyle w:val="TAC"/>
              <w:rPr>
                <w:lang w:val="en-US"/>
              </w:rPr>
            </w:pPr>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p>
        </w:tc>
        <w:tc>
          <w:tcPr>
            <w:tcW w:w="608" w:type="pct"/>
            <w:shd w:val="clear" w:color="auto" w:fill="FFFFFF"/>
            <w:vAlign w:val="center"/>
          </w:tcPr>
          <w:p w14:paraId="67C12B1F"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64QAM</w:t>
            </w:r>
            <w:r w:rsidRPr="00D9240A">
              <w:rPr>
                <w:rFonts w:ascii="Arial" w:eastAsia="SimSun" w:hAnsi="Arial" w:hint="eastAsia"/>
                <w:sz w:val="18"/>
                <w:lang w:val="en-US" w:eastAsia="zh-CN"/>
              </w:rPr>
              <w:t>, 0.4</w:t>
            </w:r>
            <w:r w:rsidRPr="00D9240A">
              <w:rPr>
                <w:rFonts w:ascii="Arial" w:eastAsia="SimSun" w:hAnsi="Arial"/>
                <w:sz w:val="18"/>
                <w:lang w:val="en-US" w:eastAsia="zh-CN"/>
              </w:rPr>
              <w:t>3</w:t>
            </w:r>
          </w:p>
        </w:tc>
        <w:tc>
          <w:tcPr>
            <w:tcW w:w="635" w:type="pct"/>
            <w:shd w:val="clear" w:color="auto" w:fill="FFFFFF"/>
            <w:vAlign w:val="center"/>
          </w:tcPr>
          <w:p w14:paraId="78A02F2E"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FR2.120-1</w:t>
            </w:r>
          </w:p>
        </w:tc>
        <w:tc>
          <w:tcPr>
            <w:tcW w:w="580" w:type="pct"/>
            <w:shd w:val="clear" w:color="auto" w:fill="FFFFFF"/>
            <w:vAlign w:val="center"/>
          </w:tcPr>
          <w:p w14:paraId="343EFFA2" w14:textId="77777777" w:rsidR="001113E8" w:rsidRDefault="001113E8" w:rsidP="001113E8">
            <w:pPr>
              <w:keepNext/>
              <w:keepLines/>
              <w:spacing w:after="0"/>
              <w:jc w:val="center"/>
              <w:rPr>
                <w:rFonts w:ascii="Arial" w:eastAsia="SimSun" w:hAnsi="Arial"/>
                <w:sz w:val="18"/>
                <w:lang w:val="en-US"/>
              </w:rPr>
            </w:pPr>
            <w:r>
              <w:rPr>
                <w:rFonts w:ascii="Arial" w:eastAsia="SimSun" w:hAnsi="Arial"/>
                <w:sz w:val="18"/>
                <w:lang w:val="en-US"/>
              </w:rPr>
              <w:t>TDLD30-200</w:t>
            </w:r>
          </w:p>
        </w:tc>
        <w:tc>
          <w:tcPr>
            <w:tcW w:w="747" w:type="pct"/>
            <w:shd w:val="clear" w:color="auto" w:fill="FFFFFF"/>
            <w:vAlign w:val="center"/>
          </w:tcPr>
          <w:p w14:paraId="6FE1B082"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403D5015" w14:textId="77777777" w:rsidR="001113E8" w:rsidRPr="00D9240A" w:rsidRDefault="001113E8" w:rsidP="001113E8">
            <w:pPr>
              <w:keepNext/>
              <w:keepLines/>
              <w:spacing w:after="0"/>
              <w:jc w:val="center"/>
              <w:rPr>
                <w:rFonts w:ascii="Arial" w:eastAsia="SimSun" w:hAnsi="Arial"/>
                <w:sz w:val="18"/>
                <w:lang w:val="en-US"/>
              </w:rPr>
            </w:pPr>
            <w:r>
              <w:rPr>
                <w:rFonts w:ascii="Arial" w:eastAsia="SimSun" w:hAnsi="Arial"/>
                <w:sz w:val="18"/>
                <w:lang w:val="en-US"/>
              </w:rPr>
              <w:t>70</w:t>
            </w:r>
          </w:p>
        </w:tc>
        <w:tc>
          <w:tcPr>
            <w:tcW w:w="423" w:type="pct"/>
            <w:shd w:val="clear" w:color="auto" w:fill="FFFFFF"/>
            <w:vAlign w:val="center"/>
          </w:tcPr>
          <w:p w14:paraId="0B35FBFD" w14:textId="2E0CFD6C" w:rsidR="001113E8"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11.6</w:t>
            </w:r>
          </w:p>
        </w:tc>
      </w:tr>
      <w:tr w:rsidR="001113E8" w:rsidRPr="00D9240A" w14:paraId="00E1E135" w14:textId="77777777" w:rsidTr="00D40622">
        <w:trPr>
          <w:trHeight w:val="169"/>
          <w:jc w:val="center"/>
        </w:trPr>
        <w:tc>
          <w:tcPr>
            <w:tcW w:w="320" w:type="pct"/>
            <w:shd w:val="clear" w:color="auto" w:fill="FFFFFF"/>
            <w:vAlign w:val="center"/>
          </w:tcPr>
          <w:p w14:paraId="6FB6BE84"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5</w:t>
            </w:r>
          </w:p>
        </w:tc>
        <w:tc>
          <w:tcPr>
            <w:tcW w:w="565" w:type="pct"/>
            <w:shd w:val="clear" w:color="auto" w:fill="FFFFFF"/>
            <w:vAlign w:val="center"/>
          </w:tcPr>
          <w:p w14:paraId="50B7D439" w14:textId="4362F3F2"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R.PDSCH.8-3.1 TDD</w:t>
            </w:r>
            <w:r w:rsidRPr="00946A70" w:rsidDel="00DD308C">
              <w:rPr>
                <w:rFonts w:ascii="Arial" w:eastAsia="SimSun" w:hAnsi="Arial" w:cs="Arial"/>
                <w:sz w:val="18"/>
                <w:szCs w:val="18"/>
              </w:rPr>
              <w:t xml:space="preserve"> </w:t>
            </w:r>
          </w:p>
        </w:tc>
        <w:tc>
          <w:tcPr>
            <w:tcW w:w="608" w:type="pct"/>
            <w:shd w:val="clear" w:color="auto" w:fill="FFFFFF"/>
            <w:vAlign w:val="center"/>
          </w:tcPr>
          <w:p w14:paraId="37557BBB" w14:textId="77777777" w:rsidR="001113E8" w:rsidRPr="00D9240A" w:rsidRDefault="001113E8" w:rsidP="001113E8">
            <w:pPr>
              <w:pStyle w:val="TAC"/>
              <w:rPr>
                <w:rFonts w:eastAsia="SimSun"/>
                <w:lang w:val="en-US" w:eastAsia="zh-CN"/>
              </w:rPr>
            </w:pPr>
            <w:r w:rsidRPr="00D9240A">
              <w:rPr>
                <w:rFonts w:eastAsia="SimSun"/>
                <w:lang w:val="en-US" w:eastAsia="zh-CN"/>
              </w:rPr>
              <w:t>400 / 480</w:t>
            </w:r>
          </w:p>
        </w:tc>
        <w:tc>
          <w:tcPr>
            <w:tcW w:w="608" w:type="pct"/>
            <w:shd w:val="clear" w:color="auto" w:fill="FFFFFF"/>
            <w:vAlign w:val="center"/>
          </w:tcPr>
          <w:p w14:paraId="6578736C"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rPr>
              <w:t>QPSK</w:t>
            </w:r>
            <w:r w:rsidRPr="00D9240A">
              <w:rPr>
                <w:rFonts w:ascii="Arial" w:eastAsia="SimSun" w:hAnsi="Arial" w:hint="eastAsia"/>
                <w:sz w:val="18"/>
                <w:lang w:val="en-US" w:eastAsia="zh-CN"/>
              </w:rPr>
              <w:t>, 0.30</w:t>
            </w:r>
          </w:p>
        </w:tc>
        <w:tc>
          <w:tcPr>
            <w:tcW w:w="635" w:type="pct"/>
            <w:shd w:val="clear" w:color="auto" w:fill="FFFFFF"/>
            <w:vAlign w:val="center"/>
          </w:tcPr>
          <w:p w14:paraId="58F0E2CE"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2C39DA3F"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DLA10-200</w:t>
            </w:r>
          </w:p>
        </w:tc>
        <w:tc>
          <w:tcPr>
            <w:tcW w:w="747" w:type="pct"/>
            <w:shd w:val="clear" w:color="auto" w:fill="FFFFFF"/>
            <w:vAlign w:val="center"/>
          </w:tcPr>
          <w:p w14:paraId="42765B75"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519F76A9"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6D982575" w14:textId="0B49FC10"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r>
      <w:tr w:rsidR="001113E8" w:rsidRPr="00D9240A" w14:paraId="02F227F1" w14:textId="77777777" w:rsidTr="00D40622">
        <w:trPr>
          <w:trHeight w:val="169"/>
          <w:jc w:val="center"/>
        </w:trPr>
        <w:tc>
          <w:tcPr>
            <w:tcW w:w="320" w:type="pct"/>
            <w:shd w:val="clear" w:color="auto" w:fill="FFFFFF"/>
            <w:vAlign w:val="center"/>
          </w:tcPr>
          <w:p w14:paraId="748970B6"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w:t>
            </w:r>
            <w:r w:rsidRPr="00D9240A">
              <w:rPr>
                <w:rFonts w:ascii="Arial" w:eastAsia="SimSun" w:hAnsi="Arial"/>
                <w:sz w:val="18"/>
                <w:lang w:val="en-US" w:eastAsia="zh-CN"/>
              </w:rPr>
              <w:t>-</w:t>
            </w:r>
            <w:r>
              <w:rPr>
                <w:rFonts w:ascii="Arial" w:eastAsia="SimSun" w:hAnsi="Arial"/>
                <w:sz w:val="18"/>
                <w:lang w:val="en-US" w:eastAsia="zh-CN"/>
              </w:rPr>
              <w:t>6</w:t>
            </w:r>
          </w:p>
        </w:tc>
        <w:tc>
          <w:tcPr>
            <w:tcW w:w="565" w:type="pct"/>
            <w:shd w:val="clear" w:color="auto" w:fill="FFFFFF"/>
            <w:vAlign w:val="center"/>
          </w:tcPr>
          <w:p w14:paraId="57B5FABE" w14:textId="3057A30B" w:rsidR="001113E8" w:rsidRPr="00D9240A" w:rsidRDefault="001113E8" w:rsidP="001113E8">
            <w:pPr>
              <w:keepNext/>
              <w:keepLines/>
              <w:spacing w:after="0"/>
              <w:jc w:val="center"/>
              <w:rPr>
                <w:rFonts w:ascii="Arial" w:eastAsia="SimSun" w:hAnsi="Arial"/>
                <w:sz w:val="18"/>
                <w:lang w:val="en-US"/>
              </w:rPr>
            </w:pPr>
            <w:r w:rsidRPr="00946A70">
              <w:rPr>
                <w:rFonts w:ascii="Arial" w:eastAsia="SimSun" w:hAnsi="Arial" w:cs="Arial"/>
                <w:sz w:val="18"/>
                <w:szCs w:val="18"/>
              </w:rPr>
              <w:t>R.PDSCH.8-</w:t>
            </w:r>
            <w:r>
              <w:rPr>
                <w:rFonts w:ascii="Arial" w:eastAsia="SimSun" w:hAnsi="Arial" w:cs="Arial"/>
                <w:sz w:val="18"/>
                <w:szCs w:val="18"/>
              </w:rPr>
              <w:t>4</w:t>
            </w:r>
            <w:r w:rsidRPr="00946A70">
              <w:rPr>
                <w:rFonts w:ascii="Arial" w:eastAsia="SimSun" w:hAnsi="Arial" w:cs="Arial"/>
                <w:sz w:val="18"/>
                <w:szCs w:val="18"/>
              </w:rPr>
              <w:t>.1 TDD</w:t>
            </w:r>
            <w:r w:rsidRPr="00946A70" w:rsidDel="00DD308C">
              <w:rPr>
                <w:rFonts w:ascii="Arial" w:eastAsia="SimSun" w:hAnsi="Arial" w:cs="Arial"/>
                <w:sz w:val="18"/>
                <w:szCs w:val="18"/>
              </w:rPr>
              <w:t xml:space="preserve"> </w:t>
            </w:r>
          </w:p>
        </w:tc>
        <w:tc>
          <w:tcPr>
            <w:tcW w:w="608" w:type="pct"/>
            <w:shd w:val="clear" w:color="auto" w:fill="FFFFFF"/>
            <w:vAlign w:val="center"/>
          </w:tcPr>
          <w:p w14:paraId="7B611D5E" w14:textId="77777777" w:rsidR="001113E8" w:rsidRPr="00D9240A" w:rsidRDefault="001113E8" w:rsidP="001113E8">
            <w:pPr>
              <w:pStyle w:val="TAC"/>
              <w:rPr>
                <w:rFonts w:eastAsia="SimSun"/>
                <w:lang w:val="en-US" w:eastAsia="zh-CN"/>
              </w:rPr>
            </w:pPr>
            <w:r>
              <w:rPr>
                <w:rFonts w:eastAsia="SimSun"/>
                <w:lang w:val="en-US" w:eastAsia="zh-CN"/>
              </w:rPr>
              <w:t>400</w:t>
            </w:r>
            <w:r w:rsidRPr="00D9240A">
              <w:rPr>
                <w:rFonts w:eastAsia="SimSun" w:hint="eastAsia"/>
                <w:lang w:val="en-US" w:eastAsia="zh-CN"/>
              </w:rPr>
              <w:t xml:space="preserve"> / </w:t>
            </w:r>
            <w:r>
              <w:rPr>
                <w:rFonts w:eastAsia="SimSun"/>
                <w:lang w:val="en-US" w:eastAsia="zh-CN"/>
              </w:rPr>
              <w:t>48</w:t>
            </w:r>
            <w:r w:rsidRPr="00D9240A">
              <w:rPr>
                <w:rFonts w:eastAsia="SimSun" w:hint="eastAsia"/>
                <w:lang w:val="en-US" w:eastAsia="zh-CN"/>
              </w:rPr>
              <w:t>0</w:t>
            </w:r>
          </w:p>
        </w:tc>
        <w:tc>
          <w:tcPr>
            <w:tcW w:w="608" w:type="pct"/>
            <w:shd w:val="clear" w:color="auto" w:fill="FFFFFF"/>
            <w:vAlign w:val="center"/>
          </w:tcPr>
          <w:p w14:paraId="57B090E3"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16</w:t>
            </w:r>
            <w:r w:rsidRPr="00D9240A">
              <w:rPr>
                <w:rFonts w:ascii="Arial" w:eastAsia="SimSun" w:hAnsi="Arial" w:hint="eastAsia"/>
                <w:sz w:val="18"/>
                <w:lang w:val="en-US" w:eastAsia="zh-CN"/>
              </w:rPr>
              <w:t>QAM</w:t>
            </w:r>
          </w:p>
          <w:p w14:paraId="2BB34A7A"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hint="eastAsia"/>
                <w:sz w:val="18"/>
                <w:lang w:val="en-US" w:eastAsia="zh-CN"/>
              </w:rPr>
              <w:t>0.</w:t>
            </w:r>
            <w:r>
              <w:rPr>
                <w:rFonts w:ascii="Arial" w:eastAsia="SimSun" w:hAnsi="Arial"/>
                <w:sz w:val="18"/>
                <w:lang w:val="en-US" w:eastAsia="zh-CN"/>
              </w:rPr>
              <w:t>48</w:t>
            </w:r>
          </w:p>
        </w:tc>
        <w:tc>
          <w:tcPr>
            <w:tcW w:w="635" w:type="pct"/>
            <w:shd w:val="clear" w:color="auto" w:fill="FFFFFF"/>
            <w:vAlign w:val="center"/>
          </w:tcPr>
          <w:p w14:paraId="183D0762" w14:textId="77777777"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FR2.480-1</w:t>
            </w:r>
          </w:p>
        </w:tc>
        <w:tc>
          <w:tcPr>
            <w:tcW w:w="580" w:type="pct"/>
            <w:shd w:val="clear" w:color="auto" w:fill="FFFFFF"/>
            <w:vAlign w:val="center"/>
          </w:tcPr>
          <w:p w14:paraId="78510501"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T</w:t>
            </w:r>
            <w:r>
              <w:rPr>
                <w:rFonts w:ascii="Arial" w:eastAsia="SimSun" w:hAnsi="Arial"/>
                <w:sz w:val="18"/>
                <w:lang w:val="en-US" w:eastAsia="zh-CN"/>
              </w:rPr>
              <w:t>DLD10-200</w:t>
            </w:r>
          </w:p>
        </w:tc>
        <w:tc>
          <w:tcPr>
            <w:tcW w:w="747" w:type="pct"/>
            <w:shd w:val="clear" w:color="auto" w:fill="FFFFFF"/>
            <w:vAlign w:val="center"/>
          </w:tcPr>
          <w:p w14:paraId="5739DF5D" w14:textId="77777777" w:rsidR="001113E8" w:rsidRPr="00D9240A" w:rsidRDefault="001113E8" w:rsidP="001113E8">
            <w:pPr>
              <w:keepNext/>
              <w:keepLines/>
              <w:spacing w:after="0"/>
              <w:jc w:val="center"/>
              <w:rPr>
                <w:rFonts w:ascii="Arial" w:eastAsia="SimSun" w:hAnsi="Arial"/>
                <w:sz w:val="18"/>
                <w:lang w:val="en-US"/>
              </w:rPr>
            </w:pPr>
            <w:r w:rsidRPr="00D9240A">
              <w:rPr>
                <w:rFonts w:ascii="Arial" w:eastAsia="SimSun" w:hAnsi="Arial"/>
                <w:sz w:val="18"/>
                <w:lang w:val="en-US"/>
              </w:rPr>
              <w:t>2x2 ULA Low</w:t>
            </w:r>
          </w:p>
        </w:tc>
        <w:tc>
          <w:tcPr>
            <w:tcW w:w="514" w:type="pct"/>
            <w:shd w:val="clear" w:color="auto" w:fill="FFFFFF"/>
            <w:vAlign w:val="center"/>
          </w:tcPr>
          <w:p w14:paraId="623AD11E" w14:textId="77777777" w:rsidR="001113E8" w:rsidRPr="00D9240A" w:rsidRDefault="001113E8" w:rsidP="001113E8">
            <w:pPr>
              <w:keepNext/>
              <w:keepLines/>
              <w:spacing w:after="0"/>
              <w:jc w:val="center"/>
              <w:rPr>
                <w:rFonts w:ascii="Arial" w:eastAsia="SimSun" w:hAnsi="Arial"/>
                <w:sz w:val="18"/>
                <w:lang w:val="en-US" w:eastAsia="zh-CN"/>
              </w:rPr>
            </w:pPr>
            <w:r w:rsidRPr="00D9240A">
              <w:rPr>
                <w:rFonts w:ascii="Arial" w:eastAsia="SimSun" w:hAnsi="Arial"/>
                <w:sz w:val="18"/>
                <w:lang w:val="en-US" w:eastAsia="zh-CN"/>
              </w:rPr>
              <w:t>70</w:t>
            </w:r>
          </w:p>
        </w:tc>
        <w:tc>
          <w:tcPr>
            <w:tcW w:w="423" w:type="pct"/>
            <w:shd w:val="clear" w:color="auto" w:fill="FFFFFF"/>
            <w:vAlign w:val="center"/>
          </w:tcPr>
          <w:p w14:paraId="0575600B" w14:textId="57A28D41" w:rsidR="001113E8" w:rsidRPr="00D9240A" w:rsidRDefault="001113E8" w:rsidP="001113E8">
            <w:pPr>
              <w:keepNext/>
              <w:keepLines/>
              <w:spacing w:after="0"/>
              <w:jc w:val="center"/>
              <w:rPr>
                <w:rFonts w:ascii="Arial" w:eastAsia="SimSun" w:hAnsi="Arial"/>
                <w:sz w:val="18"/>
                <w:lang w:val="en-US" w:eastAsia="zh-CN"/>
              </w:rPr>
            </w:pPr>
            <w:r>
              <w:rPr>
                <w:rFonts w:ascii="Arial" w:eastAsia="SimSun" w:hAnsi="Arial"/>
                <w:sz w:val="18"/>
                <w:lang w:val="en-US" w:eastAsia="zh-CN"/>
              </w:rPr>
              <w:t>8.3</w:t>
            </w:r>
          </w:p>
        </w:tc>
      </w:tr>
    </w:tbl>
    <w:p w14:paraId="6F5DC5C1" w14:textId="77777777" w:rsidR="0084031D" w:rsidRPr="00C25669" w:rsidRDefault="0084031D" w:rsidP="005B3300">
      <w:pPr>
        <w:overflowPunct w:val="0"/>
        <w:autoSpaceDE w:val="0"/>
        <w:autoSpaceDN w:val="0"/>
        <w:adjustRightInd w:val="0"/>
        <w:textAlignment w:val="baseline"/>
        <w:rPr>
          <w:rFonts w:eastAsia="SimSun"/>
          <w:lang w:val="sv-FI" w:eastAsia="zh-CN"/>
        </w:rPr>
      </w:pPr>
    </w:p>
    <w:p w14:paraId="625BD683" w14:textId="77777777" w:rsidR="005B3300" w:rsidRPr="00C25669" w:rsidRDefault="005B3300" w:rsidP="005B3300">
      <w:pPr>
        <w:pStyle w:val="Heading2"/>
        <w:rPr>
          <w:lang w:val="sv-FI" w:eastAsia="zh-CN"/>
        </w:rPr>
      </w:pPr>
      <w:bookmarkStart w:id="4161" w:name="_Toc21338328"/>
      <w:bookmarkStart w:id="4162" w:name="_Toc29808436"/>
      <w:bookmarkStart w:id="4163" w:name="_Toc37068355"/>
      <w:bookmarkStart w:id="4164" w:name="_Toc37083900"/>
      <w:bookmarkStart w:id="4165" w:name="_Toc37084242"/>
      <w:bookmarkStart w:id="4166" w:name="_Toc40209604"/>
      <w:bookmarkStart w:id="4167" w:name="_Toc40209946"/>
      <w:bookmarkStart w:id="4168" w:name="_Toc45892905"/>
      <w:bookmarkStart w:id="4169" w:name="_Toc53176770"/>
      <w:bookmarkStart w:id="4170" w:name="_Toc61121092"/>
      <w:bookmarkStart w:id="4171" w:name="_Toc67918288"/>
      <w:bookmarkStart w:id="4172" w:name="_Toc76298332"/>
      <w:bookmarkStart w:id="4173" w:name="_Toc76572344"/>
      <w:bookmarkStart w:id="4174" w:name="_Toc76652211"/>
      <w:bookmarkStart w:id="4175" w:name="_Toc76653049"/>
      <w:bookmarkStart w:id="4176" w:name="_Toc83742322"/>
      <w:bookmarkStart w:id="4177" w:name="_Toc91440812"/>
      <w:bookmarkStart w:id="4178" w:name="_Toc98849602"/>
      <w:bookmarkStart w:id="4179" w:name="_Toc106543456"/>
      <w:bookmarkStart w:id="4180" w:name="_Toc106737554"/>
      <w:bookmarkStart w:id="4181" w:name="_Toc107233321"/>
      <w:bookmarkStart w:id="4182" w:name="_Toc107234938"/>
      <w:bookmarkStart w:id="4183" w:name="_Toc107419908"/>
      <w:bookmarkStart w:id="4184" w:name="_Toc107477204"/>
      <w:bookmarkStart w:id="4185" w:name="_Toc114566062"/>
      <w:bookmarkStart w:id="4186" w:name="_Toc123936374"/>
      <w:bookmarkStart w:id="4187" w:name="_Toc124377389"/>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p>
    <w:p w14:paraId="7841402B" w14:textId="77777777" w:rsidR="005B3300" w:rsidRPr="00C25669" w:rsidRDefault="005B3300" w:rsidP="005B3300">
      <w:pPr>
        <w:pStyle w:val="Heading3"/>
        <w:rPr>
          <w:lang w:val="sv-FI" w:eastAsia="zh-CN"/>
        </w:rPr>
      </w:pPr>
      <w:bookmarkStart w:id="4188" w:name="_Toc21338329"/>
      <w:bookmarkStart w:id="4189" w:name="_Toc29808437"/>
      <w:bookmarkStart w:id="4190" w:name="_Toc37068356"/>
      <w:bookmarkStart w:id="4191" w:name="_Toc37083901"/>
      <w:bookmarkStart w:id="4192" w:name="_Toc37084243"/>
      <w:bookmarkStart w:id="4193" w:name="_Toc40209605"/>
      <w:bookmarkStart w:id="4194" w:name="_Toc40209947"/>
      <w:bookmarkStart w:id="4195" w:name="_Toc45892906"/>
      <w:bookmarkStart w:id="4196" w:name="_Toc53176771"/>
      <w:bookmarkStart w:id="4197" w:name="_Toc61121093"/>
      <w:bookmarkStart w:id="4198" w:name="_Toc67918289"/>
      <w:bookmarkStart w:id="4199" w:name="_Toc76298333"/>
      <w:bookmarkStart w:id="4200" w:name="_Toc76572345"/>
      <w:bookmarkStart w:id="4201" w:name="_Toc76652212"/>
      <w:bookmarkStart w:id="4202" w:name="_Toc76653050"/>
      <w:bookmarkStart w:id="4203" w:name="_Toc83742323"/>
      <w:bookmarkStart w:id="4204" w:name="_Toc91440813"/>
      <w:bookmarkStart w:id="4205" w:name="_Toc98849603"/>
      <w:bookmarkStart w:id="4206" w:name="_Toc106543457"/>
      <w:bookmarkStart w:id="4207" w:name="_Toc106737555"/>
      <w:bookmarkStart w:id="4208" w:name="_Toc107233322"/>
      <w:bookmarkStart w:id="4209" w:name="_Toc107234939"/>
      <w:bookmarkStart w:id="4210" w:name="_Toc107419909"/>
      <w:bookmarkStart w:id="4211" w:name="_Toc107477205"/>
      <w:bookmarkStart w:id="4212" w:name="_Toc114566063"/>
      <w:bookmarkStart w:id="4213" w:name="_Toc123936375"/>
      <w:bookmarkStart w:id="4214" w:name="_Toc124377390"/>
      <w:r w:rsidRPr="00C25669">
        <w:rPr>
          <w:rFonts w:hint="eastAsia"/>
          <w:lang w:val="sv-FI" w:eastAsia="zh-CN"/>
        </w:rPr>
        <w:t>9.2B.1</w:t>
      </w:r>
      <w:r w:rsidRPr="00C25669">
        <w:rPr>
          <w:rFonts w:hint="eastAsia"/>
          <w:lang w:val="sv-FI" w:eastAsia="zh-CN"/>
        </w:rPr>
        <w:tab/>
        <w:t>EN-DC</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7A47B6FD" w14:textId="77777777" w:rsidR="005B3300" w:rsidRPr="00C25669" w:rsidRDefault="005B3300" w:rsidP="005B3300">
      <w:pPr>
        <w:pStyle w:val="Heading4"/>
        <w:rPr>
          <w:lang w:eastAsia="zh-CN"/>
        </w:rPr>
      </w:pPr>
      <w:bookmarkStart w:id="4215" w:name="_Toc21338330"/>
      <w:bookmarkStart w:id="4216" w:name="_Toc29808438"/>
      <w:bookmarkStart w:id="4217" w:name="_Toc37068357"/>
      <w:bookmarkStart w:id="4218" w:name="_Toc37083902"/>
      <w:bookmarkStart w:id="4219" w:name="_Toc37084244"/>
      <w:bookmarkStart w:id="4220" w:name="_Toc40209606"/>
      <w:bookmarkStart w:id="4221" w:name="_Toc40209948"/>
      <w:bookmarkStart w:id="4222" w:name="_Toc45892907"/>
      <w:bookmarkStart w:id="4223" w:name="_Toc53176772"/>
      <w:bookmarkStart w:id="4224" w:name="_Toc61121094"/>
      <w:bookmarkStart w:id="4225" w:name="_Toc67918290"/>
      <w:bookmarkStart w:id="4226" w:name="_Toc76298334"/>
      <w:bookmarkStart w:id="4227" w:name="_Toc76572346"/>
      <w:bookmarkStart w:id="4228" w:name="_Toc76652213"/>
      <w:bookmarkStart w:id="4229" w:name="_Toc76653051"/>
      <w:bookmarkStart w:id="4230" w:name="_Toc83742324"/>
      <w:bookmarkStart w:id="4231" w:name="_Toc91440814"/>
      <w:bookmarkStart w:id="4232" w:name="_Toc98849604"/>
      <w:bookmarkStart w:id="4233" w:name="_Toc106543458"/>
      <w:bookmarkStart w:id="4234" w:name="_Toc106737556"/>
      <w:bookmarkStart w:id="4235" w:name="_Toc107233323"/>
      <w:bookmarkStart w:id="4236" w:name="_Toc107234940"/>
      <w:bookmarkStart w:id="4237" w:name="_Toc107419910"/>
      <w:bookmarkStart w:id="4238" w:name="_Toc107477206"/>
      <w:bookmarkStart w:id="4239" w:name="_Toc114566064"/>
      <w:bookmarkStart w:id="4240" w:name="_Toc123936376"/>
      <w:bookmarkStart w:id="4241" w:name="_Toc124377391"/>
      <w:r w:rsidRPr="00C25669">
        <w:rPr>
          <w:rFonts w:hint="eastAsia"/>
          <w:lang w:eastAsia="zh-CN"/>
        </w:rPr>
        <w:t>9.2B.1.1</w:t>
      </w:r>
      <w:r w:rsidRPr="00C25669">
        <w:rPr>
          <w:rFonts w:hint="eastAsia"/>
          <w:lang w:eastAsia="zh-CN"/>
        </w:rPr>
        <w:tab/>
        <w:t>EN-DC within FR1</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C441467" w14:textId="77777777" w:rsidR="005B3300" w:rsidRPr="00C25669" w:rsidRDefault="005B3300" w:rsidP="005B3300">
      <w:pPr>
        <w:pStyle w:val="Heading5"/>
        <w:rPr>
          <w:lang w:eastAsia="zh-CN"/>
        </w:rPr>
      </w:pPr>
      <w:bookmarkStart w:id="4242" w:name="_Toc21338331"/>
      <w:bookmarkStart w:id="4243" w:name="_Toc29808439"/>
      <w:bookmarkStart w:id="4244" w:name="_Toc37068358"/>
      <w:bookmarkStart w:id="4245" w:name="_Toc37083903"/>
      <w:bookmarkStart w:id="4246" w:name="_Toc37084245"/>
      <w:bookmarkStart w:id="4247" w:name="_Toc40209607"/>
      <w:bookmarkStart w:id="4248" w:name="_Toc40209949"/>
      <w:bookmarkStart w:id="4249" w:name="_Toc45892908"/>
      <w:bookmarkStart w:id="4250" w:name="_Toc53176773"/>
      <w:bookmarkStart w:id="4251" w:name="_Toc61121095"/>
      <w:bookmarkStart w:id="4252" w:name="_Toc67918291"/>
      <w:bookmarkStart w:id="4253" w:name="_Toc76298335"/>
      <w:bookmarkStart w:id="4254" w:name="_Toc76572347"/>
      <w:bookmarkStart w:id="4255" w:name="_Toc76652214"/>
      <w:bookmarkStart w:id="4256" w:name="_Toc76653052"/>
      <w:bookmarkStart w:id="4257" w:name="_Toc83742325"/>
      <w:bookmarkStart w:id="4258" w:name="_Toc91440815"/>
      <w:bookmarkStart w:id="4259" w:name="_Toc98849605"/>
      <w:bookmarkStart w:id="4260" w:name="_Toc106543459"/>
      <w:bookmarkStart w:id="4261" w:name="_Toc106737557"/>
      <w:bookmarkStart w:id="4262" w:name="_Toc107233324"/>
      <w:bookmarkStart w:id="4263" w:name="_Toc107234941"/>
      <w:bookmarkStart w:id="4264" w:name="_Toc107419911"/>
      <w:bookmarkStart w:id="4265" w:name="_Toc107477207"/>
      <w:bookmarkStart w:id="4266" w:name="_Toc114566065"/>
      <w:bookmarkStart w:id="4267" w:name="_Toc123936377"/>
      <w:bookmarkStart w:id="4268" w:name="_Toc124377392"/>
      <w:r w:rsidRPr="00C25669">
        <w:rPr>
          <w:rFonts w:hint="eastAsia"/>
          <w:lang w:eastAsia="zh-CN"/>
        </w:rPr>
        <w:t>9.2B.1.1.1</w:t>
      </w:r>
      <w:r w:rsidRPr="00C25669">
        <w:rPr>
          <w:rFonts w:hint="eastAsia"/>
          <w:lang w:eastAsia="zh-CN"/>
        </w:rPr>
        <w:tab/>
        <w:t>PDSCH</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4ACF7D12"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14:paraId="14FE0A96" w14:textId="77777777" w:rsidR="005B3300" w:rsidRPr="00C25669" w:rsidRDefault="005B3300" w:rsidP="005B3300">
      <w:pPr>
        <w:pStyle w:val="Heading4"/>
        <w:rPr>
          <w:lang w:eastAsia="zh-CN"/>
        </w:rPr>
      </w:pPr>
      <w:bookmarkStart w:id="4269" w:name="_Toc21338332"/>
      <w:bookmarkStart w:id="4270" w:name="_Toc29808440"/>
      <w:bookmarkStart w:id="4271" w:name="_Toc37068359"/>
      <w:bookmarkStart w:id="4272" w:name="_Toc37083904"/>
      <w:bookmarkStart w:id="4273" w:name="_Toc37084246"/>
      <w:bookmarkStart w:id="4274" w:name="_Toc40209608"/>
      <w:bookmarkStart w:id="4275" w:name="_Toc40209950"/>
      <w:bookmarkStart w:id="4276" w:name="_Toc45892909"/>
      <w:bookmarkStart w:id="4277" w:name="_Toc53176774"/>
      <w:bookmarkStart w:id="4278" w:name="_Toc61121096"/>
      <w:bookmarkStart w:id="4279" w:name="_Toc67918292"/>
      <w:bookmarkStart w:id="4280" w:name="_Toc76298336"/>
      <w:bookmarkStart w:id="4281" w:name="_Toc76572348"/>
      <w:bookmarkStart w:id="4282" w:name="_Toc76652215"/>
      <w:bookmarkStart w:id="4283" w:name="_Toc76653053"/>
      <w:bookmarkStart w:id="4284" w:name="_Toc83742326"/>
      <w:bookmarkStart w:id="4285" w:name="_Toc91440816"/>
      <w:bookmarkStart w:id="4286" w:name="_Toc98849606"/>
      <w:bookmarkStart w:id="4287" w:name="_Toc106543460"/>
      <w:bookmarkStart w:id="4288" w:name="_Toc106737558"/>
      <w:bookmarkStart w:id="4289" w:name="_Toc107233325"/>
      <w:bookmarkStart w:id="4290" w:name="_Toc107234942"/>
      <w:bookmarkStart w:id="4291" w:name="_Toc107419912"/>
      <w:bookmarkStart w:id="4292" w:name="_Toc107477208"/>
      <w:bookmarkStart w:id="4293" w:name="_Toc114566066"/>
      <w:bookmarkStart w:id="4294" w:name="_Toc123936378"/>
      <w:bookmarkStart w:id="4295" w:name="_Toc124377393"/>
      <w:r w:rsidRPr="00C25669">
        <w:rPr>
          <w:rFonts w:hint="eastAsia"/>
          <w:lang w:eastAsia="zh-CN"/>
        </w:rPr>
        <w:t>9.2B.1.2</w:t>
      </w:r>
      <w:r w:rsidRPr="00C25669">
        <w:rPr>
          <w:rFonts w:hint="eastAsia"/>
          <w:lang w:eastAsia="zh-CN"/>
        </w:rPr>
        <w:tab/>
        <w:t>EN-DC including FR2 NR carrier only</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70E8D74F" w14:textId="77777777" w:rsidR="005B3300" w:rsidRPr="00C25669" w:rsidRDefault="005B3300" w:rsidP="005B3300">
      <w:pPr>
        <w:pStyle w:val="Heading5"/>
        <w:rPr>
          <w:lang w:eastAsia="zh-CN"/>
        </w:rPr>
      </w:pPr>
      <w:bookmarkStart w:id="4296" w:name="_Toc21338333"/>
      <w:bookmarkStart w:id="4297" w:name="_Toc29808441"/>
      <w:bookmarkStart w:id="4298" w:name="_Toc37068360"/>
      <w:bookmarkStart w:id="4299" w:name="_Toc37083905"/>
      <w:bookmarkStart w:id="4300" w:name="_Toc37084247"/>
      <w:bookmarkStart w:id="4301" w:name="_Toc40209609"/>
      <w:bookmarkStart w:id="4302" w:name="_Toc40209951"/>
      <w:bookmarkStart w:id="4303" w:name="_Toc45892910"/>
      <w:bookmarkStart w:id="4304" w:name="_Toc53176775"/>
      <w:bookmarkStart w:id="4305" w:name="_Toc61121097"/>
      <w:bookmarkStart w:id="4306" w:name="_Toc67918293"/>
      <w:bookmarkStart w:id="4307" w:name="_Toc76298337"/>
      <w:bookmarkStart w:id="4308" w:name="_Toc76572349"/>
      <w:bookmarkStart w:id="4309" w:name="_Toc76652216"/>
      <w:bookmarkStart w:id="4310" w:name="_Toc76653054"/>
      <w:bookmarkStart w:id="4311" w:name="_Toc83742327"/>
      <w:bookmarkStart w:id="4312" w:name="_Toc91440817"/>
      <w:bookmarkStart w:id="4313" w:name="_Toc98849607"/>
      <w:bookmarkStart w:id="4314" w:name="_Toc106543461"/>
      <w:bookmarkStart w:id="4315" w:name="_Toc106737559"/>
      <w:bookmarkStart w:id="4316" w:name="_Toc107233326"/>
      <w:bookmarkStart w:id="4317" w:name="_Toc107234943"/>
      <w:bookmarkStart w:id="4318" w:name="_Toc107419913"/>
      <w:bookmarkStart w:id="4319" w:name="_Toc107477209"/>
      <w:bookmarkStart w:id="4320" w:name="_Toc114566067"/>
      <w:bookmarkStart w:id="4321" w:name="_Toc123936379"/>
      <w:bookmarkStart w:id="4322" w:name="_Toc124377394"/>
      <w:r w:rsidRPr="00C25669">
        <w:rPr>
          <w:rFonts w:hint="eastAsia"/>
          <w:lang w:eastAsia="zh-CN"/>
        </w:rPr>
        <w:t>9.2B.1.2.1</w:t>
      </w:r>
      <w:r w:rsidRPr="00C25669">
        <w:rPr>
          <w:rFonts w:hint="eastAsia"/>
          <w:lang w:eastAsia="zh-CN"/>
        </w:rPr>
        <w:tab/>
        <w:t>PDSCH</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2F98E218"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172677E1" w14:textId="77777777" w:rsidR="005B3300" w:rsidRPr="00C25669" w:rsidRDefault="005B3300" w:rsidP="005B3300">
      <w:pPr>
        <w:pStyle w:val="Heading5"/>
        <w:rPr>
          <w:lang w:eastAsia="zh-CN"/>
        </w:rPr>
      </w:pPr>
      <w:bookmarkStart w:id="4323" w:name="_Toc21338334"/>
      <w:bookmarkStart w:id="4324" w:name="_Toc29808442"/>
      <w:bookmarkStart w:id="4325" w:name="_Toc37068361"/>
      <w:bookmarkStart w:id="4326" w:name="_Toc37083906"/>
      <w:bookmarkStart w:id="4327" w:name="_Toc37084248"/>
      <w:bookmarkStart w:id="4328" w:name="_Toc40209610"/>
      <w:bookmarkStart w:id="4329" w:name="_Toc40209952"/>
      <w:bookmarkStart w:id="4330" w:name="_Toc45892911"/>
      <w:bookmarkStart w:id="4331" w:name="_Toc53176776"/>
      <w:bookmarkStart w:id="4332" w:name="_Toc61121098"/>
      <w:bookmarkStart w:id="4333" w:name="_Toc67918294"/>
      <w:bookmarkStart w:id="4334" w:name="_Toc76298338"/>
      <w:bookmarkStart w:id="4335" w:name="_Toc76572350"/>
      <w:bookmarkStart w:id="4336" w:name="_Toc76652217"/>
      <w:bookmarkStart w:id="4337" w:name="_Toc76653055"/>
      <w:bookmarkStart w:id="4338" w:name="_Toc83742328"/>
      <w:bookmarkStart w:id="4339" w:name="_Toc91440818"/>
      <w:bookmarkStart w:id="4340" w:name="_Toc98849608"/>
      <w:bookmarkStart w:id="4341" w:name="_Toc106543462"/>
      <w:bookmarkStart w:id="4342" w:name="_Toc106737560"/>
      <w:bookmarkStart w:id="4343" w:name="_Toc107233327"/>
      <w:bookmarkStart w:id="4344" w:name="_Toc107234944"/>
      <w:bookmarkStart w:id="4345" w:name="_Toc107419914"/>
      <w:bookmarkStart w:id="4346" w:name="_Toc107477210"/>
      <w:bookmarkStart w:id="4347" w:name="_Toc114566068"/>
      <w:bookmarkStart w:id="4348" w:name="_Toc123936380"/>
      <w:bookmarkStart w:id="4349" w:name="_Toc124377395"/>
      <w:r w:rsidRPr="00C25669">
        <w:rPr>
          <w:rFonts w:hint="eastAsia"/>
          <w:lang w:eastAsia="zh-CN"/>
        </w:rPr>
        <w:t>9.2B.1.3</w:t>
      </w:r>
      <w:r w:rsidRPr="00C25669">
        <w:rPr>
          <w:rFonts w:hint="eastAsia"/>
          <w:lang w:eastAsia="zh-CN"/>
        </w:rPr>
        <w:tab/>
        <w:t>EN-DC including FR1 and FR2 NR carriers</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39D1BF51" w14:textId="77777777" w:rsidR="005B3300" w:rsidRPr="00AC3283" w:rsidRDefault="005B3300" w:rsidP="005B3300">
      <w:pPr>
        <w:overflowPunct w:val="0"/>
        <w:autoSpaceDE w:val="0"/>
        <w:autoSpaceDN w:val="0"/>
        <w:adjustRightInd w:val="0"/>
        <w:textAlignment w:val="baseline"/>
        <w:rPr>
          <w:rFonts w:eastAsia="SimSun"/>
          <w:lang w:eastAsia="zh-CN"/>
        </w:rPr>
      </w:pPr>
      <w:bookmarkStart w:id="435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14:paraId="3EA55254" w14:textId="77777777" w:rsidR="005B3300" w:rsidRDefault="005B3300" w:rsidP="005B3300">
      <w:pPr>
        <w:pStyle w:val="Heading3"/>
        <w:rPr>
          <w:lang w:eastAsia="zh-CN"/>
        </w:rPr>
      </w:pPr>
      <w:bookmarkStart w:id="4351" w:name="_Toc29808443"/>
      <w:bookmarkStart w:id="4352" w:name="_Toc37068362"/>
      <w:bookmarkStart w:id="4353" w:name="_Toc37083907"/>
      <w:bookmarkStart w:id="4354" w:name="_Toc37084249"/>
      <w:bookmarkStart w:id="4355" w:name="_Toc40209611"/>
      <w:bookmarkStart w:id="4356" w:name="_Toc40209953"/>
      <w:bookmarkStart w:id="4357" w:name="_Toc45892912"/>
      <w:bookmarkStart w:id="4358" w:name="_Toc53176777"/>
      <w:bookmarkStart w:id="4359" w:name="_Toc61121099"/>
      <w:bookmarkStart w:id="4360" w:name="_Toc67918295"/>
      <w:bookmarkStart w:id="4361" w:name="_Toc76298339"/>
      <w:bookmarkStart w:id="4362" w:name="_Toc76572351"/>
      <w:bookmarkStart w:id="4363" w:name="_Toc76652218"/>
      <w:bookmarkStart w:id="4364" w:name="_Toc76653056"/>
      <w:bookmarkStart w:id="4365" w:name="_Toc83742329"/>
      <w:bookmarkStart w:id="4366" w:name="_Toc91440819"/>
      <w:bookmarkStart w:id="4367" w:name="_Toc98849609"/>
      <w:bookmarkStart w:id="4368" w:name="_Toc106543463"/>
      <w:bookmarkStart w:id="4369" w:name="_Toc106737561"/>
      <w:bookmarkStart w:id="4370" w:name="_Toc107233328"/>
      <w:bookmarkStart w:id="4371" w:name="_Toc107234945"/>
      <w:bookmarkStart w:id="4372" w:name="_Toc107419915"/>
      <w:bookmarkStart w:id="4373" w:name="_Toc107477211"/>
      <w:bookmarkStart w:id="4374" w:name="_Toc114566069"/>
      <w:bookmarkStart w:id="4375" w:name="_Toc123936381"/>
      <w:bookmarkStart w:id="4376" w:name="_Toc124377396"/>
      <w:r w:rsidRPr="00C25669">
        <w:rPr>
          <w:rFonts w:hint="eastAsia"/>
          <w:lang w:eastAsia="zh-CN"/>
        </w:rPr>
        <w:lastRenderedPageBreak/>
        <w:t>9.2B.2</w:t>
      </w:r>
      <w:r w:rsidRPr="00C25669">
        <w:rPr>
          <w:rFonts w:hint="eastAsia"/>
          <w:lang w:eastAsia="zh-CN"/>
        </w:rPr>
        <w:tab/>
        <w:t>NR DC between FR1 and FR2</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67543A6D" w14:textId="77777777"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14:paraId="2552669A" w14:textId="77777777" w:rsidR="005B3300" w:rsidRPr="00C25669" w:rsidRDefault="005B3300" w:rsidP="005B3300">
      <w:pPr>
        <w:pStyle w:val="Heading2"/>
        <w:rPr>
          <w:lang w:eastAsia="zh-CN"/>
        </w:rPr>
      </w:pPr>
      <w:bookmarkStart w:id="4377" w:name="_Toc21338336"/>
      <w:bookmarkStart w:id="4378" w:name="_Toc29808444"/>
      <w:bookmarkStart w:id="4379" w:name="_Toc37068363"/>
      <w:bookmarkStart w:id="4380" w:name="_Toc37083908"/>
      <w:bookmarkStart w:id="4381" w:name="_Toc37084250"/>
      <w:bookmarkStart w:id="4382" w:name="_Toc40209612"/>
      <w:bookmarkStart w:id="4383" w:name="_Toc40209954"/>
      <w:bookmarkStart w:id="4384" w:name="_Toc45892913"/>
      <w:bookmarkStart w:id="4385" w:name="_Toc53176778"/>
      <w:bookmarkStart w:id="4386" w:name="_Toc61121100"/>
      <w:bookmarkStart w:id="4387" w:name="_Toc67918296"/>
      <w:bookmarkStart w:id="4388" w:name="_Toc76298340"/>
      <w:bookmarkStart w:id="4389" w:name="_Toc76572352"/>
      <w:bookmarkStart w:id="4390" w:name="_Toc76652219"/>
      <w:bookmarkStart w:id="4391" w:name="_Toc76653057"/>
      <w:bookmarkStart w:id="4392" w:name="_Toc83742330"/>
      <w:bookmarkStart w:id="4393" w:name="_Toc91440820"/>
      <w:bookmarkStart w:id="4394" w:name="_Toc98849610"/>
      <w:bookmarkStart w:id="4395" w:name="_Toc106543464"/>
      <w:bookmarkStart w:id="4396" w:name="_Toc106737562"/>
      <w:bookmarkStart w:id="4397" w:name="_Toc107233329"/>
      <w:bookmarkStart w:id="4398" w:name="_Toc107234946"/>
      <w:bookmarkStart w:id="4399" w:name="_Toc107419916"/>
      <w:bookmarkStart w:id="4400" w:name="_Toc107477212"/>
      <w:bookmarkStart w:id="4401" w:name="_Toc114566070"/>
      <w:bookmarkStart w:id="4402" w:name="_Toc123936382"/>
      <w:bookmarkStart w:id="4403" w:name="_Toc124377397"/>
      <w:r w:rsidRPr="00C25669">
        <w:rPr>
          <w:rFonts w:hint="eastAsia"/>
          <w:lang w:eastAsia="zh-CN"/>
        </w:rPr>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6536F736" w14:textId="77777777" w:rsidR="005B3300" w:rsidRPr="00C25669" w:rsidRDefault="005B3300" w:rsidP="005B3300">
      <w:pPr>
        <w:pStyle w:val="Heading2"/>
        <w:rPr>
          <w:lang w:eastAsia="zh-CN"/>
        </w:rPr>
      </w:pPr>
      <w:bookmarkStart w:id="4404" w:name="_Toc21338337"/>
      <w:bookmarkStart w:id="4405" w:name="_Toc29808445"/>
      <w:bookmarkStart w:id="4406" w:name="_Toc37068364"/>
      <w:bookmarkStart w:id="4407" w:name="_Toc37083909"/>
      <w:bookmarkStart w:id="4408" w:name="_Toc37084251"/>
      <w:bookmarkStart w:id="4409" w:name="_Toc40209613"/>
      <w:bookmarkStart w:id="4410" w:name="_Toc40209955"/>
      <w:bookmarkStart w:id="4411" w:name="_Toc45892914"/>
      <w:bookmarkStart w:id="4412" w:name="_Toc53176779"/>
      <w:bookmarkStart w:id="4413" w:name="_Toc61121101"/>
      <w:bookmarkStart w:id="4414" w:name="_Toc67918297"/>
      <w:bookmarkStart w:id="4415" w:name="_Toc76298341"/>
      <w:bookmarkStart w:id="4416" w:name="_Toc76572353"/>
      <w:bookmarkStart w:id="4417" w:name="_Toc76652220"/>
      <w:bookmarkStart w:id="4418" w:name="_Toc76653058"/>
      <w:bookmarkStart w:id="4419" w:name="_Toc83742331"/>
      <w:bookmarkStart w:id="4420" w:name="_Toc91440821"/>
      <w:bookmarkStart w:id="4421" w:name="_Toc98849611"/>
      <w:bookmarkStart w:id="4422" w:name="_Toc106543465"/>
      <w:bookmarkStart w:id="4423" w:name="_Toc106737563"/>
      <w:bookmarkStart w:id="4424" w:name="_Toc107233330"/>
      <w:bookmarkStart w:id="4425" w:name="_Toc107234947"/>
      <w:bookmarkStart w:id="4426" w:name="_Toc107419917"/>
      <w:bookmarkStart w:id="4427" w:name="_Toc107477213"/>
      <w:bookmarkStart w:id="4428" w:name="_Toc114566071"/>
      <w:bookmarkStart w:id="4429" w:name="_Toc123936383"/>
      <w:bookmarkStart w:id="4430" w:name="_Toc124377398"/>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8B6C795" w14:textId="77777777" w:rsidR="005B3300" w:rsidRPr="00C25669" w:rsidRDefault="005B3300" w:rsidP="005B3300">
      <w:pPr>
        <w:pStyle w:val="Heading3"/>
        <w:rPr>
          <w:lang w:eastAsia="zh-CN"/>
        </w:rPr>
      </w:pPr>
      <w:bookmarkStart w:id="4431" w:name="_Toc21338338"/>
      <w:bookmarkStart w:id="4432" w:name="_Toc29808446"/>
      <w:bookmarkStart w:id="4433" w:name="_Toc37068365"/>
      <w:bookmarkStart w:id="4434" w:name="_Toc37083910"/>
      <w:bookmarkStart w:id="4435" w:name="_Toc37084252"/>
      <w:bookmarkStart w:id="4436" w:name="_Toc40209614"/>
      <w:bookmarkStart w:id="4437" w:name="_Toc40209956"/>
      <w:bookmarkStart w:id="4438" w:name="_Toc45892915"/>
      <w:bookmarkStart w:id="4439" w:name="_Toc53176780"/>
      <w:bookmarkStart w:id="4440" w:name="_Toc61121102"/>
      <w:bookmarkStart w:id="4441" w:name="_Toc67918298"/>
      <w:bookmarkStart w:id="4442" w:name="_Toc76298342"/>
      <w:bookmarkStart w:id="4443" w:name="_Toc76572354"/>
      <w:bookmarkStart w:id="4444" w:name="_Toc76652221"/>
      <w:bookmarkStart w:id="4445" w:name="_Toc76653059"/>
      <w:bookmarkStart w:id="4446" w:name="_Toc83742332"/>
      <w:bookmarkStart w:id="4447" w:name="_Toc91440822"/>
      <w:bookmarkStart w:id="4448" w:name="_Toc98849612"/>
      <w:bookmarkStart w:id="4449" w:name="_Toc106543466"/>
      <w:bookmarkStart w:id="4450" w:name="_Toc106737564"/>
      <w:bookmarkStart w:id="4451" w:name="_Toc107233331"/>
      <w:bookmarkStart w:id="4452" w:name="_Toc107234948"/>
      <w:bookmarkStart w:id="4453" w:name="_Toc107419918"/>
      <w:bookmarkStart w:id="4454" w:name="_Toc107477214"/>
      <w:bookmarkStart w:id="4455" w:name="_Toc114566072"/>
      <w:bookmarkStart w:id="4456" w:name="_Toc123936384"/>
      <w:bookmarkStart w:id="4457" w:name="_Toc124377399"/>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48C8B0AF" w14:textId="77777777" w:rsidR="00DA5E9B" w:rsidRPr="00F90AE3" w:rsidRDefault="00DA5E9B" w:rsidP="00F90AE3">
      <w:pPr>
        <w:pStyle w:val="Heading4"/>
        <w:rPr>
          <w:lang w:val="sv-FI" w:eastAsia="zh-CN"/>
        </w:rPr>
      </w:pPr>
      <w:r w:rsidRPr="00FC591F">
        <w:rPr>
          <w:rFonts w:hint="eastAsia"/>
          <w:lang w:val="sv-FI" w:eastAsia="zh-CN"/>
        </w:rPr>
        <w:t>9.</w:t>
      </w:r>
      <w:r w:rsidRPr="00FC591F">
        <w:rPr>
          <w:lang w:val="sv-FI" w:eastAsia="zh-CN"/>
        </w:rPr>
        <w:t>3</w:t>
      </w:r>
      <w:r>
        <w:rPr>
          <w:lang w:val="sv-FI" w:eastAsia="zh-CN"/>
        </w:rPr>
        <w:t>A</w:t>
      </w:r>
      <w:r w:rsidRPr="00FC591F">
        <w:rPr>
          <w:rFonts w:hint="eastAsia"/>
          <w:lang w:val="sv-FI" w:eastAsia="zh-CN"/>
        </w:rPr>
        <w:t>.1.1</w:t>
      </w:r>
      <w:r w:rsidRPr="00FC591F">
        <w:rPr>
          <w:rFonts w:hint="eastAsia"/>
          <w:lang w:val="sv-FI" w:eastAsia="zh-CN"/>
        </w:rPr>
        <w:tab/>
      </w:r>
      <w:r>
        <w:rPr>
          <w:lang w:val="sv-FI" w:eastAsia="zh-CN"/>
        </w:rPr>
        <w:t>NR CA between FR1 and FR2-2</w:t>
      </w:r>
    </w:p>
    <w:p w14:paraId="562EFBB2" w14:textId="77777777" w:rsidR="00DA5E9B" w:rsidRPr="00C25669" w:rsidRDefault="00DA5E9B" w:rsidP="00DA5E9B">
      <w:pPr>
        <w:overflowPunct w:val="0"/>
        <w:autoSpaceDE w:val="0"/>
        <w:autoSpaceDN w:val="0"/>
        <w:adjustRightInd w:val="0"/>
        <w:textAlignment w:val="baseline"/>
        <w:rPr>
          <w:rFonts w:eastAsia="SimSun"/>
        </w:rPr>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w:t>
      </w:r>
      <w:r>
        <w:rPr>
          <w:rFonts w:eastAsia="SimSun"/>
        </w:rPr>
        <w:t>7</w:t>
      </w:r>
      <w:r w:rsidRPr="00C25669">
        <w:rPr>
          <w:rFonts w:eastAsia="SimSun" w:hint="eastAsia"/>
        </w:rPr>
        <w:t xml:space="preserve">.3. During the test, only the PDCCH performance on the </w:t>
      </w:r>
      <w:r>
        <w:rPr>
          <w:rFonts w:eastAsia="SimSun"/>
        </w:rPr>
        <w:t>FR2-2 carrier</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14:paraId="6E711228" w14:textId="77777777" w:rsidR="005B3300" w:rsidRPr="00C25669" w:rsidRDefault="005B3300" w:rsidP="005B3300">
      <w:pPr>
        <w:pStyle w:val="Heading2"/>
        <w:rPr>
          <w:lang w:eastAsia="zh-CN"/>
        </w:rPr>
      </w:pPr>
      <w:bookmarkStart w:id="4458" w:name="_Toc21338339"/>
      <w:bookmarkStart w:id="4459" w:name="_Toc29808447"/>
      <w:bookmarkStart w:id="4460" w:name="_Toc37068366"/>
      <w:bookmarkStart w:id="4461" w:name="_Toc37083911"/>
      <w:bookmarkStart w:id="4462" w:name="_Toc37084253"/>
      <w:bookmarkStart w:id="4463" w:name="_Toc40209615"/>
      <w:bookmarkStart w:id="4464" w:name="_Toc40209957"/>
      <w:bookmarkStart w:id="4465" w:name="_Toc45892916"/>
      <w:bookmarkStart w:id="4466" w:name="_Toc53176781"/>
      <w:bookmarkStart w:id="4467" w:name="_Toc61121103"/>
      <w:bookmarkStart w:id="4468" w:name="_Toc67918299"/>
      <w:bookmarkStart w:id="4469" w:name="_Toc76298343"/>
      <w:bookmarkStart w:id="4470" w:name="_Toc76572355"/>
      <w:bookmarkStart w:id="4471" w:name="_Toc76652222"/>
      <w:bookmarkStart w:id="4472" w:name="_Toc76653060"/>
      <w:bookmarkStart w:id="4473" w:name="_Toc83742333"/>
      <w:bookmarkStart w:id="4474" w:name="_Toc91440823"/>
      <w:bookmarkStart w:id="4475" w:name="_Toc98849613"/>
      <w:bookmarkStart w:id="4476" w:name="_Toc106543467"/>
      <w:bookmarkStart w:id="4477" w:name="_Toc106737565"/>
      <w:bookmarkStart w:id="4478" w:name="_Toc107233332"/>
      <w:bookmarkStart w:id="4479" w:name="_Toc107234949"/>
      <w:bookmarkStart w:id="4480" w:name="_Toc107419919"/>
      <w:bookmarkStart w:id="4481" w:name="_Toc107477215"/>
      <w:bookmarkStart w:id="4482" w:name="_Toc114566073"/>
      <w:bookmarkStart w:id="4483" w:name="_Toc123936385"/>
      <w:bookmarkStart w:id="4484" w:name="_Toc124377400"/>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02D26B4A" w14:textId="77777777" w:rsidR="005B3300" w:rsidRPr="00C25669" w:rsidRDefault="005B3300" w:rsidP="005B3300">
      <w:pPr>
        <w:pStyle w:val="Heading3"/>
        <w:rPr>
          <w:lang w:val="sv-FI" w:eastAsia="zh-CN"/>
        </w:rPr>
      </w:pPr>
      <w:bookmarkStart w:id="4485" w:name="_Toc21338340"/>
      <w:bookmarkStart w:id="4486" w:name="_Toc29808448"/>
      <w:bookmarkStart w:id="4487" w:name="_Toc37068367"/>
      <w:bookmarkStart w:id="4488" w:name="_Toc37083912"/>
      <w:bookmarkStart w:id="4489" w:name="_Toc37084254"/>
      <w:bookmarkStart w:id="4490" w:name="_Toc40209616"/>
      <w:bookmarkStart w:id="4491" w:name="_Toc40209958"/>
      <w:bookmarkStart w:id="4492" w:name="_Toc45892917"/>
      <w:bookmarkStart w:id="4493" w:name="_Toc53176782"/>
      <w:bookmarkStart w:id="4494" w:name="_Toc61121104"/>
      <w:bookmarkStart w:id="4495" w:name="_Toc67918300"/>
      <w:bookmarkStart w:id="4496" w:name="_Toc76298344"/>
      <w:bookmarkStart w:id="4497" w:name="_Toc76572356"/>
      <w:bookmarkStart w:id="4498" w:name="_Toc76652223"/>
      <w:bookmarkStart w:id="4499" w:name="_Toc76653061"/>
      <w:bookmarkStart w:id="4500" w:name="_Toc83742334"/>
      <w:bookmarkStart w:id="4501" w:name="_Toc91440824"/>
      <w:bookmarkStart w:id="4502" w:name="_Toc98849614"/>
      <w:bookmarkStart w:id="4503" w:name="_Toc106543468"/>
      <w:bookmarkStart w:id="4504" w:name="_Toc106737566"/>
      <w:bookmarkStart w:id="4505" w:name="_Toc107233333"/>
      <w:bookmarkStart w:id="4506" w:name="_Toc107234950"/>
      <w:bookmarkStart w:id="4507" w:name="_Toc107419920"/>
      <w:bookmarkStart w:id="4508" w:name="_Toc107477216"/>
      <w:bookmarkStart w:id="4509" w:name="_Toc114566074"/>
      <w:bookmarkStart w:id="4510" w:name="_Toc123936386"/>
      <w:bookmarkStart w:id="4511" w:name="_Toc124377401"/>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5D6AB8F1" w14:textId="77777777" w:rsidR="005B3300" w:rsidRPr="00C25669" w:rsidRDefault="005B3300" w:rsidP="005B3300">
      <w:pPr>
        <w:pStyle w:val="Heading4"/>
        <w:rPr>
          <w:lang w:val="sv-FI" w:eastAsia="zh-CN"/>
        </w:rPr>
      </w:pPr>
      <w:bookmarkStart w:id="4512" w:name="_Toc21338341"/>
      <w:bookmarkStart w:id="4513" w:name="_Toc29808449"/>
      <w:bookmarkStart w:id="4514" w:name="_Toc37068368"/>
      <w:bookmarkStart w:id="4515" w:name="_Toc37083913"/>
      <w:bookmarkStart w:id="4516" w:name="_Toc37084255"/>
      <w:bookmarkStart w:id="4517" w:name="_Toc40209617"/>
      <w:bookmarkStart w:id="4518" w:name="_Toc40209959"/>
      <w:bookmarkStart w:id="4519" w:name="_Toc45892918"/>
      <w:bookmarkStart w:id="4520" w:name="_Toc53176783"/>
      <w:bookmarkStart w:id="4521" w:name="_Toc61121105"/>
      <w:bookmarkStart w:id="4522" w:name="_Toc67918301"/>
      <w:bookmarkStart w:id="4523" w:name="_Toc76298345"/>
      <w:bookmarkStart w:id="4524" w:name="_Toc76572357"/>
      <w:bookmarkStart w:id="4525" w:name="_Toc76652224"/>
      <w:bookmarkStart w:id="4526" w:name="_Toc76653062"/>
      <w:bookmarkStart w:id="4527" w:name="_Toc83742335"/>
      <w:bookmarkStart w:id="4528" w:name="_Toc91440825"/>
      <w:bookmarkStart w:id="4529" w:name="_Toc98849615"/>
      <w:bookmarkStart w:id="4530" w:name="_Toc106543469"/>
      <w:bookmarkStart w:id="4531" w:name="_Toc106737567"/>
      <w:bookmarkStart w:id="4532" w:name="_Toc107233334"/>
      <w:bookmarkStart w:id="4533" w:name="_Toc107234951"/>
      <w:bookmarkStart w:id="4534" w:name="_Toc107419921"/>
      <w:bookmarkStart w:id="4535" w:name="_Toc107477217"/>
      <w:bookmarkStart w:id="4536" w:name="_Toc114566075"/>
      <w:bookmarkStart w:id="4537" w:name="_Toc123936387"/>
      <w:bookmarkStart w:id="4538" w:name="_Toc124377402"/>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6245E532" w14:textId="77777777" w:rsidR="005B3300" w:rsidRPr="00C25669" w:rsidRDefault="005B3300" w:rsidP="005B3300">
      <w:pPr>
        <w:pStyle w:val="Heading5"/>
        <w:rPr>
          <w:lang w:val="sv-FI" w:eastAsia="zh-CN"/>
        </w:rPr>
      </w:pPr>
      <w:bookmarkStart w:id="4539" w:name="_Toc21338342"/>
      <w:bookmarkStart w:id="4540" w:name="_Toc29808450"/>
      <w:bookmarkStart w:id="4541" w:name="_Toc37068369"/>
      <w:bookmarkStart w:id="4542" w:name="_Toc37083914"/>
      <w:bookmarkStart w:id="4543" w:name="_Toc37084256"/>
      <w:bookmarkStart w:id="4544" w:name="_Toc40209618"/>
      <w:bookmarkStart w:id="4545" w:name="_Toc40209960"/>
      <w:bookmarkStart w:id="4546" w:name="_Toc45892919"/>
      <w:bookmarkStart w:id="4547" w:name="_Toc53176784"/>
      <w:bookmarkStart w:id="4548" w:name="_Toc61121106"/>
      <w:bookmarkStart w:id="4549" w:name="_Toc67918302"/>
      <w:bookmarkStart w:id="4550" w:name="_Toc76298346"/>
      <w:bookmarkStart w:id="4551" w:name="_Toc76572358"/>
      <w:bookmarkStart w:id="4552" w:name="_Toc76652225"/>
      <w:bookmarkStart w:id="4553" w:name="_Toc76653063"/>
      <w:bookmarkStart w:id="4554" w:name="_Toc83742336"/>
      <w:bookmarkStart w:id="4555" w:name="_Toc91440826"/>
      <w:bookmarkStart w:id="4556" w:name="_Toc98849616"/>
      <w:bookmarkStart w:id="4557" w:name="_Toc106543470"/>
      <w:bookmarkStart w:id="4558" w:name="_Toc106737568"/>
      <w:bookmarkStart w:id="4559" w:name="_Toc107233335"/>
      <w:bookmarkStart w:id="4560" w:name="_Toc107234952"/>
      <w:bookmarkStart w:id="4561" w:name="_Toc107419922"/>
      <w:bookmarkStart w:id="4562" w:name="_Toc107477218"/>
      <w:bookmarkStart w:id="4563" w:name="_Toc114566076"/>
      <w:bookmarkStart w:id="4564" w:name="_Toc123936388"/>
      <w:bookmarkStart w:id="4565" w:name="_Toc124377403"/>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2E76925F"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15DA0CDF" w14:textId="77777777" w:rsidR="005B3300" w:rsidRPr="00C25669" w:rsidRDefault="005B3300" w:rsidP="005B3300">
      <w:pPr>
        <w:pStyle w:val="Heading4"/>
        <w:rPr>
          <w:lang w:eastAsia="zh-CN"/>
        </w:rPr>
      </w:pPr>
      <w:bookmarkStart w:id="4566" w:name="_Toc21338343"/>
      <w:bookmarkStart w:id="4567" w:name="_Toc29808451"/>
      <w:bookmarkStart w:id="4568" w:name="_Toc37068370"/>
      <w:bookmarkStart w:id="4569" w:name="_Toc37083915"/>
      <w:bookmarkStart w:id="4570" w:name="_Toc37084257"/>
      <w:bookmarkStart w:id="4571" w:name="_Toc40209619"/>
      <w:bookmarkStart w:id="4572" w:name="_Toc40209961"/>
      <w:bookmarkStart w:id="4573" w:name="_Toc45892920"/>
      <w:bookmarkStart w:id="4574" w:name="_Toc53176785"/>
      <w:bookmarkStart w:id="4575" w:name="_Toc61121107"/>
      <w:bookmarkStart w:id="4576" w:name="_Toc67918303"/>
      <w:bookmarkStart w:id="4577" w:name="_Toc76298347"/>
      <w:bookmarkStart w:id="4578" w:name="_Toc76572359"/>
      <w:bookmarkStart w:id="4579" w:name="_Toc76652226"/>
      <w:bookmarkStart w:id="4580" w:name="_Toc76653064"/>
      <w:bookmarkStart w:id="4581" w:name="_Toc83742337"/>
      <w:bookmarkStart w:id="4582" w:name="_Toc91440827"/>
      <w:bookmarkStart w:id="4583" w:name="_Toc98849617"/>
      <w:bookmarkStart w:id="4584" w:name="_Toc106543471"/>
      <w:bookmarkStart w:id="4585" w:name="_Toc106737569"/>
      <w:bookmarkStart w:id="4586" w:name="_Toc107233336"/>
      <w:bookmarkStart w:id="4587" w:name="_Toc107234953"/>
      <w:bookmarkStart w:id="4588" w:name="_Toc107419923"/>
      <w:bookmarkStart w:id="4589" w:name="_Toc107477219"/>
      <w:bookmarkStart w:id="4590" w:name="_Toc114566077"/>
      <w:bookmarkStart w:id="4591" w:name="_Toc123936389"/>
      <w:bookmarkStart w:id="4592" w:name="_Toc124377404"/>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2C8FFD" w14:textId="77777777" w:rsidR="005B3300" w:rsidRPr="00C25669" w:rsidRDefault="005B3300" w:rsidP="005B3300">
      <w:pPr>
        <w:pStyle w:val="Heading5"/>
        <w:rPr>
          <w:lang w:eastAsia="zh-CN"/>
        </w:rPr>
      </w:pPr>
      <w:bookmarkStart w:id="4593" w:name="_Toc21338344"/>
      <w:bookmarkStart w:id="4594" w:name="_Toc29808452"/>
      <w:bookmarkStart w:id="4595" w:name="_Toc37068371"/>
      <w:bookmarkStart w:id="4596" w:name="_Toc37083916"/>
      <w:bookmarkStart w:id="4597" w:name="_Toc37084258"/>
      <w:bookmarkStart w:id="4598" w:name="_Toc40209620"/>
      <w:bookmarkStart w:id="4599" w:name="_Toc40209962"/>
      <w:bookmarkStart w:id="4600" w:name="_Toc45892921"/>
      <w:bookmarkStart w:id="4601" w:name="_Toc53176786"/>
      <w:bookmarkStart w:id="4602" w:name="_Toc61121108"/>
      <w:bookmarkStart w:id="4603" w:name="_Toc67918304"/>
      <w:bookmarkStart w:id="4604" w:name="_Toc76298348"/>
      <w:bookmarkStart w:id="4605" w:name="_Toc76572360"/>
      <w:bookmarkStart w:id="4606" w:name="_Toc76652227"/>
      <w:bookmarkStart w:id="4607" w:name="_Toc76653065"/>
      <w:bookmarkStart w:id="4608" w:name="_Toc83742338"/>
      <w:bookmarkStart w:id="4609" w:name="_Toc91440828"/>
      <w:bookmarkStart w:id="4610" w:name="_Toc98849618"/>
      <w:bookmarkStart w:id="4611" w:name="_Toc106543472"/>
      <w:bookmarkStart w:id="4612" w:name="_Toc106737570"/>
      <w:bookmarkStart w:id="4613" w:name="_Toc107233337"/>
      <w:bookmarkStart w:id="4614" w:name="_Toc107234954"/>
      <w:bookmarkStart w:id="4615" w:name="_Toc107419924"/>
      <w:bookmarkStart w:id="4616" w:name="_Toc107477220"/>
      <w:bookmarkStart w:id="4617" w:name="_Toc114566078"/>
      <w:bookmarkStart w:id="4618" w:name="_Toc123936390"/>
      <w:bookmarkStart w:id="4619" w:name="_Toc124377405"/>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D9CD9F7"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14:paraId="3562B8A4" w14:textId="77777777" w:rsidR="005B3300" w:rsidRPr="00C25669" w:rsidRDefault="005B3300" w:rsidP="005B3300">
      <w:pPr>
        <w:pStyle w:val="Heading4"/>
        <w:rPr>
          <w:lang w:eastAsia="zh-CN"/>
        </w:rPr>
      </w:pPr>
      <w:bookmarkStart w:id="4620" w:name="_Toc21338345"/>
      <w:bookmarkStart w:id="4621" w:name="_Toc29808453"/>
      <w:bookmarkStart w:id="4622" w:name="_Toc37068372"/>
      <w:bookmarkStart w:id="4623" w:name="_Toc37083917"/>
      <w:bookmarkStart w:id="4624" w:name="_Toc37084259"/>
      <w:bookmarkStart w:id="4625" w:name="_Toc40209621"/>
      <w:bookmarkStart w:id="4626" w:name="_Toc40209963"/>
      <w:bookmarkStart w:id="4627" w:name="_Toc45892922"/>
      <w:bookmarkStart w:id="4628" w:name="_Toc53176787"/>
      <w:bookmarkStart w:id="4629" w:name="_Toc61121109"/>
      <w:bookmarkStart w:id="4630" w:name="_Toc67918305"/>
      <w:bookmarkStart w:id="4631" w:name="_Toc76298349"/>
      <w:bookmarkStart w:id="4632" w:name="_Toc76572361"/>
      <w:bookmarkStart w:id="4633" w:name="_Toc76652228"/>
      <w:bookmarkStart w:id="4634" w:name="_Toc76653066"/>
      <w:bookmarkStart w:id="4635" w:name="_Toc83742339"/>
      <w:bookmarkStart w:id="4636" w:name="_Toc91440829"/>
      <w:bookmarkStart w:id="4637" w:name="_Toc98849619"/>
      <w:bookmarkStart w:id="4638" w:name="_Toc106543473"/>
      <w:bookmarkStart w:id="4639" w:name="_Toc106737571"/>
      <w:bookmarkStart w:id="4640" w:name="_Toc107233338"/>
      <w:bookmarkStart w:id="4641" w:name="_Toc107234955"/>
      <w:bookmarkStart w:id="4642" w:name="_Toc107419925"/>
      <w:bookmarkStart w:id="4643" w:name="_Toc107477221"/>
      <w:bookmarkStart w:id="4644" w:name="_Toc114566079"/>
      <w:bookmarkStart w:id="4645" w:name="_Toc123936391"/>
      <w:bookmarkStart w:id="4646" w:name="_Toc124377406"/>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2752323D" w14:textId="77777777" w:rsidR="005B3300" w:rsidRPr="00AC3283" w:rsidRDefault="005B3300" w:rsidP="005B3300">
      <w:pPr>
        <w:overflowPunct w:val="0"/>
        <w:autoSpaceDE w:val="0"/>
        <w:autoSpaceDN w:val="0"/>
        <w:adjustRightInd w:val="0"/>
        <w:textAlignment w:val="baseline"/>
        <w:rPr>
          <w:rFonts w:eastAsia="SimSun"/>
        </w:rPr>
      </w:pPr>
      <w:bookmarkStart w:id="4647"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14:paraId="175E0CA7" w14:textId="77777777" w:rsidR="005B3300" w:rsidRDefault="005B3300" w:rsidP="005B3300">
      <w:pPr>
        <w:pStyle w:val="Heading3"/>
        <w:rPr>
          <w:lang w:eastAsia="zh-CN"/>
        </w:rPr>
      </w:pPr>
      <w:bookmarkStart w:id="4648" w:name="_Toc29808454"/>
      <w:bookmarkStart w:id="4649" w:name="_Toc37068373"/>
      <w:bookmarkStart w:id="4650" w:name="_Toc37083918"/>
      <w:bookmarkStart w:id="4651" w:name="_Toc37084260"/>
      <w:bookmarkStart w:id="4652" w:name="_Toc40209622"/>
      <w:bookmarkStart w:id="4653" w:name="_Toc40209964"/>
      <w:bookmarkStart w:id="4654" w:name="_Toc45892923"/>
      <w:bookmarkStart w:id="4655" w:name="_Toc53176788"/>
      <w:bookmarkStart w:id="4656" w:name="_Toc61121110"/>
      <w:bookmarkStart w:id="4657" w:name="_Toc67918306"/>
      <w:bookmarkStart w:id="4658" w:name="_Toc76298350"/>
      <w:bookmarkStart w:id="4659" w:name="_Toc76572362"/>
      <w:bookmarkStart w:id="4660" w:name="_Toc76652229"/>
      <w:bookmarkStart w:id="4661" w:name="_Toc76653067"/>
      <w:bookmarkStart w:id="4662" w:name="_Toc83742340"/>
      <w:bookmarkStart w:id="4663" w:name="_Toc91440830"/>
      <w:bookmarkStart w:id="4664" w:name="_Toc98849620"/>
      <w:bookmarkStart w:id="4665" w:name="_Toc106543474"/>
      <w:bookmarkStart w:id="4666" w:name="_Toc106737572"/>
      <w:bookmarkStart w:id="4667" w:name="_Toc107233339"/>
      <w:bookmarkStart w:id="4668" w:name="_Toc107234956"/>
      <w:bookmarkStart w:id="4669" w:name="_Toc107419926"/>
      <w:bookmarkStart w:id="4670" w:name="_Toc107477222"/>
      <w:bookmarkStart w:id="4671" w:name="_Toc114566080"/>
      <w:bookmarkStart w:id="4672" w:name="_Toc123936392"/>
      <w:bookmarkStart w:id="4673" w:name="_Toc124377407"/>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0E1828E1" w14:textId="77777777"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14:paraId="4FE4FAC8" w14:textId="77777777" w:rsidR="005B3300" w:rsidRPr="00C25669" w:rsidRDefault="005B3300" w:rsidP="005B3300">
      <w:pPr>
        <w:pStyle w:val="Heading2"/>
        <w:rPr>
          <w:lang w:eastAsia="zh-CN"/>
        </w:rPr>
      </w:pPr>
      <w:bookmarkStart w:id="4674" w:name="_Toc21338347"/>
      <w:bookmarkStart w:id="4675" w:name="_Toc29808455"/>
      <w:bookmarkStart w:id="4676" w:name="_Toc37068374"/>
      <w:bookmarkStart w:id="4677" w:name="_Toc37083919"/>
      <w:bookmarkStart w:id="4678" w:name="_Toc37084261"/>
      <w:bookmarkStart w:id="4679" w:name="_Toc40209623"/>
      <w:bookmarkStart w:id="4680" w:name="_Toc40209965"/>
      <w:bookmarkStart w:id="4681" w:name="_Toc45892924"/>
      <w:bookmarkStart w:id="4682" w:name="_Toc53176789"/>
      <w:bookmarkStart w:id="4683" w:name="_Toc61121111"/>
      <w:bookmarkStart w:id="4684" w:name="_Toc67918307"/>
      <w:bookmarkStart w:id="4685" w:name="_Toc76298351"/>
      <w:bookmarkStart w:id="4686" w:name="_Toc76572363"/>
      <w:bookmarkStart w:id="4687" w:name="_Toc76652230"/>
      <w:bookmarkStart w:id="4688" w:name="_Toc76653068"/>
      <w:bookmarkStart w:id="4689" w:name="_Toc83742341"/>
      <w:bookmarkStart w:id="4690" w:name="_Toc91440831"/>
      <w:bookmarkStart w:id="4691" w:name="_Toc98849621"/>
      <w:bookmarkStart w:id="4692" w:name="_Toc106543475"/>
      <w:bookmarkStart w:id="4693" w:name="_Toc106737573"/>
      <w:bookmarkStart w:id="4694" w:name="_Toc107233340"/>
      <w:bookmarkStart w:id="4695" w:name="_Toc107234957"/>
      <w:bookmarkStart w:id="4696" w:name="_Toc107419927"/>
      <w:bookmarkStart w:id="4697" w:name="_Toc107477223"/>
      <w:bookmarkStart w:id="4698" w:name="_Toc114566081"/>
      <w:bookmarkStart w:id="4699" w:name="_Toc123936393"/>
      <w:bookmarkStart w:id="4700" w:name="_Toc124377408"/>
      <w:r w:rsidRPr="00C25669">
        <w:rPr>
          <w:rFonts w:hint="eastAsia"/>
          <w:lang w:eastAsia="zh-CN"/>
        </w:rPr>
        <w:lastRenderedPageBreak/>
        <w:t>9.</w:t>
      </w:r>
      <w:r w:rsidRPr="00C25669">
        <w:rPr>
          <w:lang w:eastAsia="zh-CN"/>
        </w:rPr>
        <w:t>4</w:t>
      </w:r>
      <w:r w:rsidRPr="00C25669">
        <w:rPr>
          <w:rFonts w:hint="eastAsia"/>
          <w:lang w:eastAsia="zh-CN"/>
        </w:rPr>
        <w:tab/>
      </w:r>
      <w:r w:rsidRPr="00C25669">
        <w:rPr>
          <w:lang w:eastAsia="zh-CN"/>
        </w:rPr>
        <w:t>Void</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1E75A998" w14:textId="77777777" w:rsidR="005B3300" w:rsidRPr="00C25669" w:rsidRDefault="005B3300" w:rsidP="005B3300">
      <w:pPr>
        <w:pStyle w:val="Heading2"/>
        <w:rPr>
          <w:lang w:eastAsia="zh-CN"/>
        </w:rPr>
      </w:pPr>
      <w:bookmarkStart w:id="4701" w:name="_Toc21338348"/>
      <w:bookmarkStart w:id="4702" w:name="_Toc29808456"/>
      <w:bookmarkStart w:id="4703" w:name="_Toc37068375"/>
      <w:bookmarkStart w:id="4704" w:name="_Toc37083920"/>
      <w:bookmarkStart w:id="4705" w:name="_Toc37084262"/>
      <w:bookmarkStart w:id="4706" w:name="_Toc40209624"/>
      <w:bookmarkStart w:id="4707" w:name="_Toc40209966"/>
      <w:bookmarkStart w:id="4708" w:name="_Toc45892925"/>
      <w:bookmarkStart w:id="4709" w:name="_Toc53176790"/>
      <w:bookmarkStart w:id="4710" w:name="_Toc61121112"/>
      <w:bookmarkStart w:id="4711" w:name="_Toc67918308"/>
      <w:bookmarkStart w:id="4712" w:name="_Toc76298352"/>
      <w:bookmarkStart w:id="4713" w:name="_Toc76572364"/>
      <w:bookmarkStart w:id="4714" w:name="_Toc76652231"/>
      <w:bookmarkStart w:id="4715" w:name="_Toc76653069"/>
      <w:bookmarkStart w:id="4716" w:name="_Toc83742342"/>
      <w:bookmarkStart w:id="4717" w:name="_Toc91440832"/>
      <w:bookmarkStart w:id="4718" w:name="_Toc98849622"/>
      <w:bookmarkStart w:id="4719" w:name="_Toc106543476"/>
      <w:bookmarkStart w:id="4720" w:name="_Toc106737574"/>
      <w:bookmarkStart w:id="4721" w:name="_Toc107233341"/>
      <w:bookmarkStart w:id="4722" w:name="_Toc107234958"/>
      <w:bookmarkStart w:id="4723" w:name="_Toc107419928"/>
      <w:bookmarkStart w:id="4724" w:name="_Toc107477224"/>
      <w:bookmarkStart w:id="4725" w:name="_Toc114566082"/>
      <w:bookmarkStart w:id="4726" w:name="_Toc123936394"/>
      <w:bookmarkStart w:id="4727" w:name="_Toc124377409"/>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22F7E504" w14:textId="77777777" w:rsidR="005B3300" w:rsidRPr="00C25669" w:rsidRDefault="005B3300" w:rsidP="005B3300">
      <w:pPr>
        <w:pStyle w:val="Heading3"/>
        <w:rPr>
          <w:lang w:eastAsia="zh-CN"/>
        </w:rPr>
      </w:pPr>
      <w:bookmarkStart w:id="4728" w:name="_Toc21338349"/>
      <w:bookmarkStart w:id="4729" w:name="_Toc29808457"/>
      <w:bookmarkStart w:id="4730" w:name="_Toc37068376"/>
      <w:bookmarkStart w:id="4731" w:name="_Toc37083921"/>
      <w:bookmarkStart w:id="4732" w:name="_Toc37084263"/>
      <w:bookmarkStart w:id="4733" w:name="_Toc40209625"/>
      <w:bookmarkStart w:id="4734" w:name="_Toc40209967"/>
      <w:bookmarkStart w:id="4735" w:name="_Toc45892926"/>
      <w:bookmarkStart w:id="4736" w:name="_Toc53176791"/>
      <w:bookmarkStart w:id="4737" w:name="_Toc61121113"/>
      <w:bookmarkStart w:id="4738" w:name="_Toc67918309"/>
      <w:bookmarkStart w:id="4739" w:name="_Toc76298353"/>
      <w:bookmarkStart w:id="4740" w:name="_Toc76572365"/>
      <w:bookmarkStart w:id="4741" w:name="_Toc76652232"/>
      <w:bookmarkStart w:id="4742" w:name="_Toc76653070"/>
      <w:bookmarkStart w:id="4743" w:name="_Toc83742343"/>
      <w:bookmarkStart w:id="4744" w:name="_Toc91440833"/>
      <w:bookmarkStart w:id="4745" w:name="_Toc98849623"/>
      <w:bookmarkStart w:id="4746" w:name="_Toc106543477"/>
      <w:bookmarkStart w:id="4747" w:name="_Toc106737575"/>
      <w:bookmarkStart w:id="4748" w:name="_Toc107233342"/>
      <w:bookmarkStart w:id="4749" w:name="_Toc107234959"/>
      <w:bookmarkStart w:id="4750" w:name="_Toc107419929"/>
      <w:bookmarkStart w:id="4751" w:name="_Toc107477225"/>
      <w:bookmarkStart w:id="4752" w:name="_Toc114566083"/>
      <w:bookmarkStart w:id="4753" w:name="_Toc123936395"/>
      <w:bookmarkStart w:id="4754" w:name="_Toc124377410"/>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1B199828"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14:paraId="3FEEF7D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DA7E879"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3D8E4838" w14:textId="77777777"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14:paraId="16755327"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14:paraId="2E03CB99" w14:textId="77777777"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14:paraId="62A66A8C"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25525F04" w14:textId="77777777"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14:paraId="6413F458" w14:textId="77777777"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14:paraId="6C91B047" w14:textId="77777777"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14:paraId="2C248B9B"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14:paraId="110C7DDF" w14:textId="77777777"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14:paraId="27458F35" w14:textId="77777777" w:rsidR="005B3300" w:rsidRPr="00C25669" w:rsidRDefault="005B3300" w:rsidP="005B3300">
      <w:pPr>
        <w:pStyle w:val="Heading2"/>
        <w:rPr>
          <w:lang w:eastAsia="zh-CN"/>
        </w:rPr>
      </w:pPr>
      <w:bookmarkStart w:id="4755" w:name="_Toc21338350"/>
      <w:bookmarkStart w:id="4756" w:name="_Toc29808458"/>
      <w:bookmarkStart w:id="4757" w:name="_Toc37068377"/>
      <w:bookmarkStart w:id="4758" w:name="_Toc37083922"/>
      <w:bookmarkStart w:id="4759" w:name="_Toc37084264"/>
      <w:bookmarkStart w:id="4760" w:name="_Toc40209626"/>
      <w:bookmarkStart w:id="4761" w:name="_Toc40209968"/>
      <w:bookmarkStart w:id="4762" w:name="_Toc45892927"/>
      <w:bookmarkStart w:id="4763" w:name="_Toc53176792"/>
      <w:bookmarkStart w:id="4764" w:name="_Toc61121114"/>
      <w:bookmarkStart w:id="4765" w:name="_Toc67918310"/>
      <w:bookmarkStart w:id="4766" w:name="_Toc76298354"/>
      <w:bookmarkStart w:id="4767" w:name="_Toc76572366"/>
      <w:bookmarkStart w:id="4768" w:name="_Toc76652233"/>
      <w:bookmarkStart w:id="4769" w:name="_Toc76653071"/>
      <w:bookmarkStart w:id="4770" w:name="_Toc83742344"/>
      <w:bookmarkStart w:id="4771" w:name="_Toc91440834"/>
      <w:bookmarkStart w:id="4772" w:name="_Toc98849624"/>
      <w:bookmarkStart w:id="4773" w:name="_Toc106543478"/>
      <w:bookmarkStart w:id="4774" w:name="_Toc106737576"/>
      <w:bookmarkStart w:id="4775" w:name="_Toc107233343"/>
      <w:bookmarkStart w:id="4776" w:name="_Toc107234960"/>
      <w:bookmarkStart w:id="4777" w:name="_Toc107419930"/>
      <w:bookmarkStart w:id="4778" w:name="_Toc107477226"/>
      <w:bookmarkStart w:id="4779" w:name="_Toc114566084"/>
      <w:bookmarkStart w:id="4780" w:name="_Toc123936396"/>
      <w:bookmarkStart w:id="4781" w:name="_Toc124377411"/>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3293AAC3" w14:textId="77777777" w:rsidR="005B3300" w:rsidRPr="00C25669" w:rsidRDefault="005B3300" w:rsidP="005B3300">
      <w:pPr>
        <w:pStyle w:val="Heading3"/>
        <w:rPr>
          <w:lang w:eastAsia="zh-CN"/>
        </w:rPr>
      </w:pPr>
      <w:bookmarkStart w:id="4782" w:name="_Toc21338351"/>
      <w:bookmarkStart w:id="4783" w:name="_Toc29808459"/>
      <w:bookmarkStart w:id="4784" w:name="_Toc37068378"/>
      <w:bookmarkStart w:id="4785" w:name="_Toc37083923"/>
      <w:bookmarkStart w:id="4786" w:name="_Toc37084265"/>
      <w:bookmarkStart w:id="4787" w:name="_Toc40209627"/>
      <w:bookmarkStart w:id="4788" w:name="_Toc40209969"/>
      <w:bookmarkStart w:id="4789" w:name="_Toc45892928"/>
      <w:bookmarkStart w:id="4790" w:name="_Toc53176793"/>
      <w:bookmarkStart w:id="4791" w:name="_Toc61121115"/>
      <w:bookmarkStart w:id="4792" w:name="_Toc67918311"/>
      <w:bookmarkStart w:id="4793" w:name="_Toc76298355"/>
      <w:bookmarkStart w:id="4794" w:name="_Toc76572367"/>
      <w:bookmarkStart w:id="4795" w:name="_Toc76652234"/>
      <w:bookmarkStart w:id="4796" w:name="_Toc76653072"/>
      <w:bookmarkStart w:id="4797" w:name="_Toc83742345"/>
      <w:bookmarkStart w:id="4798" w:name="_Toc91440835"/>
      <w:bookmarkStart w:id="4799" w:name="_Toc98849625"/>
      <w:bookmarkStart w:id="4800" w:name="_Toc106543479"/>
      <w:bookmarkStart w:id="4801" w:name="_Toc106737577"/>
      <w:bookmarkStart w:id="4802" w:name="_Toc107233344"/>
      <w:bookmarkStart w:id="4803" w:name="_Toc107234961"/>
      <w:bookmarkStart w:id="4804" w:name="_Toc107419931"/>
      <w:bookmarkStart w:id="4805" w:name="_Toc107477227"/>
      <w:bookmarkStart w:id="4806" w:name="_Toc114566085"/>
      <w:bookmarkStart w:id="4807" w:name="_Toc123936397"/>
      <w:bookmarkStart w:id="4808" w:name="_Toc124377412"/>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660AD1C1" w14:textId="77777777"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14:paraId="481DCDED" w14:textId="77777777" w:rsidR="005B3300" w:rsidRPr="00C25669" w:rsidRDefault="005B3300" w:rsidP="005B3300">
      <w:pPr>
        <w:pStyle w:val="Heading4"/>
        <w:rPr>
          <w:lang w:eastAsia="zh-CN"/>
        </w:rPr>
      </w:pPr>
      <w:bookmarkStart w:id="4809" w:name="_Toc21338352"/>
      <w:bookmarkStart w:id="4810" w:name="_Toc29808460"/>
      <w:bookmarkStart w:id="4811" w:name="_Toc37068379"/>
      <w:bookmarkStart w:id="4812" w:name="_Toc37083924"/>
      <w:bookmarkStart w:id="4813" w:name="_Toc37084266"/>
      <w:bookmarkStart w:id="4814" w:name="_Toc40209628"/>
      <w:bookmarkStart w:id="4815" w:name="_Toc40209970"/>
      <w:bookmarkStart w:id="4816" w:name="_Toc45892929"/>
      <w:bookmarkStart w:id="4817" w:name="_Toc53176794"/>
      <w:bookmarkStart w:id="4818" w:name="_Toc61121116"/>
      <w:bookmarkStart w:id="4819" w:name="_Toc67918312"/>
      <w:bookmarkStart w:id="4820" w:name="_Toc76298356"/>
      <w:bookmarkStart w:id="4821" w:name="_Toc76572368"/>
      <w:bookmarkStart w:id="4822" w:name="_Toc76652235"/>
      <w:bookmarkStart w:id="4823" w:name="_Toc76653073"/>
      <w:bookmarkStart w:id="4824" w:name="_Toc83742346"/>
      <w:bookmarkStart w:id="4825" w:name="_Toc91440836"/>
      <w:bookmarkStart w:id="4826" w:name="_Toc98849626"/>
      <w:bookmarkStart w:id="4827" w:name="_Toc106543480"/>
      <w:bookmarkStart w:id="4828" w:name="_Toc106737578"/>
      <w:bookmarkStart w:id="4829" w:name="_Toc107233345"/>
      <w:bookmarkStart w:id="4830" w:name="_Toc107234962"/>
      <w:bookmarkStart w:id="4831" w:name="_Toc107419932"/>
      <w:bookmarkStart w:id="4832" w:name="_Toc107477228"/>
      <w:bookmarkStart w:id="4833" w:name="_Toc114566086"/>
      <w:bookmarkStart w:id="4834" w:name="_Toc123936398"/>
      <w:bookmarkStart w:id="4835" w:name="_Toc124377413"/>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3A71DDC1" w14:textId="77777777" w:rsidR="005B3300" w:rsidRPr="00C25669" w:rsidRDefault="005B3300" w:rsidP="005B3300">
      <w:pPr>
        <w:pStyle w:val="Heading5"/>
        <w:rPr>
          <w:lang w:eastAsia="zh-CN"/>
        </w:rPr>
      </w:pPr>
      <w:bookmarkStart w:id="4836" w:name="_Hlk11311706"/>
      <w:bookmarkStart w:id="4837" w:name="_Toc21338353"/>
      <w:bookmarkStart w:id="4838" w:name="_Toc29808461"/>
      <w:bookmarkStart w:id="4839" w:name="_Toc37068380"/>
      <w:bookmarkStart w:id="4840" w:name="_Toc37083925"/>
      <w:bookmarkStart w:id="4841" w:name="_Toc37084267"/>
      <w:bookmarkStart w:id="4842" w:name="_Toc40209629"/>
      <w:bookmarkStart w:id="4843" w:name="_Toc40209971"/>
      <w:bookmarkStart w:id="4844" w:name="_Toc45892930"/>
      <w:bookmarkStart w:id="4845" w:name="_Toc53176795"/>
      <w:bookmarkStart w:id="4846" w:name="_Toc61121117"/>
      <w:bookmarkStart w:id="4847" w:name="_Toc67918313"/>
      <w:bookmarkStart w:id="4848" w:name="_Toc76298357"/>
      <w:bookmarkStart w:id="4849" w:name="_Toc76572369"/>
      <w:bookmarkStart w:id="4850" w:name="_Toc76652236"/>
      <w:bookmarkStart w:id="4851" w:name="_Toc76653074"/>
      <w:bookmarkStart w:id="4852" w:name="_Toc83742347"/>
      <w:bookmarkStart w:id="4853" w:name="_Toc91440837"/>
      <w:bookmarkStart w:id="4854" w:name="_Toc98849627"/>
      <w:bookmarkStart w:id="4855" w:name="_Toc106543481"/>
      <w:bookmarkStart w:id="4856" w:name="_Toc106737579"/>
      <w:bookmarkStart w:id="4857" w:name="_Toc107233346"/>
      <w:bookmarkStart w:id="4858" w:name="_Toc107234963"/>
      <w:bookmarkStart w:id="4859" w:name="_Toc107419933"/>
      <w:bookmarkStart w:id="4860" w:name="_Toc107477229"/>
      <w:bookmarkStart w:id="4861" w:name="_Toc114566087"/>
      <w:bookmarkStart w:id="4862" w:name="_Toc123936399"/>
      <w:bookmarkStart w:id="4863" w:name="_Toc124377414"/>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4836"/>
      <w:r w:rsidRPr="00C25669">
        <w:rPr>
          <w:rFonts w:hint="eastAsia"/>
          <w:lang w:eastAsia="zh-CN"/>
        </w:rPr>
        <w:tab/>
        <w:t>SDR test</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D551B17"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14:paraId="04FD235E"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w:t>
      </w:r>
      <w:r w:rsidRPr="00C25669">
        <w:rPr>
          <w:rFonts w:ascii="Times-Roman" w:hAnsi="Times-Roman"/>
        </w:rPr>
        <w:lastRenderedPageBreak/>
        <w:t>verified in terms of the success rate of delivered PDCP SDU(s) by Layer 2. The test case below specifies the RF conditions and the required success rate of delivered TB by Layer 1 to meet the sustained data rate requirement.</w:t>
      </w:r>
    </w:p>
    <w:p w14:paraId="7E4270BC" w14:textId="77777777"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14:paraId="55EBE737" w14:textId="77777777"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14:paraId="5611F9D4" w14:textId="77777777"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0AAA137C" w14:textId="77777777"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14:paraId="39BA2AE1" w14:textId="77777777"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14:paraId="360BC15F" w14:textId="77777777" w:rsidR="005B3300" w:rsidRPr="00C25669" w:rsidRDefault="005B3300" w:rsidP="005B3300">
      <w:pPr>
        <w:pStyle w:val="B10"/>
      </w:pPr>
      <w:r w:rsidRPr="00C25669">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14:paraId="7C0625DC" w14:textId="77777777"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14:paraId="12E76CA6"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14:paraId="533FDC5E" w14:textId="77777777"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14:paraId="53F5E79A" w14:textId="77777777" w:rsidR="005B3300" w:rsidRDefault="00F54D77" w:rsidP="00F54D77">
      <w:pPr>
        <w:pStyle w:val="B10"/>
      </w:pPr>
      <w:bookmarkStart w:id="4864" w:name="_Hlk11311588"/>
      <w:r>
        <w:t>-</w:t>
      </w:r>
      <w:r>
        <w:tab/>
      </w:r>
      <w:r w:rsidR="005B3300">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14:paraId="1BC2D68A" w14:textId="77777777" w:rsidR="005B3300" w:rsidRDefault="00F54D77" w:rsidP="00F54D77">
      <w:pPr>
        <w:pStyle w:val="B10"/>
        <w:rPr>
          <w:rFonts w:ascii="Times-Roman" w:hAnsi="Times-Roman"/>
          <w:lang w:eastAsia="zh-CN"/>
        </w:rPr>
      </w:pPr>
      <w:r>
        <w:t>-</w:t>
      </w:r>
      <w:r>
        <w:tab/>
      </w:r>
      <w:r w:rsidR="005B3300">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1CAD2C93" w14:textId="77777777" w:rsidR="005B3300" w:rsidRPr="00C25669" w:rsidRDefault="005B3300" w:rsidP="005B3300">
      <w:pPr>
        <w:pStyle w:val="TH"/>
      </w:pPr>
      <w:r w:rsidRPr="00C25669">
        <w:lastRenderedPageBreak/>
        <w:t>Table 9.4B.1.1.1-1</w:t>
      </w:r>
      <w:bookmarkEnd w:id="4864"/>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14:paraId="0D946BE6" w14:textId="77777777" w:rsidTr="000811C5">
        <w:trPr>
          <w:cantSplit/>
          <w:jc w:val="center"/>
        </w:trPr>
        <w:tc>
          <w:tcPr>
            <w:tcW w:w="2160" w:type="dxa"/>
          </w:tcPr>
          <w:p w14:paraId="3A93BEF9"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14:paraId="51121971"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14:paraId="3E66ECBA" w14:textId="77777777"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14:paraId="619A908E" w14:textId="77777777" w:rsidTr="000811C5">
        <w:trPr>
          <w:cantSplit/>
          <w:jc w:val="center"/>
        </w:trPr>
        <w:tc>
          <w:tcPr>
            <w:tcW w:w="2160" w:type="dxa"/>
            <w:vAlign w:val="center"/>
          </w:tcPr>
          <w:p w14:paraId="11FBFF3E" w14:textId="77777777" w:rsidR="005B3300" w:rsidRPr="00C25669" w:rsidRDefault="005B3300" w:rsidP="000811C5">
            <w:pPr>
              <w:pStyle w:val="TAC"/>
              <w:rPr>
                <w:rFonts w:eastAsia="?? ??"/>
              </w:rPr>
            </w:pPr>
            <w:r w:rsidRPr="00C25669">
              <w:t>Inter-TTI Distance</w:t>
            </w:r>
          </w:p>
        </w:tc>
        <w:tc>
          <w:tcPr>
            <w:tcW w:w="1691" w:type="dxa"/>
            <w:vAlign w:val="center"/>
          </w:tcPr>
          <w:p w14:paraId="0B7BB934" w14:textId="77777777" w:rsidR="005B3300" w:rsidRPr="00C25669" w:rsidRDefault="005B3300" w:rsidP="000811C5">
            <w:pPr>
              <w:pStyle w:val="TAC"/>
              <w:rPr>
                <w:rFonts w:eastAsia="?? ??"/>
              </w:rPr>
            </w:pPr>
          </w:p>
        </w:tc>
        <w:tc>
          <w:tcPr>
            <w:tcW w:w="3600" w:type="dxa"/>
            <w:vAlign w:val="center"/>
          </w:tcPr>
          <w:p w14:paraId="247CC4E7" w14:textId="77777777" w:rsidR="005B3300" w:rsidRPr="00C25669" w:rsidRDefault="005B3300" w:rsidP="000811C5">
            <w:pPr>
              <w:pStyle w:val="TAC"/>
              <w:rPr>
                <w:rFonts w:eastAsia="?? ??"/>
              </w:rPr>
            </w:pPr>
            <w:r w:rsidRPr="00C25669">
              <w:rPr>
                <w:rFonts w:eastAsia="?? ??"/>
              </w:rPr>
              <w:t>1</w:t>
            </w:r>
          </w:p>
        </w:tc>
      </w:tr>
      <w:tr w:rsidR="005B3300" w:rsidRPr="00C25669" w14:paraId="2DE43E9A" w14:textId="77777777" w:rsidTr="000811C5">
        <w:trPr>
          <w:cantSplit/>
          <w:jc w:val="center"/>
        </w:trPr>
        <w:tc>
          <w:tcPr>
            <w:tcW w:w="2160" w:type="dxa"/>
            <w:vAlign w:val="center"/>
          </w:tcPr>
          <w:p w14:paraId="01A89219" w14:textId="77777777" w:rsidR="005B3300" w:rsidRPr="00C25669" w:rsidRDefault="005B3300" w:rsidP="000811C5">
            <w:pPr>
              <w:pStyle w:val="TAC"/>
              <w:rPr>
                <w:rFonts w:eastAsia="?? ??"/>
              </w:rPr>
            </w:pPr>
            <w:r w:rsidRPr="00C25669">
              <w:t>Number of OFDM symbols for PDCCH per component carrier</w:t>
            </w:r>
          </w:p>
        </w:tc>
        <w:tc>
          <w:tcPr>
            <w:tcW w:w="1691" w:type="dxa"/>
            <w:vAlign w:val="center"/>
          </w:tcPr>
          <w:p w14:paraId="3AF97BE2" w14:textId="77777777" w:rsidR="005B3300" w:rsidRPr="00C25669" w:rsidRDefault="005B3300" w:rsidP="000811C5">
            <w:pPr>
              <w:pStyle w:val="TAC"/>
              <w:rPr>
                <w:rFonts w:eastAsia="?? ??"/>
              </w:rPr>
            </w:pPr>
            <w:r w:rsidRPr="00C25669">
              <w:rPr>
                <w:rFonts w:eastAsia="?? ??"/>
              </w:rPr>
              <w:t>OFDM symbols</w:t>
            </w:r>
          </w:p>
        </w:tc>
        <w:tc>
          <w:tcPr>
            <w:tcW w:w="3600" w:type="dxa"/>
            <w:vAlign w:val="center"/>
          </w:tcPr>
          <w:p w14:paraId="10126CCA" w14:textId="77777777" w:rsidR="005B3300" w:rsidRPr="00C25669" w:rsidRDefault="005B3300" w:rsidP="000811C5">
            <w:pPr>
              <w:pStyle w:val="TAC"/>
              <w:rPr>
                <w:rFonts w:eastAsia="?? ??"/>
              </w:rPr>
            </w:pPr>
            <w:r w:rsidRPr="00C25669">
              <w:rPr>
                <w:rFonts w:eastAsia="?? ??"/>
              </w:rPr>
              <w:t>1</w:t>
            </w:r>
          </w:p>
        </w:tc>
      </w:tr>
      <w:tr w:rsidR="005B3300" w:rsidRPr="00C25669" w14:paraId="70155846" w14:textId="77777777" w:rsidTr="000811C5">
        <w:trPr>
          <w:cantSplit/>
          <w:jc w:val="center"/>
        </w:trPr>
        <w:tc>
          <w:tcPr>
            <w:tcW w:w="2160" w:type="dxa"/>
            <w:vAlign w:val="center"/>
          </w:tcPr>
          <w:p w14:paraId="28425CC8" w14:textId="77777777" w:rsidR="005B3300" w:rsidRPr="00C25669" w:rsidRDefault="005B3300" w:rsidP="000811C5">
            <w:pPr>
              <w:pStyle w:val="TAC"/>
              <w:rPr>
                <w:rFonts w:eastAsia="?? ??"/>
              </w:rPr>
            </w:pPr>
            <w:r w:rsidRPr="00C25669">
              <w:t>Cross carrier scheduling</w:t>
            </w:r>
          </w:p>
        </w:tc>
        <w:tc>
          <w:tcPr>
            <w:tcW w:w="1691" w:type="dxa"/>
            <w:vAlign w:val="center"/>
          </w:tcPr>
          <w:p w14:paraId="14EE3F66" w14:textId="77777777" w:rsidR="005B3300" w:rsidRPr="00C25669" w:rsidRDefault="005B3300" w:rsidP="000811C5">
            <w:pPr>
              <w:pStyle w:val="TAC"/>
              <w:rPr>
                <w:rFonts w:eastAsia="?? ??"/>
              </w:rPr>
            </w:pPr>
          </w:p>
        </w:tc>
        <w:tc>
          <w:tcPr>
            <w:tcW w:w="3600" w:type="dxa"/>
            <w:vAlign w:val="center"/>
          </w:tcPr>
          <w:p w14:paraId="1302DE42" w14:textId="77777777" w:rsidR="005B3300" w:rsidRPr="00C25669" w:rsidRDefault="005B3300" w:rsidP="000811C5">
            <w:pPr>
              <w:pStyle w:val="TAC"/>
              <w:rPr>
                <w:rFonts w:eastAsia="?? ??"/>
              </w:rPr>
            </w:pPr>
            <w:r w:rsidRPr="00C25669">
              <w:rPr>
                <w:rFonts w:eastAsia="?? ??"/>
              </w:rPr>
              <w:t>Not configured</w:t>
            </w:r>
          </w:p>
        </w:tc>
      </w:tr>
      <w:tr w:rsidR="005B3300" w:rsidRPr="00C25669" w14:paraId="204703CB" w14:textId="77777777" w:rsidTr="000811C5">
        <w:trPr>
          <w:cantSplit/>
          <w:jc w:val="center"/>
        </w:trPr>
        <w:tc>
          <w:tcPr>
            <w:tcW w:w="2160" w:type="dxa"/>
            <w:vAlign w:val="center"/>
          </w:tcPr>
          <w:p w14:paraId="7DE86E83" w14:textId="77777777" w:rsidR="005B3300" w:rsidRPr="00C25669" w:rsidRDefault="005B3300" w:rsidP="000811C5">
            <w:pPr>
              <w:pStyle w:val="TAC"/>
              <w:rPr>
                <w:rFonts w:eastAsia="?? ??"/>
              </w:rPr>
            </w:pPr>
            <w:r w:rsidRPr="00C25669">
              <w:t>Propagation condition</w:t>
            </w:r>
          </w:p>
        </w:tc>
        <w:tc>
          <w:tcPr>
            <w:tcW w:w="1691" w:type="dxa"/>
            <w:vAlign w:val="center"/>
          </w:tcPr>
          <w:p w14:paraId="58E485CF" w14:textId="77777777" w:rsidR="005B3300" w:rsidRPr="00C25669" w:rsidRDefault="005B3300" w:rsidP="000811C5">
            <w:pPr>
              <w:pStyle w:val="TAC"/>
              <w:rPr>
                <w:rFonts w:eastAsia="?? ??"/>
              </w:rPr>
            </w:pPr>
          </w:p>
        </w:tc>
        <w:tc>
          <w:tcPr>
            <w:tcW w:w="3600" w:type="dxa"/>
            <w:vAlign w:val="center"/>
          </w:tcPr>
          <w:p w14:paraId="51EE3788" w14:textId="77777777" w:rsidR="005B3300" w:rsidRPr="00C25669" w:rsidRDefault="005B3300" w:rsidP="000811C5">
            <w:pPr>
              <w:pStyle w:val="TAC"/>
              <w:rPr>
                <w:rFonts w:eastAsia="?? ??"/>
              </w:rPr>
            </w:pPr>
            <w:r w:rsidRPr="00C25669">
              <w:rPr>
                <w:rFonts w:eastAsia="?? ??"/>
              </w:rPr>
              <w:t>Static propagation condition</w:t>
            </w:r>
          </w:p>
          <w:p w14:paraId="3AD5345F" w14:textId="77777777" w:rsidR="005B3300" w:rsidRPr="00C25669" w:rsidRDefault="005B3300" w:rsidP="000811C5">
            <w:pPr>
              <w:pStyle w:val="TAC"/>
              <w:rPr>
                <w:rFonts w:eastAsia="?? ??"/>
              </w:rPr>
            </w:pPr>
            <w:r w:rsidRPr="00C25669">
              <w:rPr>
                <w:rFonts w:eastAsia="?? ??"/>
              </w:rPr>
              <w:t>No external noise sources are applied</w:t>
            </w:r>
          </w:p>
        </w:tc>
      </w:tr>
      <w:tr w:rsidR="005B3300" w:rsidRPr="00C25669" w14:paraId="346AE8AB" w14:textId="77777777" w:rsidTr="000811C5">
        <w:trPr>
          <w:cantSplit/>
          <w:jc w:val="center"/>
        </w:trPr>
        <w:tc>
          <w:tcPr>
            <w:tcW w:w="2160" w:type="dxa"/>
            <w:vAlign w:val="center"/>
          </w:tcPr>
          <w:p w14:paraId="5F695012" w14:textId="77777777" w:rsidR="005B3300" w:rsidRPr="00C25669" w:rsidRDefault="005B3300" w:rsidP="000811C5">
            <w:pPr>
              <w:pStyle w:val="TAC"/>
              <w:rPr>
                <w:rFonts w:eastAsia="?? ??"/>
              </w:rPr>
            </w:pPr>
            <w:r w:rsidRPr="005B3300">
              <w:rPr>
                <w:noProof/>
                <w:position w:val="-12"/>
                <w:lang w:val="en-US" w:eastAsia="zh-CN"/>
              </w:rPr>
              <w:drawing>
                <wp:inline distT="0" distB="0" distL="0" distR="0" wp14:anchorId="33FDCD5F" wp14:editId="2ABC96D8">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14:paraId="6631ADC2" w14:textId="77777777" w:rsidR="005B3300" w:rsidRPr="00C25669" w:rsidRDefault="005B3300" w:rsidP="000811C5">
            <w:pPr>
              <w:pStyle w:val="TAC"/>
              <w:rPr>
                <w:rFonts w:eastAsia="?? ??"/>
              </w:rPr>
            </w:pPr>
            <w:r w:rsidRPr="00C25669">
              <w:t>dBm/15kHz</w:t>
            </w:r>
          </w:p>
        </w:tc>
        <w:tc>
          <w:tcPr>
            <w:tcW w:w="3600" w:type="dxa"/>
            <w:vAlign w:val="center"/>
          </w:tcPr>
          <w:p w14:paraId="1AE3E8E9" w14:textId="77777777" w:rsidR="005B3300" w:rsidRPr="00C25669" w:rsidRDefault="005B3300" w:rsidP="000811C5">
            <w:pPr>
              <w:pStyle w:val="TAC"/>
              <w:rPr>
                <w:rFonts w:eastAsia="?? ??"/>
              </w:rPr>
            </w:pPr>
            <w:r w:rsidRPr="00C25669">
              <w:t>-85</w:t>
            </w:r>
          </w:p>
        </w:tc>
      </w:tr>
      <w:tr w:rsidR="005B3300" w:rsidRPr="00C25669" w14:paraId="0AED418E" w14:textId="77777777" w:rsidTr="000811C5">
        <w:trPr>
          <w:cantSplit/>
          <w:jc w:val="center"/>
        </w:trPr>
        <w:tc>
          <w:tcPr>
            <w:tcW w:w="2160" w:type="dxa"/>
            <w:vMerge w:val="restart"/>
            <w:vAlign w:val="center"/>
          </w:tcPr>
          <w:p w14:paraId="046CC08A" w14:textId="77777777" w:rsidR="005B3300" w:rsidRPr="00C25669" w:rsidRDefault="005B3300" w:rsidP="000811C5">
            <w:pPr>
              <w:pStyle w:val="TAC"/>
              <w:rPr>
                <w:rFonts w:eastAsia="?? ??"/>
              </w:rPr>
            </w:pPr>
            <w:r w:rsidRPr="00C25669">
              <w:rPr>
                <w:position w:val="-12"/>
              </w:rPr>
              <w:t>Antenna configuration</w:t>
            </w:r>
          </w:p>
        </w:tc>
        <w:tc>
          <w:tcPr>
            <w:tcW w:w="1691" w:type="dxa"/>
            <w:vAlign w:val="center"/>
          </w:tcPr>
          <w:p w14:paraId="5B232E7F" w14:textId="77777777" w:rsidR="005B3300" w:rsidRPr="00C25669" w:rsidRDefault="005B3300" w:rsidP="000811C5">
            <w:pPr>
              <w:pStyle w:val="TAC"/>
              <w:rPr>
                <w:rFonts w:eastAsia="?? ??"/>
              </w:rPr>
            </w:pPr>
            <w:r w:rsidRPr="00C25669">
              <w:t>2 layer CC</w:t>
            </w:r>
          </w:p>
        </w:tc>
        <w:tc>
          <w:tcPr>
            <w:tcW w:w="3600" w:type="dxa"/>
            <w:vAlign w:val="center"/>
          </w:tcPr>
          <w:p w14:paraId="6FBB9919" w14:textId="77777777" w:rsidR="005B3300" w:rsidRPr="00C25669" w:rsidRDefault="005B3300" w:rsidP="000811C5">
            <w:pPr>
              <w:pStyle w:val="TAC"/>
              <w:rPr>
                <w:rFonts w:eastAsia="?? ??"/>
              </w:rPr>
            </w:pPr>
            <w:r w:rsidRPr="00C25669">
              <w:t>2x2 or 2x4</w:t>
            </w:r>
          </w:p>
        </w:tc>
      </w:tr>
      <w:tr w:rsidR="005B3300" w:rsidRPr="00C25669" w14:paraId="18D97B41" w14:textId="77777777" w:rsidTr="000811C5">
        <w:trPr>
          <w:cantSplit/>
          <w:jc w:val="center"/>
        </w:trPr>
        <w:tc>
          <w:tcPr>
            <w:tcW w:w="2160" w:type="dxa"/>
            <w:vMerge/>
            <w:vAlign w:val="center"/>
          </w:tcPr>
          <w:p w14:paraId="4AF8A699" w14:textId="77777777" w:rsidR="005B3300" w:rsidRPr="00C25669" w:rsidRDefault="005B3300" w:rsidP="000811C5">
            <w:pPr>
              <w:pStyle w:val="TAC"/>
              <w:rPr>
                <w:rFonts w:eastAsia="?? ??"/>
              </w:rPr>
            </w:pPr>
          </w:p>
        </w:tc>
        <w:tc>
          <w:tcPr>
            <w:tcW w:w="1691" w:type="dxa"/>
            <w:vAlign w:val="center"/>
          </w:tcPr>
          <w:p w14:paraId="401C1665" w14:textId="77777777" w:rsidR="005B3300" w:rsidRPr="00C25669" w:rsidRDefault="005B3300" w:rsidP="000811C5">
            <w:pPr>
              <w:pStyle w:val="TAC"/>
              <w:rPr>
                <w:rFonts w:eastAsia="?? ??"/>
              </w:rPr>
            </w:pPr>
            <w:r w:rsidRPr="00C25669">
              <w:t>4 layer CC</w:t>
            </w:r>
          </w:p>
        </w:tc>
        <w:tc>
          <w:tcPr>
            <w:tcW w:w="3600" w:type="dxa"/>
            <w:vAlign w:val="center"/>
          </w:tcPr>
          <w:p w14:paraId="1094003A" w14:textId="77777777" w:rsidR="005B3300" w:rsidRPr="00C25669" w:rsidRDefault="005B3300" w:rsidP="000811C5">
            <w:pPr>
              <w:pStyle w:val="TAC"/>
              <w:rPr>
                <w:rFonts w:eastAsia="?? ??"/>
              </w:rPr>
            </w:pPr>
            <w:r w:rsidRPr="00C25669">
              <w:t>4x4</w:t>
            </w:r>
          </w:p>
        </w:tc>
      </w:tr>
      <w:tr w:rsidR="005B3300" w:rsidRPr="00C25669" w14:paraId="18A60B6B" w14:textId="77777777" w:rsidTr="000811C5">
        <w:trPr>
          <w:cantSplit/>
          <w:jc w:val="center"/>
        </w:trPr>
        <w:tc>
          <w:tcPr>
            <w:tcW w:w="2160" w:type="dxa"/>
            <w:vMerge w:val="restart"/>
            <w:vAlign w:val="center"/>
          </w:tcPr>
          <w:p w14:paraId="6A5A1958" w14:textId="77777777" w:rsidR="005B3300" w:rsidRPr="00C25669" w:rsidRDefault="005B3300" w:rsidP="000811C5">
            <w:pPr>
              <w:pStyle w:val="TAC"/>
              <w:rPr>
                <w:position w:val="-12"/>
              </w:rPr>
            </w:pPr>
            <w:r w:rsidRPr="00C25669">
              <w:rPr>
                <w:position w:val="-12"/>
              </w:rPr>
              <w:t>Codebook subset</w:t>
            </w:r>
          </w:p>
          <w:p w14:paraId="1D8B2FAB" w14:textId="77777777" w:rsidR="005B3300" w:rsidRPr="00C25669" w:rsidRDefault="005B3300" w:rsidP="000811C5">
            <w:pPr>
              <w:pStyle w:val="TAC"/>
              <w:rPr>
                <w:rFonts w:eastAsia="?? ??"/>
              </w:rPr>
            </w:pPr>
            <w:r w:rsidRPr="00C25669">
              <w:rPr>
                <w:position w:val="-12"/>
              </w:rPr>
              <w:t>restriction</w:t>
            </w:r>
          </w:p>
        </w:tc>
        <w:tc>
          <w:tcPr>
            <w:tcW w:w="1691" w:type="dxa"/>
            <w:vAlign w:val="center"/>
          </w:tcPr>
          <w:p w14:paraId="7FB07FC5" w14:textId="77777777" w:rsidR="005B3300" w:rsidRPr="00C25669" w:rsidRDefault="005B3300" w:rsidP="000811C5">
            <w:pPr>
              <w:pStyle w:val="TAC"/>
              <w:rPr>
                <w:rFonts w:eastAsia="?? ??"/>
              </w:rPr>
            </w:pPr>
            <w:r w:rsidRPr="00C25669">
              <w:t>2 layer CC</w:t>
            </w:r>
          </w:p>
        </w:tc>
        <w:tc>
          <w:tcPr>
            <w:tcW w:w="3600" w:type="dxa"/>
            <w:vAlign w:val="center"/>
          </w:tcPr>
          <w:p w14:paraId="3122A1CD" w14:textId="77777777" w:rsidR="005B3300" w:rsidRPr="00C25669" w:rsidRDefault="005B3300" w:rsidP="000811C5">
            <w:pPr>
              <w:pStyle w:val="TAC"/>
              <w:rPr>
                <w:rFonts w:eastAsia="?? ??"/>
              </w:rPr>
            </w:pPr>
            <w:r w:rsidRPr="00C25669">
              <w:t>10</w:t>
            </w:r>
          </w:p>
        </w:tc>
      </w:tr>
      <w:tr w:rsidR="005B3300" w:rsidRPr="00C25669" w14:paraId="49643FD3" w14:textId="77777777" w:rsidTr="000811C5">
        <w:trPr>
          <w:cantSplit/>
          <w:jc w:val="center"/>
        </w:trPr>
        <w:tc>
          <w:tcPr>
            <w:tcW w:w="2160" w:type="dxa"/>
            <w:vMerge/>
            <w:vAlign w:val="center"/>
          </w:tcPr>
          <w:p w14:paraId="3510C876" w14:textId="77777777" w:rsidR="005B3300" w:rsidRPr="00C25669" w:rsidRDefault="005B3300" w:rsidP="000811C5">
            <w:pPr>
              <w:pStyle w:val="TAC"/>
              <w:rPr>
                <w:rFonts w:eastAsia="?? ??"/>
              </w:rPr>
            </w:pPr>
          </w:p>
        </w:tc>
        <w:tc>
          <w:tcPr>
            <w:tcW w:w="1691" w:type="dxa"/>
            <w:vAlign w:val="center"/>
          </w:tcPr>
          <w:p w14:paraId="5FE7205F" w14:textId="77777777" w:rsidR="005B3300" w:rsidRPr="00C25669" w:rsidRDefault="005B3300" w:rsidP="000811C5">
            <w:pPr>
              <w:pStyle w:val="TAC"/>
              <w:rPr>
                <w:rFonts w:eastAsia="?? ??"/>
              </w:rPr>
            </w:pPr>
            <w:r w:rsidRPr="00C25669">
              <w:t>4 layer CC</w:t>
            </w:r>
          </w:p>
        </w:tc>
        <w:tc>
          <w:tcPr>
            <w:tcW w:w="3600" w:type="dxa"/>
            <w:vAlign w:val="center"/>
          </w:tcPr>
          <w:p w14:paraId="40D1BD9E" w14:textId="77777777" w:rsidR="005B3300" w:rsidRPr="00C25669" w:rsidRDefault="005B3300" w:rsidP="000811C5">
            <w:pPr>
              <w:pStyle w:val="TAC"/>
              <w:rPr>
                <w:rFonts w:eastAsia="?? ??"/>
              </w:rPr>
            </w:pPr>
            <w:r w:rsidRPr="00C25669">
              <w:t>1000</w:t>
            </w:r>
          </w:p>
        </w:tc>
      </w:tr>
      <w:tr w:rsidR="005B3300" w:rsidRPr="00C25669" w14:paraId="3BA0E267" w14:textId="77777777" w:rsidTr="000811C5">
        <w:trPr>
          <w:cantSplit/>
          <w:jc w:val="center"/>
        </w:trPr>
        <w:tc>
          <w:tcPr>
            <w:tcW w:w="2160" w:type="dxa"/>
            <w:vMerge w:val="restart"/>
            <w:vAlign w:val="center"/>
          </w:tcPr>
          <w:p w14:paraId="25F14AEF" w14:textId="77777777" w:rsidR="005B3300" w:rsidRPr="00C25669" w:rsidRDefault="005B3300" w:rsidP="000811C5">
            <w:pPr>
              <w:pStyle w:val="TAC"/>
              <w:rPr>
                <w:position w:val="-12"/>
              </w:rPr>
            </w:pPr>
            <w:r w:rsidRPr="00C25669">
              <w:rPr>
                <w:position w:val="-12"/>
              </w:rPr>
              <w:t>Downlink power</w:t>
            </w:r>
          </w:p>
          <w:p w14:paraId="34D47F07" w14:textId="77777777" w:rsidR="005B3300" w:rsidRPr="00C25669" w:rsidRDefault="005B3300" w:rsidP="000811C5">
            <w:pPr>
              <w:pStyle w:val="TAC"/>
              <w:rPr>
                <w:rFonts w:eastAsia="?? ??"/>
              </w:rPr>
            </w:pPr>
            <w:r w:rsidRPr="00C25669">
              <w:rPr>
                <w:position w:val="-12"/>
              </w:rPr>
              <w:t>allocation</w:t>
            </w:r>
          </w:p>
        </w:tc>
        <w:tc>
          <w:tcPr>
            <w:tcW w:w="1691" w:type="dxa"/>
            <w:vAlign w:val="center"/>
          </w:tcPr>
          <w:p w14:paraId="5719FEF7" w14:textId="77777777" w:rsidR="005B3300" w:rsidRPr="00C25669" w:rsidRDefault="005B3300" w:rsidP="000811C5">
            <w:pPr>
              <w:pStyle w:val="TAC"/>
              <w:rPr>
                <w:rFonts w:eastAsia="?? ??"/>
              </w:rPr>
            </w:pPr>
            <w:r w:rsidRPr="00C25669">
              <w:t>2 layer CC</w:t>
            </w:r>
          </w:p>
        </w:tc>
        <w:tc>
          <w:tcPr>
            <w:tcW w:w="3600" w:type="dxa"/>
            <w:vAlign w:val="center"/>
          </w:tcPr>
          <w:p w14:paraId="1B573841" w14:textId="77777777" w:rsidR="005B3300" w:rsidRPr="00C25669" w:rsidRDefault="005B3300" w:rsidP="000811C5">
            <w:pPr>
              <w:pStyle w:val="TAC"/>
              <w:rPr>
                <w:rFonts w:eastAsia="?? ??"/>
              </w:rPr>
            </w:pPr>
            <w:r w:rsidRPr="00C25669">
              <w:rPr>
                <w:bCs/>
              </w:rPr>
              <w:object w:dxaOrig="340" w:dyaOrig="340" w14:anchorId="66E9A73C">
                <v:shape id="_x0000_i1048" type="#_x0000_t75" style="width:15.55pt;height:15.55pt" o:ole="">
                  <v:imagedata r:id="rId45" o:title=""/>
                </v:shape>
                <o:OLEObject Type="Embed" ProgID="Equation.3" ShapeID="_x0000_i1048" DrawAspect="Content" ObjectID="_1767171159" r:id="rId46"/>
              </w:object>
            </w:r>
            <w:r w:rsidRPr="00C25669">
              <w:t xml:space="preserve"> = -3dB, </w:t>
            </w:r>
            <w:r w:rsidRPr="00C25669">
              <w:rPr>
                <w:bCs/>
              </w:rPr>
              <w:object w:dxaOrig="320" w:dyaOrig="340" w14:anchorId="173F3ED2">
                <v:shape id="_x0000_i1049" type="#_x0000_t75" style="width:15.55pt;height:15.55pt" o:ole="">
                  <v:imagedata r:id="rId47" o:title=""/>
                </v:shape>
                <o:OLEObject Type="Embed" ProgID="Equation.3" ShapeID="_x0000_i1049" DrawAspect="Content" ObjectID="_1767171160" r:id="rId48"/>
              </w:object>
            </w:r>
            <w:r w:rsidRPr="00C25669">
              <w:t xml:space="preserve"> = -3dB, </w:t>
            </w:r>
            <w:r w:rsidRPr="00C25669">
              <w:rPr>
                <w:bCs/>
              </w:rPr>
              <w:sym w:font="Symbol" w:char="F073"/>
            </w:r>
            <w:r w:rsidRPr="00C25669">
              <w:t xml:space="preserve"> = 0dB</w:t>
            </w:r>
          </w:p>
        </w:tc>
      </w:tr>
      <w:tr w:rsidR="005B3300" w:rsidRPr="00C25669" w14:paraId="6D41AC67" w14:textId="77777777" w:rsidTr="000811C5">
        <w:trPr>
          <w:cantSplit/>
          <w:jc w:val="center"/>
        </w:trPr>
        <w:tc>
          <w:tcPr>
            <w:tcW w:w="2160" w:type="dxa"/>
            <w:vMerge/>
            <w:vAlign w:val="center"/>
          </w:tcPr>
          <w:p w14:paraId="261A59AB" w14:textId="77777777" w:rsidR="005B3300" w:rsidRPr="00C25669" w:rsidRDefault="005B3300" w:rsidP="000811C5">
            <w:pPr>
              <w:pStyle w:val="TAL"/>
              <w:rPr>
                <w:rFonts w:eastAsia="?? ??"/>
                <w:b/>
              </w:rPr>
            </w:pPr>
          </w:p>
        </w:tc>
        <w:tc>
          <w:tcPr>
            <w:tcW w:w="1691" w:type="dxa"/>
            <w:vAlign w:val="center"/>
          </w:tcPr>
          <w:p w14:paraId="5BEEBD33" w14:textId="77777777" w:rsidR="005B3300" w:rsidRPr="00C25669" w:rsidRDefault="005B3300" w:rsidP="000811C5">
            <w:pPr>
              <w:pStyle w:val="TAC"/>
              <w:rPr>
                <w:rFonts w:eastAsia="?? ??"/>
              </w:rPr>
            </w:pPr>
            <w:r w:rsidRPr="00C25669">
              <w:t>4 layer CC</w:t>
            </w:r>
          </w:p>
        </w:tc>
        <w:tc>
          <w:tcPr>
            <w:tcW w:w="3600" w:type="dxa"/>
            <w:vAlign w:val="center"/>
          </w:tcPr>
          <w:p w14:paraId="70DD43B0" w14:textId="77777777" w:rsidR="005B3300" w:rsidRPr="00C25669" w:rsidRDefault="005B3300" w:rsidP="000811C5">
            <w:pPr>
              <w:pStyle w:val="TAC"/>
              <w:rPr>
                <w:rFonts w:eastAsia="?? ??"/>
              </w:rPr>
            </w:pPr>
            <w:r w:rsidRPr="00C25669">
              <w:rPr>
                <w:bCs/>
              </w:rPr>
              <w:object w:dxaOrig="340" w:dyaOrig="340" w14:anchorId="382BA38E">
                <v:shape id="_x0000_i1050" type="#_x0000_t75" style="width:15.55pt;height:15.55pt" o:ole="">
                  <v:imagedata r:id="rId45" o:title=""/>
                </v:shape>
                <o:OLEObject Type="Embed" ProgID="Equation.3" ShapeID="_x0000_i1050" DrawAspect="Content" ObjectID="_1767171161" r:id="rId49"/>
              </w:object>
            </w:r>
            <w:r w:rsidRPr="00C25669">
              <w:t xml:space="preserve"> = -6dB, </w:t>
            </w:r>
            <w:r w:rsidRPr="00C25669">
              <w:rPr>
                <w:bCs/>
              </w:rPr>
              <w:object w:dxaOrig="320" w:dyaOrig="340" w14:anchorId="2875C276">
                <v:shape id="_x0000_i1051" type="#_x0000_t75" style="width:15.55pt;height:15.55pt" o:ole="">
                  <v:imagedata r:id="rId47" o:title=""/>
                </v:shape>
                <o:OLEObject Type="Embed" ProgID="Equation.3" ShapeID="_x0000_i1051" DrawAspect="Content" ObjectID="_1767171162" r:id="rId50"/>
              </w:object>
            </w:r>
            <w:r w:rsidRPr="00C25669">
              <w:t xml:space="preserve"> = -6dB, </w:t>
            </w:r>
            <w:r w:rsidRPr="00C25669">
              <w:rPr>
                <w:bCs/>
              </w:rPr>
              <w:sym w:font="Symbol" w:char="F073"/>
            </w:r>
            <w:r w:rsidRPr="00C25669">
              <w:t xml:space="preserve"> = 3dB</w:t>
            </w:r>
          </w:p>
        </w:tc>
      </w:tr>
    </w:tbl>
    <w:p w14:paraId="0B7FD3DF" w14:textId="77777777" w:rsidR="005B3300" w:rsidRPr="00C25669" w:rsidRDefault="005B3300" w:rsidP="005B3300">
      <w:pPr>
        <w:rPr>
          <w:rFonts w:eastAsia="SimSun"/>
          <w:i/>
          <w:lang w:eastAsia="zh-CN"/>
        </w:rPr>
      </w:pPr>
    </w:p>
    <w:p w14:paraId="41EFCD94" w14:textId="77777777"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5F84B099" w14:textId="77777777" w:rsidTr="000811C5">
        <w:tc>
          <w:tcPr>
            <w:tcW w:w="1345" w:type="dxa"/>
            <w:vMerge w:val="restart"/>
            <w:shd w:val="clear" w:color="auto" w:fill="auto"/>
            <w:vAlign w:val="center"/>
          </w:tcPr>
          <w:p w14:paraId="27AE901E"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6EDB9135" w14:textId="77777777" w:rsidR="005B3300" w:rsidRPr="00C25669" w:rsidRDefault="005B3300" w:rsidP="000811C5">
            <w:pPr>
              <w:pStyle w:val="TAH"/>
            </w:pPr>
            <w:r w:rsidRPr="00C25669">
              <w:t>Bandwidth</w:t>
            </w:r>
          </w:p>
        </w:tc>
        <w:tc>
          <w:tcPr>
            <w:tcW w:w="7106" w:type="dxa"/>
            <w:gridSpan w:val="3"/>
            <w:shd w:val="clear" w:color="auto" w:fill="auto"/>
            <w:vAlign w:val="center"/>
          </w:tcPr>
          <w:p w14:paraId="785E94F0" w14:textId="77777777" w:rsidR="005B3300" w:rsidRPr="00C25669" w:rsidRDefault="005B3300" w:rsidP="000811C5">
            <w:pPr>
              <w:pStyle w:val="TAH"/>
            </w:pPr>
            <w:r w:rsidRPr="00C25669">
              <w:t>Reference channel</w:t>
            </w:r>
          </w:p>
        </w:tc>
      </w:tr>
      <w:tr w:rsidR="005B3300" w:rsidRPr="00C25669" w14:paraId="0EF13FEF" w14:textId="77777777" w:rsidTr="000811C5">
        <w:tc>
          <w:tcPr>
            <w:tcW w:w="1345" w:type="dxa"/>
            <w:vMerge/>
            <w:shd w:val="clear" w:color="auto" w:fill="auto"/>
            <w:vAlign w:val="center"/>
          </w:tcPr>
          <w:p w14:paraId="0077CFB4" w14:textId="77777777" w:rsidR="005B3300" w:rsidRPr="00C25669" w:rsidRDefault="005B3300" w:rsidP="000811C5">
            <w:pPr>
              <w:pStyle w:val="TAH"/>
            </w:pPr>
          </w:p>
        </w:tc>
        <w:tc>
          <w:tcPr>
            <w:tcW w:w="1170" w:type="dxa"/>
            <w:vMerge/>
            <w:shd w:val="clear" w:color="auto" w:fill="auto"/>
            <w:vAlign w:val="center"/>
          </w:tcPr>
          <w:p w14:paraId="0F67D202" w14:textId="77777777" w:rsidR="005B3300" w:rsidRPr="00C25669" w:rsidRDefault="005B3300" w:rsidP="000811C5">
            <w:pPr>
              <w:pStyle w:val="TAH"/>
            </w:pPr>
          </w:p>
        </w:tc>
        <w:tc>
          <w:tcPr>
            <w:tcW w:w="2368" w:type="dxa"/>
            <w:shd w:val="clear" w:color="auto" w:fill="auto"/>
            <w:vAlign w:val="center"/>
          </w:tcPr>
          <w:p w14:paraId="1CF05140" w14:textId="77777777" w:rsidR="005B3300" w:rsidRPr="00C25669" w:rsidRDefault="005B3300" w:rsidP="000811C5">
            <w:pPr>
              <w:pStyle w:val="TAH"/>
            </w:pPr>
            <w:r w:rsidRPr="00C25669">
              <w:t>64QAM</w:t>
            </w:r>
          </w:p>
        </w:tc>
        <w:tc>
          <w:tcPr>
            <w:tcW w:w="2369" w:type="dxa"/>
          </w:tcPr>
          <w:p w14:paraId="4A69BDE8" w14:textId="77777777" w:rsidR="005B3300" w:rsidRPr="00C25669" w:rsidRDefault="005B3300" w:rsidP="000811C5">
            <w:pPr>
              <w:pStyle w:val="TAH"/>
            </w:pPr>
            <w:r w:rsidRPr="00C25669">
              <w:t>256QAM</w:t>
            </w:r>
          </w:p>
        </w:tc>
        <w:tc>
          <w:tcPr>
            <w:tcW w:w="2369" w:type="dxa"/>
          </w:tcPr>
          <w:p w14:paraId="55A75192" w14:textId="77777777" w:rsidR="005B3300" w:rsidRPr="00C25669" w:rsidRDefault="005B3300" w:rsidP="000811C5">
            <w:pPr>
              <w:pStyle w:val="TAH"/>
            </w:pPr>
            <w:r w:rsidRPr="00C25669">
              <w:t>1024QAM</w:t>
            </w:r>
          </w:p>
        </w:tc>
      </w:tr>
      <w:tr w:rsidR="005B3300" w:rsidRPr="00C25669" w14:paraId="6AB0AECC" w14:textId="77777777" w:rsidTr="000811C5">
        <w:tc>
          <w:tcPr>
            <w:tcW w:w="1345" w:type="dxa"/>
            <w:vMerge w:val="restart"/>
            <w:shd w:val="clear" w:color="auto" w:fill="auto"/>
            <w:vAlign w:val="center"/>
          </w:tcPr>
          <w:p w14:paraId="582E6AE5" w14:textId="77777777" w:rsidR="005B3300" w:rsidRPr="00C25669" w:rsidRDefault="005B3300" w:rsidP="000811C5">
            <w:pPr>
              <w:pStyle w:val="TAC"/>
            </w:pPr>
            <w:r w:rsidRPr="00C25669">
              <w:t>2 layer</w:t>
            </w:r>
          </w:p>
        </w:tc>
        <w:tc>
          <w:tcPr>
            <w:tcW w:w="1170" w:type="dxa"/>
            <w:shd w:val="clear" w:color="auto" w:fill="auto"/>
            <w:vAlign w:val="center"/>
          </w:tcPr>
          <w:p w14:paraId="07C7C071" w14:textId="77777777" w:rsidR="005B3300" w:rsidRPr="00C25669" w:rsidRDefault="005B3300" w:rsidP="000811C5">
            <w:pPr>
              <w:pStyle w:val="TAC"/>
            </w:pPr>
            <w:r w:rsidRPr="00C25669">
              <w:t>5</w:t>
            </w:r>
          </w:p>
        </w:tc>
        <w:tc>
          <w:tcPr>
            <w:tcW w:w="2368" w:type="dxa"/>
            <w:shd w:val="clear" w:color="auto" w:fill="auto"/>
            <w:vAlign w:val="center"/>
          </w:tcPr>
          <w:p w14:paraId="152E5C16" w14:textId="77777777" w:rsidR="005B3300" w:rsidRPr="00C25669" w:rsidRDefault="005B3300" w:rsidP="000811C5">
            <w:pPr>
              <w:pStyle w:val="TAC"/>
            </w:pPr>
            <w:r w:rsidRPr="00C25669">
              <w:t>R.PDSCH.4-1.1 FDD</w:t>
            </w:r>
          </w:p>
        </w:tc>
        <w:tc>
          <w:tcPr>
            <w:tcW w:w="2369" w:type="dxa"/>
            <w:vAlign w:val="center"/>
          </w:tcPr>
          <w:p w14:paraId="2E8F71D7" w14:textId="77777777" w:rsidR="005B3300" w:rsidRPr="00C25669" w:rsidRDefault="005B3300" w:rsidP="000811C5">
            <w:pPr>
              <w:pStyle w:val="TAC"/>
            </w:pPr>
            <w:r w:rsidRPr="00C25669">
              <w:t>R.PDSCH.4-3.1 FDD</w:t>
            </w:r>
          </w:p>
        </w:tc>
        <w:tc>
          <w:tcPr>
            <w:tcW w:w="2369" w:type="dxa"/>
          </w:tcPr>
          <w:p w14:paraId="500F0146" w14:textId="77777777" w:rsidR="005B3300" w:rsidRPr="00C25669" w:rsidRDefault="005B3300" w:rsidP="000811C5">
            <w:pPr>
              <w:pStyle w:val="TAC"/>
            </w:pPr>
            <w:r w:rsidRPr="00C25669">
              <w:t>R.PDSCH.4-5.1 FDD</w:t>
            </w:r>
          </w:p>
        </w:tc>
      </w:tr>
      <w:tr w:rsidR="005B3300" w:rsidRPr="00C25669" w14:paraId="22C1519A" w14:textId="77777777" w:rsidTr="000811C5">
        <w:tc>
          <w:tcPr>
            <w:tcW w:w="1345" w:type="dxa"/>
            <w:vMerge/>
            <w:shd w:val="clear" w:color="auto" w:fill="auto"/>
          </w:tcPr>
          <w:p w14:paraId="172EB62F" w14:textId="77777777" w:rsidR="005B3300" w:rsidRPr="00C25669" w:rsidRDefault="005B3300" w:rsidP="000811C5">
            <w:pPr>
              <w:pStyle w:val="TAC"/>
            </w:pPr>
          </w:p>
        </w:tc>
        <w:tc>
          <w:tcPr>
            <w:tcW w:w="1170" w:type="dxa"/>
            <w:shd w:val="clear" w:color="auto" w:fill="auto"/>
            <w:vAlign w:val="center"/>
          </w:tcPr>
          <w:p w14:paraId="760FD607" w14:textId="77777777" w:rsidR="005B3300" w:rsidRPr="00C25669" w:rsidRDefault="005B3300" w:rsidP="000811C5">
            <w:pPr>
              <w:pStyle w:val="TAC"/>
            </w:pPr>
            <w:r w:rsidRPr="00C25669">
              <w:t>10</w:t>
            </w:r>
          </w:p>
        </w:tc>
        <w:tc>
          <w:tcPr>
            <w:tcW w:w="2368" w:type="dxa"/>
            <w:shd w:val="clear" w:color="auto" w:fill="auto"/>
            <w:vAlign w:val="center"/>
          </w:tcPr>
          <w:p w14:paraId="5892CA25" w14:textId="77777777" w:rsidR="005B3300" w:rsidRPr="00C25669" w:rsidRDefault="005B3300" w:rsidP="000811C5">
            <w:pPr>
              <w:pStyle w:val="TAC"/>
            </w:pPr>
            <w:r w:rsidRPr="00C25669">
              <w:t>R.PDSCH.4-1.2 FDD</w:t>
            </w:r>
          </w:p>
        </w:tc>
        <w:tc>
          <w:tcPr>
            <w:tcW w:w="2369" w:type="dxa"/>
            <w:vAlign w:val="center"/>
          </w:tcPr>
          <w:p w14:paraId="1261D42C" w14:textId="77777777" w:rsidR="005B3300" w:rsidRPr="00C25669" w:rsidRDefault="005B3300" w:rsidP="000811C5">
            <w:pPr>
              <w:pStyle w:val="TAC"/>
            </w:pPr>
            <w:r w:rsidRPr="00C25669">
              <w:t>R.PDSCH.4-3.2 FDD</w:t>
            </w:r>
          </w:p>
        </w:tc>
        <w:tc>
          <w:tcPr>
            <w:tcW w:w="2369" w:type="dxa"/>
          </w:tcPr>
          <w:p w14:paraId="4E155095" w14:textId="77777777" w:rsidR="005B3300" w:rsidRPr="00C25669" w:rsidRDefault="005B3300" w:rsidP="000811C5">
            <w:pPr>
              <w:pStyle w:val="TAC"/>
            </w:pPr>
            <w:r w:rsidRPr="00C25669">
              <w:t>R.PDSCH.4-5.2 FDD</w:t>
            </w:r>
          </w:p>
        </w:tc>
      </w:tr>
      <w:tr w:rsidR="005B3300" w:rsidRPr="00C25669" w14:paraId="5F6C8E22" w14:textId="77777777" w:rsidTr="000811C5">
        <w:tc>
          <w:tcPr>
            <w:tcW w:w="1345" w:type="dxa"/>
            <w:vMerge/>
            <w:shd w:val="clear" w:color="auto" w:fill="auto"/>
          </w:tcPr>
          <w:p w14:paraId="6D6442E1" w14:textId="77777777" w:rsidR="005B3300" w:rsidRPr="00C25669" w:rsidRDefault="005B3300" w:rsidP="000811C5">
            <w:pPr>
              <w:pStyle w:val="TAC"/>
            </w:pPr>
          </w:p>
        </w:tc>
        <w:tc>
          <w:tcPr>
            <w:tcW w:w="1170" w:type="dxa"/>
            <w:shd w:val="clear" w:color="auto" w:fill="auto"/>
            <w:vAlign w:val="center"/>
          </w:tcPr>
          <w:p w14:paraId="3A66ABF2" w14:textId="77777777" w:rsidR="005B3300" w:rsidRPr="00C25669" w:rsidRDefault="005B3300" w:rsidP="000811C5">
            <w:pPr>
              <w:pStyle w:val="TAC"/>
            </w:pPr>
            <w:r w:rsidRPr="00C25669">
              <w:t>15</w:t>
            </w:r>
          </w:p>
        </w:tc>
        <w:tc>
          <w:tcPr>
            <w:tcW w:w="2368" w:type="dxa"/>
            <w:shd w:val="clear" w:color="auto" w:fill="auto"/>
            <w:vAlign w:val="center"/>
          </w:tcPr>
          <w:p w14:paraId="0FDF46A6" w14:textId="77777777" w:rsidR="005B3300" w:rsidRPr="00C25669" w:rsidRDefault="005B3300" w:rsidP="000811C5">
            <w:pPr>
              <w:pStyle w:val="TAC"/>
            </w:pPr>
            <w:r w:rsidRPr="00C25669">
              <w:t>R.PDSCH.4-1.3 FDD</w:t>
            </w:r>
          </w:p>
        </w:tc>
        <w:tc>
          <w:tcPr>
            <w:tcW w:w="2369" w:type="dxa"/>
            <w:vAlign w:val="center"/>
          </w:tcPr>
          <w:p w14:paraId="03A5F8B8" w14:textId="77777777" w:rsidR="005B3300" w:rsidRPr="00C25669" w:rsidRDefault="005B3300" w:rsidP="000811C5">
            <w:pPr>
              <w:pStyle w:val="TAC"/>
            </w:pPr>
            <w:r w:rsidRPr="00C25669">
              <w:t>R.PDSCH.4-3.3 FDD</w:t>
            </w:r>
          </w:p>
        </w:tc>
        <w:tc>
          <w:tcPr>
            <w:tcW w:w="2369" w:type="dxa"/>
          </w:tcPr>
          <w:p w14:paraId="114356FB" w14:textId="77777777" w:rsidR="005B3300" w:rsidRPr="00C25669" w:rsidRDefault="005B3300" w:rsidP="000811C5">
            <w:pPr>
              <w:pStyle w:val="TAC"/>
            </w:pPr>
            <w:r w:rsidRPr="00C25669">
              <w:t>R.PDSCH.4-5.3 FDD</w:t>
            </w:r>
          </w:p>
        </w:tc>
      </w:tr>
      <w:tr w:rsidR="005B3300" w:rsidRPr="00C25669" w14:paraId="1D9205AC" w14:textId="77777777" w:rsidTr="000811C5">
        <w:tc>
          <w:tcPr>
            <w:tcW w:w="1345" w:type="dxa"/>
            <w:vMerge/>
            <w:shd w:val="clear" w:color="auto" w:fill="auto"/>
          </w:tcPr>
          <w:p w14:paraId="62959BF8" w14:textId="77777777" w:rsidR="005B3300" w:rsidRPr="00C25669" w:rsidRDefault="005B3300" w:rsidP="000811C5">
            <w:pPr>
              <w:pStyle w:val="TAC"/>
            </w:pPr>
          </w:p>
        </w:tc>
        <w:tc>
          <w:tcPr>
            <w:tcW w:w="1170" w:type="dxa"/>
            <w:shd w:val="clear" w:color="auto" w:fill="auto"/>
            <w:vAlign w:val="center"/>
          </w:tcPr>
          <w:p w14:paraId="208D6F55" w14:textId="77777777" w:rsidR="005B3300" w:rsidRPr="00C25669" w:rsidRDefault="005B3300" w:rsidP="000811C5">
            <w:pPr>
              <w:pStyle w:val="TAC"/>
            </w:pPr>
            <w:r w:rsidRPr="00C25669">
              <w:t>20</w:t>
            </w:r>
          </w:p>
        </w:tc>
        <w:tc>
          <w:tcPr>
            <w:tcW w:w="2368" w:type="dxa"/>
            <w:shd w:val="clear" w:color="auto" w:fill="auto"/>
            <w:vAlign w:val="center"/>
          </w:tcPr>
          <w:p w14:paraId="6CF4DB7B" w14:textId="77777777" w:rsidR="005B3300" w:rsidRPr="00C25669" w:rsidRDefault="005B3300" w:rsidP="000811C5">
            <w:pPr>
              <w:pStyle w:val="TAC"/>
            </w:pPr>
            <w:r w:rsidRPr="00C25669">
              <w:t>R.PDSCH.4-1.4 FDD</w:t>
            </w:r>
          </w:p>
        </w:tc>
        <w:tc>
          <w:tcPr>
            <w:tcW w:w="2369" w:type="dxa"/>
            <w:vAlign w:val="center"/>
          </w:tcPr>
          <w:p w14:paraId="0894E217" w14:textId="77777777" w:rsidR="005B3300" w:rsidRPr="00C25669" w:rsidRDefault="005B3300" w:rsidP="000811C5">
            <w:pPr>
              <w:pStyle w:val="TAC"/>
            </w:pPr>
            <w:r w:rsidRPr="00C25669">
              <w:t>R.PDSCH.4-3.4 FDD</w:t>
            </w:r>
          </w:p>
        </w:tc>
        <w:tc>
          <w:tcPr>
            <w:tcW w:w="2369" w:type="dxa"/>
          </w:tcPr>
          <w:p w14:paraId="52B24F1E" w14:textId="77777777" w:rsidR="005B3300" w:rsidRPr="00C25669" w:rsidRDefault="005B3300" w:rsidP="000811C5">
            <w:pPr>
              <w:pStyle w:val="TAC"/>
            </w:pPr>
            <w:r w:rsidRPr="00C25669">
              <w:t>R.PDSCH.4-5.4 FDD</w:t>
            </w:r>
          </w:p>
        </w:tc>
      </w:tr>
      <w:tr w:rsidR="005B3300" w:rsidRPr="00C25669" w14:paraId="6A86669E" w14:textId="77777777" w:rsidTr="000811C5">
        <w:tc>
          <w:tcPr>
            <w:tcW w:w="1345" w:type="dxa"/>
            <w:vMerge w:val="restart"/>
            <w:shd w:val="clear" w:color="auto" w:fill="auto"/>
            <w:vAlign w:val="center"/>
          </w:tcPr>
          <w:p w14:paraId="05F04DD0" w14:textId="77777777" w:rsidR="005B3300" w:rsidRPr="00C25669" w:rsidRDefault="005B3300" w:rsidP="000811C5">
            <w:pPr>
              <w:pStyle w:val="TAC"/>
            </w:pPr>
            <w:r w:rsidRPr="00C25669">
              <w:t>4 layer</w:t>
            </w:r>
          </w:p>
        </w:tc>
        <w:tc>
          <w:tcPr>
            <w:tcW w:w="1170" w:type="dxa"/>
            <w:shd w:val="clear" w:color="auto" w:fill="auto"/>
            <w:vAlign w:val="center"/>
          </w:tcPr>
          <w:p w14:paraId="6EE5CC1F" w14:textId="77777777"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14:paraId="00D4BDDF" w14:textId="77777777" w:rsidR="005B3300" w:rsidRPr="00C25669" w:rsidRDefault="005B3300" w:rsidP="000811C5">
            <w:pPr>
              <w:pStyle w:val="TAC"/>
            </w:pPr>
            <w:r w:rsidRPr="00C25669">
              <w:t>R.PDSCH.4-2.1 FDD</w:t>
            </w:r>
          </w:p>
        </w:tc>
        <w:tc>
          <w:tcPr>
            <w:tcW w:w="2369" w:type="dxa"/>
            <w:vAlign w:val="center"/>
          </w:tcPr>
          <w:p w14:paraId="7C84CA2E" w14:textId="77777777" w:rsidR="005B3300" w:rsidRPr="00C25669" w:rsidRDefault="005B3300" w:rsidP="000811C5">
            <w:pPr>
              <w:pStyle w:val="TAC"/>
            </w:pPr>
            <w:r w:rsidRPr="00C25669">
              <w:t>R.PDSCH.4-4.1 FDD</w:t>
            </w:r>
          </w:p>
        </w:tc>
        <w:tc>
          <w:tcPr>
            <w:tcW w:w="2369" w:type="dxa"/>
          </w:tcPr>
          <w:p w14:paraId="0D4D536E" w14:textId="77777777" w:rsidR="005B3300" w:rsidRPr="00C25669" w:rsidRDefault="005B3300" w:rsidP="000811C5">
            <w:pPr>
              <w:pStyle w:val="TAC"/>
            </w:pPr>
            <w:r w:rsidRPr="00C25669">
              <w:t>R.PDSCH.4-6.1 FDD</w:t>
            </w:r>
          </w:p>
        </w:tc>
      </w:tr>
      <w:tr w:rsidR="005B3300" w:rsidRPr="00C25669" w14:paraId="3ADE9A8C" w14:textId="77777777" w:rsidTr="000811C5">
        <w:tc>
          <w:tcPr>
            <w:tcW w:w="1345" w:type="dxa"/>
            <w:vMerge/>
            <w:shd w:val="clear" w:color="auto" w:fill="auto"/>
          </w:tcPr>
          <w:p w14:paraId="411BBC6D" w14:textId="77777777" w:rsidR="005B3300" w:rsidRPr="00C25669" w:rsidRDefault="005B3300" w:rsidP="000811C5">
            <w:pPr>
              <w:pStyle w:val="TAC"/>
            </w:pPr>
          </w:p>
        </w:tc>
        <w:tc>
          <w:tcPr>
            <w:tcW w:w="1170" w:type="dxa"/>
            <w:shd w:val="clear" w:color="auto" w:fill="auto"/>
            <w:vAlign w:val="center"/>
          </w:tcPr>
          <w:p w14:paraId="6018733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25081796" w14:textId="77777777" w:rsidR="005B3300" w:rsidRPr="00C25669" w:rsidRDefault="005B3300" w:rsidP="000811C5">
            <w:pPr>
              <w:pStyle w:val="TAC"/>
            </w:pPr>
            <w:r w:rsidRPr="00C25669">
              <w:t>R.PDSCH.4-2.2 FDD</w:t>
            </w:r>
          </w:p>
        </w:tc>
        <w:tc>
          <w:tcPr>
            <w:tcW w:w="2369" w:type="dxa"/>
            <w:vAlign w:val="center"/>
          </w:tcPr>
          <w:p w14:paraId="427DA7D7" w14:textId="77777777" w:rsidR="005B3300" w:rsidRPr="00C25669" w:rsidRDefault="005B3300" w:rsidP="000811C5">
            <w:pPr>
              <w:pStyle w:val="TAC"/>
            </w:pPr>
            <w:r w:rsidRPr="00C25669">
              <w:t>R.PDSCH.4-4.2 FDD</w:t>
            </w:r>
          </w:p>
        </w:tc>
        <w:tc>
          <w:tcPr>
            <w:tcW w:w="2369" w:type="dxa"/>
          </w:tcPr>
          <w:p w14:paraId="699CAE7B" w14:textId="77777777" w:rsidR="005B3300" w:rsidRPr="00C25669" w:rsidRDefault="005B3300" w:rsidP="000811C5">
            <w:pPr>
              <w:pStyle w:val="TAC"/>
            </w:pPr>
            <w:r w:rsidRPr="00C25669">
              <w:t>R.PDSCH.4-6.2 FDD</w:t>
            </w:r>
          </w:p>
        </w:tc>
      </w:tr>
      <w:tr w:rsidR="005B3300" w:rsidRPr="00C25669" w14:paraId="62D5D0E1" w14:textId="77777777" w:rsidTr="000811C5">
        <w:tc>
          <w:tcPr>
            <w:tcW w:w="1345" w:type="dxa"/>
            <w:vMerge/>
            <w:shd w:val="clear" w:color="auto" w:fill="auto"/>
          </w:tcPr>
          <w:p w14:paraId="08DBBBFD" w14:textId="77777777" w:rsidR="005B3300" w:rsidRPr="00C25669" w:rsidRDefault="005B3300" w:rsidP="000811C5">
            <w:pPr>
              <w:pStyle w:val="TAC"/>
            </w:pPr>
          </w:p>
        </w:tc>
        <w:tc>
          <w:tcPr>
            <w:tcW w:w="1170" w:type="dxa"/>
            <w:shd w:val="clear" w:color="auto" w:fill="auto"/>
            <w:vAlign w:val="center"/>
          </w:tcPr>
          <w:p w14:paraId="70C78531"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314D900E" w14:textId="77777777" w:rsidR="005B3300" w:rsidRPr="00C25669" w:rsidRDefault="005B3300" w:rsidP="000811C5">
            <w:pPr>
              <w:pStyle w:val="TAC"/>
            </w:pPr>
            <w:r w:rsidRPr="00C25669">
              <w:t>R.PDSCH.4-2.3 FDD</w:t>
            </w:r>
          </w:p>
        </w:tc>
        <w:tc>
          <w:tcPr>
            <w:tcW w:w="2369" w:type="dxa"/>
            <w:vAlign w:val="center"/>
          </w:tcPr>
          <w:p w14:paraId="079C2841" w14:textId="77777777" w:rsidR="005B3300" w:rsidRPr="00C25669" w:rsidRDefault="005B3300" w:rsidP="000811C5">
            <w:pPr>
              <w:pStyle w:val="TAC"/>
            </w:pPr>
            <w:r w:rsidRPr="00C25669">
              <w:t>R.PDSCH.4-4.3 FDD</w:t>
            </w:r>
          </w:p>
        </w:tc>
        <w:tc>
          <w:tcPr>
            <w:tcW w:w="2369" w:type="dxa"/>
          </w:tcPr>
          <w:p w14:paraId="0CC0FDD0" w14:textId="77777777" w:rsidR="005B3300" w:rsidRPr="00C25669" w:rsidRDefault="005B3300" w:rsidP="000811C5">
            <w:pPr>
              <w:pStyle w:val="TAC"/>
            </w:pPr>
            <w:r w:rsidRPr="00C25669">
              <w:t>R.PDSCH.4-6.3 FDD</w:t>
            </w:r>
          </w:p>
        </w:tc>
      </w:tr>
      <w:tr w:rsidR="005B3300" w:rsidRPr="00C25669" w14:paraId="25FE4373" w14:textId="77777777" w:rsidTr="000811C5">
        <w:tc>
          <w:tcPr>
            <w:tcW w:w="1345" w:type="dxa"/>
            <w:vMerge/>
            <w:shd w:val="clear" w:color="auto" w:fill="auto"/>
          </w:tcPr>
          <w:p w14:paraId="3FBB2A0B" w14:textId="77777777" w:rsidR="005B3300" w:rsidRPr="00C25669" w:rsidRDefault="005B3300" w:rsidP="000811C5">
            <w:pPr>
              <w:pStyle w:val="TAC"/>
            </w:pPr>
          </w:p>
        </w:tc>
        <w:tc>
          <w:tcPr>
            <w:tcW w:w="1170" w:type="dxa"/>
            <w:shd w:val="clear" w:color="auto" w:fill="auto"/>
            <w:vAlign w:val="center"/>
          </w:tcPr>
          <w:p w14:paraId="0A48CDD4"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60CEBB9" w14:textId="77777777" w:rsidR="005B3300" w:rsidRPr="00C25669" w:rsidRDefault="005B3300" w:rsidP="000811C5">
            <w:pPr>
              <w:pStyle w:val="TAC"/>
            </w:pPr>
            <w:r w:rsidRPr="00C25669">
              <w:t>R.PDSCH.4-2.4 FDD</w:t>
            </w:r>
          </w:p>
        </w:tc>
        <w:tc>
          <w:tcPr>
            <w:tcW w:w="2369" w:type="dxa"/>
            <w:vAlign w:val="center"/>
          </w:tcPr>
          <w:p w14:paraId="58BBEA67" w14:textId="77777777" w:rsidR="005B3300" w:rsidRPr="00C25669" w:rsidRDefault="005B3300" w:rsidP="000811C5">
            <w:pPr>
              <w:pStyle w:val="TAC"/>
            </w:pPr>
            <w:r w:rsidRPr="00C25669">
              <w:t>R.PDSCH.4-4.4 FDD</w:t>
            </w:r>
          </w:p>
        </w:tc>
        <w:tc>
          <w:tcPr>
            <w:tcW w:w="2369" w:type="dxa"/>
          </w:tcPr>
          <w:p w14:paraId="3C1C5539" w14:textId="77777777" w:rsidR="005B3300" w:rsidRPr="00C25669" w:rsidRDefault="005B3300" w:rsidP="000811C5">
            <w:pPr>
              <w:pStyle w:val="TAC"/>
            </w:pPr>
            <w:r w:rsidRPr="00C25669">
              <w:t>R.PDSCH.4-6.4 FDD</w:t>
            </w:r>
          </w:p>
        </w:tc>
      </w:tr>
    </w:tbl>
    <w:p w14:paraId="266E6127" w14:textId="77777777" w:rsidR="005B3300" w:rsidRPr="00C25669" w:rsidRDefault="005B3300" w:rsidP="005B3300">
      <w:pPr>
        <w:rPr>
          <w:rFonts w:eastAsia="SimSun"/>
          <w:i/>
          <w:lang w:eastAsia="zh-CN"/>
        </w:rPr>
      </w:pPr>
    </w:p>
    <w:p w14:paraId="7391EEDB" w14:textId="77777777" w:rsidR="005B3300" w:rsidRPr="00C25669" w:rsidRDefault="005B3300" w:rsidP="005B3300">
      <w:pPr>
        <w:pStyle w:val="TH"/>
      </w:pPr>
      <w:r w:rsidRPr="00C25669">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14:paraId="35A08E98" w14:textId="77777777" w:rsidTr="000811C5">
        <w:tc>
          <w:tcPr>
            <w:tcW w:w="1345" w:type="dxa"/>
            <w:vMerge w:val="restart"/>
            <w:shd w:val="clear" w:color="auto" w:fill="auto"/>
            <w:vAlign w:val="center"/>
          </w:tcPr>
          <w:p w14:paraId="408531A8" w14:textId="77777777" w:rsidR="005B3300" w:rsidRPr="00C25669" w:rsidRDefault="005B3300" w:rsidP="000811C5">
            <w:pPr>
              <w:pStyle w:val="TAH"/>
            </w:pPr>
            <w:r w:rsidRPr="00C25669">
              <w:t>MIMO layer</w:t>
            </w:r>
          </w:p>
        </w:tc>
        <w:tc>
          <w:tcPr>
            <w:tcW w:w="1170" w:type="dxa"/>
            <w:vMerge w:val="restart"/>
            <w:shd w:val="clear" w:color="auto" w:fill="auto"/>
            <w:vAlign w:val="center"/>
          </w:tcPr>
          <w:p w14:paraId="50CEDBAA" w14:textId="77777777" w:rsidR="005B3300" w:rsidRPr="00C25669" w:rsidRDefault="005B3300" w:rsidP="000811C5">
            <w:pPr>
              <w:pStyle w:val="TAH"/>
            </w:pPr>
            <w:r w:rsidRPr="00C25669">
              <w:t>Bandwidth</w:t>
            </w:r>
          </w:p>
        </w:tc>
        <w:tc>
          <w:tcPr>
            <w:tcW w:w="7106" w:type="dxa"/>
            <w:gridSpan w:val="3"/>
            <w:shd w:val="clear" w:color="auto" w:fill="auto"/>
            <w:vAlign w:val="center"/>
          </w:tcPr>
          <w:p w14:paraId="2ACDD63C" w14:textId="77777777" w:rsidR="005B3300" w:rsidRPr="00C25669" w:rsidRDefault="005B3300" w:rsidP="000811C5">
            <w:pPr>
              <w:pStyle w:val="TAH"/>
            </w:pPr>
            <w:r w:rsidRPr="00C25669">
              <w:t>Reference channel</w:t>
            </w:r>
          </w:p>
        </w:tc>
      </w:tr>
      <w:tr w:rsidR="005B3300" w:rsidRPr="00C25669" w14:paraId="5572D6D9" w14:textId="77777777" w:rsidTr="000811C5">
        <w:tc>
          <w:tcPr>
            <w:tcW w:w="1345" w:type="dxa"/>
            <w:vMerge/>
            <w:shd w:val="clear" w:color="auto" w:fill="auto"/>
            <w:vAlign w:val="center"/>
          </w:tcPr>
          <w:p w14:paraId="6B8B2C0A" w14:textId="77777777" w:rsidR="005B3300" w:rsidRPr="00C25669" w:rsidRDefault="005B3300" w:rsidP="000811C5">
            <w:pPr>
              <w:pStyle w:val="TAH"/>
            </w:pPr>
          </w:p>
        </w:tc>
        <w:tc>
          <w:tcPr>
            <w:tcW w:w="1170" w:type="dxa"/>
            <w:vMerge/>
            <w:shd w:val="clear" w:color="auto" w:fill="auto"/>
            <w:vAlign w:val="center"/>
          </w:tcPr>
          <w:p w14:paraId="55257F22" w14:textId="77777777" w:rsidR="005B3300" w:rsidRPr="00C25669" w:rsidRDefault="005B3300" w:rsidP="000811C5">
            <w:pPr>
              <w:pStyle w:val="TAH"/>
            </w:pPr>
          </w:p>
        </w:tc>
        <w:tc>
          <w:tcPr>
            <w:tcW w:w="2368" w:type="dxa"/>
            <w:shd w:val="clear" w:color="auto" w:fill="auto"/>
            <w:vAlign w:val="center"/>
          </w:tcPr>
          <w:p w14:paraId="1A8B0CCD" w14:textId="77777777" w:rsidR="005B3300" w:rsidRPr="00C25669" w:rsidRDefault="005B3300" w:rsidP="000811C5">
            <w:pPr>
              <w:pStyle w:val="TAH"/>
            </w:pPr>
            <w:r w:rsidRPr="00C25669">
              <w:t>64QAM</w:t>
            </w:r>
          </w:p>
        </w:tc>
        <w:tc>
          <w:tcPr>
            <w:tcW w:w="2369" w:type="dxa"/>
          </w:tcPr>
          <w:p w14:paraId="6376D8F5" w14:textId="77777777" w:rsidR="005B3300" w:rsidRPr="00C25669" w:rsidRDefault="005B3300" w:rsidP="000811C5">
            <w:pPr>
              <w:pStyle w:val="TAH"/>
            </w:pPr>
            <w:r w:rsidRPr="00C25669">
              <w:t>256QAM</w:t>
            </w:r>
          </w:p>
        </w:tc>
        <w:tc>
          <w:tcPr>
            <w:tcW w:w="2369" w:type="dxa"/>
          </w:tcPr>
          <w:p w14:paraId="616E0997" w14:textId="77777777" w:rsidR="005B3300" w:rsidRPr="00C25669" w:rsidRDefault="005B3300" w:rsidP="000811C5">
            <w:pPr>
              <w:pStyle w:val="TAH"/>
            </w:pPr>
            <w:r w:rsidRPr="00C25669">
              <w:t>1024QAM</w:t>
            </w:r>
          </w:p>
        </w:tc>
      </w:tr>
      <w:tr w:rsidR="005B3300" w:rsidRPr="00C25669" w14:paraId="3F4E505B" w14:textId="77777777" w:rsidTr="000811C5">
        <w:tc>
          <w:tcPr>
            <w:tcW w:w="1345" w:type="dxa"/>
            <w:vMerge w:val="restart"/>
            <w:shd w:val="clear" w:color="auto" w:fill="auto"/>
            <w:vAlign w:val="center"/>
          </w:tcPr>
          <w:p w14:paraId="31A91960" w14:textId="77777777" w:rsidR="005B3300" w:rsidRPr="00C25669" w:rsidRDefault="005B3300" w:rsidP="000811C5">
            <w:pPr>
              <w:pStyle w:val="TAC"/>
            </w:pPr>
            <w:r w:rsidRPr="00C25669">
              <w:t>2 layer</w:t>
            </w:r>
          </w:p>
        </w:tc>
        <w:tc>
          <w:tcPr>
            <w:tcW w:w="1170" w:type="dxa"/>
            <w:shd w:val="clear" w:color="auto" w:fill="auto"/>
            <w:vAlign w:val="center"/>
          </w:tcPr>
          <w:p w14:paraId="3F3F49D9" w14:textId="77777777" w:rsidR="005B3300" w:rsidRPr="00C25669" w:rsidRDefault="005B3300" w:rsidP="000811C5">
            <w:pPr>
              <w:pStyle w:val="TAC"/>
            </w:pPr>
            <w:r w:rsidRPr="00C25669">
              <w:t>10</w:t>
            </w:r>
          </w:p>
        </w:tc>
        <w:tc>
          <w:tcPr>
            <w:tcW w:w="2368" w:type="dxa"/>
            <w:shd w:val="clear" w:color="auto" w:fill="auto"/>
            <w:vAlign w:val="center"/>
          </w:tcPr>
          <w:p w14:paraId="7A00D8BA" w14:textId="77777777" w:rsidR="005B3300" w:rsidRPr="00C25669" w:rsidRDefault="005B3300" w:rsidP="000811C5">
            <w:pPr>
              <w:pStyle w:val="TAC"/>
            </w:pPr>
            <w:r w:rsidRPr="00C25669">
              <w:t>R.PDSCH.6-1.1 TDD</w:t>
            </w:r>
          </w:p>
        </w:tc>
        <w:tc>
          <w:tcPr>
            <w:tcW w:w="2369" w:type="dxa"/>
            <w:vAlign w:val="center"/>
          </w:tcPr>
          <w:p w14:paraId="0D87620B" w14:textId="77777777" w:rsidR="005B3300" w:rsidRPr="00C25669" w:rsidRDefault="005B3300" w:rsidP="000811C5">
            <w:pPr>
              <w:pStyle w:val="TAC"/>
            </w:pPr>
            <w:r w:rsidRPr="00C25669">
              <w:t>R.PDSCH.6-3.1 TDD</w:t>
            </w:r>
          </w:p>
        </w:tc>
        <w:tc>
          <w:tcPr>
            <w:tcW w:w="2369" w:type="dxa"/>
          </w:tcPr>
          <w:p w14:paraId="1DC8E6E3" w14:textId="77777777" w:rsidR="005B3300" w:rsidRPr="00C25669" w:rsidRDefault="005B3300" w:rsidP="000811C5">
            <w:pPr>
              <w:pStyle w:val="TAC"/>
            </w:pPr>
            <w:r w:rsidRPr="00C25669">
              <w:t>R.PDSCH.6-5.1 TDD</w:t>
            </w:r>
          </w:p>
        </w:tc>
      </w:tr>
      <w:tr w:rsidR="005B3300" w:rsidRPr="00C25669" w14:paraId="29CAC1FE" w14:textId="77777777" w:rsidTr="000811C5">
        <w:tc>
          <w:tcPr>
            <w:tcW w:w="1345" w:type="dxa"/>
            <w:vMerge/>
            <w:shd w:val="clear" w:color="auto" w:fill="auto"/>
          </w:tcPr>
          <w:p w14:paraId="3A6D8E3F" w14:textId="77777777" w:rsidR="005B3300" w:rsidRPr="00C25669" w:rsidRDefault="005B3300" w:rsidP="000811C5">
            <w:pPr>
              <w:pStyle w:val="TAC"/>
            </w:pPr>
          </w:p>
        </w:tc>
        <w:tc>
          <w:tcPr>
            <w:tcW w:w="1170" w:type="dxa"/>
            <w:shd w:val="clear" w:color="auto" w:fill="auto"/>
            <w:vAlign w:val="center"/>
          </w:tcPr>
          <w:p w14:paraId="17F6E2E7" w14:textId="77777777" w:rsidR="005B3300" w:rsidRPr="00C25669" w:rsidRDefault="005B3300" w:rsidP="000811C5">
            <w:pPr>
              <w:pStyle w:val="TAC"/>
            </w:pPr>
            <w:r w:rsidRPr="00C25669">
              <w:t>15</w:t>
            </w:r>
          </w:p>
        </w:tc>
        <w:tc>
          <w:tcPr>
            <w:tcW w:w="2368" w:type="dxa"/>
            <w:shd w:val="clear" w:color="auto" w:fill="auto"/>
            <w:vAlign w:val="center"/>
          </w:tcPr>
          <w:p w14:paraId="756B6D7D" w14:textId="77777777" w:rsidR="005B3300" w:rsidRPr="00C25669" w:rsidRDefault="005B3300" w:rsidP="000811C5">
            <w:pPr>
              <w:pStyle w:val="TAC"/>
            </w:pPr>
            <w:r w:rsidRPr="00C25669">
              <w:t>R.PDSCH.6-1.2 TDD</w:t>
            </w:r>
          </w:p>
        </w:tc>
        <w:tc>
          <w:tcPr>
            <w:tcW w:w="2369" w:type="dxa"/>
            <w:vAlign w:val="center"/>
          </w:tcPr>
          <w:p w14:paraId="35544FBE" w14:textId="77777777" w:rsidR="005B3300" w:rsidRPr="00C25669" w:rsidRDefault="005B3300" w:rsidP="000811C5">
            <w:pPr>
              <w:pStyle w:val="TAC"/>
            </w:pPr>
            <w:r w:rsidRPr="00C25669">
              <w:t>R.PDSCH.6-3.2 TDD</w:t>
            </w:r>
          </w:p>
        </w:tc>
        <w:tc>
          <w:tcPr>
            <w:tcW w:w="2369" w:type="dxa"/>
          </w:tcPr>
          <w:p w14:paraId="7E840542" w14:textId="77777777" w:rsidR="005B3300" w:rsidRPr="00C25669" w:rsidRDefault="005B3300" w:rsidP="000811C5">
            <w:pPr>
              <w:pStyle w:val="TAC"/>
            </w:pPr>
            <w:r w:rsidRPr="00C25669">
              <w:t>R.PDSCH.6-5.2 TDD</w:t>
            </w:r>
          </w:p>
        </w:tc>
      </w:tr>
      <w:tr w:rsidR="005B3300" w:rsidRPr="00C25669" w14:paraId="0462F9F7" w14:textId="77777777" w:rsidTr="000811C5">
        <w:tc>
          <w:tcPr>
            <w:tcW w:w="1345" w:type="dxa"/>
            <w:vMerge/>
            <w:shd w:val="clear" w:color="auto" w:fill="auto"/>
          </w:tcPr>
          <w:p w14:paraId="6281016B" w14:textId="77777777" w:rsidR="005B3300" w:rsidRPr="00C25669" w:rsidRDefault="005B3300" w:rsidP="000811C5">
            <w:pPr>
              <w:pStyle w:val="TAC"/>
            </w:pPr>
          </w:p>
        </w:tc>
        <w:tc>
          <w:tcPr>
            <w:tcW w:w="1170" w:type="dxa"/>
            <w:shd w:val="clear" w:color="auto" w:fill="auto"/>
            <w:vAlign w:val="center"/>
          </w:tcPr>
          <w:p w14:paraId="0A203F0A" w14:textId="77777777" w:rsidR="005B3300" w:rsidRPr="00C25669" w:rsidRDefault="005B3300" w:rsidP="000811C5">
            <w:pPr>
              <w:pStyle w:val="TAC"/>
            </w:pPr>
            <w:r w:rsidRPr="00C25669">
              <w:t>20</w:t>
            </w:r>
          </w:p>
        </w:tc>
        <w:tc>
          <w:tcPr>
            <w:tcW w:w="2368" w:type="dxa"/>
            <w:shd w:val="clear" w:color="auto" w:fill="auto"/>
            <w:vAlign w:val="center"/>
          </w:tcPr>
          <w:p w14:paraId="121F1BF5" w14:textId="77777777" w:rsidR="005B3300" w:rsidRPr="00C25669" w:rsidRDefault="005B3300" w:rsidP="000811C5">
            <w:pPr>
              <w:pStyle w:val="TAC"/>
            </w:pPr>
            <w:r w:rsidRPr="00C25669">
              <w:t>R.PDSCH.6-1.3 TDD</w:t>
            </w:r>
          </w:p>
        </w:tc>
        <w:tc>
          <w:tcPr>
            <w:tcW w:w="2369" w:type="dxa"/>
            <w:vAlign w:val="center"/>
          </w:tcPr>
          <w:p w14:paraId="4E8037C1" w14:textId="77777777" w:rsidR="005B3300" w:rsidRPr="00C25669" w:rsidRDefault="005B3300" w:rsidP="000811C5">
            <w:pPr>
              <w:pStyle w:val="TAC"/>
            </w:pPr>
            <w:r w:rsidRPr="00C25669">
              <w:t>R.PDSCH.6-3.3 TDD</w:t>
            </w:r>
          </w:p>
        </w:tc>
        <w:tc>
          <w:tcPr>
            <w:tcW w:w="2369" w:type="dxa"/>
          </w:tcPr>
          <w:p w14:paraId="27E7D855" w14:textId="77777777" w:rsidR="005B3300" w:rsidRPr="00C25669" w:rsidRDefault="005B3300" w:rsidP="000811C5">
            <w:pPr>
              <w:pStyle w:val="TAC"/>
            </w:pPr>
            <w:r w:rsidRPr="00C25669">
              <w:t>R.PDSCH.6-5.3 TDD</w:t>
            </w:r>
          </w:p>
        </w:tc>
      </w:tr>
      <w:tr w:rsidR="005B3300" w:rsidRPr="00C25669" w14:paraId="2D9ECD2C" w14:textId="77777777" w:rsidTr="000811C5">
        <w:tc>
          <w:tcPr>
            <w:tcW w:w="1345" w:type="dxa"/>
            <w:vMerge w:val="restart"/>
            <w:shd w:val="clear" w:color="auto" w:fill="auto"/>
            <w:vAlign w:val="center"/>
          </w:tcPr>
          <w:p w14:paraId="641C3E56" w14:textId="77777777" w:rsidR="005B3300" w:rsidRPr="00C25669" w:rsidRDefault="005B3300" w:rsidP="000811C5">
            <w:pPr>
              <w:pStyle w:val="TAC"/>
            </w:pPr>
            <w:r w:rsidRPr="00C25669">
              <w:t>4 layer</w:t>
            </w:r>
          </w:p>
        </w:tc>
        <w:tc>
          <w:tcPr>
            <w:tcW w:w="1170" w:type="dxa"/>
            <w:shd w:val="clear" w:color="auto" w:fill="auto"/>
            <w:vAlign w:val="center"/>
          </w:tcPr>
          <w:p w14:paraId="2A905FA1" w14:textId="77777777"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14:paraId="7FB17D06" w14:textId="77777777" w:rsidR="005B3300" w:rsidRPr="00C25669" w:rsidRDefault="005B3300" w:rsidP="000811C5">
            <w:pPr>
              <w:pStyle w:val="TAC"/>
            </w:pPr>
            <w:r w:rsidRPr="00C25669">
              <w:t>R.PDSCH.6-2.1 TDD</w:t>
            </w:r>
          </w:p>
        </w:tc>
        <w:tc>
          <w:tcPr>
            <w:tcW w:w="2369" w:type="dxa"/>
            <w:vAlign w:val="center"/>
          </w:tcPr>
          <w:p w14:paraId="571651B4" w14:textId="77777777" w:rsidR="005B3300" w:rsidRPr="00C25669" w:rsidRDefault="005B3300" w:rsidP="000811C5">
            <w:pPr>
              <w:pStyle w:val="TAC"/>
            </w:pPr>
            <w:r w:rsidRPr="00C25669">
              <w:t>R.PDSCH.6-4.1 TDD</w:t>
            </w:r>
          </w:p>
        </w:tc>
        <w:tc>
          <w:tcPr>
            <w:tcW w:w="2369" w:type="dxa"/>
          </w:tcPr>
          <w:p w14:paraId="0E49506B" w14:textId="77777777" w:rsidR="005B3300" w:rsidRPr="00C25669" w:rsidRDefault="005B3300" w:rsidP="000811C5">
            <w:pPr>
              <w:pStyle w:val="TAC"/>
            </w:pPr>
            <w:r w:rsidRPr="00C25669">
              <w:t>R.PDSCH.6-6.1 TDD</w:t>
            </w:r>
          </w:p>
        </w:tc>
      </w:tr>
      <w:tr w:rsidR="005B3300" w:rsidRPr="00C25669" w14:paraId="067E8EA4" w14:textId="77777777" w:rsidTr="000811C5">
        <w:tc>
          <w:tcPr>
            <w:tcW w:w="1345" w:type="dxa"/>
            <w:vMerge/>
            <w:shd w:val="clear" w:color="auto" w:fill="auto"/>
          </w:tcPr>
          <w:p w14:paraId="4031E295" w14:textId="77777777" w:rsidR="005B3300" w:rsidRPr="00C25669" w:rsidRDefault="005B3300" w:rsidP="000811C5">
            <w:pPr>
              <w:pStyle w:val="TAC"/>
            </w:pPr>
          </w:p>
        </w:tc>
        <w:tc>
          <w:tcPr>
            <w:tcW w:w="1170" w:type="dxa"/>
            <w:shd w:val="clear" w:color="auto" w:fill="auto"/>
            <w:vAlign w:val="center"/>
          </w:tcPr>
          <w:p w14:paraId="54CE408D" w14:textId="77777777"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14:paraId="078F3393" w14:textId="77777777" w:rsidR="005B3300" w:rsidRPr="00C25669" w:rsidRDefault="005B3300" w:rsidP="000811C5">
            <w:pPr>
              <w:pStyle w:val="TAC"/>
            </w:pPr>
            <w:r w:rsidRPr="00C25669">
              <w:t>R.PDSCH.6-2.2 TDD</w:t>
            </w:r>
          </w:p>
        </w:tc>
        <w:tc>
          <w:tcPr>
            <w:tcW w:w="2369" w:type="dxa"/>
            <w:vAlign w:val="center"/>
          </w:tcPr>
          <w:p w14:paraId="1BBA336B" w14:textId="77777777" w:rsidR="005B3300" w:rsidRPr="00C25669" w:rsidRDefault="005B3300" w:rsidP="000811C5">
            <w:pPr>
              <w:pStyle w:val="TAC"/>
            </w:pPr>
            <w:r w:rsidRPr="00C25669">
              <w:t>R.PDSCH.6-4.2 TDD</w:t>
            </w:r>
          </w:p>
        </w:tc>
        <w:tc>
          <w:tcPr>
            <w:tcW w:w="2369" w:type="dxa"/>
          </w:tcPr>
          <w:p w14:paraId="51535F5F" w14:textId="77777777" w:rsidR="005B3300" w:rsidRPr="00C25669" w:rsidRDefault="005B3300" w:rsidP="000811C5">
            <w:pPr>
              <w:pStyle w:val="TAC"/>
            </w:pPr>
            <w:r w:rsidRPr="00C25669">
              <w:t>R.PDSCH.6-6.2 TDD</w:t>
            </w:r>
          </w:p>
        </w:tc>
      </w:tr>
      <w:tr w:rsidR="005B3300" w:rsidRPr="00C25669" w14:paraId="3C3A35D7" w14:textId="77777777" w:rsidTr="000811C5">
        <w:tc>
          <w:tcPr>
            <w:tcW w:w="1345" w:type="dxa"/>
            <w:vMerge/>
            <w:shd w:val="clear" w:color="auto" w:fill="auto"/>
          </w:tcPr>
          <w:p w14:paraId="4032D5DC" w14:textId="77777777" w:rsidR="005B3300" w:rsidRPr="00C25669" w:rsidRDefault="005B3300" w:rsidP="000811C5">
            <w:pPr>
              <w:pStyle w:val="TAC"/>
            </w:pPr>
          </w:p>
        </w:tc>
        <w:tc>
          <w:tcPr>
            <w:tcW w:w="1170" w:type="dxa"/>
            <w:shd w:val="clear" w:color="auto" w:fill="auto"/>
            <w:vAlign w:val="center"/>
          </w:tcPr>
          <w:p w14:paraId="7943402B" w14:textId="77777777"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14:paraId="2401BD5D" w14:textId="77777777" w:rsidR="005B3300" w:rsidRPr="00C25669" w:rsidRDefault="005B3300" w:rsidP="000811C5">
            <w:pPr>
              <w:pStyle w:val="TAC"/>
            </w:pPr>
            <w:r w:rsidRPr="00C25669">
              <w:t>R.PDSCH.6-2.3 TDD</w:t>
            </w:r>
          </w:p>
        </w:tc>
        <w:tc>
          <w:tcPr>
            <w:tcW w:w="2369" w:type="dxa"/>
            <w:vAlign w:val="center"/>
          </w:tcPr>
          <w:p w14:paraId="71CA697B" w14:textId="77777777" w:rsidR="005B3300" w:rsidRPr="00C25669" w:rsidRDefault="005B3300" w:rsidP="000811C5">
            <w:pPr>
              <w:pStyle w:val="TAC"/>
            </w:pPr>
            <w:r w:rsidRPr="00C25669">
              <w:t>R.PDSCH.6-4.3 TDD</w:t>
            </w:r>
          </w:p>
        </w:tc>
        <w:tc>
          <w:tcPr>
            <w:tcW w:w="2369" w:type="dxa"/>
          </w:tcPr>
          <w:p w14:paraId="7D3D8592" w14:textId="77777777" w:rsidR="005B3300" w:rsidRPr="00C25669" w:rsidRDefault="005B3300" w:rsidP="000811C5">
            <w:pPr>
              <w:pStyle w:val="TAC"/>
            </w:pPr>
            <w:r w:rsidRPr="00C25669">
              <w:t>R.PDSCH.6-6.3 TDD</w:t>
            </w:r>
          </w:p>
        </w:tc>
      </w:tr>
    </w:tbl>
    <w:p w14:paraId="20304011" w14:textId="77777777" w:rsidR="005B3300" w:rsidRPr="00C25669" w:rsidRDefault="005B3300" w:rsidP="005B3300">
      <w:pPr>
        <w:overflowPunct w:val="0"/>
        <w:autoSpaceDE w:val="0"/>
        <w:autoSpaceDN w:val="0"/>
        <w:adjustRightInd w:val="0"/>
        <w:textAlignment w:val="baseline"/>
        <w:rPr>
          <w:rFonts w:eastAsia="SimSun"/>
          <w:lang w:eastAsia="zh-CN"/>
        </w:rPr>
      </w:pPr>
    </w:p>
    <w:p w14:paraId="7616802C" w14:textId="77777777" w:rsidR="005B3300" w:rsidRPr="00C25669" w:rsidRDefault="005B3300" w:rsidP="005B3300">
      <w:pPr>
        <w:pStyle w:val="Heading4"/>
        <w:rPr>
          <w:lang w:eastAsia="zh-CN"/>
        </w:rPr>
      </w:pPr>
      <w:bookmarkStart w:id="4865" w:name="_Toc21338354"/>
      <w:bookmarkStart w:id="4866" w:name="_Toc29808462"/>
      <w:bookmarkStart w:id="4867" w:name="_Toc37068381"/>
      <w:bookmarkStart w:id="4868" w:name="_Toc37083926"/>
      <w:bookmarkStart w:id="4869" w:name="_Toc37084268"/>
      <w:bookmarkStart w:id="4870" w:name="_Toc40209630"/>
      <w:bookmarkStart w:id="4871" w:name="_Toc40209972"/>
      <w:bookmarkStart w:id="4872" w:name="_Toc45892931"/>
      <w:bookmarkStart w:id="4873" w:name="_Toc53176796"/>
      <w:bookmarkStart w:id="4874" w:name="_Toc61121118"/>
      <w:bookmarkStart w:id="4875" w:name="_Toc67918314"/>
      <w:bookmarkStart w:id="4876" w:name="_Toc76298358"/>
      <w:bookmarkStart w:id="4877" w:name="_Toc76572370"/>
      <w:bookmarkStart w:id="4878" w:name="_Toc76652237"/>
      <w:bookmarkStart w:id="4879" w:name="_Toc76653075"/>
      <w:bookmarkStart w:id="4880" w:name="_Toc83742348"/>
      <w:bookmarkStart w:id="4881" w:name="_Toc91440838"/>
      <w:bookmarkStart w:id="4882" w:name="_Toc98849628"/>
      <w:bookmarkStart w:id="4883" w:name="_Toc106543482"/>
      <w:bookmarkStart w:id="4884" w:name="_Toc106737580"/>
      <w:bookmarkStart w:id="4885" w:name="_Toc107233347"/>
      <w:bookmarkStart w:id="4886" w:name="_Toc107234964"/>
      <w:bookmarkStart w:id="4887" w:name="_Toc107419934"/>
      <w:bookmarkStart w:id="4888" w:name="_Toc107477230"/>
      <w:bookmarkStart w:id="4889" w:name="_Toc114566088"/>
      <w:bookmarkStart w:id="4890" w:name="_Toc123936400"/>
      <w:bookmarkStart w:id="4891" w:name="_Toc124377415"/>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8401A6F" w14:textId="77777777" w:rsidR="005B3300" w:rsidRPr="00C25669" w:rsidRDefault="005B3300" w:rsidP="005B3300">
      <w:pPr>
        <w:pStyle w:val="Heading5"/>
        <w:rPr>
          <w:lang w:eastAsia="zh-CN"/>
        </w:rPr>
      </w:pPr>
      <w:bookmarkStart w:id="4892" w:name="_Toc21338355"/>
      <w:bookmarkStart w:id="4893" w:name="_Toc29808463"/>
      <w:bookmarkStart w:id="4894" w:name="_Toc37068382"/>
      <w:bookmarkStart w:id="4895" w:name="_Toc37083927"/>
      <w:bookmarkStart w:id="4896" w:name="_Toc37084269"/>
      <w:bookmarkStart w:id="4897" w:name="_Toc40209631"/>
      <w:bookmarkStart w:id="4898" w:name="_Toc40209973"/>
      <w:bookmarkStart w:id="4899" w:name="_Toc45892932"/>
      <w:bookmarkStart w:id="4900" w:name="_Toc53176797"/>
      <w:bookmarkStart w:id="4901" w:name="_Toc61121119"/>
      <w:bookmarkStart w:id="4902" w:name="_Toc67918315"/>
      <w:bookmarkStart w:id="4903" w:name="_Toc76298359"/>
      <w:bookmarkStart w:id="4904" w:name="_Toc76572371"/>
      <w:bookmarkStart w:id="4905" w:name="_Toc76652238"/>
      <w:bookmarkStart w:id="4906" w:name="_Toc76653076"/>
      <w:bookmarkStart w:id="4907" w:name="_Toc83742349"/>
      <w:bookmarkStart w:id="4908" w:name="_Toc91440839"/>
      <w:bookmarkStart w:id="4909" w:name="_Toc98849629"/>
      <w:bookmarkStart w:id="4910" w:name="_Toc106543483"/>
      <w:bookmarkStart w:id="4911" w:name="_Toc106737581"/>
      <w:bookmarkStart w:id="4912" w:name="_Toc107233348"/>
      <w:bookmarkStart w:id="4913" w:name="_Toc107234965"/>
      <w:bookmarkStart w:id="4914" w:name="_Toc107419935"/>
      <w:bookmarkStart w:id="4915" w:name="_Toc107477231"/>
      <w:bookmarkStart w:id="4916" w:name="_Toc114566089"/>
      <w:bookmarkStart w:id="4917" w:name="_Toc123936401"/>
      <w:bookmarkStart w:id="4918" w:name="_Toc124377416"/>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E42F74E"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14:paraId="5A164327"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231B0483"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5E88EB28" w14:textId="77777777"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14:paraId="45B24801" w14:textId="77777777" w:rsidR="005B3300" w:rsidRPr="00C25669" w:rsidRDefault="005B3300" w:rsidP="005B3300">
      <w:pPr>
        <w:pStyle w:val="B20"/>
      </w:pPr>
      <w:r w:rsidRPr="00C25669">
        <w:lastRenderedPageBreak/>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63812C79" w14:textId="77777777"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6D93FD30"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61651578" w14:textId="77777777"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14:paraId="7DF58052"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14:paraId="4E48C0ED" w14:textId="77777777"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14:paraId="581E16BE"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14:paraId="155B5E47" w14:textId="77777777"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14:paraId="6D3C88CE" w14:textId="77777777" w:rsidR="005B3300" w:rsidRPr="00C25669" w:rsidRDefault="005B3300" w:rsidP="005B3300">
      <w:pPr>
        <w:pStyle w:val="Heading4"/>
        <w:rPr>
          <w:lang w:eastAsia="zh-CN"/>
        </w:rPr>
      </w:pPr>
      <w:bookmarkStart w:id="4919" w:name="_Toc21338356"/>
      <w:bookmarkStart w:id="4920" w:name="_Toc29808464"/>
      <w:bookmarkStart w:id="4921" w:name="_Toc37068383"/>
      <w:bookmarkStart w:id="4922" w:name="_Toc37083928"/>
      <w:bookmarkStart w:id="4923" w:name="_Toc37084270"/>
      <w:bookmarkStart w:id="4924" w:name="_Toc40209632"/>
      <w:bookmarkStart w:id="4925" w:name="_Toc40209974"/>
      <w:bookmarkStart w:id="4926" w:name="_Toc45892933"/>
      <w:bookmarkStart w:id="4927" w:name="_Toc53176798"/>
      <w:bookmarkStart w:id="4928" w:name="_Toc61121120"/>
      <w:bookmarkStart w:id="4929" w:name="_Toc67918316"/>
      <w:bookmarkStart w:id="4930" w:name="_Toc76298360"/>
      <w:bookmarkStart w:id="4931" w:name="_Toc76572372"/>
      <w:bookmarkStart w:id="4932" w:name="_Toc76652239"/>
      <w:bookmarkStart w:id="4933" w:name="_Toc76653077"/>
      <w:bookmarkStart w:id="4934" w:name="_Toc83742350"/>
      <w:bookmarkStart w:id="4935" w:name="_Toc91440840"/>
      <w:bookmarkStart w:id="4936" w:name="_Toc98849630"/>
      <w:bookmarkStart w:id="4937" w:name="_Toc106543484"/>
      <w:bookmarkStart w:id="4938" w:name="_Toc106737582"/>
      <w:bookmarkStart w:id="4939" w:name="_Toc107233349"/>
      <w:bookmarkStart w:id="4940" w:name="_Toc107234966"/>
      <w:bookmarkStart w:id="4941" w:name="_Toc107419936"/>
      <w:bookmarkStart w:id="4942" w:name="_Toc107477232"/>
      <w:bookmarkStart w:id="4943" w:name="_Toc114566090"/>
      <w:bookmarkStart w:id="4944" w:name="_Toc123936402"/>
      <w:bookmarkStart w:id="4945" w:name="_Toc124377417"/>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6593DD2" w14:textId="77777777"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14:paraId="68A58C36" w14:textId="77777777"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3200D52D" w14:textId="77777777"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14:paraId="64FEE5DA" w14:textId="77777777"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14:paraId="21C4D97A" w14:textId="77777777"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14:paraId="17D7EBC6" w14:textId="77777777"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14:paraId="517CC539" w14:textId="77777777"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14:paraId="3AA701AF" w14:textId="77777777"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14:paraId="33F87895" w14:textId="77777777"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14:paraId="5E36B615" w14:textId="77777777"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14:paraId="73F4282E" w14:textId="77777777"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14:paraId="78B663C5" w14:textId="77777777" w:rsidR="005B3300" w:rsidRPr="00C25669" w:rsidRDefault="005B3300" w:rsidP="005B3300">
      <w:pPr>
        <w:pStyle w:val="B10"/>
      </w:pPr>
      <w:r w:rsidRPr="00C25669">
        <w:lastRenderedPageBreak/>
        <w:t>-</w:t>
      </w:r>
      <w:r w:rsidRPr="00C25669">
        <w:tab/>
        <w:t>Step 5: For each NR FR2 CC in the selected EN-DC bandwidth combination, use MCS determined in step 2 for that EN-DC bandwidth combination based on test parameters and indicated UE capabilities.</w:t>
      </w:r>
    </w:p>
    <w:p w14:paraId="081E6E89"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14:paraId="12833BE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14:paraId="4F9D3D32" w14:textId="77777777" w:rsidR="005B3300" w:rsidRPr="004A287B" w:rsidRDefault="005B3300" w:rsidP="000628EE">
      <w:pPr>
        <w:pStyle w:val="Heading3"/>
        <w:rPr>
          <w:rFonts w:eastAsia="SimSun"/>
          <w:lang w:eastAsia="zh-CN"/>
        </w:rPr>
      </w:pPr>
      <w:bookmarkStart w:id="4946" w:name="_Toc13090864"/>
      <w:bookmarkStart w:id="4947" w:name="_Toc107234967"/>
      <w:bookmarkStart w:id="4948" w:name="_Toc107419937"/>
      <w:bookmarkStart w:id="4949" w:name="_Toc107477233"/>
      <w:bookmarkStart w:id="4950" w:name="_Toc114566091"/>
      <w:bookmarkStart w:id="4951" w:name="_Toc123936403"/>
      <w:bookmarkStart w:id="4952" w:name="_Toc124377418"/>
      <w:bookmarkStart w:id="4953" w:name="_Toc21338358"/>
      <w:r w:rsidRPr="004A287B">
        <w:rPr>
          <w:rFonts w:eastAsia="SimSun" w:hint="eastAsia"/>
          <w:lang w:eastAsia="zh-CN"/>
        </w:rPr>
        <w:t>9.</w:t>
      </w:r>
      <w:r w:rsidRPr="004A287B">
        <w:rPr>
          <w:rFonts w:eastAsia="SimSun"/>
          <w:lang w:eastAsia="zh-CN"/>
        </w:rPr>
        <w:t>4</w:t>
      </w:r>
      <w:r w:rsidRPr="004A287B">
        <w:rPr>
          <w:rFonts w:eastAsia="SimSun" w:hint="eastAsia"/>
          <w:lang w:eastAsia="zh-CN"/>
        </w:rPr>
        <w:t>B.2</w:t>
      </w:r>
      <w:r w:rsidRPr="004A287B">
        <w:rPr>
          <w:rFonts w:eastAsia="SimSun" w:hint="eastAsia"/>
          <w:lang w:eastAsia="zh-CN"/>
        </w:rPr>
        <w:tab/>
        <w:t>NR DC between FR1 and FR2</w:t>
      </w:r>
      <w:bookmarkEnd w:id="4946"/>
      <w:bookmarkEnd w:id="4947"/>
      <w:bookmarkEnd w:id="4948"/>
      <w:bookmarkEnd w:id="4949"/>
      <w:bookmarkEnd w:id="4950"/>
      <w:bookmarkEnd w:id="4951"/>
      <w:bookmarkEnd w:id="4952"/>
    </w:p>
    <w:p w14:paraId="5E4176D0" w14:textId="77777777"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14:paraId="1077E6A0" w14:textId="77777777"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14:paraId="62D75287" w14:textId="77777777" w:rsidR="005B3300" w:rsidRDefault="005B3300" w:rsidP="005B3300">
      <w:pPr>
        <w:pStyle w:val="Heading4"/>
        <w:rPr>
          <w:lang w:eastAsia="zh-CN"/>
        </w:rPr>
      </w:pPr>
      <w:bookmarkStart w:id="4954" w:name="_Toc29808465"/>
      <w:bookmarkStart w:id="4955" w:name="_Toc37068384"/>
      <w:bookmarkStart w:id="4956" w:name="_Toc37083929"/>
      <w:bookmarkStart w:id="4957" w:name="_Toc37084271"/>
      <w:bookmarkStart w:id="4958" w:name="_Toc40209633"/>
      <w:bookmarkStart w:id="4959" w:name="_Toc40209975"/>
      <w:bookmarkStart w:id="4960" w:name="_Toc45892934"/>
      <w:bookmarkStart w:id="4961" w:name="_Toc53176799"/>
      <w:bookmarkStart w:id="4962" w:name="_Toc61121121"/>
      <w:bookmarkStart w:id="4963" w:name="_Toc67918317"/>
      <w:bookmarkStart w:id="4964" w:name="_Toc76298361"/>
      <w:bookmarkStart w:id="4965" w:name="_Toc76572373"/>
      <w:bookmarkStart w:id="4966" w:name="_Toc76652240"/>
      <w:bookmarkStart w:id="4967" w:name="_Toc76653078"/>
      <w:bookmarkStart w:id="4968" w:name="_Toc83742351"/>
      <w:bookmarkStart w:id="4969" w:name="_Toc91440841"/>
      <w:bookmarkStart w:id="4970" w:name="_Toc98849631"/>
      <w:bookmarkStart w:id="4971" w:name="_Toc106543485"/>
      <w:bookmarkStart w:id="4972" w:name="_Toc106737583"/>
      <w:bookmarkStart w:id="4973" w:name="_Toc107233350"/>
      <w:bookmarkStart w:id="4974" w:name="_Toc107234968"/>
      <w:bookmarkStart w:id="4975" w:name="_Toc107419938"/>
      <w:bookmarkStart w:id="4976" w:name="_Toc107477234"/>
      <w:bookmarkStart w:id="4977" w:name="_Toc114566092"/>
      <w:bookmarkStart w:id="4978" w:name="_Toc123936404"/>
      <w:bookmarkStart w:id="4979" w:name="_Toc124377419"/>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7985ED0A" w14:textId="77777777"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14:paraId="04AEADE7" w14:textId="77777777" w:rsidR="002C4583" w:rsidRPr="00FB27FE" w:rsidRDefault="002C4583" w:rsidP="002C4583">
      <w:pPr>
        <w:pStyle w:val="Heading2"/>
        <w:rPr>
          <w:rFonts w:cs="Arial"/>
          <w:lang w:eastAsia="zh-CN"/>
        </w:rPr>
      </w:pPr>
      <w:bookmarkStart w:id="4980" w:name="_Toc61121122"/>
      <w:bookmarkStart w:id="4981" w:name="_Toc67918318"/>
      <w:bookmarkStart w:id="4982" w:name="_Toc76298362"/>
      <w:bookmarkStart w:id="4983" w:name="_Toc76572374"/>
      <w:bookmarkStart w:id="4984" w:name="_Toc76652241"/>
      <w:bookmarkStart w:id="4985" w:name="_Toc76653079"/>
      <w:bookmarkStart w:id="4986" w:name="_Toc83742352"/>
      <w:bookmarkStart w:id="4987" w:name="_Toc91440842"/>
      <w:bookmarkStart w:id="4988" w:name="_Toc98849632"/>
      <w:bookmarkStart w:id="4989" w:name="_Toc106543486"/>
      <w:bookmarkStart w:id="4990" w:name="_Toc106737584"/>
      <w:bookmarkStart w:id="4991" w:name="_Toc107233351"/>
      <w:bookmarkStart w:id="4992" w:name="_Toc107234969"/>
      <w:bookmarkStart w:id="4993" w:name="_Toc107419939"/>
      <w:bookmarkStart w:id="4994" w:name="_Toc107477235"/>
      <w:bookmarkStart w:id="4995" w:name="_Toc114566093"/>
      <w:bookmarkStart w:id="4996" w:name="_Toc123936405"/>
      <w:bookmarkStart w:id="4997" w:name="_Toc124377420"/>
      <w:bookmarkStart w:id="4998" w:name="_Toc29808466"/>
      <w:bookmarkStart w:id="4999" w:name="_Toc37068385"/>
      <w:bookmarkStart w:id="5000" w:name="_Toc37083930"/>
      <w:bookmarkStart w:id="5001" w:name="_Toc37084272"/>
      <w:bookmarkStart w:id="5002" w:name="_Toc40209634"/>
      <w:bookmarkStart w:id="5003" w:name="_Toc40209976"/>
      <w:bookmarkStart w:id="5004" w:name="_Toc45892935"/>
      <w:bookmarkStart w:id="5005" w:name="_Toc53176800"/>
      <w:r w:rsidRPr="00FB27FE">
        <w:rPr>
          <w:rFonts w:cs="Arial"/>
          <w:lang w:eastAsia="zh-CN"/>
        </w:rPr>
        <w:t>9.5B</w:t>
      </w:r>
      <w:r w:rsidRPr="00FB27FE">
        <w:rPr>
          <w:rFonts w:cs="Arial"/>
          <w:lang w:eastAsia="zh-CN"/>
        </w:rPr>
        <w:tab/>
        <w:t>PDSCH demodulation for DC with power imbalance</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3C5225F9" w14:textId="77777777" w:rsidR="002C4583" w:rsidRPr="00FB27FE" w:rsidRDefault="002C4583" w:rsidP="002C4583">
      <w:pPr>
        <w:pStyle w:val="Heading3"/>
        <w:rPr>
          <w:rFonts w:cs="Arial"/>
          <w:lang w:eastAsia="zh-CN"/>
        </w:rPr>
      </w:pPr>
      <w:bookmarkStart w:id="5006" w:name="_Toc61121123"/>
      <w:bookmarkStart w:id="5007" w:name="_Toc67918319"/>
      <w:bookmarkStart w:id="5008" w:name="_Toc76298363"/>
      <w:bookmarkStart w:id="5009" w:name="_Toc76572375"/>
      <w:bookmarkStart w:id="5010" w:name="_Toc76652242"/>
      <w:bookmarkStart w:id="5011" w:name="_Toc76653080"/>
      <w:bookmarkStart w:id="5012" w:name="_Toc83742353"/>
      <w:bookmarkStart w:id="5013" w:name="_Toc91440843"/>
      <w:bookmarkStart w:id="5014" w:name="_Toc98849633"/>
      <w:bookmarkStart w:id="5015" w:name="_Toc106543487"/>
      <w:bookmarkStart w:id="5016" w:name="_Toc106737585"/>
      <w:bookmarkStart w:id="5017" w:name="_Toc107233352"/>
      <w:bookmarkStart w:id="5018" w:name="_Toc107234970"/>
      <w:bookmarkStart w:id="5019" w:name="_Toc107419940"/>
      <w:bookmarkStart w:id="5020" w:name="_Toc107477236"/>
      <w:bookmarkStart w:id="5021" w:name="_Toc114566094"/>
      <w:bookmarkStart w:id="5022" w:name="_Toc123936406"/>
      <w:bookmarkStart w:id="5023" w:name="_Toc124377421"/>
      <w:r w:rsidRPr="00FB27FE">
        <w:rPr>
          <w:rFonts w:cs="Arial"/>
          <w:lang w:eastAsia="zh-CN"/>
        </w:rPr>
        <w:t>9.5B.1</w:t>
      </w:r>
      <w:r w:rsidRPr="00FB27FE">
        <w:rPr>
          <w:rFonts w:cs="Arial"/>
          <w:lang w:eastAsia="zh-CN"/>
        </w:rPr>
        <w:tab/>
        <w:t>EN-DC</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36879DFF" w14:textId="77777777" w:rsidR="002C4583" w:rsidRPr="00FD4592" w:rsidRDefault="002C4583" w:rsidP="002C4583">
      <w:pPr>
        <w:pStyle w:val="Heading4"/>
        <w:rPr>
          <w:rFonts w:cs="Arial"/>
          <w:lang w:eastAsia="zh-CN"/>
        </w:rPr>
      </w:pPr>
      <w:bookmarkStart w:id="5024" w:name="_Toc61121124"/>
      <w:bookmarkStart w:id="5025" w:name="_Toc67918320"/>
      <w:bookmarkStart w:id="5026" w:name="_Toc76298364"/>
      <w:bookmarkStart w:id="5027" w:name="_Toc76572376"/>
      <w:bookmarkStart w:id="5028" w:name="_Toc76652243"/>
      <w:bookmarkStart w:id="5029" w:name="_Toc76653081"/>
      <w:bookmarkStart w:id="5030" w:name="_Toc83742354"/>
      <w:bookmarkStart w:id="5031" w:name="_Toc91440844"/>
      <w:bookmarkStart w:id="5032" w:name="_Toc98849634"/>
      <w:bookmarkStart w:id="5033" w:name="_Toc106543488"/>
      <w:bookmarkStart w:id="5034" w:name="_Toc106737586"/>
      <w:bookmarkStart w:id="5035" w:name="_Toc107233353"/>
      <w:bookmarkStart w:id="5036" w:name="_Toc107234971"/>
      <w:bookmarkStart w:id="5037" w:name="_Toc107419941"/>
      <w:bookmarkStart w:id="5038" w:name="_Toc107477237"/>
      <w:bookmarkStart w:id="5039" w:name="_Toc114566095"/>
      <w:bookmarkStart w:id="5040" w:name="_Toc123936407"/>
      <w:bookmarkStart w:id="5041" w:name="_Toc124377422"/>
      <w:r w:rsidRPr="00FD4592">
        <w:rPr>
          <w:rFonts w:cs="Arial"/>
          <w:lang w:eastAsia="zh-CN"/>
        </w:rPr>
        <w:t>9.5B.1.1</w:t>
      </w:r>
      <w:r w:rsidRPr="00FD4592">
        <w:rPr>
          <w:rFonts w:cs="Arial"/>
          <w:lang w:eastAsia="zh-CN"/>
        </w:rPr>
        <w:tab/>
        <w:t>Intra-band contiguous EN-DC within FR1</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0BC4FFA1" w14:textId="77777777" w:rsidR="002C4583" w:rsidRPr="00FD4592" w:rsidRDefault="002C4583" w:rsidP="002C4583">
      <w:pPr>
        <w:pStyle w:val="Heading5"/>
        <w:rPr>
          <w:lang w:eastAsia="zh-CN"/>
        </w:rPr>
      </w:pPr>
      <w:bookmarkStart w:id="5042" w:name="_Toc61121125"/>
      <w:bookmarkStart w:id="5043" w:name="_Toc67918321"/>
      <w:bookmarkStart w:id="5044" w:name="_Toc76298365"/>
      <w:bookmarkStart w:id="5045" w:name="_Toc76572377"/>
      <w:bookmarkStart w:id="5046" w:name="_Toc76652244"/>
      <w:bookmarkStart w:id="5047" w:name="_Toc76653082"/>
      <w:bookmarkStart w:id="5048" w:name="_Toc83742355"/>
      <w:bookmarkStart w:id="5049" w:name="_Toc91440845"/>
      <w:bookmarkStart w:id="5050" w:name="_Toc98849635"/>
      <w:bookmarkStart w:id="5051" w:name="_Toc106543489"/>
      <w:bookmarkStart w:id="5052" w:name="_Toc106737587"/>
      <w:bookmarkStart w:id="5053" w:name="_Toc107233354"/>
      <w:bookmarkStart w:id="5054" w:name="_Toc107234972"/>
      <w:bookmarkStart w:id="5055" w:name="_Toc107419942"/>
      <w:bookmarkStart w:id="5056" w:name="_Toc107477238"/>
      <w:bookmarkStart w:id="5057" w:name="_Toc114566096"/>
      <w:bookmarkStart w:id="5058" w:name="_Toc123936408"/>
      <w:bookmarkStart w:id="5059" w:name="_Toc124377423"/>
      <w:r w:rsidRPr="00FD4592">
        <w:rPr>
          <w:lang w:eastAsia="zh-CN"/>
        </w:rPr>
        <w:t>9.5B.1.1.1</w:t>
      </w:r>
      <w:r w:rsidRPr="00FD4592">
        <w:rPr>
          <w:lang w:eastAsia="zh-CN"/>
        </w:rPr>
        <w:tab/>
        <w:t>PDSCH</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1F8F7B9D" w14:textId="77777777" w:rsidR="002C4583" w:rsidRPr="00FD4592" w:rsidRDefault="002C4583" w:rsidP="002C4583">
      <w:pPr>
        <w:rPr>
          <w:rFonts w:eastAsia="SimSun"/>
        </w:rPr>
      </w:pPr>
      <w:r w:rsidRPr="00FD4592">
        <w:t xml:space="preserve">The requirements in this section verify the ability of intra-band 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contiguous EN-DC</w:t>
      </w:r>
      <w:r w:rsidRPr="00FD4592">
        <w:rPr>
          <w:rFonts w:eastAsia="SimSun"/>
        </w:rPr>
        <w:t xml:space="preserve"> power imbalance tests unless otherwise stated. The test setup for 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5E85EB62"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52A3F507"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76FBF2FE"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3AA5F83B"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0C30AFF3" w14:textId="78F57F07"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42DABFD0"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5CFD73C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024FF570"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50877020" w14:textId="77777777" w:rsidR="002C4583" w:rsidRPr="00FD4592" w:rsidRDefault="002C4583" w:rsidP="00FB27FE">
      <w:pPr>
        <w:pStyle w:val="B30"/>
        <w:rPr>
          <w:rFonts w:eastAsia="SimSun"/>
        </w:rPr>
      </w:pPr>
      <w:r w:rsidRPr="00FD4592">
        <w:rPr>
          <w:rFonts w:eastAsia="SimSun"/>
        </w:rPr>
        <w:lastRenderedPageBreak/>
        <w:t>-</w:t>
      </w:r>
      <w:r w:rsidRPr="00FD4592">
        <w:rPr>
          <w:rFonts w:eastAsia="SimSun"/>
        </w:rPr>
        <w:tab/>
        <w:t>If frequency of NR SCG carrier is higher than E-UTRA MCG carrier, then the test RBs will be allocated on the highest part of NR SCG carrier.</w:t>
      </w:r>
    </w:p>
    <w:p w14:paraId="76E55C6F"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5817F2E0"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9.5B.1.1.1-1 and </w:t>
      </w:r>
      <w:r w:rsidRPr="00FD4592">
        <w:rPr>
          <w:rFonts w:eastAsia="SimSun"/>
          <w:lang w:eastAsia="zh-CN"/>
        </w:rPr>
        <w:t>T</w:t>
      </w:r>
      <w:r w:rsidRPr="00FD4592">
        <w:rPr>
          <w:rFonts w:eastAsia="SimSun"/>
        </w:rPr>
        <w:t xml:space="preserve">able 9.5B.1.1.1-2. The downlink physical channel setup according to </w:t>
      </w:r>
      <w:r w:rsidRPr="00FD4592">
        <w:rPr>
          <w:rFonts w:eastAsia="SimSun"/>
          <w:lang w:eastAsia="zh-CN"/>
        </w:rPr>
        <w:t>Annex C.3.1</w:t>
      </w:r>
      <w:r w:rsidRPr="00FD4592">
        <w:rPr>
          <w:rFonts w:eastAsia="SimSun"/>
        </w:rPr>
        <w:t>.</w:t>
      </w:r>
    </w:p>
    <w:p w14:paraId="29CD7296" w14:textId="77777777" w:rsidR="002C4583" w:rsidRPr="002C4583" w:rsidRDefault="002C4583" w:rsidP="002C4583">
      <w:pPr>
        <w:rPr>
          <w:rFonts w:ascii="Arial" w:eastAsia="SimSun" w:hAnsi="Arial" w:cs="Arial"/>
        </w:rPr>
      </w:pPr>
    </w:p>
    <w:p w14:paraId="49B1BDF5" w14:textId="77777777" w:rsidR="002C4583" w:rsidRPr="00FD4592" w:rsidRDefault="002C4583" w:rsidP="002C4583">
      <w:pPr>
        <w:pStyle w:val="TH"/>
      </w:pPr>
      <w:r w:rsidRPr="00FD4592">
        <w:rPr>
          <w:rFonts w:cs="Arial"/>
        </w:rPr>
        <w:t>Table 9.5B.1.1.1-1: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614DA8A"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2D13533" w14:textId="77777777" w:rsidR="002C4583" w:rsidRPr="00FD4592" w:rsidRDefault="002C4583" w:rsidP="002C4583">
            <w:pPr>
              <w:pStyle w:val="TAH"/>
            </w:pPr>
            <w:r w:rsidRPr="00FD4592">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F2AD28" w14:textId="77777777" w:rsidR="002C4583" w:rsidRPr="00FD4592" w:rsidRDefault="002C4583" w:rsidP="002C4583">
            <w:pPr>
              <w:pStyle w:val="TAH"/>
            </w:pPr>
            <w:r w:rsidRPr="00FD4592">
              <w:rPr>
                <w:rFonts w:eastAsia="MS Mincho"/>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6EE9CA3E" w14:textId="77777777" w:rsidR="002C4583" w:rsidRPr="00FD4592" w:rsidRDefault="002C4583" w:rsidP="002C4583">
            <w:pPr>
              <w:pStyle w:val="TAH"/>
              <w:rPr>
                <w:rFonts w:eastAsia="MS Mincho"/>
              </w:rPr>
            </w:pPr>
            <w:r w:rsidRPr="00FD4592">
              <w:rPr>
                <w:rFonts w:eastAsia="MS Mincho"/>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1A00B053"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2779271C" w14:textId="77777777" w:rsidR="002C4583" w:rsidRPr="00FD4592" w:rsidRDefault="002C4583" w:rsidP="00530417">
            <w:pPr>
              <w:pStyle w:val="TAH"/>
              <w:rPr>
                <w:rFonts w:eastAsia="MS Mincho"/>
              </w:rPr>
            </w:pPr>
            <w:r w:rsidRPr="00FD4592">
              <w:rPr>
                <w:rFonts w:eastAsia="MS Mincho"/>
              </w:rPr>
              <w:t>Reference value</w:t>
            </w:r>
          </w:p>
          <w:p w14:paraId="6DDE3788" w14:textId="77777777" w:rsidR="002C4583" w:rsidRPr="00FD4592" w:rsidRDefault="002C4583" w:rsidP="003A26CE">
            <w:pPr>
              <w:pStyle w:val="TAH"/>
              <w:rPr>
                <w:rFonts w:eastAsia="MS Mincho"/>
              </w:rPr>
            </w:pPr>
            <w:r w:rsidRPr="00FD4592">
              <w:rPr>
                <w:rFonts w:eastAsia="MS Mincho"/>
              </w:rPr>
              <w:t>Fraction of Maximum</w:t>
            </w:r>
          </w:p>
          <w:p w14:paraId="01055EDC" w14:textId="77777777" w:rsidR="002C4583" w:rsidRPr="00FD4592" w:rsidRDefault="002C4583" w:rsidP="009110F1">
            <w:pPr>
              <w:pStyle w:val="TAH"/>
              <w:rPr>
                <w:rFonts w:eastAsia="MS Mincho"/>
              </w:rPr>
            </w:pPr>
            <w:r w:rsidRPr="00FD4592">
              <w:rPr>
                <w:rFonts w:eastAsia="MS Mincho"/>
              </w:rPr>
              <w:t>Throughput (%)</w:t>
            </w:r>
          </w:p>
        </w:tc>
      </w:tr>
      <w:tr w:rsidR="002C4583" w:rsidRPr="00FD4592" w14:paraId="564D5679"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2910B7F4" w14:textId="77777777" w:rsidR="002C4583" w:rsidRPr="00FD4592" w:rsidRDefault="002C4583">
            <w:pPr>
              <w:pStyle w:val="TAH"/>
              <w:rPr>
                <w:rFonts w:eastAsia="??"/>
              </w:rPr>
            </w:pPr>
          </w:p>
        </w:tc>
        <w:tc>
          <w:tcPr>
            <w:tcW w:w="1620" w:type="dxa"/>
            <w:tcBorders>
              <w:left w:val="single" w:sz="4" w:space="0" w:color="auto"/>
              <w:bottom w:val="single" w:sz="4" w:space="0" w:color="auto"/>
            </w:tcBorders>
          </w:tcPr>
          <w:p w14:paraId="016DC617" w14:textId="77777777" w:rsidR="002C4583" w:rsidRPr="00FD4592" w:rsidRDefault="002C4583">
            <w:pPr>
              <w:pStyle w:val="TAH"/>
            </w:pPr>
            <w:r w:rsidRPr="00FD4592">
              <w:t>NR SCG CC</w:t>
            </w:r>
          </w:p>
        </w:tc>
        <w:tc>
          <w:tcPr>
            <w:tcW w:w="1119" w:type="dxa"/>
            <w:tcBorders>
              <w:bottom w:val="single" w:sz="4" w:space="0" w:color="auto"/>
            </w:tcBorders>
          </w:tcPr>
          <w:p w14:paraId="6B55078A" w14:textId="77777777" w:rsidR="002C4583" w:rsidRPr="00FB27FE" w:rsidRDefault="002C4583">
            <w:pPr>
              <w:pStyle w:val="TAH"/>
              <w:rPr>
                <w:lang w:val="sv-FI"/>
              </w:rPr>
            </w:pPr>
            <w:r w:rsidRPr="00FB27FE">
              <w:rPr>
                <w:lang w:val="sv-FI"/>
              </w:rPr>
              <w:t>E-UTRA MCG CC</w:t>
            </w:r>
          </w:p>
          <w:p w14:paraId="380F3943" w14:textId="77777777" w:rsidR="002C4583" w:rsidRPr="00FB27FE" w:rsidRDefault="002C4583">
            <w:pPr>
              <w:pStyle w:val="TAH"/>
              <w:rPr>
                <w:lang w:val="sv-FI"/>
              </w:rPr>
            </w:pPr>
            <w:r w:rsidRPr="00FB27FE">
              <w:rPr>
                <w:lang w:val="sv-FI"/>
              </w:rPr>
              <w:t>(Note 1)</w:t>
            </w:r>
          </w:p>
        </w:tc>
        <w:tc>
          <w:tcPr>
            <w:tcW w:w="1049" w:type="dxa"/>
            <w:tcBorders>
              <w:bottom w:val="single" w:sz="4" w:space="0" w:color="auto"/>
            </w:tcBorders>
          </w:tcPr>
          <w:p w14:paraId="3B149595" w14:textId="77777777" w:rsidR="002C4583" w:rsidRPr="00FD4592" w:rsidRDefault="002C4583">
            <w:pPr>
              <w:pStyle w:val="TAH"/>
            </w:pPr>
            <w:r w:rsidRPr="00FD4592">
              <w:t>NR SCG CC</w:t>
            </w:r>
          </w:p>
        </w:tc>
        <w:tc>
          <w:tcPr>
            <w:tcW w:w="1122" w:type="dxa"/>
            <w:tcBorders>
              <w:bottom w:val="single" w:sz="4" w:space="0" w:color="auto"/>
            </w:tcBorders>
          </w:tcPr>
          <w:p w14:paraId="1FBB5198" w14:textId="77777777" w:rsidR="002C4583" w:rsidRPr="00FD4592" w:rsidRDefault="002C4583">
            <w:pPr>
              <w:pStyle w:val="TAH"/>
              <w:rPr>
                <w:lang w:eastAsia="zh-CN"/>
              </w:rPr>
            </w:pPr>
            <w:r w:rsidRPr="00FD4592">
              <w:t>E-UTRA MCG CC</w:t>
            </w:r>
          </w:p>
        </w:tc>
        <w:tc>
          <w:tcPr>
            <w:tcW w:w="946" w:type="dxa"/>
            <w:tcBorders>
              <w:bottom w:val="single" w:sz="4" w:space="0" w:color="auto"/>
            </w:tcBorders>
          </w:tcPr>
          <w:p w14:paraId="7035ED3D" w14:textId="77777777" w:rsidR="002C4583" w:rsidRPr="00FD4592" w:rsidRDefault="002C4583">
            <w:pPr>
              <w:pStyle w:val="TAH"/>
            </w:pPr>
            <w:r w:rsidRPr="00FD4592">
              <w:t>NR SCG CC</w:t>
            </w:r>
          </w:p>
        </w:tc>
        <w:tc>
          <w:tcPr>
            <w:tcW w:w="946" w:type="dxa"/>
            <w:tcBorders>
              <w:bottom w:val="single" w:sz="4" w:space="0" w:color="auto"/>
            </w:tcBorders>
          </w:tcPr>
          <w:p w14:paraId="5FDB1FC4" w14:textId="77777777" w:rsidR="002C4583" w:rsidRPr="00FB27FE" w:rsidRDefault="002C4583">
            <w:pPr>
              <w:pStyle w:val="TAH"/>
              <w:rPr>
                <w:lang w:val="sv-FI"/>
              </w:rPr>
            </w:pPr>
            <w:r w:rsidRPr="00FB27FE">
              <w:rPr>
                <w:lang w:val="sv-FI"/>
              </w:rPr>
              <w:t>E-UTRA MCG CC</w:t>
            </w:r>
          </w:p>
          <w:p w14:paraId="745E7D8A" w14:textId="77777777" w:rsidR="002C4583" w:rsidRPr="00FB27FE" w:rsidRDefault="002C4583">
            <w:pPr>
              <w:pStyle w:val="TAH"/>
              <w:rPr>
                <w:rFonts w:eastAsia="??"/>
                <w:lang w:val="sv-FI"/>
              </w:rPr>
            </w:pPr>
            <w:r w:rsidRPr="00FB27FE">
              <w:rPr>
                <w:lang w:val="sv-FI"/>
              </w:rPr>
              <w:t>(Note 1)</w:t>
            </w:r>
          </w:p>
        </w:tc>
        <w:tc>
          <w:tcPr>
            <w:tcW w:w="947" w:type="dxa"/>
            <w:tcBorders>
              <w:bottom w:val="single" w:sz="4" w:space="0" w:color="auto"/>
            </w:tcBorders>
          </w:tcPr>
          <w:p w14:paraId="68030114" w14:textId="77777777" w:rsidR="002C4583" w:rsidRPr="00FD4592" w:rsidRDefault="002C4583">
            <w:pPr>
              <w:pStyle w:val="TAH"/>
              <w:rPr>
                <w:rFonts w:eastAsia="??"/>
              </w:rPr>
            </w:pPr>
            <w:r w:rsidRPr="00FD4592">
              <w:t>NR SCG CC</w:t>
            </w:r>
          </w:p>
        </w:tc>
      </w:tr>
      <w:tr w:rsidR="002C4583" w:rsidRPr="00FD4592" w14:paraId="12589565" w14:textId="77777777" w:rsidTr="0031764A">
        <w:tblPrEx>
          <w:tblCellMar>
            <w:left w:w="28" w:type="dxa"/>
            <w:right w:w="28" w:type="dxa"/>
          </w:tblCellMar>
        </w:tblPrEx>
        <w:trPr>
          <w:gridAfter w:val="1"/>
          <w:wAfter w:w="9" w:type="dxa"/>
          <w:trHeight w:val="92"/>
          <w:jc w:val="center"/>
        </w:trPr>
        <w:tc>
          <w:tcPr>
            <w:tcW w:w="897" w:type="dxa"/>
          </w:tcPr>
          <w:p w14:paraId="6FFB439C" w14:textId="77777777" w:rsidR="002C4583" w:rsidRPr="00FD4592" w:rsidRDefault="002C4583" w:rsidP="0031764A">
            <w:pPr>
              <w:pStyle w:val="TAC"/>
              <w:rPr>
                <w:rFonts w:cs="Arial"/>
                <w:szCs w:val="18"/>
              </w:rPr>
            </w:pPr>
            <w:r w:rsidRPr="00FD4592">
              <w:rPr>
                <w:rFonts w:cs="Arial"/>
                <w:szCs w:val="18"/>
              </w:rPr>
              <w:t>1</w:t>
            </w:r>
          </w:p>
        </w:tc>
        <w:tc>
          <w:tcPr>
            <w:tcW w:w="1620" w:type="dxa"/>
          </w:tcPr>
          <w:p w14:paraId="155DA7D8"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44FCB9CC"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2E70A70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32C4317A"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2BAAD3D0"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538C98C5" w14:textId="77777777" w:rsidR="002C4583" w:rsidRPr="00FD4592" w:rsidRDefault="002C4583" w:rsidP="0031764A">
            <w:pPr>
              <w:pStyle w:val="TAC"/>
              <w:rPr>
                <w:rFonts w:cs="Arial"/>
              </w:rPr>
            </w:pPr>
            <w:r w:rsidRPr="00FD4592">
              <w:rPr>
                <w:rFonts w:cs="Arial"/>
              </w:rPr>
              <w:t>NA</w:t>
            </w:r>
          </w:p>
        </w:tc>
        <w:tc>
          <w:tcPr>
            <w:tcW w:w="947" w:type="dxa"/>
          </w:tcPr>
          <w:p w14:paraId="53CD9EF9" w14:textId="77777777" w:rsidR="002C4583" w:rsidRPr="00FD4592" w:rsidRDefault="002C4583" w:rsidP="0031764A">
            <w:pPr>
              <w:pStyle w:val="TAC"/>
              <w:rPr>
                <w:rFonts w:cs="Arial"/>
              </w:rPr>
            </w:pPr>
            <w:r w:rsidRPr="00FD4592">
              <w:rPr>
                <w:rFonts w:cs="Arial"/>
              </w:rPr>
              <w:t>85</w:t>
            </w:r>
          </w:p>
        </w:tc>
      </w:tr>
      <w:tr w:rsidR="002C4583" w:rsidRPr="00FD4592" w14:paraId="0F4E151D" w14:textId="77777777" w:rsidTr="0031764A">
        <w:trPr>
          <w:jc w:val="center"/>
        </w:trPr>
        <w:tc>
          <w:tcPr>
            <w:tcW w:w="8655" w:type="dxa"/>
            <w:gridSpan w:val="9"/>
            <w:shd w:val="clear" w:color="auto" w:fill="auto"/>
            <w:vAlign w:val="center"/>
          </w:tcPr>
          <w:p w14:paraId="6B67FC7C"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418CBAF3" w14:textId="77777777" w:rsidR="002C4583" w:rsidRPr="00FD4592" w:rsidRDefault="002C4583" w:rsidP="002C4583"/>
    <w:p w14:paraId="4EECC5B5" w14:textId="77777777" w:rsidR="002C4583" w:rsidRPr="00FD4592" w:rsidRDefault="002C4583" w:rsidP="002C4583">
      <w:pPr>
        <w:pStyle w:val="TH"/>
        <w:rPr>
          <w:rFonts w:eastAsia="SimSun" w:cs="Arial"/>
        </w:rPr>
      </w:pPr>
      <w:r w:rsidRPr="00FD4592">
        <w:rPr>
          <w:rFonts w:cs="Arial"/>
        </w:rPr>
        <w:t>Table 9.5B.1.1.1-2: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8070D87"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6C698AE4"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8023A60"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8863DED"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5102B11F"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6F51CE32" w14:textId="77777777" w:rsidR="002C4583" w:rsidRPr="00FD4592" w:rsidRDefault="002C4583" w:rsidP="0031764A">
            <w:pPr>
              <w:pStyle w:val="TAH"/>
              <w:rPr>
                <w:rFonts w:eastAsia="MS Mincho"/>
              </w:rPr>
            </w:pPr>
            <w:r w:rsidRPr="00FD4592">
              <w:rPr>
                <w:rFonts w:eastAsia="MS Mincho"/>
              </w:rPr>
              <w:t>Reference value</w:t>
            </w:r>
          </w:p>
          <w:p w14:paraId="30604F7F" w14:textId="77777777" w:rsidR="002C4583" w:rsidRPr="00FD4592" w:rsidRDefault="002C4583" w:rsidP="0031764A">
            <w:pPr>
              <w:pStyle w:val="TAH"/>
              <w:rPr>
                <w:rFonts w:eastAsia="MS Mincho"/>
              </w:rPr>
            </w:pPr>
            <w:r w:rsidRPr="00FD4592">
              <w:rPr>
                <w:rFonts w:eastAsia="MS Mincho"/>
              </w:rPr>
              <w:t>Fraction of Maximum</w:t>
            </w:r>
          </w:p>
          <w:p w14:paraId="79D69460"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9832F60"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019EC831"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372B29A"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223A9DA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3DBE0D12"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3F082E60"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37E7F39D"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5879A699"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4DF9303F" w14:textId="77777777" w:rsidR="002C4583" w:rsidRPr="00FB27FE" w:rsidRDefault="002C4583" w:rsidP="0031764A">
            <w:pPr>
              <w:pStyle w:val="TAH"/>
              <w:rPr>
                <w:rFonts w:cs="Arial"/>
                <w:lang w:val="sv-FI"/>
              </w:rPr>
            </w:pPr>
            <w:r w:rsidRPr="00FB27FE">
              <w:rPr>
                <w:rFonts w:cs="Arial"/>
                <w:lang w:val="sv-FI"/>
              </w:rPr>
              <w:t>E-UTRA MCG CC</w:t>
            </w:r>
          </w:p>
          <w:p w14:paraId="6BBCB39B"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41432F87" w14:textId="77777777" w:rsidR="002C4583" w:rsidRPr="00FD4592" w:rsidRDefault="002C4583" w:rsidP="0031764A">
            <w:pPr>
              <w:pStyle w:val="TAH"/>
              <w:rPr>
                <w:rFonts w:eastAsia="??" w:cs="Arial"/>
              </w:rPr>
            </w:pPr>
            <w:r w:rsidRPr="00FD4592">
              <w:rPr>
                <w:rFonts w:cs="Arial"/>
              </w:rPr>
              <w:t>NR SCG CC</w:t>
            </w:r>
          </w:p>
        </w:tc>
      </w:tr>
      <w:tr w:rsidR="002C4583" w:rsidRPr="00FD4592" w14:paraId="70FC2D3B" w14:textId="77777777" w:rsidTr="0031764A">
        <w:tblPrEx>
          <w:tblCellMar>
            <w:left w:w="28" w:type="dxa"/>
            <w:right w:w="28" w:type="dxa"/>
          </w:tblCellMar>
        </w:tblPrEx>
        <w:trPr>
          <w:gridAfter w:val="1"/>
          <w:wAfter w:w="9" w:type="dxa"/>
          <w:trHeight w:val="92"/>
          <w:jc w:val="center"/>
        </w:trPr>
        <w:tc>
          <w:tcPr>
            <w:tcW w:w="897" w:type="dxa"/>
          </w:tcPr>
          <w:p w14:paraId="48BD4DD7" w14:textId="77777777" w:rsidR="002C4583" w:rsidRPr="00FD4592" w:rsidRDefault="002C4583" w:rsidP="0031764A">
            <w:pPr>
              <w:pStyle w:val="TAC"/>
              <w:rPr>
                <w:rFonts w:cs="Arial"/>
                <w:szCs w:val="18"/>
              </w:rPr>
            </w:pPr>
            <w:r w:rsidRPr="00FD4592">
              <w:rPr>
                <w:rFonts w:cs="Arial"/>
                <w:szCs w:val="18"/>
              </w:rPr>
              <w:t>1</w:t>
            </w:r>
          </w:p>
        </w:tc>
        <w:tc>
          <w:tcPr>
            <w:tcW w:w="1620" w:type="dxa"/>
          </w:tcPr>
          <w:p w14:paraId="21601463"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7DFAE74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1D87ED1C"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029FFBF4"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4E917CA2"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3E672726" w14:textId="77777777" w:rsidR="002C4583" w:rsidRPr="00FD4592" w:rsidRDefault="002C4583" w:rsidP="0031764A">
            <w:pPr>
              <w:pStyle w:val="TAC"/>
              <w:rPr>
                <w:rFonts w:cs="Arial"/>
              </w:rPr>
            </w:pPr>
            <w:r w:rsidRPr="00FD4592">
              <w:rPr>
                <w:rFonts w:cs="Arial"/>
              </w:rPr>
              <w:t>NA</w:t>
            </w:r>
          </w:p>
        </w:tc>
        <w:tc>
          <w:tcPr>
            <w:tcW w:w="947" w:type="dxa"/>
          </w:tcPr>
          <w:p w14:paraId="1655B48C" w14:textId="77777777" w:rsidR="002C4583" w:rsidRPr="00FD4592" w:rsidRDefault="002C4583" w:rsidP="0031764A">
            <w:pPr>
              <w:pStyle w:val="TAC"/>
              <w:rPr>
                <w:rFonts w:cs="Arial"/>
              </w:rPr>
            </w:pPr>
            <w:r w:rsidRPr="00FD4592">
              <w:rPr>
                <w:rFonts w:cs="Arial"/>
              </w:rPr>
              <w:t>85</w:t>
            </w:r>
          </w:p>
        </w:tc>
      </w:tr>
      <w:tr w:rsidR="002C4583" w:rsidRPr="00FD4592" w14:paraId="2630EF39" w14:textId="77777777" w:rsidTr="0031764A">
        <w:trPr>
          <w:jc w:val="center"/>
        </w:trPr>
        <w:tc>
          <w:tcPr>
            <w:tcW w:w="8655" w:type="dxa"/>
            <w:gridSpan w:val="9"/>
            <w:shd w:val="clear" w:color="auto" w:fill="auto"/>
            <w:vAlign w:val="center"/>
          </w:tcPr>
          <w:p w14:paraId="1560307D"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contiguous </w:t>
            </w:r>
            <w:r w:rsidRPr="00FD4592">
              <w:br/>
              <w:t>EN-DC configuration and bandwidth combination set</w:t>
            </w:r>
          </w:p>
        </w:tc>
      </w:tr>
    </w:tbl>
    <w:p w14:paraId="3E561FF2" w14:textId="77777777" w:rsidR="002C4583" w:rsidRPr="00FD4592" w:rsidRDefault="002C4583" w:rsidP="002C4583">
      <w:pPr>
        <w:rPr>
          <w:lang w:eastAsia="zh-CN"/>
        </w:rPr>
      </w:pPr>
    </w:p>
    <w:p w14:paraId="09145046" w14:textId="77777777" w:rsidR="002C4583" w:rsidRPr="00FD4592" w:rsidRDefault="002C4583" w:rsidP="002C4583">
      <w:pPr>
        <w:pStyle w:val="Heading4"/>
        <w:rPr>
          <w:rFonts w:cs="Arial"/>
          <w:lang w:eastAsia="zh-CN"/>
        </w:rPr>
      </w:pPr>
      <w:bookmarkStart w:id="5060" w:name="_Toc61121126"/>
      <w:bookmarkStart w:id="5061" w:name="_Toc67918322"/>
      <w:bookmarkStart w:id="5062" w:name="_Toc76298366"/>
      <w:bookmarkStart w:id="5063" w:name="_Toc76572378"/>
      <w:bookmarkStart w:id="5064" w:name="_Toc76652245"/>
      <w:bookmarkStart w:id="5065" w:name="_Toc76653083"/>
      <w:bookmarkStart w:id="5066" w:name="_Toc83742356"/>
      <w:bookmarkStart w:id="5067" w:name="_Toc91440846"/>
      <w:bookmarkStart w:id="5068" w:name="_Toc98849636"/>
      <w:bookmarkStart w:id="5069" w:name="_Toc106543490"/>
      <w:bookmarkStart w:id="5070" w:name="_Toc106737588"/>
      <w:bookmarkStart w:id="5071" w:name="_Toc107233355"/>
      <w:bookmarkStart w:id="5072" w:name="_Toc107234973"/>
      <w:bookmarkStart w:id="5073" w:name="_Toc107419943"/>
      <w:bookmarkStart w:id="5074" w:name="_Toc107477239"/>
      <w:bookmarkStart w:id="5075" w:name="_Toc114566097"/>
      <w:bookmarkStart w:id="5076" w:name="_Toc123936409"/>
      <w:bookmarkStart w:id="5077" w:name="_Toc124377424"/>
      <w:r w:rsidRPr="00FD4592">
        <w:rPr>
          <w:rFonts w:cs="Arial"/>
          <w:lang w:eastAsia="zh-CN"/>
        </w:rPr>
        <w:t>9.5B.1.2</w:t>
      </w:r>
      <w:r w:rsidRPr="00FD4592">
        <w:rPr>
          <w:rFonts w:cs="Arial"/>
          <w:lang w:eastAsia="zh-CN"/>
        </w:rPr>
        <w:tab/>
        <w:t>Intra-band non-contiguous EN-DC within FR1</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B583A3C" w14:textId="77777777" w:rsidR="002C4583" w:rsidRPr="00FD4592" w:rsidRDefault="002C4583" w:rsidP="002C4583">
      <w:pPr>
        <w:pStyle w:val="Heading5"/>
        <w:rPr>
          <w:lang w:eastAsia="zh-CN"/>
        </w:rPr>
      </w:pPr>
      <w:bookmarkStart w:id="5078" w:name="_Toc61121127"/>
      <w:bookmarkStart w:id="5079" w:name="_Toc67918323"/>
      <w:bookmarkStart w:id="5080" w:name="_Toc76298367"/>
      <w:bookmarkStart w:id="5081" w:name="_Toc76572379"/>
      <w:bookmarkStart w:id="5082" w:name="_Toc76652246"/>
      <w:bookmarkStart w:id="5083" w:name="_Toc76653084"/>
      <w:bookmarkStart w:id="5084" w:name="_Toc83742357"/>
      <w:bookmarkStart w:id="5085" w:name="_Toc91440847"/>
      <w:bookmarkStart w:id="5086" w:name="_Toc98849637"/>
      <w:bookmarkStart w:id="5087" w:name="_Toc106543491"/>
      <w:bookmarkStart w:id="5088" w:name="_Toc106737589"/>
      <w:bookmarkStart w:id="5089" w:name="_Toc107233356"/>
      <w:bookmarkStart w:id="5090" w:name="_Toc107234974"/>
      <w:bookmarkStart w:id="5091" w:name="_Toc107419944"/>
      <w:bookmarkStart w:id="5092" w:name="_Toc107477240"/>
      <w:bookmarkStart w:id="5093" w:name="_Toc114566098"/>
      <w:bookmarkStart w:id="5094" w:name="_Toc123936410"/>
      <w:bookmarkStart w:id="5095" w:name="_Toc124377425"/>
      <w:r w:rsidRPr="00FD4592">
        <w:rPr>
          <w:lang w:eastAsia="zh-CN"/>
        </w:rPr>
        <w:t>9.5B.1.2.1</w:t>
      </w:r>
      <w:r w:rsidRPr="00FD4592">
        <w:rPr>
          <w:lang w:eastAsia="zh-CN"/>
        </w:rPr>
        <w:tab/>
        <w:t>PDSCH</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p>
    <w:p w14:paraId="32BF0177" w14:textId="77777777" w:rsidR="002C4583" w:rsidRPr="00FD4592" w:rsidRDefault="002C4583" w:rsidP="002C4583">
      <w:pPr>
        <w:rPr>
          <w:rFonts w:eastAsia="SimSun"/>
        </w:rPr>
      </w:pPr>
      <w:r w:rsidRPr="00FD4592">
        <w:t xml:space="preserve">The requirements in this section verify the ability of intra-band non-contiguous EN-DC UE to demodulate the signal transmitted by the NR SCG in the presence of a stronger E-UTRA MCG. </w:t>
      </w:r>
      <w:r w:rsidRPr="00FD4592">
        <w:rPr>
          <w:rFonts w:eastAsia="SimSun"/>
        </w:rPr>
        <w:t xml:space="preserve">The parameters specified in </w:t>
      </w:r>
      <w:r w:rsidRPr="00FD4592">
        <w:rPr>
          <w:rFonts w:eastAsia="SimSun"/>
          <w:lang w:eastAsia="zh-CN"/>
        </w:rPr>
        <w:t>Table 5.2A.2.2-2 and Table 5.2A.3.2-2</w:t>
      </w:r>
      <w:r w:rsidRPr="00FD4592">
        <w:rPr>
          <w:rFonts w:eastAsia="SimSun"/>
        </w:rPr>
        <w:t xml:space="preserve"> are valid for all </w:t>
      </w:r>
      <w:r w:rsidRPr="00FD4592">
        <w:rPr>
          <w:lang w:eastAsia="zh-CN"/>
        </w:rPr>
        <w:t>intra-band non-contiguous EN-DC</w:t>
      </w:r>
      <w:r w:rsidRPr="00FD4592">
        <w:rPr>
          <w:rFonts w:eastAsia="SimSun"/>
        </w:rPr>
        <w:t xml:space="preserve"> power imbalance tests unless otherw</w:t>
      </w:r>
      <w:r>
        <w:rPr>
          <w:rFonts w:eastAsia="SimSun"/>
        </w:rPr>
        <w:t xml:space="preserve">ise stated. The test setup </w:t>
      </w:r>
      <w:r w:rsidRPr="00FD4592">
        <w:rPr>
          <w:rFonts w:eastAsia="SimSun"/>
        </w:rPr>
        <w:t xml:space="preserve">for </w:t>
      </w:r>
      <w:r>
        <w:rPr>
          <w:rFonts w:eastAsia="SimSun"/>
        </w:rPr>
        <w:t xml:space="preserve">each </w:t>
      </w:r>
      <w:r w:rsidRPr="00FD4592">
        <w:rPr>
          <w:rFonts w:eastAsia="SimSun"/>
          <w:lang w:eastAsia="zh-CN"/>
        </w:rPr>
        <w:t>E-UTRA</w:t>
      </w:r>
      <w:r w:rsidRPr="00FD4592">
        <w:rPr>
          <w:rFonts w:eastAsia="SimSun"/>
        </w:rPr>
        <w:t xml:space="preserve"> MCG CC is specified in </w:t>
      </w:r>
      <w:r w:rsidRPr="00FD4592">
        <w:rPr>
          <w:rFonts w:eastAsia="SimSun"/>
          <w:lang w:eastAsia="zh-CN"/>
        </w:rPr>
        <w:t>Clause</w:t>
      </w:r>
      <w:r w:rsidRPr="00FD4592">
        <w:rPr>
          <w:rFonts w:eastAsia="SimSun"/>
        </w:rPr>
        <w:t xml:space="preserve"> 9.1.2. During the test, only the PDSCH performance on the NR SCG CC </w:t>
      </w:r>
      <w:r w:rsidRPr="00FD4592">
        <w:rPr>
          <w:rFonts w:eastAsia="SimSun"/>
          <w:lang w:eastAsia="zh-CN"/>
        </w:rPr>
        <w:t>shall</w:t>
      </w:r>
      <w:r w:rsidRPr="00FD4592">
        <w:rPr>
          <w:rFonts w:eastAsia="SimSun"/>
        </w:rPr>
        <w:t xml:space="preserve"> be verified.</w:t>
      </w:r>
    </w:p>
    <w:p w14:paraId="64A7FAD6" w14:textId="77777777" w:rsidR="002C4583" w:rsidRPr="00FD4592" w:rsidRDefault="002C4583" w:rsidP="002C4583">
      <w:pPr>
        <w:rPr>
          <w:rFonts w:ascii="Times-Roman" w:eastAsia="SimSun" w:hAnsi="Times-Roman" w:hint="eastAsia"/>
        </w:rPr>
      </w:pPr>
      <w:r w:rsidRPr="00FD4592">
        <w:rPr>
          <w:rFonts w:ascii="Times-Roman" w:eastAsia="SimSun" w:hAnsi="Times-Roman"/>
        </w:rPr>
        <w:t>The test parameters of channel bandwidth and allocated resource blocks are determined by the following procedure:</w:t>
      </w:r>
    </w:p>
    <w:p w14:paraId="1B4EBDF5" w14:textId="77777777" w:rsidR="002C4583" w:rsidRPr="00FD4592" w:rsidRDefault="002C4583" w:rsidP="00FB27FE">
      <w:pPr>
        <w:pStyle w:val="B10"/>
        <w:rPr>
          <w:rFonts w:eastAsia="SimSun"/>
        </w:rPr>
      </w:pPr>
      <w:r w:rsidRPr="00FD4592">
        <w:rPr>
          <w:rFonts w:eastAsia="SimSun"/>
        </w:rPr>
        <w:t>-</w:t>
      </w:r>
      <w:r w:rsidRPr="00FD4592">
        <w:rPr>
          <w:rFonts w:eastAsia="SimSun"/>
        </w:rPr>
        <w:tab/>
        <w:t xml:space="preserve">Step 1: First select the CBW combinations with the same BWs between </w:t>
      </w:r>
      <w:r w:rsidRPr="00FD4592">
        <w:t>E-UTRA MCG</w:t>
      </w:r>
      <w:r w:rsidRPr="00FD4592">
        <w:rPr>
          <w:rFonts w:eastAsia="SimSun"/>
        </w:rPr>
        <w:t xml:space="preserve"> carrier(s) and NR SCG carrier. If there is no such CBW combination, go to Step 1a. Otherwise go to step 2.</w:t>
      </w:r>
    </w:p>
    <w:p w14:paraId="36DA2E28"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Step 1a: Select the CBW combinations that the BW of </w:t>
      </w:r>
      <w:r w:rsidRPr="00FD4592">
        <w:t>NR SCG</w:t>
      </w:r>
      <w:r w:rsidRPr="00FD4592">
        <w:rPr>
          <w:rFonts w:eastAsia="SimSun"/>
        </w:rPr>
        <w:t xml:space="preserve"> carrier is smaller than the BW of </w:t>
      </w:r>
      <w:r w:rsidRPr="00FD4592">
        <w:t>E-UTRA MCG</w:t>
      </w:r>
      <w:r w:rsidRPr="00FD4592">
        <w:rPr>
          <w:rFonts w:eastAsia="SimSun"/>
        </w:rPr>
        <w:t xml:space="preserve"> carrier(s). If there is no such CBW combination, go to Step 1c.</w:t>
      </w:r>
    </w:p>
    <w:p w14:paraId="6B297950" w14:textId="77777777" w:rsidR="002C4583" w:rsidRPr="00FD4592" w:rsidRDefault="002C4583" w:rsidP="00FB27FE">
      <w:pPr>
        <w:pStyle w:val="B20"/>
        <w:rPr>
          <w:rFonts w:eastAsia="SimSun"/>
        </w:rPr>
      </w:pPr>
      <w:r w:rsidRPr="00FD4592">
        <w:rPr>
          <w:rFonts w:eastAsia="SimSun"/>
        </w:rPr>
        <w:lastRenderedPageBreak/>
        <w:t>-</w:t>
      </w:r>
      <w:r w:rsidRPr="00FD4592">
        <w:rPr>
          <w:rFonts w:eastAsia="SimSun"/>
        </w:rPr>
        <w:tab/>
        <w:t xml:space="preserve">Step 1b: Among the CBW combinations selected from Step 1a, select the CBW combinations with the smallest CBW difference between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11FE886" w14:textId="4E827678" w:rsidR="002C4583" w:rsidRPr="00FD4592" w:rsidRDefault="002C4583" w:rsidP="00FB27FE">
      <w:pPr>
        <w:pStyle w:val="B20"/>
        <w:rPr>
          <w:rFonts w:eastAsia="SimSun"/>
        </w:rPr>
      </w:pPr>
      <w:r w:rsidRPr="00FD4592">
        <w:rPr>
          <w:rFonts w:eastAsia="SimSun"/>
        </w:rPr>
        <w:t>-</w:t>
      </w:r>
      <w:r w:rsidRPr="00FD4592">
        <w:rPr>
          <w:rFonts w:eastAsia="SimSun"/>
        </w:rPr>
        <w:tab/>
        <w:t>Step 1c:</w:t>
      </w:r>
      <w:r w:rsidRPr="00FD4592">
        <w:t xml:space="preserve"> </w:t>
      </w:r>
      <w:r w:rsidRPr="00FD4592">
        <w:rPr>
          <w:rFonts w:eastAsia="SimSun"/>
        </w:rPr>
        <w:t xml:space="preserve">Select the EN-DC combinations with smallest CBW difference between the </w:t>
      </w:r>
      <w:r w:rsidRPr="00FD4592">
        <w:t>NR SCG</w:t>
      </w:r>
      <w:r w:rsidRPr="00FD4592">
        <w:rPr>
          <w:rFonts w:eastAsia="SimSun"/>
        </w:rPr>
        <w:t xml:space="preserve"> carrier and </w:t>
      </w:r>
      <w:r w:rsidRPr="00FD4592">
        <w:t>E-UTRA MCG</w:t>
      </w:r>
      <w:r w:rsidRPr="00FD4592">
        <w:rPr>
          <w:rFonts w:eastAsia="SimSun"/>
        </w:rPr>
        <w:t xml:space="preserve"> carrier(s). Go to step 2.</w:t>
      </w:r>
    </w:p>
    <w:p w14:paraId="30283D43" w14:textId="77777777" w:rsidR="002C4583" w:rsidRPr="00FD4592" w:rsidRDefault="002C4583" w:rsidP="00FB27FE">
      <w:pPr>
        <w:pStyle w:val="B10"/>
        <w:rPr>
          <w:rFonts w:eastAsia="SimSun"/>
        </w:rPr>
      </w:pPr>
      <w:r w:rsidRPr="00FD4592">
        <w:rPr>
          <w:rFonts w:eastAsia="SimSun"/>
        </w:rPr>
        <w:t>-</w:t>
      </w:r>
      <w:r w:rsidRPr="00FD4592">
        <w:rPr>
          <w:rFonts w:eastAsia="SimSun"/>
        </w:rPr>
        <w:tab/>
        <w:t>Step 2: Among the CBW combinations selected from Step 1, select the EN-DC combination with the largest aggregated CBW.</w:t>
      </w:r>
    </w:p>
    <w:p w14:paraId="12C3125A"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smaller than or equal to the BW of </w:t>
      </w:r>
      <w:r w:rsidRPr="00FD4592">
        <w:t>E-UTRA MCG</w:t>
      </w:r>
      <w:r w:rsidRPr="00FD4592">
        <w:rPr>
          <w:rFonts w:eastAsia="SimSun"/>
        </w:rPr>
        <w:t xml:space="preserve"> carrier(s), test full allocated PRBs</w:t>
      </w:r>
    </w:p>
    <w:p w14:paraId="60A3C675" w14:textId="77777777" w:rsidR="002C4583" w:rsidRPr="00FD4592" w:rsidRDefault="002C4583" w:rsidP="00FB27FE">
      <w:pPr>
        <w:pStyle w:val="B20"/>
        <w:rPr>
          <w:rFonts w:eastAsia="SimSun"/>
        </w:rPr>
      </w:pPr>
      <w:r w:rsidRPr="00FD4592">
        <w:rPr>
          <w:rFonts w:eastAsia="SimSun"/>
        </w:rPr>
        <w:t>-</w:t>
      </w:r>
      <w:r w:rsidRPr="00FD4592">
        <w:rPr>
          <w:rFonts w:eastAsia="SimSun"/>
        </w:rPr>
        <w:tab/>
        <w:t xml:space="preserve">When the BW of </w:t>
      </w:r>
      <w:r w:rsidRPr="00FD4592">
        <w:t>NR SCG</w:t>
      </w:r>
      <w:r w:rsidRPr="00FD4592">
        <w:rPr>
          <w:rFonts w:eastAsia="SimSun"/>
        </w:rPr>
        <w:t xml:space="preserve"> carrier is larger than the BW of </w:t>
      </w:r>
      <w:r w:rsidRPr="00FD4592">
        <w:t>E-UTRA MCG</w:t>
      </w:r>
      <w:r w:rsidRPr="00FD4592">
        <w:rPr>
          <w:rFonts w:eastAsia="SimSun"/>
        </w:rPr>
        <w:t xml:space="preserve"> carrier(s), test partial allocated PRBs,</w:t>
      </w:r>
      <w:r w:rsidRPr="00FD4592">
        <w:t xml:space="preserve"> </w:t>
      </w:r>
      <w:r w:rsidRPr="00FD4592">
        <w:rPr>
          <w:rFonts w:eastAsia="SimSun"/>
        </w:rPr>
        <w:t>and the PRB number for testing equals to the PRB number in the full bandwidth of E-UTRA MCG carrier(s).</w:t>
      </w:r>
    </w:p>
    <w:p w14:paraId="06016673"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higher than E-UTRA MCG carrier, then the test RBs will be allocated on the highest part of NR SCG carrier.</w:t>
      </w:r>
    </w:p>
    <w:p w14:paraId="7EC40B7C" w14:textId="77777777" w:rsidR="002C4583" w:rsidRPr="00FD4592" w:rsidRDefault="002C4583" w:rsidP="00FB27FE">
      <w:pPr>
        <w:pStyle w:val="B30"/>
        <w:rPr>
          <w:rFonts w:eastAsia="SimSun"/>
        </w:rPr>
      </w:pPr>
      <w:r w:rsidRPr="00FD4592">
        <w:rPr>
          <w:rFonts w:eastAsia="SimSun"/>
        </w:rPr>
        <w:t>-</w:t>
      </w:r>
      <w:r w:rsidRPr="00FD4592">
        <w:rPr>
          <w:rFonts w:eastAsia="SimSun"/>
        </w:rPr>
        <w:tab/>
        <w:t>If frequency of NR SCG carrier is lower than E-UTRA MCG carrier, then the test RBs will be allocated on the lowest part of NR SCG carrier.</w:t>
      </w:r>
    </w:p>
    <w:p w14:paraId="41F99FB7" w14:textId="77777777" w:rsidR="002C4583" w:rsidRPr="00FD4592" w:rsidRDefault="002C4583" w:rsidP="002C4583">
      <w:pPr>
        <w:rPr>
          <w:rFonts w:eastAsia="SimSun"/>
        </w:rPr>
      </w:pPr>
      <w:r w:rsidRPr="00FD4592">
        <w:rPr>
          <w:rFonts w:eastAsia="SimSun"/>
        </w:rPr>
        <w:t xml:space="preserve">The performance requirements are specified in </w:t>
      </w:r>
      <w:r w:rsidRPr="00FD4592">
        <w:rPr>
          <w:rFonts w:eastAsia="SimSun"/>
          <w:lang w:eastAsia="zh-CN"/>
        </w:rPr>
        <w:t>T</w:t>
      </w:r>
      <w:r w:rsidRPr="00FD4592">
        <w:rPr>
          <w:rFonts w:eastAsia="SimSun"/>
        </w:rPr>
        <w:t xml:space="preserve">able 9.5B.1.2.1-1 and </w:t>
      </w:r>
      <w:r w:rsidRPr="00FD4592">
        <w:rPr>
          <w:rFonts w:eastAsia="SimSun"/>
          <w:lang w:eastAsia="zh-CN"/>
        </w:rPr>
        <w:t>T</w:t>
      </w:r>
      <w:r w:rsidRPr="00FD4592">
        <w:rPr>
          <w:rFonts w:eastAsia="SimSun"/>
        </w:rPr>
        <w:t xml:space="preserve">able 9.5B.1.2.1-2. The downlink physical channel setup according to </w:t>
      </w:r>
      <w:r w:rsidRPr="00FD4592">
        <w:rPr>
          <w:rFonts w:eastAsia="SimSun"/>
          <w:lang w:eastAsia="zh-CN"/>
        </w:rPr>
        <w:t>Annex C.3.1</w:t>
      </w:r>
      <w:r w:rsidRPr="00FD4592">
        <w:rPr>
          <w:rFonts w:eastAsia="SimSun"/>
        </w:rPr>
        <w:t>.</w:t>
      </w:r>
    </w:p>
    <w:p w14:paraId="2070F923" w14:textId="77777777" w:rsidR="002C4583" w:rsidRPr="00FD4592" w:rsidRDefault="002C4583" w:rsidP="00742B51">
      <w:pPr>
        <w:rPr>
          <w:rFonts w:eastAsia="MS Mincho"/>
          <w:lang w:eastAsia="ja-JP"/>
        </w:rPr>
      </w:pPr>
    </w:p>
    <w:p w14:paraId="29127C66" w14:textId="77777777" w:rsidR="002C4583" w:rsidRPr="00FD4592" w:rsidRDefault="002C4583" w:rsidP="002C4583">
      <w:pPr>
        <w:pStyle w:val="TH"/>
        <w:rPr>
          <w:rFonts w:eastAsia="SimSun" w:cs="Arial"/>
        </w:rPr>
      </w:pPr>
      <w:r w:rsidRPr="00FD4592">
        <w:rPr>
          <w:rFonts w:cs="Arial"/>
        </w:rPr>
        <w:t>Table 9.5B.1.2.1-1: Minimum performance for FDD EN-DC with 15kHz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45DB0776"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453B0FE0"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5DCCE68"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02E730F2"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7A4D5A20"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4876FE6" w14:textId="77777777" w:rsidR="002C4583" w:rsidRPr="00FD4592" w:rsidRDefault="002C4583" w:rsidP="0031764A">
            <w:pPr>
              <w:pStyle w:val="TAH"/>
              <w:rPr>
                <w:rFonts w:eastAsia="MS Mincho"/>
              </w:rPr>
            </w:pPr>
            <w:r w:rsidRPr="00FD4592">
              <w:rPr>
                <w:rFonts w:eastAsia="MS Mincho"/>
              </w:rPr>
              <w:t>Reference value</w:t>
            </w:r>
          </w:p>
          <w:p w14:paraId="5ADC6EBE" w14:textId="77777777" w:rsidR="002C4583" w:rsidRPr="00FD4592" w:rsidRDefault="002C4583" w:rsidP="0031764A">
            <w:pPr>
              <w:pStyle w:val="TAH"/>
              <w:rPr>
                <w:rFonts w:eastAsia="MS Mincho"/>
              </w:rPr>
            </w:pPr>
            <w:r w:rsidRPr="00FD4592">
              <w:rPr>
                <w:rFonts w:eastAsia="MS Mincho"/>
              </w:rPr>
              <w:t>Fraction of Maximum</w:t>
            </w:r>
          </w:p>
          <w:p w14:paraId="559164F6"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FA19798"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7EBA0863"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41E0CBF4"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67FD3192" w14:textId="77777777" w:rsidR="002C4583" w:rsidRPr="00FB27FE" w:rsidRDefault="002C4583" w:rsidP="0031764A">
            <w:pPr>
              <w:pStyle w:val="TAH"/>
              <w:rPr>
                <w:rFonts w:cs="Arial"/>
                <w:szCs w:val="18"/>
                <w:lang w:val="sv-FI"/>
              </w:rPr>
            </w:pPr>
            <w:r w:rsidRPr="00FB27FE">
              <w:rPr>
                <w:rFonts w:cs="Arial"/>
                <w:szCs w:val="18"/>
                <w:lang w:val="sv-FI"/>
              </w:rPr>
              <w:t>E-UTRA MCG CC</w:t>
            </w:r>
          </w:p>
          <w:p w14:paraId="7763976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42B399A4"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7F19F8F9"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227164D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733653A9" w14:textId="77777777" w:rsidR="002C4583" w:rsidRPr="00FB27FE" w:rsidRDefault="002C4583" w:rsidP="0031764A">
            <w:pPr>
              <w:pStyle w:val="TAH"/>
              <w:rPr>
                <w:rFonts w:cs="Arial"/>
                <w:lang w:val="sv-FI"/>
              </w:rPr>
            </w:pPr>
            <w:r w:rsidRPr="00FB27FE">
              <w:rPr>
                <w:rFonts w:cs="Arial"/>
                <w:lang w:val="sv-FI"/>
              </w:rPr>
              <w:t>E-UTRA MCG CC</w:t>
            </w:r>
          </w:p>
          <w:p w14:paraId="06346625"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233F54B6" w14:textId="77777777" w:rsidR="002C4583" w:rsidRPr="00FD4592" w:rsidRDefault="002C4583" w:rsidP="0031764A">
            <w:pPr>
              <w:pStyle w:val="TAH"/>
              <w:rPr>
                <w:rFonts w:eastAsia="??" w:cs="Arial"/>
              </w:rPr>
            </w:pPr>
            <w:r w:rsidRPr="00FD4592">
              <w:rPr>
                <w:rFonts w:cs="Arial"/>
              </w:rPr>
              <w:t>NR SCG CC</w:t>
            </w:r>
          </w:p>
        </w:tc>
      </w:tr>
      <w:tr w:rsidR="002C4583" w:rsidRPr="00FD4592" w14:paraId="7D0110DC" w14:textId="77777777" w:rsidTr="0031764A">
        <w:tblPrEx>
          <w:tblCellMar>
            <w:left w:w="28" w:type="dxa"/>
            <w:right w:w="28" w:type="dxa"/>
          </w:tblCellMar>
        </w:tblPrEx>
        <w:trPr>
          <w:gridAfter w:val="1"/>
          <w:wAfter w:w="9" w:type="dxa"/>
          <w:trHeight w:val="92"/>
          <w:jc w:val="center"/>
        </w:trPr>
        <w:tc>
          <w:tcPr>
            <w:tcW w:w="897" w:type="dxa"/>
          </w:tcPr>
          <w:p w14:paraId="05417505" w14:textId="77777777" w:rsidR="002C4583" w:rsidRPr="00FD4592" w:rsidRDefault="002C4583" w:rsidP="0031764A">
            <w:pPr>
              <w:pStyle w:val="TAC"/>
              <w:rPr>
                <w:rFonts w:cs="Arial"/>
                <w:szCs w:val="18"/>
              </w:rPr>
            </w:pPr>
            <w:r w:rsidRPr="00FD4592">
              <w:rPr>
                <w:rFonts w:cs="Arial"/>
                <w:szCs w:val="18"/>
              </w:rPr>
              <w:t>1</w:t>
            </w:r>
          </w:p>
        </w:tc>
        <w:tc>
          <w:tcPr>
            <w:tcW w:w="1620" w:type="dxa"/>
          </w:tcPr>
          <w:p w14:paraId="3B32E947"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2B2C25EE"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57B7ECD5"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46058B42"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5DBC41AF"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1A30C732" w14:textId="77777777" w:rsidR="002C4583" w:rsidRPr="00FD4592" w:rsidRDefault="002C4583" w:rsidP="0031764A">
            <w:pPr>
              <w:pStyle w:val="TAC"/>
              <w:rPr>
                <w:rFonts w:cs="Arial"/>
              </w:rPr>
            </w:pPr>
            <w:r w:rsidRPr="00FD4592">
              <w:rPr>
                <w:rFonts w:cs="Arial"/>
              </w:rPr>
              <w:t>NA</w:t>
            </w:r>
          </w:p>
        </w:tc>
        <w:tc>
          <w:tcPr>
            <w:tcW w:w="947" w:type="dxa"/>
          </w:tcPr>
          <w:p w14:paraId="5C567CDD" w14:textId="77777777" w:rsidR="002C4583" w:rsidRPr="00FD4592" w:rsidRDefault="002C4583" w:rsidP="0031764A">
            <w:pPr>
              <w:pStyle w:val="TAC"/>
              <w:rPr>
                <w:rFonts w:cs="Arial"/>
              </w:rPr>
            </w:pPr>
            <w:r w:rsidRPr="00FD4592">
              <w:rPr>
                <w:rFonts w:cs="Arial"/>
              </w:rPr>
              <w:t>85</w:t>
            </w:r>
          </w:p>
        </w:tc>
      </w:tr>
      <w:tr w:rsidR="002C4583" w:rsidRPr="00FD4592" w14:paraId="2A4EBB6A" w14:textId="77777777" w:rsidTr="0031764A">
        <w:trPr>
          <w:jc w:val="center"/>
        </w:trPr>
        <w:tc>
          <w:tcPr>
            <w:tcW w:w="8655" w:type="dxa"/>
            <w:gridSpan w:val="9"/>
            <w:shd w:val="clear" w:color="auto" w:fill="auto"/>
            <w:vAlign w:val="center"/>
          </w:tcPr>
          <w:p w14:paraId="2CF0BB50"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297892B2" w14:textId="77777777" w:rsidR="002C4583" w:rsidRPr="00FD4592" w:rsidRDefault="002C4583" w:rsidP="002C4583"/>
    <w:p w14:paraId="11A0918E" w14:textId="77777777" w:rsidR="002C4583" w:rsidRPr="00FD4592" w:rsidRDefault="002C4583" w:rsidP="002C4583">
      <w:pPr>
        <w:pStyle w:val="TH"/>
        <w:rPr>
          <w:rFonts w:eastAsia="SimSun" w:cs="Arial"/>
        </w:rPr>
      </w:pPr>
      <w:r w:rsidRPr="00FD4592">
        <w:rPr>
          <w:rFonts w:cs="Arial"/>
        </w:rPr>
        <w:t>Table 9.5B.1.2.1-2: Minimum performance for TDD EN-DC with 30kHz SCS</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620"/>
        <w:gridCol w:w="1119"/>
        <w:gridCol w:w="1049"/>
        <w:gridCol w:w="1122"/>
        <w:gridCol w:w="946"/>
        <w:gridCol w:w="946"/>
        <w:gridCol w:w="947"/>
        <w:gridCol w:w="9"/>
      </w:tblGrid>
      <w:tr w:rsidR="002C4583" w:rsidRPr="00FD4592" w14:paraId="322C5F00" w14:textId="77777777" w:rsidTr="0031764A">
        <w:trPr>
          <w:jc w:val="center"/>
        </w:trPr>
        <w:tc>
          <w:tcPr>
            <w:tcW w:w="897" w:type="dxa"/>
            <w:vMerge w:val="restart"/>
            <w:tcBorders>
              <w:top w:val="single" w:sz="4" w:space="0" w:color="auto"/>
              <w:left w:val="single" w:sz="4" w:space="0" w:color="auto"/>
              <w:right w:val="single" w:sz="4" w:space="0" w:color="auto"/>
            </w:tcBorders>
            <w:shd w:val="clear" w:color="auto" w:fill="auto"/>
          </w:tcPr>
          <w:p w14:paraId="57FCB4B9" w14:textId="77777777" w:rsidR="002C4583" w:rsidRPr="00FD4592" w:rsidRDefault="002C4583" w:rsidP="0031764A">
            <w:pPr>
              <w:pStyle w:val="TAH"/>
              <w:rPr>
                <w:rFonts w:cs="Arial"/>
                <w:szCs w:val="18"/>
              </w:rPr>
            </w:pPr>
            <w:r w:rsidRPr="00FD4592">
              <w:rPr>
                <w:rFonts w:cs="Arial"/>
                <w:szCs w:val="18"/>
              </w:rPr>
              <w:t>Test Number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4AE09A2" w14:textId="77777777" w:rsidR="002C4583" w:rsidRPr="00FD4592" w:rsidRDefault="002C4583" w:rsidP="0031764A">
            <w:pPr>
              <w:pStyle w:val="TAH"/>
              <w:rPr>
                <w:rFonts w:cs="Arial"/>
                <w:szCs w:val="18"/>
              </w:rPr>
            </w:pPr>
            <w:r w:rsidRPr="00FD4592">
              <w:rPr>
                <w:rFonts w:eastAsia="MS Mincho" w:cs="Arial"/>
                <w:szCs w:val="18"/>
              </w:rPr>
              <w:t>Bandwidth (MHz)</w:t>
            </w:r>
          </w:p>
        </w:tc>
        <w:tc>
          <w:tcPr>
            <w:tcW w:w="2168" w:type="dxa"/>
            <w:gridSpan w:val="2"/>
            <w:tcBorders>
              <w:top w:val="single" w:sz="4" w:space="0" w:color="auto"/>
              <w:left w:val="single" w:sz="4" w:space="0" w:color="auto"/>
              <w:bottom w:val="single" w:sz="4" w:space="0" w:color="auto"/>
              <w:right w:val="single" w:sz="4" w:space="0" w:color="auto"/>
            </w:tcBorders>
            <w:shd w:val="clear" w:color="auto" w:fill="auto"/>
          </w:tcPr>
          <w:p w14:paraId="73B438F5" w14:textId="77777777" w:rsidR="002C4583" w:rsidRPr="00FD4592" w:rsidRDefault="002C4583" w:rsidP="0031764A">
            <w:pPr>
              <w:pStyle w:val="TAH"/>
              <w:rPr>
                <w:rFonts w:eastAsia="MS Mincho" w:cs="Arial"/>
                <w:szCs w:val="18"/>
              </w:rPr>
            </w:pPr>
            <w:r w:rsidRPr="00FD4592">
              <w:rPr>
                <w:rFonts w:eastAsia="MS Mincho" w:cs="Arial"/>
                <w:szCs w:val="18"/>
              </w:rPr>
              <w:t>Reference channel</w:t>
            </w:r>
          </w:p>
        </w:tc>
        <w:tc>
          <w:tcPr>
            <w:tcW w:w="2068" w:type="dxa"/>
            <w:gridSpan w:val="2"/>
            <w:tcBorders>
              <w:top w:val="single" w:sz="4" w:space="0" w:color="auto"/>
              <w:left w:val="single" w:sz="4" w:space="0" w:color="auto"/>
              <w:bottom w:val="single" w:sz="4" w:space="0" w:color="auto"/>
              <w:right w:val="single" w:sz="4" w:space="0" w:color="auto"/>
            </w:tcBorders>
            <w:shd w:val="clear" w:color="auto" w:fill="auto"/>
          </w:tcPr>
          <w:p w14:paraId="63F9F62E" w14:textId="77777777" w:rsidR="002C4583" w:rsidRPr="00FD4592" w:rsidRDefault="002C4583" w:rsidP="0031764A">
            <w:pPr>
              <w:pStyle w:val="TAH"/>
              <w:rPr>
                <w:rFonts w:eastAsia="MS Mincho"/>
              </w:rPr>
            </w:pPr>
            <w:r w:rsidRPr="00FD4592">
              <w:rPr>
                <w:rFonts w:eastAsia="MS Mincho" w:hint="eastAsia"/>
              </w:rPr>
              <w:t>P</w:t>
            </w:r>
            <w:r w:rsidRPr="00FD4592">
              <w:rPr>
                <w:rFonts w:eastAsia="MS Mincho"/>
              </w:rPr>
              <w:t>o</w:t>
            </w:r>
            <w:r w:rsidRPr="00FD4592">
              <w:rPr>
                <w:rFonts w:eastAsia="MS Mincho" w:hint="eastAsia"/>
              </w:rPr>
              <w:t>wer at antenna port (dBm/</w:t>
            </w:r>
            <w:r w:rsidRPr="00FD4592">
              <w:rPr>
                <w:rFonts w:eastAsia="MS Mincho"/>
              </w:rPr>
              <w:t>Hz)</w:t>
            </w:r>
          </w:p>
        </w:tc>
        <w:tc>
          <w:tcPr>
            <w:tcW w:w="1902" w:type="dxa"/>
            <w:gridSpan w:val="3"/>
            <w:tcBorders>
              <w:top w:val="single" w:sz="4" w:space="0" w:color="auto"/>
              <w:left w:val="single" w:sz="4" w:space="0" w:color="auto"/>
              <w:bottom w:val="single" w:sz="4" w:space="0" w:color="auto"/>
              <w:right w:val="single" w:sz="4" w:space="0" w:color="auto"/>
            </w:tcBorders>
            <w:shd w:val="clear" w:color="auto" w:fill="auto"/>
          </w:tcPr>
          <w:p w14:paraId="07662133" w14:textId="77777777" w:rsidR="002C4583" w:rsidRPr="00FD4592" w:rsidRDefault="002C4583" w:rsidP="0031764A">
            <w:pPr>
              <w:pStyle w:val="TAH"/>
              <w:rPr>
                <w:rFonts w:eastAsia="MS Mincho"/>
              </w:rPr>
            </w:pPr>
            <w:r w:rsidRPr="00FD4592">
              <w:rPr>
                <w:rFonts w:eastAsia="MS Mincho"/>
              </w:rPr>
              <w:t>Reference value</w:t>
            </w:r>
          </w:p>
          <w:p w14:paraId="741456E0" w14:textId="77777777" w:rsidR="002C4583" w:rsidRPr="00FD4592" w:rsidRDefault="002C4583" w:rsidP="0031764A">
            <w:pPr>
              <w:pStyle w:val="TAH"/>
              <w:rPr>
                <w:rFonts w:eastAsia="MS Mincho"/>
              </w:rPr>
            </w:pPr>
            <w:r w:rsidRPr="00FD4592">
              <w:rPr>
                <w:rFonts w:eastAsia="MS Mincho"/>
              </w:rPr>
              <w:t>Fraction of Maximum</w:t>
            </w:r>
          </w:p>
          <w:p w14:paraId="4B55B5CD" w14:textId="77777777" w:rsidR="002C4583" w:rsidRPr="00FD4592" w:rsidRDefault="002C4583" w:rsidP="0031764A">
            <w:pPr>
              <w:pStyle w:val="TAH"/>
              <w:rPr>
                <w:rFonts w:eastAsia="MS Mincho"/>
              </w:rPr>
            </w:pPr>
            <w:r w:rsidRPr="00FD4592">
              <w:rPr>
                <w:rFonts w:eastAsia="MS Mincho"/>
              </w:rPr>
              <w:t>Throughput (%)</w:t>
            </w:r>
          </w:p>
        </w:tc>
      </w:tr>
      <w:tr w:rsidR="002C4583" w:rsidRPr="00FD4592" w14:paraId="41DE4135" w14:textId="77777777" w:rsidTr="0031764A">
        <w:tblPrEx>
          <w:tblCellMar>
            <w:left w:w="28" w:type="dxa"/>
            <w:right w:w="28" w:type="dxa"/>
          </w:tblCellMar>
        </w:tblPrEx>
        <w:trPr>
          <w:gridAfter w:val="1"/>
          <w:wAfter w:w="9" w:type="dxa"/>
          <w:trHeight w:val="591"/>
          <w:jc w:val="center"/>
        </w:trPr>
        <w:tc>
          <w:tcPr>
            <w:tcW w:w="897" w:type="dxa"/>
            <w:vMerge/>
            <w:tcBorders>
              <w:left w:val="single" w:sz="4" w:space="0" w:color="auto"/>
              <w:bottom w:val="single" w:sz="4" w:space="0" w:color="auto"/>
              <w:right w:val="single" w:sz="4" w:space="0" w:color="auto"/>
            </w:tcBorders>
          </w:tcPr>
          <w:p w14:paraId="6B45618F" w14:textId="77777777" w:rsidR="002C4583" w:rsidRPr="00FD4592" w:rsidRDefault="002C4583" w:rsidP="0031764A">
            <w:pPr>
              <w:pStyle w:val="TAH"/>
              <w:rPr>
                <w:rFonts w:eastAsia="??" w:cs="Arial"/>
                <w:szCs w:val="18"/>
              </w:rPr>
            </w:pPr>
          </w:p>
        </w:tc>
        <w:tc>
          <w:tcPr>
            <w:tcW w:w="1620" w:type="dxa"/>
            <w:tcBorders>
              <w:left w:val="single" w:sz="4" w:space="0" w:color="auto"/>
              <w:bottom w:val="single" w:sz="4" w:space="0" w:color="auto"/>
            </w:tcBorders>
          </w:tcPr>
          <w:p w14:paraId="5FBC8DA1" w14:textId="77777777" w:rsidR="002C4583" w:rsidRPr="00FD4592" w:rsidRDefault="002C4583" w:rsidP="0031764A">
            <w:pPr>
              <w:pStyle w:val="TAH"/>
              <w:rPr>
                <w:rFonts w:cs="Arial"/>
                <w:szCs w:val="18"/>
              </w:rPr>
            </w:pPr>
            <w:r w:rsidRPr="00FD4592">
              <w:rPr>
                <w:rFonts w:cs="Arial"/>
                <w:szCs w:val="18"/>
              </w:rPr>
              <w:t>NR SCG CC</w:t>
            </w:r>
          </w:p>
        </w:tc>
        <w:tc>
          <w:tcPr>
            <w:tcW w:w="1119" w:type="dxa"/>
            <w:tcBorders>
              <w:bottom w:val="single" w:sz="4" w:space="0" w:color="auto"/>
            </w:tcBorders>
          </w:tcPr>
          <w:p w14:paraId="5F923BDE" w14:textId="77777777" w:rsidR="002C4583" w:rsidRPr="00FB27FE" w:rsidRDefault="002C4583" w:rsidP="0031764A">
            <w:pPr>
              <w:pStyle w:val="TAH"/>
              <w:rPr>
                <w:rFonts w:cs="Arial"/>
                <w:szCs w:val="18"/>
                <w:lang w:val="sv-FI"/>
              </w:rPr>
            </w:pPr>
            <w:r w:rsidRPr="00FB27FE">
              <w:rPr>
                <w:rFonts w:cs="Arial"/>
                <w:szCs w:val="18"/>
                <w:lang w:val="sv-FI"/>
              </w:rPr>
              <w:t>E-UTRA MCG CC</w:t>
            </w:r>
          </w:p>
          <w:p w14:paraId="080FA073" w14:textId="77777777" w:rsidR="002C4583" w:rsidRPr="00FB27FE" w:rsidRDefault="002C4583" w:rsidP="0031764A">
            <w:pPr>
              <w:pStyle w:val="TAH"/>
              <w:rPr>
                <w:rFonts w:cs="Arial"/>
                <w:szCs w:val="18"/>
                <w:lang w:val="sv-FI"/>
              </w:rPr>
            </w:pPr>
            <w:r w:rsidRPr="00FB27FE">
              <w:rPr>
                <w:rFonts w:cs="Arial"/>
                <w:szCs w:val="18"/>
                <w:lang w:val="sv-FI"/>
              </w:rPr>
              <w:t>(Note 1)</w:t>
            </w:r>
          </w:p>
        </w:tc>
        <w:tc>
          <w:tcPr>
            <w:tcW w:w="1049" w:type="dxa"/>
            <w:tcBorders>
              <w:bottom w:val="single" w:sz="4" w:space="0" w:color="auto"/>
            </w:tcBorders>
          </w:tcPr>
          <w:p w14:paraId="5A8B055C" w14:textId="77777777" w:rsidR="002C4583" w:rsidRPr="00FD4592" w:rsidRDefault="002C4583" w:rsidP="0031764A">
            <w:pPr>
              <w:pStyle w:val="TAH"/>
              <w:rPr>
                <w:rFonts w:cs="Arial"/>
              </w:rPr>
            </w:pPr>
            <w:r w:rsidRPr="00FD4592">
              <w:rPr>
                <w:rFonts w:cs="Arial"/>
              </w:rPr>
              <w:t>NR SCG CC</w:t>
            </w:r>
          </w:p>
        </w:tc>
        <w:tc>
          <w:tcPr>
            <w:tcW w:w="1122" w:type="dxa"/>
            <w:tcBorders>
              <w:bottom w:val="single" w:sz="4" w:space="0" w:color="auto"/>
            </w:tcBorders>
          </w:tcPr>
          <w:p w14:paraId="2259935C" w14:textId="77777777" w:rsidR="002C4583" w:rsidRPr="00FD4592" w:rsidRDefault="002C4583" w:rsidP="0031764A">
            <w:pPr>
              <w:pStyle w:val="TAH"/>
              <w:rPr>
                <w:rFonts w:cs="Arial"/>
                <w:lang w:eastAsia="zh-CN"/>
              </w:rPr>
            </w:pPr>
            <w:r w:rsidRPr="00FD4592">
              <w:rPr>
                <w:rFonts w:cs="Arial"/>
              </w:rPr>
              <w:t>E-UTRA MCG CC</w:t>
            </w:r>
          </w:p>
        </w:tc>
        <w:tc>
          <w:tcPr>
            <w:tcW w:w="946" w:type="dxa"/>
            <w:tcBorders>
              <w:bottom w:val="single" w:sz="4" w:space="0" w:color="auto"/>
            </w:tcBorders>
          </w:tcPr>
          <w:p w14:paraId="6176EA57" w14:textId="77777777" w:rsidR="002C4583" w:rsidRPr="00FD4592" w:rsidRDefault="002C4583" w:rsidP="0031764A">
            <w:pPr>
              <w:pStyle w:val="TAH"/>
              <w:rPr>
                <w:rFonts w:cs="Arial"/>
              </w:rPr>
            </w:pPr>
            <w:r w:rsidRPr="00FD4592">
              <w:rPr>
                <w:rFonts w:cs="Arial"/>
              </w:rPr>
              <w:t>NR SCG CC</w:t>
            </w:r>
          </w:p>
        </w:tc>
        <w:tc>
          <w:tcPr>
            <w:tcW w:w="946" w:type="dxa"/>
            <w:tcBorders>
              <w:bottom w:val="single" w:sz="4" w:space="0" w:color="auto"/>
            </w:tcBorders>
          </w:tcPr>
          <w:p w14:paraId="2A08F51B" w14:textId="77777777" w:rsidR="002C4583" w:rsidRPr="00FB27FE" w:rsidRDefault="002C4583" w:rsidP="0031764A">
            <w:pPr>
              <w:pStyle w:val="TAH"/>
              <w:rPr>
                <w:rFonts w:cs="Arial"/>
                <w:lang w:val="sv-FI"/>
              </w:rPr>
            </w:pPr>
            <w:r w:rsidRPr="00FB27FE">
              <w:rPr>
                <w:rFonts w:cs="Arial"/>
                <w:lang w:val="sv-FI"/>
              </w:rPr>
              <w:t>E-UTRA MCG CC</w:t>
            </w:r>
          </w:p>
          <w:p w14:paraId="34AFDD0F" w14:textId="77777777" w:rsidR="002C4583" w:rsidRPr="00FB27FE" w:rsidRDefault="002C4583" w:rsidP="0031764A">
            <w:pPr>
              <w:pStyle w:val="TAH"/>
              <w:rPr>
                <w:rFonts w:eastAsia="??" w:cs="Arial"/>
                <w:lang w:val="sv-FI"/>
              </w:rPr>
            </w:pPr>
            <w:r w:rsidRPr="00FB27FE">
              <w:rPr>
                <w:rFonts w:cs="Arial"/>
                <w:lang w:val="sv-FI"/>
              </w:rPr>
              <w:t>(Note 1)</w:t>
            </w:r>
          </w:p>
        </w:tc>
        <w:tc>
          <w:tcPr>
            <w:tcW w:w="947" w:type="dxa"/>
            <w:tcBorders>
              <w:bottom w:val="single" w:sz="4" w:space="0" w:color="auto"/>
            </w:tcBorders>
          </w:tcPr>
          <w:p w14:paraId="59C05087" w14:textId="77777777" w:rsidR="002C4583" w:rsidRPr="00FD4592" w:rsidRDefault="002C4583" w:rsidP="0031764A">
            <w:pPr>
              <w:pStyle w:val="TAH"/>
              <w:rPr>
                <w:rFonts w:eastAsia="??" w:cs="Arial"/>
              </w:rPr>
            </w:pPr>
            <w:r w:rsidRPr="00FD4592">
              <w:rPr>
                <w:rFonts w:cs="Arial"/>
              </w:rPr>
              <w:t>NR SCG CC</w:t>
            </w:r>
          </w:p>
        </w:tc>
      </w:tr>
      <w:tr w:rsidR="002C4583" w:rsidRPr="00FD4592" w14:paraId="413E72BC" w14:textId="77777777" w:rsidTr="0031764A">
        <w:tblPrEx>
          <w:tblCellMar>
            <w:left w:w="28" w:type="dxa"/>
            <w:right w:w="28" w:type="dxa"/>
          </w:tblCellMar>
        </w:tblPrEx>
        <w:trPr>
          <w:gridAfter w:val="1"/>
          <w:wAfter w:w="9" w:type="dxa"/>
          <w:trHeight w:val="92"/>
          <w:jc w:val="center"/>
        </w:trPr>
        <w:tc>
          <w:tcPr>
            <w:tcW w:w="897" w:type="dxa"/>
          </w:tcPr>
          <w:p w14:paraId="067852E4" w14:textId="77777777" w:rsidR="002C4583" w:rsidRPr="00FD4592" w:rsidRDefault="002C4583" w:rsidP="0031764A">
            <w:pPr>
              <w:pStyle w:val="TAC"/>
              <w:rPr>
                <w:rFonts w:cs="Arial"/>
                <w:szCs w:val="18"/>
              </w:rPr>
            </w:pPr>
            <w:r w:rsidRPr="00FD4592">
              <w:rPr>
                <w:rFonts w:cs="Arial"/>
                <w:szCs w:val="18"/>
              </w:rPr>
              <w:t>1</w:t>
            </w:r>
          </w:p>
        </w:tc>
        <w:tc>
          <w:tcPr>
            <w:tcW w:w="1620" w:type="dxa"/>
          </w:tcPr>
          <w:p w14:paraId="5110B6FD" w14:textId="77777777" w:rsidR="002C4583" w:rsidRPr="00FD4592" w:rsidRDefault="002C4583" w:rsidP="0031764A">
            <w:pPr>
              <w:pStyle w:val="TAC"/>
              <w:rPr>
                <w:rFonts w:cs="Arial"/>
                <w:szCs w:val="18"/>
                <w:lang w:eastAsia="zh-CN"/>
              </w:rPr>
            </w:pPr>
            <w:r w:rsidRPr="00FD4592">
              <w:rPr>
                <w:rFonts w:eastAsia="SimSun" w:cs="Arial"/>
                <w:szCs w:val="18"/>
              </w:rPr>
              <w:t>Selected EN-DC combination as per the test procedure</w:t>
            </w:r>
          </w:p>
        </w:tc>
        <w:tc>
          <w:tcPr>
            <w:tcW w:w="1119" w:type="dxa"/>
          </w:tcPr>
          <w:p w14:paraId="0948F0AA" w14:textId="77777777" w:rsidR="002C4583" w:rsidRPr="00FD4592" w:rsidRDefault="002C4583" w:rsidP="0031764A">
            <w:pPr>
              <w:pStyle w:val="TAC"/>
              <w:rPr>
                <w:rFonts w:cs="Arial"/>
                <w:szCs w:val="18"/>
                <w:lang w:eastAsia="ja-JP"/>
              </w:rPr>
            </w:pPr>
            <w:r w:rsidRPr="00FD4592">
              <w:rPr>
                <w:rFonts w:cs="Arial"/>
                <w:szCs w:val="18"/>
                <w:lang w:eastAsia="ja-JP"/>
              </w:rPr>
              <w:t>NA</w:t>
            </w:r>
          </w:p>
        </w:tc>
        <w:tc>
          <w:tcPr>
            <w:tcW w:w="1049" w:type="dxa"/>
          </w:tcPr>
          <w:p w14:paraId="4E455AAF" w14:textId="77777777" w:rsidR="002C4583" w:rsidRPr="00FD4592" w:rsidRDefault="002C4583" w:rsidP="0031764A">
            <w:pPr>
              <w:pStyle w:val="TAC"/>
              <w:rPr>
                <w:rFonts w:cs="Arial"/>
                <w:lang w:eastAsia="zh-CN"/>
              </w:rPr>
            </w:pPr>
            <w:r w:rsidRPr="00FD4592">
              <w:rPr>
                <w:rFonts w:cs="Arial"/>
                <w:lang w:eastAsia="zh-CN"/>
              </w:rPr>
              <w:t xml:space="preserve">Derived as per section </w:t>
            </w:r>
            <w:r w:rsidRPr="00FD4592">
              <w:t>5.1.3.2 of TS 38.214 [12]</w:t>
            </w:r>
          </w:p>
        </w:tc>
        <w:tc>
          <w:tcPr>
            <w:tcW w:w="1122" w:type="dxa"/>
          </w:tcPr>
          <w:p w14:paraId="55B4DCDD" w14:textId="77777777" w:rsidR="002C4583" w:rsidRPr="00FD4592" w:rsidRDefault="002C4583" w:rsidP="0031764A">
            <w:pPr>
              <w:pStyle w:val="TAC"/>
              <w:rPr>
                <w:rFonts w:cs="Arial"/>
                <w:lang w:eastAsia="zh-CN"/>
              </w:rPr>
            </w:pPr>
            <w:r w:rsidRPr="00FD4592">
              <w:rPr>
                <w:rFonts w:cs="Arial"/>
                <w:lang w:eastAsia="zh-CN"/>
              </w:rPr>
              <w:t>-106</w:t>
            </w:r>
          </w:p>
        </w:tc>
        <w:tc>
          <w:tcPr>
            <w:tcW w:w="946" w:type="dxa"/>
          </w:tcPr>
          <w:p w14:paraId="1689FCB4" w14:textId="77777777" w:rsidR="002C4583" w:rsidRPr="00FD4592" w:rsidRDefault="002C4583" w:rsidP="0031764A">
            <w:pPr>
              <w:pStyle w:val="TAC"/>
              <w:rPr>
                <w:rFonts w:cs="Arial"/>
                <w:lang w:eastAsia="zh-CN"/>
              </w:rPr>
            </w:pPr>
            <w:r w:rsidRPr="00FD4592">
              <w:rPr>
                <w:rFonts w:cs="Arial"/>
                <w:lang w:eastAsia="zh-CN"/>
              </w:rPr>
              <w:t>-112</w:t>
            </w:r>
          </w:p>
        </w:tc>
        <w:tc>
          <w:tcPr>
            <w:tcW w:w="946" w:type="dxa"/>
          </w:tcPr>
          <w:p w14:paraId="46B046E1" w14:textId="77777777" w:rsidR="002C4583" w:rsidRPr="00FD4592" w:rsidRDefault="002C4583" w:rsidP="0031764A">
            <w:pPr>
              <w:pStyle w:val="TAC"/>
              <w:rPr>
                <w:rFonts w:cs="Arial"/>
              </w:rPr>
            </w:pPr>
            <w:r w:rsidRPr="00FD4592">
              <w:rPr>
                <w:rFonts w:cs="Arial"/>
              </w:rPr>
              <w:t>NA</w:t>
            </w:r>
          </w:p>
        </w:tc>
        <w:tc>
          <w:tcPr>
            <w:tcW w:w="947" w:type="dxa"/>
          </w:tcPr>
          <w:p w14:paraId="739BF622" w14:textId="77777777" w:rsidR="002C4583" w:rsidRPr="00FD4592" w:rsidRDefault="002C4583" w:rsidP="0031764A">
            <w:pPr>
              <w:pStyle w:val="TAC"/>
              <w:rPr>
                <w:rFonts w:cs="Arial"/>
              </w:rPr>
            </w:pPr>
            <w:r w:rsidRPr="00FD4592">
              <w:rPr>
                <w:rFonts w:cs="Arial"/>
              </w:rPr>
              <w:t>85</w:t>
            </w:r>
          </w:p>
        </w:tc>
      </w:tr>
      <w:tr w:rsidR="002C4583" w:rsidRPr="00FD4592" w14:paraId="6F515FF1" w14:textId="77777777" w:rsidTr="0031764A">
        <w:trPr>
          <w:jc w:val="center"/>
        </w:trPr>
        <w:tc>
          <w:tcPr>
            <w:tcW w:w="8655" w:type="dxa"/>
            <w:gridSpan w:val="9"/>
            <w:shd w:val="clear" w:color="auto" w:fill="auto"/>
            <w:vAlign w:val="center"/>
          </w:tcPr>
          <w:p w14:paraId="13C45DDB" w14:textId="77777777" w:rsidR="002C4583" w:rsidRPr="00FD4592" w:rsidRDefault="002C4583" w:rsidP="00FB27FE">
            <w:pPr>
              <w:pStyle w:val="TAN"/>
              <w:rPr>
                <w:rFonts w:eastAsia="SimSun"/>
              </w:rPr>
            </w:pPr>
            <w:r w:rsidRPr="00FD4592">
              <w:rPr>
                <w:rFonts w:eastAsia="SimSun"/>
              </w:rPr>
              <w:t>Note 1:</w:t>
            </w:r>
            <w:r w:rsidRPr="00FD4592">
              <w:rPr>
                <w:rFonts w:eastAsia="SimSun"/>
                <w:lang w:eastAsia="zh-CN"/>
              </w:rPr>
              <w:tab/>
            </w:r>
            <w:r w:rsidRPr="00FD4592">
              <w:t xml:space="preserve">The number of E-UTRA MCG carriers depend on the intra-band and inter-band non-contiguous </w:t>
            </w:r>
            <w:r w:rsidRPr="00FD4592">
              <w:br/>
              <w:t>EN-DC configuration and bandwidth combination set</w:t>
            </w:r>
          </w:p>
        </w:tc>
      </w:tr>
    </w:tbl>
    <w:p w14:paraId="1FDA8209" w14:textId="77777777" w:rsidR="002C4583" w:rsidRPr="00FB27FE" w:rsidRDefault="002C4583" w:rsidP="00FB27FE"/>
    <w:p w14:paraId="21E39D55" w14:textId="77777777" w:rsidR="005B3300" w:rsidRPr="00C25669" w:rsidRDefault="005B3300" w:rsidP="005B3300">
      <w:pPr>
        <w:pStyle w:val="Heading1"/>
        <w:rPr>
          <w:lang w:eastAsia="zh-CN"/>
        </w:rPr>
      </w:pPr>
      <w:bookmarkStart w:id="5096" w:name="_Toc61121128"/>
      <w:bookmarkStart w:id="5097" w:name="_Toc67918324"/>
      <w:bookmarkStart w:id="5098" w:name="_Toc76298368"/>
      <w:bookmarkStart w:id="5099" w:name="_Toc76572380"/>
      <w:bookmarkStart w:id="5100" w:name="_Toc76652247"/>
      <w:bookmarkStart w:id="5101" w:name="_Toc76653085"/>
      <w:bookmarkStart w:id="5102" w:name="_Toc83742358"/>
      <w:bookmarkStart w:id="5103" w:name="_Toc91440848"/>
      <w:bookmarkStart w:id="5104" w:name="_Toc98849638"/>
      <w:bookmarkStart w:id="5105" w:name="_Toc106543492"/>
      <w:bookmarkStart w:id="5106" w:name="_Toc106737590"/>
      <w:bookmarkStart w:id="5107" w:name="_Toc107233357"/>
      <w:bookmarkStart w:id="5108" w:name="_Toc107234975"/>
      <w:bookmarkStart w:id="5109" w:name="_Toc107419945"/>
      <w:bookmarkStart w:id="5110" w:name="_Toc107477241"/>
      <w:bookmarkStart w:id="5111" w:name="_Toc114566099"/>
      <w:bookmarkStart w:id="5112" w:name="_Toc123936411"/>
      <w:bookmarkStart w:id="5113" w:name="_Toc124377426"/>
      <w:r w:rsidRPr="00C25669">
        <w:rPr>
          <w:rFonts w:hint="eastAsia"/>
          <w:lang w:eastAsia="zh-CN"/>
        </w:rPr>
        <w:lastRenderedPageBreak/>
        <w:t>10</w:t>
      </w:r>
      <w:r w:rsidRPr="00C25669">
        <w:rPr>
          <w:rFonts w:hint="eastAsia"/>
          <w:lang w:eastAsia="zh-CN"/>
        </w:rPr>
        <w:tab/>
      </w:r>
      <w:r w:rsidRPr="00C25669">
        <w:t>CSI reporting requirements</w:t>
      </w:r>
      <w:r w:rsidRPr="00C25669">
        <w:rPr>
          <w:rFonts w:hint="eastAsia"/>
          <w:lang w:eastAsia="zh-CN"/>
        </w:rPr>
        <w:t xml:space="preserve"> for interworking</w:t>
      </w:r>
      <w:bookmarkEnd w:id="4953"/>
      <w:bookmarkEnd w:id="4998"/>
      <w:bookmarkEnd w:id="4999"/>
      <w:bookmarkEnd w:id="5000"/>
      <w:bookmarkEnd w:id="5001"/>
      <w:bookmarkEnd w:id="5002"/>
      <w:bookmarkEnd w:id="5003"/>
      <w:bookmarkEnd w:id="5004"/>
      <w:bookmarkEnd w:id="500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341793BB" w14:textId="77777777" w:rsidR="005B3300" w:rsidRPr="00C25669" w:rsidRDefault="005B3300" w:rsidP="005B3300">
      <w:pPr>
        <w:pStyle w:val="Heading2"/>
        <w:rPr>
          <w:lang w:eastAsia="zh-CN"/>
        </w:rPr>
      </w:pPr>
      <w:bookmarkStart w:id="5114" w:name="_Toc21338359"/>
      <w:bookmarkStart w:id="5115" w:name="_Toc29808467"/>
      <w:bookmarkStart w:id="5116" w:name="_Toc37068386"/>
      <w:bookmarkStart w:id="5117" w:name="_Toc37083931"/>
      <w:bookmarkStart w:id="5118" w:name="_Toc37084273"/>
      <w:bookmarkStart w:id="5119" w:name="_Toc40209635"/>
      <w:bookmarkStart w:id="5120" w:name="_Toc40209977"/>
      <w:bookmarkStart w:id="5121" w:name="_Toc45892936"/>
      <w:bookmarkStart w:id="5122" w:name="_Toc53176801"/>
      <w:bookmarkStart w:id="5123" w:name="_Toc61121129"/>
      <w:bookmarkStart w:id="5124" w:name="_Toc67918325"/>
      <w:bookmarkStart w:id="5125" w:name="_Toc76298369"/>
      <w:bookmarkStart w:id="5126" w:name="_Toc76572381"/>
      <w:bookmarkStart w:id="5127" w:name="_Toc76652248"/>
      <w:bookmarkStart w:id="5128" w:name="_Toc76653086"/>
      <w:bookmarkStart w:id="5129" w:name="_Toc83742359"/>
      <w:bookmarkStart w:id="5130" w:name="_Toc91440849"/>
      <w:bookmarkStart w:id="5131" w:name="_Toc98849639"/>
      <w:bookmarkStart w:id="5132" w:name="_Toc106543493"/>
      <w:bookmarkStart w:id="5133" w:name="_Toc106737591"/>
      <w:bookmarkStart w:id="5134" w:name="_Toc107233358"/>
      <w:bookmarkStart w:id="5135" w:name="_Toc107234976"/>
      <w:bookmarkStart w:id="5136" w:name="_Toc107419946"/>
      <w:bookmarkStart w:id="5137" w:name="_Toc107477242"/>
      <w:bookmarkStart w:id="5138" w:name="_Toc114566100"/>
      <w:bookmarkStart w:id="5139" w:name="_Toc123936412"/>
      <w:bookmarkStart w:id="5140" w:name="_Toc124377427"/>
      <w:r w:rsidRPr="00C25669">
        <w:rPr>
          <w:rFonts w:hint="eastAsia"/>
          <w:lang w:eastAsia="zh-CN"/>
        </w:rPr>
        <w:t>10.1</w:t>
      </w:r>
      <w:r w:rsidRPr="00C25669">
        <w:rPr>
          <w:rFonts w:hint="eastAsia"/>
          <w:lang w:eastAsia="zh-CN"/>
        </w:rPr>
        <w:tab/>
        <w:t>General</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078B3C36" w14:textId="77777777"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14:paraId="03919DD7" w14:textId="4EF77924"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w:t>
      </w:r>
      <w:r w:rsidR="00C31A8C">
        <w:rPr>
          <w:rFonts w:eastAsia="SimSun"/>
        </w:rPr>
        <w:t>T</w:t>
      </w:r>
      <w:r w:rsidRPr="00C25669">
        <w:rPr>
          <w:rFonts w:eastAsia="SimSun" w:hint="eastAsia"/>
        </w:rPr>
        <w: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14:paraId="0460F9C1" w14:textId="77777777" w:rsidR="005B3300" w:rsidRPr="00C25669" w:rsidRDefault="005B3300" w:rsidP="005B3300">
      <w:pPr>
        <w:pStyle w:val="Heading3"/>
        <w:rPr>
          <w:lang w:eastAsia="zh-CN"/>
        </w:rPr>
      </w:pPr>
      <w:bookmarkStart w:id="5141" w:name="_Toc21338360"/>
      <w:bookmarkStart w:id="5142" w:name="_Toc29808468"/>
      <w:bookmarkStart w:id="5143" w:name="_Toc37068387"/>
      <w:bookmarkStart w:id="5144" w:name="_Toc37083932"/>
      <w:bookmarkStart w:id="5145" w:name="_Toc37084274"/>
      <w:bookmarkStart w:id="5146" w:name="_Toc40209636"/>
      <w:bookmarkStart w:id="5147" w:name="_Toc40209978"/>
      <w:bookmarkStart w:id="5148" w:name="_Toc45892937"/>
      <w:bookmarkStart w:id="5149" w:name="_Toc53176802"/>
      <w:bookmarkStart w:id="5150" w:name="_Toc61121130"/>
      <w:bookmarkStart w:id="5151" w:name="_Toc67918326"/>
      <w:bookmarkStart w:id="5152" w:name="_Toc76298370"/>
      <w:bookmarkStart w:id="5153" w:name="_Toc76572382"/>
      <w:bookmarkStart w:id="5154" w:name="_Toc76652249"/>
      <w:bookmarkStart w:id="5155" w:name="_Toc76653087"/>
      <w:bookmarkStart w:id="5156" w:name="_Toc83742360"/>
      <w:bookmarkStart w:id="5157" w:name="_Toc91440850"/>
      <w:bookmarkStart w:id="5158" w:name="_Toc98849640"/>
      <w:bookmarkStart w:id="5159" w:name="_Toc106543494"/>
      <w:bookmarkStart w:id="5160" w:name="_Toc106737592"/>
      <w:bookmarkStart w:id="5161" w:name="_Toc107233359"/>
      <w:bookmarkStart w:id="5162" w:name="_Toc107234977"/>
      <w:bookmarkStart w:id="5163" w:name="_Toc107419947"/>
      <w:bookmarkStart w:id="5164" w:name="_Toc107477243"/>
      <w:bookmarkStart w:id="5165" w:name="_Toc114566101"/>
      <w:bookmarkStart w:id="5166" w:name="_Toc123936413"/>
      <w:bookmarkStart w:id="5167" w:name="_Toc124377428"/>
      <w:r w:rsidRPr="00C25669">
        <w:t>10.1.1</w:t>
      </w:r>
      <w:r w:rsidRPr="00C25669">
        <w:rPr>
          <w:rFonts w:hint="eastAsia"/>
          <w:lang w:eastAsia="zh-CN"/>
        </w:rPr>
        <w:tab/>
      </w:r>
      <w:r w:rsidRPr="00C25669">
        <w:rPr>
          <w:lang w:eastAsia="zh-CN"/>
        </w:rPr>
        <w:t>Applicability of requirements</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175A20E1" w14:textId="77777777"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14:paraId="77AC2151" w14:textId="77777777"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14:paraId="21870881" w14:textId="77777777"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14:paraId="545DFBE1" w14:textId="77777777"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14:paraId="3494B75D" w14:textId="77777777"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14:paraId="484B2F58" w14:textId="77777777"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14:paraId="07642487" w14:textId="77777777"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14:paraId="27DA158D" w14:textId="77777777"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14:paraId="74799923" w14:textId="77777777"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14:paraId="77F4C886" w14:textId="77777777"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14:paraId="7899E718" w14:textId="77777777" w:rsidTr="000811C5">
        <w:tc>
          <w:tcPr>
            <w:tcW w:w="2480" w:type="dxa"/>
          </w:tcPr>
          <w:p w14:paraId="04BDC3C8" w14:textId="77777777"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14:paraId="7F0C6FF2" w14:textId="77777777"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14:paraId="1B2FA222" w14:textId="77777777"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14:paraId="0D6BB8B6" w14:textId="77777777"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14:paraId="34EFF127" w14:textId="77777777" w:rsidTr="000811C5">
        <w:tc>
          <w:tcPr>
            <w:tcW w:w="2480" w:type="dxa"/>
          </w:tcPr>
          <w:p w14:paraId="434380C6" w14:textId="77777777" w:rsidR="005B3300" w:rsidRPr="00C25669" w:rsidRDefault="005B3300" w:rsidP="000811C5">
            <w:pPr>
              <w:pStyle w:val="TAL"/>
              <w:rPr>
                <w:snapToGrid w:val="0"/>
              </w:rPr>
            </w:pPr>
            <w:r w:rsidRPr="00C25669">
              <w:rPr>
                <w:snapToGrid w:val="0"/>
              </w:rPr>
              <w:t>EN-DC including FR2</w:t>
            </w:r>
          </w:p>
        </w:tc>
        <w:tc>
          <w:tcPr>
            <w:tcW w:w="2334" w:type="dxa"/>
          </w:tcPr>
          <w:p w14:paraId="0FB00BEB"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FC5DDA2"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14D47096" w14:textId="77777777"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14:paraId="3187E58A" w14:textId="77777777" w:rsidTr="000811C5">
        <w:tc>
          <w:tcPr>
            <w:tcW w:w="2480" w:type="dxa"/>
          </w:tcPr>
          <w:p w14:paraId="740323A8" w14:textId="77777777" w:rsidR="005B3300" w:rsidRPr="00C25669" w:rsidRDefault="005B3300" w:rsidP="000811C5">
            <w:pPr>
              <w:pStyle w:val="TAL"/>
              <w:rPr>
                <w:snapToGrid w:val="0"/>
              </w:rPr>
            </w:pPr>
            <w:r w:rsidRPr="00C25669">
              <w:rPr>
                <w:snapToGrid w:val="0"/>
              </w:rPr>
              <w:t>EN-DC including FR1 and FR2</w:t>
            </w:r>
          </w:p>
        </w:tc>
        <w:tc>
          <w:tcPr>
            <w:tcW w:w="2334" w:type="dxa"/>
          </w:tcPr>
          <w:p w14:paraId="377BD09A" w14:textId="77777777"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14:paraId="23FE856E"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14:paraId="76518C7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14:paraId="5B014EE2" w14:textId="77777777" w:rsidTr="000811C5">
        <w:tc>
          <w:tcPr>
            <w:tcW w:w="2480" w:type="dxa"/>
          </w:tcPr>
          <w:p w14:paraId="457DAD48" w14:textId="77777777"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14:paraId="016D8E4F" w14:textId="77777777"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14:paraId="62F9166F" w14:textId="77777777"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14:paraId="08DE80D6" w14:textId="77777777" w:rsidR="005B3300" w:rsidRPr="0031033C" w:rsidRDefault="005B3300" w:rsidP="000811C5">
            <w:pPr>
              <w:pStyle w:val="TAL"/>
              <w:rPr>
                <w:snapToGrid w:val="0"/>
              </w:rPr>
            </w:pPr>
            <w:r>
              <w:rPr>
                <w:snapToGrid w:val="0"/>
              </w:rPr>
              <w:t>Clause 10.4</w:t>
            </w:r>
            <w:r w:rsidRPr="0031033C">
              <w:rPr>
                <w:snapToGrid w:val="0"/>
              </w:rPr>
              <w:t>B.1.2</w:t>
            </w:r>
          </w:p>
        </w:tc>
      </w:tr>
    </w:tbl>
    <w:p w14:paraId="5C3C1655" w14:textId="77777777" w:rsidR="005B3300" w:rsidRPr="00C25669" w:rsidRDefault="005B3300" w:rsidP="005B3300">
      <w:pPr>
        <w:ind w:left="568" w:hanging="284"/>
        <w:rPr>
          <w:rFonts w:eastAsia="SimSun"/>
          <w:snapToGrid w:val="0"/>
        </w:rPr>
      </w:pPr>
    </w:p>
    <w:p w14:paraId="083199BE" w14:textId="77777777" w:rsidR="005B3300" w:rsidRPr="00C25669" w:rsidRDefault="005B3300" w:rsidP="005B3300">
      <w:pPr>
        <w:pStyle w:val="Heading4"/>
      </w:pPr>
      <w:bookmarkStart w:id="5168" w:name="_Toc21338361"/>
      <w:bookmarkStart w:id="5169" w:name="_Toc29808469"/>
      <w:bookmarkStart w:id="5170" w:name="_Toc37068388"/>
      <w:bookmarkStart w:id="5171" w:name="_Toc37083933"/>
      <w:bookmarkStart w:id="5172" w:name="_Toc37084275"/>
      <w:bookmarkStart w:id="5173" w:name="_Toc40209637"/>
      <w:bookmarkStart w:id="5174" w:name="_Toc40209979"/>
      <w:bookmarkStart w:id="5175" w:name="_Toc45892938"/>
      <w:bookmarkStart w:id="5176" w:name="_Toc53176803"/>
      <w:bookmarkStart w:id="5177" w:name="_Toc61121131"/>
      <w:bookmarkStart w:id="5178" w:name="_Toc67918327"/>
      <w:bookmarkStart w:id="5179" w:name="_Toc76298371"/>
      <w:bookmarkStart w:id="5180" w:name="_Toc76572383"/>
      <w:bookmarkStart w:id="5181" w:name="_Toc76652250"/>
      <w:bookmarkStart w:id="5182" w:name="_Toc76653088"/>
      <w:bookmarkStart w:id="5183" w:name="_Toc83742361"/>
      <w:bookmarkStart w:id="5184" w:name="_Toc91440851"/>
      <w:bookmarkStart w:id="5185" w:name="_Toc98849641"/>
      <w:bookmarkStart w:id="5186" w:name="_Toc106543495"/>
      <w:bookmarkStart w:id="5187" w:name="_Toc106737593"/>
      <w:bookmarkStart w:id="5188" w:name="_Toc107233360"/>
      <w:bookmarkStart w:id="5189" w:name="_Toc107234978"/>
      <w:bookmarkStart w:id="5190" w:name="_Toc107419948"/>
      <w:bookmarkStart w:id="5191" w:name="_Toc107477244"/>
      <w:bookmarkStart w:id="5192" w:name="_Toc114566102"/>
      <w:bookmarkStart w:id="5193" w:name="_Toc123936414"/>
      <w:bookmarkStart w:id="5194" w:name="_Toc124377429"/>
      <w:r w:rsidRPr="00C25669">
        <w:t>10.1.1.1</w:t>
      </w:r>
      <w:r w:rsidRPr="00C25669">
        <w:rPr>
          <w:rFonts w:hint="eastAsia"/>
        </w:rPr>
        <w:tab/>
      </w:r>
      <w:r w:rsidRPr="00C25669">
        <w:t>Applicability of requirements for optional UE features</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71E3BFD9" w14:textId="77777777"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14:paraId="4943E004" w14:textId="77777777" w:rsidR="005B3300" w:rsidRPr="00C25669" w:rsidRDefault="005B3300" w:rsidP="005B3300"/>
    <w:p w14:paraId="4BF5E0C7" w14:textId="77777777" w:rsidR="005B3300" w:rsidRDefault="005B3300" w:rsidP="005B3300">
      <w:pPr>
        <w:pStyle w:val="Heading4"/>
      </w:pPr>
      <w:bookmarkStart w:id="5195" w:name="_Toc21338362"/>
      <w:bookmarkStart w:id="5196" w:name="_Toc29808470"/>
      <w:bookmarkStart w:id="5197" w:name="_Toc37068389"/>
      <w:bookmarkStart w:id="5198" w:name="_Toc37083934"/>
      <w:bookmarkStart w:id="5199" w:name="_Toc37084276"/>
      <w:bookmarkStart w:id="5200" w:name="_Toc40209638"/>
      <w:bookmarkStart w:id="5201" w:name="_Toc40209980"/>
      <w:bookmarkStart w:id="5202" w:name="_Toc45892939"/>
      <w:bookmarkStart w:id="5203" w:name="_Toc53176804"/>
      <w:bookmarkStart w:id="5204" w:name="_Toc61121132"/>
      <w:bookmarkStart w:id="5205" w:name="_Toc67918328"/>
      <w:bookmarkStart w:id="5206" w:name="_Toc76298372"/>
      <w:bookmarkStart w:id="5207" w:name="_Toc76572384"/>
      <w:bookmarkStart w:id="5208" w:name="_Toc76652251"/>
      <w:bookmarkStart w:id="5209" w:name="_Toc76653089"/>
      <w:bookmarkStart w:id="5210" w:name="_Toc83742362"/>
      <w:bookmarkStart w:id="5211" w:name="_Toc91440852"/>
      <w:bookmarkStart w:id="5212" w:name="_Toc98849642"/>
      <w:bookmarkStart w:id="5213" w:name="_Toc106543496"/>
      <w:bookmarkStart w:id="5214" w:name="_Toc106737594"/>
      <w:bookmarkStart w:id="5215" w:name="_Toc107233361"/>
      <w:bookmarkStart w:id="5216" w:name="_Toc107234979"/>
      <w:bookmarkStart w:id="5217" w:name="_Toc107419949"/>
      <w:bookmarkStart w:id="5218" w:name="_Toc107477245"/>
      <w:bookmarkStart w:id="5219" w:name="_Toc114566103"/>
      <w:bookmarkStart w:id="5220" w:name="_Toc123936415"/>
      <w:bookmarkStart w:id="5221" w:name="_Toc124377430"/>
      <w:r w:rsidRPr="00C25669">
        <w:t>10.1.1.2</w:t>
      </w:r>
      <w:r w:rsidRPr="00C25669">
        <w:rPr>
          <w:rFonts w:hint="eastAsia"/>
        </w:rPr>
        <w:tab/>
      </w:r>
      <w:r w:rsidRPr="00C25669">
        <w:t>Applicability of requirements for mandatory UE features with capability signalling</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32BD1EA4" w14:textId="77777777"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14:paraId="1C4D4615" w14:textId="77777777" w:rsidR="005B3300" w:rsidRPr="006B63CE" w:rsidRDefault="005B3300" w:rsidP="005B3300">
      <w:pPr>
        <w:rPr>
          <w:rFonts w:eastAsia="SimSun"/>
        </w:rPr>
      </w:pPr>
      <w:r w:rsidRPr="001B6373">
        <w:lastRenderedPageBreak/>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14:paraId="5B865890" w14:textId="77777777" w:rsidR="005B3300" w:rsidRPr="00C25669" w:rsidRDefault="005B3300" w:rsidP="005B3300">
      <w:pPr>
        <w:pStyle w:val="Heading2"/>
        <w:rPr>
          <w:lang w:eastAsia="zh-CN"/>
        </w:rPr>
      </w:pPr>
      <w:bookmarkStart w:id="5222" w:name="_Toc21338363"/>
      <w:bookmarkStart w:id="5223" w:name="_Toc29808471"/>
      <w:bookmarkStart w:id="5224" w:name="_Toc37068390"/>
      <w:bookmarkStart w:id="5225" w:name="_Toc37083935"/>
      <w:bookmarkStart w:id="5226" w:name="_Toc37084277"/>
      <w:bookmarkStart w:id="5227" w:name="_Toc40209639"/>
      <w:bookmarkStart w:id="5228" w:name="_Toc40209981"/>
      <w:bookmarkStart w:id="5229" w:name="_Toc45892940"/>
      <w:bookmarkStart w:id="5230" w:name="_Toc53176805"/>
      <w:bookmarkStart w:id="5231" w:name="_Toc61121133"/>
      <w:bookmarkStart w:id="5232" w:name="_Toc67918329"/>
      <w:bookmarkStart w:id="5233" w:name="_Toc76298373"/>
      <w:bookmarkStart w:id="5234" w:name="_Toc76572385"/>
      <w:bookmarkStart w:id="5235" w:name="_Toc76652252"/>
      <w:bookmarkStart w:id="5236" w:name="_Toc76653090"/>
      <w:bookmarkStart w:id="5237" w:name="_Toc83742363"/>
      <w:bookmarkStart w:id="5238" w:name="_Toc91440853"/>
      <w:bookmarkStart w:id="5239" w:name="_Toc98849643"/>
      <w:bookmarkStart w:id="5240" w:name="_Toc106543497"/>
      <w:bookmarkStart w:id="5241" w:name="_Toc106737595"/>
      <w:bookmarkStart w:id="5242" w:name="_Toc107233362"/>
      <w:bookmarkStart w:id="5243" w:name="_Toc107234980"/>
      <w:bookmarkStart w:id="5244" w:name="_Toc107419950"/>
      <w:bookmarkStart w:id="5245" w:name="_Toc107477246"/>
      <w:bookmarkStart w:id="5246" w:name="_Toc114566104"/>
      <w:bookmarkStart w:id="5247" w:name="_Toc123936416"/>
      <w:bookmarkStart w:id="5248" w:name="_Toc12437743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p>
    <w:p w14:paraId="4C006A59" w14:textId="77777777" w:rsidR="005B3300" w:rsidRPr="00C25669" w:rsidRDefault="005B3300" w:rsidP="005B3300">
      <w:pPr>
        <w:pStyle w:val="Heading2"/>
        <w:rPr>
          <w:lang w:eastAsia="zh-CN"/>
        </w:rPr>
      </w:pPr>
      <w:bookmarkStart w:id="5249" w:name="_Toc21338364"/>
      <w:bookmarkStart w:id="5250" w:name="_Toc29808472"/>
      <w:bookmarkStart w:id="5251" w:name="_Toc37068391"/>
      <w:bookmarkStart w:id="5252" w:name="_Toc37083936"/>
      <w:bookmarkStart w:id="5253" w:name="_Toc37084278"/>
      <w:bookmarkStart w:id="5254" w:name="_Toc40209640"/>
      <w:bookmarkStart w:id="5255" w:name="_Toc40209982"/>
      <w:bookmarkStart w:id="5256" w:name="_Toc45892941"/>
      <w:bookmarkStart w:id="5257" w:name="_Toc53176806"/>
      <w:bookmarkStart w:id="5258" w:name="_Toc61121134"/>
      <w:bookmarkStart w:id="5259" w:name="_Toc67918330"/>
      <w:bookmarkStart w:id="5260" w:name="_Toc76298374"/>
      <w:bookmarkStart w:id="5261" w:name="_Toc76572386"/>
      <w:bookmarkStart w:id="5262" w:name="_Toc76652253"/>
      <w:bookmarkStart w:id="5263" w:name="_Toc76653091"/>
      <w:bookmarkStart w:id="5264" w:name="_Toc83742364"/>
      <w:bookmarkStart w:id="5265" w:name="_Toc91440854"/>
      <w:bookmarkStart w:id="5266" w:name="_Toc98849644"/>
      <w:bookmarkStart w:id="5267" w:name="_Toc106543498"/>
      <w:bookmarkStart w:id="5268" w:name="_Toc106737596"/>
      <w:bookmarkStart w:id="5269" w:name="_Toc107233363"/>
      <w:bookmarkStart w:id="5270" w:name="_Toc107234981"/>
      <w:bookmarkStart w:id="5271" w:name="_Toc107419951"/>
      <w:bookmarkStart w:id="5272" w:name="_Toc107477247"/>
      <w:bookmarkStart w:id="5273" w:name="_Toc114566105"/>
      <w:bookmarkStart w:id="5274" w:name="_Toc123936417"/>
      <w:bookmarkStart w:id="5275" w:name="_Toc12437743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72495D58" w14:textId="77777777" w:rsidR="009A4154" w:rsidRPr="0030138B" w:rsidRDefault="009A4154" w:rsidP="00F90AE3">
      <w:pPr>
        <w:pStyle w:val="Heading3"/>
        <w:rPr>
          <w:lang w:eastAsia="zh-CN"/>
        </w:rPr>
      </w:pPr>
      <w:r>
        <w:rPr>
          <w:lang w:eastAsia="zh-CN"/>
        </w:rPr>
        <w:t>10</w:t>
      </w:r>
      <w:r w:rsidRPr="0030138B">
        <w:rPr>
          <w:rFonts w:hint="eastAsia"/>
          <w:lang w:eastAsia="zh-CN"/>
        </w:rPr>
        <w:t>.</w:t>
      </w:r>
      <w:r>
        <w:rPr>
          <w:lang w:eastAsia="zh-CN"/>
        </w:rPr>
        <w:t>2</w:t>
      </w:r>
      <w:r w:rsidRPr="0030138B">
        <w:rPr>
          <w:rFonts w:hint="eastAsia"/>
          <w:lang w:eastAsia="zh-CN"/>
        </w:rPr>
        <w:t>A.1</w:t>
      </w:r>
      <w:r w:rsidRPr="0030138B">
        <w:rPr>
          <w:rFonts w:hint="eastAsia"/>
          <w:lang w:eastAsia="zh-CN"/>
        </w:rPr>
        <w:tab/>
        <w:t>NR CA between FR1 and FR2</w:t>
      </w:r>
    </w:p>
    <w:p w14:paraId="038EE0D3" w14:textId="77777777" w:rsidR="009A4154" w:rsidRPr="008F5DD3" w:rsidRDefault="009A4154" w:rsidP="00F90AE3">
      <w:pPr>
        <w:pStyle w:val="Heading4"/>
        <w:rPr>
          <w:lang w:val="sv-FI" w:eastAsia="zh-CN"/>
        </w:rPr>
      </w:pPr>
      <w:r>
        <w:rPr>
          <w:lang w:val="sv-FI" w:eastAsia="zh-CN"/>
        </w:rPr>
        <w:t>10</w:t>
      </w:r>
      <w:r w:rsidRPr="00FC591F">
        <w:rPr>
          <w:rFonts w:hint="eastAsia"/>
          <w:lang w:val="sv-FI" w:eastAsia="zh-CN"/>
        </w:rPr>
        <w:t>.</w:t>
      </w:r>
      <w:r>
        <w:rPr>
          <w:lang w:val="sv-FI" w:eastAsia="zh-CN"/>
        </w:rPr>
        <w:t>2A</w:t>
      </w:r>
      <w:r w:rsidRPr="00FC591F">
        <w:rPr>
          <w:rFonts w:hint="eastAsia"/>
          <w:lang w:val="sv-FI" w:eastAsia="zh-CN"/>
        </w:rPr>
        <w:t>.1.1</w:t>
      </w:r>
      <w:r w:rsidRPr="00FC591F">
        <w:rPr>
          <w:rFonts w:hint="eastAsia"/>
          <w:lang w:val="sv-FI" w:eastAsia="zh-CN"/>
        </w:rPr>
        <w:tab/>
      </w:r>
      <w:r>
        <w:rPr>
          <w:lang w:val="sv-FI" w:eastAsia="zh-CN"/>
        </w:rPr>
        <w:t>NR CA between FR1 and FR2-2</w:t>
      </w:r>
    </w:p>
    <w:p w14:paraId="1B53A8D7" w14:textId="77777777" w:rsidR="009A4154" w:rsidRPr="00C25669" w:rsidRDefault="009A4154" w:rsidP="009A4154">
      <w:pPr>
        <w:overflowPunct w:val="0"/>
        <w:autoSpaceDE w:val="0"/>
        <w:autoSpaceDN w:val="0"/>
        <w:adjustRightInd w:val="0"/>
        <w:textAlignment w:val="baseline"/>
      </w:pPr>
      <w:r w:rsidRPr="00C25669">
        <w:rPr>
          <w:rFonts w:eastAsia="SimSun" w:hint="eastAsia"/>
        </w:rPr>
        <w:t xml:space="preserve">The test setup for </w:t>
      </w:r>
      <w:r>
        <w:rPr>
          <w:rFonts w:eastAsia="SimSun"/>
          <w:lang w:eastAsia="zh-CN"/>
        </w:rPr>
        <w:t>FR1</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t>Table 9.2A.1-3</w:t>
      </w:r>
      <w:r w:rsidRPr="00C25669">
        <w:rPr>
          <w:rFonts w:eastAsia="SimSun" w:hint="eastAsia"/>
        </w:rPr>
        <w:t xml:space="preserve">. </w:t>
      </w:r>
      <w:r w:rsidRPr="00C25669">
        <w:rPr>
          <w:rFonts w:hint="eastAsia"/>
        </w:rPr>
        <w:t>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w:t>
      </w:r>
      <w:r>
        <w:t>-2</w:t>
      </w:r>
      <w:r w:rsidRPr="00C25669">
        <w:t xml:space="preserve"> carrier</w:t>
      </w:r>
      <w:r w:rsidRPr="00C25669">
        <w:rPr>
          <w:rFonts w:hint="eastAsia"/>
        </w:rPr>
        <w:t xml:space="preserve"> </w:t>
      </w:r>
      <w:r w:rsidRPr="00C25669">
        <w:rPr>
          <w:rFonts w:hint="eastAsia"/>
          <w:lang w:eastAsia="zh-CN"/>
        </w:rPr>
        <w:t>shall</w:t>
      </w:r>
      <w:r w:rsidRPr="00C25669">
        <w:rPr>
          <w:rFonts w:hint="eastAsia"/>
        </w:rPr>
        <w:t xml:space="preserve"> be verified.</w:t>
      </w:r>
    </w:p>
    <w:p w14:paraId="670FB65F" w14:textId="77777777" w:rsidR="005B3300" w:rsidRPr="00C25669" w:rsidRDefault="005B3300" w:rsidP="005B3300">
      <w:pPr>
        <w:pStyle w:val="Heading2"/>
        <w:rPr>
          <w:lang w:eastAsia="zh-CN"/>
        </w:rPr>
      </w:pPr>
      <w:bookmarkStart w:id="5276" w:name="_Toc21338365"/>
      <w:bookmarkStart w:id="5277" w:name="_Toc29808473"/>
      <w:bookmarkStart w:id="5278" w:name="_Toc37068392"/>
      <w:bookmarkStart w:id="5279" w:name="_Toc37083937"/>
      <w:bookmarkStart w:id="5280" w:name="_Toc37084279"/>
      <w:bookmarkStart w:id="5281" w:name="_Toc40209641"/>
      <w:bookmarkStart w:id="5282" w:name="_Toc40209983"/>
      <w:bookmarkStart w:id="5283" w:name="_Toc45892942"/>
      <w:bookmarkStart w:id="5284" w:name="_Toc53176807"/>
      <w:bookmarkStart w:id="5285" w:name="_Toc61121135"/>
      <w:bookmarkStart w:id="5286" w:name="_Toc67918331"/>
      <w:bookmarkStart w:id="5287" w:name="_Toc76298375"/>
      <w:bookmarkStart w:id="5288" w:name="_Toc76572387"/>
      <w:bookmarkStart w:id="5289" w:name="_Toc76652254"/>
      <w:bookmarkStart w:id="5290" w:name="_Toc76653092"/>
      <w:bookmarkStart w:id="5291" w:name="_Toc83742365"/>
      <w:bookmarkStart w:id="5292" w:name="_Toc91440855"/>
      <w:bookmarkStart w:id="5293" w:name="_Toc98849645"/>
      <w:bookmarkStart w:id="5294" w:name="_Toc106543499"/>
      <w:bookmarkStart w:id="5295" w:name="_Toc106737597"/>
      <w:bookmarkStart w:id="5296" w:name="_Toc107233364"/>
      <w:bookmarkStart w:id="5297" w:name="_Toc107234982"/>
      <w:bookmarkStart w:id="5298" w:name="_Toc107419952"/>
      <w:bookmarkStart w:id="5299" w:name="_Toc107477248"/>
      <w:bookmarkStart w:id="5300" w:name="_Toc114566106"/>
      <w:bookmarkStart w:id="5301" w:name="_Toc123936418"/>
      <w:bookmarkStart w:id="5302" w:name="_Toc124377433"/>
      <w:r w:rsidRPr="00C25669">
        <w:rPr>
          <w:rFonts w:hint="eastAsia"/>
          <w:lang w:eastAsia="zh-CN"/>
        </w:rPr>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60D43DB7" w14:textId="77777777" w:rsidR="005B3300" w:rsidRPr="00C25669" w:rsidRDefault="005B3300" w:rsidP="005B3300">
      <w:pPr>
        <w:pStyle w:val="Heading3"/>
        <w:rPr>
          <w:lang w:eastAsia="zh-CN"/>
        </w:rPr>
      </w:pPr>
      <w:bookmarkStart w:id="5303" w:name="_Toc21338366"/>
      <w:bookmarkStart w:id="5304" w:name="_Toc29808474"/>
      <w:bookmarkStart w:id="5305" w:name="_Toc37068393"/>
      <w:bookmarkStart w:id="5306" w:name="_Toc37083938"/>
      <w:bookmarkStart w:id="5307" w:name="_Toc37084280"/>
      <w:bookmarkStart w:id="5308" w:name="_Toc40209642"/>
      <w:bookmarkStart w:id="5309" w:name="_Toc40209984"/>
      <w:bookmarkStart w:id="5310" w:name="_Toc45892943"/>
      <w:bookmarkStart w:id="5311" w:name="_Toc53176808"/>
      <w:bookmarkStart w:id="5312" w:name="_Toc61121136"/>
      <w:bookmarkStart w:id="5313" w:name="_Toc67918332"/>
      <w:bookmarkStart w:id="5314" w:name="_Toc76298376"/>
      <w:bookmarkStart w:id="5315" w:name="_Toc76572388"/>
      <w:bookmarkStart w:id="5316" w:name="_Toc76652255"/>
      <w:bookmarkStart w:id="5317" w:name="_Toc76653093"/>
      <w:bookmarkStart w:id="5318" w:name="_Toc83742366"/>
      <w:bookmarkStart w:id="5319" w:name="_Toc91440856"/>
      <w:bookmarkStart w:id="5320" w:name="_Toc98849646"/>
      <w:bookmarkStart w:id="5321" w:name="_Toc106543500"/>
      <w:bookmarkStart w:id="5322" w:name="_Toc106737598"/>
      <w:bookmarkStart w:id="5323" w:name="_Toc107233365"/>
      <w:bookmarkStart w:id="5324" w:name="_Toc107234983"/>
      <w:bookmarkStart w:id="5325" w:name="_Toc107419953"/>
      <w:bookmarkStart w:id="5326" w:name="_Toc107477249"/>
      <w:bookmarkStart w:id="5327" w:name="_Toc114566107"/>
      <w:bookmarkStart w:id="5328" w:name="_Toc123936419"/>
      <w:bookmarkStart w:id="5329" w:name="_Toc12437743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49508234" w14:textId="77777777" w:rsidR="005B3300" w:rsidRPr="00C25669" w:rsidRDefault="005B3300" w:rsidP="005B3300">
      <w:pPr>
        <w:pStyle w:val="Heading4"/>
        <w:rPr>
          <w:lang w:eastAsia="zh-CN"/>
        </w:rPr>
      </w:pPr>
      <w:bookmarkStart w:id="5330" w:name="_Toc21338367"/>
      <w:bookmarkStart w:id="5331" w:name="_Toc29808475"/>
      <w:bookmarkStart w:id="5332" w:name="_Toc37068394"/>
      <w:bookmarkStart w:id="5333" w:name="_Toc37083939"/>
      <w:bookmarkStart w:id="5334" w:name="_Toc37084281"/>
      <w:bookmarkStart w:id="5335" w:name="_Toc40209643"/>
      <w:bookmarkStart w:id="5336" w:name="_Toc40209985"/>
      <w:bookmarkStart w:id="5337" w:name="_Toc45892944"/>
      <w:bookmarkStart w:id="5338" w:name="_Toc53176809"/>
      <w:bookmarkStart w:id="5339" w:name="_Toc61121137"/>
      <w:bookmarkStart w:id="5340" w:name="_Toc67918333"/>
      <w:bookmarkStart w:id="5341" w:name="_Toc76298377"/>
      <w:bookmarkStart w:id="5342" w:name="_Toc76572389"/>
      <w:bookmarkStart w:id="5343" w:name="_Toc76652256"/>
      <w:bookmarkStart w:id="5344" w:name="_Toc76653094"/>
      <w:bookmarkStart w:id="5345" w:name="_Toc83742367"/>
      <w:bookmarkStart w:id="5346" w:name="_Toc91440857"/>
      <w:bookmarkStart w:id="5347" w:name="_Toc98849647"/>
      <w:bookmarkStart w:id="5348" w:name="_Toc106543501"/>
      <w:bookmarkStart w:id="5349" w:name="_Toc106737599"/>
      <w:bookmarkStart w:id="5350" w:name="_Toc107233366"/>
      <w:bookmarkStart w:id="5351" w:name="_Toc107234984"/>
      <w:bookmarkStart w:id="5352" w:name="_Toc107419954"/>
      <w:bookmarkStart w:id="5353" w:name="_Toc107477250"/>
      <w:bookmarkStart w:id="5354" w:name="_Toc114566108"/>
      <w:bookmarkStart w:id="5355" w:name="_Toc123936420"/>
      <w:bookmarkStart w:id="5356" w:name="_Toc12437743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309FCDDF"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7DA9BAB3" w14:textId="77777777" w:rsidR="005B3300" w:rsidRPr="00C25669" w:rsidRDefault="005B3300" w:rsidP="005B3300">
      <w:pPr>
        <w:pStyle w:val="Heading4"/>
        <w:rPr>
          <w:lang w:eastAsia="zh-CN"/>
        </w:rPr>
      </w:pPr>
      <w:bookmarkStart w:id="5357" w:name="_Toc21338368"/>
      <w:bookmarkStart w:id="5358" w:name="_Toc29808476"/>
      <w:bookmarkStart w:id="5359" w:name="_Toc37068395"/>
      <w:bookmarkStart w:id="5360" w:name="_Toc37083940"/>
      <w:bookmarkStart w:id="5361" w:name="_Toc37084282"/>
      <w:bookmarkStart w:id="5362" w:name="_Toc40209644"/>
      <w:bookmarkStart w:id="5363" w:name="_Toc40209986"/>
      <w:bookmarkStart w:id="5364" w:name="_Toc45892945"/>
      <w:bookmarkStart w:id="5365" w:name="_Toc53176810"/>
      <w:bookmarkStart w:id="5366" w:name="_Toc61121138"/>
      <w:bookmarkStart w:id="5367" w:name="_Toc67918334"/>
      <w:bookmarkStart w:id="5368" w:name="_Toc76298378"/>
      <w:bookmarkStart w:id="5369" w:name="_Toc76572390"/>
      <w:bookmarkStart w:id="5370" w:name="_Toc76652257"/>
      <w:bookmarkStart w:id="5371" w:name="_Toc76653095"/>
      <w:bookmarkStart w:id="5372" w:name="_Toc83742368"/>
      <w:bookmarkStart w:id="5373" w:name="_Toc91440858"/>
      <w:bookmarkStart w:id="5374" w:name="_Toc98849648"/>
      <w:bookmarkStart w:id="5375" w:name="_Toc106543502"/>
      <w:bookmarkStart w:id="5376" w:name="_Toc106737600"/>
      <w:bookmarkStart w:id="5377" w:name="_Toc107233367"/>
      <w:bookmarkStart w:id="5378" w:name="_Toc107234985"/>
      <w:bookmarkStart w:id="5379" w:name="_Toc107419955"/>
      <w:bookmarkStart w:id="5380" w:name="_Toc107477251"/>
      <w:bookmarkStart w:id="5381" w:name="_Toc114566109"/>
      <w:bookmarkStart w:id="5382" w:name="_Toc123936421"/>
      <w:bookmarkStart w:id="5383" w:name="_Toc12437743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36C6B4C"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215D2FA2" w14:textId="77777777" w:rsidR="005B3300" w:rsidRPr="00C25669" w:rsidRDefault="005B3300" w:rsidP="005B3300">
      <w:pPr>
        <w:pStyle w:val="Heading4"/>
        <w:rPr>
          <w:lang w:eastAsia="zh-CN"/>
        </w:rPr>
      </w:pPr>
      <w:bookmarkStart w:id="5384" w:name="_Toc21338369"/>
      <w:bookmarkStart w:id="5385" w:name="_Toc29808477"/>
      <w:bookmarkStart w:id="5386" w:name="_Toc37068396"/>
      <w:bookmarkStart w:id="5387" w:name="_Toc37083941"/>
      <w:bookmarkStart w:id="5388" w:name="_Toc37084283"/>
      <w:bookmarkStart w:id="5389" w:name="_Toc40209645"/>
      <w:bookmarkStart w:id="5390" w:name="_Toc40209987"/>
      <w:bookmarkStart w:id="5391" w:name="_Toc45892946"/>
      <w:bookmarkStart w:id="5392" w:name="_Toc53176811"/>
      <w:bookmarkStart w:id="5393" w:name="_Toc61121139"/>
      <w:bookmarkStart w:id="5394" w:name="_Toc67918335"/>
      <w:bookmarkStart w:id="5395" w:name="_Toc76298379"/>
      <w:bookmarkStart w:id="5396" w:name="_Toc76572391"/>
      <w:bookmarkStart w:id="5397" w:name="_Toc76652258"/>
      <w:bookmarkStart w:id="5398" w:name="_Toc76653096"/>
      <w:bookmarkStart w:id="5399" w:name="_Toc83742369"/>
      <w:bookmarkStart w:id="5400" w:name="_Toc91440859"/>
      <w:bookmarkStart w:id="5401" w:name="_Toc98849649"/>
      <w:bookmarkStart w:id="5402" w:name="_Toc106543503"/>
      <w:bookmarkStart w:id="5403" w:name="_Toc106737601"/>
      <w:bookmarkStart w:id="5404" w:name="_Toc107233368"/>
      <w:bookmarkStart w:id="5405" w:name="_Toc107234986"/>
      <w:bookmarkStart w:id="5406" w:name="_Toc107419956"/>
      <w:bookmarkStart w:id="5407" w:name="_Toc107477252"/>
      <w:bookmarkStart w:id="5408" w:name="_Toc114566110"/>
      <w:bookmarkStart w:id="5409" w:name="_Toc123936422"/>
      <w:bookmarkStart w:id="5410" w:name="_Toc12437743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EF9186C" w14:textId="77777777" w:rsidR="005B3300" w:rsidRPr="00AC3283" w:rsidRDefault="005B3300" w:rsidP="005B3300">
      <w:pPr>
        <w:overflowPunct w:val="0"/>
        <w:autoSpaceDE w:val="0"/>
        <w:autoSpaceDN w:val="0"/>
        <w:adjustRightInd w:val="0"/>
        <w:textAlignment w:val="baseline"/>
        <w:rPr>
          <w:lang w:eastAsia="zh-CN"/>
        </w:rPr>
      </w:pPr>
      <w:bookmarkStart w:id="5411"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14:paraId="052A8E0D" w14:textId="77777777" w:rsidR="005B3300" w:rsidRDefault="005B3300" w:rsidP="005B3300">
      <w:pPr>
        <w:pStyle w:val="Heading3"/>
        <w:rPr>
          <w:lang w:eastAsia="zh-CN"/>
        </w:rPr>
      </w:pPr>
      <w:bookmarkStart w:id="5412" w:name="_Toc29808478"/>
      <w:bookmarkStart w:id="5413" w:name="_Toc37068397"/>
      <w:bookmarkStart w:id="5414" w:name="_Toc37083942"/>
      <w:bookmarkStart w:id="5415" w:name="_Toc37084284"/>
      <w:bookmarkStart w:id="5416" w:name="_Toc40209646"/>
      <w:bookmarkStart w:id="5417" w:name="_Toc40209988"/>
      <w:bookmarkStart w:id="5418" w:name="_Toc45892947"/>
      <w:bookmarkStart w:id="5419" w:name="_Toc53176812"/>
      <w:bookmarkStart w:id="5420" w:name="_Toc61121140"/>
      <w:bookmarkStart w:id="5421" w:name="_Toc67918336"/>
      <w:bookmarkStart w:id="5422" w:name="_Toc76298380"/>
      <w:bookmarkStart w:id="5423" w:name="_Toc76572392"/>
      <w:bookmarkStart w:id="5424" w:name="_Toc76652259"/>
      <w:bookmarkStart w:id="5425" w:name="_Toc76653097"/>
      <w:bookmarkStart w:id="5426" w:name="_Toc83742370"/>
      <w:bookmarkStart w:id="5427" w:name="_Toc91440860"/>
      <w:bookmarkStart w:id="5428" w:name="_Toc98849650"/>
      <w:bookmarkStart w:id="5429" w:name="_Toc106543504"/>
      <w:bookmarkStart w:id="5430" w:name="_Toc106737602"/>
      <w:bookmarkStart w:id="5431" w:name="_Toc107233369"/>
      <w:bookmarkStart w:id="5432" w:name="_Toc107234987"/>
      <w:bookmarkStart w:id="5433" w:name="_Toc107419957"/>
      <w:bookmarkStart w:id="5434" w:name="_Toc107477253"/>
      <w:bookmarkStart w:id="5435" w:name="_Toc114566111"/>
      <w:bookmarkStart w:id="5436" w:name="_Toc123936423"/>
      <w:bookmarkStart w:id="5437" w:name="_Toc124377438"/>
      <w:r w:rsidRPr="00C25669">
        <w:rPr>
          <w:rFonts w:hint="eastAsia"/>
          <w:lang w:eastAsia="zh-CN"/>
        </w:rPr>
        <w:t>10.2B.2</w:t>
      </w:r>
      <w:r w:rsidRPr="00C25669">
        <w:rPr>
          <w:rFonts w:hint="eastAsia"/>
          <w:lang w:eastAsia="zh-CN"/>
        </w:rPr>
        <w:tab/>
        <w:t>NR DC between FR1 and FR2</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4C983FA5" w14:textId="77777777"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14:paraId="07CE7C41" w14:textId="77777777" w:rsidR="005B3300" w:rsidRPr="00C25669" w:rsidRDefault="005B3300" w:rsidP="005B3300">
      <w:pPr>
        <w:pStyle w:val="Heading2"/>
        <w:rPr>
          <w:lang w:eastAsia="zh-CN"/>
        </w:rPr>
      </w:pPr>
      <w:bookmarkStart w:id="5438" w:name="_Toc21338371"/>
      <w:bookmarkStart w:id="5439" w:name="_Toc29808479"/>
      <w:bookmarkStart w:id="5440" w:name="_Toc37068398"/>
      <w:bookmarkStart w:id="5441" w:name="_Toc37083943"/>
      <w:bookmarkStart w:id="5442" w:name="_Toc37084285"/>
      <w:bookmarkStart w:id="5443" w:name="_Toc40209647"/>
      <w:bookmarkStart w:id="5444" w:name="_Toc40209989"/>
      <w:bookmarkStart w:id="5445" w:name="_Toc45892948"/>
      <w:bookmarkStart w:id="5446" w:name="_Toc53176813"/>
      <w:bookmarkStart w:id="5447" w:name="_Toc61121141"/>
      <w:bookmarkStart w:id="5448" w:name="_Toc67918337"/>
      <w:bookmarkStart w:id="5449" w:name="_Toc76298381"/>
      <w:bookmarkStart w:id="5450" w:name="_Toc76572393"/>
      <w:bookmarkStart w:id="5451" w:name="_Toc76652260"/>
      <w:bookmarkStart w:id="5452" w:name="_Toc76653098"/>
      <w:bookmarkStart w:id="5453" w:name="_Toc83742371"/>
      <w:bookmarkStart w:id="5454" w:name="_Toc91440861"/>
      <w:bookmarkStart w:id="5455" w:name="_Toc98849651"/>
      <w:bookmarkStart w:id="5456" w:name="_Toc106543505"/>
      <w:bookmarkStart w:id="5457" w:name="_Toc106737603"/>
      <w:bookmarkStart w:id="5458" w:name="_Toc107233370"/>
      <w:bookmarkStart w:id="5459" w:name="_Toc107234988"/>
      <w:bookmarkStart w:id="5460" w:name="_Toc107419958"/>
      <w:bookmarkStart w:id="5461" w:name="_Toc107477254"/>
      <w:bookmarkStart w:id="5462" w:name="_Toc114566112"/>
      <w:bookmarkStart w:id="5463" w:name="_Toc123936424"/>
      <w:bookmarkStart w:id="5464" w:name="_Toc12437743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7817EE4" w14:textId="77777777" w:rsidR="005B3300" w:rsidRPr="00C25669" w:rsidRDefault="005B3300" w:rsidP="005B3300">
      <w:pPr>
        <w:pStyle w:val="Heading2"/>
        <w:rPr>
          <w:lang w:eastAsia="zh-CN"/>
        </w:rPr>
      </w:pPr>
      <w:bookmarkStart w:id="5465" w:name="_Toc21338372"/>
      <w:bookmarkStart w:id="5466" w:name="_Toc29808480"/>
      <w:bookmarkStart w:id="5467" w:name="_Toc37068399"/>
      <w:bookmarkStart w:id="5468" w:name="_Toc37083944"/>
      <w:bookmarkStart w:id="5469" w:name="_Toc37084286"/>
      <w:bookmarkStart w:id="5470" w:name="_Toc40209648"/>
      <w:bookmarkStart w:id="5471" w:name="_Toc40209990"/>
      <w:bookmarkStart w:id="5472" w:name="_Toc45892949"/>
      <w:bookmarkStart w:id="5473" w:name="_Toc53176814"/>
      <w:bookmarkStart w:id="5474" w:name="_Toc61121142"/>
      <w:bookmarkStart w:id="5475" w:name="_Toc67918338"/>
      <w:bookmarkStart w:id="5476" w:name="_Toc76298382"/>
      <w:bookmarkStart w:id="5477" w:name="_Toc76572394"/>
      <w:bookmarkStart w:id="5478" w:name="_Toc76652261"/>
      <w:bookmarkStart w:id="5479" w:name="_Toc76653099"/>
      <w:bookmarkStart w:id="5480" w:name="_Toc83742372"/>
      <w:bookmarkStart w:id="5481" w:name="_Toc91440862"/>
      <w:bookmarkStart w:id="5482" w:name="_Toc98849652"/>
      <w:bookmarkStart w:id="5483" w:name="_Toc106543506"/>
      <w:bookmarkStart w:id="5484" w:name="_Toc106737604"/>
      <w:bookmarkStart w:id="5485" w:name="_Toc107233371"/>
      <w:bookmarkStart w:id="5486" w:name="_Toc107234989"/>
      <w:bookmarkStart w:id="5487" w:name="_Toc107419959"/>
      <w:bookmarkStart w:id="5488" w:name="_Toc107477255"/>
      <w:bookmarkStart w:id="5489" w:name="_Toc114566113"/>
      <w:bookmarkStart w:id="5490" w:name="_Toc123936425"/>
      <w:bookmarkStart w:id="5491" w:name="_Toc12437744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5DEDA9EC" w14:textId="77777777" w:rsidR="005B3300" w:rsidRPr="00C25669" w:rsidRDefault="005B3300" w:rsidP="005B3300">
      <w:pPr>
        <w:rPr>
          <w:lang w:eastAsia="zh-CN"/>
        </w:rPr>
      </w:pPr>
      <w:r w:rsidRPr="00C25669">
        <w:rPr>
          <w:rFonts w:hint="eastAsia"/>
          <w:lang w:eastAsia="zh-CN"/>
        </w:rPr>
        <w:t>(Void)</w:t>
      </w:r>
    </w:p>
    <w:p w14:paraId="019CAC50" w14:textId="77777777" w:rsidR="005B3300" w:rsidRPr="00C25669" w:rsidRDefault="005B3300" w:rsidP="005B3300">
      <w:pPr>
        <w:pStyle w:val="Heading2"/>
        <w:rPr>
          <w:lang w:eastAsia="zh-CN"/>
        </w:rPr>
      </w:pPr>
      <w:bookmarkStart w:id="5492" w:name="_Toc21338373"/>
      <w:bookmarkStart w:id="5493" w:name="_Toc29808481"/>
      <w:bookmarkStart w:id="5494" w:name="_Toc37068400"/>
      <w:bookmarkStart w:id="5495" w:name="_Toc37083945"/>
      <w:bookmarkStart w:id="5496" w:name="_Toc37084287"/>
      <w:bookmarkStart w:id="5497" w:name="_Toc40209649"/>
      <w:bookmarkStart w:id="5498" w:name="_Toc40209991"/>
      <w:bookmarkStart w:id="5499" w:name="_Toc45892950"/>
      <w:bookmarkStart w:id="5500" w:name="_Toc53176815"/>
      <w:bookmarkStart w:id="5501" w:name="_Toc61121143"/>
      <w:bookmarkStart w:id="5502" w:name="_Toc67918339"/>
      <w:bookmarkStart w:id="5503" w:name="_Toc76298383"/>
      <w:bookmarkStart w:id="5504" w:name="_Toc76572395"/>
      <w:bookmarkStart w:id="5505" w:name="_Toc76652262"/>
      <w:bookmarkStart w:id="5506" w:name="_Toc76653100"/>
      <w:bookmarkStart w:id="5507" w:name="_Toc83742373"/>
      <w:bookmarkStart w:id="5508" w:name="_Toc91440863"/>
      <w:bookmarkStart w:id="5509" w:name="_Toc98849653"/>
      <w:bookmarkStart w:id="5510" w:name="_Toc106543507"/>
      <w:bookmarkStart w:id="5511" w:name="_Toc106737605"/>
      <w:bookmarkStart w:id="5512" w:name="_Toc107233372"/>
      <w:bookmarkStart w:id="5513" w:name="_Toc107234990"/>
      <w:bookmarkStart w:id="5514" w:name="_Toc107419960"/>
      <w:bookmarkStart w:id="5515" w:name="_Toc107477256"/>
      <w:bookmarkStart w:id="5516" w:name="_Toc114566114"/>
      <w:bookmarkStart w:id="5517" w:name="_Toc123936426"/>
      <w:bookmarkStart w:id="5518" w:name="_Toc124377441"/>
      <w:r w:rsidRPr="00C25669">
        <w:rPr>
          <w:rFonts w:hint="eastAsia"/>
          <w:lang w:eastAsia="zh-CN"/>
        </w:rPr>
        <w:lastRenderedPageBreak/>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728B29EA" w14:textId="77777777" w:rsidR="005B3300" w:rsidRPr="00C25669" w:rsidRDefault="005B3300" w:rsidP="005B3300">
      <w:pPr>
        <w:pStyle w:val="Heading3"/>
        <w:rPr>
          <w:lang w:eastAsia="zh-CN"/>
        </w:rPr>
      </w:pPr>
      <w:bookmarkStart w:id="5519" w:name="_Toc21338374"/>
      <w:bookmarkStart w:id="5520" w:name="_Toc29808482"/>
      <w:bookmarkStart w:id="5521" w:name="_Toc37068401"/>
      <w:bookmarkStart w:id="5522" w:name="_Toc37083946"/>
      <w:bookmarkStart w:id="5523" w:name="_Toc37084288"/>
      <w:bookmarkStart w:id="5524" w:name="_Toc40209650"/>
      <w:bookmarkStart w:id="5525" w:name="_Toc40209992"/>
      <w:bookmarkStart w:id="5526" w:name="_Toc45892951"/>
      <w:bookmarkStart w:id="5527" w:name="_Toc53176816"/>
      <w:bookmarkStart w:id="5528" w:name="_Toc61121144"/>
      <w:bookmarkStart w:id="5529" w:name="_Toc67918340"/>
      <w:bookmarkStart w:id="5530" w:name="_Toc76298384"/>
      <w:bookmarkStart w:id="5531" w:name="_Toc76572396"/>
      <w:bookmarkStart w:id="5532" w:name="_Toc76652263"/>
      <w:bookmarkStart w:id="5533" w:name="_Toc76653101"/>
      <w:bookmarkStart w:id="5534" w:name="_Toc83742374"/>
      <w:bookmarkStart w:id="5535" w:name="_Toc91440864"/>
      <w:bookmarkStart w:id="5536" w:name="_Toc98849654"/>
      <w:bookmarkStart w:id="5537" w:name="_Toc106543508"/>
      <w:bookmarkStart w:id="5538" w:name="_Toc106737606"/>
      <w:bookmarkStart w:id="5539" w:name="_Toc107233373"/>
      <w:bookmarkStart w:id="5540" w:name="_Toc107234991"/>
      <w:bookmarkStart w:id="5541" w:name="_Toc107419961"/>
      <w:bookmarkStart w:id="5542" w:name="_Toc107477257"/>
      <w:bookmarkStart w:id="5543" w:name="_Toc114566115"/>
      <w:bookmarkStart w:id="5544" w:name="_Toc123936427"/>
      <w:bookmarkStart w:id="5545" w:name="_Toc12437744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5FD3E055" w14:textId="77777777" w:rsidR="005B3300" w:rsidRPr="00C25669" w:rsidRDefault="005B3300" w:rsidP="005B3300">
      <w:pPr>
        <w:pStyle w:val="Heading4"/>
        <w:rPr>
          <w:lang w:eastAsia="zh-CN"/>
        </w:rPr>
      </w:pPr>
      <w:bookmarkStart w:id="5546" w:name="_Toc21338375"/>
      <w:bookmarkStart w:id="5547" w:name="_Toc29808483"/>
      <w:bookmarkStart w:id="5548" w:name="_Toc37068402"/>
      <w:bookmarkStart w:id="5549" w:name="_Toc37083947"/>
      <w:bookmarkStart w:id="5550" w:name="_Toc37084289"/>
      <w:bookmarkStart w:id="5551" w:name="_Toc40209651"/>
      <w:bookmarkStart w:id="5552" w:name="_Toc40209993"/>
      <w:bookmarkStart w:id="5553" w:name="_Toc45892952"/>
      <w:bookmarkStart w:id="5554" w:name="_Toc53176817"/>
      <w:bookmarkStart w:id="5555" w:name="_Toc61121145"/>
      <w:bookmarkStart w:id="5556" w:name="_Toc67918341"/>
      <w:bookmarkStart w:id="5557" w:name="_Toc76298385"/>
      <w:bookmarkStart w:id="5558" w:name="_Toc76572397"/>
      <w:bookmarkStart w:id="5559" w:name="_Toc76652264"/>
      <w:bookmarkStart w:id="5560" w:name="_Toc76653102"/>
      <w:bookmarkStart w:id="5561" w:name="_Toc83742375"/>
      <w:bookmarkStart w:id="5562" w:name="_Toc91440865"/>
      <w:bookmarkStart w:id="5563" w:name="_Toc98849655"/>
      <w:bookmarkStart w:id="5564" w:name="_Toc106543509"/>
      <w:bookmarkStart w:id="5565" w:name="_Toc106737607"/>
      <w:bookmarkStart w:id="5566" w:name="_Toc107233374"/>
      <w:bookmarkStart w:id="5567" w:name="_Toc107234992"/>
      <w:bookmarkStart w:id="5568" w:name="_Toc107419962"/>
      <w:bookmarkStart w:id="5569" w:name="_Toc107477258"/>
      <w:bookmarkStart w:id="5570" w:name="_Toc114566116"/>
      <w:bookmarkStart w:id="5571" w:name="_Toc123936428"/>
      <w:bookmarkStart w:id="5572" w:name="_Toc12437744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5E51F8AA"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9BD7F28" w14:textId="77777777" w:rsidR="005B3300" w:rsidRPr="00C25669" w:rsidRDefault="005B3300" w:rsidP="005B3300">
      <w:pPr>
        <w:pStyle w:val="Heading4"/>
        <w:rPr>
          <w:lang w:eastAsia="zh-CN"/>
        </w:rPr>
      </w:pPr>
      <w:bookmarkStart w:id="5573" w:name="_Toc21338376"/>
      <w:bookmarkStart w:id="5574" w:name="_Toc29808484"/>
      <w:bookmarkStart w:id="5575" w:name="_Toc37068403"/>
      <w:bookmarkStart w:id="5576" w:name="_Toc37083948"/>
      <w:bookmarkStart w:id="5577" w:name="_Toc37084290"/>
      <w:bookmarkStart w:id="5578" w:name="_Toc40209652"/>
      <w:bookmarkStart w:id="5579" w:name="_Toc40209994"/>
      <w:bookmarkStart w:id="5580" w:name="_Toc45892953"/>
      <w:bookmarkStart w:id="5581" w:name="_Toc53176818"/>
      <w:bookmarkStart w:id="5582" w:name="_Toc61121146"/>
      <w:bookmarkStart w:id="5583" w:name="_Toc67918342"/>
      <w:bookmarkStart w:id="5584" w:name="_Toc76298386"/>
      <w:bookmarkStart w:id="5585" w:name="_Toc76572398"/>
      <w:bookmarkStart w:id="5586" w:name="_Toc76652265"/>
      <w:bookmarkStart w:id="5587" w:name="_Toc76653103"/>
      <w:bookmarkStart w:id="5588" w:name="_Toc83742376"/>
      <w:bookmarkStart w:id="5589" w:name="_Toc91440866"/>
      <w:bookmarkStart w:id="5590" w:name="_Toc98849656"/>
      <w:bookmarkStart w:id="5591" w:name="_Toc106543510"/>
      <w:bookmarkStart w:id="5592" w:name="_Toc106737608"/>
      <w:bookmarkStart w:id="5593" w:name="_Toc107233375"/>
      <w:bookmarkStart w:id="5594" w:name="_Toc107234993"/>
      <w:bookmarkStart w:id="5595" w:name="_Toc107419963"/>
      <w:bookmarkStart w:id="5596" w:name="_Toc107477259"/>
      <w:bookmarkStart w:id="5597" w:name="_Toc114566117"/>
      <w:bookmarkStart w:id="5598" w:name="_Toc123936429"/>
      <w:bookmarkStart w:id="5599" w:name="_Toc12437744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45C3DC80"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05EEF278" w14:textId="77777777" w:rsidR="005B3300" w:rsidRPr="00C25669" w:rsidRDefault="005B3300" w:rsidP="005B3300">
      <w:pPr>
        <w:pStyle w:val="Heading4"/>
        <w:rPr>
          <w:lang w:eastAsia="zh-CN"/>
        </w:rPr>
      </w:pPr>
      <w:bookmarkStart w:id="5600" w:name="_Toc21338377"/>
      <w:bookmarkStart w:id="5601" w:name="_Toc29808485"/>
      <w:bookmarkStart w:id="5602" w:name="_Toc37068404"/>
      <w:bookmarkStart w:id="5603" w:name="_Toc37083949"/>
      <w:bookmarkStart w:id="5604" w:name="_Toc37084291"/>
      <w:bookmarkStart w:id="5605" w:name="_Toc40209653"/>
      <w:bookmarkStart w:id="5606" w:name="_Toc40209995"/>
      <w:bookmarkStart w:id="5607" w:name="_Toc45892954"/>
      <w:bookmarkStart w:id="5608" w:name="_Toc53176819"/>
      <w:bookmarkStart w:id="5609" w:name="_Toc61121147"/>
      <w:bookmarkStart w:id="5610" w:name="_Toc67918343"/>
      <w:bookmarkStart w:id="5611" w:name="_Toc76298387"/>
      <w:bookmarkStart w:id="5612" w:name="_Toc76572399"/>
      <w:bookmarkStart w:id="5613" w:name="_Toc76652266"/>
      <w:bookmarkStart w:id="5614" w:name="_Toc76653104"/>
      <w:bookmarkStart w:id="5615" w:name="_Toc83742377"/>
      <w:bookmarkStart w:id="5616" w:name="_Toc91440867"/>
      <w:bookmarkStart w:id="5617" w:name="_Toc98849657"/>
      <w:bookmarkStart w:id="5618" w:name="_Toc106543511"/>
      <w:bookmarkStart w:id="5619" w:name="_Toc106737609"/>
      <w:bookmarkStart w:id="5620" w:name="_Toc107233376"/>
      <w:bookmarkStart w:id="5621" w:name="_Toc107234994"/>
      <w:bookmarkStart w:id="5622" w:name="_Toc107419964"/>
      <w:bookmarkStart w:id="5623" w:name="_Toc107477260"/>
      <w:bookmarkStart w:id="5624" w:name="_Toc114566118"/>
      <w:bookmarkStart w:id="5625" w:name="_Toc123936430"/>
      <w:bookmarkStart w:id="5626" w:name="_Toc12437744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p>
    <w:p w14:paraId="3AD8A283" w14:textId="77777777" w:rsidR="005B3300" w:rsidRPr="00AC3283" w:rsidRDefault="005B3300" w:rsidP="005B3300">
      <w:pPr>
        <w:overflowPunct w:val="0"/>
        <w:autoSpaceDE w:val="0"/>
        <w:autoSpaceDN w:val="0"/>
        <w:adjustRightInd w:val="0"/>
        <w:textAlignment w:val="baseline"/>
        <w:rPr>
          <w:lang w:eastAsia="zh-CN"/>
        </w:rPr>
      </w:pPr>
      <w:bookmarkStart w:id="5627"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14:paraId="23DF48EB" w14:textId="77777777" w:rsidR="005B3300" w:rsidRDefault="005B3300" w:rsidP="005B3300">
      <w:pPr>
        <w:pStyle w:val="Heading3"/>
        <w:rPr>
          <w:lang w:eastAsia="zh-CN"/>
        </w:rPr>
      </w:pPr>
      <w:bookmarkStart w:id="5628" w:name="_Toc29808486"/>
      <w:bookmarkStart w:id="5629" w:name="_Toc37068405"/>
      <w:bookmarkStart w:id="5630" w:name="_Toc37083950"/>
      <w:bookmarkStart w:id="5631" w:name="_Toc37084292"/>
      <w:bookmarkStart w:id="5632" w:name="_Toc40209654"/>
      <w:bookmarkStart w:id="5633" w:name="_Toc40209996"/>
      <w:bookmarkStart w:id="5634" w:name="_Toc45892955"/>
      <w:bookmarkStart w:id="5635" w:name="_Toc53176820"/>
      <w:bookmarkStart w:id="5636" w:name="_Toc61121148"/>
      <w:bookmarkStart w:id="5637" w:name="_Toc67918344"/>
      <w:bookmarkStart w:id="5638" w:name="_Toc76298388"/>
      <w:bookmarkStart w:id="5639" w:name="_Toc76572400"/>
      <w:bookmarkStart w:id="5640" w:name="_Toc76652267"/>
      <w:bookmarkStart w:id="5641" w:name="_Toc76653105"/>
      <w:bookmarkStart w:id="5642" w:name="_Toc83742378"/>
      <w:bookmarkStart w:id="5643" w:name="_Toc91440868"/>
      <w:bookmarkStart w:id="5644" w:name="_Toc98849658"/>
      <w:bookmarkStart w:id="5645" w:name="_Toc106543512"/>
      <w:bookmarkStart w:id="5646" w:name="_Toc106737610"/>
      <w:bookmarkStart w:id="5647" w:name="_Toc107233377"/>
      <w:bookmarkStart w:id="5648" w:name="_Toc107234995"/>
      <w:bookmarkStart w:id="5649" w:name="_Toc107419965"/>
      <w:bookmarkStart w:id="5650" w:name="_Toc107477261"/>
      <w:bookmarkStart w:id="5651" w:name="_Toc114566119"/>
      <w:bookmarkStart w:id="5652" w:name="_Toc123936431"/>
      <w:bookmarkStart w:id="5653" w:name="_Toc124377446"/>
      <w:r w:rsidRPr="00C25669">
        <w:rPr>
          <w:rFonts w:hint="eastAsia"/>
          <w:lang w:eastAsia="zh-CN"/>
        </w:rPr>
        <w:t>10.3B.2</w:t>
      </w:r>
      <w:r w:rsidRPr="00C25669">
        <w:rPr>
          <w:rFonts w:hint="eastAsia"/>
          <w:lang w:eastAsia="zh-CN"/>
        </w:rPr>
        <w:tab/>
        <w:t>NR DC between FR1 and FR2</w:t>
      </w:r>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47FD243B" w14:textId="77777777"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14:paraId="5563C280" w14:textId="77777777" w:rsidR="005B3300" w:rsidRPr="00C25669" w:rsidRDefault="005B3300" w:rsidP="005B3300">
      <w:pPr>
        <w:pStyle w:val="Heading2"/>
        <w:rPr>
          <w:lang w:eastAsia="zh-CN"/>
        </w:rPr>
      </w:pPr>
      <w:bookmarkStart w:id="5654" w:name="_Toc21338379"/>
      <w:bookmarkStart w:id="5655" w:name="_Toc29808487"/>
      <w:bookmarkStart w:id="5656" w:name="_Toc37068406"/>
      <w:bookmarkStart w:id="5657" w:name="_Toc37083951"/>
      <w:bookmarkStart w:id="5658" w:name="_Toc37084293"/>
      <w:bookmarkStart w:id="5659" w:name="_Toc40209655"/>
      <w:bookmarkStart w:id="5660" w:name="_Toc40209997"/>
      <w:bookmarkStart w:id="5661" w:name="_Toc45892956"/>
      <w:bookmarkStart w:id="5662" w:name="_Toc53176821"/>
      <w:bookmarkStart w:id="5663" w:name="_Toc61121149"/>
      <w:bookmarkStart w:id="5664" w:name="_Toc67918345"/>
      <w:bookmarkStart w:id="5665" w:name="_Toc76298389"/>
      <w:bookmarkStart w:id="5666" w:name="_Toc76572401"/>
      <w:bookmarkStart w:id="5667" w:name="_Toc76652268"/>
      <w:bookmarkStart w:id="5668" w:name="_Toc76653106"/>
      <w:bookmarkStart w:id="5669" w:name="_Toc83742379"/>
      <w:bookmarkStart w:id="5670" w:name="_Toc91440869"/>
      <w:bookmarkStart w:id="5671" w:name="_Toc98849659"/>
      <w:bookmarkStart w:id="5672" w:name="_Toc106543513"/>
      <w:bookmarkStart w:id="5673" w:name="_Toc106737611"/>
      <w:bookmarkStart w:id="5674" w:name="_Toc107233378"/>
      <w:bookmarkStart w:id="5675" w:name="_Toc107234996"/>
      <w:bookmarkStart w:id="5676" w:name="_Toc107419966"/>
      <w:bookmarkStart w:id="5677" w:name="_Toc107477262"/>
      <w:bookmarkStart w:id="5678" w:name="_Toc114566120"/>
      <w:bookmarkStart w:id="5679" w:name="_Toc123936432"/>
      <w:bookmarkStart w:id="5680" w:name="_Toc12437744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6F2984E2" w14:textId="77777777" w:rsidR="005B3300" w:rsidRPr="00C25669" w:rsidRDefault="005B3300" w:rsidP="005B3300">
      <w:pPr>
        <w:pStyle w:val="Heading2"/>
        <w:rPr>
          <w:lang w:eastAsia="zh-CN"/>
        </w:rPr>
      </w:pPr>
      <w:bookmarkStart w:id="5681" w:name="_Toc21338380"/>
      <w:bookmarkStart w:id="5682" w:name="_Toc29808488"/>
      <w:bookmarkStart w:id="5683" w:name="_Toc37068407"/>
      <w:bookmarkStart w:id="5684" w:name="_Toc37083952"/>
      <w:bookmarkStart w:id="5685" w:name="_Toc37084294"/>
      <w:bookmarkStart w:id="5686" w:name="_Toc40209656"/>
      <w:bookmarkStart w:id="5687" w:name="_Toc40209998"/>
      <w:bookmarkStart w:id="5688" w:name="_Toc45892957"/>
      <w:bookmarkStart w:id="5689" w:name="_Toc53176822"/>
      <w:bookmarkStart w:id="5690" w:name="_Toc61121150"/>
      <w:bookmarkStart w:id="5691" w:name="_Toc67918346"/>
      <w:bookmarkStart w:id="5692" w:name="_Toc76298390"/>
      <w:bookmarkStart w:id="5693" w:name="_Toc76572402"/>
      <w:bookmarkStart w:id="5694" w:name="_Toc76652269"/>
      <w:bookmarkStart w:id="5695" w:name="_Toc76653107"/>
      <w:bookmarkStart w:id="5696" w:name="_Toc83742380"/>
      <w:bookmarkStart w:id="5697" w:name="_Toc91440870"/>
      <w:bookmarkStart w:id="5698" w:name="_Toc98849660"/>
      <w:bookmarkStart w:id="5699" w:name="_Toc106543514"/>
      <w:bookmarkStart w:id="5700" w:name="_Toc106737612"/>
      <w:bookmarkStart w:id="5701" w:name="_Toc107233379"/>
      <w:bookmarkStart w:id="5702" w:name="_Toc107234997"/>
      <w:bookmarkStart w:id="5703" w:name="_Toc107419967"/>
      <w:bookmarkStart w:id="5704" w:name="_Toc107477263"/>
      <w:bookmarkStart w:id="5705" w:name="_Toc114566121"/>
      <w:bookmarkStart w:id="5706" w:name="_Toc123936433"/>
      <w:bookmarkStart w:id="5707" w:name="_Toc12437744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26DBD0E2" w14:textId="77777777" w:rsidR="005B3300" w:rsidRPr="00C25669" w:rsidRDefault="005B3300" w:rsidP="005B3300">
      <w:pPr>
        <w:pStyle w:val="Heading2"/>
        <w:rPr>
          <w:lang w:eastAsia="zh-CN"/>
        </w:rPr>
      </w:pPr>
      <w:bookmarkStart w:id="5708" w:name="_Toc21338381"/>
      <w:bookmarkStart w:id="5709" w:name="_Toc29808489"/>
      <w:bookmarkStart w:id="5710" w:name="_Toc37068408"/>
      <w:bookmarkStart w:id="5711" w:name="_Toc37083953"/>
      <w:bookmarkStart w:id="5712" w:name="_Toc37084295"/>
      <w:bookmarkStart w:id="5713" w:name="_Toc40209657"/>
      <w:bookmarkStart w:id="5714" w:name="_Toc40209999"/>
      <w:bookmarkStart w:id="5715" w:name="_Toc45892958"/>
      <w:bookmarkStart w:id="5716" w:name="_Toc53176823"/>
      <w:bookmarkStart w:id="5717" w:name="_Toc61121151"/>
      <w:bookmarkStart w:id="5718" w:name="_Toc67918347"/>
      <w:bookmarkStart w:id="5719" w:name="_Toc76298391"/>
      <w:bookmarkStart w:id="5720" w:name="_Toc76572403"/>
      <w:bookmarkStart w:id="5721" w:name="_Toc76652270"/>
      <w:bookmarkStart w:id="5722" w:name="_Toc76653108"/>
      <w:bookmarkStart w:id="5723" w:name="_Toc83742381"/>
      <w:bookmarkStart w:id="5724" w:name="_Toc91440871"/>
      <w:bookmarkStart w:id="5725" w:name="_Toc98849661"/>
      <w:bookmarkStart w:id="5726" w:name="_Toc106543515"/>
      <w:bookmarkStart w:id="5727" w:name="_Toc106737613"/>
      <w:bookmarkStart w:id="5728" w:name="_Toc107233380"/>
      <w:bookmarkStart w:id="5729" w:name="_Toc107234998"/>
      <w:bookmarkStart w:id="5730" w:name="_Toc107419968"/>
      <w:bookmarkStart w:id="5731" w:name="_Toc107477264"/>
      <w:bookmarkStart w:id="5732" w:name="_Toc114566122"/>
      <w:bookmarkStart w:id="5733" w:name="_Toc123936434"/>
      <w:bookmarkStart w:id="5734" w:name="_Toc12437744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p>
    <w:p w14:paraId="59E92E77" w14:textId="77777777" w:rsidR="005B3300" w:rsidRPr="00C25669" w:rsidRDefault="005B3300" w:rsidP="005B3300">
      <w:pPr>
        <w:pStyle w:val="Heading3"/>
        <w:rPr>
          <w:lang w:eastAsia="zh-CN"/>
        </w:rPr>
      </w:pPr>
      <w:bookmarkStart w:id="5735" w:name="_Toc21338382"/>
      <w:bookmarkStart w:id="5736" w:name="_Toc29808490"/>
      <w:bookmarkStart w:id="5737" w:name="_Toc37068409"/>
      <w:bookmarkStart w:id="5738" w:name="_Toc37083954"/>
      <w:bookmarkStart w:id="5739" w:name="_Toc37084296"/>
      <w:bookmarkStart w:id="5740" w:name="_Toc40209658"/>
      <w:bookmarkStart w:id="5741" w:name="_Toc40210000"/>
      <w:bookmarkStart w:id="5742" w:name="_Toc45892959"/>
      <w:bookmarkStart w:id="5743" w:name="_Toc53176824"/>
      <w:bookmarkStart w:id="5744" w:name="_Toc61121152"/>
      <w:bookmarkStart w:id="5745" w:name="_Toc67918348"/>
      <w:bookmarkStart w:id="5746" w:name="_Toc76298392"/>
      <w:bookmarkStart w:id="5747" w:name="_Toc76572404"/>
      <w:bookmarkStart w:id="5748" w:name="_Toc76652271"/>
      <w:bookmarkStart w:id="5749" w:name="_Toc76653109"/>
      <w:bookmarkStart w:id="5750" w:name="_Toc83742382"/>
      <w:bookmarkStart w:id="5751" w:name="_Toc91440872"/>
      <w:bookmarkStart w:id="5752" w:name="_Toc98849662"/>
      <w:bookmarkStart w:id="5753" w:name="_Toc106543516"/>
      <w:bookmarkStart w:id="5754" w:name="_Toc106737614"/>
      <w:bookmarkStart w:id="5755" w:name="_Toc107233381"/>
      <w:bookmarkStart w:id="5756" w:name="_Toc107234999"/>
      <w:bookmarkStart w:id="5757" w:name="_Toc107419969"/>
      <w:bookmarkStart w:id="5758" w:name="_Toc107477265"/>
      <w:bookmarkStart w:id="5759" w:name="_Toc114566123"/>
      <w:bookmarkStart w:id="5760" w:name="_Toc123936435"/>
      <w:bookmarkStart w:id="5761" w:name="_Toc12437745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p>
    <w:p w14:paraId="61A86631" w14:textId="77777777" w:rsidR="005B3300" w:rsidRPr="00C25669" w:rsidRDefault="005B3300" w:rsidP="005B3300">
      <w:pPr>
        <w:pStyle w:val="Heading4"/>
        <w:rPr>
          <w:lang w:eastAsia="zh-CN"/>
        </w:rPr>
      </w:pPr>
      <w:bookmarkStart w:id="5762" w:name="_Toc21338383"/>
      <w:bookmarkStart w:id="5763" w:name="_Toc29808491"/>
      <w:bookmarkStart w:id="5764" w:name="_Toc37068410"/>
      <w:bookmarkStart w:id="5765" w:name="_Toc37083955"/>
      <w:bookmarkStart w:id="5766" w:name="_Toc37084297"/>
      <w:bookmarkStart w:id="5767" w:name="_Toc40209659"/>
      <w:bookmarkStart w:id="5768" w:name="_Toc40210001"/>
      <w:bookmarkStart w:id="5769" w:name="_Toc45892960"/>
      <w:bookmarkStart w:id="5770" w:name="_Toc53176825"/>
      <w:bookmarkStart w:id="5771" w:name="_Toc61121153"/>
      <w:bookmarkStart w:id="5772" w:name="_Toc67918349"/>
      <w:bookmarkStart w:id="5773" w:name="_Toc76298393"/>
      <w:bookmarkStart w:id="5774" w:name="_Toc76572405"/>
      <w:bookmarkStart w:id="5775" w:name="_Toc76652272"/>
      <w:bookmarkStart w:id="5776" w:name="_Toc76653110"/>
      <w:bookmarkStart w:id="5777" w:name="_Toc83742383"/>
      <w:bookmarkStart w:id="5778" w:name="_Toc91440873"/>
      <w:bookmarkStart w:id="5779" w:name="_Toc98849663"/>
      <w:bookmarkStart w:id="5780" w:name="_Toc106543517"/>
      <w:bookmarkStart w:id="5781" w:name="_Toc106737615"/>
      <w:bookmarkStart w:id="5782" w:name="_Toc107233382"/>
      <w:bookmarkStart w:id="5783" w:name="_Toc107235000"/>
      <w:bookmarkStart w:id="5784" w:name="_Toc107419970"/>
      <w:bookmarkStart w:id="5785" w:name="_Toc107477266"/>
      <w:bookmarkStart w:id="5786" w:name="_Toc114566124"/>
      <w:bookmarkStart w:id="5787" w:name="_Toc123936436"/>
      <w:bookmarkStart w:id="5788" w:name="_Toc12437745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14655346" w14:textId="77777777"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14:paraId="0E38665F" w14:textId="77777777" w:rsidR="005B3300" w:rsidRPr="00C25669" w:rsidRDefault="005B3300" w:rsidP="005B3300">
      <w:pPr>
        <w:pStyle w:val="Heading4"/>
        <w:rPr>
          <w:lang w:eastAsia="zh-CN"/>
        </w:rPr>
      </w:pPr>
      <w:bookmarkStart w:id="5789" w:name="_Toc21338384"/>
      <w:bookmarkStart w:id="5790" w:name="_Toc29808492"/>
      <w:bookmarkStart w:id="5791" w:name="_Toc37068411"/>
      <w:bookmarkStart w:id="5792" w:name="_Toc37083956"/>
      <w:bookmarkStart w:id="5793" w:name="_Toc37084298"/>
      <w:bookmarkStart w:id="5794" w:name="_Toc40209660"/>
      <w:bookmarkStart w:id="5795" w:name="_Toc40210002"/>
      <w:bookmarkStart w:id="5796" w:name="_Toc45892961"/>
      <w:bookmarkStart w:id="5797" w:name="_Toc53176826"/>
      <w:bookmarkStart w:id="5798" w:name="_Toc61121154"/>
      <w:bookmarkStart w:id="5799" w:name="_Toc67918350"/>
      <w:bookmarkStart w:id="5800" w:name="_Toc76298394"/>
      <w:bookmarkStart w:id="5801" w:name="_Toc76572406"/>
      <w:bookmarkStart w:id="5802" w:name="_Toc76652273"/>
      <w:bookmarkStart w:id="5803" w:name="_Toc76653111"/>
      <w:bookmarkStart w:id="5804" w:name="_Toc83742384"/>
      <w:bookmarkStart w:id="5805" w:name="_Toc91440874"/>
      <w:bookmarkStart w:id="5806" w:name="_Toc98849664"/>
      <w:bookmarkStart w:id="5807" w:name="_Toc106543518"/>
      <w:bookmarkStart w:id="5808" w:name="_Toc106737616"/>
      <w:bookmarkStart w:id="5809" w:name="_Toc107233383"/>
      <w:bookmarkStart w:id="5810" w:name="_Toc107235001"/>
      <w:bookmarkStart w:id="5811" w:name="_Toc107419971"/>
      <w:bookmarkStart w:id="5812" w:name="_Toc107477267"/>
      <w:bookmarkStart w:id="5813" w:name="_Toc114566125"/>
      <w:bookmarkStart w:id="5814" w:name="_Toc123936437"/>
      <w:bookmarkStart w:id="5815" w:name="_Toc12437745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24BBF7FF" w14:textId="77777777"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14:paraId="5A25AEED" w14:textId="77777777" w:rsidR="005B3300" w:rsidRPr="00C25669" w:rsidRDefault="005B3300" w:rsidP="005B3300">
      <w:pPr>
        <w:pStyle w:val="Heading4"/>
        <w:rPr>
          <w:lang w:eastAsia="zh-CN"/>
        </w:rPr>
      </w:pPr>
      <w:bookmarkStart w:id="5816" w:name="_Toc21338385"/>
      <w:bookmarkStart w:id="5817" w:name="_Toc29808493"/>
      <w:bookmarkStart w:id="5818" w:name="_Toc37068412"/>
      <w:bookmarkStart w:id="5819" w:name="_Toc37083957"/>
      <w:bookmarkStart w:id="5820" w:name="_Toc37084299"/>
      <w:bookmarkStart w:id="5821" w:name="_Toc40209661"/>
      <w:bookmarkStart w:id="5822" w:name="_Toc40210003"/>
      <w:bookmarkStart w:id="5823" w:name="_Toc45892962"/>
      <w:bookmarkStart w:id="5824" w:name="_Toc53176827"/>
      <w:bookmarkStart w:id="5825" w:name="_Toc61121155"/>
      <w:bookmarkStart w:id="5826" w:name="_Toc67918351"/>
      <w:bookmarkStart w:id="5827" w:name="_Toc76298395"/>
      <w:bookmarkStart w:id="5828" w:name="_Toc76572407"/>
      <w:bookmarkStart w:id="5829" w:name="_Toc76652274"/>
      <w:bookmarkStart w:id="5830" w:name="_Toc76653112"/>
      <w:bookmarkStart w:id="5831" w:name="_Toc83742385"/>
      <w:bookmarkStart w:id="5832" w:name="_Toc91440875"/>
      <w:bookmarkStart w:id="5833" w:name="_Toc98849665"/>
      <w:bookmarkStart w:id="5834" w:name="_Toc106543519"/>
      <w:bookmarkStart w:id="5835" w:name="_Toc106737617"/>
      <w:bookmarkStart w:id="5836" w:name="_Toc107233384"/>
      <w:bookmarkStart w:id="5837" w:name="_Toc107235002"/>
      <w:bookmarkStart w:id="5838" w:name="_Toc107419972"/>
      <w:bookmarkStart w:id="5839" w:name="_Toc107477268"/>
      <w:bookmarkStart w:id="5840" w:name="_Toc114566126"/>
      <w:bookmarkStart w:id="5841" w:name="_Toc123936438"/>
      <w:bookmarkStart w:id="5842" w:name="_Toc12437745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72B4AA43" w14:textId="77777777" w:rsidR="005B3300" w:rsidRPr="00D9587A" w:rsidRDefault="005B3300" w:rsidP="005B3300">
      <w:bookmarkStart w:id="5843"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14:paraId="17F4C953" w14:textId="77777777" w:rsidR="005B3300" w:rsidRPr="00C25669" w:rsidRDefault="005B3300" w:rsidP="005B3300">
      <w:pPr>
        <w:pStyle w:val="Heading3"/>
        <w:rPr>
          <w:lang w:eastAsia="zh-CN"/>
        </w:rPr>
      </w:pPr>
      <w:bookmarkStart w:id="5844" w:name="_Toc29808494"/>
      <w:bookmarkStart w:id="5845" w:name="_Toc37068413"/>
      <w:bookmarkStart w:id="5846" w:name="_Toc37083958"/>
      <w:bookmarkStart w:id="5847" w:name="_Toc37084300"/>
      <w:bookmarkStart w:id="5848" w:name="_Toc40209662"/>
      <w:bookmarkStart w:id="5849" w:name="_Toc40210004"/>
      <w:bookmarkStart w:id="5850" w:name="_Toc45892963"/>
      <w:bookmarkStart w:id="5851" w:name="_Toc53176828"/>
      <w:bookmarkStart w:id="5852" w:name="_Toc61121156"/>
      <w:bookmarkStart w:id="5853" w:name="_Toc67918352"/>
      <w:bookmarkStart w:id="5854" w:name="_Toc76298396"/>
      <w:bookmarkStart w:id="5855" w:name="_Toc76572408"/>
      <w:bookmarkStart w:id="5856" w:name="_Toc76652275"/>
      <w:bookmarkStart w:id="5857" w:name="_Toc76653113"/>
      <w:bookmarkStart w:id="5858" w:name="_Toc83742386"/>
      <w:bookmarkStart w:id="5859" w:name="_Toc91440876"/>
      <w:bookmarkStart w:id="5860" w:name="_Toc98849666"/>
      <w:bookmarkStart w:id="5861" w:name="_Toc106543520"/>
      <w:bookmarkStart w:id="5862" w:name="_Toc106737618"/>
      <w:bookmarkStart w:id="5863" w:name="_Toc107233385"/>
      <w:bookmarkStart w:id="5864" w:name="_Toc107235003"/>
      <w:bookmarkStart w:id="5865" w:name="_Toc107419973"/>
      <w:bookmarkStart w:id="5866" w:name="_Toc107477269"/>
      <w:bookmarkStart w:id="5867" w:name="_Toc114566127"/>
      <w:bookmarkStart w:id="5868" w:name="_Toc123936439"/>
      <w:bookmarkStart w:id="5869" w:name="_Toc124377454"/>
      <w:r w:rsidRPr="00C25669">
        <w:rPr>
          <w:rFonts w:hint="eastAsia"/>
          <w:lang w:eastAsia="zh-CN"/>
        </w:rPr>
        <w:lastRenderedPageBreak/>
        <w:t>10.4B.2</w:t>
      </w:r>
      <w:r w:rsidRPr="00C25669">
        <w:rPr>
          <w:rFonts w:hint="eastAsia"/>
          <w:lang w:eastAsia="zh-CN"/>
        </w:rPr>
        <w:tab/>
        <w:t>NR DC between FR1 and FR2</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p>
    <w:p w14:paraId="24DC27BB" w14:textId="77777777"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14:paraId="2CECFBB7" w14:textId="55FFE91C" w:rsidR="005B3300" w:rsidRPr="00C25669" w:rsidRDefault="005B3300" w:rsidP="005B3300">
      <w:pPr>
        <w:pStyle w:val="Heading8"/>
      </w:pPr>
      <w:r w:rsidRPr="00C25669">
        <w:br w:type="page"/>
      </w:r>
    </w:p>
    <w:p w14:paraId="3E3ECCB6" w14:textId="77777777" w:rsidR="00F60B18" w:rsidRDefault="00F60B18" w:rsidP="00B140F2">
      <w:pPr>
        <w:pStyle w:val="Heading1"/>
      </w:pPr>
      <w:bookmarkStart w:id="5870" w:name="_Toc13090857"/>
      <w:bookmarkStart w:id="5871" w:name="_Toc506297208"/>
      <w:bookmarkStart w:id="5872" w:name="_Toc21338388"/>
      <w:bookmarkStart w:id="5873" w:name="_Toc29808496"/>
      <w:bookmarkStart w:id="5874" w:name="_Toc37068415"/>
      <w:bookmarkStart w:id="5875" w:name="_Toc37083960"/>
      <w:bookmarkStart w:id="5876" w:name="_Toc37084302"/>
      <w:bookmarkStart w:id="5877" w:name="_Toc40209664"/>
      <w:bookmarkStart w:id="5878" w:name="_Toc40210006"/>
      <w:bookmarkStart w:id="5879" w:name="_Toc45892965"/>
      <w:bookmarkStart w:id="5880" w:name="_Toc53176830"/>
      <w:bookmarkStart w:id="5881" w:name="_Toc61121158"/>
      <w:bookmarkStart w:id="5882" w:name="_Toc67918354"/>
      <w:r>
        <w:lastRenderedPageBreak/>
        <w:t>11</w:t>
      </w:r>
      <w:r>
        <w:tab/>
      </w:r>
      <w:r w:rsidRPr="00DE5604">
        <w:t>V2X requirements</w:t>
      </w:r>
    </w:p>
    <w:p w14:paraId="0A4027E1" w14:textId="77777777" w:rsidR="00F60B18" w:rsidRPr="00353B15" w:rsidRDefault="00F60B18" w:rsidP="00F60B18">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p>
    <w:p w14:paraId="5A469A55" w14:textId="77777777" w:rsidR="00F60B18" w:rsidRDefault="00F60B18" w:rsidP="00F60B18">
      <w:pPr>
        <w:pStyle w:val="Heading2"/>
      </w:pPr>
      <w:bookmarkStart w:id="5883" w:name="_Toc76298398"/>
      <w:bookmarkStart w:id="5884" w:name="_Toc76572410"/>
      <w:bookmarkStart w:id="5885" w:name="_Toc76652277"/>
      <w:bookmarkStart w:id="5886" w:name="_Toc76653115"/>
      <w:bookmarkStart w:id="5887" w:name="_Toc83742388"/>
      <w:bookmarkStart w:id="5888" w:name="_Toc91440878"/>
      <w:bookmarkStart w:id="5889" w:name="_Toc98849668"/>
      <w:bookmarkStart w:id="5890" w:name="_Toc106543522"/>
      <w:bookmarkStart w:id="5891" w:name="_Toc106737620"/>
      <w:bookmarkStart w:id="5892" w:name="_Toc107233387"/>
      <w:bookmarkStart w:id="5893" w:name="_Toc107235005"/>
      <w:bookmarkStart w:id="5894" w:name="_Toc107419975"/>
      <w:bookmarkStart w:id="5895" w:name="_Toc107477271"/>
      <w:bookmarkStart w:id="5896" w:name="_Toc114566129"/>
      <w:bookmarkStart w:id="5897" w:name="_Toc123936441"/>
      <w:bookmarkStart w:id="5898" w:name="_Toc124377456"/>
      <w:r>
        <w:t>11.1</w:t>
      </w:r>
      <w:r w:rsidRPr="009E46DA">
        <w:rPr>
          <w:lang w:eastAsia="zh-CN"/>
        </w:rPr>
        <w:tab/>
      </w:r>
      <w:r w:rsidRPr="009E46DA">
        <w:t>Demodulation performance requirements (Conducted requirements)</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619BA68A" w14:textId="77777777" w:rsidR="00F60B18" w:rsidRDefault="00F60B18" w:rsidP="00F60B18">
      <w:pPr>
        <w:keepNext/>
        <w:keepLines/>
        <w:spacing w:before="120"/>
        <w:ind w:left="1134" w:hanging="1134"/>
        <w:outlineLvl w:val="2"/>
        <w:rPr>
          <w:rFonts w:ascii="Arial" w:hAnsi="Arial"/>
          <w:sz w:val="28"/>
        </w:rPr>
      </w:pPr>
      <w:r w:rsidRPr="00DE5604">
        <w:rPr>
          <w:rFonts w:ascii="Arial" w:hAnsi="Arial"/>
          <w:sz w:val="28"/>
        </w:rPr>
        <w:t>11.1.1</w:t>
      </w:r>
      <w:r w:rsidRPr="00DE5604">
        <w:rPr>
          <w:rFonts w:ascii="Arial" w:hAnsi="Arial"/>
          <w:sz w:val="28"/>
        </w:rPr>
        <w:tab/>
        <w:t>General</w:t>
      </w:r>
    </w:p>
    <w:p w14:paraId="2B50D90C" w14:textId="77777777" w:rsidR="00F60B18" w:rsidRDefault="00F60B18" w:rsidP="00F60B18">
      <w:pPr>
        <w:pStyle w:val="Heading4"/>
      </w:pPr>
      <w:bookmarkStart w:id="5899" w:name="_Toc76298399"/>
      <w:bookmarkStart w:id="5900" w:name="_Toc76572411"/>
      <w:bookmarkStart w:id="5901" w:name="_Toc76652278"/>
      <w:bookmarkStart w:id="5902" w:name="_Toc76653116"/>
      <w:bookmarkStart w:id="5903" w:name="_Toc83742389"/>
      <w:bookmarkStart w:id="5904" w:name="_Toc91440879"/>
      <w:bookmarkStart w:id="5905" w:name="_Toc98849669"/>
      <w:bookmarkStart w:id="5906" w:name="_Toc106543523"/>
      <w:bookmarkStart w:id="5907" w:name="_Toc106737621"/>
      <w:bookmarkStart w:id="5908" w:name="_Toc107233388"/>
      <w:bookmarkStart w:id="5909" w:name="_Toc107235006"/>
      <w:bookmarkStart w:id="5910" w:name="_Toc107419976"/>
      <w:bookmarkStart w:id="5911" w:name="_Toc107477272"/>
      <w:bookmarkStart w:id="5912" w:name="_Toc114566130"/>
      <w:bookmarkStart w:id="5913" w:name="_Toc123936442"/>
      <w:bookmarkStart w:id="5914" w:name="_Toc124377457"/>
      <w:r w:rsidRPr="008E1368">
        <w:t>11.1.1.1</w:t>
      </w:r>
      <w:r w:rsidRPr="008E1368">
        <w:tab/>
        <w:t>Applicability of requirements</w:t>
      </w:r>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57A35DD3" w14:textId="77777777" w:rsidR="00F60B18" w:rsidRPr="003D3858" w:rsidRDefault="00F60B18" w:rsidP="00F60B18">
      <w:pPr>
        <w:pStyle w:val="Heading5"/>
      </w:pPr>
      <w:bookmarkStart w:id="5915" w:name="_Toc76298400"/>
      <w:bookmarkStart w:id="5916" w:name="_Toc76572412"/>
      <w:bookmarkStart w:id="5917" w:name="_Toc76652279"/>
      <w:bookmarkStart w:id="5918" w:name="_Toc76653117"/>
      <w:bookmarkStart w:id="5919" w:name="_Toc83742390"/>
      <w:bookmarkStart w:id="5920" w:name="_Toc91440880"/>
      <w:bookmarkStart w:id="5921" w:name="_Toc98849670"/>
      <w:bookmarkStart w:id="5922" w:name="_Toc106543524"/>
      <w:bookmarkStart w:id="5923" w:name="_Toc106737622"/>
      <w:bookmarkStart w:id="5924" w:name="_Toc107233389"/>
      <w:bookmarkStart w:id="5925" w:name="_Toc107235007"/>
      <w:bookmarkStart w:id="5926" w:name="_Toc107419977"/>
      <w:bookmarkStart w:id="5927" w:name="_Toc107477273"/>
      <w:bookmarkStart w:id="5928" w:name="_Toc114566131"/>
      <w:bookmarkStart w:id="5929" w:name="_Toc123936443"/>
      <w:bookmarkStart w:id="5930" w:name="_Toc124377458"/>
      <w:r w:rsidRPr="003D3858">
        <w:t>11.1.1.1</w:t>
      </w:r>
      <w:r>
        <w:t>.1</w:t>
      </w:r>
      <w:r w:rsidRPr="003D3858">
        <w:tab/>
      </w:r>
      <w:r>
        <w:t>General</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315357E5" w14:textId="77777777" w:rsidR="00F60B18" w:rsidRDefault="00F60B18" w:rsidP="00F60B18">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655FC9C6" w14:textId="77777777" w:rsidR="00F60B18" w:rsidRDefault="00F60B18" w:rsidP="00F60B18">
      <w:pPr>
        <w:overflowPunct w:val="0"/>
        <w:autoSpaceDE w:val="0"/>
        <w:autoSpaceDN w:val="0"/>
        <w:adjustRightInd w:val="0"/>
        <w:textAlignment w:val="baseline"/>
      </w:pPr>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p>
    <w:p w14:paraId="26CCAC1D" w14:textId="77777777" w:rsidR="00F60B18" w:rsidRDefault="00F60B18" w:rsidP="00F60B18">
      <w:pPr>
        <w:pStyle w:val="Heading5"/>
      </w:pPr>
      <w:bookmarkStart w:id="5931" w:name="_Toc76298401"/>
      <w:bookmarkStart w:id="5932" w:name="_Toc76572413"/>
      <w:bookmarkStart w:id="5933" w:name="_Toc76652280"/>
      <w:bookmarkStart w:id="5934" w:name="_Toc76653118"/>
      <w:bookmarkStart w:id="5935" w:name="_Toc83742391"/>
      <w:bookmarkStart w:id="5936" w:name="_Toc91440881"/>
      <w:bookmarkStart w:id="5937" w:name="_Toc98849671"/>
      <w:bookmarkStart w:id="5938" w:name="_Toc106543525"/>
      <w:bookmarkStart w:id="5939" w:name="_Toc106737623"/>
      <w:bookmarkStart w:id="5940" w:name="_Toc107233390"/>
      <w:bookmarkStart w:id="5941" w:name="_Toc107235008"/>
      <w:bookmarkStart w:id="5942" w:name="_Toc107419978"/>
      <w:bookmarkStart w:id="5943" w:name="_Toc107477274"/>
      <w:bookmarkStart w:id="5944" w:name="_Toc114566132"/>
      <w:bookmarkStart w:id="5945" w:name="_Toc123936444"/>
      <w:bookmarkStart w:id="5946" w:name="_Toc124377459"/>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p>
    <w:p w14:paraId="14F39FB1" w14:textId="77777777" w:rsidR="00F60B18" w:rsidRDefault="00F60B18" w:rsidP="00F60B18">
      <w:r>
        <w:rPr>
          <w:rFonts w:eastAsia="SimSun"/>
        </w:rPr>
        <w:t xml:space="preserve">The performance requirements in Table </w:t>
      </w:r>
      <w:r>
        <w:t>11.1.1.1.2</w:t>
      </w:r>
      <w:r>
        <w:rPr>
          <w:rFonts w:eastAsia="SimSun"/>
        </w:rPr>
        <w:t>-1 shall apply for V2X UEs which support mandatory UE features with capability signalling only.</w:t>
      </w:r>
    </w:p>
    <w:p w14:paraId="614203E5" w14:textId="77777777" w:rsidR="00F60B18" w:rsidRDefault="00F60B18" w:rsidP="00F60B18">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8"/>
        <w:gridCol w:w="1013"/>
        <w:gridCol w:w="1458"/>
        <w:gridCol w:w="2456"/>
        <w:gridCol w:w="1807"/>
      </w:tblGrid>
      <w:tr w:rsidR="00F60B18" w14:paraId="1149F15A"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hideMark/>
          </w:tcPr>
          <w:p w14:paraId="3C9C43AE" w14:textId="77777777" w:rsidR="00F60B18" w:rsidRDefault="00F60B18" w:rsidP="002231D2">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51DD3BBB" w14:textId="77777777" w:rsidR="00F60B18" w:rsidRDefault="00F60B18" w:rsidP="002231D2">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2F4966C0" w14:textId="77777777" w:rsidR="00F60B18" w:rsidRDefault="00F60B18" w:rsidP="002231D2">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2DF7AA38" w14:textId="77777777" w:rsidR="00F60B18" w:rsidRDefault="00F60B18" w:rsidP="002231D2">
            <w:pPr>
              <w:pStyle w:val="TAH"/>
              <w:rPr>
                <w:lang w:eastAsia="ko-KR"/>
              </w:rPr>
            </w:pPr>
            <w:r>
              <w:rPr>
                <w:lang w:eastAsia="ko-KR"/>
              </w:rPr>
              <w:t>Applicability notes</w:t>
            </w:r>
          </w:p>
        </w:tc>
      </w:tr>
      <w:tr w:rsidR="00F60B18" w14:paraId="56919E4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5CBCB65A" w14:textId="77777777" w:rsidR="00F60B18" w:rsidRDefault="00F60B18" w:rsidP="002231D2">
            <w:pPr>
              <w:pStyle w:val="TAL"/>
              <w:rPr>
                <w:lang w:val="en-US" w:eastAsia="zh-CN"/>
              </w:rPr>
            </w:pPr>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tcPr>
          <w:p w14:paraId="4EAC7E6D"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4A7AEC5F" w14:textId="771F0AA9" w:rsidR="00F60B18" w:rsidRDefault="003377CD" w:rsidP="002231D2">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tcPr>
          <w:p w14:paraId="45A1F003" w14:textId="77777777" w:rsidR="008840AF" w:rsidRDefault="008840AF" w:rsidP="008840AF">
            <w:pPr>
              <w:pStyle w:val="TAL"/>
              <w:rPr>
                <w:lang w:val="en-US" w:eastAsia="zh-CN"/>
              </w:rPr>
            </w:pPr>
            <w:r>
              <w:rPr>
                <w:lang w:val="en-US" w:eastAsia="zh-CN"/>
              </w:rPr>
              <w:t xml:space="preserve">Clause </w:t>
            </w:r>
            <w:r w:rsidRPr="00EC6DC3">
              <w:rPr>
                <w:lang w:val="en-US" w:eastAsia="zh-CN"/>
              </w:rPr>
              <w:t>11.1.2.1.1</w:t>
            </w:r>
          </w:p>
          <w:p w14:paraId="70817FB3" w14:textId="77777777" w:rsidR="008840AF" w:rsidRDefault="008840AF" w:rsidP="008840AF">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68CACB01" w14:textId="7CE8E2A3" w:rsidR="00F60B18" w:rsidRDefault="008840AF" w:rsidP="008840AF">
            <w:pPr>
              <w:pStyle w:val="TAL"/>
              <w:rPr>
                <w:lang w:val="en-US" w:eastAsia="zh-CN"/>
              </w:rPr>
            </w:pPr>
            <w:r>
              <w:rPr>
                <w:lang w:eastAsia="ko-KR"/>
              </w:rPr>
              <w:t xml:space="preserve">Clause </w:t>
            </w:r>
            <w:r w:rsidRPr="005B7A7E">
              <w:t>11.1.7.1.1</w:t>
            </w:r>
          </w:p>
        </w:tc>
        <w:tc>
          <w:tcPr>
            <w:tcW w:w="968" w:type="pct"/>
            <w:tcBorders>
              <w:top w:val="single" w:sz="4" w:space="0" w:color="auto"/>
              <w:left w:val="single" w:sz="4" w:space="0" w:color="auto"/>
              <w:bottom w:val="single" w:sz="4" w:space="0" w:color="auto"/>
              <w:right w:val="single" w:sz="4" w:space="0" w:color="auto"/>
            </w:tcBorders>
          </w:tcPr>
          <w:p w14:paraId="46DAE50A" w14:textId="77777777" w:rsidR="00F60B18" w:rsidRDefault="00F60B18" w:rsidP="002231D2">
            <w:pPr>
              <w:pStyle w:val="TAL"/>
              <w:rPr>
                <w:lang w:val="en-US" w:eastAsia="zh-CN"/>
              </w:rPr>
            </w:pPr>
          </w:p>
        </w:tc>
      </w:tr>
      <w:tr w:rsidR="005E48A0" w14:paraId="383E2BC0"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174CDD9"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5909E814"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C1936D5" w14:textId="77777777" w:rsidR="005E48A0" w:rsidRDefault="005E48A0" w:rsidP="00BF37D6">
            <w:pPr>
              <w:pStyle w:val="TAL"/>
              <w:rPr>
                <w:lang w:val="en-US" w:eastAsia="zh-CN"/>
              </w:rPr>
            </w:pPr>
            <w:r>
              <w:rPr>
                <w:rFonts w:hint="eastAsia"/>
                <w:lang w:val="en-US" w:eastAsia="zh-CN"/>
              </w:rPr>
              <w:t>P</w:t>
            </w:r>
            <w:r>
              <w:rPr>
                <w:lang w:val="en-US" w:eastAsia="zh-CN"/>
              </w:rPr>
              <w:t>SCCH</w:t>
            </w:r>
          </w:p>
        </w:tc>
        <w:tc>
          <w:tcPr>
            <w:tcW w:w="1316" w:type="pct"/>
            <w:tcBorders>
              <w:top w:val="single" w:sz="4" w:space="0" w:color="auto"/>
              <w:left w:val="single" w:sz="4" w:space="0" w:color="auto"/>
              <w:bottom w:val="single" w:sz="4" w:space="0" w:color="auto"/>
              <w:right w:val="single" w:sz="4" w:space="0" w:color="auto"/>
            </w:tcBorders>
          </w:tcPr>
          <w:p w14:paraId="1E5974FA" w14:textId="77777777" w:rsidR="005E48A0" w:rsidRPr="005E48A0" w:rsidRDefault="005E48A0" w:rsidP="00BF37D6">
            <w:pPr>
              <w:pStyle w:val="TAL"/>
              <w:rPr>
                <w:lang w:val="en-US" w:eastAsia="zh-CN"/>
              </w:rPr>
            </w:pPr>
            <w:r>
              <w:rPr>
                <w:lang w:val="en-US" w:eastAsia="zh-CN"/>
              </w:rPr>
              <w:t xml:space="preserve">Clause </w:t>
            </w:r>
            <w:r w:rsidRPr="005E48A0">
              <w:rPr>
                <w:lang w:val="en-US" w:eastAsia="zh-CN"/>
              </w:rPr>
              <w:t>11.1.3.1.1</w:t>
            </w:r>
          </w:p>
          <w:p w14:paraId="68E96E5D" w14:textId="77777777" w:rsidR="005E48A0" w:rsidRDefault="005E48A0" w:rsidP="00BF37D6">
            <w:pPr>
              <w:pStyle w:val="TAL"/>
              <w:rPr>
                <w:lang w:val="en-US" w:eastAsia="zh-CN"/>
              </w:rPr>
            </w:pPr>
            <w:r w:rsidRPr="008230AB">
              <w:rPr>
                <w:lang w:val="en-US" w:eastAsia="zh-CN"/>
              </w:rPr>
              <w:t xml:space="preserve">Clause </w:t>
            </w:r>
            <w:r w:rsidRPr="005E48A0">
              <w:rPr>
                <w:lang w:val="en-US" w:eastAsia="zh-CN"/>
              </w:rPr>
              <w:t>11.1.8.1.1</w:t>
            </w:r>
          </w:p>
        </w:tc>
        <w:tc>
          <w:tcPr>
            <w:tcW w:w="968" w:type="pct"/>
            <w:tcBorders>
              <w:top w:val="single" w:sz="4" w:space="0" w:color="auto"/>
              <w:left w:val="single" w:sz="4" w:space="0" w:color="auto"/>
              <w:bottom w:val="single" w:sz="4" w:space="0" w:color="auto"/>
              <w:right w:val="single" w:sz="4" w:space="0" w:color="auto"/>
            </w:tcBorders>
          </w:tcPr>
          <w:p w14:paraId="5E3BD3EE" w14:textId="77777777" w:rsidR="005E48A0" w:rsidRDefault="005E48A0" w:rsidP="00BF37D6">
            <w:pPr>
              <w:pStyle w:val="TAL"/>
              <w:rPr>
                <w:lang w:val="en-US" w:eastAsia="zh-CN"/>
              </w:rPr>
            </w:pPr>
          </w:p>
        </w:tc>
      </w:tr>
      <w:tr w:rsidR="005E48A0" w14:paraId="6A9153B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442139DE"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49B5E0AD"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1791D52" w14:textId="77777777" w:rsidR="005E48A0" w:rsidRDefault="005E48A0" w:rsidP="00BF37D6">
            <w:pPr>
              <w:pStyle w:val="TAL"/>
              <w:rPr>
                <w:lang w:val="en-US" w:eastAsia="zh-CN"/>
              </w:rPr>
            </w:pPr>
            <w:r>
              <w:rPr>
                <w:rFonts w:hint="eastAsia"/>
                <w:lang w:val="en-US" w:eastAsia="zh-CN"/>
              </w:rPr>
              <w:t>P</w:t>
            </w:r>
            <w:r>
              <w:rPr>
                <w:lang w:val="en-US" w:eastAsia="zh-CN"/>
              </w:rPr>
              <w:t>SBCH</w:t>
            </w:r>
          </w:p>
        </w:tc>
        <w:tc>
          <w:tcPr>
            <w:tcW w:w="1316" w:type="pct"/>
            <w:tcBorders>
              <w:top w:val="single" w:sz="4" w:space="0" w:color="auto"/>
              <w:left w:val="single" w:sz="4" w:space="0" w:color="auto"/>
              <w:bottom w:val="single" w:sz="4" w:space="0" w:color="auto"/>
              <w:right w:val="single" w:sz="4" w:space="0" w:color="auto"/>
            </w:tcBorders>
          </w:tcPr>
          <w:p w14:paraId="7E66AFC6" w14:textId="77777777" w:rsidR="005E48A0" w:rsidRDefault="005E48A0" w:rsidP="00BF37D6">
            <w:pPr>
              <w:pStyle w:val="TAL"/>
              <w:rPr>
                <w:lang w:val="en-US" w:eastAsia="zh-CN"/>
              </w:rPr>
            </w:pPr>
            <w:r>
              <w:rPr>
                <w:lang w:val="en-US" w:eastAsia="zh-CN"/>
              </w:rPr>
              <w:t xml:space="preserve">Clause </w:t>
            </w:r>
            <w:r w:rsidRPr="005E48A0">
              <w:rPr>
                <w:lang w:val="en-US" w:eastAsia="zh-CN"/>
              </w:rPr>
              <w:t>11.1.4.1.1</w:t>
            </w:r>
          </w:p>
        </w:tc>
        <w:tc>
          <w:tcPr>
            <w:tcW w:w="968" w:type="pct"/>
            <w:tcBorders>
              <w:top w:val="single" w:sz="4" w:space="0" w:color="auto"/>
              <w:left w:val="single" w:sz="4" w:space="0" w:color="auto"/>
              <w:bottom w:val="single" w:sz="4" w:space="0" w:color="auto"/>
              <w:right w:val="single" w:sz="4" w:space="0" w:color="auto"/>
            </w:tcBorders>
          </w:tcPr>
          <w:p w14:paraId="447228BA" w14:textId="77777777" w:rsidR="005E48A0" w:rsidRDefault="005E48A0" w:rsidP="00BF37D6">
            <w:pPr>
              <w:pStyle w:val="TAL"/>
              <w:rPr>
                <w:lang w:val="en-US" w:eastAsia="zh-CN"/>
              </w:rPr>
            </w:pPr>
          </w:p>
        </w:tc>
      </w:tr>
      <w:tr w:rsidR="005E48A0" w14:paraId="7B7AC341" w14:textId="77777777" w:rsidTr="005E48A0">
        <w:trPr>
          <w:trHeight w:val="58"/>
        </w:trPr>
        <w:tc>
          <w:tcPr>
            <w:tcW w:w="1392" w:type="pct"/>
            <w:tcBorders>
              <w:top w:val="single" w:sz="4" w:space="0" w:color="auto"/>
              <w:left w:val="single" w:sz="4" w:space="0" w:color="auto"/>
              <w:bottom w:val="single" w:sz="4" w:space="0" w:color="auto"/>
              <w:right w:val="single" w:sz="4" w:space="0" w:color="auto"/>
            </w:tcBorders>
          </w:tcPr>
          <w:p w14:paraId="64448B42" w14:textId="77777777" w:rsidR="005E48A0" w:rsidRDefault="005E48A0" w:rsidP="00BF37D6">
            <w:pPr>
              <w:pStyle w:val="TAL"/>
            </w:pPr>
          </w:p>
        </w:tc>
        <w:tc>
          <w:tcPr>
            <w:tcW w:w="543" w:type="pct"/>
            <w:tcBorders>
              <w:top w:val="single" w:sz="4" w:space="0" w:color="auto"/>
              <w:left w:val="single" w:sz="4" w:space="0" w:color="auto"/>
              <w:bottom w:val="single" w:sz="4" w:space="0" w:color="auto"/>
              <w:right w:val="single" w:sz="4" w:space="0" w:color="auto"/>
            </w:tcBorders>
          </w:tcPr>
          <w:p w14:paraId="349F5AA3" w14:textId="77777777" w:rsidR="005E48A0" w:rsidRDefault="005E48A0" w:rsidP="00BF37D6">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6064FC20" w14:textId="77777777" w:rsidR="005E48A0" w:rsidRDefault="005E48A0" w:rsidP="00BF37D6">
            <w:pPr>
              <w:pStyle w:val="TAL"/>
              <w:rPr>
                <w:lang w:val="en-US" w:eastAsia="zh-CN"/>
              </w:rPr>
            </w:pPr>
            <w:r>
              <w:rPr>
                <w:rFonts w:hint="eastAsia"/>
                <w:lang w:val="en-US" w:eastAsia="zh-CN"/>
              </w:rPr>
              <w:t>P</w:t>
            </w:r>
            <w:r>
              <w:rPr>
                <w:lang w:val="en-US" w:eastAsia="zh-CN"/>
              </w:rPr>
              <w:t>SFCH</w:t>
            </w:r>
          </w:p>
        </w:tc>
        <w:tc>
          <w:tcPr>
            <w:tcW w:w="1316" w:type="pct"/>
            <w:tcBorders>
              <w:top w:val="single" w:sz="4" w:space="0" w:color="auto"/>
              <w:left w:val="single" w:sz="4" w:space="0" w:color="auto"/>
              <w:bottom w:val="single" w:sz="4" w:space="0" w:color="auto"/>
              <w:right w:val="single" w:sz="4" w:space="0" w:color="auto"/>
            </w:tcBorders>
          </w:tcPr>
          <w:p w14:paraId="1D293A75" w14:textId="77777777" w:rsidR="005E48A0" w:rsidRDefault="005E48A0" w:rsidP="00BF37D6">
            <w:pPr>
              <w:pStyle w:val="TAL"/>
              <w:rPr>
                <w:lang w:val="en-US" w:eastAsia="zh-CN"/>
              </w:rPr>
            </w:pPr>
            <w:r>
              <w:rPr>
                <w:lang w:val="en-US" w:eastAsia="zh-CN"/>
              </w:rPr>
              <w:t xml:space="preserve">Clause </w:t>
            </w:r>
            <w:r w:rsidRPr="005E48A0">
              <w:rPr>
                <w:lang w:val="en-US" w:eastAsia="zh-CN"/>
              </w:rPr>
              <w:t>11.1.5.1.1</w:t>
            </w:r>
          </w:p>
          <w:p w14:paraId="51B46462" w14:textId="77777777" w:rsidR="005E48A0" w:rsidRDefault="005E48A0" w:rsidP="00BF37D6">
            <w:pPr>
              <w:pStyle w:val="TAL"/>
              <w:rPr>
                <w:lang w:val="en-US" w:eastAsia="zh-CN"/>
              </w:rPr>
            </w:pPr>
            <w:r>
              <w:rPr>
                <w:lang w:val="en-US" w:eastAsia="zh-CN"/>
              </w:rPr>
              <w:t xml:space="preserve">Clause </w:t>
            </w:r>
            <w:r w:rsidRPr="005E48A0">
              <w:rPr>
                <w:lang w:val="en-US" w:eastAsia="zh-CN"/>
              </w:rPr>
              <w:t>11.1.9.1.1</w:t>
            </w:r>
          </w:p>
        </w:tc>
        <w:tc>
          <w:tcPr>
            <w:tcW w:w="968" w:type="pct"/>
            <w:tcBorders>
              <w:top w:val="single" w:sz="4" w:space="0" w:color="auto"/>
              <w:left w:val="single" w:sz="4" w:space="0" w:color="auto"/>
              <w:bottom w:val="single" w:sz="4" w:space="0" w:color="auto"/>
              <w:right w:val="single" w:sz="4" w:space="0" w:color="auto"/>
            </w:tcBorders>
          </w:tcPr>
          <w:p w14:paraId="107BE131" w14:textId="77777777" w:rsidR="005E48A0" w:rsidRDefault="005E48A0" w:rsidP="00BF37D6">
            <w:pPr>
              <w:pStyle w:val="TAL"/>
              <w:rPr>
                <w:lang w:val="en-US" w:eastAsia="zh-CN"/>
              </w:rPr>
            </w:pPr>
          </w:p>
        </w:tc>
      </w:tr>
      <w:tr w:rsidR="00F60B18" w14:paraId="1A933D5B" w14:textId="77777777" w:rsidTr="005E48A0">
        <w:trPr>
          <w:trHeight w:val="169"/>
        </w:trPr>
        <w:tc>
          <w:tcPr>
            <w:tcW w:w="1392" w:type="pct"/>
            <w:vMerge w:val="restart"/>
            <w:tcBorders>
              <w:top w:val="single" w:sz="4" w:space="0" w:color="auto"/>
              <w:left w:val="single" w:sz="4" w:space="0" w:color="auto"/>
              <w:right w:val="single" w:sz="4" w:space="0" w:color="auto"/>
            </w:tcBorders>
          </w:tcPr>
          <w:p w14:paraId="2B70F37D" w14:textId="77777777" w:rsidR="00F60B18" w:rsidRPr="007C6D70" w:rsidRDefault="00F60B18" w:rsidP="002231D2">
            <w:pPr>
              <w:pStyle w:val="TAL"/>
            </w:pPr>
            <w:r w:rsidRPr="007C6D70">
              <w:t>S</w:t>
            </w:r>
            <w:r w:rsidRPr="006650B7">
              <w:t>upports</w:t>
            </w:r>
            <w:r>
              <w:t xml:space="preserve"> of</w:t>
            </w:r>
            <w:r w:rsidRPr="006650B7">
              <w:t xml:space="preserve"> PSFCH format 0 (</w:t>
            </w:r>
            <w:r w:rsidRPr="006650B7">
              <w:rPr>
                <w:i/>
              </w:rPr>
              <w:t>psfch-FormatZeroSidelink-r16)</w:t>
            </w:r>
          </w:p>
        </w:tc>
        <w:tc>
          <w:tcPr>
            <w:tcW w:w="543" w:type="pct"/>
            <w:vMerge w:val="restart"/>
            <w:tcBorders>
              <w:top w:val="single" w:sz="4" w:space="0" w:color="auto"/>
              <w:left w:val="single" w:sz="4" w:space="0" w:color="auto"/>
              <w:right w:val="single" w:sz="4" w:space="0" w:color="auto"/>
            </w:tcBorders>
          </w:tcPr>
          <w:p w14:paraId="2739CE04" w14:textId="77777777" w:rsidR="00F60B18" w:rsidRDefault="00F60B18" w:rsidP="002231D2">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tcPr>
          <w:p w14:paraId="6FA12D7E" w14:textId="77777777" w:rsidR="00F60B18" w:rsidRDefault="00F60B18" w:rsidP="002231D2">
            <w:pPr>
              <w:pStyle w:val="TAL"/>
              <w:rPr>
                <w:lang w:val="en-US" w:eastAsia="zh-CN"/>
              </w:rPr>
            </w:pPr>
            <w:r>
              <w:rPr>
                <w:lang w:val="en-US" w:eastAsia="zh-CN"/>
              </w:rPr>
              <w:t>PSSCH</w:t>
            </w:r>
          </w:p>
        </w:tc>
        <w:tc>
          <w:tcPr>
            <w:tcW w:w="1316" w:type="pct"/>
            <w:tcBorders>
              <w:top w:val="single" w:sz="4" w:space="0" w:color="auto"/>
              <w:left w:val="single" w:sz="4" w:space="0" w:color="auto"/>
              <w:right w:val="single" w:sz="4" w:space="0" w:color="auto"/>
            </w:tcBorders>
          </w:tcPr>
          <w:p w14:paraId="155B23E7" w14:textId="77777777" w:rsidR="00F60B18" w:rsidRDefault="00F60B18" w:rsidP="002231D2">
            <w:pPr>
              <w:pStyle w:val="TAL"/>
              <w:rPr>
                <w:lang w:val="en-US" w:eastAsia="zh-CN"/>
              </w:rPr>
            </w:pPr>
            <w:r>
              <w:rPr>
                <w:lang w:val="en-US" w:eastAsia="zh-CN"/>
              </w:rPr>
              <w:t xml:space="preserve">Clause </w:t>
            </w:r>
            <w:r w:rsidRPr="00EC6DC3">
              <w:rPr>
                <w:lang w:val="en-US" w:eastAsia="zh-CN"/>
              </w:rPr>
              <w:t>11.1.2.1.1</w:t>
            </w:r>
          </w:p>
          <w:p w14:paraId="647D0266" w14:textId="77777777" w:rsidR="00F60B18" w:rsidRDefault="00F60B18" w:rsidP="002231D2">
            <w:pPr>
              <w:pStyle w:val="TAL"/>
              <w:rPr>
                <w:lang w:eastAsia="ko-KR"/>
              </w:rPr>
            </w:pPr>
            <w:r>
              <w:rPr>
                <w:lang w:val="en-US" w:eastAsia="zh-CN"/>
              </w:rPr>
              <w:t xml:space="preserve">Clause </w:t>
            </w:r>
            <w:r>
              <w:rPr>
                <w:rFonts w:hint="eastAsia"/>
                <w:lang w:eastAsia="ko-KR"/>
              </w:rPr>
              <w:t>1</w:t>
            </w:r>
            <w:r>
              <w:rPr>
                <w:lang w:eastAsia="ko-KR"/>
              </w:rPr>
              <w:t>1</w:t>
            </w:r>
            <w:r w:rsidRPr="00C25669">
              <w:rPr>
                <w:rFonts w:hint="eastAsia"/>
                <w:lang w:eastAsia="ko-KR"/>
              </w:rPr>
              <w:t>.1</w:t>
            </w:r>
            <w:r>
              <w:rPr>
                <w:lang w:eastAsia="ko-KR"/>
              </w:rPr>
              <w:t>.6.1.1</w:t>
            </w:r>
          </w:p>
          <w:p w14:paraId="2AD1E6B6" w14:textId="77777777" w:rsidR="00F60B18" w:rsidRDefault="00F60B18" w:rsidP="002231D2">
            <w:pPr>
              <w:pStyle w:val="TAL"/>
              <w:rPr>
                <w:lang w:val="en-US" w:eastAsia="zh-CN"/>
              </w:rPr>
            </w:pPr>
            <w:r>
              <w:rPr>
                <w:lang w:eastAsia="ko-KR"/>
              </w:rPr>
              <w:t xml:space="preserve">Clause </w:t>
            </w:r>
            <w:r w:rsidRPr="005B7A7E">
              <w:t>11.1.7.1.1</w:t>
            </w:r>
          </w:p>
        </w:tc>
        <w:tc>
          <w:tcPr>
            <w:tcW w:w="968" w:type="pct"/>
            <w:vMerge w:val="restart"/>
            <w:tcBorders>
              <w:top w:val="single" w:sz="4" w:space="0" w:color="auto"/>
              <w:left w:val="single" w:sz="4" w:space="0" w:color="auto"/>
              <w:right w:val="single" w:sz="4" w:space="0" w:color="auto"/>
            </w:tcBorders>
          </w:tcPr>
          <w:p w14:paraId="518C9DEC" w14:textId="77777777" w:rsidR="00F60B18" w:rsidRDefault="00F60B18" w:rsidP="002231D2">
            <w:pPr>
              <w:pStyle w:val="TAL"/>
              <w:rPr>
                <w:lang w:val="en-US" w:eastAsia="zh-CN"/>
              </w:rPr>
            </w:pPr>
          </w:p>
        </w:tc>
      </w:tr>
      <w:tr w:rsidR="00F60B18" w14:paraId="5AD7C9B8" w14:textId="77777777" w:rsidTr="005E48A0">
        <w:trPr>
          <w:trHeight w:val="169"/>
        </w:trPr>
        <w:tc>
          <w:tcPr>
            <w:tcW w:w="1392" w:type="pct"/>
            <w:vMerge/>
            <w:tcBorders>
              <w:left w:val="single" w:sz="4" w:space="0" w:color="auto"/>
              <w:right w:val="single" w:sz="4" w:space="0" w:color="auto"/>
            </w:tcBorders>
          </w:tcPr>
          <w:p w14:paraId="1DA57EA3" w14:textId="77777777" w:rsidR="00F60B18" w:rsidRPr="007C6D70" w:rsidRDefault="00F60B18" w:rsidP="002231D2">
            <w:pPr>
              <w:pStyle w:val="TAL"/>
            </w:pPr>
          </w:p>
        </w:tc>
        <w:tc>
          <w:tcPr>
            <w:tcW w:w="543" w:type="pct"/>
            <w:vMerge/>
            <w:tcBorders>
              <w:left w:val="single" w:sz="4" w:space="0" w:color="auto"/>
              <w:right w:val="single" w:sz="4" w:space="0" w:color="auto"/>
            </w:tcBorders>
          </w:tcPr>
          <w:p w14:paraId="70F7FDFE"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74D7DDC0" w14:textId="77777777" w:rsidR="00F60B18" w:rsidRDefault="00F60B18" w:rsidP="002231D2">
            <w:pPr>
              <w:pStyle w:val="TAL"/>
              <w:rPr>
                <w:lang w:val="en-US" w:eastAsia="zh-CN"/>
              </w:rPr>
            </w:pPr>
            <w:r>
              <w:rPr>
                <w:lang w:val="en-US" w:eastAsia="zh-CN"/>
              </w:rPr>
              <w:t>PSCCH</w:t>
            </w:r>
          </w:p>
        </w:tc>
        <w:tc>
          <w:tcPr>
            <w:tcW w:w="1316" w:type="pct"/>
            <w:tcBorders>
              <w:left w:val="single" w:sz="4" w:space="0" w:color="auto"/>
              <w:right w:val="single" w:sz="4" w:space="0" w:color="auto"/>
            </w:tcBorders>
          </w:tcPr>
          <w:p w14:paraId="6EECD05E" w14:textId="77777777" w:rsidR="00245040" w:rsidRDefault="00F60B18" w:rsidP="00245040">
            <w:pPr>
              <w:pStyle w:val="TAL"/>
            </w:pPr>
            <w:r>
              <w:rPr>
                <w:lang w:val="en-US" w:eastAsia="zh-CN"/>
              </w:rPr>
              <w:t xml:space="preserve">Clause </w:t>
            </w:r>
            <w:r>
              <w:t>11</w:t>
            </w:r>
            <w:r w:rsidRPr="00C25669">
              <w:t>.</w:t>
            </w:r>
            <w:r>
              <w:t>1</w:t>
            </w:r>
            <w:r w:rsidRPr="00C25669">
              <w:t>.</w:t>
            </w:r>
            <w:r>
              <w:t>3</w:t>
            </w:r>
            <w:r w:rsidRPr="00C25669">
              <w:t>.1.1</w:t>
            </w:r>
          </w:p>
          <w:p w14:paraId="1862FEEC" w14:textId="0E02A9E0" w:rsidR="00F60B18" w:rsidRDefault="00245040" w:rsidP="00245040">
            <w:pPr>
              <w:pStyle w:val="TAL"/>
              <w:rPr>
                <w:lang w:val="en-US" w:eastAsia="zh-CN"/>
              </w:rPr>
            </w:pPr>
            <w:r w:rsidRPr="008230AB">
              <w:rPr>
                <w:lang w:val="en-US" w:eastAsia="zh-CN"/>
              </w:rPr>
              <w:t>Clause 11.1.8.1.1</w:t>
            </w:r>
          </w:p>
        </w:tc>
        <w:tc>
          <w:tcPr>
            <w:tcW w:w="968" w:type="pct"/>
            <w:vMerge/>
            <w:tcBorders>
              <w:left w:val="single" w:sz="4" w:space="0" w:color="auto"/>
              <w:right w:val="single" w:sz="4" w:space="0" w:color="auto"/>
            </w:tcBorders>
          </w:tcPr>
          <w:p w14:paraId="28DA5411" w14:textId="77777777" w:rsidR="00F60B18" w:rsidRDefault="00F60B18" w:rsidP="002231D2">
            <w:pPr>
              <w:pStyle w:val="TAL"/>
              <w:rPr>
                <w:lang w:val="en-US" w:eastAsia="zh-CN"/>
              </w:rPr>
            </w:pPr>
          </w:p>
        </w:tc>
      </w:tr>
      <w:tr w:rsidR="00F60B18" w14:paraId="357979E1" w14:textId="77777777" w:rsidTr="005E48A0">
        <w:trPr>
          <w:trHeight w:val="169"/>
        </w:trPr>
        <w:tc>
          <w:tcPr>
            <w:tcW w:w="1392" w:type="pct"/>
            <w:vMerge/>
            <w:tcBorders>
              <w:left w:val="single" w:sz="4" w:space="0" w:color="auto"/>
              <w:bottom w:val="single" w:sz="4" w:space="0" w:color="auto"/>
              <w:right w:val="single" w:sz="4" w:space="0" w:color="auto"/>
            </w:tcBorders>
          </w:tcPr>
          <w:p w14:paraId="236284DE" w14:textId="77777777" w:rsidR="00F60B18" w:rsidRPr="007C6D70" w:rsidRDefault="00F60B18" w:rsidP="002231D2">
            <w:pPr>
              <w:pStyle w:val="TAL"/>
            </w:pPr>
          </w:p>
        </w:tc>
        <w:tc>
          <w:tcPr>
            <w:tcW w:w="543" w:type="pct"/>
            <w:vMerge/>
            <w:tcBorders>
              <w:left w:val="single" w:sz="4" w:space="0" w:color="auto"/>
              <w:bottom w:val="single" w:sz="4" w:space="0" w:color="auto"/>
              <w:right w:val="single" w:sz="4" w:space="0" w:color="auto"/>
            </w:tcBorders>
          </w:tcPr>
          <w:p w14:paraId="158FF724" w14:textId="77777777" w:rsidR="00F60B18" w:rsidRDefault="00F60B18" w:rsidP="002231D2">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tcPr>
          <w:p w14:paraId="4F08E649" w14:textId="77777777" w:rsidR="00F60B18" w:rsidRDefault="00F60B18" w:rsidP="002231D2">
            <w:pPr>
              <w:pStyle w:val="TAL"/>
              <w:rPr>
                <w:lang w:val="en-US" w:eastAsia="zh-CN"/>
              </w:rPr>
            </w:pPr>
            <w:r>
              <w:rPr>
                <w:lang w:val="en-US" w:eastAsia="zh-CN"/>
              </w:rPr>
              <w:t>PSFCH</w:t>
            </w:r>
          </w:p>
        </w:tc>
        <w:tc>
          <w:tcPr>
            <w:tcW w:w="1316" w:type="pct"/>
            <w:tcBorders>
              <w:left w:val="single" w:sz="4" w:space="0" w:color="auto"/>
              <w:bottom w:val="single" w:sz="4" w:space="0" w:color="auto"/>
              <w:right w:val="single" w:sz="4" w:space="0" w:color="auto"/>
            </w:tcBorders>
          </w:tcPr>
          <w:p w14:paraId="23775FEE" w14:textId="77777777" w:rsidR="00F60B18" w:rsidRDefault="00F60B18" w:rsidP="002231D2">
            <w:pPr>
              <w:pStyle w:val="TAL"/>
              <w:rPr>
                <w:lang w:val="en-US" w:eastAsia="zh-CN"/>
              </w:rPr>
            </w:pPr>
            <w:r>
              <w:rPr>
                <w:lang w:val="en-US" w:eastAsia="zh-CN"/>
              </w:rPr>
              <w:t xml:space="preserve">Clause </w:t>
            </w:r>
            <w:r>
              <w:t>11.1.5.1.1</w:t>
            </w:r>
          </w:p>
          <w:p w14:paraId="35A7E608" w14:textId="77777777" w:rsidR="00F60B18" w:rsidRDefault="00F60B18" w:rsidP="002231D2">
            <w:pPr>
              <w:pStyle w:val="TAL"/>
              <w:rPr>
                <w:lang w:val="en-US" w:eastAsia="zh-CN"/>
              </w:rPr>
            </w:pPr>
            <w:r>
              <w:rPr>
                <w:lang w:val="en-US" w:eastAsia="zh-CN"/>
              </w:rPr>
              <w:t xml:space="preserve">Clause </w:t>
            </w:r>
            <w:r>
              <w:rPr>
                <w:lang w:eastAsia="ko-KR"/>
              </w:rPr>
              <w:t>11.1.9.1.1</w:t>
            </w:r>
          </w:p>
        </w:tc>
        <w:tc>
          <w:tcPr>
            <w:tcW w:w="968" w:type="pct"/>
            <w:vMerge/>
            <w:tcBorders>
              <w:left w:val="single" w:sz="4" w:space="0" w:color="auto"/>
              <w:bottom w:val="single" w:sz="4" w:space="0" w:color="auto"/>
              <w:right w:val="single" w:sz="4" w:space="0" w:color="auto"/>
            </w:tcBorders>
          </w:tcPr>
          <w:p w14:paraId="0530A012" w14:textId="77777777" w:rsidR="00F60B18" w:rsidRDefault="00F60B18" w:rsidP="002231D2">
            <w:pPr>
              <w:pStyle w:val="TAL"/>
              <w:rPr>
                <w:lang w:val="en-US" w:eastAsia="zh-CN"/>
              </w:rPr>
            </w:pPr>
          </w:p>
        </w:tc>
      </w:tr>
    </w:tbl>
    <w:p w14:paraId="10456E14" w14:textId="77777777" w:rsidR="00F60B18" w:rsidRDefault="00F60B18" w:rsidP="00F60B18">
      <w:pPr>
        <w:pStyle w:val="Heading4"/>
      </w:pPr>
      <w:bookmarkStart w:id="5947" w:name="_Toc76298402"/>
      <w:bookmarkStart w:id="5948" w:name="_Toc76572414"/>
      <w:bookmarkStart w:id="5949" w:name="_Toc76652281"/>
      <w:bookmarkStart w:id="5950" w:name="_Toc76653119"/>
      <w:bookmarkStart w:id="5951" w:name="_Toc83742392"/>
      <w:bookmarkStart w:id="5952" w:name="_Toc91440882"/>
      <w:bookmarkStart w:id="5953" w:name="_Toc98849672"/>
      <w:bookmarkStart w:id="5954" w:name="_Toc106543526"/>
      <w:bookmarkStart w:id="5955" w:name="_Toc106737624"/>
      <w:bookmarkStart w:id="5956" w:name="_Toc107233391"/>
      <w:bookmarkStart w:id="5957" w:name="_Toc107235009"/>
      <w:bookmarkStart w:id="5958" w:name="_Toc107419979"/>
      <w:bookmarkStart w:id="5959" w:name="_Toc107477275"/>
      <w:bookmarkStart w:id="5960" w:name="_Toc114566133"/>
      <w:bookmarkStart w:id="5961" w:name="_Toc123936445"/>
      <w:bookmarkStart w:id="5962" w:name="_Toc124377460"/>
      <w:r w:rsidRPr="008E1368">
        <w:t>11.1.1.</w:t>
      </w:r>
      <w:r>
        <w:t>2</w:t>
      </w:r>
      <w:r w:rsidRPr="008E1368">
        <w:tab/>
      </w:r>
      <w:r w:rsidRPr="00E93272">
        <w:t>Common test parameters</w:t>
      </w:r>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529CB7BA" w14:textId="77777777" w:rsidR="00F60B18" w:rsidRDefault="00F60B18" w:rsidP="00F60B18">
      <w:pPr>
        <w:rPr>
          <w:rFonts w:eastAsia="SimSun"/>
          <w:lang w:eastAsia="zh-CN"/>
        </w:rPr>
      </w:pPr>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p>
    <w:p w14:paraId="614138D4" w14:textId="77777777" w:rsidR="00F60B18" w:rsidRDefault="00F60B18" w:rsidP="00F60B18">
      <w:pPr>
        <w:pStyle w:val="TH"/>
      </w:pPr>
      <w:r>
        <w:lastRenderedPageBreak/>
        <w:t>Table 11.1.1.2-1</w:t>
      </w:r>
      <w:r>
        <w:rPr>
          <w:lang w:eastAsia="zh-CN"/>
        </w:rPr>
        <w:t>:</w:t>
      </w:r>
      <w:r>
        <w:t xml:space="preserve">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4"/>
        <w:gridCol w:w="3625"/>
        <w:gridCol w:w="907"/>
        <w:gridCol w:w="3295"/>
      </w:tblGrid>
      <w:tr w:rsidR="00F60B18" w14:paraId="6357FA30"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hideMark/>
          </w:tcPr>
          <w:p w14:paraId="1E2E0A30" w14:textId="77777777" w:rsidR="00F60B18" w:rsidRDefault="00F60B18" w:rsidP="002231D2">
            <w:pPr>
              <w:pStyle w:val="TAH"/>
              <w:rPr>
                <w:rFonts w:eastAsia="SimSun"/>
                <w:lang w:eastAsia="en-GB"/>
              </w:rPr>
            </w:pPr>
            <w:r>
              <w:rPr>
                <w:rFonts w:eastAsia="SimSun"/>
                <w:lang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67499FDD" w14:textId="77777777" w:rsidR="00F60B18" w:rsidRDefault="00F60B18" w:rsidP="002231D2">
            <w:pPr>
              <w:pStyle w:val="TAH"/>
              <w:rPr>
                <w:rFonts w:eastAsia="SimSun"/>
                <w:lang w:eastAsia="en-GB"/>
              </w:rPr>
            </w:pPr>
            <w:r>
              <w:rPr>
                <w:rFonts w:eastAsia="SimSun"/>
                <w:lang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0E86C59E" w14:textId="77777777" w:rsidR="00F60B18" w:rsidRDefault="00F60B18" w:rsidP="002231D2">
            <w:pPr>
              <w:pStyle w:val="TAH"/>
              <w:rPr>
                <w:rFonts w:eastAsia="SimSun"/>
                <w:lang w:eastAsia="en-GB"/>
              </w:rPr>
            </w:pPr>
            <w:r>
              <w:rPr>
                <w:rFonts w:eastAsia="SimSun"/>
                <w:lang w:eastAsia="en-GB"/>
              </w:rPr>
              <w:t>Value</w:t>
            </w:r>
          </w:p>
        </w:tc>
      </w:tr>
      <w:tr w:rsidR="00F60B18" w14:paraId="15FE63FF"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412601B1" w14:textId="77777777" w:rsidR="00F60B18" w:rsidRDefault="00F60B18" w:rsidP="002231D2">
            <w:pPr>
              <w:pStyle w:val="TAL"/>
              <w:rPr>
                <w:lang w:eastAsia="ja-JP"/>
              </w:rPr>
            </w:pPr>
            <w:r>
              <w:rPr>
                <w:lang w:eastAsia="zh-CN"/>
              </w:rPr>
              <w:t>C</w:t>
            </w:r>
            <w:r>
              <w:rPr>
                <w:lang w:eastAsia="en-GB"/>
              </w:rPr>
              <w:t>arrier configuration</w:t>
            </w:r>
          </w:p>
        </w:tc>
        <w:tc>
          <w:tcPr>
            <w:tcW w:w="3625" w:type="dxa"/>
            <w:tcBorders>
              <w:top w:val="single" w:sz="4" w:space="0" w:color="auto"/>
              <w:left w:val="single" w:sz="4" w:space="0" w:color="auto"/>
              <w:bottom w:val="single" w:sz="4" w:space="0" w:color="auto"/>
              <w:right w:val="single" w:sz="4" w:space="0" w:color="auto"/>
            </w:tcBorders>
            <w:vAlign w:val="center"/>
            <w:hideMark/>
          </w:tcPr>
          <w:p w14:paraId="6A1BBF9C" w14:textId="77777777" w:rsidR="00F60B18" w:rsidRDefault="00F60B18" w:rsidP="002231D2">
            <w:pPr>
              <w:pStyle w:val="TAL"/>
              <w:jc w:val="both"/>
              <w:rPr>
                <w:lang w:eastAsia="ja-JP"/>
              </w:rPr>
            </w:pPr>
            <w:r>
              <w:rPr>
                <w:lang w:eastAsia="en-GB"/>
              </w:rPr>
              <w:t>Offset between Point A and the lowest usable subcarrier on this carrier (Note 1)</w:t>
            </w:r>
          </w:p>
        </w:tc>
        <w:tc>
          <w:tcPr>
            <w:tcW w:w="907" w:type="dxa"/>
            <w:tcBorders>
              <w:top w:val="single" w:sz="4" w:space="0" w:color="auto"/>
              <w:left w:val="single" w:sz="4" w:space="0" w:color="auto"/>
              <w:bottom w:val="single" w:sz="4" w:space="0" w:color="auto"/>
              <w:right w:val="single" w:sz="4" w:space="0" w:color="auto"/>
            </w:tcBorders>
            <w:vAlign w:val="center"/>
            <w:hideMark/>
          </w:tcPr>
          <w:p w14:paraId="4592BB7B"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92F4888" w14:textId="77777777" w:rsidR="00F60B18" w:rsidRDefault="00F60B18" w:rsidP="002231D2">
            <w:pPr>
              <w:pStyle w:val="TAC"/>
              <w:rPr>
                <w:rFonts w:eastAsia="SimSun"/>
                <w:lang w:eastAsia="en-GB"/>
              </w:rPr>
            </w:pPr>
            <w:r>
              <w:rPr>
                <w:rFonts w:eastAsia="SimSun"/>
                <w:lang w:eastAsia="en-GB"/>
              </w:rPr>
              <w:t>0</w:t>
            </w:r>
          </w:p>
        </w:tc>
      </w:tr>
      <w:tr w:rsidR="00F60B18" w14:paraId="52967722"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5B4EF844" w14:textId="77777777" w:rsidR="00F60B18" w:rsidRDefault="00F60B18" w:rsidP="002231D2">
            <w:pPr>
              <w:pStyle w:val="TAL"/>
              <w:rPr>
                <w:lang w:eastAsia="ja-JP"/>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F971F3E" w14:textId="77777777" w:rsidR="00F60B18" w:rsidRDefault="00F60B18" w:rsidP="002231D2">
            <w:pPr>
              <w:pStyle w:val="TAL"/>
              <w:jc w:val="both"/>
              <w:rPr>
                <w:lang w:eastAsia="ja-JP"/>
              </w:rPr>
            </w:pPr>
            <w:r>
              <w:rPr>
                <w:lang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639685DB" w14:textId="77777777" w:rsidR="00F60B18" w:rsidRDefault="00F60B18" w:rsidP="002231D2">
            <w:pPr>
              <w:pStyle w:val="TAC"/>
              <w:rPr>
                <w:rFonts w:eastAsia="SimSun"/>
                <w:lang w:eastAsia="en-GB"/>
              </w:rPr>
            </w:pPr>
            <w:r>
              <w:rPr>
                <w:rFonts w:eastAsia="SimSun"/>
                <w:lang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09A17F9" w14:textId="77777777" w:rsidR="00F60B18" w:rsidRDefault="00F60B18" w:rsidP="002231D2">
            <w:pPr>
              <w:pStyle w:val="TAC"/>
              <w:rPr>
                <w:rFonts w:eastAsia="SimSun"/>
                <w:lang w:eastAsia="en-GB"/>
              </w:rPr>
            </w:pPr>
            <w:r>
              <w:rPr>
                <w:rFonts w:eastAsia="SimSun"/>
                <w:lang w:eastAsia="en-GB"/>
              </w:rPr>
              <w:t>30</w:t>
            </w:r>
          </w:p>
        </w:tc>
      </w:tr>
      <w:tr w:rsidR="00F60B18" w14:paraId="4EC1C70C" w14:textId="77777777" w:rsidTr="002231D2">
        <w:trPr>
          <w:jc w:val="center"/>
        </w:trPr>
        <w:tc>
          <w:tcPr>
            <w:tcW w:w="1794" w:type="dxa"/>
            <w:gridSpan w:val="2"/>
            <w:vMerge w:val="restart"/>
            <w:tcBorders>
              <w:top w:val="single" w:sz="4" w:space="0" w:color="auto"/>
              <w:left w:val="single" w:sz="4" w:space="0" w:color="auto"/>
              <w:right w:val="single" w:sz="4" w:space="0" w:color="auto"/>
            </w:tcBorders>
            <w:vAlign w:val="center"/>
            <w:hideMark/>
          </w:tcPr>
          <w:p w14:paraId="71653EB9" w14:textId="77777777" w:rsidR="00F60B18" w:rsidRDefault="00F60B18" w:rsidP="002231D2">
            <w:pPr>
              <w:pStyle w:val="TAL"/>
              <w:rPr>
                <w:lang w:eastAsia="en-GB"/>
              </w:rPr>
            </w:pPr>
            <w:r>
              <w:rPr>
                <w:lang w:eastAsia="en-GB"/>
              </w:rPr>
              <w:t>SL BWP configuration #1</w:t>
            </w:r>
          </w:p>
        </w:tc>
        <w:tc>
          <w:tcPr>
            <w:tcW w:w="3625" w:type="dxa"/>
            <w:tcBorders>
              <w:top w:val="single" w:sz="4" w:space="0" w:color="auto"/>
              <w:left w:val="single" w:sz="4" w:space="0" w:color="auto"/>
              <w:bottom w:val="single" w:sz="4" w:space="0" w:color="auto"/>
              <w:right w:val="single" w:sz="4" w:space="0" w:color="auto"/>
            </w:tcBorders>
            <w:vAlign w:val="center"/>
            <w:hideMark/>
          </w:tcPr>
          <w:p w14:paraId="54242436" w14:textId="77777777" w:rsidR="00F60B18" w:rsidRDefault="00F60B18" w:rsidP="002231D2">
            <w:pPr>
              <w:pStyle w:val="TAL"/>
              <w:jc w:val="both"/>
              <w:rPr>
                <w:lang w:eastAsia="en-GB"/>
              </w:rPr>
            </w:pPr>
            <w:r>
              <w:rPr>
                <w:lang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098DFFC4"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799B502" w14:textId="77777777" w:rsidR="00F60B18" w:rsidRDefault="00F60B18" w:rsidP="002231D2">
            <w:pPr>
              <w:pStyle w:val="TAC"/>
              <w:rPr>
                <w:rFonts w:eastAsia="SimSun"/>
                <w:lang w:eastAsia="en-GB"/>
              </w:rPr>
            </w:pPr>
            <w:r>
              <w:rPr>
                <w:rFonts w:eastAsia="SimSun"/>
                <w:lang w:eastAsia="en-GB"/>
              </w:rPr>
              <w:t>Normal</w:t>
            </w:r>
          </w:p>
        </w:tc>
      </w:tr>
      <w:tr w:rsidR="00F60B18" w14:paraId="1367AEB0" w14:textId="77777777" w:rsidTr="002231D2">
        <w:trPr>
          <w:jc w:val="center"/>
        </w:trPr>
        <w:tc>
          <w:tcPr>
            <w:tcW w:w="1794" w:type="dxa"/>
            <w:gridSpan w:val="2"/>
            <w:vMerge/>
            <w:tcBorders>
              <w:left w:val="single" w:sz="4" w:space="0" w:color="auto"/>
              <w:right w:val="single" w:sz="4" w:space="0" w:color="auto"/>
            </w:tcBorders>
            <w:vAlign w:val="center"/>
          </w:tcPr>
          <w:p w14:paraId="7AFDEF79"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7AD8E62C" w14:textId="77777777" w:rsidR="00F60B18" w:rsidRDefault="00F60B18" w:rsidP="002231D2">
            <w:pPr>
              <w:pStyle w:val="TAL"/>
              <w:jc w:val="both"/>
              <w:rPr>
                <w:lang w:eastAsia="en-GB"/>
              </w:rPr>
            </w:pPr>
            <w:r>
              <w:rPr>
                <w:lang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E031181" w14:textId="77777777" w:rsidR="00F60B18" w:rsidRDefault="00F60B18" w:rsidP="002231D2">
            <w:pPr>
              <w:pStyle w:val="TAC"/>
              <w:rPr>
                <w:rFonts w:eastAsia="SimSun"/>
                <w:lang w:eastAsia="en-GB"/>
              </w:rPr>
            </w:pPr>
            <w:r>
              <w:rPr>
                <w:rFonts w:eastAsia="SimSun"/>
                <w:lang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6C374E2" w14:textId="77777777" w:rsidR="00F60B18" w:rsidRDefault="00F60B18" w:rsidP="002231D2">
            <w:pPr>
              <w:pStyle w:val="TAC"/>
              <w:rPr>
                <w:rFonts w:eastAsia="SimSun"/>
                <w:lang w:eastAsia="en-GB"/>
              </w:rPr>
            </w:pPr>
            <w:r>
              <w:rPr>
                <w:rFonts w:eastAsia="SimSun"/>
                <w:lang w:eastAsia="en-GB"/>
              </w:rPr>
              <w:t>0</w:t>
            </w:r>
          </w:p>
        </w:tc>
      </w:tr>
      <w:tr w:rsidR="00F60B18" w14:paraId="778FB3A0" w14:textId="77777777" w:rsidTr="002231D2">
        <w:trPr>
          <w:jc w:val="center"/>
        </w:trPr>
        <w:tc>
          <w:tcPr>
            <w:tcW w:w="1794" w:type="dxa"/>
            <w:gridSpan w:val="2"/>
            <w:vMerge/>
            <w:tcBorders>
              <w:left w:val="single" w:sz="4" w:space="0" w:color="auto"/>
              <w:bottom w:val="single" w:sz="4" w:space="0" w:color="auto"/>
              <w:right w:val="single" w:sz="4" w:space="0" w:color="auto"/>
            </w:tcBorders>
            <w:vAlign w:val="center"/>
          </w:tcPr>
          <w:p w14:paraId="0BA54C57" w14:textId="77777777" w:rsidR="00F60B18" w:rsidRDefault="00F60B18" w:rsidP="002231D2">
            <w:pPr>
              <w:pStyle w:val="TAL"/>
              <w:rPr>
                <w:lang w:eastAsia="en-GB"/>
              </w:rPr>
            </w:pPr>
          </w:p>
        </w:tc>
        <w:tc>
          <w:tcPr>
            <w:tcW w:w="3625" w:type="dxa"/>
            <w:tcBorders>
              <w:top w:val="single" w:sz="4" w:space="0" w:color="auto"/>
              <w:left w:val="single" w:sz="4" w:space="0" w:color="auto"/>
              <w:bottom w:val="single" w:sz="4" w:space="0" w:color="auto"/>
              <w:right w:val="single" w:sz="4" w:space="0" w:color="auto"/>
            </w:tcBorders>
            <w:vAlign w:val="center"/>
            <w:hideMark/>
          </w:tcPr>
          <w:p w14:paraId="5F6E5422" w14:textId="77777777" w:rsidR="00F60B18" w:rsidRDefault="00F60B18" w:rsidP="002231D2">
            <w:pPr>
              <w:pStyle w:val="TAL"/>
              <w:jc w:val="both"/>
              <w:rPr>
                <w:lang w:eastAsia="en-GB"/>
              </w:rPr>
            </w:pPr>
            <w:r>
              <w:rPr>
                <w:lang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69E94D7" w14:textId="77777777" w:rsidR="00F60B18" w:rsidRDefault="00F60B18" w:rsidP="002231D2">
            <w:pPr>
              <w:pStyle w:val="TAC"/>
              <w:rPr>
                <w:rFonts w:eastAsia="SimSun"/>
                <w:lang w:eastAsia="en-GB"/>
              </w:rPr>
            </w:pPr>
            <w:r>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CC0B294" w14:textId="77777777" w:rsidR="00F60B18" w:rsidRDefault="00F60B18" w:rsidP="002231D2">
            <w:pPr>
              <w:pStyle w:val="TAC"/>
              <w:rPr>
                <w:rFonts w:eastAsia="SimSun"/>
                <w:lang w:eastAsia="en-GB"/>
              </w:rPr>
            </w:pPr>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p>
        </w:tc>
      </w:tr>
      <w:tr w:rsidR="00F60B18" w14:paraId="3736CC18" w14:textId="77777777" w:rsidTr="002231D2">
        <w:trPr>
          <w:jc w:val="center"/>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EEAF57D" w14:textId="77777777" w:rsidR="00F60B18" w:rsidRDefault="00F60B18" w:rsidP="002231D2">
            <w:pPr>
              <w:pStyle w:val="TAL"/>
              <w:rPr>
                <w:lang w:eastAsia="en-GB"/>
              </w:rPr>
            </w:pPr>
            <w:r>
              <w:rPr>
                <w:lang w:val="en-US" w:eastAsia="en-GB"/>
              </w:rPr>
              <w:t>PT</w:t>
            </w:r>
            <w:r>
              <w:rPr>
                <w:lang w:val="en-US" w:eastAsia="zh-CN"/>
              </w:rPr>
              <w:t>-</w:t>
            </w:r>
            <w:r>
              <w:rPr>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6D899B1" w14:textId="77777777" w:rsidR="00F60B18" w:rsidRDefault="00F60B18" w:rsidP="002231D2">
            <w:pPr>
              <w:pStyle w:val="TAC"/>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8D20F8" w14:textId="77777777" w:rsidR="00F60B18" w:rsidRDefault="00F60B18" w:rsidP="002231D2">
            <w:pPr>
              <w:pStyle w:val="TAC"/>
              <w:rPr>
                <w:rFonts w:eastAsia="SimSun"/>
                <w:lang w:eastAsia="en-GB"/>
              </w:rPr>
            </w:pPr>
            <w:r>
              <w:rPr>
                <w:rFonts w:eastAsia="SimSun"/>
                <w:lang w:eastAsia="en-GB"/>
              </w:rPr>
              <w:t>PT</w:t>
            </w:r>
            <w:r>
              <w:rPr>
                <w:rFonts w:eastAsia="SimSun"/>
                <w:lang w:eastAsia="zh-CN"/>
              </w:rPr>
              <w:t>-</w:t>
            </w:r>
            <w:r>
              <w:rPr>
                <w:rFonts w:eastAsia="SimSun"/>
                <w:lang w:eastAsia="en-GB"/>
              </w:rPr>
              <w:t>RS is not configured</w:t>
            </w:r>
          </w:p>
        </w:tc>
      </w:tr>
      <w:tr w:rsidR="00F60B18" w14:paraId="53842A7D" w14:textId="77777777" w:rsidTr="002231D2">
        <w:trPr>
          <w:trHeight w:val="58"/>
          <w:jc w:val="center"/>
        </w:trPr>
        <w:tc>
          <w:tcPr>
            <w:tcW w:w="1780" w:type="dxa"/>
            <w:vMerge w:val="restart"/>
            <w:tcBorders>
              <w:top w:val="single" w:sz="4" w:space="0" w:color="auto"/>
              <w:left w:val="single" w:sz="4" w:space="0" w:color="auto"/>
              <w:right w:val="single" w:sz="4" w:space="0" w:color="auto"/>
            </w:tcBorders>
            <w:vAlign w:val="center"/>
          </w:tcPr>
          <w:p w14:paraId="4C409440" w14:textId="77777777" w:rsidR="00F60B18" w:rsidRDefault="00F60B18" w:rsidP="002231D2">
            <w:pPr>
              <w:pStyle w:val="TAL"/>
              <w:rPr>
                <w:rFonts w:cs="Arial"/>
                <w:lang w:eastAsia="ko-KR"/>
              </w:rPr>
            </w:pPr>
            <w:r>
              <w:rPr>
                <w:rFonts w:cs="Arial" w:hint="eastAsia"/>
                <w:lang w:eastAsia="ko-KR"/>
              </w:rPr>
              <w:t>Resource pool configuration</w:t>
            </w: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4844BCA" w14:textId="77777777" w:rsidR="00F60B18" w:rsidRDefault="00F60B18" w:rsidP="002231D2">
            <w:pPr>
              <w:pStyle w:val="TAL"/>
              <w:jc w:val="both"/>
              <w:rPr>
                <w:rFonts w:cs="Arial"/>
                <w:lang w:eastAsia="en-GB"/>
              </w:rPr>
            </w:pPr>
            <w:r w:rsidRPr="006A533C">
              <w:rPr>
                <w:lang w:eastAsia="en-GB"/>
              </w:rPr>
              <w:t>PSCCH Time resource</w:t>
            </w:r>
          </w:p>
        </w:tc>
        <w:tc>
          <w:tcPr>
            <w:tcW w:w="907" w:type="dxa"/>
            <w:tcBorders>
              <w:top w:val="single" w:sz="4" w:space="0" w:color="auto"/>
              <w:left w:val="single" w:sz="4" w:space="0" w:color="auto"/>
              <w:bottom w:val="single" w:sz="4" w:space="0" w:color="auto"/>
              <w:right w:val="single" w:sz="4" w:space="0" w:color="auto"/>
            </w:tcBorders>
            <w:vAlign w:val="center"/>
          </w:tcPr>
          <w:p w14:paraId="425C7DD7" w14:textId="77777777" w:rsidR="00F60B18" w:rsidRDefault="00F60B18" w:rsidP="002231D2">
            <w:pPr>
              <w:pStyle w:val="TAL"/>
              <w:jc w:val="center"/>
              <w:rPr>
                <w:rFonts w:eastAsia="SimSun"/>
                <w:lang w:eastAsia="en-GB"/>
              </w:rPr>
            </w:pPr>
            <w:r w:rsidRPr="001A61DE">
              <w:rPr>
                <w:rFonts w:eastAsia="SimSun"/>
                <w:lang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71548BCD" w14:textId="77777777" w:rsidR="00F60B18" w:rsidRDefault="00F60B18" w:rsidP="002231D2">
            <w:pPr>
              <w:pStyle w:val="TAC"/>
              <w:rPr>
                <w:rFonts w:eastAsia="SimSun"/>
                <w:lang w:eastAsia="en-GB"/>
              </w:rPr>
            </w:pPr>
            <w:r w:rsidRPr="00631062">
              <w:rPr>
                <w:rFonts w:eastAsia="SimSun"/>
                <w:lang w:eastAsia="zh-CN"/>
              </w:rPr>
              <w:t>2</w:t>
            </w:r>
          </w:p>
        </w:tc>
      </w:tr>
      <w:tr w:rsidR="00F60B18" w14:paraId="4C8F6400" w14:textId="77777777" w:rsidTr="002231D2">
        <w:trPr>
          <w:trHeight w:val="58"/>
          <w:jc w:val="center"/>
        </w:trPr>
        <w:tc>
          <w:tcPr>
            <w:tcW w:w="1780" w:type="dxa"/>
            <w:vMerge/>
            <w:tcBorders>
              <w:left w:val="single" w:sz="4" w:space="0" w:color="auto"/>
              <w:right w:val="single" w:sz="4" w:space="0" w:color="auto"/>
            </w:tcBorders>
          </w:tcPr>
          <w:p w14:paraId="105ED05C"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06C0FD2" w14:textId="77777777" w:rsidR="00F60B18" w:rsidRDefault="00F60B18" w:rsidP="002231D2">
            <w:pPr>
              <w:pStyle w:val="TAL"/>
              <w:jc w:val="both"/>
              <w:rPr>
                <w:rFonts w:cs="Arial"/>
                <w:lang w:eastAsia="en-GB"/>
              </w:rPr>
            </w:pPr>
            <w:r w:rsidRPr="006A533C">
              <w:rPr>
                <w:lang w:eastAsia="en-GB"/>
              </w:rPr>
              <w:t>PSCCH Frequency resource</w:t>
            </w:r>
          </w:p>
        </w:tc>
        <w:tc>
          <w:tcPr>
            <w:tcW w:w="907" w:type="dxa"/>
            <w:tcBorders>
              <w:top w:val="single" w:sz="4" w:space="0" w:color="auto"/>
              <w:left w:val="single" w:sz="4" w:space="0" w:color="auto"/>
              <w:bottom w:val="single" w:sz="4" w:space="0" w:color="auto"/>
              <w:right w:val="single" w:sz="4" w:space="0" w:color="auto"/>
            </w:tcBorders>
            <w:vAlign w:val="center"/>
          </w:tcPr>
          <w:p w14:paraId="6CA7C02E"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7A849D31" w14:textId="77777777" w:rsidR="00F60B18" w:rsidRDefault="00F60B18" w:rsidP="002231D2">
            <w:pPr>
              <w:pStyle w:val="TAC"/>
              <w:rPr>
                <w:rFonts w:eastAsia="SimSun"/>
                <w:lang w:eastAsia="en-GB"/>
              </w:rPr>
            </w:pPr>
            <w:r w:rsidRPr="00631062">
              <w:rPr>
                <w:rFonts w:eastAsia="SimSun"/>
                <w:lang w:eastAsia="zh-CN"/>
              </w:rPr>
              <w:t>10</w:t>
            </w:r>
          </w:p>
        </w:tc>
      </w:tr>
      <w:tr w:rsidR="00F60B18" w14:paraId="0FA1AA6E" w14:textId="77777777" w:rsidTr="002231D2">
        <w:trPr>
          <w:trHeight w:val="58"/>
          <w:jc w:val="center"/>
        </w:trPr>
        <w:tc>
          <w:tcPr>
            <w:tcW w:w="1780" w:type="dxa"/>
            <w:vMerge/>
            <w:tcBorders>
              <w:left w:val="single" w:sz="4" w:space="0" w:color="auto"/>
              <w:right w:val="single" w:sz="4" w:space="0" w:color="auto"/>
            </w:tcBorders>
          </w:tcPr>
          <w:p w14:paraId="33FC2FF0"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CC7DF27" w14:textId="77777777" w:rsidR="00F60B18" w:rsidRDefault="00F60B18" w:rsidP="002231D2">
            <w:pPr>
              <w:pStyle w:val="TAL"/>
              <w:jc w:val="both"/>
              <w:rPr>
                <w:rFonts w:cs="Arial"/>
                <w:lang w:eastAsia="en-GB"/>
              </w:rPr>
            </w:pPr>
            <w:r>
              <w:rPr>
                <w:lang w:eastAsia="en-GB"/>
              </w:rPr>
              <w:t>PSFCH n</w:t>
            </w:r>
            <w:r w:rsidRPr="009D6A65">
              <w:rPr>
                <w:lang w:eastAsia="en-GB"/>
              </w:rPr>
              <w:t>umber of cyclic shift pairs</w:t>
            </w:r>
          </w:p>
        </w:tc>
        <w:tc>
          <w:tcPr>
            <w:tcW w:w="907" w:type="dxa"/>
            <w:tcBorders>
              <w:top w:val="single" w:sz="4" w:space="0" w:color="auto"/>
              <w:left w:val="single" w:sz="4" w:space="0" w:color="auto"/>
              <w:bottom w:val="single" w:sz="4" w:space="0" w:color="auto"/>
              <w:right w:val="single" w:sz="4" w:space="0" w:color="auto"/>
            </w:tcBorders>
            <w:vAlign w:val="center"/>
          </w:tcPr>
          <w:p w14:paraId="4AC8DA9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1677DE8E" w14:textId="77777777" w:rsidR="00F60B18" w:rsidRDefault="00F60B18" w:rsidP="002231D2">
            <w:pPr>
              <w:pStyle w:val="TAC"/>
              <w:rPr>
                <w:rFonts w:eastAsia="SimSun"/>
                <w:lang w:eastAsia="en-GB"/>
              </w:rPr>
            </w:pPr>
            <w:r>
              <w:rPr>
                <w:rFonts w:eastAsia="SimSun"/>
                <w:lang w:eastAsia="zh-CN"/>
              </w:rPr>
              <w:t>n1</w:t>
            </w:r>
          </w:p>
        </w:tc>
      </w:tr>
      <w:tr w:rsidR="00F60B18" w14:paraId="6B147C1F" w14:textId="77777777" w:rsidTr="002231D2">
        <w:trPr>
          <w:trHeight w:val="58"/>
          <w:jc w:val="center"/>
        </w:trPr>
        <w:tc>
          <w:tcPr>
            <w:tcW w:w="1780" w:type="dxa"/>
            <w:vMerge/>
            <w:tcBorders>
              <w:left w:val="single" w:sz="4" w:space="0" w:color="auto"/>
              <w:right w:val="single" w:sz="4" w:space="0" w:color="auto"/>
            </w:tcBorders>
          </w:tcPr>
          <w:p w14:paraId="48140452"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2F686C5" w14:textId="77777777" w:rsidR="00F60B18" w:rsidRDefault="00F60B18" w:rsidP="002231D2">
            <w:pPr>
              <w:pStyle w:val="TAL"/>
              <w:jc w:val="both"/>
              <w:rPr>
                <w:rFonts w:cs="Arial"/>
                <w:lang w:eastAsia="en-GB"/>
              </w:rPr>
            </w:pPr>
            <w:r>
              <w:rPr>
                <w:lang w:eastAsia="en-GB"/>
              </w:rPr>
              <w:t>PSFCH hopping ID</w:t>
            </w:r>
          </w:p>
        </w:tc>
        <w:tc>
          <w:tcPr>
            <w:tcW w:w="907" w:type="dxa"/>
            <w:tcBorders>
              <w:top w:val="single" w:sz="4" w:space="0" w:color="auto"/>
              <w:left w:val="single" w:sz="4" w:space="0" w:color="auto"/>
              <w:bottom w:val="single" w:sz="4" w:space="0" w:color="auto"/>
              <w:right w:val="single" w:sz="4" w:space="0" w:color="auto"/>
            </w:tcBorders>
            <w:vAlign w:val="center"/>
          </w:tcPr>
          <w:p w14:paraId="069D0A43"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19F65E2" w14:textId="77777777" w:rsidR="00F60B18" w:rsidRDefault="00F60B18" w:rsidP="002231D2">
            <w:pPr>
              <w:pStyle w:val="TAC"/>
              <w:rPr>
                <w:rFonts w:eastAsia="SimSun"/>
                <w:lang w:eastAsia="en-GB"/>
              </w:rPr>
            </w:pPr>
            <w:r>
              <w:rPr>
                <w:rFonts w:eastAsia="SimSun"/>
                <w:lang w:eastAsia="zh-CN"/>
              </w:rPr>
              <w:t>0</w:t>
            </w:r>
          </w:p>
        </w:tc>
      </w:tr>
      <w:tr w:rsidR="00F60B18" w14:paraId="6DFBA0A5" w14:textId="77777777" w:rsidTr="002231D2">
        <w:trPr>
          <w:trHeight w:val="58"/>
          <w:jc w:val="center"/>
        </w:trPr>
        <w:tc>
          <w:tcPr>
            <w:tcW w:w="1780" w:type="dxa"/>
            <w:vMerge/>
            <w:tcBorders>
              <w:left w:val="single" w:sz="4" w:space="0" w:color="auto"/>
              <w:right w:val="single" w:sz="4" w:space="0" w:color="auto"/>
            </w:tcBorders>
          </w:tcPr>
          <w:p w14:paraId="0BEA961E"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18DC342" w14:textId="77777777" w:rsidR="00F60B18" w:rsidRDefault="00F60B18" w:rsidP="002231D2">
            <w:pPr>
              <w:pStyle w:val="TAL"/>
              <w:jc w:val="both"/>
              <w:rPr>
                <w:rFonts w:cs="Arial"/>
                <w:lang w:eastAsia="en-GB"/>
              </w:rPr>
            </w:pPr>
            <w:r>
              <w:rPr>
                <w:lang w:eastAsia="en-GB"/>
              </w:rPr>
              <w:t>PSFCH candidate resource type</w:t>
            </w:r>
          </w:p>
        </w:tc>
        <w:tc>
          <w:tcPr>
            <w:tcW w:w="907" w:type="dxa"/>
            <w:tcBorders>
              <w:top w:val="single" w:sz="4" w:space="0" w:color="auto"/>
              <w:left w:val="single" w:sz="4" w:space="0" w:color="auto"/>
              <w:bottom w:val="single" w:sz="4" w:space="0" w:color="auto"/>
              <w:right w:val="single" w:sz="4" w:space="0" w:color="auto"/>
            </w:tcBorders>
            <w:vAlign w:val="center"/>
          </w:tcPr>
          <w:p w14:paraId="768883F4"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6E3B24B2" w14:textId="77777777" w:rsidR="00F60B18" w:rsidRDefault="00F60B18" w:rsidP="002231D2">
            <w:pPr>
              <w:pStyle w:val="TAC"/>
              <w:rPr>
                <w:rFonts w:eastAsia="SimSun"/>
                <w:lang w:eastAsia="en-GB"/>
              </w:rPr>
            </w:pPr>
            <w:r w:rsidRPr="007514CA">
              <w:rPr>
                <w:rFonts w:eastAsia="SimSun"/>
                <w:lang w:eastAsia="zh-CN"/>
              </w:rPr>
              <w:t>allocSubCH</w:t>
            </w:r>
          </w:p>
        </w:tc>
      </w:tr>
      <w:tr w:rsidR="00F60B18" w14:paraId="741D5067" w14:textId="77777777" w:rsidTr="002231D2">
        <w:trPr>
          <w:trHeight w:val="58"/>
          <w:jc w:val="center"/>
        </w:trPr>
        <w:tc>
          <w:tcPr>
            <w:tcW w:w="1780" w:type="dxa"/>
            <w:vMerge/>
            <w:tcBorders>
              <w:left w:val="single" w:sz="4" w:space="0" w:color="auto"/>
              <w:right w:val="single" w:sz="4" w:space="0" w:color="auto"/>
            </w:tcBorders>
          </w:tcPr>
          <w:p w14:paraId="694ECE0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0F41E424" w14:textId="77777777" w:rsidR="00F60B18" w:rsidRDefault="00F60B18" w:rsidP="002231D2">
            <w:pPr>
              <w:pStyle w:val="TAL"/>
              <w:jc w:val="both"/>
              <w:rPr>
                <w:rFonts w:cs="Arial"/>
                <w:lang w:eastAsia="en-GB"/>
              </w:rPr>
            </w:pPr>
            <w:r>
              <w:rPr>
                <w:lang w:eastAsia="en-GB"/>
              </w:rPr>
              <w:t>Set of PRBs for PSFCH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6DDA028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5F9F0F5D" w14:textId="77777777" w:rsidR="00F60B18" w:rsidRDefault="00F60B18" w:rsidP="002231D2">
            <w:pPr>
              <w:pStyle w:val="TAC"/>
              <w:rPr>
                <w:rFonts w:eastAsia="SimSun"/>
                <w:lang w:eastAsia="en-GB"/>
              </w:rPr>
            </w:pPr>
            <w:r w:rsidRPr="008116AF">
              <w:rPr>
                <w:rFonts w:eastAsia="SimSun"/>
                <w:lang w:eastAsia="zh-CN"/>
              </w:rPr>
              <w:t>ones(1,100) for 40 MHz and ones(1,50) for 20 MHz</w:t>
            </w:r>
          </w:p>
        </w:tc>
      </w:tr>
      <w:tr w:rsidR="00F60B18" w14:paraId="59C034D6" w14:textId="77777777" w:rsidTr="002231D2">
        <w:trPr>
          <w:trHeight w:val="58"/>
          <w:jc w:val="center"/>
        </w:trPr>
        <w:tc>
          <w:tcPr>
            <w:tcW w:w="1780" w:type="dxa"/>
            <w:vMerge/>
            <w:tcBorders>
              <w:left w:val="single" w:sz="4" w:space="0" w:color="auto"/>
              <w:right w:val="single" w:sz="4" w:space="0" w:color="auto"/>
            </w:tcBorders>
          </w:tcPr>
          <w:p w14:paraId="23A275A8"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2A8879C9" w14:textId="77777777" w:rsidR="00F60B18" w:rsidRDefault="00F60B18" w:rsidP="002231D2">
            <w:pPr>
              <w:pStyle w:val="TAL"/>
              <w:jc w:val="both"/>
              <w:rPr>
                <w:rFonts w:cs="Arial"/>
                <w:lang w:eastAsia="en-GB"/>
              </w:rPr>
            </w:pPr>
            <w:r w:rsidRPr="00186023">
              <w:rPr>
                <w:lang w:eastAsia="en-GB"/>
              </w:rPr>
              <w:t>PSSCH RSRP threshold</w:t>
            </w:r>
          </w:p>
        </w:tc>
        <w:tc>
          <w:tcPr>
            <w:tcW w:w="907" w:type="dxa"/>
            <w:tcBorders>
              <w:top w:val="single" w:sz="4" w:space="0" w:color="auto"/>
              <w:left w:val="single" w:sz="4" w:space="0" w:color="auto"/>
              <w:bottom w:val="single" w:sz="4" w:space="0" w:color="auto"/>
              <w:right w:val="single" w:sz="4" w:space="0" w:color="auto"/>
            </w:tcBorders>
            <w:vAlign w:val="center"/>
          </w:tcPr>
          <w:p w14:paraId="50B4DFFF"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46021A85" w14:textId="77777777" w:rsidR="00F60B18" w:rsidRDefault="00F60B18" w:rsidP="002231D2">
            <w:pPr>
              <w:pStyle w:val="TAC"/>
              <w:rPr>
                <w:rFonts w:eastAsia="SimSun"/>
                <w:lang w:eastAsia="en-GB"/>
              </w:rPr>
            </w:pPr>
            <w:r w:rsidRPr="00877721">
              <w:rPr>
                <w:rFonts w:eastAsia="SimSun"/>
                <w:lang w:eastAsia="zh-CN"/>
              </w:rPr>
              <w:t>66 (infinity dBm)</w:t>
            </w:r>
          </w:p>
        </w:tc>
      </w:tr>
      <w:tr w:rsidR="00F60B18" w14:paraId="39DA9DAE" w14:textId="77777777" w:rsidTr="002231D2">
        <w:trPr>
          <w:trHeight w:val="58"/>
          <w:jc w:val="center"/>
        </w:trPr>
        <w:tc>
          <w:tcPr>
            <w:tcW w:w="1780" w:type="dxa"/>
            <w:vMerge/>
            <w:tcBorders>
              <w:left w:val="single" w:sz="4" w:space="0" w:color="auto"/>
              <w:right w:val="single" w:sz="4" w:space="0" w:color="auto"/>
            </w:tcBorders>
          </w:tcPr>
          <w:p w14:paraId="3DB7CB63"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4F02600B" w14:textId="77777777" w:rsidR="00F60B18" w:rsidRDefault="00F60B18" w:rsidP="002231D2">
            <w:pPr>
              <w:pStyle w:val="TAL"/>
              <w:jc w:val="both"/>
              <w:rPr>
                <w:rFonts w:cs="Arial"/>
                <w:lang w:eastAsia="en-GB"/>
              </w:rPr>
            </w:pPr>
            <w:r w:rsidRPr="006A533C">
              <w:rPr>
                <w:lang w:eastAsia="en-GB"/>
              </w:rPr>
              <w:t>Synchronization reference</w:t>
            </w:r>
          </w:p>
        </w:tc>
        <w:tc>
          <w:tcPr>
            <w:tcW w:w="907" w:type="dxa"/>
            <w:tcBorders>
              <w:top w:val="single" w:sz="4" w:space="0" w:color="auto"/>
              <w:left w:val="single" w:sz="4" w:space="0" w:color="auto"/>
              <w:bottom w:val="single" w:sz="4" w:space="0" w:color="auto"/>
              <w:right w:val="single" w:sz="4" w:space="0" w:color="auto"/>
            </w:tcBorders>
            <w:vAlign w:val="center"/>
          </w:tcPr>
          <w:p w14:paraId="292B5FFD"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00E2629" w14:textId="77777777" w:rsidR="00F60B18" w:rsidRDefault="00F60B18" w:rsidP="002231D2">
            <w:pPr>
              <w:pStyle w:val="TAC"/>
              <w:rPr>
                <w:rFonts w:eastAsia="SimSun"/>
                <w:lang w:eastAsia="en-GB"/>
              </w:rPr>
            </w:pPr>
            <w:r w:rsidRPr="00631062">
              <w:rPr>
                <w:rFonts w:eastAsia="SimSun"/>
                <w:lang w:eastAsia="zh-CN"/>
              </w:rPr>
              <w:t>GNSS</w:t>
            </w:r>
          </w:p>
        </w:tc>
      </w:tr>
      <w:tr w:rsidR="00F60B18" w14:paraId="3C7272B6" w14:textId="77777777" w:rsidTr="002231D2">
        <w:trPr>
          <w:trHeight w:val="58"/>
          <w:jc w:val="center"/>
        </w:trPr>
        <w:tc>
          <w:tcPr>
            <w:tcW w:w="1780" w:type="dxa"/>
            <w:vMerge/>
            <w:tcBorders>
              <w:left w:val="single" w:sz="4" w:space="0" w:color="auto"/>
              <w:right w:val="single" w:sz="4" w:space="0" w:color="auto"/>
            </w:tcBorders>
          </w:tcPr>
          <w:p w14:paraId="12DFEB3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34E62C9" w14:textId="77777777" w:rsidR="00F60B18" w:rsidRDefault="00F60B18" w:rsidP="002231D2">
            <w:pPr>
              <w:pStyle w:val="TAL"/>
              <w:jc w:val="both"/>
              <w:rPr>
                <w:rFonts w:cs="Arial"/>
                <w:lang w:eastAsia="en-GB"/>
              </w:rPr>
            </w:pPr>
            <w:r w:rsidRPr="006A533C">
              <w:rPr>
                <w:lang w:eastAsia="en-GB"/>
              </w:rPr>
              <w:t>Subchannel size</w:t>
            </w:r>
          </w:p>
        </w:tc>
        <w:tc>
          <w:tcPr>
            <w:tcW w:w="907" w:type="dxa"/>
            <w:tcBorders>
              <w:top w:val="single" w:sz="4" w:space="0" w:color="auto"/>
              <w:left w:val="single" w:sz="4" w:space="0" w:color="auto"/>
              <w:bottom w:val="single" w:sz="4" w:space="0" w:color="auto"/>
              <w:right w:val="single" w:sz="4" w:space="0" w:color="auto"/>
            </w:tcBorders>
            <w:vAlign w:val="center"/>
          </w:tcPr>
          <w:p w14:paraId="61308465" w14:textId="77777777" w:rsidR="00F60B18" w:rsidRDefault="00F60B18" w:rsidP="002231D2">
            <w:pPr>
              <w:pStyle w:val="TAL"/>
              <w:jc w:val="center"/>
              <w:rPr>
                <w:rFonts w:eastAsia="SimSun"/>
                <w:lang w:eastAsia="en-GB"/>
              </w:rPr>
            </w:pPr>
            <w:r w:rsidRPr="001A61DE">
              <w:rPr>
                <w:rFonts w:eastAsia="SimSun"/>
                <w:lang w:eastAsia="en-GB"/>
              </w:rPr>
              <w:t>PRBs</w:t>
            </w:r>
          </w:p>
        </w:tc>
        <w:tc>
          <w:tcPr>
            <w:tcW w:w="3295" w:type="dxa"/>
            <w:tcBorders>
              <w:top w:val="single" w:sz="4" w:space="0" w:color="auto"/>
              <w:left w:val="single" w:sz="4" w:space="0" w:color="auto"/>
              <w:bottom w:val="single" w:sz="4" w:space="0" w:color="auto"/>
              <w:right w:val="single" w:sz="4" w:space="0" w:color="auto"/>
            </w:tcBorders>
            <w:vAlign w:val="center"/>
          </w:tcPr>
          <w:p w14:paraId="1D540C8E" w14:textId="77777777" w:rsidR="00F60B18" w:rsidRDefault="00F60B18" w:rsidP="002231D2">
            <w:pPr>
              <w:pStyle w:val="TAC"/>
              <w:rPr>
                <w:rFonts w:eastAsia="SimSun"/>
                <w:lang w:eastAsia="en-GB"/>
              </w:rPr>
            </w:pPr>
            <w:r w:rsidRPr="00631062">
              <w:rPr>
                <w:rFonts w:eastAsia="SimSun"/>
                <w:lang w:eastAsia="zh-CN"/>
              </w:rPr>
              <w:t>10</w:t>
            </w:r>
          </w:p>
        </w:tc>
      </w:tr>
      <w:tr w:rsidR="00F60B18" w14:paraId="636F9F2A" w14:textId="77777777" w:rsidTr="002231D2">
        <w:trPr>
          <w:trHeight w:val="58"/>
          <w:jc w:val="center"/>
        </w:trPr>
        <w:tc>
          <w:tcPr>
            <w:tcW w:w="1780" w:type="dxa"/>
            <w:vMerge/>
            <w:tcBorders>
              <w:left w:val="single" w:sz="4" w:space="0" w:color="auto"/>
              <w:right w:val="single" w:sz="4" w:space="0" w:color="auto"/>
            </w:tcBorders>
          </w:tcPr>
          <w:p w14:paraId="0DA782C4"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E505A17" w14:textId="77777777" w:rsidR="00F60B18" w:rsidRDefault="00F60B18" w:rsidP="002231D2">
            <w:pPr>
              <w:pStyle w:val="TAL"/>
              <w:jc w:val="both"/>
              <w:rPr>
                <w:rFonts w:cs="Arial"/>
                <w:lang w:eastAsia="en-GB"/>
              </w:rPr>
            </w:pPr>
            <w:r w:rsidRPr="006A533C">
              <w:rPr>
                <w:lang w:eastAsia="en-GB"/>
              </w:rPr>
              <w:t>Number of sub-channels</w:t>
            </w:r>
          </w:p>
        </w:tc>
        <w:tc>
          <w:tcPr>
            <w:tcW w:w="907" w:type="dxa"/>
            <w:tcBorders>
              <w:top w:val="single" w:sz="4" w:space="0" w:color="auto"/>
              <w:left w:val="single" w:sz="4" w:space="0" w:color="auto"/>
              <w:bottom w:val="single" w:sz="4" w:space="0" w:color="auto"/>
              <w:right w:val="single" w:sz="4" w:space="0" w:color="auto"/>
            </w:tcBorders>
            <w:vAlign w:val="center"/>
          </w:tcPr>
          <w:p w14:paraId="1B9D09BC"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728B41FE" w14:textId="77777777" w:rsidR="00F60B18" w:rsidRDefault="00F60B18" w:rsidP="002231D2">
            <w:pPr>
              <w:pStyle w:val="TAC"/>
              <w:rPr>
                <w:rFonts w:eastAsia="SimSun"/>
                <w:lang w:eastAsia="en-GB"/>
              </w:rPr>
            </w:pPr>
            <w:r w:rsidRPr="00631062">
              <w:rPr>
                <w:rFonts w:eastAsia="SimSun"/>
                <w:lang w:eastAsia="zh-CN"/>
              </w:rPr>
              <w:t>5 for 20 MHz and 10 for 40 MHz</w:t>
            </w:r>
          </w:p>
        </w:tc>
      </w:tr>
      <w:tr w:rsidR="00F60B18" w14:paraId="4DC53BD2" w14:textId="77777777" w:rsidTr="002231D2">
        <w:trPr>
          <w:trHeight w:val="58"/>
          <w:jc w:val="center"/>
        </w:trPr>
        <w:tc>
          <w:tcPr>
            <w:tcW w:w="1780" w:type="dxa"/>
            <w:vMerge/>
            <w:tcBorders>
              <w:left w:val="single" w:sz="4" w:space="0" w:color="auto"/>
              <w:right w:val="single" w:sz="4" w:space="0" w:color="auto"/>
            </w:tcBorders>
          </w:tcPr>
          <w:p w14:paraId="4C39EBB1"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6513D28B" w14:textId="77777777" w:rsidR="00F60B18" w:rsidRDefault="00F60B18" w:rsidP="002231D2">
            <w:pPr>
              <w:pStyle w:val="TAL"/>
              <w:jc w:val="both"/>
              <w:rPr>
                <w:rFonts w:cs="Arial"/>
                <w:lang w:eastAsia="en-GB"/>
              </w:rPr>
            </w:pPr>
            <w:r w:rsidRPr="00631062">
              <w:rPr>
                <w:lang w:eastAsia="en-GB"/>
              </w:rPr>
              <w:t>Start PRB for first sub-channel</w:t>
            </w:r>
          </w:p>
        </w:tc>
        <w:tc>
          <w:tcPr>
            <w:tcW w:w="907" w:type="dxa"/>
            <w:tcBorders>
              <w:top w:val="single" w:sz="4" w:space="0" w:color="auto"/>
              <w:left w:val="single" w:sz="4" w:space="0" w:color="auto"/>
              <w:bottom w:val="single" w:sz="4" w:space="0" w:color="auto"/>
              <w:right w:val="single" w:sz="4" w:space="0" w:color="auto"/>
            </w:tcBorders>
            <w:vAlign w:val="center"/>
          </w:tcPr>
          <w:p w14:paraId="44811841"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278C55D3" w14:textId="77777777" w:rsidR="00F60B18" w:rsidRDefault="00F60B18" w:rsidP="002231D2">
            <w:pPr>
              <w:pStyle w:val="TAC"/>
              <w:rPr>
                <w:rFonts w:eastAsia="SimSun"/>
                <w:lang w:eastAsia="en-GB"/>
              </w:rPr>
            </w:pPr>
            <w:r w:rsidRPr="00631062">
              <w:rPr>
                <w:rFonts w:eastAsia="SimSun"/>
                <w:lang w:eastAsia="zh-CN"/>
              </w:rPr>
              <w:t>0</w:t>
            </w:r>
          </w:p>
        </w:tc>
      </w:tr>
      <w:tr w:rsidR="00F60B18" w14:paraId="1E3CD7B4" w14:textId="77777777" w:rsidTr="002231D2">
        <w:trPr>
          <w:trHeight w:val="58"/>
          <w:jc w:val="center"/>
        </w:trPr>
        <w:tc>
          <w:tcPr>
            <w:tcW w:w="1780" w:type="dxa"/>
            <w:vMerge/>
            <w:tcBorders>
              <w:left w:val="single" w:sz="4" w:space="0" w:color="auto"/>
              <w:bottom w:val="single" w:sz="4" w:space="0" w:color="auto"/>
              <w:right w:val="single" w:sz="4" w:space="0" w:color="auto"/>
            </w:tcBorders>
          </w:tcPr>
          <w:p w14:paraId="2294BBA9" w14:textId="77777777" w:rsidR="00F60B18" w:rsidRDefault="00F60B18" w:rsidP="002231D2">
            <w:pPr>
              <w:pStyle w:val="TAL"/>
              <w:rPr>
                <w:rFonts w:cs="Arial"/>
                <w:lang w:eastAsia="en-GB"/>
              </w:rPr>
            </w:pPr>
          </w:p>
        </w:tc>
        <w:tc>
          <w:tcPr>
            <w:tcW w:w="3639" w:type="dxa"/>
            <w:gridSpan w:val="2"/>
            <w:tcBorders>
              <w:top w:val="single" w:sz="4" w:space="0" w:color="auto"/>
              <w:left w:val="single" w:sz="4" w:space="0" w:color="auto"/>
              <w:bottom w:val="single" w:sz="4" w:space="0" w:color="auto"/>
              <w:right w:val="single" w:sz="4" w:space="0" w:color="auto"/>
            </w:tcBorders>
            <w:vAlign w:val="center"/>
          </w:tcPr>
          <w:p w14:paraId="3EF00A1A" w14:textId="77777777" w:rsidR="00F60B18" w:rsidRDefault="00F60B18" w:rsidP="002231D2">
            <w:pPr>
              <w:pStyle w:val="TAL"/>
              <w:jc w:val="both"/>
              <w:rPr>
                <w:rFonts w:cs="Arial"/>
                <w:lang w:eastAsia="en-GB"/>
              </w:rPr>
            </w:pPr>
            <w:r w:rsidRPr="00631062">
              <w:rPr>
                <w:lang w:eastAsia="en-GB"/>
              </w:rPr>
              <w:t>Time resource bitmap</w:t>
            </w:r>
          </w:p>
        </w:tc>
        <w:tc>
          <w:tcPr>
            <w:tcW w:w="907" w:type="dxa"/>
            <w:tcBorders>
              <w:top w:val="single" w:sz="4" w:space="0" w:color="auto"/>
              <w:left w:val="single" w:sz="4" w:space="0" w:color="auto"/>
              <w:bottom w:val="single" w:sz="4" w:space="0" w:color="auto"/>
              <w:right w:val="single" w:sz="4" w:space="0" w:color="auto"/>
            </w:tcBorders>
            <w:vAlign w:val="center"/>
          </w:tcPr>
          <w:p w14:paraId="19C05AC5" w14:textId="77777777" w:rsidR="00F60B18" w:rsidRDefault="00F60B18" w:rsidP="002231D2">
            <w:pPr>
              <w:pStyle w:val="TAL"/>
              <w:jc w:val="center"/>
              <w:rPr>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vAlign w:val="center"/>
          </w:tcPr>
          <w:p w14:paraId="0366EA72" w14:textId="77777777" w:rsidR="00F60B18" w:rsidRDefault="00F60B18" w:rsidP="002231D2">
            <w:pPr>
              <w:pStyle w:val="TAC"/>
              <w:rPr>
                <w:rFonts w:eastAsia="SimSun"/>
                <w:lang w:eastAsia="en-GB"/>
              </w:rPr>
            </w:pPr>
            <w:r w:rsidRPr="00631062">
              <w:rPr>
                <w:rFonts w:eastAsia="SimSun"/>
                <w:lang w:eastAsia="zh-CN"/>
              </w:rPr>
              <w:t>ones(1, 160)</w:t>
            </w:r>
          </w:p>
        </w:tc>
      </w:tr>
      <w:tr w:rsidR="00F60B18" w14:paraId="727EE931" w14:textId="77777777" w:rsidTr="002231D2">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1F2BE863" w14:textId="77777777" w:rsidR="00F60B18" w:rsidRDefault="00F60B18" w:rsidP="002231D2">
            <w:pPr>
              <w:pStyle w:val="TAN"/>
              <w:rPr>
                <w:lang w:eastAsia="zh-CN"/>
              </w:rPr>
            </w:pPr>
            <w:r>
              <w:rPr>
                <w:lang w:eastAsia="en-GB"/>
              </w:rPr>
              <w:t>Note 1:</w:t>
            </w:r>
            <w:r>
              <w:rPr>
                <w:lang w:eastAsia="en-GB"/>
              </w:rPr>
              <w:tab/>
              <w:t>Point A coincides with minimum guard band as specified in Table 5.3.3-1 from TS 38.101-1 [6] for tested channel bandwidth and subcarrier spacing.</w:t>
            </w:r>
          </w:p>
        </w:tc>
      </w:tr>
      <w:bookmarkEnd w:id="5870"/>
    </w:tbl>
    <w:p w14:paraId="09C4E4BB" w14:textId="77777777" w:rsidR="00F60B18" w:rsidRPr="009C28BC" w:rsidRDefault="00F60B18" w:rsidP="00F60B18"/>
    <w:p w14:paraId="61878B03" w14:textId="77777777" w:rsidR="00F60B18" w:rsidRDefault="00F60B18" w:rsidP="00F60B18">
      <w:pPr>
        <w:pStyle w:val="Heading3"/>
        <w:rPr>
          <w:lang w:eastAsia="zh-CN"/>
        </w:rPr>
      </w:pPr>
      <w:bookmarkStart w:id="5963" w:name="_Toc76298403"/>
      <w:bookmarkStart w:id="5964" w:name="_Toc76572415"/>
      <w:bookmarkStart w:id="5965" w:name="_Toc76652282"/>
      <w:bookmarkStart w:id="5966" w:name="_Toc76653120"/>
      <w:bookmarkStart w:id="5967" w:name="_Toc83742393"/>
      <w:bookmarkStart w:id="5968" w:name="_Toc91440883"/>
      <w:bookmarkStart w:id="5969" w:name="_Toc98849673"/>
      <w:bookmarkStart w:id="5970" w:name="_Toc106543527"/>
      <w:bookmarkStart w:id="5971" w:name="_Toc106737625"/>
      <w:bookmarkStart w:id="5972" w:name="_Toc107233392"/>
      <w:bookmarkStart w:id="5973" w:name="_Toc107235010"/>
      <w:bookmarkStart w:id="5974" w:name="_Toc107419980"/>
      <w:bookmarkStart w:id="5975" w:name="_Toc107477276"/>
      <w:bookmarkStart w:id="5976" w:name="_Toc114566134"/>
      <w:bookmarkStart w:id="5977" w:name="_Toc123936446"/>
      <w:bookmarkStart w:id="5978" w:name="_Toc124377461"/>
      <w:bookmarkEnd w:id="5871"/>
      <w:r w:rsidRPr="00C25669">
        <w:t>1</w:t>
      </w:r>
      <w:r>
        <w:t>1</w:t>
      </w:r>
      <w:r w:rsidRPr="00C25669">
        <w:t>.1.</w:t>
      </w:r>
      <w:r>
        <w:t>2</w:t>
      </w:r>
      <w:r w:rsidRPr="00C25669">
        <w:rPr>
          <w:rFonts w:hint="eastAsia"/>
          <w:lang w:eastAsia="zh-CN"/>
        </w:rPr>
        <w:tab/>
      </w:r>
      <w:r>
        <w:rPr>
          <w:lang w:eastAsia="zh-CN"/>
        </w:rPr>
        <w:t>PSSCH demodulation requirements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27ECCAF5" w14:textId="77777777" w:rsidR="00F60B18" w:rsidRDefault="00F60B18" w:rsidP="00F60B18">
      <w:pPr>
        <w:pStyle w:val="Heading4"/>
      </w:pPr>
      <w:bookmarkStart w:id="5979" w:name="_Toc76298404"/>
      <w:bookmarkStart w:id="5980" w:name="_Toc76572416"/>
      <w:bookmarkStart w:id="5981" w:name="_Toc76652283"/>
      <w:bookmarkStart w:id="5982" w:name="_Toc76653121"/>
      <w:bookmarkStart w:id="5983" w:name="_Toc83742394"/>
      <w:bookmarkStart w:id="5984" w:name="_Toc91440884"/>
      <w:bookmarkStart w:id="5985" w:name="_Toc98849674"/>
      <w:bookmarkStart w:id="5986" w:name="_Toc106543528"/>
      <w:bookmarkStart w:id="5987" w:name="_Toc106737626"/>
      <w:bookmarkStart w:id="5988" w:name="_Toc107233393"/>
      <w:bookmarkStart w:id="5989" w:name="_Toc107235011"/>
      <w:bookmarkStart w:id="5990" w:name="_Toc107419981"/>
      <w:bookmarkStart w:id="5991" w:name="_Toc107477277"/>
      <w:bookmarkStart w:id="5992" w:name="_Toc114566135"/>
      <w:bookmarkStart w:id="5993" w:name="_Toc123936447"/>
      <w:bookmarkStart w:id="5994" w:name="_Toc124377462"/>
      <w:r w:rsidRPr="00B91B67">
        <w:t>11.1.2.1</w:t>
      </w:r>
      <w:r w:rsidRPr="00B91B67">
        <w:rPr>
          <w:rFonts w:hint="eastAsia"/>
        </w:rPr>
        <w:tab/>
      </w:r>
      <w:r>
        <w:t>2Rx requirements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4232DCD0" w14:textId="77777777" w:rsidR="00F60B18" w:rsidRPr="0069084F" w:rsidRDefault="00F60B18" w:rsidP="00F60B18">
      <w:pPr>
        <w:pStyle w:val="Heading5"/>
      </w:pPr>
      <w:bookmarkStart w:id="5995" w:name="_Toc76298405"/>
      <w:bookmarkStart w:id="5996" w:name="_Toc76572417"/>
      <w:bookmarkStart w:id="5997" w:name="_Toc76652284"/>
      <w:bookmarkStart w:id="5998" w:name="_Toc76653122"/>
      <w:bookmarkStart w:id="5999" w:name="_Toc83742395"/>
      <w:bookmarkStart w:id="6000" w:name="_Toc91440885"/>
      <w:bookmarkStart w:id="6001" w:name="_Toc98849675"/>
      <w:bookmarkStart w:id="6002" w:name="_Toc106543529"/>
      <w:bookmarkStart w:id="6003" w:name="_Toc106737627"/>
      <w:bookmarkStart w:id="6004" w:name="_Toc107233394"/>
      <w:bookmarkStart w:id="6005" w:name="_Toc107235012"/>
      <w:bookmarkStart w:id="6006" w:name="_Toc107419982"/>
      <w:bookmarkStart w:id="6007" w:name="_Toc107477278"/>
      <w:bookmarkStart w:id="6008" w:name="_Toc114566136"/>
      <w:bookmarkStart w:id="6009" w:name="_Toc123936448"/>
      <w:bookmarkStart w:id="6010"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344E002A" w14:textId="77777777" w:rsidR="00F60B18" w:rsidRDefault="00F60B18" w:rsidP="00F60B18">
      <w:pPr>
        <w:rPr>
          <w:lang w:eastAsia="ko-KR"/>
        </w:rPr>
      </w:pPr>
      <w:r>
        <w:rPr>
          <w:rFonts w:hint="eastAsia"/>
          <w:lang w:eastAsia="ko-KR"/>
        </w:rPr>
        <w:t>T</w:t>
      </w:r>
      <w:r>
        <w:rPr>
          <w:lang w:eastAsia="ko-KR"/>
        </w:rPr>
        <w:t>he purpose of the requirements in this subclause is to verify the PSSCH for V2X demodulation performance with a single active PSSCH link.</w:t>
      </w:r>
    </w:p>
    <w:p w14:paraId="2F69149D" w14:textId="77777777" w:rsidR="00F60B18" w:rsidRDefault="00F60B18" w:rsidP="00F60B18">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D489E34" w14:textId="77777777" w:rsidR="00F60B18" w:rsidRPr="00D43B7B" w:rsidRDefault="00F60B18" w:rsidP="00F60B18">
      <w:pPr>
        <w:pStyle w:val="Caption"/>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F60B18" w:rsidRPr="00C25669" w14:paraId="3F5493A0" w14:textId="77777777" w:rsidTr="002231D2">
        <w:trPr>
          <w:cantSplit/>
          <w:trHeight w:val="92"/>
          <w:jc w:val="center"/>
        </w:trPr>
        <w:tc>
          <w:tcPr>
            <w:tcW w:w="4248" w:type="dxa"/>
            <w:gridSpan w:val="2"/>
            <w:vMerge w:val="restart"/>
            <w:vAlign w:val="center"/>
          </w:tcPr>
          <w:p w14:paraId="15EA228F" w14:textId="77777777" w:rsidR="00F60B18" w:rsidRPr="00C25669" w:rsidRDefault="00F60B18" w:rsidP="002231D2">
            <w:pPr>
              <w:pStyle w:val="TAH"/>
            </w:pPr>
            <w:r w:rsidRPr="00C25669">
              <w:t>Parameter</w:t>
            </w:r>
          </w:p>
        </w:tc>
        <w:tc>
          <w:tcPr>
            <w:tcW w:w="998" w:type="dxa"/>
            <w:vMerge w:val="restart"/>
            <w:vAlign w:val="center"/>
          </w:tcPr>
          <w:p w14:paraId="523C908E" w14:textId="77777777" w:rsidR="00F60B18" w:rsidRPr="00C25669" w:rsidRDefault="00F60B18" w:rsidP="002231D2">
            <w:pPr>
              <w:pStyle w:val="TAH"/>
            </w:pPr>
            <w:r w:rsidRPr="00C25669">
              <w:t>Unit</w:t>
            </w:r>
          </w:p>
        </w:tc>
        <w:tc>
          <w:tcPr>
            <w:tcW w:w="3496" w:type="dxa"/>
            <w:gridSpan w:val="5"/>
            <w:vAlign w:val="center"/>
          </w:tcPr>
          <w:p w14:paraId="788271CC" w14:textId="77777777" w:rsidR="00F60B18" w:rsidRPr="00C25669" w:rsidRDefault="00F60B18" w:rsidP="002231D2">
            <w:pPr>
              <w:pStyle w:val="TAH"/>
            </w:pPr>
            <w:r w:rsidRPr="00C25669">
              <w:t>Value</w:t>
            </w:r>
          </w:p>
        </w:tc>
      </w:tr>
      <w:tr w:rsidR="00F60B18" w:rsidRPr="000713D9" w14:paraId="68D8C1F1" w14:textId="77777777" w:rsidTr="002231D2">
        <w:trPr>
          <w:cantSplit/>
          <w:trHeight w:val="115"/>
          <w:jc w:val="center"/>
        </w:trPr>
        <w:tc>
          <w:tcPr>
            <w:tcW w:w="4248" w:type="dxa"/>
            <w:gridSpan w:val="2"/>
            <w:vMerge/>
            <w:vAlign w:val="center"/>
          </w:tcPr>
          <w:p w14:paraId="2AB025FC" w14:textId="77777777" w:rsidR="00F60B18" w:rsidRPr="00C25669" w:rsidRDefault="00F60B18" w:rsidP="002231D2">
            <w:pPr>
              <w:pStyle w:val="TAH"/>
            </w:pPr>
          </w:p>
        </w:tc>
        <w:tc>
          <w:tcPr>
            <w:tcW w:w="998" w:type="dxa"/>
            <w:vMerge/>
            <w:vAlign w:val="center"/>
          </w:tcPr>
          <w:p w14:paraId="42AE0B9D" w14:textId="77777777" w:rsidR="00F60B18" w:rsidRPr="00C25669" w:rsidRDefault="00F60B18" w:rsidP="002231D2">
            <w:pPr>
              <w:pStyle w:val="TAH"/>
            </w:pPr>
          </w:p>
        </w:tc>
        <w:tc>
          <w:tcPr>
            <w:tcW w:w="1130" w:type="dxa"/>
            <w:vAlign w:val="center"/>
          </w:tcPr>
          <w:p w14:paraId="2A00626C" w14:textId="77777777" w:rsidR="00F60B18" w:rsidRPr="000713D9" w:rsidRDefault="00F60B18" w:rsidP="002231D2">
            <w:pPr>
              <w:pStyle w:val="TAH"/>
              <w:rPr>
                <w:lang w:eastAsia="ko-KR"/>
              </w:rPr>
            </w:pPr>
            <w:r>
              <w:rPr>
                <w:rFonts w:hint="eastAsia"/>
                <w:lang w:eastAsia="ko-KR"/>
              </w:rPr>
              <w:t>Test 1</w:t>
            </w:r>
          </w:p>
        </w:tc>
        <w:tc>
          <w:tcPr>
            <w:tcW w:w="1132" w:type="dxa"/>
            <w:gridSpan w:val="2"/>
            <w:vAlign w:val="center"/>
          </w:tcPr>
          <w:p w14:paraId="6BCCA1A6" w14:textId="77777777" w:rsidR="00F60B18" w:rsidRPr="000713D9" w:rsidRDefault="00F60B18" w:rsidP="002231D2">
            <w:pPr>
              <w:pStyle w:val="TAH"/>
              <w:rPr>
                <w:lang w:eastAsia="ko-KR"/>
              </w:rPr>
            </w:pPr>
            <w:r>
              <w:rPr>
                <w:rFonts w:hint="eastAsia"/>
                <w:lang w:eastAsia="ko-KR"/>
              </w:rPr>
              <w:t>Test 2</w:t>
            </w:r>
          </w:p>
        </w:tc>
        <w:tc>
          <w:tcPr>
            <w:tcW w:w="1234" w:type="dxa"/>
            <w:gridSpan w:val="2"/>
            <w:vAlign w:val="center"/>
          </w:tcPr>
          <w:p w14:paraId="24624409" w14:textId="77777777" w:rsidR="00F60B18" w:rsidRPr="000713D9" w:rsidRDefault="00F60B18" w:rsidP="002231D2">
            <w:pPr>
              <w:pStyle w:val="TAH"/>
              <w:rPr>
                <w:lang w:eastAsia="ko-KR"/>
              </w:rPr>
            </w:pPr>
            <w:r>
              <w:rPr>
                <w:rFonts w:hint="eastAsia"/>
                <w:lang w:eastAsia="ko-KR"/>
              </w:rPr>
              <w:t>Test 3</w:t>
            </w:r>
          </w:p>
        </w:tc>
      </w:tr>
      <w:tr w:rsidR="00F60B18" w:rsidRPr="00C25669" w14:paraId="3843F989" w14:textId="77777777" w:rsidTr="002231D2">
        <w:trPr>
          <w:cantSplit/>
          <w:jc w:val="center"/>
        </w:trPr>
        <w:tc>
          <w:tcPr>
            <w:tcW w:w="4248" w:type="dxa"/>
            <w:gridSpan w:val="2"/>
            <w:vAlign w:val="center"/>
          </w:tcPr>
          <w:p w14:paraId="5E952EFD" w14:textId="77777777" w:rsidR="00F60B18" w:rsidRPr="00C25669" w:rsidRDefault="00F60B18" w:rsidP="002231D2">
            <w:pPr>
              <w:pStyle w:val="TAC"/>
              <w:jc w:val="both"/>
              <w:rPr>
                <w:rFonts w:eastAsia="?? ??"/>
              </w:rPr>
            </w:pPr>
            <w:r>
              <w:t>Active cell(s)</w:t>
            </w:r>
          </w:p>
        </w:tc>
        <w:tc>
          <w:tcPr>
            <w:tcW w:w="998" w:type="dxa"/>
            <w:vAlign w:val="center"/>
          </w:tcPr>
          <w:p w14:paraId="1C388417" w14:textId="77777777" w:rsidR="00F60B18" w:rsidRPr="00C25669" w:rsidRDefault="00F60B18" w:rsidP="002231D2">
            <w:pPr>
              <w:pStyle w:val="TAC"/>
              <w:rPr>
                <w:rFonts w:eastAsia="?? ??"/>
              </w:rPr>
            </w:pPr>
          </w:p>
        </w:tc>
        <w:tc>
          <w:tcPr>
            <w:tcW w:w="3496" w:type="dxa"/>
            <w:gridSpan w:val="5"/>
            <w:vAlign w:val="center"/>
          </w:tcPr>
          <w:p w14:paraId="3F303A93" w14:textId="77777777" w:rsidR="00F60B18" w:rsidRPr="00C25669" w:rsidRDefault="00F60B18" w:rsidP="002231D2">
            <w:pPr>
              <w:pStyle w:val="TAC"/>
              <w:rPr>
                <w:rFonts w:eastAsia="?? ??"/>
              </w:rPr>
            </w:pPr>
            <w:r>
              <w:rPr>
                <w:rFonts w:eastAsia="?? ??"/>
              </w:rPr>
              <w:t>None</w:t>
            </w:r>
          </w:p>
        </w:tc>
      </w:tr>
      <w:tr w:rsidR="00F60B18" w:rsidRPr="00C25669" w14:paraId="2E97A19F" w14:textId="77777777" w:rsidTr="002231D2">
        <w:trPr>
          <w:cantSplit/>
          <w:jc w:val="center"/>
        </w:trPr>
        <w:tc>
          <w:tcPr>
            <w:tcW w:w="988" w:type="dxa"/>
            <w:vMerge w:val="restart"/>
            <w:vAlign w:val="center"/>
          </w:tcPr>
          <w:p w14:paraId="22C8D856" w14:textId="77777777" w:rsidR="00F60B18" w:rsidRPr="00AE2386" w:rsidRDefault="00F60B18" w:rsidP="002231D2">
            <w:pPr>
              <w:pStyle w:val="TAL"/>
              <w:rPr>
                <w:lang w:eastAsia="ko-KR"/>
              </w:rPr>
            </w:pPr>
            <w:r>
              <w:rPr>
                <w:rFonts w:hint="eastAsia"/>
                <w:lang w:eastAsia="ko-KR"/>
              </w:rPr>
              <w:t>S</w:t>
            </w:r>
            <w:r>
              <w:rPr>
                <w:lang w:eastAsia="ko-KR"/>
              </w:rPr>
              <w:t>idelink UE 1</w:t>
            </w:r>
          </w:p>
        </w:tc>
        <w:tc>
          <w:tcPr>
            <w:tcW w:w="3260" w:type="dxa"/>
            <w:vAlign w:val="center"/>
          </w:tcPr>
          <w:p w14:paraId="0E200D5F" w14:textId="77777777" w:rsidR="00F60B18" w:rsidRPr="00C25669" w:rsidRDefault="00F60B18" w:rsidP="002231D2">
            <w:pPr>
              <w:pStyle w:val="TAL"/>
              <w:rPr>
                <w:rFonts w:eastAsia="?? ??"/>
              </w:rPr>
            </w:pPr>
            <w:r>
              <w:t>Sidelink transmissions</w:t>
            </w:r>
          </w:p>
        </w:tc>
        <w:tc>
          <w:tcPr>
            <w:tcW w:w="998" w:type="dxa"/>
            <w:vAlign w:val="center"/>
          </w:tcPr>
          <w:p w14:paraId="7EADBCD7" w14:textId="77777777" w:rsidR="00F60B18" w:rsidRPr="00C25669" w:rsidRDefault="00F60B18" w:rsidP="002231D2">
            <w:pPr>
              <w:pStyle w:val="TAC"/>
              <w:rPr>
                <w:rFonts w:eastAsia="?? ??"/>
              </w:rPr>
            </w:pPr>
          </w:p>
        </w:tc>
        <w:tc>
          <w:tcPr>
            <w:tcW w:w="3496" w:type="dxa"/>
            <w:gridSpan w:val="5"/>
            <w:vAlign w:val="center"/>
          </w:tcPr>
          <w:p w14:paraId="6A32814F" w14:textId="77777777" w:rsidR="00F60B18" w:rsidRPr="00C25669" w:rsidRDefault="00F60B18" w:rsidP="002231D2">
            <w:pPr>
              <w:pStyle w:val="TAC"/>
              <w:rPr>
                <w:rFonts w:eastAsia="?? ??"/>
              </w:rPr>
            </w:pPr>
            <w:r>
              <w:rPr>
                <w:rFonts w:eastAsia="?? ??"/>
              </w:rPr>
              <w:t xml:space="preserve">PSCCH + PSSCH </w:t>
            </w:r>
          </w:p>
        </w:tc>
      </w:tr>
      <w:tr w:rsidR="00F60B18" w:rsidRPr="00AA1E30" w14:paraId="647B26DB" w14:textId="77777777" w:rsidTr="002231D2">
        <w:trPr>
          <w:cantSplit/>
          <w:jc w:val="center"/>
        </w:trPr>
        <w:tc>
          <w:tcPr>
            <w:tcW w:w="988" w:type="dxa"/>
            <w:vMerge/>
            <w:vAlign w:val="center"/>
          </w:tcPr>
          <w:p w14:paraId="0A201626" w14:textId="77777777" w:rsidR="00F60B18" w:rsidRDefault="00F60B18" w:rsidP="002231D2">
            <w:pPr>
              <w:pStyle w:val="TAC"/>
              <w:jc w:val="both"/>
              <w:rPr>
                <w:lang w:eastAsia="ko-KR"/>
              </w:rPr>
            </w:pPr>
          </w:p>
        </w:tc>
        <w:tc>
          <w:tcPr>
            <w:tcW w:w="3260" w:type="dxa"/>
            <w:vAlign w:val="center"/>
          </w:tcPr>
          <w:p w14:paraId="0BFE6AED" w14:textId="77777777" w:rsidR="00F60B18" w:rsidRDefault="00F60B18" w:rsidP="002231D2">
            <w:pPr>
              <w:pStyle w:val="TAL"/>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3A58C5A3" w14:textId="77777777" w:rsidR="00F60B18" w:rsidRPr="00C25669" w:rsidRDefault="00F60B18" w:rsidP="002231D2">
            <w:pPr>
              <w:pStyle w:val="TAC"/>
              <w:rPr>
                <w:rFonts w:eastAsia="?? ??"/>
              </w:rPr>
            </w:pPr>
          </w:p>
        </w:tc>
        <w:tc>
          <w:tcPr>
            <w:tcW w:w="1139" w:type="dxa"/>
            <w:gridSpan w:val="2"/>
            <w:vAlign w:val="center"/>
          </w:tcPr>
          <w:p w14:paraId="7AA2D940" w14:textId="77777777" w:rsidR="00F60B18" w:rsidRPr="00AA1E30" w:rsidRDefault="00F60B18" w:rsidP="002231D2">
            <w:pPr>
              <w:pStyle w:val="TAC"/>
              <w:rPr>
                <w:lang w:eastAsia="ko-KR"/>
              </w:rPr>
            </w:pPr>
            <w:r>
              <w:rPr>
                <w:rFonts w:hint="eastAsia"/>
                <w:lang w:eastAsia="ko-KR"/>
              </w:rPr>
              <w:t>{</w:t>
            </w:r>
            <w:r>
              <w:rPr>
                <w:lang w:eastAsia="ko-KR"/>
              </w:rPr>
              <w:t>3,4}</w:t>
            </w:r>
          </w:p>
        </w:tc>
        <w:tc>
          <w:tcPr>
            <w:tcW w:w="1204" w:type="dxa"/>
            <w:gridSpan w:val="2"/>
            <w:vAlign w:val="center"/>
          </w:tcPr>
          <w:p w14:paraId="547560B0" w14:textId="77777777" w:rsidR="00F60B18" w:rsidRPr="00AA1E30" w:rsidRDefault="00F60B18" w:rsidP="002231D2">
            <w:pPr>
              <w:pStyle w:val="TAC"/>
              <w:rPr>
                <w:lang w:eastAsia="ko-KR"/>
              </w:rPr>
            </w:pPr>
            <w:r>
              <w:rPr>
                <w:rFonts w:hint="eastAsia"/>
                <w:lang w:eastAsia="ko-KR"/>
              </w:rPr>
              <w:t>{2,3}</w:t>
            </w:r>
          </w:p>
        </w:tc>
        <w:tc>
          <w:tcPr>
            <w:tcW w:w="1153" w:type="dxa"/>
            <w:vAlign w:val="center"/>
          </w:tcPr>
          <w:p w14:paraId="360B2444" w14:textId="77777777" w:rsidR="00F60B18" w:rsidRPr="00AA1E30" w:rsidRDefault="00F60B18" w:rsidP="002231D2">
            <w:pPr>
              <w:pStyle w:val="TAC"/>
              <w:rPr>
                <w:lang w:eastAsia="ko-KR"/>
              </w:rPr>
            </w:pPr>
            <w:r>
              <w:rPr>
                <w:rFonts w:hint="eastAsia"/>
                <w:lang w:eastAsia="ko-KR"/>
              </w:rPr>
              <w:t>{2,2}</w:t>
            </w:r>
          </w:p>
        </w:tc>
      </w:tr>
      <w:tr w:rsidR="00F60B18" w14:paraId="2E0EDE7A" w14:textId="77777777" w:rsidTr="002231D2">
        <w:trPr>
          <w:cantSplit/>
          <w:jc w:val="center"/>
        </w:trPr>
        <w:tc>
          <w:tcPr>
            <w:tcW w:w="988" w:type="dxa"/>
            <w:vMerge/>
            <w:vAlign w:val="center"/>
          </w:tcPr>
          <w:p w14:paraId="638E9DD0" w14:textId="77777777" w:rsidR="00F60B18" w:rsidRDefault="00F60B18" w:rsidP="002231D2">
            <w:pPr>
              <w:pStyle w:val="TAC"/>
              <w:jc w:val="both"/>
              <w:rPr>
                <w:lang w:eastAsia="ko-KR"/>
              </w:rPr>
            </w:pPr>
          </w:p>
        </w:tc>
        <w:tc>
          <w:tcPr>
            <w:tcW w:w="3260" w:type="dxa"/>
            <w:vAlign w:val="center"/>
          </w:tcPr>
          <w:p w14:paraId="714910DF" w14:textId="77777777" w:rsidR="00F60B18" w:rsidRDefault="00F60B18" w:rsidP="002231D2">
            <w:pPr>
              <w:pStyle w:val="TAL"/>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B1932D3" w14:textId="77777777" w:rsidR="00F60B18" w:rsidRPr="00C25669" w:rsidRDefault="00F60B18" w:rsidP="002231D2">
            <w:pPr>
              <w:pStyle w:val="TAC"/>
              <w:rPr>
                <w:rFonts w:eastAsia="?? ??"/>
              </w:rPr>
            </w:pPr>
          </w:p>
        </w:tc>
        <w:tc>
          <w:tcPr>
            <w:tcW w:w="1139" w:type="dxa"/>
            <w:gridSpan w:val="2"/>
            <w:vAlign w:val="center"/>
          </w:tcPr>
          <w:p w14:paraId="30BF8D37" w14:textId="77777777" w:rsidR="00F60B18" w:rsidRDefault="00F60B18" w:rsidP="002231D2">
            <w:pPr>
              <w:pStyle w:val="TAC"/>
              <w:rPr>
                <w:lang w:eastAsia="ko-KR"/>
              </w:rPr>
            </w:pPr>
            <w:r>
              <w:rPr>
                <w:rFonts w:hint="eastAsia"/>
                <w:lang w:eastAsia="ko-KR"/>
              </w:rPr>
              <w:t>[0,1]</w:t>
            </w:r>
          </w:p>
        </w:tc>
        <w:tc>
          <w:tcPr>
            <w:tcW w:w="1204" w:type="dxa"/>
            <w:gridSpan w:val="2"/>
            <w:vAlign w:val="center"/>
          </w:tcPr>
          <w:p w14:paraId="3F99322D" w14:textId="77777777" w:rsidR="00F60B18" w:rsidRDefault="00F60B18" w:rsidP="002231D2">
            <w:pPr>
              <w:pStyle w:val="TAC"/>
              <w:rPr>
                <w:lang w:eastAsia="ko-KR"/>
              </w:rPr>
            </w:pPr>
            <w:r>
              <w:rPr>
                <w:rFonts w:hint="eastAsia"/>
                <w:lang w:eastAsia="ko-KR"/>
              </w:rPr>
              <w:t>[0,1]</w:t>
            </w:r>
          </w:p>
        </w:tc>
        <w:tc>
          <w:tcPr>
            <w:tcW w:w="1153" w:type="dxa"/>
            <w:vAlign w:val="center"/>
          </w:tcPr>
          <w:p w14:paraId="7326AEDA" w14:textId="77777777" w:rsidR="00F60B18" w:rsidRDefault="00F60B18" w:rsidP="002231D2">
            <w:pPr>
              <w:pStyle w:val="TAC"/>
              <w:rPr>
                <w:lang w:eastAsia="ko-KR"/>
              </w:rPr>
            </w:pPr>
            <w:r>
              <w:rPr>
                <w:rFonts w:hint="eastAsia"/>
                <w:lang w:eastAsia="ko-KR"/>
              </w:rPr>
              <w:t>[0]</w:t>
            </w:r>
          </w:p>
        </w:tc>
      </w:tr>
      <w:tr w:rsidR="00F60B18" w:rsidRPr="00AE2386" w14:paraId="00695716" w14:textId="77777777" w:rsidTr="002231D2">
        <w:trPr>
          <w:cantSplit/>
          <w:jc w:val="center"/>
        </w:trPr>
        <w:tc>
          <w:tcPr>
            <w:tcW w:w="988" w:type="dxa"/>
            <w:vMerge/>
            <w:vAlign w:val="center"/>
          </w:tcPr>
          <w:p w14:paraId="0B79BCC6" w14:textId="77777777" w:rsidR="00F60B18" w:rsidRPr="00C25669" w:rsidRDefault="00F60B18" w:rsidP="002231D2">
            <w:pPr>
              <w:pStyle w:val="TAC"/>
              <w:rPr>
                <w:rFonts w:eastAsia="?? ??"/>
              </w:rPr>
            </w:pPr>
          </w:p>
        </w:tc>
        <w:tc>
          <w:tcPr>
            <w:tcW w:w="3260" w:type="dxa"/>
            <w:vAlign w:val="center"/>
          </w:tcPr>
          <w:p w14:paraId="584BB239" w14:textId="77777777" w:rsidR="00F60B18" w:rsidRPr="00AE2386" w:rsidRDefault="00F60B18" w:rsidP="002231D2">
            <w:pPr>
              <w:pStyle w:val="TAL"/>
              <w:rPr>
                <w:lang w:eastAsia="ko-KR"/>
              </w:rPr>
            </w:pPr>
            <w:r>
              <w:rPr>
                <w:rFonts w:hint="eastAsia"/>
                <w:lang w:eastAsia="ko-KR"/>
              </w:rPr>
              <w:t xml:space="preserve">Timing offset </w:t>
            </w:r>
            <w:r>
              <w:rPr>
                <w:lang w:eastAsia="ko-KR"/>
              </w:rPr>
              <w:t>(Note 2)</w:t>
            </w:r>
          </w:p>
        </w:tc>
        <w:tc>
          <w:tcPr>
            <w:tcW w:w="998" w:type="dxa"/>
            <w:vAlign w:val="center"/>
          </w:tcPr>
          <w:p w14:paraId="6B011AAF" w14:textId="77777777" w:rsidR="00F60B18" w:rsidRPr="00DB76E6" w:rsidRDefault="00F60B18" w:rsidP="002231D2">
            <w:pPr>
              <w:pStyle w:val="TAC"/>
              <w:rPr>
                <w:lang w:eastAsia="ko-KR"/>
              </w:rPr>
            </w:pPr>
            <w:r>
              <w:rPr>
                <w:rFonts w:eastAsia="?? ??"/>
              </w:rPr>
              <w:sym w:font="Symbol" w:char="F06D"/>
            </w:r>
            <w:r>
              <w:rPr>
                <w:rFonts w:eastAsia="?? ??"/>
              </w:rPr>
              <w:t>s</w:t>
            </w:r>
          </w:p>
        </w:tc>
        <w:tc>
          <w:tcPr>
            <w:tcW w:w="3496" w:type="dxa"/>
            <w:gridSpan w:val="5"/>
            <w:vAlign w:val="center"/>
          </w:tcPr>
          <w:p w14:paraId="24698D95" w14:textId="77777777" w:rsidR="00F60B18" w:rsidRPr="00AE2386" w:rsidRDefault="00F60B18" w:rsidP="002231D2">
            <w:pPr>
              <w:pStyle w:val="TAC"/>
              <w:rPr>
                <w:lang w:eastAsia="ko-KR"/>
              </w:rPr>
            </w:pPr>
            <w:r>
              <w:rPr>
                <w:rFonts w:hint="eastAsia"/>
                <w:lang w:eastAsia="ko-KR"/>
              </w:rPr>
              <w:t>CP/2-12</w:t>
            </w:r>
            <w:r>
              <w:rPr>
                <w:lang w:eastAsia="ko-KR"/>
              </w:rPr>
              <w:t>*64*Tc</w:t>
            </w:r>
          </w:p>
        </w:tc>
      </w:tr>
      <w:tr w:rsidR="00F60B18" w:rsidRPr="00AE2386" w14:paraId="5B3E6B84" w14:textId="77777777" w:rsidTr="002231D2">
        <w:trPr>
          <w:cantSplit/>
          <w:trHeight w:val="91"/>
          <w:jc w:val="center"/>
        </w:trPr>
        <w:tc>
          <w:tcPr>
            <w:tcW w:w="988" w:type="dxa"/>
            <w:vMerge/>
            <w:vAlign w:val="center"/>
          </w:tcPr>
          <w:p w14:paraId="643EA52E" w14:textId="77777777" w:rsidR="00F60B18" w:rsidRPr="00C25669" w:rsidRDefault="00F60B18" w:rsidP="002231D2">
            <w:pPr>
              <w:pStyle w:val="TAC"/>
              <w:rPr>
                <w:rFonts w:eastAsia="?? ??"/>
              </w:rPr>
            </w:pPr>
          </w:p>
        </w:tc>
        <w:tc>
          <w:tcPr>
            <w:tcW w:w="3260" w:type="dxa"/>
            <w:vAlign w:val="center"/>
          </w:tcPr>
          <w:p w14:paraId="5253CCC6" w14:textId="77777777" w:rsidR="00F60B18" w:rsidRPr="00AE2386" w:rsidRDefault="00F60B18" w:rsidP="002231D2">
            <w:pPr>
              <w:pStyle w:val="TAL"/>
              <w:rPr>
                <w:lang w:eastAsia="ko-KR"/>
              </w:rPr>
            </w:pPr>
            <w:r>
              <w:rPr>
                <w:rFonts w:hint="eastAsia"/>
                <w:lang w:eastAsia="ko-KR"/>
              </w:rPr>
              <w:t>Frequency offset</w:t>
            </w:r>
            <w:r>
              <w:rPr>
                <w:lang w:eastAsia="ko-KR"/>
              </w:rPr>
              <w:t xml:space="preserve"> (Note 3)</w:t>
            </w:r>
          </w:p>
        </w:tc>
        <w:tc>
          <w:tcPr>
            <w:tcW w:w="998" w:type="dxa"/>
            <w:vAlign w:val="center"/>
          </w:tcPr>
          <w:p w14:paraId="73E3A1D7" w14:textId="77777777" w:rsidR="00F60B18" w:rsidRPr="00AE2386" w:rsidRDefault="00F60B18" w:rsidP="002231D2">
            <w:pPr>
              <w:pStyle w:val="TAC"/>
              <w:rPr>
                <w:lang w:eastAsia="ko-KR"/>
              </w:rPr>
            </w:pPr>
            <w:r>
              <w:rPr>
                <w:rFonts w:hint="eastAsia"/>
                <w:lang w:eastAsia="ko-KR"/>
              </w:rPr>
              <w:t>Hz</w:t>
            </w:r>
          </w:p>
        </w:tc>
        <w:tc>
          <w:tcPr>
            <w:tcW w:w="3496" w:type="dxa"/>
            <w:gridSpan w:val="5"/>
            <w:vAlign w:val="center"/>
          </w:tcPr>
          <w:p w14:paraId="7EC4B41B" w14:textId="77777777" w:rsidR="00F60B18" w:rsidRPr="00AE2386" w:rsidRDefault="00F60B18" w:rsidP="002231D2">
            <w:pPr>
              <w:pStyle w:val="TAC"/>
              <w:rPr>
                <w:lang w:eastAsia="ko-KR"/>
              </w:rPr>
            </w:pPr>
            <w:r>
              <w:rPr>
                <w:rFonts w:hint="eastAsia"/>
                <w:lang w:eastAsia="ko-KR"/>
              </w:rPr>
              <w:t>+600</w:t>
            </w:r>
          </w:p>
        </w:tc>
      </w:tr>
      <w:tr w:rsidR="00F60B18" w:rsidRPr="00AE2386" w14:paraId="241F04C4" w14:textId="77777777" w:rsidTr="002231D2">
        <w:trPr>
          <w:cantSplit/>
          <w:trHeight w:val="56"/>
          <w:jc w:val="center"/>
        </w:trPr>
        <w:tc>
          <w:tcPr>
            <w:tcW w:w="988" w:type="dxa"/>
            <w:vMerge/>
            <w:vAlign w:val="center"/>
          </w:tcPr>
          <w:p w14:paraId="04AF7C9A" w14:textId="77777777" w:rsidR="00F60B18" w:rsidRPr="00C25669" w:rsidRDefault="00F60B18" w:rsidP="002231D2">
            <w:pPr>
              <w:pStyle w:val="TAC"/>
              <w:rPr>
                <w:rFonts w:eastAsia="?? ??"/>
              </w:rPr>
            </w:pPr>
          </w:p>
        </w:tc>
        <w:tc>
          <w:tcPr>
            <w:tcW w:w="3260" w:type="dxa"/>
            <w:vAlign w:val="center"/>
          </w:tcPr>
          <w:p w14:paraId="5B4BC4A9" w14:textId="77777777" w:rsidR="00F60B18" w:rsidRPr="00AE2386" w:rsidRDefault="00F60B18" w:rsidP="002231D2">
            <w:pPr>
              <w:pStyle w:val="TAL"/>
              <w:rPr>
                <w:lang w:eastAsia="ko-KR"/>
              </w:rPr>
            </w:pPr>
            <w:r>
              <w:rPr>
                <w:rFonts w:hint="eastAsia"/>
                <w:lang w:eastAsia="ko-KR"/>
              </w:rPr>
              <w:t>Synchronization</w:t>
            </w:r>
          </w:p>
        </w:tc>
        <w:tc>
          <w:tcPr>
            <w:tcW w:w="998" w:type="dxa"/>
            <w:vAlign w:val="center"/>
          </w:tcPr>
          <w:p w14:paraId="04C46163" w14:textId="77777777" w:rsidR="00F60B18" w:rsidRPr="00C25669" w:rsidRDefault="00F60B18" w:rsidP="002231D2">
            <w:pPr>
              <w:pStyle w:val="TAC"/>
              <w:rPr>
                <w:rFonts w:eastAsia="?? ??"/>
              </w:rPr>
            </w:pPr>
          </w:p>
        </w:tc>
        <w:tc>
          <w:tcPr>
            <w:tcW w:w="3496" w:type="dxa"/>
            <w:gridSpan w:val="5"/>
            <w:vAlign w:val="center"/>
          </w:tcPr>
          <w:p w14:paraId="7CD8CC35" w14:textId="77777777" w:rsidR="00F60B18" w:rsidRPr="00AE2386" w:rsidRDefault="00F60B18" w:rsidP="002231D2">
            <w:pPr>
              <w:pStyle w:val="TAC"/>
              <w:rPr>
                <w:lang w:eastAsia="ko-KR"/>
              </w:rPr>
            </w:pPr>
            <w:r>
              <w:rPr>
                <w:rFonts w:hint="eastAsia"/>
                <w:lang w:eastAsia="ko-KR"/>
              </w:rPr>
              <w:t>GNSS or GNSS-equivalent</w:t>
            </w:r>
          </w:p>
        </w:tc>
      </w:tr>
      <w:tr w:rsidR="00F60B18" w:rsidRPr="00AE2386" w14:paraId="2ED0BC6A" w14:textId="77777777" w:rsidTr="002231D2">
        <w:trPr>
          <w:cantSplit/>
          <w:trHeight w:val="69"/>
          <w:jc w:val="center"/>
        </w:trPr>
        <w:tc>
          <w:tcPr>
            <w:tcW w:w="988" w:type="dxa"/>
            <w:vMerge/>
            <w:vAlign w:val="center"/>
          </w:tcPr>
          <w:p w14:paraId="5506A240" w14:textId="77777777" w:rsidR="00F60B18" w:rsidRPr="00C25669" w:rsidRDefault="00F60B18" w:rsidP="002231D2">
            <w:pPr>
              <w:pStyle w:val="TAC"/>
              <w:rPr>
                <w:rFonts w:eastAsia="?? ??"/>
              </w:rPr>
            </w:pPr>
          </w:p>
        </w:tc>
        <w:tc>
          <w:tcPr>
            <w:tcW w:w="3260" w:type="dxa"/>
            <w:vAlign w:val="center"/>
          </w:tcPr>
          <w:p w14:paraId="7A8B634A" w14:textId="77777777" w:rsidR="00F60B18" w:rsidRPr="00AE2386" w:rsidRDefault="00F60B18" w:rsidP="002231D2">
            <w:pPr>
              <w:pStyle w:val="TAL"/>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506CF941" w14:textId="77777777" w:rsidR="00F60B18" w:rsidRPr="00C25669" w:rsidRDefault="00F60B18" w:rsidP="002231D2">
            <w:pPr>
              <w:pStyle w:val="TAC"/>
              <w:rPr>
                <w:rFonts w:eastAsia="?? ??"/>
              </w:rPr>
            </w:pPr>
          </w:p>
        </w:tc>
        <w:tc>
          <w:tcPr>
            <w:tcW w:w="3496" w:type="dxa"/>
            <w:gridSpan w:val="5"/>
            <w:vAlign w:val="center"/>
          </w:tcPr>
          <w:p w14:paraId="7FA317B0" w14:textId="77777777" w:rsidR="00F60B18" w:rsidRPr="00AE2386" w:rsidRDefault="00F60B18" w:rsidP="002231D2">
            <w:pPr>
              <w:pStyle w:val="TAC"/>
              <w:rPr>
                <w:lang w:eastAsia="ko-KR"/>
              </w:rPr>
            </w:pPr>
            <w:r>
              <w:rPr>
                <w:rFonts w:hint="eastAsia"/>
                <w:lang w:eastAsia="ko-KR"/>
              </w:rPr>
              <w:t>1x2</w:t>
            </w:r>
            <w:r>
              <w:rPr>
                <w:lang w:eastAsia="ko-KR"/>
              </w:rPr>
              <w:t xml:space="preserve"> Low</w:t>
            </w:r>
          </w:p>
        </w:tc>
      </w:tr>
      <w:tr w:rsidR="00F60B18" w14:paraId="6C575162" w14:textId="77777777" w:rsidTr="002231D2">
        <w:trPr>
          <w:cantSplit/>
          <w:trHeight w:val="69"/>
          <w:jc w:val="center"/>
        </w:trPr>
        <w:tc>
          <w:tcPr>
            <w:tcW w:w="4248" w:type="dxa"/>
            <w:gridSpan w:val="2"/>
            <w:vAlign w:val="center"/>
          </w:tcPr>
          <w:p w14:paraId="18D9038E" w14:textId="77777777" w:rsidR="00F60B18" w:rsidRDefault="00F60B18" w:rsidP="002231D2">
            <w:pPr>
              <w:pStyle w:val="TAL"/>
              <w:rPr>
                <w:lang w:eastAsia="ko-KR"/>
              </w:rPr>
            </w:pPr>
            <w:r w:rsidRPr="007560D8">
              <w:rPr>
                <w:rFonts w:eastAsia="SimSun"/>
              </w:rPr>
              <w:t>PSFCH resource period</w:t>
            </w:r>
          </w:p>
        </w:tc>
        <w:tc>
          <w:tcPr>
            <w:tcW w:w="998" w:type="dxa"/>
            <w:vAlign w:val="center"/>
          </w:tcPr>
          <w:p w14:paraId="586A1848"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793256BF" w14:textId="77777777" w:rsidR="00F60B18" w:rsidRDefault="00F60B18" w:rsidP="002231D2">
            <w:pPr>
              <w:pStyle w:val="TAC"/>
              <w:rPr>
                <w:lang w:eastAsia="ko-KR"/>
              </w:rPr>
            </w:pPr>
            <w:r>
              <w:rPr>
                <w:rFonts w:hint="eastAsia"/>
                <w:lang w:eastAsia="ko-KR"/>
              </w:rPr>
              <w:t>4</w:t>
            </w:r>
          </w:p>
        </w:tc>
        <w:tc>
          <w:tcPr>
            <w:tcW w:w="1132" w:type="dxa"/>
            <w:gridSpan w:val="2"/>
            <w:vAlign w:val="center"/>
          </w:tcPr>
          <w:p w14:paraId="1B36E05D" w14:textId="77777777" w:rsidR="00F60B18" w:rsidRDefault="00F60B18" w:rsidP="002231D2">
            <w:pPr>
              <w:pStyle w:val="TAC"/>
              <w:rPr>
                <w:lang w:eastAsia="ko-KR"/>
              </w:rPr>
            </w:pPr>
            <w:r>
              <w:rPr>
                <w:rFonts w:hint="eastAsia"/>
                <w:lang w:eastAsia="ko-KR"/>
              </w:rPr>
              <w:t>4</w:t>
            </w:r>
          </w:p>
        </w:tc>
        <w:tc>
          <w:tcPr>
            <w:tcW w:w="1234" w:type="dxa"/>
            <w:gridSpan w:val="2"/>
            <w:vAlign w:val="center"/>
          </w:tcPr>
          <w:p w14:paraId="234A16BF" w14:textId="77777777" w:rsidR="00F60B18" w:rsidRDefault="00F60B18" w:rsidP="002231D2">
            <w:pPr>
              <w:pStyle w:val="TAC"/>
              <w:rPr>
                <w:lang w:eastAsia="ko-KR"/>
              </w:rPr>
            </w:pPr>
            <w:r>
              <w:rPr>
                <w:rFonts w:hint="eastAsia"/>
                <w:lang w:eastAsia="ko-KR"/>
              </w:rPr>
              <w:t>4</w:t>
            </w:r>
          </w:p>
        </w:tc>
      </w:tr>
      <w:tr w:rsidR="00F60B18" w14:paraId="385CE67B" w14:textId="77777777" w:rsidTr="002231D2">
        <w:trPr>
          <w:cantSplit/>
          <w:trHeight w:val="69"/>
          <w:jc w:val="center"/>
        </w:trPr>
        <w:tc>
          <w:tcPr>
            <w:tcW w:w="4248" w:type="dxa"/>
            <w:gridSpan w:val="2"/>
            <w:vAlign w:val="center"/>
          </w:tcPr>
          <w:p w14:paraId="6CDA1F0D" w14:textId="77777777" w:rsidR="00F60B18" w:rsidRDefault="00F60B18" w:rsidP="002231D2">
            <w:pPr>
              <w:pStyle w:val="TAL"/>
              <w:rPr>
                <w:lang w:eastAsia="ko-KR"/>
              </w:rPr>
            </w:pPr>
            <w:r w:rsidRPr="007560D8">
              <w:rPr>
                <w:rFonts w:eastAsia="SimSun"/>
              </w:rPr>
              <w:t>MinTimeGapPSFCH</w:t>
            </w:r>
          </w:p>
        </w:tc>
        <w:tc>
          <w:tcPr>
            <w:tcW w:w="998" w:type="dxa"/>
            <w:vAlign w:val="center"/>
          </w:tcPr>
          <w:p w14:paraId="06E618B5" w14:textId="77777777" w:rsidR="00F60B18" w:rsidRPr="00C25669" w:rsidRDefault="00F60B18" w:rsidP="002231D2">
            <w:pPr>
              <w:pStyle w:val="TAC"/>
              <w:rPr>
                <w:rFonts w:eastAsia="?? ??"/>
              </w:rPr>
            </w:pPr>
            <w:r w:rsidRPr="007560D8">
              <w:rPr>
                <w:rFonts w:eastAsia="SimSun" w:cs="Arial"/>
              </w:rPr>
              <w:t>Slot</w:t>
            </w:r>
          </w:p>
        </w:tc>
        <w:tc>
          <w:tcPr>
            <w:tcW w:w="1130" w:type="dxa"/>
            <w:vAlign w:val="center"/>
          </w:tcPr>
          <w:p w14:paraId="444E8948" w14:textId="77777777" w:rsidR="00F60B18" w:rsidRDefault="00F60B18" w:rsidP="002231D2">
            <w:pPr>
              <w:pStyle w:val="TAC"/>
              <w:rPr>
                <w:lang w:eastAsia="ko-KR"/>
              </w:rPr>
            </w:pPr>
            <w:r>
              <w:rPr>
                <w:rFonts w:hint="eastAsia"/>
                <w:lang w:eastAsia="ko-KR"/>
              </w:rPr>
              <w:t>3</w:t>
            </w:r>
          </w:p>
        </w:tc>
        <w:tc>
          <w:tcPr>
            <w:tcW w:w="1132" w:type="dxa"/>
            <w:gridSpan w:val="2"/>
            <w:vAlign w:val="center"/>
          </w:tcPr>
          <w:p w14:paraId="13F56B79" w14:textId="77777777" w:rsidR="00F60B18" w:rsidRDefault="00F60B18" w:rsidP="002231D2">
            <w:pPr>
              <w:pStyle w:val="TAC"/>
              <w:rPr>
                <w:lang w:eastAsia="ko-KR"/>
              </w:rPr>
            </w:pPr>
            <w:r>
              <w:rPr>
                <w:rFonts w:hint="eastAsia"/>
                <w:lang w:eastAsia="ko-KR"/>
              </w:rPr>
              <w:t>3</w:t>
            </w:r>
          </w:p>
        </w:tc>
        <w:tc>
          <w:tcPr>
            <w:tcW w:w="1234" w:type="dxa"/>
            <w:gridSpan w:val="2"/>
            <w:vAlign w:val="center"/>
          </w:tcPr>
          <w:p w14:paraId="4928AC0A" w14:textId="77777777" w:rsidR="00F60B18" w:rsidRDefault="00F60B18" w:rsidP="002231D2">
            <w:pPr>
              <w:pStyle w:val="TAC"/>
              <w:rPr>
                <w:lang w:eastAsia="ko-KR"/>
              </w:rPr>
            </w:pPr>
            <w:r>
              <w:rPr>
                <w:rFonts w:hint="eastAsia"/>
                <w:lang w:eastAsia="ko-KR"/>
              </w:rPr>
              <w:t>3</w:t>
            </w:r>
          </w:p>
        </w:tc>
      </w:tr>
      <w:tr w:rsidR="00F60B18" w14:paraId="22413E3F" w14:textId="77777777" w:rsidTr="002231D2">
        <w:trPr>
          <w:cantSplit/>
          <w:trHeight w:val="351"/>
          <w:jc w:val="center"/>
        </w:trPr>
        <w:tc>
          <w:tcPr>
            <w:tcW w:w="8742" w:type="dxa"/>
            <w:gridSpan w:val="8"/>
            <w:vAlign w:val="center"/>
          </w:tcPr>
          <w:p w14:paraId="5F02D745" w14:textId="77777777" w:rsidR="00F60B18" w:rsidRDefault="00F60B18" w:rsidP="002231D2">
            <w:pPr>
              <w:pStyle w:val="TAN"/>
            </w:pPr>
            <w:r w:rsidRPr="00C25669">
              <w:t>Note 1:</w:t>
            </w:r>
            <w:r w:rsidRPr="00C25669">
              <w:rPr>
                <w:lang w:eastAsia="zh-CN"/>
              </w:rPr>
              <w:tab/>
            </w:r>
            <w:r>
              <w:t>{x, y}: x and y means the number of DMRS symbols for slot with PSFCH transmission and without PSFCH transmission, respectively.</w:t>
            </w:r>
          </w:p>
          <w:p w14:paraId="0B096310" w14:textId="0D4B8120" w:rsidR="00F60B18" w:rsidRDefault="00F60B18" w:rsidP="002231D2">
            <w:pPr>
              <w:pStyle w:val="TAN"/>
            </w:pPr>
            <w:r w:rsidRPr="00C25669">
              <w:t xml:space="preserve">Note </w:t>
            </w:r>
            <w:r>
              <w:t>2</w:t>
            </w:r>
            <w:r w:rsidRPr="00C25669">
              <w:t>:</w:t>
            </w:r>
            <w:r w:rsidRPr="00C25669">
              <w:rPr>
                <w:lang w:eastAsia="zh-CN"/>
              </w:rPr>
              <w:tab/>
            </w:r>
            <w:r w:rsidR="00B772CC" w:rsidRPr="00450059">
              <w:rPr>
                <w:rFonts w:eastAsia="SimSun"/>
              </w:rPr>
              <w:t xml:space="preserve">Time offset of transmitted Sidelink UE </w:t>
            </w:r>
            <w:r w:rsidR="00B772CC" w:rsidRPr="00450059">
              <w:rPr>
                <w:rFonts w:eastAsia="SimSun" w:hint="eastAsia"/>
              </w:rPr>
              <w:t>s</w:t>
            </w:r>
            <w:r w:rsidR="00B772CC" w:rsidRPr="00450059">
              <w:rPr>
                <w:rFonts w:eastAsia="SimSun"/>
              </w:rPr>
              <w:t>ignal</w:t>
            </w:r>
            <w:r>
              <w:t xml:space="preserve"> with respect to GNSS referring timing.</w:t>
            </w:r>
          </w:p>
          <w:p w14:paraId="022A0CFF" w14:textId="79D8FFF0" w:rsidR="00F60B18" w:rsidRDefault="00F60B18" w:rsidP="002231D2">
            <w:pPr>
              <w:pStyle w:val="TAN"/>
              <w:rPr>
                <w:lang w:eastAsia="ko-KR"/>
              </w:rPr>
            </w:pPr>
            <w:r>
              <w:t>Note 3</w:t>
            </w:r>
            <w:r w:rsidRPr="00C25669">
              <w:t>:</w:t>
            </w:r>
            <w:r w:rsidRPr="00C25669">
              <w:rPr>
                <w:lang w:eastAsia="zh-CN"/>
              </w:rPr>
              <w:tab/>
            </w:r>
            <w:r w:rsidR="000B358A" w:rsidRPr="00450059">
              <w:rPr>
                <w:rFonts w:eastAsia="SimSun"/>
              </w:rPr>
              <w:t xml:space="preserve">Frequency offset of transmitted Sidelink UE </w:t>
            </w:r>
            <w:r w:rsidR="000B358A" w:rsidRPr="00450059">
              <w:rPr>
                <w:rFonts w:eastAsia="SimSun" w:hint="eastAsia"/>
              </w:rPr>
              <w:t>s</w:t>
            </w:r>
            <w:r w:rsidR="000B358A" w:rsidRPr="00450059">
              <w:rPr>
                <w:rFonts w:eastAsia="SimSun"/>
              </w:rPr>
              <w:t>ignal</w:t>
            </w:r>
            <w:r>
              <w:t xml:space="preserve"> with respect to GNSS reference frequency.</w:t>
            </w:r>
          </w:p>
        </w:tc>
      </w:tr>
    </w:tbl>
    <w:p w14:paraId="3BFDC5CA" w14:textId="77777777" w:rsidR="00F60B18" w:rsidRPr="00D701AB" w:rsidRDefault="00F60B18" w:rsidP="00F60B18">
      <w:pPr>
        <w:rPr>
          <w:lang w:eastAsia="ko-KR"/>
        </w:rPr>
      </w:pPr>
    </w:p>
    <w:p w14:paraId="1199AB21" w14:textId="77777777" w:rsidR="00F60B18" w:rsidRPr="00D43B7B" w:rsidRDefault="00F60B18" w:rsidP="00F60B18">
      <w:pPr>
        <w:pStyle w:val="Caption"/>
        <w:keepNext/>
        <w:jc w:val="center"/>
        <w:rPr>
          <w:rFonts w:ascii="Arial" w:hAnsi="Arial" w:cs="Arial"/>
        </w:rPr>
      </w:pPr>
      <w:r w:rsidRPr="00D43B7B">
        <w:rPr>
          <w:rFonts w:ascii="Arial" w:hAnsi="Arial" w:cs="Arial"/>
        </w:rPr>
        <w:lastRenderedPageBreak/>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F60B18" w:rsidRPr="00C25669" w14:paraId="06434A50" w14:textId="77777777" w:rsidTr="002231D2">
        <w:trPr>
          <w:cantSplit/>
          <w:trHeight w:val="369"/>
          <w:jc w:val="center"/>
        </w:trPr>
        <w:tc>
          <w:tcPr>
            <w:tcW w:w="1129" w:type="dxa"/>
            <w:vMerge w:val="restart"/>
            <w:vAlign w:val="center"/>
          </w:tcPr>
          <w:p w14:paraId="4F46D52C" w14:textId="77777777" w:rsidR="00F60B18" w:rsidRPr="00657DDD" w:rsidRDefault="00F60B18" w:rsidP="002231D2">
            <w:pPr>
              <w:pStyle w:val="TAH"/>
              <w:rPr>
                <w:lang w:eastAsia="ko-KR"/>
              </w:rPr>
            </w:pPr>
            <w:r>
              <w:rPr>
                <w:rFonts w:hint="eastAsia"/>
                <w:lang w:eastAsia="ko-KR"/>
              </w:rPr>
              <w:t>Test num.</w:t>
            </w:r>
          </w:p>
        </w:tc>
        <w:tc>
          <w:tcPr>
            <w:tcW w:w="1560" w:type="dxa"/>
            <w:vMerge w:val="restart"/>
            <w:vAlign w:val="center"/>
          </w:tcPr>
          <w:p w14:paraId="6B6CDE0F" w14:textId="77777777" w:rsidR="00F60B18" w:rsidRDefault="00F60B18" w:rsidP="002231D2">
            <w:pPr>
              <w:pStyle w:val="TAH"/>
              <w:rPr>
                <w:lang w:eastAsia="ko-KR"/>
              </w:rPr>
            </w:pPr>
            <w:r>
              <w:rPr>
                <w:rFonts w:hint="eastAsia"/>
                <w:lang w:eastAsia="ko-KR"/>
              </w:rPr>
              <w:t>Reference channel</w:t>
            </w:r>
          </w:p>
        </w:tc>
        <w:tc>
          <w:tcPr>
            <w:tcW w:w="1559" w:type="dxa"/>
            <w:vMerge w:val="restart"/>
            <w:vAlign w:val="center"/>
          </w:tcPr>
          <w:p w14:paraId="4A8FE6ED" w14:textId="77777777" w:rsidR="00F60B18" w:rsidRPr="00657DDD" w:rsidRDefault="00F60B18" w:rsidP="002231D2">
            <w:pPr>
              <w:pStyle w:val="TAH"/>
              <w:rPr>
                <w:lang w:eastAsia="ko-KR"/>
              </w:rPr>
            </w:pPr>
            <w:r>
              <w:rPr>
                <w:rFonts w:hint="eastAsia"/>
                <w:lang w:eastAsia="ko-KR"/>
              </w:rPr>
              <w:t>Bandwidth</w:t>
            </w:r>
            <w:r>
              <w:rPr>
                <w:lang w:eastAsia="ko-KR"/>
              </w:rPr>
              <w:t xml:space="preserve"> (MHz)/</w:t>
            </w:r>
            <w:r>
              <w:rPr>
                <w:lang w:eastAsia="ko-KR"/>
              </w:rPr>
              <w:br/>
              <w:t>Subcarrier spacing(kHz)</w:t>
            </w:r>
          </w:p>
        </w:tc>
        <w:tc>
          <w:tcPr>
            <w:tcW w:w="1843" w:type="dxa"/>
            <w:vMerge w:val="restart"/>
            <w:vAlign w:val="center"/>
          </w:tcPr>
          <w:p w14:paraId="0D9AE725" w14:textId="77777777" w:rsidR="00F60B18" w:rsidRPr="00657DDD" w:rsidRDefault="00F60B18" w:rsidP="002231D2">
            <w:pPr>
              <w:pStyle w:val="TAH"/>
              <w:rPr>
                <w:lang w:eastAsia="ko-KR"/>
              </w:rPr>
            </w:pPr>
            <w:r>
              <w:rPr>
                <w:lang w:eastAsia="ko-KR"/>
              </w:rPr>
              <w:t>Modulation format and code rate</w:t>
            </w:r>
          </w:p>
        </w:tc>
        <w:tc>
          <w:tcPr>
            <w:tcW w:w="1417" w:type="dxa"/>
            <w:vMerge w:val="restart"/>
            <w:vAlign w:val="center"/>
          </w:tcPr>
          <w:p w14:paraId="0AA23024" w14:textId="77777777" w:rsidR="00F60B18" w:rsidRPr="00C25669" w:rsidRDefault="00F60B18" w:rsidP="002231D2">
            <w:pPr>
              <w:pStyle w:val="TAH"/>
              <w:rPr>
                <w:rFonts w:eastAsia="?? ??"/>
              </w:rPr>
            </w:pPr>
            <w:r>
              <w:rPr>
                <w:rFonts w:eastAsia="?? ??"/>
              </w:rPr>
              <w:t>Propagation condition</w:t>
            </w:r>
          </w:p>
        </w:tc>
        <w:tc>
          <w:tcPr>
            <w:tcW w:w="2227" w:type="dxa"/>
            <w:gridSpan w:val="2"/>
            <w:vAlign w:val="center"/>
          </w:tcPr>
          <w:p w14:paraId="0B1D8350" w14:textId="77777777" w:rsidR="00F60B18" w:rsidRPr="00C25669" w:rsidRDefault="00F60B18" w:rsidP="002231D2">
            <w:pPr>
              <w:pStyle w:val="TAH"/>
              <w:rPr>
                <w:rFonts w:eastAsia="?? ??"/>
              </w:rPr>
            </w:pPr>
            <w:r>
              <w:rPr>
                <w:rFonts w:eastAsia="?? ??"/>
              </w:rPr>
              <w:t>Reference value</w:t>
            </w:r>
          </w:p>
        </w:tc>
      </w:tr>
      <w:tr w:rsidR="00F60B18" w:rsidRPr="00C25669" w14:paraId="470B904E" w14:textId="77777777" w:rsidTr="002231D2">
        <w:trPr>
          <w:cantSplit/>
          <w:trHeight w:val="253"/>
          <w:jc w:val="center"/>
        </w:trPr>
        <w:tc>
          <w:tcPr>
            <w:tcW w:w="1129" w:type="dxa"/>
            <w:vMerge/>
            <w:vAlign w:val="center"/>
          </w:tcPr>
          <w:p w14:paraId="5E86A605" w14:textId="77777777" w:rsidR="00F60B18" w:rsidRDefault="00F60B18" w:rsidP="002231D2">
            <w:pPr>
              <w:pStyle w:val="TAH"/>
              <w:rPr>
                <w:lang w:eastAsia="ko-KR"/>
              </w:rPr>
            </w:pPr>
          </w:p>
        </w:tc>
        <w:tc>
          <w:tcPr>
            <w:tcW w:w="1560" w:type="dxa"/>
            <w:vMerge/>
            <w:vAlign w:val="center"/>
          </w:tcPr>
          <w:p w14:paraId="6E9BE82D" w14:textId="77777777" w:rsidR="00F60B18" w:rsidRDefault="00F60B18" w:rsidP="002231D2">
            <w:pPr>
              <w:pStyle w:val="TAH"/>
              <w:rPr>
                <w:lang w:eastAsia="ko-KR"/>
              </w:rPr>
            </w:pPr>
          </w:p>
        </w:tc>
        <w:tc>
          <w:tcPr>
            <w:tcW w:w="1559" w:type="dxa"/>
            <w:vMerge/>
            <w:vAlign w:val="center"/>
          </w:tcPr>
          <w:p w14:paraId="6E2708CC" w14:textId="77777777" w:rsidR="00F60B18" w:rsidRDefault="00F60B18" w:rsidP="002231D2">
            <w:pPr>
              <w:pStyle w:val="TAH"/>
              <w:rPr>
                <w:lang w:eastAsia="ko-KR"/>
              </w:rPr>
            </w:pPr>
          </w:p>
        </w:tc>
        <w:tc>
          <w:tcPr>
            <w:tcW w:w="1843" w:type="dxa"/>
            <w:vMerge/>
            <w:vAlign w:val="center"/>
          </w:tcPr>
          <w:p w14:paraId="6A895D16" w14:textId="77777777" w:rsidR="00F60B18" w:rsidRDefault="00F60B18" w:rsidP="002231D2">
            <w:pPr>
              <w:pStyle w:val="TAH"/>
              <w:rPr>
                <w:lang w:eastAsia="ko-KR"/>
              </w:rPr>
            </w:pPr>
          </w:p>
        </w:tc>
        <w:tc>
          <w:tcPr>
            <w:tcW w:w="1417" w:type="dxa"/>
            <w:vMerge/>
            <w:vAlign w:val="center"/>
          </w:tcPr>
          <w:p w14:paraId="32C5133F" w14:textId="77777777" w:rsidR="00F60B18" w:rsidRDefault="00F60B18" w:rsidP="002231D2">
            <w:pPr>
              <w:pStyle w:val="TAH"/>
              <w:rPr>
                <w:rFonts w:eastAsia="?? ??"/>
              </w:rPr>
            </w:pPr>
          </w:p>
        </w:tc>
        <w:tc>
          <w:tcPr>
            <w:tcW w:w="1134" w:type="dxa"/>
            <w:vAlign w:val="center"/>
          </w:tcPr>
          <w:p w14:paraId="4D803433" w14:textId="77777777" w:rsidR="00F60B18" w:rsidRPr="00657DDD" w:rsidRDefault="00F60B18" w:rsidP="002231D2">
            <w:pPr>
              <w:pStyle w:val="TAH"/>
              <w:rPr>
                <w:lang w:eastAsia="ko-KR"/>
              </w:rPr>
            </w:pPr>
            <w:r>
              <w:rPr>
                <w:rFonts w:hint="eastAsia"/>
                <w:lang w:eastAsia="ko-KR"/>
              </w:rPr>
              <w:t>PSSCH BLER (%)</w:t>
            </w:r>
          </w:p>
        </w:tc>
        <w:tc>
          <w:tcPr>
            <w:tcW w:w="1093" w:type="dxa"/>
            <w:vAlign w:val="center"/>
          </w:tcPr>
          <w:p w14:paraId="4A5F59F9" w14:textId="77777777" w:rsidR="00F60B18" w:rsidRPr="00657DDD" w:rsidRDefault="00F60B18" w:rsidP="002231D2">
            <w:pPr>
              <w:pStyle w:val="TAH"/>
              <w:rPr>
                <w:lang w:eastAsia="ko-KR"/>
              </w:rPr>
            </w:pPr>
            <w:r>
              <w:rPr>
                <w:rFonts w:hint="eastAsia"/>
                <w:lang w:eastAsia="ko-KR"/>
              </w:rPr>
              <w:t>SNR(dB) of PSSCH</w:t>
            </w:r>
          </w:p>
        </w:tc>
      </w:tr>
      <w:tr w:rsidR="00F60B18" w:rsidRPr="00C25669" w14:paraId="5F79B754" w14:textId="77777777" w:rsidTr="002231D2">
        <w:trPr>
          <w:cantSplit/>
          <w:jc w:val="center"/>
        </w:trPr>
        <w:tc>
          <w:tcPr>
            <w:tcW w:w="1129" w:type="dxa"/>
            <w:vAlign w:val="center"/>
          </w:tcPr>
          <w:p w14:paraId="21ABDAED" w14:textId="77777777" w:rsidR="00F60B18" w:rsidRPr="00657DDD" w:rsidRDefault="00F60B18" w:rsidP="002231D2">
            <w:pPr>
              <w:pStyle w:val="TAC"/>
              <w:rPr>
                <w:lang w:eastAsia="ko-KR"/>
              </w:rPr>
            </w:pPr>
            <w:r>
              <w:rPr>
                <w:rFonts w:hint="eastAsia"/>
                <w:lang w:eastAsia="ko-KR"/>
              </w:rPr>
              <w:t>1</w:t>
            </w:r>
          </w:p>
        </w:tc>
        <w:tc>
          <w:tcPr>
            <w:tcW w:w="1560" w:type="dxa"/>
            <w:vAlign w:val="center"/>
          </w:tcPr>
          <w:p w14:paraId="58FA80BA" w14:textId="77777777" w:rsidR="00F60B18" w:rsidRDefault="00F60B18" w:rsidP="002231D2">
            <w:pPr>
              <w:pStyle w:val="TAC"/>
              <w:rPr>
                <w:lang w:eastAsia="ko-KR"/>
              </w:rPr>
            </w:pPr>
            <w:r>
              <w:rPr>
                <w:rFonts w:eastAsia="SimSun"/>
                <w:szCs w:val="18"/>
              </w:rPr>
              <w:t>R.PSSCH.2-1.1</w:t>
            </w:r>
          </w:p>
        </w:tc>
        <w:tc>
          <w:tcPr>
            <w:tcW w:w="1559" w:type="dxa"/>
            <w:vAlign w:val="center"/>
          </w:tcPr>
          <w:p w14:paraId="1D29361D"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510DC882" w14:textId="77777777" w:rsidR="00F60B18" w:rsidRPr="00302600" w:rsidRDefault="00F60B18" w:rsidP="002231D2">
            <w:pPr>
              <w:pStyle w:val="TAC"/>
              <w:rPr>
                <w:lang w:eastAsia="ko-KR"/>
              </w:rPr>
            </w:pPr>
            <w:r>
              <w:rPr>
                <w:lang w:eastAsia="ko-KR"/>
              </w:rPr>
              <w:t>QPSK, 0.30</w:t>
            </w:r>
          </w:p>
        </w:tc>
        <w:tc>
          <w:tcPr>
            <w:tcW w:w="1417" w:type="dxa"/>
            <w:vAlign w:val="center"/>
          </w:tcPr>
          <w:p w14:paraId="18D1F221" w14:textId="77777777" w:rsidR="00F60B18" w:rsidRPr="00302600" w:rsidRDefault="00F60B18" w:rsidP="002231D2">
            <w:pPr>
              <w:pStyle w:val="TAC"/>
              <w:rPr>
                <w:lang w:eastAsia="ko-KR"/>
              </w:rPr>
            </w:pPr>
            <w:r>
              <w:rPr>
                <w:lang w:eastAsia="ko-KR"/>
              </w:rPr>
              <w:t>TDLA30-2700</w:t>
            </w:r>
          </w:p>
        </w:tc>
        <w:tc>
          <w:tcPr>
            <w:tcW w:w="1134" w:type="dxa"/>
            <w:vMerge w:val="restart"/>
            <w:vAlign w:val="center"/>
          </w:tcPr>
          <w:p w14:paraId="494299BB" w14:textId="77777777" w:rsidR="00F60B18" w:rsidRPr="00302600" w:rsidRDefault="00F60B18" w:rsidP="002231D2">
            <w:pPr>
              <w:pStyle w:val="TAC"/>
              <w:rPr>
                <w:lang w:eastAsia="ko-KR"/>
              </w:rPr>
            </w:pPr>
            <w:r>
              <w:rPr>
                <w:rFonts w:hint="eastAsia"/>
                <w:lang w:eastAsia="ko-KR"/>
              </w:rPr>
              <w:t>10%</w:t>
            </w:r>
          </w:p>
        </w:tc>
        <w:tc>
          <w:tcPr>
            <w:tcW w:w="1093" w:type="dxa"/>
            <w:vAlign w:val="center"/>
          </w:tcPr>
          <w:p w14:paraId="1B106830" w14:textId="77777777" w:rsidR="00F60B18" w:rsidRPr="007240FB" w:rsidRDefault="00F60B18" w:rsidP="002231D2">
            <w:pPr>
              <w:pStyle w:val="TAC"/>
              <w:rPr>
                <w:lang w:eastAsia="ko-KR"/>
              </w:rPr>
            </w:pPr>
            <w:r>
              <w:rPr>
                <w:lang w:eastAsia="ko-KR"/>
              </w:rPr>
              <w:t>3.4</w:t>
            </w:r>
          </w:p>
        </w:tc>
      </w:tr>
      <w:tr w:rsidR="00F60B18" w:rsidRPr="00C25669" w14:paraId="5140B990" w14:textId="77777777" w:rsidTr="002231D2">
        <w:trPr>
          <w:cantSplit/>
          <w:jc w:val="center"/>
        </w:trPr>
        <w:tc>
          <w:tcPr>
            <w:tcW w:w="1129" w:type="dxa"/>
            <w:vAlign w:val="center"/>
          </w:tcPr>
          <w:p w14:paraId="5B7AECB4" w14:textId="77777777" w:rsidR="00F60B18" w:rsidRPr="00657DDD" w:rsidRDefault="00F60B18" w:rsidP="002231D2">
            <w:pPr>
              <w:pStyle w:val="TAC"/>
              <w:rPr>
                <w:lang w:eastAsia="ko-KR"/>
              </w:rPr>
            </w:pPr>
            <w:r>
              <w:rPr>
                <w:rFonts w:hint="eastAsia"/>
                <w:lang w:eastAsia="ko-KR"/>
              </w:rPr>
              <w:t>2</w:t>
            </w:r>
          </w:p>
        </w:tc>
        <w:tc>
          <w:tcPr>
            <w:tcW w:w="1560" w:type="dxa"/>
            <w:vAlign w:val="center"/>
          </w:tcPr>
          <w:p w14:paraId="15D79168" w14:textId="77777777" w:rsidR="00F60B18" w:rsidRDefault="00F60B18" w:rsidP="002231D2">
            <w:pPr>
              <w:pStyle w:val="TAC"/>
              <w:rPr>
                <w:lang w:eastAsia="ko-KR"/>
              </w:rPr>
            </w:pPr>
            <w:r>
              <w:rPr>
                <w:rFonts w:eastAsia="SimSun"/>
                <w:szCs w:val="18"/>
              </w:rPr>
              <w:t>R.PSSCH.2-1.2</w:t>
            </w:r>
          </w:p>
        </w:tc>
        <w:tc>
          <w:tcPr>
            <w:tcW w:w="1559" w:type="dxa"/>
            <w:vAlign w:val="center"/>
          </w:tcPr>
          <w:p w14:paraId="09F1F85C" w14:textId="77777777" w:rsidR="00F60B18" w:rsidRPr="00657DDD"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2D19008" w14:textId="77777777" w:rsidR="00F60B18" w:rsidRPr="00302600" w:rsidRDefault="00F60B18" w:rsidP="002231D2">
            <w:pPr>
              <w:pStyle w:val="TAC"/>
              <w:rPr>
                <w:lang w:eastAsia="ko-KR"/>
              </w:rPr>
            </w:pPr>
            <w:r>
              <w:rPr>
                <w:rFonts w:hint="eastAsia"/>
                <w:lang w:eastAsia="ko-KR"/>
              </w:rPr>
              <w:t>16QAM, 0.37</w:t>
            </w:r>
          </w:p>
        </w:tc>
        <w:tc>
          <w:tcPr>
            <w:tcW w:w="1417" w:type="dxa"/>
          </w:tcPr>
          <w:p w14:paraId="5C8F35A2" w14:textId="77777777" w:rsidR="00F60B18" w:rsidRPr="00302600" w:rsidRDefault="00F60B18" w:rsidP="002231D2">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7D096090" w14:textId="77777777" w:rsidR="00F60B18" w:rsidRPr="00C25669" w:rsidRDefault="00F60B18" w:rsidP="002231D2">
            <w:pPr>
              <w:pStyle w:val="TAC"/>
              <w:rPr>
                <w:rFonts w:eastAsia="?? ??"/>
              </w:rPr>
            </w:pPr>
          </w:p>
        </w:tc>
        <w:tc>
          <w:tcPr>
            <w:tcW w:w="1093" w:type="dxa"/>
            <w:vAlign w:val="center"/>
          </w:tcPr>
          <w:p w14:paraId="6BCA76E9" w14:textId="77777777" w:rsidR="00F60B18" w:rsidRPr="007240FB" w:rsidRDefault="00F60B18" w:rsidP="002231D2">
            <w:pPr>
              <w:pStyle w:val="TAC"/>
              <w:rPr>
                <w:lang w:eastAsia="ko-KR"/>
              </w:rPr>
            </w:pPr>
            <w:r>
              <w:rPr>
                <w:lang w:eastAsia="ko-KR"/>
              </w:rPr>
              <w:t>8.8</w:t>
            </w:r>
          </w:p>
        </w:tc>
      </w:tr>
      <w:tr w:rsidR="00F60B18" w:rsidRPr="00C25669" w14:paraId="2CB9BB11" w14:textId="77777777" w:rsidTr="002231D2">
        <w:trPr>
          <w:cantSplit/>
          <w:jc w:val="center"/>
        </w:trPr>
        <w:tc>
          <w:tcPr>
            <w:tcW w:w="1129" w:type="dxa"/>
            <w:vAlign w:val="center"/>
          </w:tcPr>
          <w:p w14:paraId="3B1B98F6" w14:textId="77777777" w:rsidR="00F60B18" w:rsidRDefault="00F60B18" w:rsidP="002231D2">
            <w:pPr>
              <w:pStyle w:val="TAC"/>
              <w:rPr>
                <w:lang w:eastAsia="ko-KR"/>
              </w:rPr>
            </w:pPr>
            <w:r>
              <w:rPr>
                <w:rFonts w:hint="eastAsia"/>
                <w:lang w:eastAsia="ko-KR"/>
              </w:rPr>
              <w:t>3</w:t>
            </w:r>
          </w:p>
        </w:tc>
        <w:tc>
          <w:tcPr>
            <w:tcW w:w="1560" w:type="dxa"/>
            <w:vAlign w:val="center"/>
          </w:tcPr>
          <w:p w14:paraId="2CC7F26E" w14:textId="77777777" w:rsidR="00F60B18" w:rsidRDefault="00F60B18" w:rsidP="002231D2">
            <w:pPr>
              <w:pStyle w:val="TAC"/>
              <w:rPr>
                <w:lang w:eastAsia="ko-KR"/>
              </w:rPr>
            </w:pPr>
            <w:r>
              <w:rPr>
                <w:rFonts w:eastAsia="SimSun"/>
                <w:szCs w:val="18"/>
              </w:rPr>
              <w:t>R.PSSCH.2-1.3</w:t>
            </w:r>
          </w:p>
        </w:tc>
        <w:tc>
          <w:tcPr>
            <w:tcW w:w="1559" w:type="dxa"/>
            <w:vAlign w:val="center"/>
          </w:tcPr>
          <w:p w14:paraId="0DAC305E" w14:textId="77777777" w:rsidR="00F60B18" w:rsidRDefault="00F60B18" w:rsidP="002231D2">
            <w:pPr>
              <w:pStyle w:val="TAC"/>
              <w:rPr>
                <w:lang w:eastAsia="ko-KR"/>
              </w:rPr>
            </w:pPr>
            <w:r>
              <w:rPr>
                <w:rFonts w:hint="eastAsia"/>
                <w:lang w:eastAsia="ko-KR"/>
              </w:rPr>
              <w:t>20</w:t>
            </w:r>
            <w:r>
              <w:rPr>
                <w:lang w:eastAsia="ko-KR"/>
              </w:rPr>
              <w:t xml:space="preserve"> / 30</w:t>
            </w:r>
          </w:p>
        </w:tc>
        <w:tc>
          <w:tcPr>
            <w:tcW w:w="1843" w:type="dxa"/>
            <w:vAlign w:val="center"/>
          </w:tcPr>
          <w:p w14:paraId="21C847CA" w14:textId="77777777" w:rsidR="00F60B18" w:rsidRDefault="00F60B18" w:rsidP="002231D2">
            <w:pPr>
              <w:pStyle w:val="TAC"/>
              <w:rPr>
                <w:lang w:eastAsia="ko-KR"/>
              </w:rPr>
            </w:pPr>
            <w:r>
              <w:rPr>
                <w:lang w:eastAsia="ko-KR"/>
              </w:rPr>
              <w:t>64QAM, 0.43</w:t>
            </w:r>
          </w:p>
        </w:tc>
        <w:tc>
          <w:tcPr>
            <w:tcW w:w="1417" w:type="dxa"/>
          </w:tcPr>
          <w:p w14:paraId="1B76C85B" w14:textId="77777777" w:rsidR="00F60B18" w:rsidRDefault="00F60B18" w:rsidP="002231D2">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36F118D6" w14:textId="77777777" w:rsidR="00F60B18" w:rsidRPr="00C25669" w:rsidRDefault="00F60B18" w:rsidP="002231D2">
            <w:pPr>
              <w:pStyle w:val="TAC"/>
              <w:rPr>
                <w:rFonts w:eastAsia="?? ??"/>
              </w:rPr>
            </w:pPr>
          </w:p>
        </w:tc>
        <w:tc>
          <w:tcPr>
            <w:tcW w:w="1093" w:type="dxa"/>
            <w:vAlign w:val="center"/>
          </w:tcPr>
          <w:p w14:paraId="5A52920C" w14:textId="77777777" w:rsidR="00F60B18" w:rsidRDefault="00F60B18" w:rsidP="002231D2">
            <w:pPr>
              <w:pStyle w:val="TAC"/>
              <w:rPr>
                <w:lang w:eastAsia="ko-KR"/>
              </w:rPr>
            </w:pPr>
            <w:r>
              <w:rPr>
                <w:lang w:eastAsia="ko-KR"/>
              </w:rPr>
              <w:t>14.8</w:t>
            </w:r>
          </w:p>
        </w:tc>
      </w:tr>
    </w:tbl>
    <w:p w14:paraId="6C4A3372" w14:textId="77777777" w:rsidR="00F60B18" w:rsidRDefault="00F60B18" w:rsidP="003A175F">
      <w:pPr>
        <w:rPr>
          <w:lang w:eastAsia="ko-KR"/>
        </w:rPr>
      </w:pPr>
    </w:p>
    <w:p w14:paraId="75A4860F" w14:textId="77777777" w:rsidR="00F60B18" w:rsidRDefault="00F60B18" w:rsidP="00F60B18">
      <w:pPr>
        <w:keepNext/>
        <w:keepLines/>
        <w:spacing w:before="120"/>
        <w:ind w:left="1134" w:hanging="1134"/>
        <w:outlineLvl w:val="2"/>
        <w:rPr>
          <w:rFonts w:ascii="Arial" w:hAnsi="Arial"/>
          <w:sz w:val="28"/>
        </w:rPr>
      </w:pPr>
      <w:r w:rsidRPr="006E03F8">
        <w:rPr>
          <w:rFonts w:ascii="Arial" w:hAnsi="Arial"/>
          <w:sz w:val="28"/>
        </w:rPr>
        <w:t>11.1.3</w:t>
      </w:r>
      <w:r>
        <w:rPr>
          <w:rFonts w:ascii="Arial" w:hAnsi="Arial"/>
          <w:sz w:val="28"/>
        </w:rPr>
        <w:tab/>
      </w:r>
      <w:r w:rsidRPr="006E03F8">
        <w:rPr>
          <w:rFonts w:ascii="Arial" w:hAnsi="Arial"/>
          <w:sz w:val="28"/>
        </w:rPr>
        <w:t>PSCCH demodulation requirements</w:t>
      </w:r>
    </w:p>
    <w:p w14:paraId="43B7F226" w14:textId="77777777" w:rsidR="00F60B18" w:rsidRDefault="00F60B18" w:rsidP="00F60B18">
      <w:pPr>
        <w:pStyle w:val="Heading4"/>
      </w:pPr>
      <w:bookmarkStart w:id="6011" w:name="_Toc76298406"/>
      <w:bookmarkStart w:id="6012" w:name="_Toc76572418"/>
      <w:bookmarkStart w:id="6013" w:name="_Toc76652285"/>
      <w:bookmarkStart w:id="6014" w:name="_Toc76653123"/>
      <w:bookmarkStart w:id="6015" w:name="_Toc83742396"/>
      <w:bookmarkStart w:id="6016" w:name="_Toc91440886"/>
      <w:bookmarkStart w:id="6017" w:name="_Toc98849676"/>
      <w:bookmarkStart w:id="6018" w:name="_Toc106543530"/>
      <w:bookmarkStart w:id="6019" w:name="_Toc106737628"/>
      <w:bookmarkStart w:id="6020" w:name="_Toc107233395"/>
      <w:bookmarkStart w:id="6021" w:name="_Toc107235013"/>
      <w:bookmarkStart w:id="6022" w:name="_Toc107419983"/>
      <w:bookmarkStart w:id="6023" w:name="_Toc107477279"/>
      <w:bookmarkStart w:id="6024" w:name="_Toc114566137"/>
      <w:bookmarkStart w:id="6025" w:name="_Toc123936449"/>
      <w:bookmarkStart w:id="6026" w:name="_Toc124377464"/>
      <w:r w:rsidRPr="00F62C0B">
        <w:t>11.1.3.1</w:t>
      </w:r>
      <w:r w:rsidRPr="00F62C0B">
        <w:tab/>
      </w:r>
      <w:r w:rsidRPr="00F62C0B">
        <w:rPr>
          <w:rFonts w:hint="eastAsia"/>
        </w:rPr>
        <w:t>2Rx requirements</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02D169A9" w14:textId="77777777" w:rsidR="00F60B18" w:rsidRPr="0069084F" w:rsidRDefault="00F60B18" w:rsidP="00F60B18">
      <w:pPr>
        <w:pStyle w:val="Heading5"/>
      </w:pPr>
      <w:bookmarkStart w:id="6027" w:name="_Toc76298407"/>
      <w:bookmarkStart w:id="6028" w:name="_Toc76572419"/>
      <w:bookmarkStart w:id="6029" w:name="_Toc76652286"/>
      <w:bookmarkStart w:id="6030" w:name="_Toc76653124"/>
      <w:bookmarkStart w:id="6031" w:name="_Toc83742397"/>
      <w:bookmarkStart w:id="6032" w:name="_Toc91440887"/>
      <w:bookmarkStart w:id="6033" w:name="_Toc98849677"/>
      <w:bookmarkStart w:id="6034" w:name="_Toc106543531"/>
      <w:bookmarkStart w:id="6035" w:name="_Toc106737629"/>
      <w:bookmarkStart w:id="6036" w:name="_Toc107233396"/>
      <w:bookmarkStart w:id="6037" w:name="_Toc107235014"/>
      <w:bookmarkStart w:id="6038" w:name="_Toc107419984"/>
      <w:bookmarkStart w:id="6039" w:name="_Toc107477280"/>
      <w:bookmarkStart w:id="6040" w:name="_Toc114566138"/>
      <w:bookmarkStart w:id="6041" w:name="_Toc123936450"/>
      <w:bookmarkStart w:id="6042" w:name="_Toc124377465"/>
      <w:r>
        <w:t>11</w:t>
      </w:r>
      <w:r w:rsidRPr="00C25669">
        <w:t>.</w:t>
      </w:r>
      <w:r>
        <w:t>1</w:t>
      </w:r>
      <w:r w:rsidRPr="00C25669">
        <w:t>.</w:t>
      </w:r>
      <w:r>
        <w:t>3</w:t>
      </w:r>
      <w:r w:rsidRPr="00C25669">
        <w:t>.1.1</w:t>
      </w:r>
      <w:r w:rsidRPr="00C25669">
        <w:rPr>
          <w:rFonts w:hint="eastAsia"/>
          <w:lang w:eastAsia="zh-CN"/>
        </w:rPr>
        <w:tab/>
      </w:r>
      <w:r w:rsidRPr="00C25669">
        <w:t>Minimum requirements</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36CF214E" w14:textId="77777777" w:rsidR="00F60B18" w:rsidRPr="00353B15" w:rsidRDefault="00F60B18" w:rsidP="00F60B18">
      <w:pPr>
        <w:rPr>
          <w:rFonts w:eastAsia="SimSun"/>
          <w:lang w:eastAsia="ja-JP"/>
        </w:rPr>
      </w:pPr>
      <w:r w:rsidRPr="00353B15">
        <w:rPr>
          <w:rFonts w:eastAsia="SimSun"/>
          <w:lang w:eastAsia="ja-JP"/>
        </w:rPr>
        <w:t>The purpose of the requirements in this subclause is to verify the PSCCH for V2X demodulation performance with a single active PSSCH link.</w:t>
      </w:r>
    </w:p>
    <w:p w14:paraId="433D8DEC" w14:textId="77777777" w:rsidR="00F60B18" w:rsidRPr="00353B15" w:rsidRDefault="00F60B18" w:rsidP="00F60B18">
      <w:pPr>
        <w:rPr>
          <w:rFonts w:eastAsia="SimSun"/>
          <w:lang w:eastAsia="ja-JP"/>
        </w:rPr>
      </w:pPr>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p>
    <w:p w14:paraId="2B7A6662"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F60B18" w:rsidRPr="00353B15" w14:paraId="0102F188" w14:textId="77777777" w:rsidTr="002231D2">
        <w:trPr>
          <w:jc w:val="center"/>
        </w:trPr>
        <w:tc>
          <w:tcPr>
            <w:tcW w:w="3964" w:type="dxa"/>
            <w:gridSpan w:val="2"/>
            <w:shd w:val="clear" w:color="auto" w:fill="auto"/>
            <w:vAlign w:val="center"/>
          </w:tcPr>
          <w:p w14:paraId="11B69AAA" w14:textId="77777777" w:rsidR="00F60B18" w:rsidRPr="00353B15" w:rsidRDefault="00F60B18" w:rsidP="002231D2">
            <w:pPr>
              <w:pStyle w:val="TAH"/>
              <w:rPr>
                <w:rFonts w:eastAsia="SimSun"/>
              </w:rPr>
            </w:pPr>
            <w:r w:rsidRPr="00353B15">
              <w:rPr>
                <w:rFonts w:eastAsia="SimSun"/>
              </w:rPr>
              <w:t>Parameter</w:t>
            </w:r>
          </w:p>
        </w:tc>
        <w:tc>
          <w:tcPr>
            <w:tcW w:w="851" w:type="dxa"/>
            <w:shd w:val="clear" w:color="auto" w:fill="auto"/>
            <w:vAlign w:val="center"/>
          </w:tcPr>
          <w:p w14:paraId="2558362A" w14:textId="77777777" w:rsidR="00F60B18" w:rsidRPr="00353B15" w:rsidRDefault="00F60B18" w:rsidP="002231D2">
            <w:pPr>
              <w:pStyle w:val="TAH"/>
              <w:rPr>
                <w:rFonts w:eastAsia="SimSun"/>
              </w:rPr>
            </w:pPr>
            <w:r w:rsidRPr="00353B15">
              <w:rPr>
                <w:rFonts w:eastAsia="SimSun"/>
              </w:rPr>
              <w:t>Unit</w:t>
            </w:r>
          </w:p>
        </w:tc>
        <w:tc>
          <w:tcPr>
            <w:tcW w:w="4923" w:type="dxa"/>
            <w:shd w:val="clear" w:color="auto" w:fill="auto"/>
            <w:vAlign w:val="center"/>
          </w:tcPr>
          <w:p w14:paraId="4422AAE5" w14:textId="77777777" w:rsidR="00F60B18" w:rsidRPr="00353B15" w:rsidRDefault="00F60B18" w:rsidP="002231D2">
            <w:pPr>
              <w:pStyle w:val="TAH"/>
              <w:rPr>
                <w:rFonts w:eastAsia="SimSun"/>
              </w:rPr>
            </w:pPr>
            <w:r w:rsidRPr="00353B15">
              <w:rPr>
                <w:rFonts w:eastAsia="SimSun"/>
              </w:rPr>
              <w:t>Test 1</w:t>
            </w:r>
          </w:p>
        </w:tc>
      </w:tr>
      <w:tr w:rsidR="00F60B18" w:rsidRPr="00353B15" w14:paraId="15805096" w14:textId="77777777" w:rsidTr="002231D2">
        <w:trPr>
          <w:jc w:val="center"/>
        </w:trPr>
        <w:tc>
          <w:tcPr>
            <w:tcW w:w="3964" w:type="dxa"/>
            <w:gridSpan w:val="2"/>
            <w:shd w:val="clear" w:color="auto" w:fill="auto"/>
            <w:vAlign w:val="center"/>
          </w:tcPr>
          <w:p w14:paraId="68F895D1" w14:textId="77777777" w:rsidR="00F60B18" w:rsidRPr="00984B3A" w:rsidRDefault="00F60B18" w:rsidP="002231D2">
            <w:pPr>
              <w:pStyle w:val="TAC"/>
              <w:jc w:val="left"/>
              <w:rPr>
                <w:rFonts w:cs="Arial"/>
              </w:rPr>
            </w:pPr>
            <w:r w:rsidRPr="00984B3A">
              <w:rPr>
                <w:rFonts w:cs="Arial"/>
              </w:rPr>
              <w:t>Active cell(s)</w:t>
            </w:r>
          </w:p>
        </w:tc>
        <w:tc>
          <w:tcPr>
            <w:tcW w:w="851" w:type="dxa"/>
            <w:shd w:val="clear" w:color="auto" w:fill="auto"/>
            <w:vAlign w:val="center"/>
          </w:tcPr>
          <w:p w14:paraId="23986199" w14:textId="77777777" w:rsidR="00F60B18" w:rsidRPr="00353B15" w:rsidRDefault="00F60B18" w:rsidP="002231D2">
            <w:pPr>
              <w:pStyle w:val="TAC"/>
              <w:rPr>
                <w:rFonts w:eastAsia="SimSun"/>
              </w:rPr>
            </w:pPr>
          </w:p>
        </w:tc>
        <w:tc>
          <w:tcPr>
            <w:tcW w:w="4923" w:type="dxa"/>
            <w:shd w:val="clear" w:color="auto" w:fill="auto"/>
            <w:vAlign w:val="center"/>
          </w:tcPr>
          <w:p w14:paraId="27E4F463" w14:textId="77777777" w:rsidR="00F60B18" w:rsidRPr="00984B3A" w:rsidRDefault="00F60B18" w:rsidP="002231D2">
            <w:pPr>
              <w:pStyle w:val="TAC"/>
              <w:rPr>
                <w:rFonts w:cs="Arial"/>
              </w:rPr>
            </w:pPr>
            <w:r w:rsidRPr="00984B3A">
              <w:rPr>
                <w:rFonts w:cs="Arial"/>
              </w:rPr>
              <w:t>None</w:t>
            </w:r>
          </w:p>
        </w:tc>
      </w:tr>
      <w:tr w:rsidR="00F60B18" w:rsidRPr="00353B15" w14:paraId="7A1B4963" w14:textId="77777777" w:rsidTr="002231D2">
        <w:trPr>
          <w:jc w:val="center"/>
        </w:trPr>
        <w:tc>
          <w:tcPr>
            <w:tcW w:w="1441" w:type="dxa"/>
            <w:vMerge w:val="restart"/>
            <w:shd w:val="clear" w:color="auto" w:fill="auto"/>
            <w:vAlign w:val="center"/>
          </w:tcPr>
          <w:p w14:paraId="76A03D11" w14:textId="77777777" w:rsidR="00F60B18" w:rsidRPr="00984B3A" w:rsidRDefault="00F60B18" w:rsidP="002231D2">
            <w:pPr>
              <w:pStyle w:val="TAC"/>
              <w:jc w:val="left"/>
              <w:rPr>
                <w:rFonts w:cs="Arial"/>
              </w:rPr>
            </w:pPr>
            <w:r w:rsidRPr="00984B3A">
              <w:rPr>
                <w:rFonts w:cs="Arial"/>
              </w:rPr>
              <w:t>Sidelink UE 1</w:t>
            </w:r>
          </w:p>
        </w:tc>
        <w:tc>
          <w:tcPr>
            <w:tcW w:w="2523" w:type="dxa"/>
            <w:shd w:val="clear" w:color="auto" w:fill="auto"/>
            <w:vAlign w:val="center"/>
          </w:tcPr>
          <w:p w14:paraId="7C53A650" w14:textId="77777777" w:rsidR="00F60B18" w:rsidRPr="00984B3A" w:rsidRDefault="00F60B18" w:rsidP="002231D2">
            <w:pPr>
              <w:pStyle w:val="TAL"/>
            </w:pPr>
            <w:r w:rsidRPr="00984B3A">
              <w:t>Sidelink Transmissions</w:t>
            </w:r>
          </w:p>
        </w:tc>
        <w:tc>
          <w:tcPr>
            <w:tcW w:w="851" w:type="dxa"/>
            <w:shd w:val="clear" w:color="auto" w:fill="auto"/>
            <w:vAlign w:val="center"/>
          </w:tcPr>
          <w:p w14:paraId="3020560E" w14:textId="77777777" w:rsidR="00F60B18" w:rsidRPr="00353B15" w:rsidRDefault="00F60B18" w:rsidP="002231D2">
            <w:pPr>
              <w:pStyle w:val="TAC"/>
              <w:rPr>
                <w:rFonts w:eastAsia="SimSun"/>
              </w:rPr>
            </w:pPr>
          </w:p>
        </w:tc>
        <w:tc>
          <w:tcPr>
            <w:tcW w:w="4923" w:type="dxa"/>
            <w:shd w:val="clear" w:color="auto" w:fill="auto"/>
            <w:vAlign w:val="center"/>
          </w:tcPr>
          <w:p w14:paraId="63922ED3" w14:textId="77777777" w:rsidR="00F60B18" w:rsidRPr="00984B3A" w:rsidRDefault="00F60B18" w:rsidP="002231D2">
            <w:pPr>
              <w:pStyle w:val="TAC"/>
              <w:rPr>
                <w:rFonts w:cs="Arial"/>
              </w:rPr>
            </w:pPr>
            <w:r w:rsidRPr="00984B3A">
              <w:rPr>
                <w:rFonts w:cs="Arial"/>
              </w:rPr>
              <w:t>PSCCH+PSSCH</w:t>
            </w:r>
          </w:p>
        </w:tc>
      </w:tr>
      <w:tr w:rsidR="00F60B18" w:rsidRPr="00353B15" w14:paraId="0102AB46" w14:textId="77777777" w:rsidTr="002231D2">
        <w:trPr>
          <w:trHeight w:val="424"/>
          <w:jc w:val="center"/>
        </w:trPr>
        <w:tc>
          <w:tcPr>
            <w:tcW w:w="1441" w:type="dxa"/>
            <w:vMerge/>
            <w:shd w:val="clear" w:color="auto" w:fill="auto"/>
            <w:vAlign w:val="center"/>
          </w:tcPr>
          <w:p w14:paraId="03DB5B05" w14:textId="77777777" w:rsidR="00F60B18" w:rsidRPr="002D0E4E" w:rsidRDefault="00F60B18" w:rsidP="002231D2">
            <w:pPr>
              <w:pStyle w:val="TAC"/>
              <w:rPr>
                <w:rFonts w:cs="Arial"/>
              </w:rPr>
            </w:pPr>
          </w:p>
        </w:tc>
        <w:tc>
          <w:tcPr>
            <w:tcW w:w="2523" w:type="dxa"/>
            <w:shd w:val="clear" w:color="auto" w:fill="auto"/>
            <w:vAlign w:val="center"/>
          </w:tcPr>
          <w:p w14:paraId="113F92A1" w14:textId="77777777" w:rsidR="00F60B18" w:rsidRPr="00984B3A" w:rsidRDefault="00F60B18" w:rsidP="002231D2">
            <w:pPr>
              <w:pStyle w:val="TAL"/>
            </w:pPr>
            <w:r w:rsidRPr="00984B3A">
              <w:rPr>
                <w:rFonts w:hint="eastAsia"/>
              </w:rPr>
              <w:t>T</w:t>
            </w:r>
            <w:r w:rsidRPr="00984B3A">
              <w:t>iming offset</w:t>
            </w:r>
            <w:r w:rsidRPr="00984B3A">
              <w:rPr>
                <w:rFonts w:hint="eastAsia"/>
              </w:rPr>
              <w:t xml:space="preserve"> (Note 1)</w:t>
            </w:r>
          </w:p>
        </w:tc>
        <w:tc>
          <w:tcPr>
            <w:tcW w:w="851" w:type="dxa"/>
            <w:shd w:val="clear" w:color="auto" w:fill="auto"/>
            <w:vAlign w:val="center"/>
          </w:tcPr>
          <w:p w14:paraId="4EE8ECB9" w14:textId="77777777" w:rsidR="00F60B18" w:rsidRPr="00DB76E6" w:rsidRDefault="00F60B18" w:rsidP="002231D2">
            <w:pPr>
              <w:pStyle w:val="TAC"/>
              <w:rPr>
                <w:lang w:eastAsia="ko-KR"/>
              </w:rPr>
            </w:pPr>
            <w:r>
              <w:rPr>
                <w:rFonts w:eastAsia="?? ??"/>
              </w:rPr>
              <w:sym w:font="Symbol" w:char="F06D"/>
            </w:r>
            <w:r>
              <w:rPr>
                <w:rFonts w:eastAsia="?? ??"/>
              </w:rPr>
              <w:t>s</w:t>
            </w:r>
          </w:p>
        </w:tc>
        <w:tc>
          <w:tcPr>
            <w:tcW w:w="4923" w:type="dxa"/>
            <w:shd w:val="clear" w:color="auto" w:fill="auto"/>
            <w:vAlign w:val="center"/>
          </w:tcPr>
          <w:p w14:paraId="58CE64ED" w14:textId="77777777" w:rsidR="00F60B18" w:rsidRPr="00984B3A" w:rsidRDefault="00F60B18" w:rsidP="002231D2">
            <w:pPr>
              <w:pStyle w:val="TAC"/>
              <w:rPr>
                <w:rFonts w:cs="Arial"/>
              </w:rPr>
            </w:pPr>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p>
        </w:tc>
      </w:tr>
      <w:tr w:rsidR="00F60B18" w:rsidRPr="00353B15" w14:paraId="652EF6CA" w14:textId="77777777" w:rsidTr="002231D2">
        <w:trPr>
          <w:jc w:val="center"/>
        </w:trPr>
        <w:tc>
          <w:tcPr>
            <w:tcW w:w="1441" w:type="dxa"/>
            <w:vMerge/>
            <w:shd w:val="clear" w:color="auto" w:fill="auto"/>
            <w:vAlign w:val="center"/>
          </w:tcPr>
          <w:p w14:paraId="5E71415E" w14:textId="77777777" w:rsidR="00F60B18" w:rsidRPr="002D0E4E" w:rsidRDefault="00F60B18" w:rsidP="002231D2">
            <w:pPr>
              <w:pStyle w:val="TAC"/>
              <w:rPr>
                <w:rFonts w:cs="Arial"/>
              </w:rPr>
            </w:pPr>
          </w:p>
        </w:tc>
        <w:tc>
          <w:tcPr>
            <w:tcW w:w="2523" w:type="dxa"/>
            <w:shd w:val="clear" w:color="auto" w:fill="auto"/>
            <w:vAlign w:val="center"/>
          </w:tcPr>
          <w:p w14:paraId="39E5A20B" w14:textId="77777777" w:rsidR="00F60B18" w:rsidRPr="00984B3A" w:rsidRDefault="00F60B18" w:rsidP="002231D2">
            <w:pPr>
              <w:pStyle w:val="TAL"/>
            </w:pPr>
            <w:r w:rsidRPr="00984B3A">
              <w:rPr>
                <w:rFonts w:hint="eastAsia"/>
              </w:rPr>
              <w:t>Frequency offset (Note 2)</w:t>
            </w:r>
          </w:p>
        </w:tc>
        <w:tc>
          <w:tcPr>
            <w:tcW w:w="851" w:type="dxa"/>
            <w:shd w:val="clear" w:color="auto" w:fill="auto"/>
            <w:vAlign w:val="center"/>
          </w:tcPr>
          <w:p w14:paraId="39865EB5" w14:textId="77777777" w:rsidR="00F60B18" w:rsidRPr="00353B15" w:rsidRDefault="00F60B18" w:rsidP="002231D2">
            <w:pPr>
              <w:pStyle w:val="TAC"/>
              <w:rPr>
                <w:rFonts w:eastAsia="SimSun"/>
              </w:rPr>
            </w:pPr>
            <w:r w:rsidRPr="00353B15">
              <w:rPr>
                <w:rFonts w:eastAsia="SimSun" w:hint="eastAsia"/>
              </w:rPr>
              <w:t>Hz</w:t>
            </w:r>
          </w:p>
        </w:tc>
        <w:tc>
          <w:tcPr>
            <w:tcW w:w="4923" w:type="dxa"/>
            <w:shd w:val="clear" w:color="auto" w:fill="auto"/>
            <w:vAlign w:val="center"/>
          </w:tcPr>
          <w:p w14:paraId="72EC1001" w14:textId="77777777" w:rsidR="00F60B18" w:rsidRPr="00984B3A" w:rsidRDefault="00F60B18" w:rsidP="002231D2">
            <w:pPr>
              <w:pStyle w:val="TAC"/>
              <w:rPr>
                <w:rFonts w:cs="Arial"/>
              </w:rPr>
            </w:pPr>
            <w:r w:rsidRPr="00984B3A">
              <w:rPr>
                <w:rFonts w:cs="Arial" w:hint="eastAsia"/>
              </w:rPr>
              <w:t>+600</w:t>
            </w:r>
          </w:p>
        </w:tc>
      </w:tr>
      <w:tr w:rsidR="00F60B18" w:rsidRPr="00353B15" w14:paraId="54EB2CB3" w14:textId="77777777" w:rsidTr="002231D2">
        <w:trPr>
          <w:jc w:val="center"/>
        </w:trPr>
        <w:tc>
          <w:tcPr>
            <w:tcW w:w="1441" w:type="dxa"/>
            <w:vMerge/>
            <w:shd w:val="clear" w:color="auto" w:fill="auto"/>
            <w:vAlign w:val="center"/>
          </w:tcPr>
          <w:p w14:paraId="55BE8A1C" w14:textId="77777777" w:rsidR="00F60B18" w:rsidRPr="002D0E4E" w:rsidRDefault="00F60B18" w:rsidP="002231D2">
            <w:pPr>
              <w:pStyle w:val="TAC"/>
              <w:rPr>
                <w:rFonts w:cs="Arial"/>
              </w:rPr>
            </w:pPr>
          </w:p>
        </w:tc>
        <w:tc>
          <w:tcPr>
            <w:tcW w:w="2523" w:type="dxa"/>
            <w:shd w:val="clear" w:color="auto" w:fill="auto"/>
            <w:vAlign w:val="center"/>
          </w:tcPr>
          <w:p w14:paraId="09C52F23" w14:textId="77777777" w:rsidR="00F60B18" w:rsidRPr="00984B3A" w:rsidRDefault="00F60B18" w:rsidP="002231D2">
            <w:pPr>
              <w:pStyle w:val="TAL"/>
            </w:pPr>
            <w:r w:rsidRPr="00984B3A">
              <w:rPr>
                <w:rFonts w:hint="eastAsia"/>
              </w:rPr>
              <w:t>Synchronization</w:t>
            </w:r>
          </w:p>
        </w:tc>
        <w:tc>
          <w:tcPr>
            <w:tcW w:w="851" w:type="dxa"/>
            <w:shd w:val="clear" w:color="auto" w:fill="auto"/>
            <w:vAlign w:val="center"/>
          </w:tcPr>
          <w:p w14:paraId="6CAE18D2" w14:textId="77777777" w:rsidR="00F60B18" w:rsidRPr="00353B15" w:rsidRDefault="00F60B18" w:rsidP="002231D2">
            <w:pPr>
              <w:pStyle w:val="TAC"/>
              <w:rPr>
                <w:rFonts w:eastAsia="SimSun"/>
              </w:rPr>
            </w:pPr>
          </w:p>
        </w:tc>
        <w:tc>
          <w:tcPr>
            <w:tcW w:w="4923" w:type="dxa"/>
            <w:shd w:val="clear" w:color="auto" w:fill="auto"/>
            <w:vAlign w:val="center"/>
          </w:tcPr>
          <w:p w14:paraId="6DFB1896" w14:textId="77777777" w:rsidR="00F60B18" w:rsidRPr="00984B3A" w:rsidRDefault="00F60B18" w:rsidP="002231D2">
            <w:pPr>
              <w:pStyle w:val="TAC"/>
              <w:rPr>
                <w:rFonts w:cs="Arial"/>
              </w:rPr>
            </w:pPr>
            <w:r w:rsidRPr="00984B3A">
              <w:rPr>
                <w:rFonts w:cs="Arial" w:hint="eastAsia"/>
              </w:rPr>
              <w:t>GNSS</w:t>
            </w:r>
            <w:r w:rsidRPr="00984B3A">
              <w:rPr>
                <w:rFonts w:cs="Arial"/>
              </w:rPr>
              <w:t xml:space="preserve"> or GNSS-equivalent</w:t>
            </w:r>
          </w:p>
        </w:tc>
      </w:tr>
      <w:tr w:rsidR="00F60B18" w:rsidRPr="00353B15" w14:paraId="41FF6A85" w14:textId="77777777" w:rsidTr="002231D2">
        <w:trPr>
          <w:jc w:val="center"/>
        </w:trPr>
        <w:tc>
          <w:tcPr>
            <w:tcW w:w="1441" w:type="dxa"/>
            <w:vMerge/>
            <w:shd w:val="clear" w:color="auto" w:fill="auto"/>
            <w:vAlign w:val="center"/>
          </w:tcPr>
          <w:p w14:paraId="5D1EB2C1" w14:textId="77777777" w:rsidR="00F60B18" w:rsidRPr="002D0E4E" w:rsidRDefault="00F60B18" w:rsidP="002231D2">
            <w:pPr>
              <w:pStyle w:val="TAC"/>
              <w:rPr>
                <w:rFonts w:cs="Arial"/>
              </w:rPr>
            </w:pPr>
          </w:p>
        </w:tc>
        <w:tc>
          <w:tcPr>
            <w:tcW w:w="2523" w:type="dxa"/>
            <w:shd w:val="clear" w:color="auto" w:fill="auto"/>
            <w:vAlign w:val="center"/>
          </w:tcPr>
          <w:p w14:paraId="7DBC8D3F" w14:textId="77777777" w:rsidR="00F60B18" w:rsidRPr="00984B3A" w:rsidRDefault="00F60B18" w:rsidP="002231D2">
            <w:pPr>
              <w:pStyle w:val="TAL"/>
            </w:pPr>
            <w:r w:rsidRPr="00984B3A">
              <w:t>Antenna configuration</w:t>
            </w:r>
          </w:p>
        </w:tc>
        <w:tc>
          <w:tcPr>
            <w:tcW w:w="851" w:type="dxa"/>
            <w:shd w:val="clear" w:color="auto" w:fill="auto"/>
            <w:vAlign w:val="center"/>
          </w:tcPr>
          <w:p w14:paraId="4583A2BF" w14:textId="77777777" w:rsidR="00F60B18" w:rsidRPr="00353B15" w:rsidRDefault="00F60B18" w:rsidP="002231D2">
            <w:pPr>
              <w:pStyle w:val="TAC"/>
              <w:rPr>
                <w:rFonts w:eastAsia="SimSun"/>
              </w:rPr>
            </w:pPr>
          </w:p>
        </w:tc>
        <w:tc>
          <w:tcPr>
            <w:tcW w:w="4923" w:type="dxa"/>
            <w:shd w:val="clear" w:color="auto" w:fill="auto"/>
            <w:vAlign w:val="center"/>
          </w:tcPr>
          <w:p w14:paraId="660752C6" w14:textId="77777777" w:rsidR="00F60B18" w:rsidRPr="00984B3A" w:rsidRDefault="00F60B18" w:rsidP="002231D2">
            <w:pPr>
              <w:pStyle w:val="TAC"/>
              <w:rPr>
                <w:rFonts w:cs="Arial"/>
              </w:rPr>
            </w:pPr>
            <w:r w:rsidRPr="00984B3A">
              <w:rPr>
                <w:rFonts w:cs="Arial"/>
              </w:rPr>
              <w:t>1x2 Low</w:t>
            </w:r>
          </w:p>
        </w:tc>
      </w:tr>
      <w:tr w:rsidR="00F60B18" w:rsidRPr="00353B15" w14:paraId="055B9BC5" w14:textId="77777777" w:rsidTr="002231D2">
        <w:trPr>
          <w:trHeight w:val="185"/>
          <w:jc w:val="center"/>
        </w:trPr>
        <w:tc>
          <w:tcPr>
            <w:tcW w:w="1441" w:type="dxa"/>
            <w:vMerge/>
            <w:shd w:val="clear" w:color="auto" w:fill="auto"/>
            <w:vAlign w:val="center"/>
          </w:tcPr>
          <w:p w14:paraId="7EA63C11" w14:textId="77777777" w:rsidR="00F60B18" w:rsidRPr="002D0E4E" w:rsidRDefault="00F60B18" w:rsidP="002231D2">
            <w:pPr>
              <w:pStyle w:val="TAC"/>
              <w:rPr>
                <w:rFonts w:cs="Arial"/>
              </w:rPr>
            </w:pPr>
          </w:p>
        </w:tc>
        <w:tc>
          <w:tcPr>
            <w:tcW w:w="2523" w:type="dxa"/>
            <w:shd w:val="clear" w:color="auto" w:fill="auto"/>
            <w:vAlign w:val="center"/>
          </w:tcPr>
          <w:p w14:paraId="4A5B4A84" w14:textId="77777777" w:rsidR="00F60B18" w:rsidRPr="00984B3A" w:rsidRDefault="00F60B18" w:rsidP="002231D2">
            <w:pPr>
              <w:pStyle w:val="TAL"/>
            </w:pPr>
            <w:r w:rsidRPr="00984B3A">
              <w:rPr>
                <w:rFonts w:hint="eastAsia"/>
              </w:rPr>
              <w:t>PSSCH RMC</w:t>
            </w:r>
          </w:p>
        </w:tc>
        <w:tc>
          <w:tcPr>
            <w:tcW w:w="851" w:type="dxa"/>
            <w:shd w:val="clear" w:color="auto" w:fill="auto"/>
            <w:vAlign w:val="center"/>
          </w:tcPr>
          <w:p w14:paraId="2B468AFD" w14:textId="77777777" w:rsidR="00F60B18" w:rsidRPr="00353B15" w:rsidRDefault="00F60B18" w:rsidP="002231D2">
            <w:pPr>
              <w:pStyle w:val="TAC"/>
              <w:rPr>
                <w:rFonts w:eastAsia="SimSun"/>
              </w:rPr>
            </w:pPr>
          </w:p>
        </w:tc>
        <w:tc>
          <w:tcPr>
            <w:tcW w:w="4923" w:type="dxa"/>
            <w:shd w:val="clear" w:color="auto" w:fill="auto"/>
            <w:vAlign w:val="center"/>
          </w:tcPr>
          <w:p w14:paraId="4C4EC801" w14:textId="77777777" w:rsidR="00F60B18" w:rsidRPr="00984B3A" w:rsidRDefault="00F60B18" w:rsidP="002231D2">
            <w:pPr>
              <w:pStyle w:val="TAC"/>
              <w:rPr>
                <w:rFonts w:cs="Arial"/>
              </w:rPr>
            </w:pPr>
            <w:r w:rsidRPr="002A34B3">
              <w:rPr>
                <w:rFonts w:eastAsia="SimSun" w:cs="Arial"/>
                <w:szCs w:val="18"/>
              </w:rPr>
              <w:t>R.PSSCH.2-1.1</w:t>
            </w:r>
          </w:p>
        </w:tc>
      </w:tr>
      <w:tr w:rsidR="00F60B18" w:rsidRPr="00353B15" w14:paraId="1509E5E7" w14:textId="77777777" w:rsidTr="002231D2">
        <w:trPr>
          <w:jc w:val="center"/>
        </w:trPr>
        <w:tc>
          <w:tcPr>
            <w:tcW w:w="9738" w:type="dxa"/>
            <w:gridSpan w:val="4"/>
            <w:shd w:val="clear" w:color="auto" w:fill="auto"/>
            <w:vAlign w:val="center"/>
          </w:tcPr>
          <w:p w14:paraId="26737A08" w14:textId="14DF918D"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1:</w:t>
            </w:r>
            <w:r w:rsidRPr="00984B3A">
              <w:rPr>
                <w:rFonts w:cs="Arial"/>
              </w:rPr>
              <w:tab/>
            </w:r>
            <w:r w:rsidR="009607F4">
              <w:t xml:space="preserve">Time offset of transmitted Sidelink UE </w:t>
            </w:r>
            <w:r w:rsidR="009607F4">
              <w:rPr>
                <w:rFonts w:hint="eastAsia"/>
                <w:lang w:eastAsia="zh-CN"/>
              </w:rPr>
              <w:t>s</w:t>
            </w:r>
            <w:r w:rsidR="009607F4">
              <w:rPr>
                <w:lang w:eastAsia="zh-CN"/>
              </w:rPr>
              <w:t>ignal</w:t>
            </w:r>
            <w:r w:rsidRPr="00984B3A">
              <w:rPr>
                <w:rFonts w:cs="Arial"/>
              </w:rPr>
              <w:t xml:space="preserve"> with respect to GNSS reference timing.</w:t>
            </w:r>
          </w:p>
          <w:p w14:paraId="371D57DA" w14:textId="5FDF8F55" w:rsidR="00F60B18" w:rsidRPr="00984B3A" w:rsidRDefault="00F60B18" w:rsidP="002231D2">
            <w:pPr>
              <w:pStyle w:val="TAN"/>
              <w:rPr>
                <w:rFonts w:cs="Arial"/>
              </w:rPr>
            </w:pPr>
            <w:r w:rsidRPr="00984B3A">
              <w:rPr>
                <w:rFonts w:cs="Arial"/>
              </w:rPr>
              <w:t>N</w:t>
            </w:r>
            <w:r>
              <w:rPr>
                <w:rFonts w:cs="Arial"/>
              </w:rPr>
              <w:t>OTE</w:t>
            </w:r>
            <w:r w:rsidRPr="00984B3A">
              <w:rPr>
                <w:rFonts w:cs="Arial"/>
              </w:rPr>
              <w:t xml:space="preserve"> 2:</w:t>
            </w:r>
            <w:r w:rsidRPr="00984B3A">
              <w:rPr>
                <w:rFonts w:cs="Arial"/>
              </w:rPr>
              <w:tab/>
            </w:r>
            <w:r w:rsidR="00945516">
              <w:t xml:space="preserve">Frequency offset of transmitted Sidelink UE </w:t>
            </w:r>
            <w:r w:rsidR="00945516">
              <w:rPr>
                <w:rFonts w:hint="eastAsia"/>
                <w:lang w:eastAsia="zh-CN"/>
              </w:rPr>
              <w:t>s</w:t>
            </w:r>
            <w:r w:rsidR="00945516">
              <w:rPr>
                <w:lang w:eastAsia="zh-CN"/>
              </w:rPr>
              <w:t>ignal</w:t>
            </w:r>
            <w:r w:rsidRPr="00984B3A">
              <w:rPr>
                <w:rFonts w:cs="Arial"/>
              </w:rPr>
              <w:t xml:space="preserve"> with respect to GNSS reference frequency.</w:t>
            </w:r>
          </w:p>
          <w:p w14:paraId="7BC022F4" w14:textId="77777777" w:rsidR="00F60B18" w:rsidRPr="00353B15" w:rsidRDefault="00F60B18" w:rsidP="002231D2">
            <w:pPr>
              <w:pStyle w:val="TAN"/>
              <w:rPr>
                <w:rFonts w:eastAsia="SimSun"/>
              </w:rPr>
            </w:pPr>
            <w:r w:rsidRPr="00984B3A">
              <w:rPr>
                <w:rFonts w:cs="Arial"/>
              </w:rPr>
              <w:t>N</w:t>
            </w:r>
            <w:r>
              <w:rPr>
                <w:rFonts w:cs="Arial"/>
              </w:rPr>
              <w:t>OTE</w:t>
            </w:r>
            <w:r w:rsidRPr="00984B3A">
              <w:rPr>
                <w:rFonts w:cs="Arial"/>
              </w:rPr>
              <w:t xml:space="preserve"> 3: </w:t>
            </w:r>
            <w:r w:rsidRPr="00984B3A">
              <w:rPr>
                <w:rFonts w:cs="Arial"/>
              </w:rPr>
              <w:tab/>
              <w:t xml:space="preserve">OCC index i for PSCCH DMRS is randomly selected </w:t>
            </w:r>
            <w:r>
              <w:rPr>
                <w:rFonts w:cs="Arial"/>
              </w:rPr>
              <w:t>from</w:t>
            </w:r>
            <w:r w:rsidRPr="00984B3A">
              <w:rPr>
                <w:rFonts w:cs="Arial"/>
              </w:rPr>
              <w:t xml:space="preserve"> {0, 1, 2} for each PSCCH transmission.</w:t>
            </w:r>
          </w:p>
        </w:tc>
      </w:tr>
    </w:tbl>
    <w:p w14:paraId="37C57AC0" w14:textId="77777777" w:rsidR="00F60B18" w:rsidRPr="00353B15" w:rsidRDefault="00F60B18" w:rsidP="00F60B18">
      <w:pPr>
        <w:rPr>
          <w:rFonts w:eastAsia="SimSun"/>
          <w:lang w:eastAsia="ja-JP"/>
        </w:rPr>
      </w:pPr>
    </w:p>
    <w:p w14:paraId="2E02FB8E" w14:textId="77777777" w:rsidR="00F60B18" w:rsidRPr="00353B15" w:rsidRDefault="00F60B18" w:rsidP="00F60B18">
      <w:pPr>
        <w:pStyle w:val="TH"/>
        <w:rPr>
          <w:rFonts w:eastAsia="SimSun"/>
        </w:rPr>
      </w:pPr>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89"/>
        <w:gridCol w:w="1543"/>
        <w:gridCol w:w="1542"/>
        <w:gridCol w:w="1463"/>
        <w:gridCol w:w="1369"/>
      </w:tblGrid>
      <w:tr w:rsidR="00F60B18" w:rsidRPr="00353B15" w14:paraId="57A2249C" w14:textId="77777777" w:rsidTr="002231D2">
        <w:trPr>
          <w:jc w:val="center"/>
        </w:trPr>
        <w:tc>
          <w:tcPr>
            <w:tcW w:w="517" w:type="pct"/>
            <w:vMerge w:val="restart"/>
            <w:shd w:val="clear" w:color="auto" w:fill="auto"/>
            <w:vAlign w:val="center"/>
          </w:tcPr>
          <w:p w14:paraId="43794E54" w14:textId="77777777" w:rsidR="00F60B18" w:rsidRPr="00353B15" w:rsidRDefault="00F60B18" w:rsidP="002231D2">
            <w:pPr>
              <w:pStyle w:val="TAH"/>
            </w:pPr>
            <w:r w:rsidRPr="00353B15">
              <w:rPr>
                <w:rFonts w:eastAsia="Calibri"/>
              </w:rPr>
              <w:t>Test num</w:t>
            </w:r>
            <w:r w:rsidRPr="00353B15">
              <w:rPr>
                <w:rFonts w:hint="eastAsia"/>
              </w:rPr>
              <w:t>ber</w:t>
            </w:r>
          </w:p>
        </w:tc>
        <w:tc>
          <w:tcPr>
            <w:tcW w:w="995" w:type="pct"/>
            <w:vMerge w:val="restart"/>
          </w:tcPr>
          <w:p w14:paraId="1FBEBAE5" w14:textId="77777777" w:rsidR="00F60B18" w:rsidRPr="00353B15" w:rsidRDefault="00F60B18" w:rsidP="002231D2">
            <w:pPr>
              <w:pStyle w:val="TAH"/>
              <w:rPr>
                <w:rFonts w:eastAsia="Calibri"/>
              </w:rPr>
            </w:pPr>
            <w:r w:rsidRPr="00353B15">
              <w:rPr>
                <w:rFonts w:eastAsia="Calibri"/>
              </w:rPr>
              <w:t>PS</w:t>
            </w:r>
            <w:r w:rsidRPr="00353B15">
              <w:rPr>
                <w:rFonts w:eastAsia="Malgun Gothic" w:hint="eastAsia"/>
              </w:rPr>
              <w:t>C</w:t>
            </w:r>
            <w:r w:rsidRPr="00353B15">
              <w:rPr>
                <w:rFonts w:eastAsia="Calibri"/>
              </w:rPr>
              <w:t>CH Reference</w:t>
            </w:r>
            <w:r w:rsidRPr="00353B15">
              <w:rPr>
                <w:rFonts w:eastAsia="Calibri"/>
                <w:lang w:eastAsia="zh-CN"/>
              </w:rPr>
              <w:t xml:space="preserve"> </w:t>
            </w:r>
            <w:r w:rsidRPr="00353B15">
              <w:rPr>
                <w:rFonts w:eastAsia="Calibri"/>
              </w:rPr>
              <w:t>channel</w:t>
            </w:r>
          </w:p>
        </w:tc>
        <w:tc>
          <w:tcPr>
            <w:tcW w:w="909" w:type="pct"/>
            <w:vMerge w:val="restart"/>
          </w:tcPr>
          <w:p w14:paraId="73149684" w14:textId="77777777" w:rsidR="00F60B18" w:rsidRPr="001659FF" w:rsidRDefault="00F60B18" w:rsidP="002231D2">
            <w:pPr>
              <w:pStyle w:val="TAH"/>
              <w:rPr>
                <w:lang w:val="en-US"/>
              </w:rPr>
            </w:pPr>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p>
        </w:tc>
        <w:tc>
          <w:tcPr>
            <w:tcW w:w="909" w:type="pct"/>
            <w:vMerge w:val="restart"/>
            <w:shd w:val="clear" w:color="auto" w:fill="auto"/>
            <w:vAlign w:val="center"/>
          </w:tcPr>
          <w:p w14:paraId="77DF300C" w14:textId="77777777" w:rsidR="00F60B18" w:rsidRPr="00353B15" w:rsidRDefault="00F60B18" w:rsidP="002231D2">
            <w:pPr>
              <w:pStyle w:val="TAH"/>
              <w:rPr>
                <w:rFonts w:eastAsia="Calibri"/>
              </w:rPr>
            </w:pPr>
            <w:r w:rsidRPr="00353B15">
              <w:rPr>
                <w:rFonts w:hint="eastAsia"/>
                <w:lang w:eastAsia="zh-CN"/>
              </w:rPr>
              <w:t>Propagation</w:t>
            </w:r>
            <w:r w:rsidRPr="00353B15">
              <w:rPr>
                <w:lang w:eastAsia="zh-CN"/>
              </w:rPr>
              <w:t xml:space="preserve"> condition</w:t>
            </w:r>
          </w:p>
        </w:tc>
        <w:tc>
          <w:tcPr>
            <w:tcW w:w="1669" w:type="pct"/>
            <w:gridSpan w:val="2"/>
            <w:shd w:val="clear" w:color="auto" w:fill="auto"/>
            <w:vAlign w:val="center"/>
          </w:tcPr>
          <w:p w14:paraId="4843445B" w14:textId="77777777" w:rsidR="00F60B18" w:rsidRPr="00353B15" w:rsidRDefault="00F60B18" w:rsidP="002231D2">
            <w:pPr>
              <w:pStyle w:val="TAH"/>
              <w:rPr>
                <w:rFonts w:eastAsia="Calibri"/>
              </w:rPr>
            </w:pPr>
            <w:r w:rsidRPr="00353B15">
              <w:rPr>
                <w:rFonts w:eastAsia="Calibri"/>
              </w:rPr>
              <w:t>Reference value</w:t>
            </w:r>
          </w:p>
        </w:tc>
      </w:tr>
      <w:tr w:rsidR="00F60B18" w:rsidRPr="00353B15" w14:paraId="3ECE9122" w14:textId="77777777" w:rsidTr="002231D2">
        <w:trPr>
          <w:jc w:val="center"/>
        </w:trPr>
        <w:tc>
          <w:tcPr>
            <w:tcW w:w="517" w:type="pct"/>
            <w:vMerge/>
            <w:shd w:val="clear" w:color="auto" w:fill="auto"/>
            <w:vAlign w:val="center"/>
          </w:tcPr>
          <w:p w14:paraId="02634E71" w14:textId="77777777" w:rsidR="00F60B18" w:rsidRPr="00353B15" w:rsidRDefault="00F60B18" w:rsidP="002231D2">
            <w:pPr>
              <w:pStyle w:val="TAH"/>
              <w:rPr>
                <w:rFonts w:eastAsia="Calibri"/>
              </w:rPr>
            </w:pPr>
          </w:p>
        </w:tc>
        <w:tc>
          <w:tcPr>
            <w:tcW w:w="995" w:type="pct"/>
            <w:vMerge/>
          </w:tcPr>
          <w:p w14:paraId="36C4E964" w14:textId="77777777" w:rsidR="00F60B18" w:rsidRPr="00353B15" w:rsidRDefault="00F60B18" w:rsidP="002231D2">
            <w:pPr>
              <w:pStyle w:val="TAH"/>
              <w:rPr>
                <w:rFonts w:eastAsia="Calibri"/>
              </w:rPr>
            </w:pPr>
          </w:p>
        </w:tc>
        <w:tc>
          <w:tcPr>
            <w:tcW w:w="909" w:type="pct"/>
            <w:vMerge/>
          </w:tcPr>
          <w:p w14:paraId="3B3A7ED7" w14:textId="77777777" w:rsidR="00F60B18" w:rsidRPr="00353B15" w:rsidRDefault="00F60B18" w:rsidP="002231D2">
            <w:pPr>
              <w:pStyle w:val="TAH"/>
              <w:rPr>
                <w:rFonts w:eastAsia="Calibri"/>
              </w:rPr>
            </w:pPr>
          </w:p>
        </w:tc>
        <w:tc>
          <w:tcPr>
            <w:tcW w:w="909" w:type="pct"/>
            <w:vMerge/>
            <w:shd w:val="clear" w:color="auto" w:fill="auto"/>
            <w:vAlign w:val="center"/>
          </w:tcPr>
          <w:p w14:paraId="4E20E2F5" w14:textId="77777777" w:rsidR="00F60B18" w:rsidRPr="00353B15" w:rsidRDefault="00F60B18" w:rsidP="002231D2">
            <w:pPr>
              <w:pStyle w:val="TAH"/>
              <w:rPr>
                <w:rFonts w:eastAsia="Calibri"/>
              </w:rPr>
            </w:pPr>
          </w:p>
        </w:tc>
        <w:tc>
          <w:tcPr>
            <w:tcW w:w="862" w:type="pct"/>
            <w:shd w:val="clear" w:color="auto" w:fill="auto"/>
            <w:vAlign w:val="center"/>
          </w:tcPr>
          <w:p w14:paraId="5EAFBD93" w14:textId="77777777" w:rsidR="00F60B18" w:rsidRPr="00353B15" w:rsidRDefault="00F60B18" w:rsidP="002231D2">
            <w:pPr>
              <w:pStyle w:val="TAH"/>
              <w:rPr>
                <w:rFonts w:eastAsia="Calibri"/>
              </w:rPr>
            </w:pPr>
            <w:r w:rsidRPr="00353B15">
              <w:rPr>
                <w:rFonts w:eastAsia="SimSun"/>
              </w:rPr>
              <w:t>Probability of missed PSCCH (%)</w:t>
            </w:r>
          </w:p>
        </w:tc>
        <w:tc>
          <w:tcPr>
            <w:tcW w:w="807" w:type="pct"/>
            <w:shd w:val="clear" w:color="auto" w:fill="auto"/>
            <w:vAlign w:val="center"/>
          </w:tcPr>
          <w:p w14:paraId="170891D0" w14:textId="77777777" w:rsidR="00F60B18" w:rsidRPr="00353B15" w:rsidRDefault="00F60B18" w:rsidP="002231D2">
            <w:pPr>
              <w:pStyle w:val="TAH"/>
              <w:rPr>
                <w:rFonts w:eastAsia="Calibri"/>
              </w:rPr>
            </w:pPr>
            <w:r w:rsidRPr="00353B15">
              <w:rPr>
                <w:rFonts w:eastAsia="Calibri"/>
              </w:rPr>
              <w:t>SNR (dB) of PSCCH</w:t>
            </w:r>
          </w:p>
        </w:tc>
      </w:tr>
      <w:tr w:rsidR="00F60B18" w:rsidRPr="00353B15" w14:paraId="4D42AEFF" w14:textId="77777777" w:rsidTr="002231D2">
        <w:trPr>
          <w:trHeight w:val="302"/>
          <w:jc w:val="center"/>
        </w:trPr>
        <w:tc>
          <w:tcPr>
            <w:tcW w:w="517" w:type="pct"/>
            <w:shd w:val="clear" w:color="auto" w:fill="auto"/>
            <w:vAlign w:val="center"/>
          </w:tcPr>
          <w:p w14:paraId="15A2A483" w14:textId="77777777" w:rsidR="00F60B18" w:rsidRPr="00353B15" w:rsidRDefault="00F60B18" w:rsidP="002231D2">
            <w:pPr>
              <w:pStyle w:val="TAC"/>
              <w:rPr>
                <w:rFonts w:eastAsia="Calibri"/>
              </w:rPr>
            </w:pPr>
            <w:r w:rsidRPr="00353B15">
              <w:rPr>
                <w:rFonts w:eastAsia="Calibri"/>
              </w:rPr>
              <w:t>1</w:t>
            </w:r>
          </w:p>
        </w:tc>
        <w:tc>
          <w:tcPr>
            <w:tcW w:w="995" w:type="pct"/>
            <w:vAlign w:val="center"/>
          </w:tcPr>
          <w:p w14:paraId="1B8E034B" w14:textId="77777777" w:rsidR="00F60B18" w:rsidRPr="00353B15" w:rsidRDefault="00F60B18" w:rsidP="002231D2">
            <w:pPr>
              <w:pStyle w:val="TAC"/>
              <w:rPr>
                <w:rFonts w:eastAsia="Calibri"/>
              </w:rPr>
            </w:pPr>
            <w:r w:rsidRPr="00960975">
              <w:rPr>
                <w:rFonts w:eastAsia="Calibri"/>
              </w:rPr>
              <w:t>R.PSCCH.2-1.1</w:t>
            </w:r>
          </w:p>
        </w:tc>
        <w:tc>
          <w:tcPr>
            <w:tcW w:w="909" w:type="pct"/>
            <w:vAlign w:val="center"/>
          </w:tcPr>
          <w:p w14:paraId="32211596" w14:textId="77777777" w:rsidR="00F60B18" w:rsidRPr="00353B15" w:rsidRDefault="00F60B18" w:rsidP="002231D2">
            <w:pPr>
              <w:pStyle w:val="TAC"/>
              <w:rPr>
                <w:rFonts w:eastAsia="Calibri"/>
              </w:rPr>
            </w:pPr>
            <w:r>
              <w:rPr>
                <w:rFonts w:eastAsia="Calibri"/>
              </w:rPr>
              <w:t>20 / 30</w:t>
            </w:r>
          </w:p>
        </w:tc>
        <w:tc>
          <w:tcPr>
            <w:tcW w:w="909" w:type="pct"/>
            <w:shd w:val="clear" w:color="auto" w:fill="auto"/>
            <w:vAlign w:val="center"/>
          </w:tcPr>
          <w:p w14:paraId="3A45DDF4" w14:textId="77777777" w:rsidR="00F60B18" w:rsidRPr="00960975" w:rsidRDefault="00F60B18" w:rsidP="002231D2">
            <w:pPr>
              <w:pStyle w:val="TAC"/>
              <w:rPr>
                <w:rFonts w:eastAsia="Calibri"/>
              </w:rPr>
            </w:pPr>
            <w:r>
              <w:rPr>
                <w:rFonts w:eastAsia="Calibri"/>
              </w:rPr>
              <w:t>TDLA30-1400</w:t>
            </w:r>
          </w:p>
        </w:tc>
        <w:tc>
          <w:tcPr>
            <w:tcW w:w="862" w:type="pct"/>
            <w:shd w:val="clear" w:color="auto" w:fill="auto"/>
            <w:vAlign w:val="center"/>
          </w:tcPr>
          <w:p w14:paraId="2560B7E7" w14:textId="77777777" w:rsidR="00F60B18" w:rsidRPr="00353B15" w:rsidRDefault="00F60B18" w:rsidP="002231D2">
            <w:pPr>
              <w:pStyle w:val="TAC"/>
              <w:rPr>
                <w:rFonts w:eastAsia="Calibri"/>
              </w:rPr>
            </w:pPr>
            <w:r w:rsidRPr="00353B15">
              <w:rPr>
                <w:rFonts w:eastAsia="Calibri"/>
              </w:rPr>
              <w:t>1</w:t>
            </w:r>
          </w:p>
        </w:tc>
        <w:tc>
          <w:tcPr>
            <w:tcW w:w="807" w:type="pct"/>
            <w:shd w:val="clear" w:color="auto" w:fill="auto"/>
            <w:vAlign w:val="center"/>
          </w:tcPr>
          <w:p w14:paraId="0A7BDFBB" w14:textId="77777777" w:rsidR="00F60B18" w:rsidRPr="00960975" w:rsidRDefault="00F60B18" w:rsidP="002231D2">
            <w:pPr>
              <w:pStyle w:val="TAC"/>
              <w:rPr>
                <w:rFonts w:eastAsia="Calibri"/>
              </w:rPr>
            </w:pPr>
            <w:r>
              <w:rPr>
                <w:rFonts w:eastAsia="Calibri"/>
              </w:rPr>
              <w:t>4.7</w:t>
            </w:r>
          </w:p>
        </w:tc>
      </w:tr>
    </w:tbl>
    <w:p w14:paraId="124050F8" w14:textId="77777777" w:rsidR="00F60B18" w:rsidRDefault="00F60B18" w:rsidP="00F60B18"/>
    <w:p w14:paraId="486EF5E3"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p>
    <w:p w14:paraId="63DBDD5B" w14:textId="77777777" w:rsidR="00F60B18" w:rsidRDefault="00F60B18" w:rsidP="00F60B18">
      <w:pPr>
        <w:pStyle w:val="Heading4"/>
      </w:pPr>
      <w:bookmarkStart w:id="6043" w:name="_Toc76298408"/>
      <w:bookmarkStart w:id="6044" w:name="_Toc76572420"/>
      <w:bookmarkStart w:id="6045" w:name="_Toc76652287"/>
      <w:bookmarkStart w:id="6046" w:name="_Toc76653125"/>
      <w:bookmarkStart w:id="6047" w:name="_Toc83742398"/>
      <w:bookmarkStart w:id="6048" w:name="_Toc91440888"/>
      <w:bookmarkStart w:id="6049" w:name="_Toc98849678"/>
      <w:bookmarkStart w:id="6050" w:name="_Toc106543532"/>
      <w:bookmarkStart w:id="6051" w:name="_Toc106737630"/>
      <w:bookmarkStart w:id="6052" w:name="_Toc107233397"/>
      <w:bookmarkStart w:id="6053" w:name="_Toc107235015"/>
      <w:bookmarkStart w:id="6054" w:name="_Toc107419985"/>
      <w:bookmarkStart w:id="6055" w:name="_Toc107477281"/>
      <w:bookmarkStart w:id="6056" w:name="_Toc114566139"/>
      <w:bookmarkStart w:id="6057" w:name="_Toc123936451"/>
      <w:bookmarkStart w:id="6058" w:name="_Toc124377466"/>
      <w:r w:rsidRPr="000A1784">
        <w:t>11.1.4.1</w:t>
      </w:r>
      <w:r w:rsidRPr="000A1784">
        <w:rPr>
          <w:rFonts w:hint="eastAsia"/>
        </w:rPr>
        <w:tab/>
      </w:r>
      <w:r w:rsidRPr="000A1784">
        <w:t>2Rx requirements</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4C7C860" w14:textId="77777777" w:rsidR="00F60B18" w:rsidRPr="002D0E4E" w:rsidRDefault="00F60B18" w:rsidP="00F60B18">
      <w:pPr>
        <w:pStyle w:val="Heading5"/>
      </w:pPr>
      <w:bookmarkStart w:id="6059" w:name="_Toc76298409"/>
      <w:bookmarkStart w:id="6060" w:name="_Toc76572421"/>
      <w:bookmarkStart w:id="6061" w:name="_Toc76652288"/>
      <w:bookmarkStart w:id="6062" w:name="_Toc76653126"/>
      <w:bookmarkStart w:id="6063" w:name="_Toc83742399"/>
      <w:bookmarkStart w:id="6064" w:name="_Toc91440889"/>
      <w:bookmarkStart w:id="6065" w:name="_Toc98849679"/>
      <w:bookmarkStart w:id="6066" w:name="_Toc106543533"/>
      <w:bookmarkStart w:id="6067" w:name="_Toc106737631"/>
      <w:bookmarkStart w:id="6068" w:name="_Toc107233398"/>
      <w:bookmarkStart w:id="6069" w:name="_Toc107235016"/>
      <w:bookmarkStart w:id="6070" w:name="_Toc107419986"/>
      <w:bookmarkStart w:id="6071" w:name="_Toc107477282"/>
      <w:bookmarkStart w:id="6072" w:name="_Toc114566140"/>
      <w:bookmarkStart w:id="6073" w:name="_Toc123936452"/>
      <w:bookmarkStart w:id="6074" w:name="_Toc124377467"/>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7F5EB5F5" w14:textId="77777777" w:rsidR="00F60B18" w:rsidRDefault="00F60B18" w:rsidP="00F60B18">
      <w:pPr>
        <w:rPr>
          <w:rFonts w:eastAsia="Malgun Gothic"/>
        </w:rPr>
      </w:pPr>
      <w:r w:rsidRPr="003B775D">
        <w:rPr>
          <w:rFonts w:eastAsia="Malgun Gothic"/>
        </w:rPr>
        <w:t>The purpose of the requirements in this subclause is to verify the PSBCH demodulation performance with a single active link.</w:t>
      </w:r>
    </w:p>
    <w:p w14:paraId="52181FEF" w14:textId="4CA398DA" w:rsidR="00F60B18" w:rsidRDefault="00F60B18" w:rsidP="00F12797">
      <w:pPr>
        <w:rPr>
          <w:rFonts w:eastAsia="Malgun Gothic"/>
        </w:rPr>
      </w:pPr>
      <w:r>
        <w:rPr>
          <w:rFonts w:eastAsia="Malgun Gothic"/>
        </w:rPr>
        <w:t xml:space="preserve">The minimum requirements are specified in Table </w:t>
      </w:r>
      <w:r>
        <w:rPr>
          <w:rFonts w:eastAsia="SimSun" w:hint="eastAsia"/>
          <w:lang w:eastAsia="zh-CN"/>
        </w:rPr>
        <w:t>11.1.4.1.1</w:t>
      </w:r>
      <w:r>
        <w:rPr>
          <w:rFonts w:eastAsia="Malgun Gothic"/>
        </w:rPr>
        <w:t xml:space="preserve">-2 with the test parameters specified in Table </w:t>
      </w:r>
      <w:r>
        <w:rPr>
          <w:rFonts w:eastAsia="SimSun" w:hint="eastAsia"/>
          <w:lang w:eastAsia="zh-CN"/>
        </w:rPr>
        <w:t>11</w:t>
      </w:r>
      <w:r>
        <w:rPr>
          <w:rFonts w:eastAsia="Malgun Gothic"/>
        </w:rPr>
        <w:t>.</w:t>
      </w:r>
      <w:r>
        <w:rPr>
          <w:rFonts w:eastAsia="SimSun" w:hint="eastAsia"/>
          <w:lang w:eastAsia="zh-CN"/>
        </w:rPr>
        <w:t>1.4.1.1</w:t>
      </w:r>
      <w:r>
        <w:rPr>
          <w:rFonts w:eastAsia="Malgun Gothic"/>
        </w:rPr>
        <w:t xml:space="preserve">-1. </w:t>
      </w:r>
      <w:r w:rsidR="00F12797">
        <w:rPr>
          <w:rFonts w:eastAsia="Malgun Gothic"/>
        </w:rPr>
        <w:t>The Sidelink UE 1 transmits PSBCH to tested UE and tested UE is synchronized to SLSS of Sidelink UE 1.</w:t>
      </w:r>
    </w:p>
    <w:p w14:paraId="1DF13F21" w14:textId="3BD478C0" w:rsidR="00B359A5" w:rsidRPr="00B359A5" w:rsidRDefault="00B359A5" w:rsidP="00B359A5">
      <w:pPr>
        <w:pStyle w:val="TH"/>
      </w:pPr>
      <w:r w:rsidRPr="00A74798">
        <w:rPr>
          <w:rFonts w:eastAsia="Malgun Gothic"/>
        </w:rPr>
        <w:lastRenderedPageBreak/>
        <w:t xml:space="preserve">Table </w:t>
      </w:r>
      <w:r w:rsidRPr="00A74798">
        <w:rPr>
          <w:rFonts w:eastAsia="Malgun Gothic"/>
        </w:rPr>
        <w:fldChar w:fldCharType="begin"/>
      </w:r>
      <w:r w:rsidRPr="00A74798">
        <w:rPr>
          <w:rFonts w:eastAsia="Malgun Gothic"/>
        </w:rPr>
        <w:instrText xml:space="preserve"> SEQ Table \* ARABIC </w:instrText>
      </w:r>
      <w:r w:rsidRPr="00A74798">
        <w:rPr>
          <w:rFonts w:eastAsia="Malgun Gothic"/>
        </w:rPr>
        <w:fldChar w:fldCharType="separate"/>
      </w:r>
      <w:r w:rsidRPr="00A74798">
        <w:rPr>
          <w:rFonts w:eastAsia="Malgun Gothic"/>
        </w:rPr>
        <w:t>1</w:t>
      </w:r>
      <w:r w:rsidRPr="00A74798">
        <w:rPr>
          <w:rFonts w:eastAsia="Malgun Gothic"/>
        </w:rPr>
        <w:fldChar w:fldCharType="end"/>
      </w:r>
      <w:r w:rsidRPr="00A74798">
        <w:rPr>
          <w:rFonts w:eastAsia="Malgun Gothic"/>
        </w:rPr>
        <w:t>1.1.4.1.1-1: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F60B18" w14:paraId="6AF8C3AD"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28DEC78" w14:textId="77777777" w:rsidR="00F60B18" w:rsidRDefault="00F60B18" w:rsidP="002231D2">
            <w:pPr>
              <w:pStyle w:val="TAH"/>
              <w:rPr>
                <w:lang w:eastAsia="en-GB"/>
              </w:rPr>
            </w:pPr>
            <w:r>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9B56680" w14:textId="77777777" w:rsidR="00F60B18" w:rsidRDefault="00F60B18" w:rsidP="002231D2">
            <w:pPr>
              <w:pStyle w:val="TAH"/>
              <w:rPr>
                <w:lang w:eastAsia="en-GB"/>
              </w:rPr>
            </w:pPr>
            <w:r>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F2A0B1A" w14:textId="77777777" w:rsidR="00F60B18" w:rsidRDefault="00F60B18" w:rsidP="002231D2">
            <w:pPr>
              <w:pStyle w:val="TAH"/>
              <w:rPr>
                <w:lang w:eastAsia="en-GB"/>
              </w:rPr>
            </w:pPr>
            <w:r>
              <w:rPr>
                <w:rFonts w:eastAsia="Malgun Gothic"/>
              </w:rPr>
              <w:t>Test 1</w:t>
            </w:r>
          </w:p>
        </w:tc>
      </w:tr>
      <w:tr w:rsidR="00F60B18" w14:paraId="09606DA6" w14:textId="77777777" w:rsidTr="002231D2">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6477BEE1" w14:textId="77777777" w:rsidR="00F60B18" w:rsidRDefault="00F60B18" w:rsidP="002231D2">
            <w:pPr>
              <w:pStyle w:val="TAL"/>
              <w:rPr>
                <w:lang w:eastAsia="en-GB"/>
              </w:rPr>
            </w:pPr>
            <w:r>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60E2A177"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59495D" w14:textId="77777777" w:rsidR="00F60B18" w:rsidRPr="002D0E4E" w:rsidRDefault="00F60B18" w:rsidP="002231D2">
            <w:pPr>
              <w:pStyle w:val="TAC"/>
              <w:rPr>
                <w:lang w:eastAsia="zh-CN"/>
              </w:rPr>
            </w:pPr>
            <w:r>
              <w:rPr>
                <w:lang w:eastAsia="zh-CN"/>
              </w:rPr>
              <w:t>None</w:t>
            </w:r>
          </w:p>
        </w:tc>
      </w:tr>
      <w:tr w:rsidR="00F60B18" w14:paraId="720629A2" w14:textId="77777777" w:rsidTr="002231D2">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35B2C54" w14:textId="77777777" w:rsidR="00F60B18" w:rsidRDefault="00F60B18" w:rsidP="002231D2">
            <w:pPr>
              <w:keepNext/>
              <w:keepLines/>
              <w:overflowPunct w:val="0"/>
              <w:autoSpaceDE w:val="0"/>
              <w:autoSpaceDN w:val="0"/>
              <w:adjustRightInd w:val="0"/>
              <w:spacing w:after="0"/>
              <w:rPr>
                <w:rFonts w:ascii="Arial" w:eastAsia="Malgun Gothic" w:hAnsi="Arial" w:cs="Arial"/>
                <w:sz w:val="18"/>
                <w:szCs w:val="18"/>
                <w:lang w:eastAsia="en-GB"/>
              </w:rPr>
            </w:pPr>
            <w:r>
              <w:rPr>
                <w:rFonts w:ascii="Arial" w:eastAsia="Malgun Gothic"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BC0871A" w14:textId="77777777" w:rsidR="00F60B18" w:rsidRDefault="00F60B18" w:rsidP="002231D2">
            <w:pPr>
              <w:pStyle w:val="TAL"/>
              <w:rPr>
                <w:lang w:eastAsia="en-GB"/>
              </w:rPr>
            </w:pPr>
            <w:r>
              <w:rPr>
                <w:rFonts w:eastAsia="Malgun Gothic"/>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540BE28F"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6FF7A5D" w14:textId="77777777" w:rsidR="00F60B18" w:rsidRDefault="00F60B18" w:rsidP="002231D2">
            <w:pPr>
              <w:pStyle w:val="TAC"/>
              <w:rPr>
                <w:lang w:eastAsia="en-GB"/>
              </w:rPr>
            </w:pPr>
            <w:r>
              <w:rPr>
                <w:rFonts w:eastAsia="Malgun Gothic"/>
              </w:rPr>
              <w:t>SLSS+PSBCH (Note 3)</w:t>
            </w:r>
          </w:p>
        </w:tc>
      </w:tr>
      <w:tr w:rsidR="00F60B18" w14:paraId="2452A1BB"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229C"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8D4B721" w14:textId="77777777" w:rsidR="00F60B18" w:rsidRDefault="00F60B18" w:rsidP="002231D2">
            <w:pPr>
              <w:pStyle w:val="TAL"/>
              <w:rPr>
                <w:lang w:eastAsia="en-GB"/>
              </w:rPr>
            </w:pPr>
            <w:r>
              <w:rPr>
                <w:rFonts w:eastAsia="Malgun Gothic"/>
              </w:rPr>
              <w:t>slssid</w:t>
            </w:r>
          </w:p>
        </w:tc>
        <w:tc>
          <w:tcPr>
            <w:tcW w:w="1147" w:type="dxa"/>
            <w:tcBorders>
              <w:top w:val="single" w:sz="4" w:space="0" w:color="auto"/>
              <w:left w:val="single" w:sz="4" w:space="0" w:color="auto"/>
              <w:bottom w:val="single" w:sz="4" w:space="0" w:color="auto"/>
              <w:right w:val="single" w:sz="4" w:space="0" w:color="auto"/>
            </w:tcBorders>
            <w:vAlign w:val="center"/>
          </w:tcPr>
          <w:p w14:paraId="03823B98"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34D816" w14:textId="77777777" w:rsidR="00F60B18" w:rsidRPr="002D0E4E" w:rsidRDefault="00F60B18" w:rsidP="002231D2">
            <w:pPr>
              <w:pStyle w:val="TAC"/>
              <w:rPr>
                <w:rFonts w:eastAsia="SimSun"/>
                <w:lang w:eastAsia="zh-CN"/>
              </w:rPr>
            </w:pPr>
            <w:r>
              <w:rPr>
                <w:rFonts w:eastAsia="SimSun" w:hint="eastAsia"/>
                <w:lang w:eastAsia="zh-CN"/>
              </w:rPr>
              <w:t>0</w:t>
            </w:r>
          </w:p>
        </w:tc>
      </w:tr>
      <w:tr w:rsidR="00F60B18" w14:paraId="3A4C1655" w14:textId="77777777" w:rsidTr="002231D2">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33F54"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A713C6E" w14:textId="77777777" w:rsidR="00F60B18" w:rsidRDefault="00F60B18" w:rsidP="002231D2">
            <w:pPr>
              <w:pStyle w:val="TAL"/>
              <w:rPr>
                <w:lang w:eastAsia="zh-CN"/>
              </w:rPr>
            </w:pPr>
            <w:r>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528034E" w14:textId="77777777" w:rsidR="00F60B18" w:rsidRDefault="00F60B18" w:rsidP="002231D2">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B139BC7" w14:textId="77777777" w:rsidR="00F60B18" w:rsidRDefault="00F60B18" w:rsidP="002231D2">
            <w:pPr>
              <w:pStyle w:val="TAC"/>
              <w:rPr>
                <w:lang w:eastAsia="zh-CN"/>
              </w:rPr>
            </w:pPr>
            <w:r>
              <w:rPr>
                <w:rFonts w:eastAsia="Malgun Gothic"/>
              </w:rPr>
              <w:t>0</w:t>
            </w:r>
          </w:p>
        </w:tc>
      </w:tr>
      <w:tr w:rsidR="00F60B18" w14:paraId="2B7EF942"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8A3B"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A20BAA0" w14:textId="77777777" w:rsidR="00F60B18" w:rsidRDefault="00F60B18" w:rsidP="002231D2">
            <w:pPr>
              <w:pStyle w:val="TAL"/>
              <w:rPr>
                <w:lang w:eastAsia="en-GB"/>
              </w:rPr>
            </w:pPr>
            <w:r>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4A440A6" w14:textId="77777777" w:rsidR="00F60B18" w:rsidRDefault="00F60B18" w:rsidP="002231D2">
            <w:pPr>
              <w:pStyle w:val="TAC"/>
              <w:rPr>
                <w:lang w:eastAsia="en-GB"/>
              </w:rPr>
            </w:pPr>
            <w:r>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5C5106CE" w14:textId="77777777" w:rsidR="00F60B18" w:rsidRDefault="00F60B18" w:rsidP="002231D2">
            <w:pPr>
              <w:pStyle w:val="TAC"/>
              <w:rPr>
                <w:lang w:eastAsia="en-GB"/>
              </w:rPr>
            </w:pPr>
            <w:r>
              <w:rPr>
                <w:rFonts w:eastAsia="Malgun Gothic"/>
              </w:rPr>
              <w:t>0</w:t>
            </w:r>
          </w:p>
        </w:tc>
      </w:tr>
      <w:tr w:rsidR="00F60B18" w14:paraId="2CE55FF7"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2C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D0EF896" w14:textId="77777777" w:rsidR="00F60B18" w:rsidRDefault="00F60B18" w:rsidP="002231D2">
            <w:pPr>
              <w:pStyle w:val="TAL"/>
              <w:rPr>
                <w:lang w:eastAsia="en-GB"/>
              </w:rPr>
            </w:pPr>
            <w:r>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42639744"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1AEE073" w14:textId="715E1F19" w:rsidR="00F60B18" w:rsidRDefault="001A6829" w:rsidP="002231D2">
            <w:pPr>
              <w:pStyle w:val="TAC"/>
              <w:rPr>
                <w:lang w:eastAsia="en-GB"/>
              </w:rPr>
            </w:pPr>
            <w:r>
              <w:rPr>
                <w:rFonts w:eastAsia="Malgun Gothic"/>
              </w:rPr>
              <w:t>GNSS</w:t>
            </w:r>
          </w:p>
        </w:tc>
      </w:tr>
      <w:tr w:rsidR="00F60B18" w14:paraId="26E6F075" w14:textId="77777777" w:rsidTr="002231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4572" w14:textId="77777777" w:rsidR="00F60B18" w:rsidRDefault="00F60B18" w:rsidP="002231D2">
            <w:pPr>
              <w:spacing w:after="0"/>
              <w:rPr>
                <w:rFonts w:ascii="Arial" w:eastAsia="Malgun Gothic"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7381887" w14:textId="77777777" w:rsidR="00F60B18" w:rsidRDefault="00F60B18" w:rsidP="002231D2">
            <w:pPr>
              <w:pStyle w:val="TAL"/>
              <w:rPr>
                <w:lang w:eastAsia="en-GB"/>
              </w:rPr>
            </w:pPr>
            <w:r>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E11E576" w14:textId="77777777" w:rsidR="00F60B18" w:rsidRDefault="00F60B18" w:rsidP="002231D2">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F9CA15B" w14:textId="77777777" w:rsidR="00F60B18" w:rsidRDefault="00F60B18" w:rsidP="002231D2">
            <w:pPr>
              <w:pStyle w:val="TAC"/>
              <w:rPr>
                <w:lang w:eastAsia="en-GB"/>
              </w:rPr>
            </w:pPr>
            <w:r>
              <w:rPr>
                <w:rFonts w:eastAsia="Malgun Gothic"/>
              </w:rPr>
              <w:t>1x2 Low</w:t>
            </w:r>
          </w:p>
        </w:tc>
      </w:tr>
      <w:tr w:rsidR="00F60B18" w14:paraId="4E07DCFA" w14:textId="77777777" w:rsidTr="002231D2">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4A38E87" w14:textId="42DBF5B2" w:rsidR="00F60B18" w:rsidRDefault="00F60B18" w:rsidP="002231D2">
            <w:pPr>
              <w:pStyle w:val="TAN"/>
              <w:rPr>
                <w:rFonts w:eastAsia="Malgun Gothic"/>
              </w:rPr>
            </w:pPr>
            <w:r>
              <w:rPr>
                <w:rFonts w:eastAsia="Malgun Gothic"/>
              </w:rPr>
              <w:t>Note 1:</w:t>
            </w:r>
            <w:r>
              <w:rPr>
                <w:rFonts w:eastAsia="Malgun Gothic"/>
              </w:rPr>
              <w:tab/>
            </w:r>
            <w:r w:rsidR="00EA39BC">
              <w:t xml:space="preserve">Time offset of transmitted Sidelink UE 1 </w:t>
            </w:r>
            <w:r w:rsidR="00EA39BC">
              <w:rPr>
                <w:rFonts w:hint="eastAsia"/>
                <w:lang w:eastAsia="zh-CN"/>
              </w:rPr>
              <w:t>s</w:t>
            </w:r>
            <w:r w:rsidR="00EA39BC">
              <w:rPr>
                <w:lang w:eastAsia="zh-CN"/>
              </w:rPr>
              <w:t>ignal</w:t>
            </w:r>
            <w:r>
              <w:rPr>
                <w:rFonts w:eastAsia="Malgun Gothic"/>
              </w:rPr>
              <w:t xml:space="preserve"> with respect to GNSS reference timing.</w:t>
            </w:r>
          </w:p>
          <w:p w14:paraId="119F723D" w14:textId="0B6D91FF" w:rsidR="00F60B18" w:rsidRDefault="00F60B18" w:rsidP="002231D2">
            <w:pPr>
              <w:pStyle w:val="TAN"/>
              <w:rPr>
                <w:rFonts w:eastAsia="Malgun Gothic"/>
              </w:rPr>
            </w:pPr>
            <w:r>
              <w:rPr>
                <w:rFonts w:eastAsia="Malgun Gothic"/>
              </w:rPr>
              <w:t>Note 2:</w:t>
            </w:r>
            <w:r>
              <w:rPr>
                <w:rFonts w:eastAsia="Malgun Gothic"/>
              </w:rPr>
              <w:tab/>
            </w:r>
            <w:r w:rsidR="00A0759E">
              <w:t xml:space="preserve">Frequency offset of transmitted Sidelink UE 1 </w:t>
            </w:r>
            <w:r w:rsidR="00A0759E">
              <w:rPr>
                <w:rFonts w:hint="eastAsia"/>
                <w:lang w:eastAsia="zh-CN"/>
              </w:rPr>
              <w:t>s</w:t>
            </w:r>
            <w:r w:rsidR="00A0759E">
              <w:rPr>
                <w:lang w:eastAsia="zh-CN"/>
              </w:rPr>
              <w:t>ignal</w:t>
            </w:r>
            <w:r>
              <w:rPr>
                <w:rFonts w:eastAsia="Malgun Gothic"/>
              </w:rPr>
              <w:t xml:space="preserve"> with respect to GNSS reference frequency.</w:t>
            </w:r>
          </w:p>
          <w:p w14:paraId="2CEE538C" w14:textId="77777777" w:rsidR="00F60B18" w:rsidRDefault="00F60B18" w:rsidP="002231D2">
            <w:pPr>
              <w:pStyle w:val="TAN"/>
              <w:rPr>
                <w:lang w:eastAsia="en-GB"/>
              </w:rPr>
            </w:pPr>
            <w:r>
              <w:rPr>
                <w:rFonts w:eastAsia="Malgun Gothic"/>
              </w:rPr>
              <w:t xml:space="preserve">Note 3: </w:t>
            </w:r>
            <w:r>
              <w:rPr>
                <w:rFonts w:eastAsia="Malgun Gothic"/>
              </w:rPr>
              <w:tab/>
              <w:t xml:space="preserve">PSBCH transmits together with corresponding SLSS in the same </w:t>
            </w:r>
            <w:r>
              <w:rPr>
                <w:rFonts w:eastAsia="SimSun" w:hint="eastAsia"/>
                <w:lang w:eastAsia="zh-CN"/>
              </w:rPr>
              <w:t>slot</w:t>
            </w:r>
            <w:r>
              <w:rPr>
                <w:rFonts w:eastAsia="Malgun Gothic"/>
              </w:rPr>
              <w:t>.</w:t>
            </w:r>
          </w:p>
        </w:tc>
      </w:tr>
    </w:tbl>
    <w:p w14:paraId="1EB548BA" w14:textId="77777777" w:rsidR="00F60B18" w:rsidRDefault="00F60B18" w:rsidP="00F60B18">
      <w:pPr>
        <w:rPr>
          <w:rFonts w:eastAsia="Malgun Gothic"/>
          <w:noProof/>
          <w:lang w:eastAsia="en-GB"/>
        </w:rPr>
      </w:pPr>
    </w:p>
    <w:p w14:paraId="2BB3BC3F" w14:textId="77777777" w:rsidR="00F60B18" w:rsidRDefault="00F60B18" w:rsidP="00F60B18">
      <w:pPr>
        <w:pStyle w:val="TH"/>
        <w:rPr>
          <w:rFonts w:eastAsia="Malgun Gothic"/>
        </w:rPr>
      </w:pPr>
      <w:r>
        <w:rPr>
          <w:rFonts w:eastAsia="Malgun Gothic"/>
        </w:rPr>
        <w:t xml:space="preserve">Table </w:t>
      </w:r>
      <w:r>
        <w:rPr>
          <w:rFonts w:eastAsia="SimSun" w:hint="eastAsia"/>
          <w:lang w:eastAsia="zh-CN"/>
        </w:rPr>
        <w:t>11</w:t>
      </w:r>
      <w:r>
        <w:rPr>
          <w:rFonts w:eastAsia="Malgun Gothic"/>
        </w:rPr>
        <w:t>.</w:t>
      </w:r>
      <w:r>
        <w:rPr>
          <w:rFonts w:eastAsia="SimSun" w:hint="eastAsia"/>
          <w:lang w:eastAsia="zh-CN"/>
        </w:rPr>
        <w:t>1.4.1.1</w:t>
      </w:r>
      <w:r>
        <w:rPr>
          <w:rFonts w:eastAsia="Malgun Gothic"/>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F60B18" w14:paraId="66E20EE3" w14:textId="77777777" w:rsidTr="002231D2">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29498AF7" w14:textId="77777777" w:rsidR="00F60B18" w:rsidRDefault="00F60B18" w:rsidP="002231D2">
            <w:pPr>
              <w:pStyle w:val="TAH"/>
              <w:rPr>
                <w:lang w:eastAsia="en-GB"/>
              </w:rPr>
            </w:pPr>
            <w:r>
              <w:rPr>
                <w:rFonts w:eastAsia="Calibri"/>
              </w:rPr>
              <w:t>Test num</w:t>
            </w:r>
            <w:r>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0564E38D" w14:textId="77777777" w:rsidR="00F60B18" w:rsidRDefault="00F60B18" w:rsidP="002231D2">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A7A4615" w14:textId="77777777" w:rsidR="00F60B18" w:rsidRDefault="00F60B18" w:rsidP="002231D2">
            <w:pPr>
              <w:pStyle w:val="TAH"/>
              <w:rPr>
                <w:rFonts w:eastAsia="Calibri"/>
                <w:lang w:eastAsia="en-GB"/>
              </w:rPr>
            </w:pPr>
            <w:r>
              <w:rPr>
                <w:rFonts w:eastAsia="Calibri"/>
              </w:rPr>
              <w:t>PS</w:t>
            </w:r>
            <w:r>
              <w:rPr>
                <w:rFonts w:eastAsia="Malgun Gothic"/>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DF4D67" w14:textId="77777777" w:rsidR="00F60B18" w:rsidRDefault="00F60B18" w:rsidP="002231D2">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A91D9F" w14:textId="77777777" w:rsidR="00F60B18" w:rsidRDefault="00F60B18" w:rsidP="002231D2">
            <w:pPr>
              <w:pStyle w:val="TAH"/>
              <w:rPr>
                <w:rFonts w:eastAsia="Calibri"/>
                <w:lang w:eastAsia="en-GB"/>
              </w:rPr>
            </w:pPr>
            <w:r>
              <w:rPr>
                <w:rFonts w:eastAsia="Calibri"/>
              </w:rPr>
              <w:t>Reference value</w:t>
            </w:r>
          </w:p>
        </w:tc>
      </w:tr>
      <w:tr w:rsidR="00F60B18" w14:paraId="182D768F" w14:textId="77777777" w:rsidTr="002231D2">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0962082A" w14:textId="77777777" w:rsidR="00F60B18" w:rsidRDefault="00F60B18" w:rsidP="002231D2">
            <w:pPr>
              <w:spacing w:after="0"/>
              <w:rPr>
                <w:rFonts w:ascii="Arial" w:eastAsia="Malgun Gothic"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10DFE3BD" w14:textId="77777777" w:rsidR="00F60B18" w:rsidRDefault="00F60B18" w:rsidP="002231D2">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309123" w14:textId="77777777" w:rsidR="00F60B18" w:rsidRDefault="00F60B18" w:rsidP="002231D2">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3CF6DA" w14:textId="77777777" w:rsidR="00F60B18" w:rsidRDefault="00F60B18" w:rsidP="002231D2">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FD7153D" w14:textId="77777777" w:rsidR="00F60B18" w:rsidRDefault="00F60B18" w:rsidP="002231D2">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68B5E" w14:textId="77777777" w:rsidR="00F60B18" w:rsidRDefault="00F60B18" w:rsidP="002231D2">
            <w:pPr>
              <w:pStyle w:val="TAH"/>
              <w:rPr>
                <w:rFonts w:eastAsia="Calibri"/>
                <w:lang w:eastAsia="en-GB"/>
              </w:rPr>
            </w:pPr>
            <w:r>
              <w:rPr>
                <w:rFonts w:eastAsia="Calibri"/>
              </w:rPr>
              <w:t xml:space="preserve">SNR (dB) </w:t>
            </w:r>
          </w:p>
        </w:tc>
      </w:tr>
      <w:tr w:rsidR="00F60B18" w14:paraId="7B999464" w14:textId="77777777" w:rsidTr="002231D2">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232A0486" w14:textId="77777777" w:rsidR="00F60B18" w:rsidRDefault="00F60B18" w:rsidP="002231D2">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1DFC417A" w14:textId="77777777" w:rsidR="00F60B18" w:rsidRDefault="00F60B18" w:rsidP="002231D2">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68B305" w14:textId="77777777" w:rsidR="00F60B18" w:rsidRPr="002D0E4E" w:rsidRDefault="00F60B18" w:rsidP="002231D2">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8AE84" w14:textId="77777777" w:rsidR="00F60B18" w:rsidRPr="00DE019B" w:rsidRDefault="00F60B18" w:rsidP="002231D2">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BE6C7" w14:textId="77777777" w:rsidR="00F60B18" w:rsidRDefault="00F60B18" w:rsidP="002231D2">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113E8D" w14:textId="77777777" w:rsidR="00F60B18" w:rsidRPr="00DE019B" w:rsidRDefault="00F60B18" w:rsidP="002231D2">
            <w:pPr>
              <w:pStyle w:val="TAC"/>
              <w:rPr>
                <w:lang w:eastAsia="zh-CN"/>
              </w:rPr>
            </w:pPr>
            <w:r>
              <w:rPr>
                <w:lang w:eastAsia="zh-CN"/>
              </w:rPr>
              <w:t>0.1</w:t>
            </w:r>
          </w:p>
        </w:tc>
      </w:tr>
    </w:tbl>
    <w:p w14:paraId="4DDEB31E" w14:textId="77777777" w:rsidR="00F60B18" w:rsidRPr="00DE019B" w:rsidRDefault="00F60B18" w:rsidP="00F60B18">
      <w:pPr>
        <w:rPr>
          <w:lang w:eastAsia="zh-CN"/>
        </w:rPr>
      </w:pPr>
    </w:p>
    <w:p w14:paraId="738A6A39" w14:textId="77777777" w:rsidR="00F60B18" w:rsidRPr="000A1784" w:rsidRDefault="00F60B18" w:rsidP="00F60B18">
      <w:pPr>
        <w:keepNext/>
        <w:keepLines/>
        <w:spacing w:before="120"/>
        <w:ind w:left="1134" w:hanging="1134"/>
        <w:outlineLvl w:val="2"/>
        <w:rPr>
          <w:rFonts w:ascii="Arial" w:hAnsi="Arial"/>
          <w:sz w:val="28"/>
        </w:rPr>
      </w:pPr>
      <w:r w:rsidRPr="000A1784">
        <w:rPr>
          <w:rFonts w:ascii="Arial" w:hAnsi="Arial"/>
          <w:sz w:val="28"/>
        </w:rPr>
        <w:t>11.1.5</w:t>
      </w:r>
      <w:r>
        <w:rPr>
          <w:rFonts w:ascii="Arial" w:hAnsi="Arial"/>
          <w:sz w:val="28"/>
        </w:rPr>
        <w:tab/>
      </w:r>
      <w:r w:rsidRPr="000A1784">
        <w:rPr>
          <w:rFonts w:ascii="Arial" w:hAnsi="Arial"/>
          <w:sz w:val="28"/>
        </w:rPr>
        <w:t>PSFCH demodulation requirements</w:t>
      </w:r>
    </w:p>
    <w:p w14:paraId="201A153B" w14:textId="77777777" w:rsidR="00F60B18" w:rsidRPr="000A1784" w:rsidRDefault="00F60B18" w:rsidP="00F60B18">
      <w:pPr>
        <w:pStyle w:val="Heading4"/>
      </w:pPr>
      <w:bookmarkStart w:id="6075" w:name="_Toc76298410"/>
      <w:bookmarkStart w:id="6076" w:name="_Toc76572422"/>
      <w:bookmarkStart w:id="6077" w:name="_Toc76652289"/>
      <w:bookmarkStart w:id="6078" w:name="_Toc76653127"/>
      <w:bookmarkStart w:id="6079" w:name="_Toc83742400"/>
      <w:bookmarkStart w:id="6080" w:name="_Toc91440890"/>
      <w:bookmarkStart w:id="6081" w:name="_Toc98849680"/>
      <w:bookmarkStart w:id="6082" w:name="_Toc106543534"/>
      <w:bookmarkStart w:id="6083" w:name="_Toc106737632"/>
      <w:bookmarkStart w:id="6084" w:name="_Toc107233399"/>
      <w:bookmarkStart w:id="6085" w:name="_Toc107235017"/>
      <w:bookmarkStart w:id="6086" w:name="_Toc107419987"/>
      <w:bookmarkStart w:id="6087" w:name="_Toc107477283"/>
      <w:bookmarkStart w:id="6088" w:name="_Toc114566141"/>
      <w:bookmarkStart w:id="6089" w:name="_Toc123936453"/>
      <w:bookmarkStart w:id="6090" w:name="_Toc124377468"/>
      <w:r w:rsidRPr="000A1784">
        <w:t>11.1.5.1</w:t>
      </w:r>
      <w:r>
        <w:tab/>
      </w:r>
      <w:r w:rsidRPr="000A1784">
        <w:t>2Rx requirements</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23AD2A1D" w14:textId="77777777" w:rsidR="00F60B18" w:rsidRPr="000A1784" w:rsidRDefault="00F60B18" w:rsidP="00F60B18">
      <w:pPr>
        <w:pStyle w:val="Heading5"/>
      </w:pPr>
      <w:bookmarkStart w:id="6091" w:name="_Toc76298411"/>
      <w:bookmarkStart w:id="6092" w:name="_Toc76572423"/>
      <w:bookmarkStart w:id="6093" w:name="_Toc76652290"/>
      <w:bookmarkStart w:id="6094" w:name="_Toc76653128"/>
      <w:bookmarkStart w:id="6095" w:name="_Toc83742401"/>
      <w:bookmarkStart w:id="6096" w:name="_Toc91440891"/>
      <w:bookmarkStart w:id="6097" w:name="_Toc98849681"/>
      <w:bookmarkStart w:id="6098" w:name="_Toc106543535"/>
      <w:bookmarkStart w:id="6099" w:name="_Toc106737633"/>
      <w:bookmarkStart w:id="6100" w:name="_Toc107233400"/>
      <w:bookmarkStart w:id="6101" w:name="_Toc107235018"/>
      <w:bookmarkStart w:id="6102" w:name="_Toc107419988"/>
      <w:bookmarkStart w:id="6103" w:name="_Toc107477284"/>
      <w:bookmarkStart w:id="6104" w:name="_Toc114566142"/>
      <w:bookmarkStart w:id="6105" w:name="_Toc123936454"/>
      <w:bookmarkStart w:id="6106" w:name="_Toc124377469"/>
      <w:r>
        <w:t>11.1.5.1.1</w:t>
      </w:r>
      <w:r>
        <w:tab/>
      </w:r>
      <w:r w:rsidRPr="000A1784">
        <w:t>Minimum requirements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p>
    <w:p w14:paraId="45355E6C" w14:textId="77777777" w:rsidR="00F60B18" w:rsidRPr="005B7A7E" w:rsidRDefault="00F60B18" w:rsidP="00D35940">
      <w:pPr>
        <w:pStyle w:val="Heading6"/>
      </w:pPr>
      <w:bookmarkStart w:id="6107" w:name="_Toc107477285"/>
      <w:bookmarkStart w:id="6108" w:name="_Toc114566143"/>
      <w:bookmarkStart w:id="6109" w:name="_Toc123936455"/>
      <w:bookmarkStart w:id="6110" w:name="_Toc124377470"/>
      <w:r w:rsidRPr="003D0525">
        <w:t>11</w:t>
      </w:r>
      <w:r w:rsidRPr="005B7A7E">
        <w:t>.1.5.1.1.1</w:t>
      </w:r>
      <w:r w:rsidRPr="005B7A7E">
        <w:tab/>
        <w:t>NACK missed detection requirements</w:t>
      </w:r>
      <w:bookmarkEnd w:id="6107"/>
      <w:bookmarkEnd w:id="6108"/>
      <w:bookmarkEnd w:id="6109"/>
      <w:bookmarkEnd w:id="6110"/>
    </w:p>
    <w:p w14:paraId="2B741E71" w14:textId="77777777" w:rsidR="00F60B18" w:rsidRPr="005B7A7E" w:rsidRDefault="00F60B18" w:rsidP="00F60B18">
      <w:pPr>
        <w:rPr>
          <w:noProof/>
        </w:rPr>
      </w:pPr>
      <w:r w:rsidRPr="005B7A7E">
        <w:t>The NACK missed detection probability is the probability of not detecting an NACK when an NACK was sent. The test parameters are configured in table 11.1.5.1.1.1-1.</w:t>
      </w:r>
    </w:p>
    <w:p w14:paraId="20C09A49" w14:textId="77777777" w:rsidR="00F60B18" w:rsidRPr="00A406AE" w:rsidRDefault="00F60B18" w:rsidP="00F60B18">
      <w:pPr>
        <w:pStyle w:val="TH"/>
      </w:pPr>
      <w:r w:rsidRPr="005B7A7E">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F60B18" w:rsidRPr="00A406AE" w14:paraId="73B9785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EBB611" w14:textId="77777777" w:rsidR="00F60B18" w:rsidRPr="002A34B3" w:rsidRDefault="00F60B18" w:rsidP="002231D2">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48B471F5" w14:textId="77777777" w:rsidR="00F60B18" w:rsidRPr="002A34B3" w:rsidRDefault="00F60B18" w:rsidP="002231D2">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D849E4B" w14:textId="77777777" w:rsidR="00F60B18" w:rsidRPr="002A34B3" w:rsidRDefault="00F60B18" w:rsidP="002231D2">
            <w:pPr>
              <w:pStyle w:val="TAH"/>
              <w:rPr>
                <w:rFonts w:eastAsia="?? ??" w:cs="Arial"/>
                <w:szCs w:val="18"/>
              </w:rPr>
            </w:pPr>
            <w:r w:rsidRPr="002A34B3">
              <w:rPr>
                <w:rFonts w:eastAsia="?? ??" w:cs="Arial"/>
                <w:szCs w:val="18"/>
              </w:rPr>
              <w:t>Test 1</w:t>
            </w:r>
          </w:p>
        </w:tc>
      </w:tr>
      <w:tr w:rsidR="00F60B18" w:rsidRPr="00A406AE" w14:paraId="4688B1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D4B6ED0" w14:textId="77777777" w:rsidR="00F60B18" w:rsidRPr="002A34B3" w:rsidRDefault="00F60B18" w:rsidP="002231D2">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41E6F21C" w14:textId="77777777" w:rsidR="00F60B18" w:rsidRPr="002A34B3" w:rsidRDefault="00F60B18" w:rsidP="002231D2">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3E30020" w14:textId="77777777" w:rsidR="00F60B18" w:rsidRPr="002A34B3" w:rsidRDefault="00F60B18" w:rsidP="002231D2">
            <w:pPr>
              <w:pStyle w:val="TAC"/>
            </w:pPr>
            <w:r w:rsidRPr="002A34B3">
              <w:t>1</w:t>
            </w:r>
          </w:p>
        </w:tc>
      </w:tr>
      <w:tr w:rsidR="00F60B18" w:rsidRPr="00A406AE" w14:paraId="5A1B324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0506C379" w14:textId="77777777" w:rsidR="00F60B18" w:rsidRPr="002A34B3" w:rsidRDefault="00F60B18" w:rsidP="002231D2">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6F85AD08" w14:textId="77777777" w:rsidR="00F60B18" w:rsidRPr="002A34B3" w:rsidRDefault="00F60B18" w:rsidP="002231D2">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764BEEF5" w14:textId="77777777" w:rsidR="00F60B18" w:rsidRPr="002A34B3" w:rsidRDefault="00F60B18" w:rsidP="002231D2">
            <w:pPr>
              <w:pStyle w:val="TAC"/>
            </w:pPr>
            <w:r w:rsidRPr="002A34B3">
              <w:t>2</w:t>
            </w:r>
          </w:p>
        </w:tc>
      </w:tr>
      <w:tr w:rsidR="00F60B18" w:rsidRPr="00A406AE" w14:paraId="1EDA0F44"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659334" w14:textId="77777777" w:rsidR="00F60B18" w:rsidRPr="002A34B3" w:rsidRDefault="00F60B18" w:rsidP="002231D2">
            <w:pPr>
              <w:pStyle w:val="TAL"/>
              <w:rPr>
                <w:rFonts w:eastAsia="?? ??"/>
              </w:rPr>
            </w:pPr>
            <w:r w:rsidRPr="002A34B3">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33CD2CED" w14:textId="77777777" w:rsidR="00F60B18" w:rsidRPr="002A34B3" w:rsidRDefault="00F60B18" w:rsidP="002231D2">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61413D50" w14:textId="77777777" w:rsidR="00F60B18" w:rsidRPr="002A34B3" w:rsidRDefault="00F60B18" w:rsidP="002231D2">
            <w:pPr>
              <w:pStyle w:val="TAC"/>
            </w:pPr>
            <w:r w:rsidRPr="002A34B3">
              <w:t>1</w:t>
            </w:r>
          </w:p>
        </w:tc>
      </w:tr>
      <w:tr w:rsidR="00F60B18" w:rsidRPr="00A406AE" w14:paraId="6D70A1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E885814" w14:textId="77777777" w:rsidR="00F60B18" w:rsidRPr="002A34B3" w:rsidRDefault="00F60B18" w:rsidP="002231D2">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3FA7CFD5"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DCECAE" w14:textId="77777777" w:rsidR="00F60B18" w:rsidRPr="002A34B3" w:rsidRDefault="00F60B18" w:rsidP="002231D2">
            <w:pPr>
              <w:pStyle w:val="TAC"/>
            </w:pPr>
            <w:r w:rsidRPr="002A34B3">
              <w:t>GNSS</w:t>
            </w:r>
          </w:p>
        </w:tc>
      </w:tr>
      <w:tr w:rsidR="00F60B18" w:rsidRPr="00A406AE" w14:paraId="26090B26"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50115AF" w14:textId="77777777" w:rsidR="00F60B18" w:rsidRPr="002A34B3" w:rsidRDefault="00F60B18" w:rsidP="002231D2">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65A9958A" w14:textId="77777777" w:rsidR="00F60B18" w:rsidRPr="002A34B3" w:rsidRDefault="00F60B18" w:rsidP="002231D2">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35DACD76" w14:textId="77777777" w:rsidR="00F60B18" w:rsidRPr="002A34B3" w:rsidRDefault="00F60B18" w:rsidP="002231D2">
            <w:pPr>
              <w:pStyle w:val="TAC"/>
            </w:pPr>
            <w:r w:rsidRPr="002A34B3">
              <w:t>CP/2-12*64*Tc</w:t>
            </w:r>
          </w:p>
        </w:tc>
      </w:tr>
      <w:tr w:rsidR="00F60B18" w:rsidRPr="00A406AE" w14:paraId="19A8871D"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3FD7E21" w14:textId="77777777" w:rsidR="00F60B18" w:rsidRPr="002A34B3" w:rsidRDefault="00F60B18" w:rsidP="002231D2">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6EDCA335" w14:textId="77777777" w:rsidR="00F60B18" w:rsidRPr="002A34B3" w:rsidRDefault="00F60B18" w:rsidP="002231D2">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216E25B0" w14:textId="77777777" w:rsidR="00F60B18" w:rsidRPr="002A34B3" w:rsidRDefault="00F60B18" w:rsidP="002231D2">
            <w:pPr>
              <w:pStyle w:val="TAC"/>
            </w:pPr>
            <w:r w:rsidRPr="002A34B3">
              <w:t>600</w:t>
            </w:r>
          </w:p>
        </w:tc>
      </w:tr>
      <w:tr w:rsidR="00F60B18" w:rsidRPr="00A406AE" w14:paraId="01103865"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542385" w14:textId="77777777" w:rsidR="00F60B18" w:rsidRPr="002A34B3" w:rsidRDefault="00F60B18" w:rsidP="002231D2">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43E3AA2A" w14:textId="77777777" w:rsidR="00F60B18" w:rsidRPr="000B6687" w:rsidRDefault="00F60B18" w:rsidP="002231D2">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1003E90C" w14:textId="77777777" w:rsidR="00F60B18" w:rsidRPr="000B6687" w:rsidRDefault="00F60B18" w:rsidP="002231D2">
            <w:pPr>
              <w:pStyle w:val="TAC"/>
              <w:rPr>
                <w:lang w:eastAsia="ko-KR"/>
              </w:rPr>
            </w:pPr>
            <w:r>
              <w:rPr>
                <w:rFonts w:hint="eastAsia"/>
                <w:lang w:eastAsia="ko-KR"/>
              </w:rPr>
              <w:t>1</w:t>
            </w:r>
          </w:p>
        </w:tc>
      </w:tr>
      <w:tr w:rsidR="00F60B18" w:rsidRPr="00A406AE" w14:paraId="56C7DAEE" w14:textId="77777777" w:rsidTr="002231D2">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5035A8" w14:textId="77777777" w:rsidR="00F60B18" w:rsidRPr="002A34B3" w:rsidRDefault="00F60B18" w:rsidP="002231D2">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E276C5D" w14:textId="77777777" w:rsidR="00F60B18" w:rsidRPr="002A34B3" w:rsidRDefault="00F60B18" w:rsidP="002231D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74F42B" w14:textId="77777777" w:rsidR="00F60B18" w:rsidRPr="002A34B3" w:rsidRDefault="00F60B18" w:rsidP="002231D2">
            <w:pPr>
              <w:pStyle w:val="TAC"/>
            </w:pPr>
            <w:r w:rsidRPr="002A34B3">
              <w:t>1x2 Low</w:t>
            </w:r>
          </w:p>
        </w:tc>
      </w:tr>
      <w:tr w:rsidR="00F60B18" w:rsidRPr="00A406AE" w14:paraId="0C80C4EF" w14:textId="77777777" w:rsidTr="002231D2">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4C26B6F9" w14:textId="77777777" w:rsidR="00F60B18" w:rsidRDefault="00F60B18" w:rsidP="002231D2">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0446587C" w14:textId="05869F6F" w:rsidR="00F60B18" w:rsidRDefault="00F60B18" w:rsidP="002231D2">
            <w:pPr>
              <w:pStyle w:val="TAN"/>
            </w:pPr>
            <w:r>
              <w:t xml:space="preserve">Note 2:      </w:t>
            </w:r>
            <w:r w:rsidR="005F14F0">
              <w:t xml:space="preserve">Time offset of transmitted Sidelink UE </w:t>
            </w:r>
            <w:r w:rsidR="005F14F0">
              <w:rPr>
                <w:rFonts w:hint="eastAsia"/>
                <w:lang w:eastAsia="zh-CN"/>
              </w:rPr>
              <w:t>s</w:t>
            </w:r>
            <w:r w:rsidR="005F14F0">
              <w:rPr>
                <w:lang w:eastAsia="zh-CN"/>
              </w:rPr>
              <w:t>ignal</w:t>
            </w:r>
            <w:r w:rsidRPr="00F95F00">
              <w:t xml:space="preserve"> with respect to GNSS referring timing.</w:t>
            </w:r>
          </w:p>
          <w:p w14:paraId="19BD4159" w14:textId="189F16DB" w:rsidR="00F60B18" w:rsidRPr="002A34B3" w:rsidRDefault="00F60B18" w:rsidP="002231D2">
            <w:pPr>
              <w:pStyle w:val="TAN"/>
              <w:rPr>
                <w:rFonts w:eastAsia="?? ??"/>
              </w:rPr>
            </w:pPr>
            <w:r>
              <w:t xml:space="preserve">Note 3:      </w:t>
            </w:r>
            <w:r w:rsidR="00D76A88">
              <w:t xml:space="preserve">Frequency offset of transmitted Sidelink UE </w:t>
            </w:r>
            <w:r w:rsidR="00D76A88">
              <w:rPr>
                <w:rFonts w:hint="eastAsia"/>
                <w:lang w:eastAsia="zh-CN"/>
              </w:rPr>
              <w:t>s</w:t>
            </w:r>
            <w:r w:rsidR="00D76A88">
              <w:rPr>
                <w:lang w:eastAsia="zh-CN"/>
              </w:rPr>
              <w:t>ignal</w:t>
            </w:r>
            <w:r w:rsidRPr="00F95F00">
              <w:t xml:space="preserve"> with respect to GNSS reference frequency.</w:t>
            </w:r>
          </w:p>
        </w:tc>
      </w:tr>
    </w:tbl>
    <w:p w14:paraId="430FB0E2" w14:textId="77777777" w:rsidR="00F60B18" w:rsidRPr="007D047E" w:rsidRDefault="00F60B18" w:rsidP="00F60B18">
      <w:pPr>
        <w:rPr>
          <w:noProof/>
        </w:rPr>
      </w:pPr>
    </w:p>
    <w:p w14:paraId="4C01A073" w14:textId="77777777" w:rsidR="00F60B18" w:rsidRPr="005B7A7E" w:rsidRDefault="00F60B18" w:rsidP="00F60B18">
      <w:pPr>
        <w:rPr>
          <w:noProof/>
        </w:rPr>
      </w:pPr>
      <w:r w:rsidRPr="005A07C7">
        <w:t xml:space="preserve">The </w:t>
      </w:r>
      <w:r>
        <w:t>N</w:t>
      </w:r>
      <w:r w:rsidRPr="005A07C7">
        <w:t xml:space="preserve">ACK missed detection probability shall not exceed 1% at the SNR given in </w:t>
      </w:r>
      <w:r w:rsidRPr="005B7A7E">
        <w:t>table 11.1.5.1.1.1-2.</w:t>
      </w:r>
    </w:p>
    <w:p w14:paraId="75752727" w14:textId="77777777" w:rsidR="00F60B18" w:rsidRDefault="00F60B18" w:rsidP="00F60B18">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F60B18" w:rsidRPr="008243F8" w14:paraId="2BD67F8A" w14:textId="77777777" w:rsidTr="002231D2">
        <w:trPr>
          <w:jc w:val="center"/>
        </w:trPr>
        <w:tc>
          <w:tcPr>
            <w:tcW w:w="846" w:type="dxa"/>
            <w:vMerge w:val="restart"/>
            <w:shd w:val="clear" w:color="auto" w:fill="auto"/>
            <w:vAlign w:val="center"/>
          </w:tcPr>
          <w:p w14:paraId="2A6BF908" w14:textId="77777777" w:rsidR="00F60B18" w:rsidRPr="002A34B3" w:rsidRDefault="00F60B18" w:rsidP="002231D2">
            <w:pPr>
              <w:pStyle w:val="TAH"/>
              <w:rPr>
                <w:lang w:eastAsia="zh-CN"/>
              </w:rPr>
            </w:pPr>
            <w:r w:rsidRPr="002A34B3">
              <w:rPr>
                <w:lang w:eastAsia="zh-CN"/>
              </w:rPr>
              <w:t>Test num.</w:t>
            </w:r>
          </w:p>
        </w:tc>
        <w:tc>
          <w:tcPr>
            <w:tcW w:w="2415" w:type="dxa"/>
            <w:vMerge w:val="restart"/>
            <w:shd w:val="clear" w:color="auto" w:fill="auto"/>
            <w:vAlign w:val="center"/>
          </w:tcPr>
          <w:p w14:paraId="0B3D771C" w14:textId="77777777" w:rsidR="00F60B18" w:rsidRPr="002A34B3" w:rsidRDefault="00F60B18" w:rsidP="002231D2">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500F206C" w14:textId="77777777" w:rsidR="00F60B18" w:rsidRPr="002A34B3" w:rsidRDefault="00F60B18" w:rsidP="002231D2">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6F5BB25D" w14:textId="77777777" w:rsidR="00F60B18" w:rsidRPr="002A34B3" w:rsidRDefault="00F60B18" w:rsidP="002231D2">
            <w:pPr>
              <w:pStyle w:val="TAH"/>
              <w:rPr>
                <w:lang w:eastAsia="zh-CN"/>
              </w:rPr>
            </w:pPr>
            <w:r w:rsidRPr="002A34B3">
              <w:rPr>
                <w:lang w:eastAsia="zh-CN"/>
              </w:rPr>
              <w:t>Reference value</w:t>
            </w:r>
          </w:p>
        </w:tc>
      </w:tr>
      <w:tr w:rsidR="00F60B18" w:rsidRPr="008243F8" w14:paraId="34CF7B01" w14:textId="77777777" w:rsidTr="002231D2">
        <w:trPr>
          <w:trHeight w:val="426"/>
          <w:jc w:val="center"/>
        </w:trPr>
        <w:tc>
          <w:tcPr>
            <w:tcW w:w="846" w:type="dxa"/>
            <w:vMerge/>
            <w:shd w:val="clear" w:color="auto" w:fill="auto"/>
            <w:vAlign w:val="center"/>
          </w:tcPr>
          <w:p w14:paraId="5EE79E62" w14:textId="77777777" w:rsidR="00F60B18" w:rsidRPr="002A34B3" w:rsidRDefault="00F60B18" w:rsidP="002231D2">
            <w:pPr>
              <w:pStyle w:val="TAH"/>
              <w:rPr>
                <w:lang w:eastAsia="zh-CN"/>
              </w:rPr>
            </w:pPr>
          </w:p>
        </w:tc>
        <w:tc>
          <w:tcPr>
            <w:tcW w:w="2415" w:type="dxa"/>
            <w:vMerge/>
            <w:shd w:val="clear" w:color="auto" w:fill="auto"/>
            <w:vAlign w:val="center"/>
          </w:tcPr>
          <w:p w14:paraId="76B3F9DA" w14:textId="77777777" w:rsidR="00F60B18" w:rsidRPr="002A34B3" w:rsidRDefault="00F60B18" w:rsidP="002231D2">
            <w:pPr>
              <w:pStyle w:val="TAH"/>
              <w:rPr>
                <w:lang w:eastAsia="zh-CN"/>
              </w:rPr>
            </w:pPr>
          </w:p>
        </w:tc>
        <w:tc>
          <w:tcPr>
            <w:tcW w:w="1276" w:type="dxa"/>
            <w:vMerge/>
          </w:tcPr>
          <w:p w14:paraId="718521BE" w14:textId="77777777" w:rsidR="00F60B18" w:rsidRPr="002A34B3" w:rsidRDefault="00F60B18" w:rsidP="002231D2">
            <w:pPr>
              <w:pStyle w:val="TAH"/>
              <w:rPr>
                <w:lang w:eastAsia="zh-CN"/>
              </w:rPr>
            </w:pPr>
          </w:p>
        </w:tc>
        <w:tc>
          <w:tcPr>
            <w:tcW w:w="2268" w:type="dxa"/>
            <w:shd w:val="clear" w:color="auto" w:fill="auto"/>
            <w:vAlign w:val="center"/>
          </w:tcPr>
          <w:p w14:paraId="1B6C787A" w14:textId="77777777" w:rsidR="00F60B18" w:rsidRPr="002A34B3" w:rsidRDefault="00F60B18" w:rsidP="002231D2">
            <w:pPr>
              <w:pStyle w:val="TAH"/>
              <w:rPr>
                <w:lang w:eastAsia="zh-CN"/>
              </w:rPr>
            </w:pPr>
            <w:r w:rsidRPr="002A34B3">
              <w:rPr>
                <w:lang w:eastAsia="zh-CN"/>
              </w:rPr>
              <w:t>NACK missed detection probability (%)</w:t>
            </w:r>
          </w:p>
        </w:tc>
        <w:tc>
          <w:tcPr>
            <w:tcW w:w="1134" w:type="dxa"/>
            <w:shd w:val="clear" w:color="auto" w:fill="auto"/>
            <w:vAlign w:val="center"/>
          </w:tcPr>
          <w:p w14:paraId="2B569CF0" w14:textId="77777777" w:rsidR="00F60B18" w:rsidRPr="002A34B3" w:rsidRDefault="00F60B18" w:rsidP="002231D2">
            <w:pPr>
              <w:pStyle w:val="TAH"/>
              <w:rPr>
                <w:lang w:eastAsia="zh-CN"/>
              </w:rPr>
            </w:pPr>
            <w:r w:rsidRPr="002A34B3">
              <w:rPr>
                <w:lang w:eastAsia="zh-CN"/>
              </w:rPr>
              <w:t xml:space="preserve">SNR (dB) </w:t>
            </w:r>
          </w:p>
        </w:tc>
      </w:tr>
      <w:tr w:rsidR="00F60B18" w:rsidRPr="008243F8" w14:paraId="771EA9C1" w14:textId="77777777" w:rsidTr="002231D2">
        <w:trPr>
          <w:trHeight w:val="204"/>
          <w:jc w:val="center"/>
        </w:trPr>
        <w:tc>
          <w:tcPr>
            <w:tcW w:w="846" w:type="dxa"/>
            <w:shd w:val="clear" w:color="auto" w:fill="auto"/>
            <w:vAlign w:val="center"/>
          </w:tcPr>
          <w:p w14:paraId="16AEAAB6" w14:textId="77777777" w:rsidR="00F60B18" w:rsidRPr="002A34B3" w:rsidRDefault="00F60B18" w:rsidP="002231D2">
            <w:pPr>
              <w:pStyle w:val="TAC"/>
              <w:rPr>
                <w:lang w:eastAsia="zh-CN"/>
              </w:rPr>
            </w:pPr>
            <w:r w:rsidRPr="002A34B3">
              <w:rPr>
                <w:lang w:eastAsia="zh-CN"/>
              </w:rPr>
              <w:t>1</w:t>
            </w:r>
          </w:p>
        </w:tc>
        <w:tc>
          <w:tcPr>
            <w:tcW w:w="2415" w:type="dxa"/>
            <w:shd w:val="clear" w:color="auto" w:fill="auto"/>
            <w:vAlign w:val="center"/>
          </w:tcPr>
          <w:p w14:paraId="45D7B752" w14:textId="77777777" w:rsidR="00F60B18" w:rsidRPr="002A34B3" w:rsidRDefault="00F60B18" w:rsidP="002231D2">
            <w:pPr>
              <w:pStyle w:val="TAC"/>
              <w:rPr>
                <w:rFonts w:eastAsia="SimSun"/>
                <w:lang w:eastAsia="ko-KR"/>
              </w:rPr>
            </w:pPr>
            <w:r w:rsidRPr="002A34B3">
              <w:rPr>
                <w:lang w:eastAsia="zh-CN"/>
              </w:rPr>
              <w:t>20</w:t>
            </w:r>
            <w:r>
              <w:rPr>
                <w:lang w:eastAsia="zh-CN"/>
              </w:rPr>
              <w:t xml:space="preserve"> / 30</w:t>
            </w:r>
          </w:p>
        </w:tc>
        <w:tc>
          <w:tcPr>
            <w:tcW w:w="1276" w:type="dxa"/>
          </w:tcPr>
          <w:p w14:paraId="7FA0AF42" w14:textId="77777777" w:rsidR="00F60B18" w:rsidRPr="002A34B3" w:rsidRDefault="00F60B18" w:rsidP="002231D2">
            <w:pPr>
              <w:pStyle w:val="TAC"/>
              <w:rPr>
                <w:rFonts w:eastAsia="SimSun"/>
                <w:lang w:eastAsia="zh-CN"/>
              </w:rPr>
            </w:pPr>
            <w:r w:rsidRPr="002A34B3">
              <w:rPr>
                <w:color w:val="000000"/>
              </w:rPr>
              <w:t>TDLA30-180</w:t>
            </w:r>
          </w:p>
        </w:tc>
        <w:tc>
          <w:tcPr>
            <w:tcW w:w="2268" w:type="dxa"/>
            <w:shd w:val="clear" w:color="auto" w:fill="auto"/>
            <w:vAlign w:val="center"/>
          </w:tcPr>
          <w:p w14:paraId="52707B73" w14:textId="77777777" w:rsidR="00F60B18" w:rsidRPr="002A34B3" w:rsidRDefault="00F60B18" w:rsidP="002231D2">
            <w:pPr>
              <w:pStyle w:val="TAC"/>
              <w:rPr>
                <w:rFonts w:eastAsia="SimSun"/>
                <w:lang w:eastAsia="zh-CN"/>
              </w:rPr>
            </w:pPr>
            <w:r w:rsidRPr="002A34B3">
              <w:rPr>
                <w:rFonts w:eastAsia="Malgun Gothic"/>
                <w:lang w:eastAsia="ko-KR"/>
              </w:rPr>
              <w:t>1</w:t>
            </w:r>
          </w:p>
        </w:tc>
        <w:tc>
          <w:tcPr>
            <w:tcW w:w="1134" w:type="dxa"/>
            <w:shd w:val="clear" w:color="auto" w:fill="auto"/>
            <w:vAlign w:val="center"/>
          </w:tcPr>
          <w:p w14:paraId="403CCA03" w14:textId="77777777" w:rsidR="00F60B18" w:rsidRPr="002A34B3" w:rsidRDefault="00F60B18" w:rsidP="002231D2">
            <w:pPr>
              <w:pStyle w:val="TAC"/>
              <w:rPr>
                <w:rFonts w:eastAsia="Malgun Gothic"/>
                <w:lang w:eastAsia="ko-KR"/>
              </w:rPr>
            </w:pPr>
            <w:r>
              <w:rPr>
                <w:rFonts w:eastAsia="Malgun Gothic"/>
                <w:lang w:eastAsia="ko-KR"/>
              </w:rPr>
              <w:t>9.5</w:t>
            </w:r>
          </w:p>
        </w:tc>
      </w:tr>
    </w:tbl>
    <w:p w14:paraId="6E635B0E" w14:textId="77777777" w:rsidR="00F60B18" w:rsidRDefault="00F60B18" w:rsidP="00F60B18">
      <w:pPr>
        <w:rPr>
          <w:noProof/>
        </w:rPr>
      </w:pPr>
    </w:p>
    <w:p w14:paraId="74A9115B" w14:textId="77777777" w:rsidR="00F60B18" w:rsidRPr="000A1784" w:rsidRDefault="00F60B18" w:rsidP="00D35940">
      <w:pPr>
        <w:pStyle w:val="Heading6"/>
      </w:pPr>
      <w:bookmarkStart w:id="6111" w:name="_Toc107477286"/>
      <w:bookmarkStart w:id="6112" w:name="_Toc114566144"/>
      <w:bookmarkStart w:id="6113" w:name="_Toc123936456"/>
      <w:bookmarkStart w:id="6114" w:name="_Toc124377471"/>
      <w:r w:rsidRPr="000A1784">
        <w:lastRenderedPageBreak/>
        <w:t>11</w:t>
      </w:r>
      <w:r w:rsidRPr="005B7A7E">
        <w:t>.1.5</w:t>
      </w:r>
      <w:r w:rsidRPr="000A1784">
        <w:t>.1.1.2</w:t>
      </w:r>
      <w:r>
        <w:tab/>
      </w:r>
      <w:r w:rsidRPr="000A1784">
        <w:t>DTX to NACK requirements</w:t>
      </w:r>
      <w:bookmarkEnd w:id="6111"/>
      <w:bookmarkEnd w:id="6112"/>
      <w:bookmarkEnd w:id="6113"/>
      <w:bookmarkEnd w:id="6114"/>
    </w:p>
    <w:p w14:paraId="150BD835" w14:textId="77777777" w:rsidR="00F60B18" w:rsidRPr="00E63986" w:rsidRDefault="00F60B18" w:rsidP="00F60B18">
      <w:r w:rsidRPr="00E63986">
        <w:t xml:space="preserve">The DTX to </w:t>
      </w:r>
      <w:r>
        <w:t>N</w:t>
      </w:r>
      <w:r w:rsidRPr="00E63986">
        <w:t xml:space="preserve">ACK probability, i.e. the probability that </w:t>
      </w:r>
      <w:r>
        <w:t>N</w:t>
      </w:r>
      <w:r w:rsidRPr="00E63986">
        <w:t>ACK is detected when nothing was sent:</w:t>
      </w:r>
    </w:p>
    <w:p w14:paraId="02721E62" w14:textId="77777777" w:rsidR="00F60B18" w:rsidRPr="00E63986" w:rsidRDefault="00F60B18" w:rsidP="00F60B18">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6F0440C2" w14:textId="77777777" w:rsidR="00F60B18" w:rsidRPr="00E63986" w:rsidRDefault="00F60B18" w:rsidP="00F60B18">
      <w:pPr>
        <w:rPr>
          <w:rFonts w:eastAsia="SimSun"/>
        </w:rPr>
      </w:pPr>
      <w:r w:rsidRPr="00E63986">
        <w:rPr>
          <w:rFonts w:eastAsia="MS Mincho"/>
          <w:lang w:val="en-US" w:eastAsia="zh-CN"/>
        </w:rPr>
        <w:t>where:</w:t>
      </w:r>
    </w:p>
    <w:p w14:paraId="1135444C"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4389DEB7" w14:textId="77777777" w:rsidR="00F60B18" w:rsidRPr="00E63986" w:rsidRDefault="00F60B18" w:rsidP="00F60B18">
      <w:pPr>
        <w:ind w:left="568" w:hanging="284"/>
        <w:rPr>
          <w:rFonts w:eastAsia="SimSun"/>
        </w:rPr>
      </w:pPr>
      <w:r w:rsidRPr="00E63986">
        <w:rPr>
          <w:rFonts w:eastAsia="SimSun"/>
        </w:rPr>
        <w:t>-</w:t>
      </w:r>
      <w:r w:rsidRPr="00E63986">
        <w:rPr>
          <w:rFonts w:eastAsia="SimSun"/>
        </w:rPr>
        <w:tab/>
        <w:t>#(</w:t>
      </w:r>
      <w:r w:rsidRPr="00E63986">
        <w:t>NACK</w:t>
      </w:r>
      <w:r w:rsidRPr="00E63986">
        <w:rPr>
          <w:rFonts w:eastAsia="SimSun"/>
        </w:rPr>
        <w:t xml:space="preserve"> bits) denotes the number of encoded bits per slot</w:t>
      </w:r>
    </w:p>
    <w:p w14:paraId="1B31FAC9" w14:textId="77777777" w:rsidR="00F60B18" w:rsidRDefault="00F60B18" w:rsidP="00F60B18">
      <w:pPr>
        <w:ind w:left="568" w:hanging="284"/>
        <w:rPr>
          <w:rFonts w:eastAsia="SimSun"/>
        </w:rPr>
      </w:pPr>
      <w:r>
        <w:rPr>
          <w:rFonts w:eastAsia="SimSun"/>
        </w:rPr>
        <w:t>-</w:t>
      </w:r>
      <w:r>
        <w:rPr>
          <w:rFonts w:eastAsia="SimSun"/>
        </w:rPr>
        <w:tab/>
        <w:t>#(PSFCH</w:t>
      </w:r>
      <w:r w:rsidRPr="00E63986">
        <w:rPr>
          <w:rFonts w:eastAsia="SimSun"/>
        </w:rPr>
        <w:t xml:space="preserve"> DTX) denotes the number of DTX occasions</w:t>
      </w:r>
    </w:p>
    <w:p w14:paraId="676E9E80" w14:textId="6572DD28" w:rsidR="00F60B18" w:rsidRDefault="00F60B18" w:rsidP="00F60B18">
      <w:r>
        <w:t>The test parameters</w:t>
      </w:r>
      <w:r w:rsidRPr="00D15522">
        <w:t xml:space="preserve"> </w:t>
      </w:r>
      <w:r>
        <w:t>are configured in table 11.</w:t>
      </w:r>
      <w:r w:rsidR="00597BAA">
        <w:t>1.</w:t>
      </w:r>
      <w:r>
        <w:t>5.1.1.1-1.</w:t>
      </w:r>
    </w:p>
    <w:p w14:paraId="19C37828" w14:textId="77777777" w:rsidR="00F60B18" w:rsidRPr="00C673C3" w:rsidRDefault="00F60B18" w:rsidP="00F60B18">
      <w:pPr>
        <w:rPr>
          <w:rFonts w:eastAsia="Malgun Gothic"/>
        </w:rPr>
      </w:pPr>
      <w:r w:rsidRPr="00C673C3">
        <w:rPr>
          <w:rFonts w:eastAsia="SimSun" w:hint="eastAsia"/>
          <w:lang w:eastAsia="ko-KR"/>
        </w:rPr>
        <w:t>The DTX to NACK probability shall not exceed 1%.</w:t>
      </w:r>
    </w:p>
    <w:p w14:paraId="7AE56055" w14:textId="77777777" w:rsidR="00F60B18" w:rsidRPr="000A1784" w:rsidRDefault="00F60B18" w:rsidP="00F60B18">
      <w:pPr>
        <w:rPr>
          <w:rFonts w:eastAsia="SimSun"/>
          <w:lang w:eastAsia="zh-CN"/>
        </w:rPr>
      </w:pPr>
    </w:p>
    <w:p w14:paraId="4CAD99DC" w14:textId="77777777" w:rsidR="00F60B18" w:rsidRDefault="00F60B18" w:rsidP="00F60B18">
      <w:pPr>
        <w:pStyle w:val="Heading3"/>
        <w:rPr>
          <w:lang w:eastAsia="ko-KR"/>
        </w:rPr>
      </w:pPr>
      <w:bookmarkStart w:id="6115" w:name="OLE_LINK93"/>
      <w:bookmarkStart w:id="6116" w:name="_Toc76298412"/>
      <w:bookmarkStart w:id="6117" w:name="_Toc76572424"/>
      <w:bookmarkStart w:id="6118" w:name="_Toc76652291"/>
      <w:bookmarkStart w:id="6119" w:name="_Toc76653129"/>
      <w:bookmarkStart w:id="6120" w:name="_Toc83742402"/>
      <w:bookmarkStart w:id="6121" w:name="_Toc91440892"/>
      <w:bookmarkStart w:id="6122" w:name="_Toc98849682"/>
      <w:bookmarkStart w:id="6123" w:name="_Toc106543536"/>
      <w:bookmarkStart w:id="6124" w:name="_Toc106737634"/>
      <w:bookmarkStart w:id="6125" w:name="_Toc107233401"/>
      <w:bookmarkStart w:id="6126" w:name="_Toc107235019"/>
      <w:bookmarkStart w:id="6127" w:name="_Toc107419989"/>
      <w:bookmarkStart w:id="6128" w:name="_Toc107477287"/>
      <w:bookmarkStart w:id="6129" w:name="_Toc114566145"/>
      <w:bookmarkStart w:id="6130" w:name="_Toc123936457"/>
      <w:bookmarkStart w:id="6131" w:name="_Toc124377472"/>
      <w:r>
        <w:rPr>
          <w:rFonts w:hint="eastAsia"/>
          <w:lang w:eastAsia="ko-KR"/>
        </w:rPr>
        <w:t>1</w:t>
      </w:r>
      <w:r>
        <w:rPr>
          <w:lang w:eastAsia="ko-KR"/>
        </w:rPr>
        <w:t>1</w:t>
      </w:r>
      <w:r w:rsidRPr="00C25669">
        <w:rPr>
          <w:rFonts w:hint="eastAsia"/>
          <w:lang w:eastAsia="ko-KR"/>
        </w:rPr>
        <w:t>.1</w:t>
      </w:r>
      <w:r>
        <w:rPr>
          <w:lang w:eastAsia="ko-KR"/>
        </w:rPr>
        <w:t>.</w:t>
      </w:r>
      <w:bookmarkEnd w:id="6115"/>
      <w:r>
        <w:rPr>
          <w:lang w:eastAsia="ko-KR"/>
        </w:rPr>
        <w:t>6</w:t>
      </w:r>
      <w:r>
        <w:rPr>
          <w:lang w:eastAsia="ko-KR"/>
        </w:rPr>
        <w:tab/>
        <w:t>Power imbalance performance with two links</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3AF465DD" w14:textId="77777777" w:rsidR="00F60B18" w:rsidRDefault="00F60B18" w:rsidP="00F60B18">
      <w:pPr>
        <w:pStyle w:val="Heading4"/>
        <w:rPr>
          <w:lang w:eastAsia="ko-KR"/>
        </w:rPr>
      </w:pPr>
      <w:bookmarkStart w:id="6132" w:name="_Toc76298413"/>
      <w:bookmarkStart w:id="6133" w:name="_Toc76572425"/>
      <w:bookmarkStart w:id="6134" w:name="_Toc76652292"/>
      <w:bookmarkStart w:id="6135" w:name="_Toc76653130"/>
      <w:bookmarkStart w:id="6136" w:name="_Toc83742403"/>
      <w:bookmarkStart w:id="6137" w:name="_Toc91440893"/>
      <w:bookmarkStart w:id="6138" w:name="_Toc98849683"/>
      <w:bookmarkStart w:id="6139" w:name="_Toc106543537"/>
      <w:bookmarkStart w:id="6140" w:name="_Toc106737635"/>
      <w:bookmarkStart w:id="6141" w:name="_Toc107233402"/>
      <w:bookmarkStart w:id="6142" w:name="_Toc107235020"/>
      <w:bookmarkStart w:id="6143" w:name="_Toc107419990"/>
      <w:bookmarkStart w:id="6144" w:name="_Toc107477288"/>
      <w:bookmarkStart w:id="6145" w:name="_Toc114566146"/>
      <w:bookmarkStart w:id="6146" w:name="_Toc123936458"/>
      <w:bookmarkStart w:id="6147" w:name="_Toc124377473"/>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4CF49A10" w14:textId="77777777" w:rsidR="00F60B18" w:rsidRPr="00D86539" w:rsidRDefault="00F60B18" w:rsidP="00F60B18">
      <w:pPr>
        <w:pStyle w:val="Heading5"/>
        <w:rPr>
          <w:rFonts w:eastAsia="Malgun Gothic"/>
          <w:lang w:eastAsia="ko-KR"/>
        </w:rPr>
      </w:pPr>
      <w:bookmarkStart w:id="6148" w:name="_Toc76298414"/>
      <w:bookmarkStart w:id="6149" w:name="_Toc76572426"/>
      <w:bookmarkStart w:id="6150" w:name="_Toc76652293"/>
      <w:bookmarkStart w:id="6151" w:name="_Toc76653131"/>
      <w:bookmarkStart w:id="6152" w:name="_Toc83742404"/>
      <w:bookmarkStart w:id="6153" w:name="_Toc91440894"/>
      <w:bookmarkStart w:id="6154" w:name="_Toc98849684"/>
      <w:bookmarkStart w:id="6155" w:name="_Toc106543538"/>
      <w:bookmarkStart w:id="6156" w:name="_Toc106737636"/>
      <w:bookmarkStart w:id="6157" w:name="_Toc107233403"/>
      <w:bookmarkStart w:id="6158" w:name="_Toc107235021"/>
      <w:bookmarkStart w:id="6159" w:name="_Toc107419991"/>
      <w:bookmarkStart w:id="6160" w:name="_Toc107477289"/>
      <w:bookmarkStart w:id="6161" w:name="_Toc114566147"/>
      <w:bookmarkStart w:id="6162" w:name="_Toc123936459"/>
      <w:bookmarkStart w:id="6163" w:name="_Toc124377474"/>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EC73C4A" w14:textId="77777777" w:rsidR="00F60B18" w:rsidRPr="001934FC" w:rsidRDefault="00F60B18" w:rsidP="00F60B18">
      <w:r w:rsidRPr="001934FC">
        <w:t>The purpose of this test is to check the demodulation performance when receiving PSSCH transmissions from two Sidelink UEs with power imbalance in one s</w:t>
      </w:r>
      <w:r>
        <w:t>lot</w:t>
      </w:r>
      <w:r w:rsidRPr="001934FC">
        <w:t>.</w:t>
      </w:r>
    </w:p>
    <w:p w14:paraId="1C60D2FA" w14:textId="77777777" w:rsidR="00F60B18" w:rsidRDefault="00F60B18" w:rsidP="00F60B18">
      <w:r w:rsidRPr="005B7A7E">
        <w:t>The minimum requirements are specified in Table 11.1.6.1.1-2 with the test parameters specified in Table 11.1.6.1.1-1</w:t>
      </w:r>
      <w:r w:rsidRPr="001934FC">
        <w:t xml:space="preserve">. </w:t>
      </w:r>
      <w:r w:rsidRPr="001934FC">
        <w:rPr>
          <w:rFonts w:hint="eastAsia"/>
        </w:rPr>
        <w:t xml:space="preserve">The Sidelink UE 1 and 2 are synchronized to </w:t>
      </w:r>
      <w:r w:rsidRPr="001934FC">
        <w:t>GNSS or GNSS-equivalent synchronization reference.</w:t>
      </w:r>
    </w:p>
    <w:p w14:paraId="498A9078" w14:textId="77777777" w:rsidR="00F60B18" w:rsidRPr="002A34B3" w:rsidRDefault="00F60B18" w:rsidP="00F60B18">
      <w:pPr>
        <w:jc w:val="center"/>
        <w:rPr>
          <w:rFonts w:ascii="Arial" w:hAnsi="Arial" w:cs="Arial"/>
          <w:b/>
        </w:rPr>
      </w:pPr>
      <w:bookmarkStart w:id="6164" w:name="OLE_LINK103"/>
      <w:r w:rsidRPr="002A34B3">
        <w:rPr>
          <w:rFonts w:ascii="Arial" w:hAnsi="Arial" w:cs="Arial"/>
          <w:b/>
        </w:rPr>
        <w:t>Table 11.1.6.1.1-1:</w:t>
      </w:r>
      <w:bookmarkEnd w:id="6164"/>
      <w:r w:rsidRPr="002A34B3">
        <w:rPr>
          <w:rFonts w:ascii="Arial" w:hAnsi="Arial" w:cs="Arial"/>
          <w:b/>
        </w:rPr>
        <w:t xml:space="preserve">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F60B18" w:rsidRPr="00895D21" w14:paraId="6AE4277C" w14:textId="77777777" w:rsidTr="002231D2">
        <w:trPr>
          <w:jc w:val="center"/>
        </w:trPr>
        <w:tc>
          <w:tcPr>
            <w:tcW w:w="4390" w:type="dxa"/>
            <w:gridSpan w:val="2"/>
            <w:shd w:val="clear" w:color="auto" w:fill="auto"/>
            <w:vAlign w:val="center"/>
          </w:tcPr>
          <w:p w14:paraId="63D528A7" w14:textId="77777777" w:rsidR="00F60B18" w:rsidRPr="00D77FD7" w:rsidRDefault="00F60B18" w:rsidP="002231D2">
            <w:pPr>
              <w:pStyle w:val="TAH"/>
              <w:rPr>
                <w:rFonts w:cs="Arial"/>
              </w:rPr>
            </w:pPr>
            <w:r w:rsidRPr="00D77FD7">
              <w:rPr>
                <w:rFonts w:cs="Arial"/>
              </w:rPr>
              <w:t>Parameter</w:t>
            </w:r>
          </w:p>
        </w:tc>
        <w:tc>
          <w:tcPr>
            <w:tcW w:w="978" w:type="dxa"/>
            <w:shd w:val="clear" w:color="auto" w:fill="auto"/>
            <w:vAlign w:val="center"/>
          </w:tcPr>
          <w:p w14:paraId="03857F70" w14:textId="77777777" w:rsidR="00F60B18" w:rsidRPr="00D77FD7" w:rsidRDefault="00F60B18" w:rsidP="002231D2">
            <w:pPr>
              <w:pStyle w:val="TAH"/>
              <w:rPr>
                <w:rFonts w:cs="Arial"/>
              </w:rPr>
            </w:pPr>
            <w:r w:rsidRPr="00D77FD7">
              <w:rPr>
                <w:rFonts w:cs="Arial"/>
              </w:rPr>
              <w:t>Unit</w:t>
            </w:r>
          </w:p>
        </w:tc>
        <w:tc>
          <w:tcPr>
            <w:tcW w:w="3884" w:type="dxa"/>
            <w:shd w:val="clear" w:color="auto" w:fill="auto"/>
            <w:vAlign w:val="center"/>
          </w:tcPr>
          <w:p w14:paraId="3376AD53" w14:textId="77777777" w:rsidR="00F60B18" w:rsidRPr="00D77FD7" w:rsidRDefault="00F60B18" w:rsidP="002231D2">
            <w:pPr>
              <w:pStyle w:val="TAH"/>
              <w:rPr>
                <w:rFonts w:cs="Arial"/>
              </w:rPr>
            </w:pPr>
            <w:r w:rsidRPr="00D77FD7">
              <w:rPr>
                <w:rFonts w:cs="Arial"/>
              </w:rPr>
              <w:t>Test 1</w:t>
            </w:r>
          </w:p>
        </w:tc>
      </w:tr>
      <w:tr w:rsidR="00F60B18" w:rsidRPr="00895D21" w14:paraId="47A85FFC" w14:textId="77777777" w:rsidTr="002231D2">
        <w:trPr>
          <w:jc w:val="center"/>
        </w:trPr>
        <w:tc>
          <w:tcPr>
            <w:tcW w:w="4390" w:type="dxa"/>
            <w:gridSpan w:val="2"/>
            <w:shd w:val="clear" w:color="auto" w:fill="auto"/>
            <w:vAlign w:val="center"/>
          </w:tcPr>
          <w:p w14:paraId="4DCBB42F" w14:textId="77777777" w:rsidR="00F60B18" w:rsidRPr="002A34B3" w:rsidRDefault="00F60B18" w:rsidP="002231D2">
            <w:pPr>
              <w:pStyle w:val="TAL"/>
              <w:rPr>
                <w:rFonts w:cs="Arial"/>
                <w:szCs w:val="18"/>
              </w:rPr>
            </w:pPr>
            <w:r w:rsidRPr="002A34B3">
              <w:rPr>
                <w:rFonts w:cs="Arial"/>
                <w:szCs w:val="18"/>
              </w:rPr>
              <w:t>Active cell(s)</w:t>
            </w:r>
          </w:p>
        </w:tc>
        <w:tc>
          <w:tcPr>
            <w:tcW w:w="978" w:type="dxa"/>
            <w:shd w:val="clear" w:color="auto" w:fill="auto"/>
            <w:vAlign w:val="center"/>
          </w:tcPr>
          <w:p w14:paraId="1ACC5DE5" w14:textId="77777777" w:rsidR="00F60B18" w:rsidRPr="002A34B3" w:rsidRDefault="00F60B18" w:rsidP="002231D2">
            <w:pPr>
              <w:pStyle w:val="TAC"/>
              <w:rPr>
                <w:rFonts w:cs="Arial"/>
                <w:szCs w:val="18"/>
              </w:rPr>
            </w:pPr>
          </w:p>
        </w:tc>
        <w:tc>
          <w:tcPr>
            <w:tcW w:w="3884" w:type="dxa"/>
            <w:shd w:val="clear" w:color="auto" w:fill="auto"/>
            <w:vAlign w:val="center"/>
          </w:tcPr>
          <w:p w14:paraId="2D3AE678" w14:textId="77777777" w:rsidR="00F60B18" w:rsidRPr="002A34B3" w:rsidRDefault="00F60B18" w:rsidP="002231D2">
            <w:pPr>
              <w:pStyle w:val="TAC"/>
              <w:rPr>
                <w:rFonts w:cs="Arial"/>
                <w:szCs w:val="18"/>
              </w:rPr>
            </w:pPr>
            <w:r w:rsidRPr="002A34B3">
              <w:rPr>
                <w:rFonts w:cs="Arial"/>
                <w:szCs w:val="18"/>
              </w:rPr>
              <w:t>None</w:t>
            </w:r>
          </w:p>
        </w:tc>
      </w:tr>
      <w:tr w:rsidR="00F60B18" w:rsidRPr="00895D21" w14:paraId="3D48727F" w14:textId="77777777" w:rsidTr="002231D2">
        <w:trPr>
          <w:jc w:val="center"/>
        </w:trPr>
        <w:tc>
          <w:tcPr>
            <w:tcW w:w="4390" w:type="dxa"/>
            <w:gridSpan w:val="2"/>
            <w:shd w:val="clear" w:color="auto" w:fill="auto"/>
            <w:vAlign w:val="center"/>
          </w:tcPr>
          <w:p w14:paraId="217730F2" w14:textId="77777777" w:rsidR="00F60B18" w:rsidRPr="002A34B3" w:rsidRDefault="00F60B18" w:rsidP="002231D2">
            <w:pPr>
              <w:pStyle w:val="TAL"/>
              <w:rPr>
                <w:rFonts w:cs="Arial"/>
                <w:szCs w:val="18"/>
              </w:rPr>
            </w:pPr>
            <w:r w:rsidRPr="002A34B3">
              <w:rPr>
                <w:rFonts w:cs="Arial"/>
                <w:szCs w:val="18"/>
              </w:rPr>
              <w:t>Active Sidelink UE(s)</w:t>
            </w:r>
          </w:p>
        </w:tc>
        <w:tc>
          <w:tcPr>
            <w:tcW w:w="978" w:type="dxa"/>
            <w:shd w:val="clear" w:color="auto" w:fill="auto"/>
            <w:vAlign w:val="center"/>
          </w:tcPr>
          <w:p w14:paraId="749D8B0E" w14:textId="77777777" w:rsidR="00F60B18" w:rsidRPr="002A34B3" w:rsidRDefault="00F60B18" w:rsidP="002231D2">
            <w:pPr>
              <w:pStyle w:val="TAC"/>
              <w:rPr>
                <w:rFonts w:cs="Arial"/>
                <w:szCs w:val="18"/>
              </w:rPr>
            </w:pPr>
          </w:p>
        </w:tc>
        <w:tc>
          <w:tcPr>
            <w:tcW w:w="3884" w:type="dxa"/>
            <w:shd w:val="clear" w:color="auto" w:fill="auto"/>
            <w:vAlign w:val="center"/>
          </w:tcPr>
          <w:p w14:paraId="5AEC7B71" w14:textId="77777777" w:rsidR="00F60B18" w:rsidRPr="002A34B3" w:rsidRDefault="00F60B18" w:rsidP="002231D2">
            <w:pPr>
              <w:pStyle w:val="TAC"/>
              <w:rPr>
                <w:rFonts w:cs="Arial"/>
                <w:szCs w:val="18"/>
              </w:rPr>
            </w:pPr>
            <w:r w:rsidRPr="002A34B3">
              <w:rPr>
                <w:rFonts w:cs="Arial"/>
                <w:szCs w:val="18"/>
              </w:rPr>
              <w:t>Sidelink UE 1, Sidelink UE 2</w:t>
            </w:r>
          </w:p>
        </w:tc>
      </w:tr>
      <w:tr w:rsidR="00F60B18" w:rsidRPr="00895D21" w14:paraId="55B391D1" w14:textId="77777777" w:rsidTr="002231D2">
        <w:trPr>
          <w:jc w:val="center"/>
        </w:trPr>
        <w:tc>
          <w:tcPr>
            <w:tcW w:w="1644" w:type="dxa"/>
            <w:vMerge w:val="restart"/>
            <w:shd w:val="clear" w:color="auto" w:fill="auto"/>
            <w:vAlign w:val="center"/>
          </w:tcPr>
          <w:p w14:paraId="1F5D40D0" w14:textId="77777777" w:rsidR="00F60B18" w:rsidRPr="002A34B3" w:rsidRDefault="00F60B18" w:rsidP="002231D2">
            <w:pPr>
              <w:pStyle w:val="TAL"/>
              <w:rPr>
                <w:rFonts w:cs="Arial"/>
                <w:szCs w:val="18"/>
              </w:rPr>
            </w:pPr>
            <w:r w:rsidRPr="002A34B3">
              <w:rPr>
                <w:rFonts w:cs="Arial"/>
                <w:szCs w:val="18"/>
              </w:rPr>
              <w:t>Sidelink UE 1</w:t>
            </w:r>
          </w:p>
        </w:tc>
        <w:tc>
          <w:tcPr>
            <w:tcW w:w="2746" w:type="dxa"/>
            <w:shd w:val="clear" w:color="auto" w:fill="auto"/>
            <w:vAlign w:val="center"/>
          </w:tcPr>
          <w:p w14:paraId="578C3AC3"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9B72474" w14:textId="77777777" w:rsidR="00F60B18" w:rsidRPr="002A34B3" w:rsidRDefault="00F60B18" w:rsidP="002231D2">
            <w:pPr>
              <w:pStyle w:val="TAC"/>
              <w:rPr>
                <w:rFonts w:cs="Arial"/>
                <w:szCs w:val="18"/>
              </w:rPr>
            </w:pPr>
          </w:p>
        </w:tc>
        <w:tc>
          <w:tcPr>
            <w:tcW w:w="3884" w:type="dxa"/>
            <w:shd w:val="clear" w:color="auto" w:fill="auto"/>
            <w:vAlign w:val="center"/>
          </w:tcPr>
          <w:p w14:paraId="41FE5945"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6E18DAE8" w14:textId="77777777" w:rsidTr="002231D2">
        <w:trPr>
          <w:jc w:val="center"/>
        </w:trPr>
        <w:tc>
          <w:tcPr>
            <w:tcW w:w="1644" w:type="dxa"/>
            <w:vMerge/>
            <w:shd w:val="clear" w:color="auto" w:fill="auto"/>
            <w:vAlign w:val="center"/>
          </w:tcPr>
          <w:p w14:paraId="64EDF263" w14:textId="77777777" w:rsidR="00F60B18" w:rsidRPr="002A34B3" w:rsidRDefault="00F60B18" w:rsidP="002231D2">
            <w:pPr>
              <w:pStyle w:val="TAL"/>
              <w:rPr>
                <w:rFonts w:cs="Arial"/>
                <w:szCs w:val="18"/>
              </w:rPr>
            </w:pPr>
          </w:p>
        </w:tc>
        <w:tc>
          <w:tcPr>
            <w:tcW w:w="2746" w:type="dxa"/>
            <w:shd w:val="clear" w:color="auto" w:fill="auto"/>
            <w:vAlign w:val="center"/>
          </w:tcPr>
          <w:p w14:paraId="1778BCA6" w14:textId="77777777" w:rsidR="00F60B18" w:rsidRPr="002A34B3" w:rsidRDefault="00F60B18" w:rsidP="002231D2">
            <w:pPr>
              <w:pStyle w:val="TAL"/>
              <w:rPr>
                <w:rFonts w:cs="Arial"/>
                <w:szCs w:val="18"/>
                <w:lang w:eastAsia="zh-CN"/>
              </w:rPr>
            </w:pPr>
            <w:bookmarkStart w:id="6165" w:name="OLE_LINK148"/>
            <w:r>
              <w:rPr>
                <w:rFonts w:cs="Arial"/>
                <w:szCs w:val="18"/>
                <w:lang w:eastAsia="zh-CN"/>
              </w:rPr>
              <w:t>PSSCH DMRS pattern</w:t>
            </w:r>
            <w:bookmarkEnd w:id="6165"/>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0DE9E960" w14:textId="77777777" w:rsidR="00F60B18" w:rsidRPr="002A34B3" w:rsidRDefault="00F60B18" w:rsidP="002231D2">
            <w:pPr>
              <w:pStyle w:val="TAC"/>
              <w:rPr>
                <w:rFonts w:cs="Arial"/>
                <w:szCs w:val="18"/>
              </w:rPr>
            </w:pPr>
          </w:p>
        </w:tc>
        <w:tc>
          <w:tcPr>
            <w:tcW w:w="3884" w:type="dxa"/>
            <w:shd w:val="clear" w:color="auto" w:fill="auto"/>
            <w:vAlign w:val="center"/>
          </w:tcPr>
          <w:p w14:paraId="61AABCC6" w14:textId="77777777" w:rsidR="00F60B18" w:rsidRPr="002A34B3" w:rsidRDefault="00F60B18" w:rsidP="002231D2">
            <w:pPr>
              <w:pStyle w:val="TAC"/>
              <w:rPr>
                <w:rFonts w:cs="Arial"/>
                <w:szCs w:val="18"/>
                <w:lang w:eastAsia="zh-CN"/>
              </w:rPr>
            </w:pPr>
            <w:bookmarkStart w:id="6166" w:name="OLE_LINK149"/>
            <w:r>
              <w:rPr>
                <w:rFonts w:cs="Arial" w:hint="eastAsia"/>
                <w:szCs w:val="18"/>
                <w:lang w:eastAsia="zh-CN"/>
              </w:rPr>
              <w:t>{</w:t>
            </w:r>
            <w:r>
              <w:rPr>
                <w:rFonts w:cs="Arial"/>
                <w:szCs w:val="18"/>
                <w:lang w:eastAsia="zh-CN"/>
              </w:rPr>
              <w:t>2,3}</w:t>
            </w:r>
            <w:bookmarkEnd w:id="6166"/>
          </w:p>
        </w:tc>
      </w:tr>
      <w:tr w:rsidR="00F60B18" w:rsidRPr="00895D21" w14:paraId="1E04CDFA" w14:textId="77777777" w:rsidTr="002231D2">
        <w:trPr>
          <w:trHeight w:val="70"/>
          <w:jc w:val="center"/>
        </w:trPr>
        <w:tc>
          <w:tcPr>
            <w:tcW w:w="1644" w:type="dxa"/>
            <w:vMerge/>
            <w:shd w:val="clear" w:color="auto" w:fill="auto"/>
            <w:vAlign w:val="center"/>
          </w:tcPr>
          <w:p w14:paraId="4A92F476" w14:textId="77777777" w:rsidR="00F60B18" w:rsidRPr="002A34B3" w:rsidRDefault="00F60B18" w:rsidP="002231D2">
            <w:pPr>
              <w:pStyle w:val="TAL"/>
              <w:rPr>
                <w:rFonts w:cs="Arial"/>
                <w:szCs w:val="18"/>
              </w:rPr>
            </w:pPr>
          </w:p>
        </w:tc>
        <w:tc>
          <w:tcPr>
            <w:tcW w:w="2746" w:type="dxa"/>
            <w:shd w:val="clear" w:color="auto" w:fill="auto"/>
            <w:vAlign w:val="center"/>
          </w:tcPr>
          <w:p w14:paraId="02B92837" w14:textId="77777777" w:rsidR="00F60B18" w:rsidRPr="002A34B3" w:rsidRDefault="00F60B18" w:rsidP="002231D2">
            <w:pPr>
              <w:pStyle w:val="TAL"/>
              <w:rPr>
                <w:rFonts w:cs="Arial"/>
                <w:szCs w:val="18"/>
                <w:lang w:eastAsia="zh-CN"/>
              </w:rPr>
            </w:pPr>
            <w:r>
              <w:rPr>
                <w:rFonts w:cs="Arial" w:hint="eastAsia"/>
                <w:szCs w:val="18"/>
                <w:lang w:eastAsia="zh-CN"/>
              </w:rPr>
              <w:t>S</w:t>
            </w:r>
            <w:r>
              <w:rPr>
                <w:rFonts w:cs="Arial"/>
                <w:szCs w:val="18"/>
                <w:lang w:eastAsia="zh-CN"/>
              </w:rPr>
              <w:t xml:space="preserve">ub-channel allocation </w:t>
            </w:r>
          </w:p>
        </w:tc>
        <w:tc>
          <w:tcPr>
            <w:tcW w:w="978" w:type="dxa"/>
            <w:shd w:val="clear" w:color="auto" w:fill="auto"/>
            <w:vAlign w:val="center"/>
          </w:tcPr>
          <w:p w14:paraId="14487530" w14:textId="77777777" w:rsidR="00F60B18" w:rsidRPr="002A34B3" w:rsidRDefault="00F60B18" w:rsidP="002231D2">
            <w:pPr>
              <w:pStyle w:val="TAC"/>
              <w:rPr>
                <w:rFonts w:cs="Arial"/>
                <w:szCs w:val="18"/>
              </w:rPr>
            </w:pPr>
          </w:p>
        </w:tc>
        <w:tc>
          <w:tcPr>
            <w:tcW w:w="3884" w:type="dxa"/>
            <w:shd w:val="clear" w:color="auto" w:fill="auto"/>
            <w:vAlign w:val="center"/>
          </w:tcPr>
          <w:p w14:paraId="3AC4768D" w14:textId="77777777" w:rsidR="00F60B18" w:rsidRPr="002A34B3" w:rsidRDefault="00F60B18" w:rsidP="002231D2">
            <w:pPr>
              <w:pStyle w:val="TAC"/>
              <w:rPr>
                <w:rFonts w:cs="Arial"/>
                <w:szCs w:val="18"/>
              </w:rPr>
            </w:pPr>
            <w:r>
              <w:rPr>
                <w:rFonts w:cs="Arial"/>
                <w:szCs w:val="18"/>
              </w:rPr>
              <w:t>Sub-channel 0</w:t>
            </w:r>
          </w:p>
        </w:tc>
      </w:tr>
      <w:tr w:rsidR="00F60B18" w:rsidRPr="00895D21" w14:paraId="7501FABC" w14:textId="77777777" w:rsidTr="002231D2">
        <w:trPr>
          <w:jc w:val="center"/>
        </w:trPr>
        <w:tc>
          <w:tcPr>
            <w:tcW w:w="1644" w:type="dxa"/>
            <w:vMerge/>
            <w:shd w:val="clear" w:color="auto" w:fill="auto"/>
            <w:vAlign w:val="center"/>
          </w:tcPr>
          <w:p w14:paraId="395E9FA0" w14:textId="77777777" w:rsidR="00F60B18" w:rsidRPr="002A34B3" w:rsidRDefault="00F60B18" w:rsidP="002231D2">
            <w:pPr>
              <w:pStyle w:val="TAL"/>
              <w:rPr>
                <w:rFonts w:cs="Arial"/>
                <w:szCs w:val="18"/>
              </w:rPr>
            </w:pPr>
          </w:p>
        </w:tc>
        <w:tc>
          <w:tcPr>
            <w:tcW w:w="2746" w:type="dxa"/>
            <w:shd w:val="clear" w:color="auto" w:fill="auto"/>
            <w:vAlign w:val="center"/>
          </w:tcPr>
          <w:p w14:paraId="7E1E929D" w14:textId="77777777" w:rsidR="00F60B18" w:rsidRPr="002A34B3" w:rsidRDefault="00F60B18" w:rsidP="002231D2">
            <w:pPr>
              <w:pStyle w:val="TAL"/>
              <w:rPr>
                <w:rFonts w:cs="Arial"/>
                <w:szCs w:val="18"/>
              </w:rPr>
            </w:pPr>
            <w:r w:rsidRPr="002A34B3">
              <w:rPr>
                <w:rFonts w:cs="Arial"/>
                <w:szCs w:val="18"/>
              </w:rPr>
              <w:t xml:space="preserve">Time offset (Note </w:t>
            </w:r>
            <w:r>
              <w:rPr>
                <w:rFonts w:cs="Arial"/>
                <w:szCs w:val="18"/>
              </w:rPr>
              <w:t>2</w:t>
            </w:r>
            <w:r w:rsidRPr="002A34B3">
              <w:rPr>
                <w:rFonts w:cs="Arial"/>
                <w:szCs w:val="18"/>
              </w:rPr>
              <w:t>)</w:t>
            </w:r>
          </w:p>
        </w:tc>
        <w:tc>
          <w:tcPr>
            <w:tcW w:w="978" w:type="dxa"/>
            <w:shd w:val="clear" w:color="auto" w:fill="auto"/>
            <w:vAlign w:val="center"/>
          </w:tcPr>
          <w:p w14:paraId="75EB9AE6"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6AA27226"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D7FB08B" w14:textId="77777777" w:rsidTr="002231D2">
        <w:trPr>
          <w:jc w:val="center"/>
        </w:trPr>
        <w:tc>
          <w:tcPr>
            <w:tcW w:w="1644" w:type="dxa"/>
            <w:vMerge/>
            <w:shd w:val="clear" w:color="auto" w:fill="auto"/>
            <w:vAlign w:val="center"/>
          </w:tcPr>
          <w:p w14:paraId="67FD03D1" w14:textId="77777777" w:rsidR="00F60B18" w:rsidRPr="002A34B3" w:rsidRDefault="00F60B18" w:rsidP="002231D2">
            <w:pPr>
              <w:pStyle w:val="TAL"/>
              <w:rPr>
                <w:rFonts w:cs="Arial"/>
                <w:szCs w:val="18"/>
              </w:rPr>
            </w:pPr>
          </w:p>
        </w:tc>
        <w:tc>
          <w:tcPr>
            <w:tcW w:w="2746" w:type="dxa"/>
            <w:shd w:val="clear" w:color="auto" w:fill="auto"/>
            <w:vAlign w:val="center"/>
          </w:tcPr>
          <w:p w14:paraId="70885D23"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3A69FD5A"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0F29466E" w14:textId="77777777" w:rsidR="00F60B18" w:rsidRPr="002A34B3" w:rsidRDefault="00F60B18" w:rsidP="002231D2">
            <w:pPr>
              <w:pStyle w:val="TAC"/>
              <w:rPr>
                <w:rFonts w:cs="Arial"/>
                <w:szCs w:val="18"/>
              </w:rPr>
            </w:pPr>
            <w:r w:rsidRPr="002A34B3">
              <w:rPr>
                <w:rFonts w:cs="Arial"/>
                <w:szCs w:val="18"/>
              </w:rPr>
              <w:t>0</w:t>
            </w:r>
          </w:p>
        </w:tc>
      </w:tr>
      <w:tr w:rsidR="00F60B18" w:rsidRPr="00895D21" w14:paraId="141B9AD6" w14:textId="77777777" w:rsidTr="002231D2">
        <w:trPr>
          <w:jc w:val="center"/>
        </w:trPr>
        <w:tc>
          <w:tcPr>
            <w:tcW w:w="1644" w:type="dxa"/>
            <w:vMerge/>
            <w:shd w:val="clear" w:color="auto" w:fill="auto"/>
            <w:vAlign w:val="center"/>
          </w:tcPr>
          <w:p w14:paraId="66A4A261" w14:textId="77777777" w:rsidR="00F60B18" w:rsidRPr="002A34B3" w:rsidRDefault="00F60B18" w:rsidP="002231D2">
            <w:pPr>
              <w:pStyle w:val="TAL"/>
              <w:rPr>
                <w:rFonts w:cs="Arial"/>
                <w:szCs w:val="18"/>
              </w:rPr>
            </w:pPr>
          </w:p>
        </w:tc>
        <w:tc>
          <w:tcPr>
            <w:tcW w:w="2746" w:type="dxa"/>
            <w:shd w:val="clear" w:color="auto" w:fill="auto"/>
            <w:vAlign w:val="center"/>
          </w:tcPr>
          <w:p w14:paraId="54F653EE"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08FEB27F" w14:textId="77777777" w:rsidR="00F60B18" w:rsidRPr="002A34B3" w:rsidRDefault="00F60B18" w:rsidP="002231D2">
            <w:pPr>
              <w:pStyle w:val="TAC"/>
              <w:rPr>
                <w:rFonts w:cs="Arial"/>
                <w:szCs w:val="18"/>
              </w:rPr>
            </w:pPr>
          </w:p>
        </w:tc>
        <w:tc>
          <w:tcPr>
            <w:tcW w:w="3884" w:type="dxa"/>
            <w:shd w:val="clear" w:color="auto" w:fill="auto"/>
            <w:vAlign w:val="center"/>
          </w:tcPr>
          <w:p w14:paraId="2E126E3B"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rsidRPr="00895D21" w14:paraId="52844EA3" w14:textId="77777777" w:rsidTr="002231D2">
        <w:trPr>
          <w:trHeight w:val="127"/>
          <w:jc w:val="center"/>
        </w:trPr>
        <w:tc>
          <w:tcPr>
            <w:tcW w:w="1644" w:type="dxa"/>
            <w:vMerge/>
            <w:shd w:val="clear" w:color="auto" w:fill="auto"/>
            <w:vAlign w:val="center"/>
          </w:tcPr>
          <w:p w14:paraId="020FCF93" w14:textId="77777777" w:rsidR="00F60B18" w:rsidRPr="002A34B3" w:rsidRDefault="00F60B18" w:rsidP="002231D2">
            <w:pPr>
              <w:pStyle w:val="TAL"/>
              <w:rPr>
                <w:rFonts w:cs="Arial"/>
                <w:szCs w:val="18"/>
              </w:rPr>
            </w:pPr>
          </w:p>
        </w:tc>
        <w:tc>
          <w:tcPr>
            <w:tcW w:w="2746" w:type="dxa"/>
            <w:shd w:val="clear" w:color="auto" w:fill="auto"/>
            <w:vAlign w:val="center"/>
          </w:tcPr>
          <w:p w14:paraId="339AE6FC" w14:textId="77777777" w:rsidR="00F60B18" w:rsidRPr="002A34B3" w:rsidRDefault="00F60B18" w:rsidP="002231D2">
            <w:pPr>
              <w:pStyle w:val="TAL"/>
              <w:rPr>
                <w:rFonts w:eastAsia="SimSun" w:cs="Arial"/>
                <w:szCs w:val="18"/>
                <w:lang w:eastAsia="zh-CN"/>
              </w:rPr>
            </w:pPr>
            <w:r w:rsidRPr="002A34B3">
              <w:rPr>
                <w:rFonts w:eastAsia="SimSun" w:cs="Arial"/>
                <w:szCs w:val="18"/>
                <w:lang w:eastAsia="zh-CN"/>
              </w:rPr>
              <w:t>PSFCH periodicity</w:t>
            </w:r>
          </w:p>
        </w:tc>
        <w:tc>
          <w:tcPr>
            <w:tcW w:w="978" w:type="dxa"/>
            <w:shd w:val="clear" w:color="auto" w:fill="auto"/>
            <w:vAlign w:val="center"/>
          </w:tcPr>
          <w:p w14:paraId="589C2E4F" w14:textId="77777777" w:rsidR="00F60B18" w:rsidRPr="002A34B3" w:rsidRDefault="00F60B18" w:rsidP="002231D2">
            <w:pPr>
              <w:pStyle w:val="TAC"/>
              <w:rPr>
                <w:rFonts w:cs="Arial"/>
                <w:szCs w:val="18"/>
                <w:lang w:eastAsia="zh-CN"/>
              </w:rPr>
            </w:pPr>
            <w:r w:rsidRPr="002A34B3">
              <w:rPr>
                <w:rFonts w:cs="Arial"/>
                <w:szCs w:val="18"/>
                <w:lang w:eastAsia="zh-CN"/>
              </w:rPr>
              <w:t>Slots</w:t>
            </w:r>
          </w:p>
        </w:tc>
        <w:tc>
          <w:tcPr>
            <w:tcW w:w="3884" w:type="dxa"/>
            <w:shd w:val="clear" w:color="auto" w:fill="auto"/>
            <w:vAlign w:val="center"/>
          </w:tcPr>
          <w:p w14:paraId="7AA97898" w14:textId="77777777" w:rsidR="00F60B18" w:rsidRPr="002A34B3" w:rsidRDefault="00F60B18" w:rsidP="002231D2">
            <w:pPr>
              <w:pStyle w:val="TAC"/>
              <w:rPr>
                <w:rFonts w:cs="Arial"/>
                <w:szCs w:val="18"/>
                <w:lang w:eastAsia="zh-CN"/>
              </w:rPr>
            </w:pPr>
            <w:r w:rsidRPr="002A34B3">
              <w:rPr>
                <w:rFonts w:cs="Arial"/>
                <w:szCs w:val="18"/>
                <w:lang w:eastAsia="zh-CN"/>
              </w:rPr>
              <w:t>4</w:t>
            </w:r>
          </w:p>
        </w:tc>
      </w:tr>
      <w:tr w:rsidR="00F60B18" w:rsidRPr="00895D21" w14:paraId="6C89E850" w14:textId="77777777" w:rsidTr="002231D2">
        <w:trPr>
          <w:trHeight w:val="127"/>
          <w:jc w:val="center"/>
        </w:trPr>
        <w:tc>
          <w:tcPr>
            <w:tcW w:w="1644" w:type="dxa"/>
            <w:vMerge/>
            <w:shd w:val="clear" w:color="auto" w:fill="auto"/>
            <w:vAlign w:val="center"/>
          </w:tcPr>
          <w:p w14:paraId="38C9A0F3" w14:textId="77777777" w:rsidR="00F60B18" w:rsidRPr="002A34B3" w:rsidRDefault="00F60B18" w:rsidP="002231D2">
            <w:pPr>
              <w:pStyle w:val="TAL"/>
              <w:rPr>
                <w:rFonts w:cs="Arial"/>
                <w:szCs w:val="18"/>
              </w:rPr>
            </w:pPr>
          </w:p>
        </w:tc>
        <w:tc>
          <w:tcPr>
            <w:tcW w:w="2746" w:type="dxa"/>
            <w:shd w:val="clear" w:color="auto" w:fill="auto"/>
            <w:vAlign w:val="center"/>
          </w:tcPr>
          <w:p w14:paraId="2A306D09"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1ED3B52F"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3ADA876B" w14:textId="77777777" w:rsidR="00F60B18" w:rsidRPr="002A34B3" w:rsidRDefault="00F60B18" w:rsidP="002231D2">
            <w:pPr>
              <w:pStyle w:val="TAC"/>
              <w:rPr>
                <w:rFonts w:cs="Arial"/>
                <w:szCs w:val="18"/>
                <w:lang w:eastAsia="zh-CN"/>
              </w:rPr>
            </w:pPr>
            <w:r w:rsidRPr="002A34B3">
              <w:rPr>
                <w:rFonts w:cs="Arial"/>
                <w:szCs w:val="18"/>
                <w:lang w:eastAsia="zh-CN"/>
              </w:rPr>
              <w:t>3</w:t>
            </w:r>
          </w:p>
        </w:tc>
      </w:tr>
      <w:tr w:rsidR="00F60B18" w:rsidRPr="00895D21" w14:paraId="16E049DB" w14:textId="77777777" w:rsidTr="002231D2">
        <w:trPr>
          <w:jc w:val="center"/>
        </w:trPr>
        <w:tc>
          <w:tcPr>
            <w:tcW w:w="1644" w:type="dxa"/>
            <w:vMerge w:val="restart"/>
            <w:shd w:val="clear" w:color="auto" w:fill="auto"/>
            <w:vAlign w:val="center"/>
          </w:tcPr>
          <w:p w14:paraId="01A23A1B" w14:textId="77777777" w:rsidR="00F60B18" w:rsidRPr="002A34B3" w:rsidRDefault="00F60B18" w:rsidP="002231D2">
            <w:pPr>
              <w:pStyle w:val="TAL"/>
              <w:rPr>
                <w:rFonts w:cs="Arial"/>
                <w:szCs w:val="18"/>
              </w:rPr>
            </w:pPr>
            <w:r w:rsidRPr="002A34B3">
              <w:rPr>
                <w:rFonts w:cs="Arial"/>
                <w:szCs w:val="18"/>
              </w:rPr>
              <w:t>Sidelink UE 2</w:t>
            </w:r>
          </w:p>
        </w:tc>
        <w:tc>
          <w:tcPr>
            <w:tcW w:w="2746" w:type="dxa"/>
            <w:shd w:val="clear" w:color="auto" w:fill="auto"/>
            <w:vAlign w:val="center"/>
          </w:tcPr>
          <w:p w14:paraId="479BC6CB" w14:textId="77777777" w:rsidR="00F60B18" w:rsidRPr="002A34B3" w:rsidRDefault="00F60B18" w:rsidP="002231D2">
            <w:pPr>
              <w:pStyle w:val="TAL"/>
              <w:rPr>
                <w:rFonts w:cs="Arial"/>
                <w:szCs w:val="18"/>
              </w:rPr>
            </w:pPr>
            <w:r w:rsidRPr="002A34B3">
              <w:rPr>
                <w:rFonts w:cs="Arial"/>
                <w:szCs w:val="18"/>
              </w:rPr>
              <w:t>Sidelink Transmissions</w:t>
            </w:r>
          </w:p>
        </w:tc>
        <w:tc>
          <w:tcPr>
            <w:tcW w:w="978" w:type="dxa"/>
            <w:shd w:val="clear" w:color="auto" w:fill="auto"/>
            <w:vAlign w:val="center"/>
          </w:tcPr>
          <w:p w14:paraId="3E26414C" w14:textId="77777777" w:rsidR="00F60B18" w:rsidRPr="002A34B3" w:rsidRDefault="00F60B18" w:rsidP="002231D2">
            <w:pPr>
              <w:pStyle w:val="TAC"/>
              <w:rPr>
                <w:rFonts w:cs="Arial"/>
                <w:szCs w:val="18"/>
              </w:rPr>
            </w:pPr>
          </w:p>
        </w:tc>
        <w:tc>
          <w:tcPr>
            <w:tcW w:w="3884" w:type="dxa"/>
            <w:shd w:val="clear" w:color="auto" w:fill="auto"/>
            <w:vAlign w:val="center"/>
          </w:tcPr>
          <w:p w14:paraId="5CA3E6F6" w14:textId="77777777" w:rsidR="00F60B18" w:rsidRPr="002A34B3" w:rsidRDefault="00F60B18" w:rsidP="002231D2">
            <w:pPr>
              <w:pStyle w:val="TAC"/>
              <w:rPr>
                <w:rFonts w:cs="Arial"/>
                <w:szCs w:val="18"/>
              </w:rPr>
            </w:pPr>
            <w:r w:rsidRPr="002A34B3">
              <w:rPr>
                <w:rFonts w:cs="Arial"/>
                <w:szCs w:val="18"/>
              </w:rPr>
              <w:t>PSCCH + PSSCH</w:t>
            </w:r>
          </w:p>
        </w:tc>
      </w:tr>
      <w:tr w:rsidR="00F60B18" w:rsidRPr="00895D21" w14:paraId="45992745" w14:textId="77777777" w:rsidTr="002231D2">
        <w:trPr>
          <w:jc w:val="center"/>
        </w:trPr>
        <w:tc>
          <w:tcPr>
            <w:tcW w:w="1644" w:type="dxa"/>
            <w:vMerge/>
            <w:shd w:val="clear" w:color="auto" w:fill="auto"/>
            <w:vAlign w:val="center"/>
          </w:tcPr>
          <w:p w14:paraId="357E0BE9" w14:textId="77777777" w:rsidR="00F60B18" w:rsidRPr="002A34B3" w:rsidRDefault="00F60B18" w:rsidP="002231D2">
            <w:pPr>
              <w:pStyle w:val="TAL"/>
              <w:rPr>
                <w:rFonts w:cs="Arial"/>
                <w:szCs w:val="18"/>
              </w:rPr>
            </w:pPr>
          </w:p>
        </w:tc>
        <w:tc>
          <w:tcPr>
            <w:tcW w:w="2746" w:type="dxa"/>
            <w:shd w:val="clear" w:color="auto" w:fill="auto"/>
            <w:vAlign w:val="center"/>
          </w:tcPr>
          <w:p w14:paraId="3F9BA9B5" w14:textId="77777777" w:rsidR="00F60B18" w:rsidRPr="002A34B3" w:rsidRDefault="00F60B18" w:rsidP="002231D2">
            <w:pPr>
              <w:pStyle w:val="TAL"/>
              <w:rPr>
                <w:rFonts w:cs="Arial"/>
                <w:szCs w:val="18"/>
              </w:rPr>
            </w:pPr>
            <w:r>
              <w:rPr>
                <w:rFonts w:cs="Arial"/>
                <w:szCs w:val="18"/>
                <w:lang w:eastAsia="zh-CN"/>
              </w:rPr>
              <w:t>PSSCH DMRS pattern</w:t>
            </w:r>
            <w:r w:rsidRPr="002A34B3">
              <w:rPr>
                <w:rFonts w:cs="Arial"/>
                <w:szCs w:val="18"/>
              </w:rPr>
              <w:t xml:space="preserve">(Note </w:t>
            </w:r>
            <w:r>
              <w:rPr>
                <w:rFonts w:cs="Arial"/>
                <w:szCs w:val="18"/>
              </w:rPr>
              <w:t>1</w:t>
            </w:r>
            <w:r w:rsidRPr="002A34B3">
              <w:rPr>
                <w:rFonts w:cs="Arial"/>
                <w:szCs w:val="18"/>
              </w:rPr>
              <w:t>)</w:t>
            </w:r>
          </w:p>
        </w:tc>
        <w:tc>
          <w:tcPr>
            <w:tcW w:w="978" w:type="dxa"/>
            <w:shd w:val="clear" w:color="auto" w:fill="auto"/>
            <w:vAlign w:val="center"/>
          </w:tcPr>
          <w:p w14:paraId="51CA6A35" w14:textId="77777777" w:rsidR="00F60B18" w:rsidRPr="002A34B3" w:rsidRDefault="00F60B18" w:rsidP="002231D2">
            <w:pPr>
              <w:pStyle w:val="TAC"/>
              <w:rPr>
                <w:rFonts w:cs="Arial"/>
                <w:szCs w:val="18"/>
              </w:rPr>
            </w:pPr>
          </w:p>
        </w:tc>
        <w:tc>
          <w:tcPr>
            <w:tcW w:w="3884" w:type="dxa"/>
            <w:shd w:val="clear" w:color="auto" w:fill="auto"/>
            <w:vAlign w:val="center"/>
          </w:tcPr>
          <w:p w14:paraId="5D594AD8" w14:textId="77777777" w:rsidR="00F60B18" w:rsidRPr="002A34B3" w:rsidRDefault="00F60B18" w:rsidP="002231D2">
            <w:pPr>
              <w:pStyle w:val="TAC"/>
              <w:rPr>
                <w:rFonts w:cs="Arial"/>
                <w:szCs w:val="18"/>
              </w:rPr>
            </w:pPr>
            <w:r>
              <w:rPr>
                <w:rFonts w:cs="Arial" w:hint="eastAsia"/>
                <w:szCs w:val="18"/>
                <w:lang w:eastAsia="zh-CN"/>
              </w:rPr>
              <w:t>{</w:t>
            </w:r>
            <w:r>
              <w:rPr>
                <w:rFonts w:cs="Arial"/>
                <w:szCs w:val="18"/>
                <w:lang w:eastAsia="zh-CN"/>
              </w:rPr>
              <w:t>2,3}</w:t>
            </w:r>
          </w:p>
        </w:tc>
      </w:tr>
      <w:tr w:rsidR="00F60B18" w:rsidRPr="00895D21" w14:paraId="19388AF5" w14:textId="77777777" w:rsidTr="002231D2">
        <w:trPr>
          <w:trHeight w:val="70"/>
          <w:jc w:val="center"/>
        </w:trPr>
        <w:tc>
          <w:tcPr>
            <w:tcW w:w="1644" w:type="dxa"/>
            <w:vMerge/>
            <w:shd w:val="clear" w:color="auto" w:fill="auto"/>
            <w:vAlign w:val="center"/>
          </w:tcPr>
          <w:p w14:paraId="1F846400" w14:textId="77777777" w:rsidR="00F60B18" w:rsidRPr="002A34B3" w:rsidRDefault="00F60B18" w:rsidP="002231D2">
            <w:pPr>
              <w:pStyle w:val="TAL"/>
              <w:rPr>
                <w:rFonts w:cs="Arial"/>
                <w:szCs w:val="18"/>
              </w:rPr>
            </w:pPr>
          </w:p>
        </w:tc>
        <w:tc>
          <w:tcPr>
            <w:tcW w:w="2746" w:type="dxa"/>
            <w:shd w:val="clear" w:color="auto" w:fill="auto"/>
            <w:vAlign w:val="center"/>
          </w:tcPr>
          <w:p w14:paraId="34FD16FD" w14:textId="77777777" w:rsidR="00F60B18" w:rsidRPr="002A34B3" w:rsidRDefault="00F60B18" w:rsidP="002231D2">
            <w:pPr>
              <w:pStyle w:val="TAL"/>
              <w:rPr>
                <w:rFonts w:cs="Arial"/>
                <w:szCs w:val="18"/>
              </w:rPr>
            </w:pPr>
            <w:r>
              <w:rPr>
                <w:rFonts w:cs="Arial"/>
                <w:szCs w:val="18"/>
              </w:rPr>
              <w:t xml:space="preserve">Sub-channel allocation </w:t>
            </w:r>
          </w:p>
        </w:tc>
        <w:tc>
          <w:tcPr>
            <w:tcW w:w="978" w:type="dxa"/>
            <w:shd w:val="clear" w:color="auto" w:fill="auto"/>
            <w:vAlign w:val="center"/>
          </w:tcPr>
          <w:p w14:paraId="6C67AA38" w14:textId="77777777" w:rsidR="00F60B18" w:rsidRPr="002A34B3" w:rsidRDefault="00F60B18" w:rsidP="002231D2">
            <w:pPr>
              <w:pStyle w:val="TAC"/>
              <w:rPr>
                <w:rFonts w:cs="Arial"/>
                <w:szCs w:val="18"/>
              </w:rPr>
            </w:pPr>
          </w:p>
        </w:tc>
        <w:tc>
          <w:tcPr>
            <w:tcW w:w="3884" w:type="dxa"/>
            <w:shd w:val="clear" w:color="auto" w:fill="auto"/>
            <w:vAlign w:val="center"/>
          </w:tcPr>
          <w:p w14:paraId="5FFA1D07" w14:textId="77777777" w:rsidR="00F60B18" w:rsidRPr="002A34B3" w:rsidRDefault="00F60B18" w:rsidP="002231D2">
            <w:pPr>
              <w:pStyle w:val="TAC"/>
              <w:rPr>
                <w:rFonts w:cs="Arial"/>
                <w:szCs w:val="18"/>
              </w:rPr>
            </w:pPr>
            <w:r>
              <w:rPr>
                <w:rFonts w:cs="Arial"/>
                <w:szCs w:val="18"/>
              </w:rPr>
              <w:t>Sub-channnel 3</w:t>
            </w:r>
          </w:p>
        </w:tc>
      </w:tr>
      <w:tr w:rsidR="00F60B18" w:rsidRPr="00895D21" w14:paraId="5203384D" w14:textId="77777777" w:rsidTr="002231D2">
        <w:trPr>
          <w:jc w:val="center"/>
        </w:trPr>
        <w:tc>
          <w:tcPr>
            <w:tcW w:w="1644" w:type="dxa"/>
            <w:vMerge/>
            <w:shd w:val="clear" w:color="auto" w:fill="auto"/>
            <w:vAlign w:val="center"/>
          </w:tcPr>
          <w:p w14:paraId="2937A4AF" w14:textId="77777777" w:rsidR="00F60B18" w:rsidRPr="002A34B3" w:rsidRDefault="00F60B18" w:rsidP="002231D2">
            <w:pPr>
              <w:pStyle w:val="TAL"/>
              <w:rPr>
                <w:rFonts w:cs="Arial"/>
                <w:szCs w:val="18"/>
              </w:rPr>
            </w:pPr>
          </w:p>
        </w:tc>
        <w:tc>
          <w:tcPr>
            <w:tcW w:w="2746" w:type="dxa"/>
            <w:shd w:val="clear" w:color="auto" w:fill="auto"/>
            <w:vAlign w:val="center"/>
          </w:tcPr>
          <w:p w14:paraId="56B59295" w14:textId="77777777" w:rsidR="00F60B18" w:rsidRPr="002A34B3" w:rsidRDefault="00F60B18" w:rsidP="002231D2">
            <w:pPr>
              <w:pStyle w:val="TAL"/>
              <w:rPr>
                <w:rFonts w:cs="Arial"/>
                <w:szCs w:val="18"/>
              </w:rPr>
            </w:pPr>
            <w:r w:rsidRPr="002A34B3">
              <w:rPr>
                <w:rFonts w:cs="Arial"/>
                <w:szCs w:val="18"/>
              </w:rPr>
              <w:t xml:space="preserve">Time offset </w:t>
            </w:r>
            <w:bookmarkStart w:id="6167" w:name="OLE_LINK150"/>
            <w:r w:rsidRPr="002A34B3">
              <w:rPr>
                <w:rFonts w:cs="Arial"/>
                <w:szCs w:val="18"/>
              </w:rPr>
              <w:t xml:space="preserve">(Note </w:t>
            </w:r>
            <w:r>
              <w:rPr>
                <w:rFonts w:cs="Arial"/>
                <w:szCs w:val="18"/>
              </w:rPr>
              <w:t>2</w:t>
            </w:r>
            <w:r w:rsidRPr="002A34B3">
              <w:rPr>
                <w:rFonts w:cs="Arial"/>
                <w:szCs w:val="18"/>
              </w:rPr>
              <w:t>)</w:t>
            </w:r>
            <w:bookmarkEnd w:id="6167"/>
          </w:p>
        </w:tc>
        <w:tc>
          <w:tcPr>
            <w:tcW w:w="978" w:type="dxa"/>
            <w:shd w:val="clear" w:color="auto" w:fill="auto"/>
            <w:vAlign w:val="center"/>
          </w:tcPr>
          <w:p w14:paraId="0EC54323" w14:textId="77777777" w:rsidR="00F60B18" w:rsidRPr="002A34B3" w:rsidRDefault="00F60B18" w:rsidP="002231D2">
            <w:pPr>
              <w:pStyle w:val="TAC"/>
              <w:rPr>
                <w:rFonts w:cs="Arial"/>
                <w:szCs w:val="18"/>
              </w:rPr>
            </w:pPr>
            <w:r w:rsidRPr="002A34B3">
              <w:rPr>
                <w:rFonts w:eastAsia="?? ??" w:cs="Arial"/>
                <w:szCs w:val="18"/>
              </w:rPr>
              <w:sym w:font="Symbol" w:char="F06D"/>
            </w:r>
            <w:r w:rsidRPr="002A34B3">
              <w:rPr>
                <w:rFonts w:eastAsia="?? ??" w:cs="Arial"/>
                <w:szCs w:val="18"/>
              </w:rPr>
              <w:t>s</w:t>
            </w:r>
          </w:p>
        </w:tc>
        <w:tc>
          <w:tcPr>
            <w:tcW w:w="3884" w:type="dxa"/>
            <w:shd w:val="clear" w:color="auto" w:fill="auto"/>
            <w:vAlign w:val="center"/>
          </w:tcPr>
          <w:p w14:paraId="40AD437F" w14:textId="77777777" w:rsidR="00F60B18" w:rsidRPr="002A34B3" w:rsidRDefault="00F60B18" w:rsidP="002231D2">
            <w:pPr>
              <w:pStyle w:val="TAC"/>
              <w:rPr>
                <w:rFonts w:cs="Arial"/>
                <w:szCs w:val="18"/>
              </w:rPr>
            </w:pPr>
            <w:r w:rsidRPr="002A34B3">
              <w:rPr>
                <w:rFonts w:cs="Arial"/>
                <w:szCs w:val="18"/>
              </w:rPr>
              <w:t>0</w:t>
            </w:r>
          </w:p>
        </w:tc>
      </w:tr>
      <w:tr w:rsidR="00F60B18" w:rsidRPr="00895D21" w14:paraId="5082F24B" w14:textId="77777777" w:rsidTr="002231D2">
        <w:trPr>
          <w:jc w:val="center"/>
        </w:trPr>
        <w:tc>
          <w:tcPr>
            <w:tcW w:w="1644" w:type="dxa"/>
            <w:vMerge/>
            <w:shd w:val="clear" w:color="auto" w:fill="auto"/>
            <w:vAlign w:val="center"/>
          </w:tcPr>
          <w:p w14:paraId="6093C1A8" w14:textId="77777777" w:rsidR="00F60B18" w:rsidRPr="002A34B3" w:rsidRDefault="00F60B18" w:rsidP="002231D2">
            <w:pPr>
              <w:pStyle w:val="TAL"/>
              <w:rPr>
                <w:rFonts w:cs="Arial"/>
                <w:szCs w:val="18"/>
              </w:rPr>
            </w:pPr>
          </w:p>
        </w:tc>
        <w:tc>
          <w:tcPr>
            <w:tcW w:w="2746" w:type="dxa"/>
            <w:shd w:val="clear" w:color="auto" w:fill="auto"/>
            <w:vAlign w:val="center"/>
          </w:tcPr>
          <w:p w14:paraId="1F792226" w14:textId="77777777" w:rsidR="00F60B18" w:rsidRPr="002A34B3" w:rsidRDefault="00F60B18" w:rsidP="002231D2">
            <w:pPr>
              <w:pStyle w:val="TAL"/>
              <w:rPr>
                <w:rFonts w:cs="Arial"/>
                <w:szCs w:val="18"/>
              </w:rPr>
            </w:pPr>
            <w:r w:rsidRPr="002A34B3">
              <w:rPr>
                <w:rFonts w:cs="Arial"/>
                <w:szCs w:val="18"/>
              </w:rPr>
              <w:t xml:space="preserve">Frequency offset (Note </w:t>
            </w:r>
            <w:r>
              <w:rPr>
                <w:rFonts w:cs="Arial"/>
                <w:szCs w:val="18"/>
              </w:rPr>
              <w:t>3</w:t>
            </w:r>
            <w:r w:rsidRPr="002A34B3">
              <w:rPr>
                <w:rFonts w:cs="Arial"/>
                <w:szCs w:val="18"/>
              </w:rPr>
              <w:t>)</w:t>
            </w:r>
          </w:p>
        </w:tc>
        <w:tc>
          <w:tcPr>
            <w:tcW w:w="978" w:type="dxa"/>
            <w:shd w:val="clear" w:color="auto" w:fill="auto"/>
            <w:vAlign w:val="center"/>
          </w:tcPr>
          <w:p w14:paraId="051FD6A9" w14:textId="77777777" w:rsidR="00F60B18" w:rsidRPr="002A34B3" w:rsidRDefault="00F60B18" w:rsidP="002231D2">
            <w:pPr>
              <w:pStyle w:val="TAC"/>
              <w:rPr>
                <w:rFonts w:cs="Arial"/>
                <w:szCs w:val="18"/>
              </w:rPr>
            </w:pPr>
            <w:r w:rsidRPr="002A34B3">
              <w:rPr>
                <w:rFonts w:cs="Arial"/>
                <w:szCs w:val="18"/>
              </w:rPr>
              <w:t>Hz</w:t>
            </w:r>
          </w:p>
        </w:tc>
        <w:tc>
          <w:tcPr>
            <w:tcW w:w="3884" w:type="dxa"/>
            <w:shd w:val="clear" w:color="auto" w:fill="auto"/>
            <w:vAlign w:val="center"/>
          </w:tcPr>
          <w:p w14:paraId="317AD67B" w14:textId="77777777" w:rsidR="00F60B18" w:rsidRPr="002A34B3" w:rsidRDefault="00F60B18" w:rsidP="002231D2">
            <w:pPr>
              <w:pStyle w:val="TAC"/>
              <w:rPr>
                <w:rFonts w:cs="Arial"/>
                <w:szCs w:val="18"/>
              </w:rPr>
            </w:pPr>
            <w:r w:rsidRPr="002A34B3">
              <w:rPr>
                <w:rFonts w:cs="Arial"/>
                <w:szCs w:val="18"/>
              </w:rPr>
              <w:t>0</w:t>
            </w:r>
          </w:p>
        </w:tc>
      </w:tr>
      <w:tr w:rsidR="00F60B18" w:rsidRPr="00895D21" w14:paraId="38B29623" w14:textId="77777777" w:rsidTr="002231D2">
        <w:trPr>
          <w:jc w:val="center"/>
        </w:trPr>
        <w:tc>
          <w:tcPr>
            <w:tcW w:w="1644" w:type="dxa"/>
            <w:vMerge/>
            <w:shd w:val="clear" w:color="auto" w:fill="auto"/>
            <w:vAlign w:val="center"/>
          </w:tcPr>
          <w:p w14:paraId="4A95F745" w14:textId="77777777" w:rsidR="00F60B18" w:rsidRPr="002A34B3" w:rsidRDefault="00F60B18" w:rsidP="002231D2">
            <w:pPr>
              <w:pStyle w:val="TAL"/>
              <w:rPr>
                <w:rFonts w:cs="Arial"/>
                <w:szCs w:val="18"/>
              </w:rPr>
            </w:pPr>
          </w:p>
        </w:tc>
        <w:tc>
          <w:tcPr>
            <w:tcW w:w="2746" w:type="dxa"/>
            <w:shd w:val="clear" w:color="auto" w:fill="auto"/>
            <w:vAlign w:val="center"/>
          </w:tcPr>
          <w:p w14:paraId="763BEB9A" w14:textId="77777777" w:rsidR="00F60B18" w:rsidRPr="002A34B3" w:rsidRDefault="00F60B18" w:rsidP="002231D2">
            <w:pPr>
              <w:pStyle w:val="TAL"/>
              <w:rPr>
                <w:rFonts w:cs="Arial"/>
                <w:szCs w:val="18"/>
              </w:rPr>
            </w:pPr>
            <w:r w:rsidRPr="002A34B3">
              <w:rPr>
                <w:rFonts w:cs="Arial"/>
                <w:szCs w:val="18"/>
              </w:rPr>
              <w:t>Antenna configuration</w:t>
            </w:r>
          </w:p>
        </w:tc>
        <w:tc>
          <w:tcPr>
            <w:tcW w:w="978" w:type="dxa"/>
            <w:shd w:val="clear" w:color="auto" w:fill="auto"/>
            <w:vAlign w:val="center"/>
          </w:tcPr>
          <w:p w14:paraId="73CA7578" w14:textId="77777777" w:rsidR="00F60B18" w:rsidRPr="002A34B3" w:rsidRDefault="00F60B18" w:rsidP="002231D2">
            <w:pPr>
              <w:pStyle w:val="TAC"/>
              <w:rPr>
                <w:rFonts w:cs="Arial"/>
                <w:szCs w:val="18"/>
              </w:rPr>
            </w:pPr>
          </w:p>
        </w:tc>
        <w:tc>
          <w:tcPr>
            <w:tcW w:w="3884" w:type="dxa"/>
            <w:shd w:val="clear" w:color="auto" w:fill="auto"/>
            <w:vAlign w:val="center"/>
          </w:tcPr>
          <w:p w14:paraId="3909669E" w14:textId="77777777" w:rsidR="00F60B18" w:rsidRPr="002A34B3" w:rsidRDefault="00F60B18" w:rsidP="002231D2">
            <w:pPr>
              <w:pStyle w:val="TAC"/>
              <w:rPr>
                <w:rFonts w:cs="Arial"/>
                <w:szCs w:val="18"/>
              </w:rPr>
            </w:pPr>
            <w:r w:rsidRPr="002A34B3">
              <w:rPr>
                <w:rFonts w:cs="Arial"/>
                <w:szCs w:val="18"/>
              </w:rPr>
              <w:t>1</w:t>
            </w:r>
            <w:r w:rsidRPr="002A34B3">
              <w:rPr>
                <w:rFonts w:cs="Arial"/>
                <w:szCs w:val="18"/>
                <w:lang w:eastAsia="zh-CN"/>
              </w:rPr>
              <w:t>x</w:t>
            </w:r>
            <w:r w:rsidRPr="002A34B3">
              <w:rPr>
                <w:rFonts w:cs="Arial"/>
                <w:szCs w:val="18"/>
              </w:rPr>
              <w:t>2</w:t>
            </w:r>
            <w:r>
              <w:rPr>
                <w:rFonts w:cs="Arial"/>
                <w:szCs w:val="18"/>
              </w:rPr>
              <w:t xml:space="preserve"> Low</w:t>
            </w:r>
          </w:p>
        </w:tc>
      </w:tr>
      <w:tr w:rsidR="00F60B18" w14:paraId="518A0D6E" w14:textId="77777777" w:rsidTr="002231D2">
        <w:trPr>
          <w:trHeight w:val="127"/>
          <w:jc w:val="center"/>
        </w:trPr>
        <w:tc>
          <w:tcPr>
            <w:tcW w:w="1644" w:type="dxa"/>
            <w:vMerge/>
            <w:shd w:val="clear" w:color="auto" w:fill="auto"/>
            <w:vAlign w:val="center"/>
          </w:tcPr>
          <w:p w14:paraId="36369548" w14:textId="77777777" w:rsidR="00F60B18" w:rsidRPr="002A34B3" w:rsidRDefault="00F60B18" w:rsidP="002231D2">
            <w:pPr>
              <w:pStyle w:val="TAL"/>
              <w:rPr>
                <w:rFonts w:cs="Arial"/>
                <w:szCs w:val="18"/>
              </w:rPr>
            </w:pPr>
          </w:p>
        </w:tc>
        <w:tc>
          <w:tcPr>
            <w:tcW w:w="2746" w:type="dxa"/>
            <w:shd w:val="clear" w:color="auto" w:fill="auto"/>
            <w:vAlign w:val="center"/>
          </w:tcPr>
          <w:p w14:paraId="6709B974" w14:textId="77777777" w:rsidR="00F60B18" w:rsidRPr="002A34B3" w:rsidRDefault="00F60B18" w:rsidP="002231D2">
            <w:pPr>
              <w:pStyle w:val="TAL"/>
              <w:rPr>
                <w:rFonts w:cs="Arial"/>
                <w:szCs w:val="18"/>
              </w:rPr>
            </w:pPr>
            <w:r w:rsidRPr="002A34B3">
              <w:rPr>
                <w:rFonts w:eastAsia="SimSun" w:cs="Arial"/>
                <w:szCs w:val="18"/>
                <w:lang w:eastAsia="zh-CN"/>
              </w:rPr>
              <w:t>PSFCH periodicity</w:t>
            </w:r>
          </w:p>
        </w:tc>
        <w:tc>
          <w:tcPr>
            <w:tcW w:w="978" w:type="dxa"/>
            <w:shd w:val="clear" w:color="auto" w:fill="auto"/>
            <w:vAlign w:val="center"/>
          </w:tcPr>
          <w:p w14:paraId="7B1C9039" w14:textId="77777777" w:rsidR="00F60B18" w:rsidRPr="002A34B3" w:rsidRDefault="00F60B18" w:rsidP="002231D2">
            <w:pPr>
              <w:pStyle w:val="TAC"/>
              <w:rPr>
                <w:rFonts w:cs="Arial"/>
                <w:szCs w:val="18"/>
              </w:rPr>
            </w:pPr>
            <w:r w:rsidRPr="002A34B3">
              <w:rPr>
                <w:rFonts w:cs="Arial"/>
                <w:szCs w:val="18"/>
                <w:lang w:eastAsia="zh-CN"/>
              </w:rPr>
              <w:t>Slots</w:t>
            </w:r>
          </w:p>
        </w:tc>
        <w:tc>
          <w:tcPr>
            <w:tcW w:w="3884" w:type="dxa"/>
            <w:shd w:val="clear" w:color="auto" w:fill="auto"/>
            <w:vAlign w:val="center"/>
          </w:tcPr>
          <w:p w14:paraId="11D5C8EE" w14:textId="77777777" w:rsidR="00F60B18" w:rsidRPr="002A34B3" w:rsidRDefault="00F60B18" w:rsidP="002231D2">
            <w:pPr>
              <w:pStyle w:val="TAC"/>
              <w:rPr>
                <w:rFonts w:cs="Arial"/>
                <w:szCs w:val="18"/>
              </w:rPr>
            </w:pPr>
            <w:r w:rsidRPr="002A34B3">
              <w:rPr>
                <w:rFonts w:eastAsia="SimSun" w:cs="Arial"/>
                <w:szCs w:val="18"/>
                <w:lang w:eastAsia="zh-CN"/>
              </w:rPr>
              <w:t>4</w:t>
            </w:r>
          </w:p>
        </w:tc>
      </w:tr>
      <w:tr w:rsidR="00F60B18" w14:paraId="7791D6D5" w14:textId="77777777" w:rsidTr="002231D2">
        <w:trPr>
          <w:trHeight w:val="127"/>
          <w:jc w:val="center"/>
        </w:trPr>
        <w:tc>
          <w:tcPr>
            <w:tcW w:w="1644" w:type="dxa"/>
            <w:vMerge/>
            <w:shd w:val="clear" w:color="auto" w:fill="auto"/>
            <w:vAlign w:val="center"/>
          </w:tcPr>
          <w:p w14:paraId="38320CED" w14:textId="77777777" w:rsidR="00F60B18" w:rsidRPr="002A34B3" w:rsidRDefault="00F60B18" w:rsidP="002231D2">
            <w:pPr>
              <w:pStyle w:val="TAL"/>
              <w:rPr>
                <w:rFonts w:cs="Arial"/>
                <w:szCs w:val="18"/>
              </w:rPr>
            </w:pPr>
          </w:p>
        </w:tc>
        <w:tc>
          <w:tcPr>
            <w:tcW w:w="2746" w:type="dxa"/>
            <w:shd w:val="clear" w:color="auto" w:fill="auto"/>
            <w:vAlign w:val="center"/>
          </w:tcPr>
          <w:p w14:paraId="7326C360" w14:textId="77777777" w:rsidR="00F60B18" w:rsidRPr="002A34B3" w:rsidRDefault="00F60B18" w:rsidP="002231D2">
            <w:pPr>
              <w:pStyle w:val="TAL"/>
              <w:rPr>
                <w:rFonts w:eastAsia="SimSun" w:cs="Arial"/>
                <w:szCs w:val="18"/>
                <w:lang w:eastAsia="zh-CN"/>
              </w:rPr>
            </w:pPr>
            <w:r>
              <w:rPr>
                <w:rFonts w:eastAsia="SimSun" w:cs="Arial"/>
                <w:szCs w:val="18"/>
                <w:lang w:eastAsia="zh-CN"/>
              </w:rPr>
              <w:t>MinT</w:t>
            </w:r>
            <w:r w:rsidRPr="002A34B3">
              <w:rPr>
                <w:rFonts w:eastAsia="SimSun" w:cs="Arial"/>
                <w:szCs w:val="18"/>
                <w:lang w:eastAsia="zh-CN"/>
              </w:rPr>
              <w:t>imeGapPSFCH</w:t>
            </w:r>
          </w:p>
        </w:tc>
        <w:tc>
          <w:tcPr>
            <w:tcW w:w="978" w:type="dxa"/>
            <w:shd w:val="clear" w:color="auto" w:fill="auto"/>
            <w:vAlign w:val="center"/>
          </w:tcPr>
          <w:p w14:paraId="31222D91" w14:textId="77777777" w:rsidR="00F60B18" w:rsidRPr="002A34B3" w:rsidRDefault="00F60B18" w:rsidP="002231D2">
            <w:pPr>
              <w:pStyle w:val="TAC"/>
              <w:rPr>
                <w:rFonts w:cs="Arial"/>
                <w:szCs w:val="18"/>
                <w:lang w:eastAsia="zh-CN"/>
              </w:rPr>
            </w:pPr>
            <w:r w:rsidRPr="002A34B3">
              <w:rPr>
                <w:rFonts w:cs="Arial"/>
                <w:szCs w:val="18"/>
                <w:lang w:eastAsia="zh-CN"/>
              </w:rPr>
              <w:t xml:space="preserve">Slots </w:t>
            </w:r>
          </w:p>
        </w:tc>
        <w:tc>
          <w:tcPr>
            <w:tcW w:w="3884" w:type="dxa"/>
            <w:shd w:val="clear" w:color="auto" w:fill="auto"/>
            <w:vAlign w:val="center"/>
          </w:tcPr>
          <w:p w14:paraId="073AD88A" w14:textId="77777777" w:rsidR="00F60B18" w:rsidRPr="002A34B3" w:rsidRDefault="00F60B18" w:rsidP="002231D2">
            <w:pPr>
              <w:pStyle w:val="TAC"/>
              <w:rPr>
                <w:rFonts w:eastAsia="SimSun" w:cs="Arial"/>
                <w:szCs w:val="18"/>
                <w:lang w:eastAsia="zh-CN"/>
              </w:rPr>
            </w:pPr>
            <w:r w:rsidRPr="002A34B3">
              <w:rPr>
                <w:rFonts w:cs="Arial"/>
                <w:szCs w:val="18"/>
                <w:lang w:eastAsia="zh-CN"/>
              </w:rPr>
              <w:t>3</w:t>
            </w:r>
          </w:p>
        </w:tc>
      </w:tr>
      <w:tr w:rsidR="00F60B18" w:rsidRPr="00895D21" w14:paraId="077C044C" w14:textId="77777777" w:rsidTr="002231D2">
        <w:trPr>
          <w:jc w:val="center"/>
        </w:trPr>
        <w:tc>
          <w:tcPr>
            <w:tcW w:w="9252" w:type="dxa"/>
            <w:gridSpan w:val="4"/>
            <w:shd w:val="clear" w:color="auto" w:fill="auto"/>
            <w:vAlign w:val="center"/>
          </w:tcPr>
          <w:p w14:paraId="30EBAC21" w14:textId="77777777" w:rsidR="00F60B18" w:rsidRPr="00BF5391" w:rsidRDefault="00F60B18" w:rsidP="002231D2">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5C37467A" w14:textId="0CD56AF8" w:rsidR="00F60B18" w:rsidRPr="002A34B3" w:rsidRDefault="00F60B18" w:rsidP="002231D2">
            <w:pPr>
              <w:pStyle w:val="TAN"/>
              <w:rPr>
                <w:rFonts w:cs="Arial"/>
                <w:szCs w:val="18"/>
              </w:rPr>
            </w:pPr>
            <w:r w:rsidRPr="002A34B3">
              <w:rPr>
                <w:rFonts w:cs="Arial"/>
                <w:szCs w:val="18"/>
              </w:rPr>
              <w:t xml:space="preserve">Note </w:t>
            </w:r>
            <w:r>
              <w:rPr>
                <w:rFonts w:cs="Arial"/>
                <w:szCs w:val="18"/>
              </w:rPr>
              <w:t>2</w:t>
            </w:r>
            <w:r w:rsidRPr="002A34B3">
              <w:rPr>
                <w:rFonts w:cs="Arial"/>
                <w:szCs w:val="18"/>
              </w:rPr>
              <w:t>:</w:t>
            </w:r>
            <w:r w:rsidRPr="002A34B3">
              <w:rPr>
                <w:rFonts w:cs="Arial"/>
                <w:szCs w:val="18"/>
              </w:rPr>
              <w:tab/>
            </w:r>
            <w:r w:rsidR="00703544">
              <w:t xml:space="preserve">Time offset of transmitted Sidelink UE </w:t>
            </w:r>
            <w:r w:rsidR="00703544">
              <w:rPr>
                <w:rFonts w:hint="eastAsia"/>
                <w:lang w:eastAsia="zh-CN"/>
              </w:rPr>
              <w:t>s</w:t>
            </w:r>
            <w:r w:rsidR="00703544">
              <w:rPr>
                <w:lang w:eastAsia="zh-CN"/>
              </w:rPr>
              <w:t>ignal</w:t>
            </w:r>
            <w:r w:rsidRPr="002A34B3">
              <w:rPr>
                <w:rFonts w:cs="Arial"/>
                <w:szCs w:val="18"/>
              </w:rPr>
              <w:t xml:space="preserve"> with respect to GNSS reference timing.</w:t>
            </w:r>
          </w:p>
          <w:p w14:paraId="4F97A404" w14:textId="3A198412" w:rsidR="00F60B18" w:rsidRPr="002A34B3" w:rsidRDefault="00F60B18" w:rsidP="002231D2">
            <w:pPr>
              <w:pStyle w:val="TAN"/>
              <w:rPr>
                <w:rFonts w:cs="Arial"/>
                <w:szCs w:val="18"/>
              </w:rPr>
            </w:pPr>
            <w:r w:rsidRPr="002A34B3">
              <w:rPr>
                <w:rFonts w:cs="Arial"/>
                <w:szCs w:val="18"/>
              </w:rPr>
              <w:t xml:space="preserve">Note </w:t>
            </w:r>
            <w:r>
              <w:rPr>
                <w:rFonts w:cs="Arial"/>
                <w:szCs w:val="18"/>
              </w:rPr>
              <w:t>3</w:t>
            </w:r>
            <w:r w:rsidRPr="002A34B3">
              <w:rPr>
                <w:rFonts w:cs="Arial"/>
                <w:szCs w:val="18"/>
              </w:rPr>
              <w:t>:</w:t>
            </w:r>
            <w:r w:rsidRPr="002A34B3">
              <w:rPr>
                <w:rFonts w:cs="Arial"/>
                <w:szCs w:val="18"/>
              </w:rPr>
              <w:tab/>
            </w:r>
            <w:r w:rsidR="00951F0E">
              <w:t xml:space="preserve">Frequency offset of transmitted Sidelink UE </w:t>
            </w:r>
            <w:r w:rsidR="00951F0E">
              <w:rPr>
                <w:rFonts w:hint="eastAsia"/>
                <w:lang w:eastAsia="zh-CN"/>
              </w:rPr>
              <w:t>s</w:t>
            </w:r>
            <w:r w:rsidR="00951F0E">
              <w:rPr>
                <w:lang w:eastAsia="zh-CN"/>
              </w:rPr>
              <w:t>ignal</w:t>
            </w:r>
            <w:r w:rsidRPr="002A34B3">
              <w:rPr>
                <w:rFonts w:cs="Arial"/>
                <w:szCs w:val="18"/>
              </w:rPr>
              <w:t xml:space="preserve"> with respect to GNSS reference frequency.</w:t>
            </w:r>
          </w:p>
        </w:tc>
      </w:tr>
    </w:tbl>
    <w:p w14:paraId="3BBD9F17" w14:textId="77777777" w:rsidR="00F60B18" w:rsidRPr="003068D1" w:rsidRDefault="00F60B18" w:rsidP="00D35940"/>
    <w:p w14:paraId="748D1A22" w14:textId="77777777" w:rsidR="00F60B18" w:rsidRPr="00E75984" w:rsidRDefault="00F60B18" w:rsidP="00F60B18">
      <w:pPr>
        <w:pStyle w:val="TH"/>
      </w:pPr>
      <w:r>
        <w:lastRenderedPageBreak/>
        <w:t>Table 11.1.6.1.1-2</w:t>
      </w:r>
      <w:r w:rsidRPr="00763C44">
        <w:t>:</w:t>
      </w:r>
      <w:r w:rsidRPr="001934FC">
        <w:t xml:space="preserve">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2"/>
        <w:gridCol w:w="1274"/>
        <w:gridCol w:w="1274"/>
        <w:gridCol w:w="1133"/>
        <w:gridCol w:w="1060"/>
      </w:tblGrid>
      <w:tr w:rsidR="00F60B18" w:rsidRPr="001934FC" w14:paraId="7A050D7F" w14:textId="77777777" w:rsidTr="002231D2">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06FF4" w14:textId="77777777" w:rsidR="00F60B18" w:rsidRPr="002A34B3" w:rsidRDefault="00F60B18" w:rsidP="002231D2">
            <w:pPr>
              <w:pStyle w:val="TAH"/>
              <w:rPr>
                <w:rFonts w:cs="Arial"/>
              </w:rPr>
            </w:pPr>
            <w:r w:rsidRPr="002A34B3">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3C92B" w14:textId="77777777" w:rsidR="00F60B18" w:rsidRPr="002A34B3" w:rsidRDefault="00F60B18" w:rsidP="002231D2">
            <w:pPr>
              <w:pStyle w:val="TAH"/>
              <w:rPr>
                <w:rFonts w:cs="Arial"/>
              </w:rPr>
            </w:pPr>
            <w:r w:rsidRPr="002A34B3">
              <w:rPr>
                <w:rFonts w:cs="Arial"/>
              </w:rPr>
              <w:t>Bandwidth</w:t>
            </w:r>
            <w:r>
              <w:rPr>
                <w:rFonts w:cs="Arial"/>
              </w:rPr>
              <w:t xml:space="preserve"> </w:t>
            </w:r>
            <w:r>
              <w:rPr>
                <w:rFonts w:cs="Arial"/>
                <w:lang w:eastAsia="ko-KR"/>
              </w:rPr>
              <w:t>(MHz)/</w:t>
            </w:r>
            <w:r>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89552F" w14:textId="77777777" w:rsidR="00F60B18" w:rsidRPr="002A34B3" w:rsidRDefault="00F60B18" w:rsidP="002231D2">
            <w:pPr>
              <w:pStyle w:val="TAH"/>
              <w:rPr>
                <w:rFonts w:cs="Arial"/>
              </w:rPr>
            </w:pPr>
            <w:r w:rsidRPr="002A34B3">
              <w:rPr>
                <w:rFonts w:cs="Arial"/>
              </w:rPr>
              <w:t>Sidelink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95A863" w14:textId="77777777" w:rsidR="00F60B18" w:rsidRPr="002A34B3" w:rsidRDefault="00F60B18" w:rsidP="002231D2">
            <w:pPr>
              <w:pStyle w:val="TAH"/>
              <w:rPr>
                <w:rFonts w:cs="Arial"/>
              </w:rPr>
            </w:pPr>
            <w:r w:rsidRPr="002A34B3">
              <w:rPr>
                <w:rFonts w:cs="Arial"/>
              </w:rPr>
              <w:t>PSSCH Reference</w:t>
            </w:r>
            <w:r w:rsidRPr="002A34B3">
              <w:rPr>
                <w:rFonts w:cs="Arial"/>
                <w:lang w:eastAsia="zh-CN"/>
              </w:rPr>
              <w:t xml:space="preserve"> </w:t>
            </w:r>
            <w:r w:rsidRPr="002A34B3">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B69E6A3" w14:textId="77777777" w:rsidR="00F60B18" w:rsidRDefault="00F60B18" w:rsidP="002231D2">
            <w:pPr>
              <w:pStyle w:val="TAH"/>
              <w:rPr>
                <w:rFonts w:cs="Arial"/>
              </w:rPr>
            </w:pPr>
            <w:r w:rsidRPr="00F31F66">
              <w:rPr>
                <w:rFonts w:cs="Arial"/>
              </w:rPr>
              <w:t>Modulation format and</w:t>
            </w:r>
          </w:p>
          <w:p w14:paraId="18C1BAAF" w14:textId="77777777" w:rsidR="00F60B18" w:rsidRPr="002A34B3" w:rsidRDefault="00F60B18" w:rsidP="002231D2">
            <w:pPr>
              <w:pStyle w:val="TAH"/>
              <w:rPr>
                <w:rFonts w:cs="Arial"/>
              </w:rPr>
            </w:pPr>
            <w:r w:rsidRPr="00F31F66">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B237947" w14:textId="77777777" w:rsidR="00F60B18" w:rsidRPr="002A34B3" w:rsidRDefault="00F60B18" w:rsidP="002231D2">
            <w:pPr>
              <w:pStyle w:val="TAH"/>
              <w:rPr>
                <w:rFonts w:cs="Arial"/>
              </w:rPr>
            </w:pPr>
            <w:bookmarkStart w:id="6168" w:name="OLE_LINK17"/>
            <w:r w:rsidRPr="00F31F66">
              <w:rPr>
                <w:rFonts w:cs="Arial"/>
              </w:rPr>
              <w:t>Propagation condition</w:t>
            </w:r>
            <w:bookmarkEnd w:id="616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F09159" w14:textId="77777777" w:rsidR="00F60B18" w:rsidRPr="002A34B3" w:rsidRDefault="00F60B18" w:rsidP="002231D2">
            <w:pPr>
              <w:pStyle w:val="TAH"/>
              <w:rPr>
                <w:rFonts w:cs="Arial"/>
              </w:rPr>
            </w:pPr>
            <w:r w:rsidRPr="002A34B3">
              <w:rPr>
                <w:rFonts w:cs="Arial"/>
              </w:rPr>
              <w:t>Reference value</w:t>
            </w:r>
          </w:p>
        </w:tc>
      </w:tr>
      <w:tr w:rsidR="00F60B18" w:rsidRPr="001934FC" w14:paraId="085AE300" w14:textId="77777777" w:rsidTr="002231D2">
        <w:trPr>
          <w:trHeight w:val="105"/>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3BF3E" w14:textId="77777777" w:rsidR="00F60B18" w:rsidRPr="002A34B3" w:rsidRDefault="00F60B18" w:rsidP="002231D2">
            <w:pPr>
              <w:pStyle w:val="TAH"/>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2C7BF8" w14:textId="77777777" w:rsidR="00F60B18" w:rsidRPr="002A34B3" w:rsidRDefault="00F60B18" w:rsidP="002231D2">
            <w:pPr>
              <w:pStyle w:val="TAH"/>
              <w:rPr>
                <w:rFonts w:cs="Arial"/>
              </w:rPr>
            </w:pPr>
          </w:p>
        </w:tc>
        <w:tc>
          <w:tcPr>
            <w:tcW w:w="47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CE01E" w14:textId="77777777" w:rsidR="00F60B18" w:rsidRPr="002A34B3" w:rsidRDefault="00F60B18" w:rsidP="002231D2">
            <w:pPr>
              <w:pStyle w:val="TAH"/>
              <w:rPr>
                <w:rFonts w:cs="Arial"/>
              </w:rPr>
            </w:pPr>
          </w:p>
        </w:tc>
        <w:tc>
          <w:tcPr>
            <w:tcW w:w="88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E9EAA"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5329A956" w14:textId="77777777" w:rsidR="00F60B18" w:rsidRPr="002A34B3" w:rsidRDefault="00F60B18" w:rsidP="002231D2">
            <w:pPr>
              <w:pStyle w:val="TAH"/>
              <w:rPr>
                <w:rFonts w:cs="Arial"/>
              </w:rPr>
            </w:pPr>
          </w:p>
        </w:tc>
        <w:tc>
          <w:tcPr>
            <w:tcW w:w="667" w:type="pct"/>
            <w:vMerge/>
            <w:tcBorders>
              <w:top w:val="single" w:sz="4" w:space="0" w:color="auto"/>
              <w:left w:val="single" w:sz="4" w:space="0" w:color="auto"/>
              <w:bottom w:val="single" w:sz="4" w:space="0" w:color="auto"/>
              <w:right w:val="single" w:sz="4" w:space="0" w:color="auto"/>
            </w:tcBorders>
            <w:shd w:val="clear" w:color="auto" w:fill="FFFFFF"/>
          </w:tcPr>
          <w:p w14:paraId="00523052" w14:textId="77777777" w:rsidR="00F60B18" w:rsidRPr="002A34B3" w:rsidRDefault="00F60B18" w:rsidP="002231D2">
            <w:pPr>
              <w:pStyle w:val="TAH"/>
              <w:rPr>
                <w:rFonts w:cs="Arial"/>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478BA" w14:textId="77777777" w:rsidR="00F60B18" w:rsidRPr="002A34B3" w:rsidRDefault="00F60B18" w:rsidP="002231D2">
            <w:pPr>
              <w:pStyle w:val="TAH"/>
              <w:rPr>
                <w:rFonts w:cs="Arial"/>
              </w:rPr>
            </w:pPr>
            <w:r w:rsidRPr="002A34B3">
              <w:rPr>
                <w:rFonts w:cs="Arial"/>
              </w:rPr>
              <w:t>PSSCH BLER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86796" w14:textId="77777777" w:rsidR="00F60B18" w:rsidRPr="002A34B3" w:rsidRDefault="00F60B18" w:rsidP="002231D2">
            <w:pPr>
              <w:pStyle w:val="TAH"/>
              <w:rPr>
                <w:rFonts w:cs="Arial"/>
              </w:rPr>
            </w:pPr>
            <w:r w:rsidRPr="002A34B3">
              <w:rPr>
                <w:rFonts w:cs="Arial"/>
              </w:rPr>
              <w:t>SNR (dB) of PSSCH</w:t>
            </w:r>
          </w:p>
        </w:tc>
      </w:tr>
      <w:tr w:rsidR="00F60B18" w:rsidRPr="001934FC" w14:paraId="6465D55D" w14:textId="77777777" w:rsidTr="002231D2">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C333FE" w14:textId="77777777" w:rsidR="00F60B18" w:rsidRPr="002A34B3" w:rsidRDefault="00F60B18" w:rsidP="002231D2">
            <w:pPr>
              <w:pStyle w:val="TAC"/>
              <w:rPr>
                <w:rFonts w:cs="Arial"/>
              </w:rPr>
            </w:pPr>
            <w:r w:rsidRPr="002A34B3">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E6B91" w14:textId="77777777" w:rsidR="00F60B18" w:rsidRPr="002A34B3" w:rsidRDefault="00F60B18" w:rsidP="002231D2">
            <w:pPr>
              <w:pStyle w:val="TAC"/>
              <w:rPr>
                <w:rFonts w:cs="Arial"/>
              </w:rPr>
            </w:pPr>
            <w:r w:rsidRPr="002A34B3">
              <w:rPr>
                <w:rFonts w:cs="Arial"/>
              </w:rPr>
              <w:t>20</w:t>
            </w:r>
            <w:r>
              <w:rPr>
                <w:rFonts w:cs="Arial"/>
              </w:rPr>
              <w:t xml:space="preserve">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180C7" w14:textId="77777777" w:rsidR="00F60B18" w:rsidRPr="002A34B3" w:rsidRDefault="00F60B18" w:rsidP="002231D2">
            <w:pPr>
              <w:pStyle w:val="TAC"/>
              <w:rPr>
                <w:rFonts w:cs="Arial"/>
              </w:rPr>
            </w:pPr>
            <w:r w:rsidRPr="002A34B3">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629BC" w14:textId="77777777" w:rsidR="00F60B18" w:rsidRPr="002A34B3" w:rsidRDefault="00F60B18" w:rsidP="002231D2">
            <w:pPr>
              <w:pStyle w:val="TAC"/>
              <w:rPr>
                <w:rFonts w:cs="Arial"/>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7CCBEA29"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35E31112"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2A1D9" w14:textId="77777777" w:rsidR="00F60B18" w:rsidRPr="002A34B3" w:rsidRDefault="00F60B18" w:rsidP="002231D2">
            <w:pPr>
              <w:pStyle w:val="TAC"/>
              <w:rPr>
                <w:rFonts w:cs="Arial"/>
              </w:rPr>
            </w:pPr>
            <w:r w:rsidRPr="002A34B3">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F884" w14:textId="77777777" w:rsidR="00F60B18" w:rsidRPr="002A34B3" w:rsidRDefault="00F60B18" w:rsidP="002231D2">
            <w:pPr>
              <w:pStyle w:val="TAC"/>
              <w:rPr>
                <w:rFonts w:cs="Arial"/>
              </w:rPr>
            </w:pPr>
            <w:r>
              <w:rPr>
                <w:rFonts w:eastAsia="Malgun Gothic" w:cs="Arial"/>
              </w:rPr>
              <w:t>30.35</w:t>
            </w:r>
          </w:p>
        </w:tc>
      </w:tr>
      <w:tr w:rsidR="00F60B18" w:rsidRPr="001934FC" w14:paraId="2D0983C0" w14:textId="77777777" w:rsidTr="002231D2">
        <w:trPr>
          <w:trHeight w:val="198"/>
          <w:jc w:val="center"/>
        </w:trPr>
        <w:tc>
          <w:tcPr>
            <w:tcW w:w="4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B742D4" w14:textId="77777777" w:rsidR="00F60B18" w:rsidRPr="002A34B3" w:rsidRDefault="00F60B18" w:rsidP="002231D2">
            <w:pPr>
              <w:pStyle w:val="TAC"/>
              <w:rPr>
                <w:rFonts w:cs="Arial"/>
              </w:rPr>
            </w:pPr>
          </w:p>
        </w:tc>
        <w:tc>
          <w:tcPr>
            <w:tcW w:w="6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B8406" w14:textId="77777777" w:rsidR="00F60B18" w:rsidRPr="002A34B3" w:rsidRDefault="00F60B18" w:rsidP="002231D2">
            <w:pPr>
              <w:pStyle w:val="TAC"/>
              <w:rPr>
                <w:rFonts w:cs="Arial"/>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4BF2F" w14:textId="77777777" w:rsidR="00F60B18" w:rsidRPr="002A34B3" w:rsidRDefault="00F60B18" w:rsidP="002231D2">
            <w:pPr>
              <w:pStyle w:val="TAC"/>
              <w:rPr>
                <w:rFonts w:cs="Arial"/>
              </w:rPr>
            </w:pPr>
            <w:r w:rsidRPr="002A34B3">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74238" w14:textId="77777777" w:rsidR="00F60B18" w:rsidRPr="002A34B3" w:rsidRDefault="00F60B18" w:rsidP="002231D2">
            <w:pPr>
              <w:pStyle w:val="TAC"/>
              <w:rPr>
                <w:rFonts w:cs="Arial"/>
                <w:lang w:eastAsia="zh-CN"/>
              </w:rPr>
            </w:pPr>
            <w:r w:rsidRPr="002A34B3">
              <w:rPr>
                <w:rFonts w:cs="Arial"/>
                <w:lang w:eastAsia="zh-CN"/>
              </w:rPr>
              <w:t>R.PSSCH.</w:t>
            </w:r>
            <w:r>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9F43782" w14:textId="77777777" w:rsidR="00F60B18" w:rsidRPr="002A34B3" w:rsidRDefault="00F60B18" w:rsidP="002231D2">
            <w:pPr>
              <w:pStyle w:val="TAC"/>
              <w:rPr>
                <w:rFonts w:cs="Arial"/>
              </w:rPr>
            </w:pPr>
            <w:r w:rsidRPr="00F31F66">
              <w:rPr>
                <w:rFonts w:cs="Arial"/>
              </w:rPr>
              <w:t>QPSK,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590255E9" w14:textId="77777777" w:rsidR="00F60B18" w:rsidRPr="002A34B3" w:rsidRDefault="00F60B18" w:rsidP="002231D2">
            <w:pPr>
              <w:pStyle w:val="TAC"/>
              <w:rPr>
                <w:rFonts w:cs="Arial"/>
              </w:rPr>
            </w:pPr>
            <w:r>
              <w:rPr>
                <w:rFonts w:cs="Arial" w:hint="eastAsia"/>
                <w:lang w:eastAsia="zh-CN"/>
              </w:rPr>
              <w:t>A</w:t>
            </w:r>
            <w:r>
              <w:rPr>
                <w:rFonts w:cs="Arial"/>
                <w:lang w:eastAsia="zh-CN"/>
              </w:rPr>
              <w:t>WGN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6A3C3" w14:textId="77777777" w:rsidR="00F60B18" w:rsidRPr="002A34B3" w:rsidRDefault="00F60B18" w:rsidP="002231D2">
            <w:pPr>
              <w:pStyle w:val="TAC"/>
              <w:rPr>
                <w:rFonts w:cs="Arial"/>
              </w:rPr>
            </w:pPr>
            <w:r>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3AB2" w14:textId="77777777" w:rsidR="00F60B18" w:rsidRPr="002A34B3" w:rsidRDefault="00F60B18" w:rsidP="002231D2">
            <w:pPr>
              <w:pStyle w:val="TAC"/>
              <w:rPr>
                <w:rFonts w:cs="Arial"/>
              </w:rPr>
            </w:pPr>
            <w:r>
              <w:rPr>
                <w:rFonts w:cs="Arial"/>
              </w:rPr>
              <w:t>4.8</w:t>
            </w:r>
          </w:p>
        </w:tc>
      </w:tr>
      <w:tr w:rsidR="00F60B18" w:rsidRPr="001934FC" w14:paraId="4302F372" w14:textId="77777777" w:rsidTr="002231D2">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110225B" w14:textId="77777777" w:rsidR="00F60B18" w:rsidRPr="002A34B3" w:rsidRDefault="00F60B18" w:rsidP="002231D2">
            <w:pPr>
              <w:pStyle w:val="TAN"/>
              <w:ind w:leftChars="50" w:left="100" w:firstLine="0"/>
              <w:rPr>
                <w:rFonts w:cs="Arial"/>
                <w:lang w:eastAsia="ja-JP"/>
              </w:rPr>
            </w:pPr>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szCs w:val="18"/>
              </w:rPr>
              <w:t xml:space="preserve"> </w:t>
            </w:r>
            <w:r w:rsidRPr="002A34B3">
              <w:rPr>
                <w:rFonts w:cs="Arial"/>
                <w:szCs w:val="18"/>
              </w:rPr>
              <w:tab/>
            </w:r>
            <w:r w:rsidRPr="002A34B3">
              <w:rPr>
                <w:rFonts w:cs="Arial"/>
                <w:lang w:eastAsia="ja-JP"/>
              </w:rPr>
              <w:t>There is no BLER requirement for Sidelink UE 1.</w:t>
            </w:r>
          </w:p>
        </w:tc>
      </w:tr>
    </w:tbl>
    <w:p w14:paraId="634235F4" w14:textId="77777777" w:rsidR="00F60B18" w:rsidRPr="00C11668" w:rsidRDefault="00F60B18" w:rsidP="00F60B18">
      <w:pPr>
        <w:rPr>
          <w:rFonts w:eastAsia="Malgun Gothic"/>
          <w:lang w:eastAsia="ko-KR"/>
        </w:rPr>
      </w:pPr>
    </w:p>
    <w:p w14:paraId="7E1CADCD" w14:textId="77777777" w:rsidR="00F60B18" w:rsidRPr="005B7A7E" w:rsidRDefault="00F60B18" w:rsidP="00F60B18">
      <w:pPr>
        <w:pStyle w:val="Heading3"/>
      </w:pPr>
      <w:bookmarkStart w:id="6169" w:name="_Toc76298415"/>
      <w:bookmarkStart w:id="6170" w:name="_Toc76572427"/>
      <w:bookmarkStart w:id="6171" w:name="_Toc76652294"/>
      <w:bookmarkStart w:id="6172" w:name="_Toc76653132"/>
      <w:bookmarkStart w:id="6173" w:name="_Toc83742405"/>
      <w:bookmarkStart w:id="6174" w:name="_Toc91440895"/>
      <w:bookmarkStart w:id="6175" w:name="_Toc98849685"/>
      <w:bookmarkStart w:id="6176" w:name="_Toc106543539"/>
      <w:bookmarkStart w:id="6177" w:name="_Toc106737637"/>
      <w:bookmarkStart w:id="6178" w:name="_Toc107233404"/>
      <w:bookmarkStart w:id="6179" w:name="_Toc107235022"/>
      <w:bookmarkStart w:id="6180" w:name="_Toc107419992"/>
      <w:bookmarkStart w:id="6181" w:name="_Toc107477290"/>
      <w:bookmarkStart w:id="6182" w:name="_Toc114566148"/>
      <w:bookmarkStart w:id="6183" w:name="_Toc123936460"/>
      <w:bookmarkStart w:id="6184" w:name="_Toc124377475"/>
      <w:r>
        <w:rPr>
          <w:rFonts w:eastAsia="PMingLiU"/>
          <w:lang w:eastAsia="zh-TW"/>
        </w:rPr>
        <w:t>11.</w:t>
      </w:r>
      <w:r w:rsidRPr="005B7A7E">
        <w:rPr>
          <w:rFonts w:eastAsia="PMingLiU"/>
          <w:lang w:eastAsia="zh-TW"/>
        </w:rPr>
        <w:t>1.7</w:t>
      </w:r>
      <w:r w:rsidRPr="005B7A7E">
        <w:tab/>
        <w:t>HARQ buffer soft combining test</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p>
    <w:p w14:paraId="2D447B59" w14:textId="77777777" w:rsidR="00F60B18" w:rsidRPr="005B7A7E" w:rsidRDefault="00F60B18" w:rsidP="00F60B18">
      <w:pPr>
        <w:pStyle w:val="Heading4"/>
      </w:pPr>
      <w:bookmarkStart w:id="6185" w:name="_Toc76298416"/>
      <w:bookmarkStart w:id="6186" w:name="_Toc76572428"/>
      <w:bookmarkStart w:id="6187" w:name="_Toc76652295"/>
      <w:bookmarkStart w:id="6188" w:name="_Toc76653133"/>
      <w:bookmarkStart w:id="6189" w:name="_Toc83742406"/>
      <w:bookmarkStart w:id="6190" w:name="_Toc91440896"/>
      <w:bookmarkStart w:id="6191" w:name="_Toc98849686"/>
      <w:bookmarkStart w:id="6192" w:name="_Toc106543540"/>
      <w:bookmarkStart w:id="6193" w:name="_Toc106737638"/>
      <w:bookmarkStart w:id="6194" w:name="_Toc107233405"/>
      <w:bookmarkStart w:id="6195" w:name="_Toc107235023"/>
      <w:bookmarkStart w:id="6196" w:name="_Toc107419993"/>
      <w:bookmarkStart w:id="6197" w:name="_Toc107477291"/>
      <w:bookmarkStart w:id="6198" w:name="_Toc114566149"/>
      <w:bookmarkStart w:id="6199" w:name="_Toc123936461"/>
      <w:bookmarkStart w:id="6200" w:name="_Toc124377476"/>
      <w:r w:rsidRPr="005B7A7E">
        <w:t>11.1.7.1</w:t>
      </w:r>
      <w:r w:rsidRPr="005B7A7E">
        <w:tab/>
        <w:t>2Rx requirement</w:t>
      </w:r>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p>
    <w:p w14:paraId="373CD222" w14:textId="77777777" w:rsidR="00F60B18" w:rsidRPr="005B7A7E" w:rsidRDefault="00F60B18" w:rsidP="00F60B18">
      <w:pPr>
        <w:pStyle w:val="Heading5"/>
      </w:pPr>
      <w:bookmarkStart w:id="6201" w:name="_Toc76298417"/>
      <w:bookmarkStart w:id="6202" w:name="_Toc76572429"/>
      <w:bookmarkStart w:id="6203" w:name="_Toc76652296"/>
      <w:bookmarkStart w:id="6204" w:name="_Toc76653134"/>
      <w:bookmarkStart w:id="6205" w:name="_Toc83742407"/>
      <w:bookmarkStart w:id="6206" w:name="_Toc91440897"/>
      <w:bookmarkStart w:id="6207" w:name="_Toc98849687"/>
      <w:bookmarkStart w:id="6208" w:name="_Toc106543541"/>
      <w:bookmarkStart w:id="6209" w:name="_Toc106737639"/>
      <w:bookmarkStart w:id="6210" w:name="_Toc107233406"/>
      <w:bookmarkStart w:id="6211" w:name="_Toc107235024"/>
      <w:bookmarkStart w:id="6212" w:name="_Toc107419994"/>
      <w:bookmarkStart w:id="6213" w:name="_Toc107477292"/>
      <w:bookmarkStart w:id="6214" w:name="_Toc114566150"/>
      <w:bookmarkStart w:id="6215" w:name="_Toc123936462"/>
      <w:bookmarkStart w:id="6216" w:name="_Toc124377477"/>
      <w:r w:rsidRPr="005B7A7E">
        <w:t>11.1.7.1.1</w:t>
      </w:r>
      <w:r w:rsidRPr="005B7A7E">
        <w:tab/>
        <w:t>Minimum requirement</w:t>
      </w:r>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33564329" w14:textId="77777777" w:rsidR="00F60B18" w:rsidRPr="005B7A7E" w:rsidRDefault="00F60B18" w:rsidP="00F60B18">
      <w:pPr>
        <w:rPr>
          <w:rFonts w:eastAsia="Malgun Gothic"/>
        </w:rPr>
      </w:pPr>
      <w:r w:rsidRPr="005B7A7E">
        <w:rPr>
          <w:rFonts w:eastAsia="Malgun Gothic"/>
        </w:rPr>
        <w:t>The purpose of this test is to verify the maximum number of HARQ processes per TTI supported by the V2X UE.</w:t>
      </w:r>
    </w:p>
    <w:p w14:paraId="0F5B4973" w14:textId="77777777" w:rsidR="00F60B18" w:rsidRPr="001934FC" w:rsidRDefault="00F60B18" w:rsidP="00F60B18">
      <w:pPr>
        <w:rPr>
          <w:rFonts w:eastAsia="Malgun Gothic"/>
        </w:rPr>
      </w:pPr>
      <w:r w:rsidRPr="005B7A7E">
        <w:rPr>
          <w:rFonts w:eastAsia="Malgun Gothic"/>
        </w:rPr>
        <w:t>The minimum requirement is specified in Table 11.1.7.1.1-2 with the test parameters specified in Table 11.1.7.1.1-1.</w:t>
      </w:r>
    </w:p>
    <w:p w14:paraId="3C1D742E" w14:textId="77777777" w:rsidR="00F60B18" w:rsidRPr="001934FC" w:rsidRDefault="00F60B18" w:rsidP="00F60B18">
      <w:pPr>
        <w:pStyle w:val="TH"/>
        <w:rPr>
          <w:rFonts w:eastAsia="Malgun Gothic"/>
        </w:rPr>
      </w:pPr>
      <w:r w:rsidRPr="001934FC">
        <w:t xml:space="preserve">Table </w:t>
      </w:r>
      <w:r w:rsidRPr="005B7A7E">
        <w:t>11.1.7.1</w:t>
      </w:r>
      <w:r>
        <w:t>.1</w:t>
      </w:r>
      <w:r w:rsidRPr="001934FC">
        <w:t>-1: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60B18" w:rsidRPr="001934FC" w14:paraId="48258765" w14:textId="77777777" w:rsidTr="002231D2">
        <w:trPr>
          <w:jc w:val="center"/>
        </w:trPr>
        <w:tc>
          <w:tcPr>
            <w:tcW w:w="4248" w:type="dxa"/>
            <w:gridSpan w:val="2"/>
            <w:shd w:val="clear" w:color="auto" w:fill="auto"/>
            <w:vAlign w:val="center"/>
          </w:tcPr>
          <w:p w14:paraId="50FED36A" w14:textId="77777777" w:rsidR="00F60B18" w:rsidRPr="002A34B3" w:rsidRDefault="00F60B18" w:rsidP="002231D2">
            <w:pPr>
              <w:pStyle w:val="TAH"/>
              <w:rPr>
                <w:rFonts w:cs="Arial"/>
                <w:szCs w:val="18"/>
              </w:rPr>
            </w:pPr>
            <w:r w:rsidRPr="002A34B3">
              <w:rPr>
                <w:rFonts w:cs="Arial"/>
                <w:szCs w:val="18"/>
              </w:rPr>
              <w:t>Parameter</w:t>
            </w:r>
          </w:p>
        </w:tc>
        <w:tc>
          <w:tcPr>
            <w:tcW w:w="850" w:type="dxa"/>
            <w:shd w:val="clear" w:color="auto" w:fill="auto"/>
            <w:vAlign w:val="center"/>
          </w:tcPr>
          <w:p w14:paraId="5B016704" w14:textId="77777777" w:rsidR="00F60B18" w:rsidRPr="002A34B3" w:rsidRDefault="00F60B18" w:rsidP="002231D2">
            <w:pPr>
              <w:pStyle w:val="TAH"/>
              <w:rPr>
                <w:rFonts w:cs="Arial"/>
                <w:szCs w:val="18"/>
              </w:rPr>
            </w:pPr>
            <w:r w:rsidRPr="002A34B3">
              <w:rPr>
                <w:rFonts w:cs="Arial"/>
                <w:szCs w:val="18"/>
              </w:rPr>
              <w:t>Unit</w:t>
            </w:r>
          </w:p>
        </w:tc>
        <w:tc>
          <w:tcPr>
            <w:tcW w:w="4395" w:type="dxa"/>
            <w:shd w:val="clear" w:color="auto" w:fill="auto"/>
            <w:vAlign w:val="center"/>
          </w:tcPr>
          <w:p w14:paraId="5FD9F8AA" w14:textId="77777777" w:rsidR="00F60B18" w:rsidRPr="002A34B3" w:rsidRDefault="00F60B18" w:rsidP="002231D2">
            <w:pPr>
              <w:pStyle w:val="TAH"/>
              <w:rPr>
                <w:rFonts w:cs="Arial"/>
                <w:szCs w:val="18"/>
              </w:rPr>
            </w:pPr>
            <w:r w:rsidRPr="002A34B3">
              <w:rPr>
                <w:rFonts w:cs="Arial"/>
                <w:szCs w:val="18"/>
              </w:rPr>
              <w:t>Test 1</w:t>
            </w:r>
          </w:p>
        </w:tc>
      </w:tr>
      <w:tr w:rsidR="00F60B18" w:rsidRPr="001934FC" w14:paraId="47E3D381" w14:textId="77777777" w:rsidTr="002231D2">
        <w:trPr>
          <w:jc w:val="center"/>
        </w:trPr>
        <w:tc>
          <w:tcPr>
            <w:tcW w:w="4248" w:type="dxa"/>
            <w:gridSpan w:val="2"/>
            <w:shd w:val="clear" w:color="auto" w:fill="auto"/>
            <w:vAlign w:val="center"/>
          </w:tcPr>
          <w:p w14:paraId="62C80E46" w14:textId="77777777" w:rsidR="00F60B18" w:rsidRPr="002A34B3" w:rsidRDefault="00F60B18" w:rsidP="002231D2">
            <w:pPr>
              <w:pStyle w:val="TAL"/>
              <w:rPr>
                <w:rFonts w:cs="Arial"/>
                <w:szCs w:val="18"/>
              </w:rPr>
            </w:pPr>
            <w:r w:rsidRPr="002A34B3">
              <w:rPr>
                <w:rFonts w:cs="Arial"/>
                <w:szCs w:val="18"/>
              </w:rPr>
              <w:t>Active cell(s)</w:t>
            </w:r>
          </w:p>
        </w:tc>
        <w:tc>
          <w:tcPr>
            <w:tcW w:w="850" w:type="dxa"/>
            <w:shd w:val="clear" w:color="auto" w:fill="auto"/>
            <w:vAlign w:val="center"/>
          </w:tcPr>
          <w:p w14:paraId="2FD87271" w14:textId="77777777" w:rsidR="00F60B18" w:rsidRPr="002A34B3" w:rsidRDefault="00F60B18" w:rsidP="002231D2">
            <w:pPr>
              <w:pStyle w:val="TAC"/>
              <w:rPr>
                <w:rFonts w:cs="Arial"/>
                <w:szCs w:val="18"/>
              </w:rPr>
            </w:pPr>
          </w:p>
        </w:tc>
        <w:tc>
          <w:tcPr>
            <w:tcW w:w="4395" w:type="dxa"/>
            <w:shd w:val="clear" w:color="auto" w:fill="auto"/>
            <w:vAlign w:val="center"/>
          </w:tcPr>
          <w:p w14:paraId="1DAB18D1" w14:textId="77777777" w:rsidR="00F60B18" w:rsidRPr="002A34B3" w:rsidRDefault="00F60B18" w:rsidP="002231D2">
            <w:pPr>
              <w:pStyle w:val="TAC"/>
              <w:rPr>
                <w:rFonts w:cs="Arial"/>
                <w:szCs w:val="18"/>
              </w:rPr>
            </w:pPr>
            <w:r w:rsidRPr="002A34B3">
              <w:rPr>
                <w:rFonts w:cs="Arial"/>
                <w:szCs w:val="18"/>
              </w:rPr>
              <w:t>None</w:t>
            </w:r>
          </w:p>
        </w:tc>
      </w:tr>
      <w:tr w:rsidR="00884CF3" w:rsidRPr="001934FC" w14:paraId="1E2E8EA5" w14:textId="77777777" w:rsidTr="002231D2">
        <w:trPr>
          <w:jc w:val="center"/>
        </w:trPr>
        <w:tc>
          <w:tcPr>
            <w:tcW w:w="4248" w:type="dxa"/>
            <w:gridSpan w:val="2"/>
            <w:shd w:val="clear" w:color="auto" w:fill="auto"/>
            <w:vAlign w:val="center"/>
          </w:tcPr>
          <w:p w14:paraId="0A35E3F1" w14:textId="77777777" w:rsidR="00884CF3" w:rsidRPr="002A34B3" w:rsidRDefault="00884CF3" w:rsidP="00884CF3">
            <w:pPr>
              <w:pStyle w:val="TAL"/>
              <w:rPr>
                <w:rFonts w:cs="Arial"/>
                <w:szCs w:val="18"/>
              </w:rPr>
            </w:pPr>
            <w:r w:rsidRPr="002A34B3">
              <w:rPr>
                <w:rFonts w:cs="Arial"/>
                <w:szCs w:val="18"/>
              </w:rPr>
              <w:t>Active Sidelink UE(s)</w:t>
            </w:r>
          </w:p>
        </w:tc>
        <w:tc>
          <w:tcPr>
            <w:tcW w:w="850" w:type="dxa"/>
            <w:shd w:val="clear" w:color="auto" w:fill="auto"/>
            <w:vAlign w:val="center"/>
          </w:tcPr>
          <w:p w14:paraId="5076537D" w14:textId="77777777" w:rsidR="00884CF3" w:rsidRPr="002A34B3" w:rsidRDefault="00884CF3" w:rsidP="00884CF3">
            <w:pPr>
              <w:pStyle w:val="TAC"/>
              <w:rPr>
                <w:rFonts w:cs="Arial"/>
                <w:szCs w:val="18"/>
              </w:rPr>
            </w:pPr>
          </w:p>
        </w:tc>
        <w:tc>
          <w:tcPr>
            <w:tcW w:w="4395" w:type="dxa"/>
            <w:shd w:val="clear" w:color="auto" w:fill="auto"/>
            <w:vAlign w:val="center"/>
          </w:tcPr>
          <w:p w14:paraId="666DD26D" w14:textId="4DAC4373" w:rsidR="00884CF3" w:rsidRPr="002A34B3" w:rsidRDefault="00884CF3" w:rsidP="00884CF3">
            <w:pPr>
              <w:pStyle w:val="TAC"/>
              <w:rPr>
                <w:rFonts w:cs="Arial"/>
                <w:szCs w:val="18"/>
              </w:rPr>
            </w:pPr>
            <w:r w:rsidRPr="00FE0D8F">
              <w:rPr>
                <w:rFonts w:eastAsia="SimSun" w:cs="Arial"/>
                <w:szCs w:val="18"/>
              </w:rPr>
              <w:t xml:space="preserve">Sidelink UE i, 0 ≤ i </w:t>
            </w:r>
            <w:r>
              <w:rPr>
                <w:rFonts w:eastAsia="SimSun" w:cs="Arial"/>
                <w:szCs w:val="18"/>
              </w:rPr>
              <w:t>&lt;</w:t>
            </w:r>
            <w:r w:rsidRPr="00FE0D8F">
              <w:rPr>
                <w:rFonts w:eastAsia="SimSun" w:cs="Arial"/>
                <w:szCs w:val="18"/>
              </w:rPr>
              <w:t xml:space="preserve"> </w:t>
            </w:r>
            <w:r w:rsidRPr="00FE0D8F">
              <w:rPr>
                <w:rFonts w:eastAsia="SimSun" w:cs="Arial"/>
                <w:i/>
                <w:iCs/>
                <w:szCs w:val="18"/>
              </w:rPr>
              <w:t>n</w:t>
            </w:r>
            <w:r w:rsidRPr="00FE0D8F">
              <w:rPr>
                <w:rFonts w:eastAsia="SimSun" w:cs="Arial"/>
                <w:szCs w:val="18"/>
              </w:rPr>
              <w:t xml:space="preserve"> (Note 1,2)</w:t>
            </w:r>
          </w:p>
        </w:tc>
      </w:tr>
      <w:tr w:rsidR="00884CF3" w:rsidRPr="001934FC" w14:paraId="48284FE5" w14:textId="77777777" w:rsidTr="002231D2">
        <w:trPr>
          <w:jc w:val="center"/>
        </w:trPr>
        <w:tc>
          <w:tcPr>
            <w:tcW w:w="1413" w:type="dxa"/>
            <w:vMerge w:val="restart"/>
            <w:shd w:val="clear" w:color="auto" w:fill="auto"/>
            <w:vAlign w:val="center"/>
          </w:tcPr>
          <w:p w14:paraId="39F910BE" w14:textId="77777777" w:rsidR="00884CF3" w:rsidRPr="00FE0D8F" w:rsidRDefault="00884CF3" w:rsidP="00884CF3">
            <w:pPr>
              <w:keepNext/>
              <w:keepLines/>
              <w:spacing w:after="0"/>
              <w:rPr>
                <w:rFonts w:ascii="Arial" w:eastAsia="SimSun" w:hAnsi="Arial" w:cs="Arial"/>
                <w:sz w:val="18"/>
                <w:szCs w:val="18"/>
              </w:rPr>
            </w:pPr>
            <w:r w:rsidRPr="00FE0D8F">
              <w:rPr>
                <w:rFonts w:ascii="Arial" w:eastAsia="SimSun" w:hAnsi="Arial" w:cs="Arial"/>
                <w:sz w:val="18"/>
                <w:szCs w:val="18"/>
              </w:rPr>
              <w:t>Sidelink UE i,</w:t>
            </w:r>
          </w:p>
          <w:p w14:paraId="0A60A4DF" w14:textId="75890D4D" w:rsidR="00884CF3" w:rsidRPr="002A34B3" w:rsidRDefault="00884CF3" w:rsidP="00884CF3">
            <w:pPr>
              <w:pStyle w:val="TAL"/>
              <w:rPr>
                <w:rFonts w:cs="Arial"/>
                <w:szCs w:val="18"/>
              </w:rPr>
            </w:pPr>
            <w:r w:rsidRPr="00FE0D8F">
              <w:rPr>
                <w:rFonts w:eastAsia="SimSun" w:cs="Arial"/>
                <w:szCs w:val="18"/>
              </w:rPr>
              <w:t xml:space="preserve">0 ≤ i </w:t>
            </w:r>
            <w:r>
              <w:rPr>
                <w:rFonts w:eastAsia="SimSun" w:cs="Arial"/>
                <w:szCs w:val="18"/>
              </w:rPr>
              <w:t>&lt;</w:t>
            </w:r>
            <w:r w:rsidRPr="00FE0D8F">
              <w:rPr>
                <w:rFonts w:eastAsia="SimSun" w:cs="Arial"/>
                <w:szCs w:val="18"/>
              </w:rPr>
              <w:t xml:space="preserve"> </w:t>
            </w:r>
            <w:r w:rsidRPr="00FE0D8F">
              <w:rPr>
                <w:rFonts w:eastAsia="SimSun" w:cs="Arial"/>
                <w:i/>
                <w:iCs/>
                <w:szCs w:val="18"/>
              </w:rPr>
              <w:t>n</w:t>
            </w:r>
          </w:p>
        </w:tc>
        <w:tc>
          <w:tcPr>
            <w:tcW w:w="2835" w:type="dxa"/>
            <w:shd w:val="clear" w:color="auto" w:fill="auto"/>
            <w:vAlign w:val="center"/>
          </w:tcPr>
          <w:p w14:paraId="38A1C42C" w14:textId="77777777" w:rsidR="00884CF3" w:rsidRPr="002A34B3" w:rsidRDefault="00884CF3" w:rsidP="00884CF3">
            <w:pPr>
              <w:pStyle w:val="TAL"/>
              <w:rPr>
                <w:rFonts w:cs="Arial"/>
                <w:szCs w:val="18"/>
              </w:rPr>
            </w:pPr>
            <w:r w:rsidRPr="002A34B3">
              <w:rPr>
                <w:rFonts w:cs="Arial"/>
                <w:szCs w:val="18"/>
              </w:rPr>
              <w:t>Sidelink Transmissions</w:t>
            </w:r>
          </w:p>
        </w:tc>
        <w:tc>
          <w:tcPr>
            <w:tcW w:w="850" w:type="dxa"/>
            <w:shd w:val="clear" w:color="auto" w:fill="auto"/>
            <w:vAlign w:val="center"/>
          </w:tcPr>
          <w:p w14:paraId="30EF9890" w14:textId="77777777" w:rsidR="00884CF3" w:rsidRPr="002A34B3" w:rsidRDefault="00884CF3" w:rsidP="00884CF3">
            <w:pPr>
              <w:pStyle w:val="TAC"/>
              <w:rPr>
                <w:rFonts w:cs="Arial"/>
                <w:szCs w:val="18"/>
              </w:rPr>
            </w:pPr>
          </w:p>
        </w:tc>
        <w:tc>
          <w:tcPr>
            <w:tcW w:w="4395" w:type="dxa"/>
            <w:shd w:val="clear" w:color="auto" w:fill="auto"/>
            <w:vAlign w:val="center"/>
          </w:tcPr>
          <w:p w14:paraId="72BC9836" w14:textId="77777777" w:rsidR="00884CF3" w:rsidRPr="002A34B3" w:rsidRDefault="00884CF3" w:rsidP="00884CF3">
            <w:pPr>
              <w:pStyle w:val="TAC"/>
              <w:rPr>
                <w:rFonts w:cs="Arial"/>
                <w:szCs w:val="18"/>
              </w:rPr>
            </w:pPr>
            <w:r w:rsidRPr="002A34B3">
              <w:rPr>
                <w:rFonts w:cs="Arial"/>
                <w:szCs w:val="18"/>
              </w:rPr>
              <w:t>PSCCH + PSSCH</w:t>
            </w:r>
          </w:p>
        </w:tc>
      </w:tr>
      <w:tr w:rsidR="00884CF3" w:rsidRPr="001934FC" w14:paraId="206E5554" w14:textId="77777777" w:rsidTr="002231D2">
        <w:trPr>
          <w:jc w:val="center"/>
        </w:trPr>
        <w:tc>
          <w:tcPr>
            <w:tcW w:w="1413" w:type="dxa"/>
            <w:vMerge/>
            <w:shd w:val="clear" w:color="auto" w:fill="auto"/>
            <w:vAlign w:val="center"/>
          </w:tcPr>
          <w:p w14:paraId="4D8DDCD5" w14:textId="77777777" w:rsidR="00884CF3" w:rsidRPr="002A34B3" w:rsidRDefault="00884CF3" w:rsidP="00884CF3">
            <w:pPr>
              <w:pStyle w:val="TAL"/>
              <w:rPr>
                <w:rFonts w:cs="Arial"/>
                <w:szCs w:val="18"/>
              </w:rPr>
            </w:pPr>
          </w:p>
        </w:tc>
        <w:tc>
          <w:tcPr>
            <w:tcW w:w="2835" w:type="dxa"/>
            <w:shd w:val="clear" w:color="auto" w:fill="auto"/>
            <w:vAlign w:val="center"/>
          </w:tcPr>
          <w:p w14:paraId="565DACA5" w14:textId="77777777" w:rsidR="00884CF3" w:rsidRPr="002A34B3" w:rsidRDefault="00884CF3" w:rsidP="00884CF3">
            <w:pPr>
              <w:pStyle w:val="TAL"/>
              <w:rPr>
                <w:rFonts w:cs="Arial"/>
                <w:szCs w:val="18"/>
              </w:rPr>
            </w:pPr>
            <w:r>
              <w:rPr>
                <w:rFonts w:hint="eastAsia"/>
                <w:lang w:eastAsia="ko-KR"/>
              </w:rPr>
              <w:t xml:space="preserve">PSSCH DMRS pattern </w:t>
            </w:r>
          </w:p>
        </w:tc>
        <w:tc>
          <w:tcPr>
            <w:tcW w:w="850" w:type="dxa"/>
            <w:shd w:val="clear" w:color="auto" w:fill="auto"/>
            <w:vAlign w:val="center"/>
          </w:tcPr>
          <w:p w14:paraId="62B52AE7" w14:textId="77777777" w:rsidR="00884CF3" w:rsidRPr="002A34B3" w:rsidRDefault="00884CF3" w:rsidP="00884CF3">
            <w:pPr>
              <w:pStyle w:val="TAC"/>
              <w:rPr>
                <w:rFonts w:cs="Arial"/>
                <w:szCs w:val="18"/>
                <w:lang w:eastAsia="zh-CN"/>
              </w:rPr>
            </w:pPr>
          </w:p>
        </w:tc>
        <w:tc>
          <w:tcPr>
            <w:tcW w:w="4395" w:type="dxa"/>
            <w:shd w:val="clear" w:color="auto" w:fill="auto"/>
            <w:vAlign w:val="center"/>
          </w:tcPr>
          <w:p w14:paraId="5B3BCE83" w14:textId="77777777" w:rsidR="00884CF3" w:rsidRPr="002A34B3" w:rsidRDefault="00884CF3" w:rsidP="00884CF3">
            <w:pPr>
              <w:pStyle w:val="TAC"/>
              <w:rPr>
                <w:rFonts w:cs="Arial"/>
                <w:szCs w:val="18"/>
              </w:rPr>
            </w:pPr>
            <w:r>
              <w:rPr>
                <w:rFonts w:cs="Arial" w:hint="eastAsia"/>
                <w:lang w:eastAsia="ko-KR"/>
              </w:rPr>
              <w:t>{2}</w:t>
            </w:r>
          </w:p>
        </w:tc>
      </w:tr>
      <w:tr w:rsidR="00884CF3" w:rsidRPr="001934FC" w14:paraId="62D3B6F9" w14:textId="77777777" w:rsidTr="002231D2">
        <w:trPr>
          <w:jc w:val="center"/>
        </w:trPr>
        <w:tc>
          <w:tcPr>
            <w:tcW w:w="1413" w:type="dxa"/>
            <w:vMerge/>
            <w:shd w:val="clear" w:color="auto" w:fill="auto"/>
            <w:vAlign w:val="center"/>
          </w:tcPr>
          <w:p w14:paraId="43CC33E8" w14:textId="77777777" w:rsidR="00884CF3" w:rsidRPr="002A34B3" w:rsidRDefault="00884CF3" w:rsidP="00884CF3">
            <w:pPr>
              <w:pStyle w:val="TAL"/>
              <w:rPr>
                <w:rFonts w:cs="Arial"/>
                <w:szCs w:val="18"/>
              </w:rPr>
            </w:pPr>
          </w:p>
        </w:tc>
        <w:tc>
          <w:tcPr>
            <w:tcW w:w="2835" w:type="dxa"/>
            <w:shd w:val="clear" w:color="auto" w:fill="auto"/>
            <w:vAlign w:val="center"/>
          </w:tcPr>
          <w:p w14:paraId="0BF0348F" w14:textId="77777777" w:rsidR="00884CF3" w:rsidRPr="002A34B3" w:rsidRDefault="00884CF3" w:rsidP="00884CF3">
            <w:pPr>
              <w:pStyle w:val="TAL"/>
              <w:rPr>
                <w:rFonts w:cs="Arial"/>
                <w:szCs w:val="18"/>
              </w:rPr>
            </w:pPr>
            <w:r w:rsidRPr="002A34B3">
              <w:rPr>
                <w:rFonts w:cs="Arial"/>
                <w:szCs w:val="18"/>
              </w:rPr>
              <w:t>Time gap between initial transmission and retransmission</w:t>
            </w:r>
          </w:p>
        </w:tc>
        <w:tc>
          <w:tcPr>
            <w:tcW w:w="850" w:type="dxa"/>
            <w:shd w:val="clear" w:color="auto" w:fill="auto"/>
            <w:vAlign w:val="center"/>
          </w:tcPr>
          <w:p w14:paraId="191D0D4C" w14:textId="77777777" w:rsidR="00884CF3" w:rsidRPr="002A34B3" w:rsidRDefault="00884CF3" w:rsidP="00884CF3">
            <w:pPr>
              <w:pStyle w:val="TAC"/>
              <w:rPr>
                <w:rFonts w:cs="Arial"/>
                <w:szCs w:val="18"/>
              </w:rPr>
            </w:pPr>
            <w:r w:rsidRPr="002A34B3">
              <w:rPr>
                <w:rFonts w:cs="Arial"/>
                <w:szCs w:val="18"/>
                <w:lang w:eastAsia="zh-CN"/>
              </w:rPr>
              <w:t>Slots</w:t>
            </w:r>
          </w:p>
        </w:tc>
        <w:tc>
          <w:tcPr>
            <w:tcW w:w="4395" w:type="dxa"/>
            <w:shd w:val="clear" w:color="auto" w:fill="auto"/>
            <w:vAlign w:val="center"/>
          </w:tcPr>
          <w:p w14:paraId="0A93CAB2" w14:textId="42635AA1" w:rsidR="00884CF3" w:rsidRPr="002A34B3" w:rsidRDefault="000F6085" w:rsidP="00884CF3">
            <w:pPr>
              <w:pStyle w:val="TAC"/>
              <w:rPr>
                <w:rFonts w:cs="Arial"/>
                <w:szCs w:val="18"/>
              </w:rPr>
            </w:pPr>
            <w:r>
              <w:rPr>
                <w:rFonts w:cs="Arial"/>
                <w:szCs w:val="18"/>
              </w:rPr>
              <w:t>k</w:t>
            </w:r>
            <w:r w:rsidR="00884CF3" w:rsidRPr="002A34B3">
              <w:rPr>
                <w:rFonts w:cs="Arial"/>
                <w:szCs w:val="18"/>
              </w:rPr>
              <w:t xml:space="preserve"> (Note </w:t>
            </w:r>
            <w:r w:rsidR="00884CF3">
              <w:rPr>
                <w:rFonts w:cs="Arial"/>
                <w:szCs w:val="18"/>
              </w:rPr>
              <w:t>3</w:t>
            </w:r>
            <w:r w:rsidR="00884CF3" w:rsidRPr="002A34B3">
              <w:rPr>
                <w:rFonts w:cs="Arial"/>
                <w:szCs w:val="18"/>
              </w:rPr>
              <w:t>)</w:t>
            </w:r>
          </w:p>
        </w:tc>
      </w:tr>
      <w:tr w:rsidR="00884CF3" w:rsidRPr="001934FC" w14:paraId="52EC2F6C" w14:textId="77777777" w:rsidTr="002231D2">
        <w:trPr>
          <w:jc w:val="center"/>
        </w:trPr>
        <w:tc>
          <w:tcPr>
            <w:tcW w:w="1413" w:type="dxa"/>
            <w:vMerge/>
            <w:shd w:val="clear" w:color="auto" w:fill="auto"/>
            <w:vAlign w:val="center"/>
          </w:tcPr>
          <w:p w14:paraId="6F1F6404" w14:textId="77777777" w:rsidR="00884CF3" w:rsidRPr="002A34B3" w:rsidRDefault="00884CF3" w:rsidP="00884CF3">
            <w:pPr>
              <w:pStyle w:val="TAL"/>
              <w:rPr>
                <w:rFonts w:cs="Arial"/>
                <w:szCs w:val="18"/>
              </w:rPr>
            </w:pPr>
          </w:p>
        </w:tc>
        <w:tc>
          <w:tcPr>
            <w:tcW w:w="2835" w:type="dxa"/>
            <w:shd w:val="clear" w:color="auto" w:fill="auto"/>
            <w:vAlign w:val="center"/>
          </w:tcPr>
          <w:p w14:paraId="224CED6F" w14:textId="77777777" w:rsidR="00884CF3" w:rsidRPr="002A34B3" w:rsidRDefault="00884CF3" w:rsidP="00884CF3">
            <w:pPr>
              <w:pStyle w:val="TAL"/>
              <w:rPr>
                <w:rFonts w:cs="Arial"/>
                <w:szCs w:val="18"/>
              </w:rPr>
            </w:pPr>
            <w:r w:rsidRPr="002A34B3">
              <w:rPr>
                <w:rFonts w:cs="Arial"/>
                <w:szCs w:val="18"/>
              </w:rPr>
              <w:t xml:space="preserve">Timing offset (Note </w:t>
            </w:r>
            <w:r>
              <w:rPr>
                <w:rFonts w:cs="Arial"/>
                <w:szCs w:val="18"/>
              </w:rPr>
              <w:t>4</w:t>
            </w:r>
            <w:r w:rsidRPr="002A34B3">
              <w:rPr>
                <w:rFonts w:cs="Arial"/>
                <w:szCs w:val="18"/>
              </w:rPr>
              <w:t>)</w:t>
            </w:r>
          </w:p>
        </w:tc>
        <w:tc>
          <w:tcPr>
            <w:tcW w:w="850" w:type="dxa"/>
            <w:shd w:val="clear" w:color="auto" w:fill="auto"/>
            <w:vAlign w:val="center"/>
          </w:tcPr>
          <w:p w14:paraId="7C3D7816" w14:textId="77777777" w:rsidR="00884CF3" w:rsidRPr="002A34B3" w:rsidRDefault="00884CF3" w:rsidP="00884CF3">
            <w:pPr>
              <w:pStyle w:val="TAC"/>
              <w:rPr>
                <w:rFonts w:cs="Arial"/>
                <w:szCs w:val="18"/>
              </w:rPr>
            </w:pPr>
            <w:r w:rsidRPr="002A34B3">
              <w:rPr>
                <w:rFonts w:eastAsia="?? ??" w:cs="Arial"/>
                <w:szCs w:val="18"/>
              </w:rPr>
              <w:sym w:font="Symbol" w:char="F06D"/>
            </w:r>
            <w:r w:rsidRPr="002A34B3">
              <w:rPr>
                <w:rFonts w:eastAsia="?? ??" w:cs="Arial"/>
                <w:szCs w:val="18"/>
              </w:rPr>
              <w:t>s</w:t>
            </w:r>
          </w:p>
        </w:tc>
        <w:tc>
          <w:tcPr>
            <w:tcW w:w="4395" w:type="dxa"/>
            <w:shd w:val="clear" w:color="auto" w:fill="auto"/>
            <w:vAlign w:val="center"/>
          </w:tcPr>
          <w:p w14:paraId="5D34F01B" w14:textId="77777777" w:rsidR="00884CF3" w:rsidRPr="002A34B3" w:rsidRDefault="00884CF3" w:rsidP="00884CF3">
            <w:pPr>
              <w:pStyle w:val="TAC"/>
              <w:rPr>
                <w:rFonts w:cs="Arial"/>
                <w:szCs w:val="18"/>
              </w:rPr>
            </w:pPr>
            <w:r w:rsidRPr="002A34B3">
              <w:rPr>
                <w:rFonts w:cs="Arial"/>
                <w:szCs w:val="18"/>
              </w:rPr>
              <w:t>0</w:t>
            </w:r>
          </w:p>
        </w:tc>
      </w:tr>
      <w:tr w:rsidR="00884CF3" w:rsidRPr="001934FC" w14:paraId="280FCF94" w14:textId="77777777" w:rsidTr="002231D2">
        <w:trPr>
          <w:jc w:val="center"/>
        </w:trPr>
        <w:tc>
          <w:tcPr>
            <w:tcW w:w="1413" w:type="dxa"/>
            <w:vMerge/>
            <w:shd w:val="clear" w:color="auto" w:fill="auto"/>
            <w:vAlign w:val="center"/>
          </w:tcPr>
          <w:p w14:paraId="49E4267D" w14:textId="77777777" w:rsidR="00884CF3" w:rsidRPr="002A34B3" w:rsidRDefault="00884CF3" w:rsidP="00884CF3">
            <w:pPr>
              <w:pStyle w:val="TAL"/>
              <w:rPr>
                <w:rFonts w:cs="Arial"/>
                <w:szCs w:val="18"/>
              </w:rPr>
            </w:pPr>
          </w:p>
        </w:tc>
        <w:tc>
          <w:tcPr>
            <w:tcW w:w="2835" w:type="dxa"/>
            <w:shd w:val="clear" w:color="auto" w:fill="auto"/>
            <w:vAlign w:val="center"/>
          </w:tcPr>
          <w:p w14:paraId="50A56499" w14:textId="77777777" w:rsidR="00884CF3" w:rsidRPr="002A34B3" w:rsidRDefault="00884CF3" w:rsidP="00884CF3">
            <w:pPr>
              <w:pStyle w:val="TAL"/>
              <w:rPr>
                <w:rFonts w:cs="Arial"/>
                <w:szCs w:val="18"/>
              </w:rPr>
            </w:pPr>
            <w:r w:rsidRPr="002A34B3">
              <w:rPr>
                <w:rFonts w:cs="Arial"/>
                <w:szCs w:val="18"/>
              </w:rPr>
              <w:t xml:space="preserve">Frequency offset (Note </w:t>
            </w:r>
            <w:r>
              <w:rPr>
                <w:rFonts w:cs="Arial"/>
                <w:szCs w:val="18"/>
              </w:rPr>
              <w:t>5</w:t>
            </w:r>
            <w:r w:rsidRPr="002A34B3">
              <w:rPr>
                <w:rFonts w:cs="Arial"/>
                <w:szCs w:val="18"/>
              </w:rPr>
              <w:t>)</w:t>
            </w:r>
          </w:p>
        </w:tc>
        <w:tc>
          <w:tcPr>
            <w:tcW w:w="850" w:type="dxa"/>
            <w:shd w:val="clear" w:color="auto" w:fill="auto"/>
            <w:vAlign w:val="center"/>
          </w:tcPr>
          <w:p w14:paraId="74111D97" w14:textId="77777777" w:rsidR="00884CF3" w:rsidRPr="002A34B3" w:rsidRDefault="00884CF3" w:rsidP="00884CF3">
            <w:pPr>
              <w:pStyle w:val="TAC"/>
              <w:rPr>
                <w:rFonts w:cs="Arial"/>
                <w:szCs w:val="18"/>
              </w:rPr>
            </w:pPr>
            <w:r w:rsidRPr="002A34B3">
              <w:rPr>
                <w:rFonts w:cs="Arial"/>
                <w:szCs w:val="18"/>
              </w:rPr>
              <w:t>Hz</w:t>
            </w:r>
          </w:p>
        </w:tc>
        <w:tc>
          <w:tcPr>
            <w:tcW w:w="4395" w:type="dxa"/>
            <w:shd w:val="clear" w:color="auto" w:fill="auto"/>
            <w:vAlign w:val="center"/>
          </w:tcPr>
          <w:p w14:paraId="4FA92C28" w14:textId="77777777" w:rsidR="00884CF3" w:rsidRPr="002A34B3" w:rsidRDefault="00884CF3" w:rsidP="00884CF3">
            <w:pPr>
              <w:pStyle w:val="TAC"/>
              <w:rPr>
                <w:rFonts w:cs="Arial"/>
                <w:szCs w:val="18"/>
              </w:rPr>
            </w:pPr>
            <w:r w:rsidRPr="002A34B3">
              <w:rPr>
                <w:rFonts w:cs="Arial"/>
                <w:szCs w:val="18"/>
              </w:rPr>
              <w:t>0</w:t>
            </w:r>
          </w:p>
        </w:tc>
      </w:tr>
      <w:tr w:rsidR="00884CF3" w:rsidRPr="001934FC" w14:paraId="73B26727" w14:textId="77777777" w:rsidTr="002231D2">
        <w:trPr>
          <w:trHeight w:val="82"/>
          <w:jc w:val="center"/>
        </w:trPr>
        <w:tc>
          <w:tcPr>
            <w:tcW w:w="1413" w:type="dxa"/>
            <w:vMerge/>
            <w:shd w:val="clear" w:color="auto" w:fill="auto"/>
            <w:vAlign w:val="center"/>
          </w:tcPr>
          <w:p w14:paraId="019B1A77" w14:textId="77777777" w:rsidR="00884CF3" w:rsidRPr="002A34B3" w:rsidRDefault="00884CF3" w:rsidP="00884CF3">
            <w:pPr>
              <w:pStyle w:val="TAL"/>
              <w:rPr>
                <w:rFonts w:cs="Arial"/>
                <w:szCs w:val="18"/>
              </w:rPr>
            </w:pPr>
          </w:p>
        </w:tc>
        <w:tc>
          <w:tcPr>
            <w:tcW w:w="2835" w:type="dxa"/>
            <w:shd w:val="clear" w:color="auto" w:fill="auto"/>
            <w:vAlign w:val="center"/>
          </w:tcPr>
          <w:p w14:paraId="3652F576" w14:textId="77777777" w:rsidR="00884CF3" w:rsidRPr="002A34B3" w:rsidRDefault="00884CF3" w:rsidP="00884CF3">
            <w:pPr>
              <w:pStyle w:val="TAL"/>
              <w:rPr>
                <w:rFonts w:cs="Arial"/>
                <w:szCs w:val="18"/>
                <w:lang w:eastAsia="zh-CN"/>
              </w:rPr>
            </w:pPr>
            <w:r w:rsidRPr="002A34B3">
              <w:rPr>
                <w:rFonts w:cs="Arial"/>
                <w:szCs w:val="18"/>
                <w:lang w:eastAsia="zh-CN"/>
              </w:rPr>
              <w:t>Synchronization source</w:t>
            </w:r>
          </w:p>
        </w:tc>
        <w:tc>
          <w:tcPr>
            <w:tcW w:w="850" w:type="dxa"/>
            <w:shd w:val="clear" w:color="auto" w:fill="auto"/>
            <w:vAlign w:val="center"/>
          </w:tcPr>
          <w:p w14:paraId="279F8C7B" w14:textId="77777777" w:rsidR="00884CF3" w:rsidRPr="002A34B3" w:rsidRDefault="00884CF3" w:rsidP="00884CF3">
            <w:pPr>
              <w:pStyle w:val="TAC"/>
              <w:rPr>
                <w:rFonts w:cs="Arial"/>
                <w:szCs w:val="18"/>
              </w:rPr>
            </w:pPr>
          </w:p>
        </w:tc>
        <w:tc>
          <w:tcPr>
            <w:tcW w:w="4395" w:type="dxa"/>
            <w:shd w:val="clear" w:color="auto" w:fill="auto"/>
            <w:vAlign w:val="center"/>
          </w:tcPr>
          <w:p w14:paraId="2EDD1D1B" w14:textId="77777777" w:rsidR="00884CF3" w:rsidRPr="002A34B3" w:rsidRDefault="00884CF3" w:rsidP="00884CF3">
            <w:pPr>
              <w:pStyle w:val="TAC"/>
              <w:rPr>
                <w:rFonts w:cs="Arial"/>
                <w:szCs w:val="18"/>
                <w:lang w:eastAsia="zh-CN"/>
              </w:rPr>
            </w:pPr>
            <w:r w:rsidRPr="002A34B3">
              <w:rPr>
                <w:rFonts w:cs="Arial"/>
                <w:szCs w:val="18"/>
                <w:lang w:eastAsia="zh-CN"/>
              </w:rPr>
              <w:t>GNSS or GNSS-equivalent</w:t>
            </w:r>
          </w:p>
        </w:tc>
      </w:tr>
      <w:tr w:rsidR="00884CF3" w:rsidRPr="001934FC" w14:paraId="1C48CA73" w14:textId="77777777" w:rsidTr="002231D2">
        <w:trPr>
          <w:trHeight w:val="47"/>
          <w:jc w:val="center"/>
        </w:trPr>
        <w:tc>
          <w:tcPr>
            <w:tcW w:w="1413" w:type="dxa"/>
            <w:vMerge/>
            <w:shd w:val="clear" w:color="auto" w:fill="auto"/>
            <w:vAlign w:val="center"/>
          </w:tcPr>
          <w:p w14:paraId="1E2C34E9" w14:textId="77777777" w:rsidR="00884CF3" w:rsidRPr="002A34B3" w:rsidRDefault="00884CF3" w:rsidP="00884CF3">
            <w:pPr>
              <w:pStyle w:val="TAL"/>
              <w:rPr>
                <w:rFonts w:cs="Arial"/>
                <w:szCs w:val="18"/>
              </w:rPr>
            </w:pPr>
          </w:p>
        </w:tc>
        <w:tc>
          <w:tcPr>
            <w:tcW w:w="2835" w:type="dxa"/>
            <w:shd w:val="clear" w:color="auto" w:fill="auto"/>
            <w:vAlign w:val="center"/>
          </w:tcPr>
          <w:p w14:paraId="20F69E4C" w14:textId="77777777" w:rsidR="00884CF3" w:rsidRPr="002A34B3" w:rsidRDefault="00884CF3" w:rsidP="00884CF3">
            <w:pPr>
              <w:pStyle w:val="TAL"/>
              <w:rPr>
                <w:rFonts w:cs="Arial"/>
                <w:szCs w:val="18"/>
              </w:rPr>
            </w:pPr>
            <w:r w:rsidRPr="002A34B3">
              <w:rPr>
                <w:rFonts w:cs="Arial"/>
                <w:szCs w:val="18"/>
              </w:rPr>
              <w:t>Antenna configuration</w:t>
            </w:r>
          </w:p>
        </w:tc>
        <w:tc>
          <w:tcPr>
            <w:tcW w:w="850" w:type="dxa"/>
            <w:shd w:val="clear" w:color="auto" w:fill="auto"/>
            <w:vAlign w:val="center"/>
          </w:tcPr>
          <w:p w14:paraId="3023804F" w14:textId="77777777" w:rsidR="00884CF3" w:rsidRPr="002A34B3" w:rsidRDefault="00884CF3" w:rsidP="00884CF3">
            <w:pPr>
              <w:pStyle w:val="TAC"/>
              <w:rPr>
                <w:rFonts w:cs="Arial"/>
                <w:szCs w:val="18"/>
              </w:rPr>
            </w:pPr>
          </w:p>
        </w:tc>
        <w:tc>
          <w:tcPr>
            <w:tcW w:w="4395" w:type="dxa"/>
            <w:shd w:val="clear" w:color="auto" w:fill="auto"/>
            <w:vAlign w:val="center"/>
          </w:tcPr>
          <w:p w14:paraId="5CFE211A" w14:textId="77777777" w:rsidR="00884CF3" w:rsidRPr="002A34B3" w:rsidRDefault="00884CF3" w:rsidP="00884CF3">
            <w:pPr>
              <w:pStyle w:val="TAC"/>
              <w:rPr>
                <w:rFonts w:cs="Arial"/>
                <w:szCs w:val="18"/>
              </w:rPr>
            </w:pPr>
            <w:r w:rsidRPr="002A34B3">
              <w:rPr>
                <w:rFonts w:cs="Arial"/>
                <w:szCs w:val="18"/>
              </w:rPr>
              <w:t>1x2</w:t>
            </w:r>
            <w:r>
              <w:rPr>
                <w:rFonts w:cs="Arial"/>
                <w:szCs w:val="18"/>
              </w:rPr>
              <w:t xml:space="preserve"> Low</w:t>
            </w:r>
          </w:p>
        </w:tc>
      </w:tr>
      <w:tr w:rsidR="00884CF3" w:rsidRPr="001934FC" w14:paraId="6D1545E7" w14:textId="77777777" w:rsidTr="002231D2">
        <w:trPr>
          <w:trHeight w:val="47"/>
          <w:jc w:val="center"/>
        </w:trPr>
        <w:tc>
          <w:tcPr>
            <w:tcW w:w="1413" w:type="dxa"/>
            <w:vMerge/>
            <w:shd w:val="clear" w:color="auto" w:fill="auto"/>
            <w:vAlign w:val="center"/>
          </w:tcPr>
          <w:p w14:paraId="2F8B55C0" w14:textId="77777777" w:rsidR="00884CF3" w:rsidRPr="002A34B3" w:rsidRDefault="00884CF3" w:rsidP="00884CF3">
            <w:pPr>
              <w:pStyle w:val="TAL"/>
              <w:rPr>
                <w:rFonts w:cs="Arial"/>
                <w:szCs w:val="18"/>
              </w:rPr>
            </w:pPr>
          </w:p>
        </w:tc>
        <w:tc>
          <w:tcPr>
            <w:tcW w:w="2835" w:type="dxa"/>
            <w:shd w:val="clear" w:color="auto" w:fill="auto"/>
            <w:vAlign w:val="center"/>
          </w:tcPr>
          <w:p w14:paraId="0F657487" w14:textId="77777777" w:rsidR="00884CF3" w:rsidRPr="002A34B3" w:rsidRDefault="00884CF3" w:rsidP="00884CF3">
            <w:pPr>
              <w:pStyle w:val="TAL"/>
              <w:rPr>
                <w:rFonts w:cs="Arial"/>
                <w:szCs w:val="18"/>
              </w:rPr>
            </w:pPr>
            <w:r w:rsidRPr="00B7775F">
              <w:rPr>
                <w:rFonts w:cs="Arial"/>
                <w:szCs w:val="18"/>
              </w:rPr>
              <w:t>Redundancy version coding sequence</w:t>
            </w:r>
          </w:p>
        </w:tc>
        <w:tc>
          <w:tcPr>
            <w:tcW w:w="850" w:type="dxa"/>
            <w:shd w:val="clear" w:color="auto" w:fill="auto"/>
            <w:vAlign w:val="center"/>
          </w:tcPr>
          <w:p w14:paraId="42342759" w14:textId="77777777" w:rsidR="00884CF3" w:rsidRPr="002A34B3" w:rsidRDefault="00884CF3" w:rsidP="00884CF3">
            <w:pPr>
              <w:pStyle w:val="TAC"/>
              <w:rPr>
                <w:rFonts w:cs="Arial"/>
                <w:szCs w:val="18"/>
              </w:rPr>
            </w:pPr>
          </w:p>
        </w:tc>
        <w:tc>
          <w:tcPr>
            <w:tcW w:w="4395" w:type="dxa"/>
            <w:shd w:val="clear" w:color="auto" w:fill="auto"/>
            <w:vAlign w:val="center"/>
          </w:tcPr>
          <w:p w14:paraId="65D66609" w14:textId="77777777" w:rsidR="00884CF3" w:rsidRPr="002A34B3" w:rsidRDefault="00884CF3" w:rsidP="00884CF3">
            <w:pPr>
              <w:pStyle w:val="TAC"/>
              <w:rPr>
                <w:rFonts w:cs="Arial"/>
                <w:szCs w:val="18"/>
              </w:rPr>
            </w:pPr>
            <w:r w:rsidRPr="00B7775F">
              <w:rPr>
                <w:rFonts w:cs="Arial"/>
                <w:szCs w:val="18"/>
              </w:rPr>
              <w:t>{0,2}</w:t>
            </w:r>
          </w:p>
        </w:tc>
      </w:tr>
      <w:tr w:rsidR="00884CF3" w:rsidRPr="001934FC" w14:paraId="122365F5" w14:textId="77777777" w:rsidTr="002231D2">
        <w:trPr>
          <w:trHeight w:val="47"/>
          <w:jc w:val="center"/>
        </w:trPr>
        <w:tc>
          <w:tcPr>
            <w:tcW w:w="4248" w:type="dxa"/>
            <w:gridSpan w:val="2"/>
            <w:shd w:val="clear" w:color="auto" w:fill="auto"/>
            <w:vAlign w:val="center"/>
          </w:tcPr>
          <w:p w14:paraId="64279891" w14:textId="77777777" w:rsidR="00884CF3" w:rsidRPr="002A34B3" w:rsidRDefault="00884CF3" w:rsidP="00884CF3">
            <w:pPr>
              <w:pStyle w:val="TAL"/>
              <w:rPr>
                <w:rFonts w:cs="Arial"/>
                <w:szCs w:val="18"/>
              </w:rPr>
            </w:pPr>
            <w:r w:rsidRPr="002A34B3">
              <w:rPr>
                <w:rFonts w:cs="Arial"/>
                <w:szCs w:val="18"/>
              </w:rPr>
              <w:t>PSFCH resource period</w:t>
            </w:r>
          </w:p>
        </w:tc>
        <w:tc>
          <w:tcPr>
            <w:tcW w:w="850" w:type="dxa"/>
            <w:shd w:val="clear" w:color="auto" w:fill="auto"/>
            <w:vAlign w:val="center"/>
          </w:tcPr>
          <w:p w14:paraId="5E14D102" w14:textId="77777777" w:rsidR="00884CF3" w:rsidRPr="002A34B3" w:rsidRDefault="00884CF3" w:rsidP="00884CF3">
            <w:pPr>
              <w:pStyle w:val="TAC"/>
              <w:rPr>
                <w:rFonts w:cs="Arial"/>
                <w:szCs w:val="18"/>
              </w:rPr>
            </w:pPr>
            <w:r w:rsidRPr="002A34B3">
              <w:rPr>
                <w:rFonts w:cs="Arial"/>
                <w:szCs w:val="18"/>
              </w:rPr>
              <w:t>Slots</w:t>
            </w:r>
          </w:p>
        </w:tc>
        <w:tc>
          <w:tcPr>
            <w:tcW w:w="4395" w:type="dxa"/>
            <w:shd w:val="clear" w:color="auto" w:fill="auto"/>
            <w:vAlign w:val="center"/>
          </w:tcPr>
          <w:p w14:paraId="5FA32DDD" w14:textId="77777777" w:rsidR="00884CF3" w:rsidRPr="002A34B3" w:rsidRDefault="00884CF3" w:rsidP="00884CF3">
            <w:pPr>
              <w:pStyle w:val="TAC"/>
              <w:rPr>
                <w:rFonts w:cs="Arial"/>
                <w:szCs w:val="18"/>
              </w:rPr>
            </w:pPr>
            <w:r w:rsidRPr="002A34B3">
              <w:rPr>
                <w:rFonts w:cs="Arial"/>
                <w:szCs w:val="18"/>
              </w:rPr>
              <w:t>1</w:t>
            </w:r>
          </w:p>
        </w:tc>
      </w:tr>
      <w:tr w:rsidR="00884CF3" w:rsidRPr="001934FC" w14:paraId="74A4EF82" w14:textId="77777777" w:rsidTr="002231D2">
        <w:trPr>
          <w:trHeight w:val="2244"/>
          <w:jc w:val="center"/>
        </w:trPr>
        <w:tc>
          <w:tcPr>
            <w:tcW w:w="9493" w:type="dxa"/>
            <w:gridSpan w:val="4"/>
            <w:shd w:val="clear" w:color="auto" w:fill="auto"/>
            <w:vAlign w:val="center"/>
          </w:tcPr>
          <w:p w14:paraId="730B2657" w14:textId="77777777" w:rsidR="00884CF3" w:rsidRPr="00CA28DF" w:rsidRDefault="00884CF3" w:rsidP="00884CF3">
            <w:pPr>
              <w:pStyle w:val="TAN"/>
              <w:rPr>
                <w:rFonts w:eastAsia="Malgun Gothic" w:cs="Arial"/>
                <w:szCs w:val="18"/>
              </w:rPr>
            </w:pPr>
            <w:r w:rsidRPr="004708DD">
              <w:rPr>
                <w:rFonts w:eastAsia="Malgun Gothic" w:cs="Arial"/>
                <w:szCs w:val="18"/>
              </w:rPr>
              <w:t xml:space="preserve">Note </w:t>
            </w:r>
            <w:r w:rsidRPr="00CA28DF">
              <w:rPr>
                <w:rFonts w:eastAsia="Malgun Gothic" w:cs="Arial"/>
                <w:szCs w:val="18"/>
              </w:rPr>
              <w:t>1:</w:t>
            </w:r>
            <w:r w:rsidRPr="00CA28DF">
              <w:rPr>
                <w:rFonts w:eastAsia="Malgun Gothic" w:cs="Arial"/>
                <w:szCs w:val="18"/>
              </w:rPr>
              <w:tab/>
            </w:r>
            <w:r w:rsidRPr="00CA28DF">
              <w:rPr>
                <w:rFonts w:cs="Arial"/>
                <w:i/>
                <w:iCs/>
                <w:szCs w:val="18"/>
              </w:rPr>
              <w:t>n</w:t>
            </w:r>
            <w:r w:rsidRPr="00CA28DF">
              <w:rPr>
                <w:rFonts w:eastAsia="Malgun Gothic" w:cs="Arial"/>
                <w:szCs w:val="18"/>
              </w:rPr>
              <w:t xml:space="preserve"> is the number of HARQ process UE can support (based on IE harq-RxProcessSidelink)</w:t>
            </w:r>
          </w:p>
          <w:p w14:paraId="0DCADC9B" w14:textId="77777777" w:rsidR="00884CF3" w:rsidRDefault="00884CF3" w:rsidP="00884CF3">
            <w:pPr>
              <w:pStyle w:val="TAN"/>
              <w:rPr>
                <w:rFonts w:cs="Arial"/>
                <w:szCs w:val="18"/>
              </w:rPr>
            </w:pPr>
            <w:r w:rsidRPr="00CA28DF">
              <w:rPr>
                <w:rFonts w:eastAsia="Malgun Gothic" w:cs="Arial"/>
                <w:szCs w:val="18"/>
              </w:rPr>
              <w:t>Note 2:</w:t>
            </w:r>
            <w:r w:rsidRPr="00CA28DF">
              <w:rPr>
                <w:rFonts w:eastAsia="Malgun Gothic" w:cs="Arial"/>
                <w:szCs w:val="18"/>
              </w:rPr>
              <w:tab/>
              <w:t xml:space="preserve">When </w:t>
            </w:r>
            <w:r w:rsidRPr="00CA28DF">
              <w:rPr>
                <w:rFonts w:cs="Arial"/>
                <w:i/>
                <w:iCs/>
                <w:szCs w:val="18"/>
              </w:rPr>
              <w:t>n</w:t>
            </w:r>
            <w:r w:rsidRPr="00CA28DF">
              <w:rPr>
                <w:rFonts w:cs="Arial"/>
                <w:szCs w:val="18"/>
              </w:rPr>
              <w:t xml:space="preserve"> = 16 or 24,</w:t>
            </w:r>
            <w:r w:rsidRPr="00CA28DF">
              <w:rPr>
                <w:rFonts w:eastAsia="Malgun Gothic" w:cs="Arial"/>
                <w:szCs w:val="18"/>
              </w:rPr>
              <w:t xml:space="preserve"> sidelink UEs transmit one by one circularly for every slot; </w:t>
            </w:r>
            <w:r w:rsidRPr="00CA28DF">
              <w:rPr>
                <w:rFonts w:eastAsia="Malgun Gothic" w:cs="Arial"/>
                <w:szCs w:val="18"/>
              </w:rPr>
              <w:br/>
              <w:t xml:space="preserve">When </w:t>
            </w:r>
            <w:r w:rsidRPr="00CA28DF">
              <w:rPr>
                <w:rFonts w:cs="Arial"/>
                <w:i/>
                <w:iCs/>
                <w:szCs w:val="18"/>
              </w:rPr>
              <w:t>n</w:t>
            </w:r>
            <w:r w:rsidRPr="00CA28DF">
              <w:rPr>
                <w:rFonts w:cs="Arial"/>
                <w:szCs w:val="18"/>
              </w:rPr>
              <w:t xml:space="preserve">=32, the first 31 UEs transmit signal one by one circularly for every slot and in the first subchannel, and the 32nd UE transmits signal in the first slot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=48, the first 31 UEs transmit signal one by one circularly for every slot and in the first subchannel, the next 17 UEs transmit signal in the same slot as the first 17 UEs but in the second subchannel; </w:t>
            </w:r>
            <w:r w:rsidRPr="00CA28DF">
              <w:rPr>
                <w:rFonts w:cs="Arial"/>
                <w:szCs w:val="18"/>
              </w:rPr>
              <w:br/>
              <w:t xml:space="preserve">When </w:t>
            </w:r>
            <w:r w:rsidRPr="00CA28DF">
              <w:rPr>
                <w:rFonts w:cs="Arial"/>
                <w:i/>
                <w:iCs/>
                <w:szCs w:val="18"/>
              </w:rPr>
              <w:t>n</w:t>
            </w:r>
            <w:r w:rsidRPr="00CA28DF">
              <w:rPr>
                <w:rFonts w:cs="Arial"/>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A7DE9AB" w14:textId="77777777" w:rsidR="00884CF3" w:rsidRPr="001B6E82" w:rsidRDefault="00884CF3" w:rsidP="00884CF3">
            <w:pPr>
              <w:pStyle w:val="TAN"/>
              <w:rPr>
                <w:rFonts w:eastAsia="Malgun Gothic" w:cs="Arial"/>
                <w:szCs w:val="18"/>
              </w:rPr>
            </w:pPr>
            <w:r w:rsidRPr="001B6E82">
              <w:rPr>
                <w:rFonts w:eastAsia="Malgun Gothic" w:cs="Arial"/>
                <w:szCs w:val="18"/>
              </w:rPr>
              <w:t xml:space="preserve">Note 3: </w:t>
            </w:r>
            <w:r w:rsidRPr="001B6E82">
              <w:rPr>
                <w:rFonts w:eastAsia="Malgun Gothic" w:cs="Arial"/>
                <w:szCs w:val="18"/>
              </w:rPr>
              <w:tab/>
            </w:r>
            <w:r w:rsidRPr="001B6E82">
              <w:rPr>
                <w:rFonts w:cs="Arial"/>
                <w:i/>
                <w:iCs/>
                <w:szCs w:val="18"/>
              </w:rPr>
              <w:t xml:space="preserve">k </w:t>
            </w:r>
            <w:r w:rsidRPr="001B6E82">
              <w:rPr>
                <w:rFonts w:cs="Arial"/>
                <w:szCs w:val="18"/>
              </w:rPr>
              <w:t>=</w:t>
            </w:r>
            <w:r w:rsidRPr="001B6E82">
              <w:rPr>
                <w:rFonts w:cs="Arial"/>
                <w:i/>
                <w:iCs/>
                <w:szCs w:val="18"/>
              </w:rPr>
              <w:t xml:space="preserve"> n </w:t>
            </w:r>
            <w:r w:rsidRPr="001B6E82">
              <w:rPr>
                <w:rFonts w:cs="Arial"/>
                <w:szCs w:val="18"/>
              </w:rPr>
              <w:t xml:space="preserve">if </w:t>
            </w:r>
            <w:r w:rsidRPr="001B6E82">
              <w:rPr>
                <w:rFonts w:cs="Arial"/>
                <w:i/>
                <w:iCs/>
                <w:szCs w:val="18"/>
              </w:rPr>
              <w:t>n</w:t>
            </w:r>
            <w:r w:rsidRPr="001B6E82">
              <w:rPr>
                <w:rFonts w:cs="Arial"/>
                <w:szCs w:val="18"/>
              </w:rPr>
              <w:t xml:space="preserve"> &lt; 32, otherwise </w:t>
            </w:r>
            <w:r w:rsidRPr="001B6E82">
              <w:rPr>
                <w:rFonts w:cs="Arial"/>
                <w:i/>
                <w:iCs/>
                <w:szCs w:val="18"/>
              </w:rPr>
              <w:t>k</w:t>
            </w:r>
            <w:r w:rsidRPr="001B6E82">
              <w:rPr>
                <w:rFonts w:cs="Arial"/>
                <w:szCs w:val="18"/>
              </w:rPr>
              <w:t xml:space="preserve"> = 31</w:t>
            </w:r>
          </w:p>
          <w:p w14:paraId="0B7A2A47" w14:textId="7FEC6793" w:rsidR="00884CF3" w:rsidRPr="00AE2669" w:rsidRDefault="00884CF3" w:rsidP="00884CF3">
            <w:pPr>
              <w:pStyle w:val="TAN"/>
              <w:rPr>
                <w:rFonts w:eastAsia="Malgun Gothic" w:cs="Arial"/>
                <w:szCs w:val="18"/>
              </w:rPr>
            </w:pPr>
            <w:r w:rsidRPr="00AE2669">
              <w:rPr>
                <w:rFonts w:eastAsia="Malgun Gothic" w:cs="Arial"/>
                <w:szCs w:val="18"/>
              </w:rPr>
              <w:t>Note 4:</w:t>
            </w:r>
            <w:r w:rsidRPr="00AE2669">
              <w:rPr>
                <w:rFonts w:eastAsia="Malgun Gothic" w:cs="Arial"/>
                <w:szCs w:val="18"/>
              </w:rPr>
              <w:tab/>
            </w:r>
            <w:r>
              <w:t xml:space="preserve">Time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timing.</w:t>
            </w:r>
          </w:p>
          <w:p w14:paraId="68B4A182" w14:textId="2B4E65B8" w:rsidR="00884CF3" w:rsidRPr="002A34B3" w:rsidRDefault="00884CF3" w:rsidP="00884CF3">
            <w:pPr>
              <w:pStyle w:val="TAN"/>
              <w:ind w:left="0" w:firstLine="0"/>
              <w:rPr>
                <w:rFonts w:eastAsia="Malgun Gothic" w:cs="Arial"/>
                <w:szCs w:val="18"/>
              </w:rPr>
            </w:pPr>
            <w:r w:rsidRPr="00AE2669">
              <w:rPr>
                <w:rFonts w:eastAsia="Malgun Gothic" w:cs="Arial"/>
                <w:szCs w:val="18"/>
              </w:rPr>
              <w:t>Note 5:</w:t>
            </w:r>
            <w:r w:rsidRPr="00AE2669">
              <w:rPr>
                <w:rFonts w:eastAsia="Malgun Gothic" w:cs="Arial"/>
                <w:szCs w:val="18"/>
              </w:rPr>
              <w:tab/>
            </w:r>
            <w:r>
              <w:t xml:space="preserve">Frequency offset of transmitted Sidelink UE </w:t>
            </w:r>
            <w:r>
              <w:rPr>
                <w:rFonts w:hint="eastAsia"/>
                <w:lang w:eastAsia="zh-CN"/>
              </w:rPr>
              <w:t>s</w:t>
            </w:r>
            <w:r>
              <w:rPr>
                <w:lang w:eastAsia="zh-CN"/>
              </w:rPr>
              <w:t>ignal</w:t>
            </w:r>
            <w:r w:rsidRPr="00AE2669">
              <w:rPr>
                <w:rFonts w:eastAsia="Malgun Gothic" w:cs="Arial"/>
                <w:szCs w:val="18"/>
              </w:rPr>
              <w:t xml:space="preserve"> with respect to GNSS reference frequency.</w:t>
            </w:r>
          </w:p>
        </w:tc>
      </w:tr>
    </w:tbl>
    <w:p w14:paraId="76855505" w14:textId="77777777" w:rsidR="00F60B18" w:rsidRDefault="00F60B18" w:rsidP="00F60B18">
      <w:pPr>
        <w:rPr>
          <w:lang w:eastAsia="zh-CN"/>
        </w:rPr>
      </w:pPr>
    </w:p>
    <w:p w14:paraId="741B9853" w14:textId="77777777" w:rsidR="00F60B18" w:rsidRPr="001934FC" w:rsidRDefault="00F60B18" w:rsidP="00F60B18">
      <w:pPr>
        <w:pStyle w:val="TH"/>
        <w:rPr>
          <w:noProof/>
        </w:rPr>
      </w:pPr>
      <w:r w:rsidRPr="001934FC">
        <w:t xml:space="preserve">Table </w:t>
      </w:r>
      <w:r>
        <w:t>11</w:t>
      </w:r>
      <w:r w:rsidRPr="001934FC">
        <w:t>.</w:t>
      </w:r>
      <w:r w:rsidRPr="005B7A7E">
        <w:t>1.7.1</w:t>
      </w:r>
      <w:r>
        <w:t>.1</w:t>
      </w:r>
      <w:r w:rsidRPr="001934FC">
        <w:rPr>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60B18" w:rsidRPr="001934FC" w14:paraId="2292DA18" w14:textId="77777777" w:rsidTr="002231D2">
        <w:trPr>
          <w:jc w:val="center"/>
        </w:trPr>
        <w:tc>
          <w:tcPr>
            <w:tcW w:w="846" w:type="dxa"/>
            <w:vMerge w:val="restart"/>
            <w:shd w:val="clear" w:color="auto" w:fill="auto"/>
            <w:vAlign w:val="center"/>
          </w:tcPr>
          <w:p w14:paraId="61AF9D90" w14:textId="77777777" w:rsidR="00F60B18" w:rsidRPr="001934FC" w:rsidRDefault="00F60B18" w:rsidP="002231D2">
            <w:pPr>
              <w:pStyle w:val="TAH"/>
              <w:rPr>
                <w:rFonts w:eastAsia="Calibri"/>
                <w:lang w:eastAsia="zh-CN"/>
              </w:rPr>
            </w:pPr>
            <w:r w:rsidRPr="001934FC">
              <w:rPr>
                <w:rFonts w:eastAsia="Calibri"/>
                <w:lang w:eastAsia="zh-CN"/>
              </w:rPr>
              <w:t>Test num.</w:t>
            </w:r>
          </w:p>
        </w:tc>
        <w:tc>
          <w:tcPr>
            <w:tcW w:w="2551" w:type="dxa"/>
            <w:vMerge w:val="restart"/>
            <w:shd w:val="clear" w:color="auto" w:fill="auto"/>
            <w:vAlign w:val="center"/>
          </w:tcPr>
          <w:p w14:paraId="293C8F6E" w14:textId="77777777" w:rsidR="00F60B18" w:rsidRPr="001934FC" w:rsidRDefault="00F60B18" w:rsidP="002231D2">
            <w:pPr>
              <w:pStyle w:val="TAH"/>
              <w:rPr>
                <w:rFonts w:eastAsia="Calibri"/>
                <w:lang w:eastAsia="zh-CN"/>
              </w:rPr>
            </w:pPr>
            <w:r w:rsidRPr="001934FC">
              <w:rPr>
                <w:rFonts w:eastAsia="Calibri"/>
                <w:lang w:eastAsia="zh-CN"/>
              </w:rPr>
              <w:t>Bandwidth</w:t>
            </w:r>
            <w:r>
              <w:rPr>
                <w:rFonts w:eastAsia="Calibri"/>
                <w:lang w:eastAsia="zh-CN"/>
              </w:rPr>
              <w:t xml:space="preserve"> (MHz) /</w:t>
            </w:r>
            <w:r>
              <w:rPr>
                <w:rFonts w:eastAsia="Calibri"/>
                <w:lang w:eastAsia="zh-CN"/>
              </w:rPr>
              <w:br/>
              <w:t>Subcarrier spacing(kHz)</w:t>
            </w:r>
          </w:p>
        </w:tc>
        <w:tc>
          <w:tcPr>
            <w:tcW w:w="1843" w:type="dxa"/>
            <w:vMerge w:val="restart"/>
            <w:shd w:val="clear" w:color="auto" w:fill="auto"/>
            <w:vAlign w:val="center"/>
          </w:tcPr>
          <w:p w14:paraId="13573AF1" w14:textId="77777777" w:rsidR="00F60B18" w:rsidRPr="001934FC" w:rsidRDefault="00F60B18" w:rsidP="002231D2">
            <w:pPr>
              <w:pStyle w:val="TAH"/>
              <w:rPr>
                <w:rFonts w:eastAsia="Calibri"/>
                <w:lang w:eastAsia="zh-CN"/>
              </w:rPr>
            </w:pPr>
            <w:r w:rsidRPr="001934FC">
              <w:rPr>
                <w:rFonts w:eastAsia="Calibri"/>
                <w:lang w:eastAsia="zh-CN"/>
              </w:rPr>
              <w:t>PSSCH Reference channel</w:t>
            </w:r>
          </w:p>
        </w:tc>
        <w:tc>
          <w:tcPr>
            <w:tcW w:w="1276" w:type="dxa"/>
            <w:vMerge w:val="restart"/>
            <w:vAlign w:val="center"/>
          </w:tcPr>
          <w:p w14:paraId="147CEA13" w14:textId="77777777" w:rsidR="00F60B18" w:rsidRPr="001934FC" w:rsidRDefault="00F60B18" w:rsidP="002231D2">
            <w:pPr>
              <w:pStyle w:val="TAH"/>
              <w:rPr>
                <w:rFonts w:eastAsia="Calibri"/>
                <w:lang w:eastAsia="zh-CN"/>
              </w:rPr>
            </w:pPr>
            <w:r w:rsidRPr="001934FC">
              <w:rPr>
                <w:rFonts w:hint="eastAsia"/>
                <w:lang w:eastAsia="zh-CN"/>
              </w:rPr>
              <w:t>Propagation</w:t>
            </w:r>
            <w:r w:rsidRPr="001934FC">
              <w:rPr>
                <w:lang w:eastAsia="zh-CN"/>
              </w:rPr>
              <w:t xml:space="preserve"> condition</w:t>
            </w:r>
          </w:p>
        </w:tc>
        <w:tc>
          <w:tcPr>
            <w:tcW w:w="2551" w:type="dxa"/>
            <w:gridSpan w:val="2"/>
            <w:shd w:val="clear" w:color="auto" w:fill="auto"/>
            <w:vAlign w:val="center"/>
          </w:tcPr>
          <w:p w14:paraId="172C8910" w14:textId="77777777" w:rsidR="00F60B18" w:rsidRPr="001934FC" w:rsidRDefault="00F60B18" w:rsidP="002231D2">
            <w:pPr>
              <w:pStyle w:val="TAH"/>
              <w:rPr>
                <w:rFonts w:eastAsia="Calibri"/>
                <w:lang w:eastAsia="zh-CN"/>
              </w:rPr>
            </w:pPr>
            <w:r w:rsidRPr="001934FC">
              <w:rPr>
                <w:rFonts w:eastAsia="Calibri"/>
                <w:lang w:eastAsia="zh-CN"/>
              </w:rPr>
              <w:t>Reference value</w:t>
            </w:r>
          </w:p>
        </w:tc>
      </w:tr>
      <w:tr w:rsidR="00F60B18" w:rsidRPr="001934FC" w14:paraId="1CC84327" w14:textId="77777777" w:rsidTr="002231D2">
        <w:trPr>
          <w:trHeight w:val="251"/>
          <w:jc w:val="center"/>
        </w:trPr>
        <w:tc>
          <w:tcPr>
            <w:tcW w:w="846" w:type="dxa"/>
            <w:vMerge/>
            <w:shd w:val="clear" w:color="auto" w:fill="auto"/>
            <w:vAlign w:val="center"/>
          </w:tcPr>
          <w:p w14:paraId="76C595CB" w14:textId="77777777" w:rsidR="00F60B18" w:rsidRPr="001934FC" w:rsidRDefault="00F60B18" w:rsidP="002231D2">
            <w:pPr>
              <w:pStyle w:val="TAH"/>
              <w:rPr>
                <w:rFonts w:eastAsia="Calibri" w:cs="Arial"/>
                <w:lang w:eastAsia="zh-CN"/>
              </w:rPr>
            </w:pPr>
          </w:p>
        </w:tc>
        <w:tc>
          <w:tcPr>
            <w:tcW w:w="2551" w:type="dxa"/>
            <w:vMerge/>
            <w:shd w:val="clear" w:color="auto" w:fill="auto"/>
            <w:vAlign w:val="center"/>
          </w:tcPr>
          <w:p w14:paraId="15108D1A" w14:textId="77777777" w:rsidR="00F60B18" w:rsidRPr="001934FC" w:rsidRDefault="00F60B18" w:rsidP="002231D2">
            <w:pPr>
              <w:pStyle w:val="TAH"/>
              <w:rPr>
                <w:rFonts w:eastAsia="Calibri" w:cs="Arial"/>
                <w:lang w:eastAsia="zh-CN"/>
              </w:rPr>
            </w:pPr>
          </w:p>
        </w:tc>
        <w:tc>
          <w:tcPr>
            <w:tcW w:w="1843" w:type="dxa"/>
            <w:vMerge/>
            <w:shd w:val="clear" w:color="auto" w:fill="auto"/>
            <w:vAlign w:val="center"/>
          </w:tcPr>
          <w:p w14:paraId="3701D7C4" w14:textId="77777777" w:rsidR="00F60B18" w:rsidRPr="001934FC" w:rsidRDefault="00F60B18" w:rsidP="002231D2">
            <w:pPr>
              <w:pStyle w:val="TAH"/>
              <w:rPr>
                <w:rFonts w:eastAsia="Calibri" w:cs="Arial"/>
                <w:lang w:eastAsia="zh-CN"/>
              </w:rPr>
            </w:pPr>
          </w:p>
        </w:tc>
        <w:tc>
          <w:tcPr>
            <w:tcW w:w="1276" w:type="dxa"/>
            <w:vMerge/>
          </w:tcPr>
          <w:p w14:paraId="5CBF5251" w14:textId="77777777" w:rsidR="00F60B18" w:rsidRPr="001934FC" w:rsidRDefault="00F60B18" w:rsidP="002231D2">
            <w:pPr>
              <w:pStyle w:val="TAH"/>
              <w:rPr>
                <w:rFonts w:eastAsia="Calibri" w:cs="Arial"/>
                <w:lang w:eastAsia="zh-CN"/>
              </w:rPr>
            </w:pPr>
          </w:p>
        </w:tc>
        <w:tc>
          <w:tcPr>
            <w:tcW w:w="1276" w:type="dxa"/>
            <w:shd w:val="clear" w:color="auto" w:fill="auto"/>
            <w:vAlign w:val="center"/>
          </w:tcPr>
          <w:p w14:paraId="32C5DEA5" w14:textId="77777777" w:rsidR="00F60B18" w:rsidRPr="001934FC" w:rsidRDefault="00F60B18" w:rsidP="002231D2">
            <w:pPr>
              <w:pStyle w:val="TAH"/>
              <w:rPr>
                <w:rFonts w:eastAsia="Calibri" w:cs="Arial"/>
                <w:lang w:eastAsia="zh-CN"/>
              </w:rPr>
            </w:pPr>
            <w:r w:rsidRPr="001934FC">
              <w:rPr>
                <w:rFonts w:eastAsia="Calibri" w:cs="Arial"/>
                <w:lang w:eastAsia="zh-CN"/>
              </w:rPr>
              <w:t>PSSCH BLER (%)</w:t>
            </w:r>
          </w:p>
        </w:tc>
        <w:tc>
          <w:tcPr>
            <w:tcW w:w="1275" w:type="dxa"/>
            <w:shd w:val="clear" w:color="auto" w:fill="auto"/>
            <w:vAlign w:val="center"/>
          </w:tcPr>
          <w:p w14:paraId="6BFB2506" w14:textId="77777777" w:rsidR="00F60B18" w:rsidRPr="001934FC" w:rsidRDefault="00F60B18" w:rsidP="002231D2">
            <w:pPr>
              <w:pStyle w:val="TAH"/>
              <w:rPr>
                <w:rFonts w:eastAsia="Calibri" w:cs="Arial"/>
                <w:lang w:eastAsia="zh-CN"/>
              </w:rPr>
            </w:pPr>
            <w:r w:rsidRPr="001934FC">
              <w:rPr>
                <w:rFonts w:eastAsia="Calibri" w:cs="Arial"/>
                <w:lang w:eastAsia="zh-CN"/>
              </w:rPr>
              <w:t>SNR (dB) of PSSCH</w:t>
            </w:r>
          </w:p>
        </w:tc>
      </w:tr>
      <w:tr w:rsidR="00F60B18" w:rsidRPr="001934FC" w14:paraId="196FC925" w14:textId="77777777" w:rsidTr="002231D2">
        <w:trPr>
          <w:trHeight w:val="204"/>
          <w:jc w:val="center"/>
        </w:trPr>
        <w:tc>
          <w:tcPr>
            <w:tcW w:w="846" w:type="dxa"/>
            <w:shd w:val="clear" w:color="auto" w:fill="auto"/>
            <w:vAlign w:val="center"/>
          </w:tcPr>
          <w:p w14:paraId="49C4FF44" w14:textId="77777777" w:rsidR="00F60B18" w:rsidRPr="001934FC" w:rsidRDefault="00F60B18" w:rsidP="002231D2">
            <w:pPr>
              <w:pStyle w:val="TAC"/>
              <w:rPr>
                <w:rFonts w:eastAsia="Calibri"/>
                <w:lang w:eastAsia="zh-CN"/>
              </w:rPr>
            </w:pPr>
            <w:r w:rsidRPr="001934FC">
              <w:rPr>
                <w:rFonts w:eastAsia="Calibri"/>
                <w:lang w:eastAsia="zh-CN"/>
              </w:rPr>
              <w:t>1</w:t>
            </w:r>
          </w:p>
        </w:tc>
        <w:tc>
          <w:tcPr>
            <w:tcW w:w="2551" w:type="dxa"/>
            <w:shd w:val="clear" w:color="auto" w:fill="auto"/>
            <w:vAlign w:val="center"/>
          </w:tcPr>
          <w:p w14:paraId="2581B436" w14:textId="77777777" w:rsidR="00F60B18" w:rsidRPr="001934FC" w:rsidRDefault="00F60B18" w:rsidP="002231D2">
            <w:pPr>
              <w:pStyle w:val="TAC"/>
            </w:pPr>
            <w:r>
              <w:rPr>
                <w:rFonts w:eastAsia="Calibri"/>
                <w:lang w:eastAsia="zh-CN"/>
              </w:rPr>
              <w:t>2</w:t>
            </w:r>
            <w:r w:rsidRPr="001934FC">
              <w:rPr>
                <w:rFonts w:eastAsia="Calibri"/>
                <w:lang w:eastAsia="zh-CN"/>
              </w:rPr>
              <w:t xml:space="preserve">0 </w:t>
            </w:r>
            <w:r>
              <w:rPr>
                <w:rFonts w:eastAsia="Calibri"/>
                <w:lang w:eastAsia="zh-CN"/>
              </w:rPr>
              <w:t>/ 30</w:t>
            </w:r>
          </w:p>
        </w:tc>
        <w:tc>
          <w:tcPr>
            <w:tcW w:w="1843" w:type="dxa"/>
            <w:shd w:val="clear" w:color="auto" w:fill="auto"/>
            <w:vAlign w:val="center"/>
          </w:tcPr>
          <w:p w14:paraId="7BEB53A8" w14:textId="77777777" w:rsidR="00F60B18" w:rsidRPr="001934FC" w:rsidRDefault="00F60B18" w:rsidP="002231D2">
            <w:pPr>
              <w:pStyle w:val="TAC"/>
              <w:rPr>
                <w:rFonts w:eastAsia="Calibri"/>
                <w:lang w:eastAsia="zh-CN"/>
              </w:rPr>
            </w:pPr>
            <w:r>
              <w:rPr>
                <w:szCs w:val="18"/>
              </w:rPr>
              <w:t>R.PSSCH.2-1.5</w:t>
            </w:r>
          </w:p>
        </w:tc>
        <w:tc>
          <w:tcPr>
            <w:tcW w:w="1276" w:type="dxa"/>
          </w:tcPr>
          <w:p w14:paraId="0DF53E48" w14:textId="77777777" w:rsidR="00F60B18" w:rsidRPr="001934FC" w:rsidRDefault="00F60B18" w:rsidP="002231D2">
            <w:pPr>
              <w:pStyle w:val="TAC"/>
              <w:rPr>
                <w:lang w:eastAsia="zh-CN"/>
              </w:rPr>
            </w:pPr>
            <w:r w:rsidRPr="001934FC">
              <w:rPr>
                <w:rFonts w:hint="eastAsia"/>
                <w:lang w:eastAsia="zh-CN"/>
              </w:rPr>
              <w:t>AWGN</w:t>
            </w:r>
          </w:p>
        </w:tc>
        <w:tc>
          <w:tcPr>
            <w:tcW w:w="1276" w:type="dxa"/>
            <w:shd w:val="clear" w:color="auto" w:fill="auto"/>
            <w:vAlign w:val="center"/>
          </w:tcPr>
          <w:p w14:paraId="14631984" w14:textId="77777777" w:rsidR="00F60B18" w:rsidRPr="001934FC" w:rsidRDefault="00F60B18" w:rsidP="002231D2">
            <w:pPr>
              <w:pStyle w:val="TAC"/>
              <w:rPr>
                <w:lang w:eastAsia="zh-CN"/>
              </w:rPr>
            </w:pPr>
            <w:r w:rsidRPr="001934FC">
              <w:rPr>
                <w:rFonts w:eastAsia="Malgun Gothic"/>
              </w:rPr>
              <w:t>5</w:t>
            </w:r>
          </w:p>
        </w:tc>
        <w:tc>
          <w:tcPr>
            <w:tcW w:w="1275" w:type="dxa"/>
            <w:shd w:val="clear" w:color="auto" w:fill="auto"/>
            <w:vAlign w:val="center"/>
          </w:tcPr>
          <w:p w14:paraId="38D689C3" w14:textId="77777777" w:rsidR="00F60B18" w:rsidRPr="001934FC" w:rsidRDefault="00F60B18" w:rsidP="002231D2">
            <w:pPr>
              <w:pStyle w:val="TAC"/>
              <w:rPr>
                <w:rFonts w:eastAsia="Malgun Gothic"/>
              </w:rPr>
            </w:pPr>
            <w:r>
              <w:rPr>
                <w:rFonts w:eastAsia="Malgun Gothic"/>
              </w:rPr>
              <w:t>10.9</w:t>
            </w:r>
          </w:p>
        </w:tc>
      </w:tr>
    </w:tbl>
    <w:p w14:paraId="708458F8" w14:textId="77777777" w:rsidR="00F60B18" w:rsidRPr="00FF3C53" w:rsidRDefault="00F60B18" w:rsidP="00F60B18">
      <w:pPr>
        <w:rPr>
          <w:rFonts w:eastAsia="Malgun Gothic"/>
        </w:rPr>
      </w:pPr>
    </w:p>
    <w:p w14:paraId="20561BB4" w14:textId="77777777" w:rsidR="00F60B18" w:rsidRDefault="00F60B18" w:rsidP="00F60B18">
      <w:pPr>
        <w:pStyle w:val="Heading3"/>
      </w:pPr>
      <w:bookmarkStart w:id="6217" w:name="_Toc76298418"/>
      <w:bookmarkStart w:id="6218" w:name="_Toc76572430"/>
      <w:bookmarkStart w:id="6219" w:name="_Toc76652297"/>
      <w:bookmarkStart w:id="6220" w:name="_Toc76653135"/>
      <w:bookmarkStart w:id="6221" w:name="_Toc83742408"/>
      <w:bookmarkStart w:id="6222" w:name="_Toc91440898"/>
      <w:bookmarkStart w:id="6223" w:name="_Toc98849688"/>
      <w:bookmarkStart w:id="6224" w:name="_Toc106543542"/>
      <w:bookmarkStart w:id="6225" w:name="_Toc106737640"/>
      <w:bookmarkStart w:id="6226" w:name="_Toc107233407"/>
      <w:bookmarkStart w:id="6227" w:name="_Toc107235025"/>
      <w:bookmarkStart w:id="6228" w:name="_Toc107419995"/>
      <w:bookmarkStart w:id="6229" w:name="_Toc107477293"/>
      <w:bookmarkStart w:id="6230" w:name="_Toc114566151"/>
      <w:bookmarkStart w:id="6231" w:name="_Toc123936463"/>
      <w:bookmarkStart w:id="6232" w:name="_Toc124377478"/>
      <w:bookmarkStart w:id="6233" w:name="OLE_LINK110"/>
      <w:r>
        <w:lastRenderedPageBreak/>
        <w:t>11.1.8</w:t>
      </w:r>
      <w:r>
        <w:tab/>
        <w:t>PSCCH decoding capability test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22719ABD" w14:textId="77777777" w:rsidR="00F60B18" w:rsidRDefault="00F60B18" w:rsidP="00F60B18">
      <w:pPr>
        <w:pStyle w:val="Heading4"/>
      </w:pPr>
      <w:bookmarkStart w:id="6234" w:name="_Toc76298419"/>
      <w:bookmarkStart w:id="6235" w:name="_Toc76572431"/>
      <w:bookmarkStart w:id="6236" w:name="_Toc76652298"/>
      <w:bookmarkStart w:id="6237" w:name="_Toc76653136"/>
      <w:bookmarkStart w:id="6238" w:name="_Toc83742409"/>
      <w:bookmarkStart w:id="6239" w:name="_Toc91440899"/>
      <w:bookmarkStart w:id="6240" w:name="_Toc98849689"/>
      <w:bookmarkStart w:id="6241" w:name="_Toc106543543"/>
      <w:bookmarkStart w:id="6242" w:name="_Toc106737641"/>
      <w:bookmarkStart w:id="6243" w:name="_Toc107233408"/>
      <w:bookmarkStart w:id="6244" w:name="_Toc107235026"/>
      <w:bookmarkStart w:id="6245" w:name="_Toc107419996"/>
      <w:bookmarkStart w:id="6246" w:name="_Toc107477294"/>
      <w:bookmarkStart w:id="6247" w:name="_Toc114566152"/>
      <w:bookmarkStart w:id="6248" w:name="_Toc123936464"/>
      <w:bookmarkStart w:id="6249" w:name="_Toc124377479"/>
      <w:r>
        <w:t>11.1.8.1</w:t>
      </w:r>
      <w:r>
        <w:tab/>
        <w:t>2RX requirements</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p>
    <w:p w14:paraId="7B4A1009" w14:textId="77777777" w:rsidR="00F60B18" w:rsidRPr="001065D8" w:rsidRDefault="00F60B18" w:rsidP="00F60B18">
      <w:pPr>
        <w:pStyle w:val="Heading5"/>
      </w:pPr>
      <w:bookmarkStart w:id="6250" w:name="_Toc76298420"/>
      <w:bookmarkStart w:id="6251" w:name="_Toc76572432"/>
      <w:bookmarkStart w:id="6252" w:name="_Toc76652299"/>
      <w:bookmarkStart w:id="6253" w:name="_Toc76653137"/>
      <w:bookmarkStart w:id="6254" w:name="_Toc83742410"/>
      <w:bookmarkStart w:id="6255" w:name="_Toc91440900"/>
      <w:bookmarkStart w:id="6256" w:name="_Toc98849690"/>
      <w:bookmarkStart w:id="6257" w:name="_Toc106543544"/>
      <w:bookmarkStart w:id="6258" w:name="_Toc106737642"/>
      <w:bookmarkStart w:id="6259" w:name="_Toc107233409"/>
      <w:bookmarkStart w:id="6260" w:name="_Toc107235027"/>
      <w:bookmarkStart w:id="6261" w:name="_Toc107419997"/>
      <w:bookmarkStart w:id="6262" w:name="_Toc107477295"/>
      <w:bookmarkStart w:id="6263" w:name="_Toc114566153"/>
      <w:bookmarkStart w:id="6264" w:name="_Toc123936465"/>
      <w:bookmarkStart w:id="6265" w:name="_Toc124377480"/>
      <w:r>
        <w:t>11.1.8.1.1</w:t>
      </w:r>
      <w:r>
        <w:tab/>
        <w:t>Minimum requirements</w:t>
      </w:r>
      <w:bookmarkEnd w:id="6233"/>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63561F21" w14:textId="77777777" w:rsidR="00F60B18" w:rsidRPr="001934FC"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79F52A8C"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4D6E3CD6" w14:textId="7D562E96" w:rsidR="00F60B18" w:rsidRDefault="00402C54" w:rsidP="00402C54">
      <w:pPr>
        <w:pStyle w:val="B10"/>
      </w:pPr>
      <w:r>
        <w:t>-</w:t>
      </w:r>
      <w:r>
        <w:tab/>
      </w:r>
      <w:r w:rsidR="00F60B18" w:rsidRPr="00CF06A8">
        <w:t xml:space="preserve">10 UEs transmit PSCCHs and corresponding PSSCHs </w:t>
      </w:r>
      <w:r w:rsidR="00F60B18">
        <w:t>to the tested UE per slot with each UE occupying one subchannel</w:t>
      </w:r>
      <w:r w:rsidR="00F60B18" w:rsidRPr="00CF06A8">
        <w:t>.</w:t>
      </w:r>
    </w:p>
    <w:p w14:paraId="1920C0E0" w14:textId="001E2551" w:rsidR="00F60B18" w:rsidRDefault="00402C54" w:rsidP="00402C54">
      <w:pPr>
        <w:pStyle w:val="B10"/>
        <w:rPr>
          <w:rFonts w:eastAsia="Malgun Gothic"/>
        </w:rPr>
      </w:pPr>
      <w:r>
        <w:rPr>
          <w:rFonts w:eastAsia="Malgun Gothic"/>
        </w:rPr>
        <w:t>-</w:t>
      </w:r>
      <w:r>
        <w:rPr>
          <w:rFonts w:eastAsia="Malgun Gothic"/>
        </w:rPr>
        <w:tab/>
      </w:r>
      <w:r w:rsidR="00F60B18" w:rsidRPr="00CF06A8">
        <w:rPr>
          <w:rFonts w:eastAsia="Malgun Gothic"/>
        </w:rPr>
        <w:t xml:space="preserve">x </w:t>
      </w:r>
      <w:r w:rsidR="00F60B18" w:rsidRPr="0027323B">
        <w:t>UEs</w:t>
      </w:r>
      <w:r w:rsidR="00F60B18" w:rsidRPr="00CF06A8">
        <w:rPr>
          <w:rFonts w:eastAsia="Malgun Gothic"/>
        </w:rPr>
        <w:t xml:space="preserve"> transmit PSCCHs and corresponding PSSCHs with high priority level on x subchannels that are randomly sele</w:t>
      </w:r>
      <w:r w:rsidR="00F60B18">
        <w:rPr>
          <w:rFonts w:eastAsia="Malgun Gothic"/>
        </w:rPr>
        <w:t>c</w:t>
      </w:r>
      <w:r w:rsidR="00F60B18" w:rsidRPr="00CF06A8">
        <w:rPr>
          <w:rFonts w:eastAsia="Malgun Gothic"/>
        </w:rPr>
        <w:t>ted from 10 subchannels per slot and 10-x UEs transmit PSCCHs and corresponding PSSCHs with low priority level on the remaining subchannels. The indication of priority level specified in Clause 5.4.3.3 of TS 23.287 [12] and Clause 5.22.1.3.1 of TS 38.321 [8] is included in PSCCH.</w:t>
      </w:r>
    </w:p>
    <w:p w14:paraId="189410C4" w14:textId="77777777" w:rsidR="00F60B18" w:rsidRDefault="00F60B18" w:rsidP="00F60B18">
      <w:pPr>
        <w:rPr>
          <w:rFonts w:eastAsia="Malgun Gothic"/>
        </w:rPr>
      </w:pPr>
      <w:r>
        <w:rPr>
          <w:rFonts w:eastAsia="Malgun Gothic"/>
        </w:rPr>
        <w:t xml:space="preserve">Where x equals to: </w:t>
      </w:r>
    </w:p>
    <w:p w14:paraId="0353FC4F" w14:textId="1475A75F"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T</w:t>
      </w:r>
      <w:r w:rsidR="00F60B18" w:rsidRPr="00CF06A8">
        <w:rPr>
          <w:rFonts w:eastAsia="Malgun Gothic"/>
        </w:rPr>
        <w:t>he number of PSFCH(s) resources that the tested UE can transmit in a slot</w:t>
      </w:r>
      <w:r w:rsidR="00F60B18">
        <w:rPr>
          <w:rFonts w:eastAsia="Malgun Gothic"/>
        </w:rPr>
        <w:t xml:space="preserve"> (</w:t>
      </w:r>
      <w:r w:rsidR="00F60B18">
        <w:rPr>
          <w:rFonts w:eastAsia="SimSun" w:hint="eastAsia"/>
          <w:lang w:eastAsia="zh-CN"/>
        </w:rPr>
        <w:t>i.e.</w:t>
      </w:r>
      <w:r w:rsidR="00F60B18">
        <w:rPr>
          <w:rFonts w:eastAsia="SimSun"/>
          <w:lang w:eastAsia="zh-CN"/>
        </w:rPr>
        <w:t xml:space="preserve"> IE</w:t>
      </w:r>
      <w:r w:rsidR="00F60B18" w:rsidRPr="004C23F4">
        <w:rPr>
          <w:rFonts w:eastAsia="SimSun"/>
          <w:i/>
          <w:lang w:eastAsia="zh-CN"/>
        </w:rPr>
        <w:t xml:space="preserve"> psfch-TxNumber</w:t>
      </w:r>
      <w:r w:rsidR="00F60B18" w:rsidRPr="004C23F4">
        <w:rPr>
          <w:rFonts w:eastAsia="SimSun"/>
          <w:lang w:eastAsia="zh-CN"/>
        </w:rPr>
        <w:t xml:space="preserve"> </w:t>
      </w:r>
      <w:r w:rsidR="00F60B18" w:rsidRPr="0027323B">
        <w:rPr>
          <w:rFonts w:eastAsia="Malgun Gothic"/>
        </w:rPr>
        <w:t>specified</w:t>
      </w:r>
      <w:r w:rsidR="00F60B18" w:rsidRPr="004C23F4">
        <w:rPr>
          <w:rFonts w:eastAsia="SimSun"/>
          <w:lang w:eastAsia="zh-CN"/>
        </w:rPr>
        <w:t xml:space="preserve"> in </w:t>
      </w:r>
      <w:r w:rsidR="00F60B18">
        <w:rPr>
          <w:rFonts w:eastAsia="SimSun"/>
          <w:lang w:eastAsia="zh-CN"/>
        </w:rPr>
        <w:t xml:space="preserve">clause </w:t>
      </w:r>
      <w:r w:rsidR="00F60B18" w:rsidRPr="004C23F4">
        <w:rPr>
          <w:rFonts w:eastAsia="SimSun"/>
          <w:lang w:eastAsia="zh-CN"/>
        </w:rPr>
        <w:t>4.2.16.1.6</w:t>
      </w:r>
      <w:r w:rsidR="00F60B18">
        <w:rPr>
          <w:rFonts w:eastAsia="SimSun"/>
          <w:lang w:eastAsia="zh-CN"/>
        </w:rPr>
        <w:t xml:space="preserve"> of  TS 38.306 [14]</w:t>
      </w:r>
      <w:r w:rsidR="00F60B18">
        <w:rPr>
          <w:rFonts w:eastAsia="Malgun Gothic"/>
        </w:rPr>
        <w:t>) if t</w:t>
      </w:r>
      <w:r w:rsidR="00F60B18" w:rsidRPr="009053E1">
        <w:rPr>
          <w:rFonts w:eastAsia="Malgun Gothic"/>
        </w:rPr>
        <w:t>he number of PSFCH(s) resources that the tested UE can transmit in a slot</w:t>
      </w:r>
      <w:r w:rsidR="00F60B18">
        <w:rPr>
          <w:rFonts w:eastAsia="Malgun Gothic"/>
        </w:rPr>
        <w:t xml:space="preserve"> is less than 10</w:t>
      </w:r>
    </w:p>
    <w:p w14:paraId="480312A7" w14:textId="0A947E70" w:rsidR="00F60B18" w:rsidRDefault="00402C54" w:rsidP="00402C54">
      <w:pPr>
        <w:pStyle w:val="B10"/>
        <w:rPr>
          <w:rFonts w:eastAsia="Malgun Gothic"/>
        </w:rPr>
      </w:pPr>
      <w:r>
        <w:rPr>
          <w:rFonts w:eastAsia="Malgun Gothic"/>
        </w:rPr>
        <w:t>-</w:t>
      </w:r>
      <w:r>
        <w:rPr>
          <w:rFonts w:eastAsia="Malgun Gothic"/>
        </w:rPr>
        <w:tab/>
      </w:r>
      <w:r w:rsidR="00F60B18">
        <w:rPr>
          <w:rFonts w:eastAsia="Malgun Gothic"/>
        </w:rPr>
        <w:t>10, otherwise.</w:t>
      </w:r>
    </w:p>
    <w:p w14:paraId="38EF741A" w14:textId="77777777" w:rsidR="00F60B18" w:rsidRPr="00476737" w:rsidRDefault="00F60B18" w:rsidP="00F60B18">
      <w:pPr>
        <w:rPr>
          <w:rFonts w:eastAsia="Malgun Gothic"/>
        </w:rPr>
      </w:pPr>
      <w:r w:rsidRPr="00DF0457">
        <w:rPr>
          <w:rFonts w:eastAsia="Malgun Gothic"/>
        </w:rPr>
        <w:t>T</w:t>
      </w:r>
      <w:r w:rsidRPr="00476737">
        <w:rPr>
          <w:rFonts w:eastAsia="Malgun Gothic"/>
        </w:rPr>
        <w:t>he probability of PSCCH miss detection is calculated as follows:</w:t>
      </w:r>
    </w:p>
    <w:p w14:paraId="5545D559" w14:textId="77777777" w:rsidR="00F60B18" w:rsidRPr="00973762" w:rsidRDefault="00F60B18" w:rsidP="00F60B18">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316913E" w14:textId="77777777" w:rsidR="00F60B18" w:rsidRPr="00476737" w:rsidRDefault="00F60B18" w:rsidP="00402C54">
      <w:pPr>
        <w:pStyle w:val="B10"/>
        <w:rPr>
          <w:rFonts w:eastAsia="Malgun Gothic"/>
        </w:rPr>
      </w:pPr>
      <w:r w:rsidRPr="00476737">
        <w:rPr>
          <w:rFonts w:eastAsia="Malgun Gothic"/>
        </w:rPr>
        <w:t>Where:</w:t>
      </w:r>
      <w:r w:rsidRPr="00476737">
        <w:rPr>
          <w:rFonts w:eastAsia="Malgun Gothic"/>
        </w:rPr>
        <w:tab/>
      </w:r>
    </w:p>
    <w:p w14:paraId="43CEF687" w14:textId="46105F77" w:rsidR="00F60B18" w:rsidRPr="00476737" w:rsidRDefault="00402C54" w:rsidP="00402C54">
      <w:pPr>
        <w:pStyle w:val="B10"/>
        <w:rPr>
          <w:rFonts w:eastAsia="Malgun Gothic"/>
        </w:rPr>
      </w:pPr>
      <w:r>
        <w:rPr>
          <w:rFonts w:eastAsia="Malgun Gothic"/>
        </w:rPr>
        <w:t>-</w:t>
      </w:r>
      <w:r>
        <w:rPr>
          <w:rFonts w:eastAsia="Malgun Gothic"/>
        </w:rPr>
        <w:tab/>
      </w:r>
      <w:r w:rsidR="00F60B18" w:rsidRPr="00476737">
        <w:rPr>
          <w:rFonts w:eastAsia="Malgun Gothic"/>
        </w:rPr>
        <w:t># (Tx high priority PSCCH/PSSCH) denotes the total number of transmitted PSCCH/PSSCH with high priority level.</w:t>
      </w:r>
    </w:p>
    <w:p w14:paraId="75D46E62" w14:textId="12AEC7E2" w:rsidR="00F60B18" w:rsidRPr="0027323B" w:rsidRDefault="00402C54" w:rsidP="00402C54">
      <w:pPr>
        <w:pStyle w:val="B10"/>
        <w:rPr>
          <w:rFonts w:eastAsia="Malgun Gothic"/>
        </w:rPr>
      </w:pPr>
      <w:r>
        <w:rPr>
          <w:rFonts w:eastAsia="Malgun Gothic"/>
        </w:rPr>
        <w:t>-</w:t>
      </w:r>
      <w:r>
        <w:rPr>
          <w:rFonts w:eastAsia="Malgun Gothic"/>
        </w:rPr>
        <w:tab/>
      </w:r>
      <w:r w:rsidR="00F60B18" w:rsidRPr="00F17E47">
        <w:rPr>
          <w:rFonts w:eastAsia="Malgun Gothic"/>
        </w:rPr>
        <w:t xml:space="preserve"># (missing </w:t>
      </w:r>
      <w:r w:rsidR="00F60B18" w:rsidRPr="00987E11">
        <w:rPr>
          <w:rFonts w:eastAsia="Malgun Gothic"/>
        </w:rPr>
        <w:t>ACK/NACK) denotes the total number of missing ACK/NACK with high priority</w:t>
      </w:r>
      <w:r w:rsidR="00F60B18">
        <w:rPr>
          <w:rFonts w:eastAsia="Malgun Gothic"/>
        </w:rPr>
        <w:t>.</w:t>
      </w:r>
    </w:p>
    <w:p w14:paraId="719BA188" w14:textId="77777777" w:rsidR="00F60B18" w:rsidRPr="0060190E" w:rsidRDefault="00F60B18" w:rsidP="00F60B18">
      <w:pPr>
        <w:rPr>
          <w:rFonts w:eastAsia="Malgun Gothic"/>
        </w:rPr>
      </w:pPr>
    </w:p>
    <w:p w14:paraId="7A90C907" w14:textId="77777777" w:rsidR="00F60B18" w:rsidRPr="00CA4768" w:rsidRDefault="00F60B18" w:rsidP="00F60B18">
      <w:pPr>
        <w:pStyle w:val="TH"/>
      </w:pPr>
      <w:bookmarkStart w:id="6266" w:name="OLE_LINK114"/>
      <w:r w:rsidRPr="00CA4768">
        <w:t>Table 11.1.8.1.1-1:</w:t>
      </w:r>
      <w:bookmarkEnd w:id="6266"/>
      <w:r w:rsidRPr="00CA4768">
        <w:t xml:space="preserve">  Test Parameters</w:t>
      </w:r>
    </w:p>
    <w:tbl>
      <w:tblPr>
        <w:tblStyle w:val="Tabellengitternetz1"/>
        <w:tblW w:w="4414" w:type="pct"/>
        <w:jc w:val="center"/>
        <w:tblLook w:val="04A0" w:firstRow="1" w:lastRow="0" w:firstColumn="1" w:lastColumn="0" w:noHBand="0" w:noVBand="1"/>
      </w:tblPr>
      <w:tblGrid>
        <w:gridCol w:w="1524"/>
        <w:gridCol w:w="2436"/>
        <w:gridCol w:w="1366"/>
        <w:gridCol w:w="617"/>
        <w:gridCol w:w="2550"/>
      </w:tblGrid>
      <w:tr w:rsidR="00F60B18" w:rsidRPr="003068D1" w14:paraId="384B3FE1" w14:textId="77777777" w:rsidTr="002231D2">
        <w:trPr>
          <w:jc w:val="center"/>
        </w:trPr>
        <w:tc>
          <w:tcPr>
            <w:tcW w:w="3136" w:type="pct"/>
            <w:gridSpan w:val="3"/>
            <w:hideMark/>
          </w:tcPr>
          <w:p w14:paraId="1F7CFDAB" w14:textId="77777777" w:rsidR="00F60B18" w:rsidRPr="003068D1" w:rsidRDefault="00F60B18" w:rsidP="002231D2">
            <w:pPr>
              <w:pStyle w:val="TAH"/>
              <w:rPr>
                <w:lang w:eastAsia="ko-KR"/>
              </w:rPr>
            </w:pPr>
            <w:bookmarkStart w:id="6267" w:name="OLE_LINK137"/>
            <w:r w:rsidRPr="003068D1">
              <w:rPr>
                <w:lang w:eastAsia="ko-KR"/>
              </w:rPr>
              <w:t>Parameter</w:t>
            </w:r>
          </w:p>
        </w:tc>
        <w:tc>
          <w:tcPr>
            <w:tcW w:w="363" w:type="pct"/>
            <w:hideMark/>
          </w:tcPr>
          <w:p w14:paraId="191C40CC" w14:textId="77777777" w:rsidR="00F60B18" w:rsidRPr="003068D1" w:rsidRDefault="00F60B18" w:rsidP="002231D2">
            <w:pPr>
              <w:pStyle w:val="TAH"/>
              <w:rPr>
                <w:lang w:eastAsia="ko-KR"/>
              </w:rPr>
            </w:pPr>
            <w:r w:rsidRPr="003068D1">
              <w:rPr>
                <w:lang w:eastAsia="ko-KR"/>
              </w:rPr>
              <w:t>Unit</w:t>
            </w:r>
          </w:p>
        </w:tc>
        <w:tc>
          <w:tcPr>
            <w:tcW w:w="1501" w:type="pct"/>
            <w:hideMark/>
          </w:tcPr>
          <w:p w14:paraId="6BEE8402" w14:textId="77777777" w:rsidR="00F60B18" w:rsidRPr="003068D1" w:rsidRDefault="00F60B18" w:rsidP="002231D2">
            <w:pPr>
              <w:pStyle w:val="TAH"/>
              <w:rPr>
                <w:lang w:eastAsia="ko-KR"/>
              </w:rPr>
            </w:pPr>
            <w:r>
              <w:rPr>
                <w:lang w:eastAsia="ko-KR"/>
              </w:rPr>
              <w:t>V</w:t>
            </w:r>
            <w:r w:rsidRPr="003068D1">
              <w:rPr>
                <w:lang w:eastAsia="ko-KR"/>
              </w:rPr>
              <w:t>alue</w:t>
            </w:r>
          </w:p>
        </w:tc>
      </w:tr>
      <w:tr w:rsidR="00F60B18" w:rsidRPr="003068D1" w14:paraId="68249C0A" w14:textId="77777777" w:rsidTr="002231D2">
        <w:trPr>
          <w:jc w:val="center"/>
        </w:trPr>
        <w:tc>
          <w:tcPr>
            <w:tcW w:w="3136" w:type="pct"/>
            <w:gridSpan w:val="3"/>
          </w:tcPr>
          <w:p w14:paraId="39DE7E05" w14:textId="77777777" w:rsidR="00F60B18" w:rsidRPr="0060190E" w:rsidRDefault="00F60B18" w:rsidP="002231D2">
            <w:pPr>
              <w:pStyle w:val="TAL"/>
              <w:rPr>
                <w:lang w:eastAsia="zh-CN"/>
              </w:rPr>
            </w:pPr>
            <w:r w:rsidRPr="0060190E">
              <w:rPr>
                <w:lang w:eastAsia="zh-CN"/>
              </w:rPr>
              <w:t>Member ID (Note 1)</w:t>
            </w:r>
          </w:p>
        </w:tc>
        <w:tc>
          <w:tcPr>
            <w:tcW w:w="363" w:type="pct"/>
          </w:tcPr>
          <w:p w14:paraId="27955325" w14:textId="77777777" w:rsidR="00F60B18" w:rsidRPr="003068D1" w:rsidRDefault="00F60B18" w:rsidP="002231D2">
            <w:pPr>
              <w:pStyle w:val="TAC"/>
              <w:rPr>
                <w:lang w:eastAsia="ko-KR"/>
              </w:rPr>
            </w:pPr>
          </w:p>
        </w:tc>
        <w:tc>
          <w:tcPr>
            <w:tcW w:w="1501" w:type="pct"/>
          </w:tcPr>
          <w:p w14:paraId="26A3774D" w14:textId="77777777" w:rsidR="00F60B18" w:rsidRPr="0060190E" w:rsidDel="0060190E" w:rsidRDefault="00F60B18" w:rsidP="002231D2">
            <w:pPr>
              <w:pStyle w:val="TAC"/>
              <w:rPr>
                <w:lang w:eastAsia="ko-KR"/>
              </w:rPr>
            </w:pPr>
            <w:r w:rsidRPr="0060190E">
              <w:rPr>
                <w:lang w:eastAsia="ko-KR"/>
              </w:rPr>
              <w:t>0</w:t>
            </w:r>
          </w:p>
        </w:tc>
      </w:tr>
      <w:tr w:rsidR="00F60B18" w:rsidRPr="003068D1" w14:paraId="107FC4D9" w14:textId="77777777" w:rsidTr="002231D2">
        <w:trPr>
          <w:jc w:val="center"/>
        </w:trPr>
        <w:tc>
          <w:tcPr>
            <w:tcW w:w="898" w:type="pct"/>
            <w:vMerge w:val="restart"/>
            <w:vAlign w:val="center"/>
            <w:hideMark/>
          </w:tcPr>
          <w:p w14:paraId="5F830805" w14:textId="77777777" w:rsidR="00F60B18" w:rsidRPr="003068D1" w:rsidRDefault="00F60B18" w:rsidP="002231D2">
            <w:pPr>
              <w:pStyle w:val="TAL"/>
              <w:rPr>
                <w:lang w:eastAsia="zh-CN"/>
              </w:rPr>
            </w:pPr>
            <w:r w:rsidRPr="003068D1">
              <w:rPr>
                <w:lang w:eastAsia="zh-CN"/>
              </w:rPr>
              <w:t>Sidelink UE i,</w:t>
            </w:r>
          </w:p>
          <w:p w14:paraId="40D7803B" w14:textId="77777777" w:rsidR="00F60B18" w:rsidRPr="003068D1" w:rsidRDefault="00F60B18" w:rsidP="002231D2">
            <w:pPr>
              <w:pStyle w:val="TAL"/>
              <w:rPr>
                <w:lang w:eastAsia="zh-CN"/>
              </w:rPr>
            </w:pPr>
            <w:r w:rsidRPr="003068D1">
              <w:rPr>
                <w:lang w:eastAsia="zh-CN"/>
              </w:rPr>
              <w:t xml:space="preserve">0 ≤ i ≤ 9 (Note </w:t>
            </w:r>
            <w:r>
              <w:rPr>
                <w:lang w:eastAsia="zh-CN"/>
              </w:rPr>
              <w:t>5</w:t>
            </w:r>
            <w:r w:rsidRPr="003068D1">
              <w:rPr>
                <w:lang w:eastAsia="zh-CN"/>
              </w:rPr>
              <w:t>)</w:t>
            </w:r>
          </w:p>
        </w:tc>
        <w:tc>
          <w:tcPr>
            <w:tcW w:w="2238" w:type="pct"/>
            <w:gridSpan w:val="2"/>
            <w:vAlign w:val="center"/>
            <w:hideMark/>
          </w:tcPr>
          <w:p w14:paraId="265F3E2A" w14:textId="77777777" w:rsidR="00F60B18" w:rsidRPr="0060190E" w:rsidRDefault="00F60B18" w:rsidP="002231D2">
            <w:pPr>
              <w:pStyle w:val="TAL"/>
              <w:rPr>
                <w:lang w:eastAsia="ko-KR"/>
              </w:rPr>
            </w:pPr>
            <w:r w:rsidRPr="0060190E">
              <w:rPr>
                <w:lang w:eastAsia="ko-KR"/>
              </w:rPr>
              <w:t>Sidelink Transmissions</w:t>
            </w:r>
          </w:p>
        </w:tc>
        <w:tc>
          <w:tcPr>
            <w:tcW w:w="363" w:type="pct"/>
            <w:hideMark/>
          </w:tcPr>
          <w:p w14:paraId="2EE085DC" w14:textId="77777777" w:rsidR="00F60B18" w:rsidRPr="0060190E" w:rsidRDefault="00F60B18" w:rsidP="002231D2">
            <w:pPr>
              <w:pStyle w:val="TAC"/>
              <w:rPr>
                <w:lang w:eastAsia="ko-KR"/>
              </w:rPr>
            </w:pPr>
          </w:p>
        </w:tc>
        <w:tc>
          <w:tcPr>
            <w:tcW w:w="1501" w:type="pct"/>
            <w:hideMark/>
          </w:tcPr>
          <w:p w14:paraId="767C1007" w14:textId="77777777" w:rsidR="00F60B18" w:rsidRPr="0060190E" w:rsidRDefault="00F60B18" w:rsidP="002231D2">
            <w:pPr>
              <w:pStyle w:val="TAC"/>
              <w:rPr>
                <w:lang w:eastAsia="ko-KR"/>
              </w:rPr>
            </w:pPr>
            <w:r w:rsidRPr="0060190E">
              <w:rPr>
                <w:lang w:eastAsia="ko-KR"/>
              </w:rPr>
              <w:t>PSCCH + PSSCH</w:t>
            </w:r>
          </w:p>
        </w:tc>
      </w:tr>
      <w:tr w:rsidR="00F60B18" w:rsidRPr="003068D1" w14:paraId="5B3C36AC" w14:textId="77777777" w:rsidTr="002231D2">
        <w:trPr>
          <w:jc w:val="center"/>
        </w:trPr>
        <w:tc>
          <w:tcPr>
            <w:tcW w:w="898" w:type="pct"/>
            <w:vMerge/>
            <w:hideMark/>
          </w:tcPr>
          <w:p w14:paraId="10AF665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3F4EEB8" w14:textId="77777777" w:rsidR="00F60B18" w:rsidRPr="0060190E" w:rsidRDefault="00F60B18" w:rsidP="002231D2">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5676D2A6" w14:textId="77777777" w:rsidR="00F60B18" w:rsidRPr="0060190E" w:rsidRDefault="00F60B18" w:rsidP="002231D2">
            <w:pPr>
              <w:pStyle w:val="TAC"/>
              <w:rPr>
                <w:lang w:eastAsia="ko-KR"/>
              </w:rPr>
            </w:pPr>
            <w:r w:rsidRPr="0060190E">
              <w:rPr>
                <w:lang w:eastAsia="ko-KR"/>
              </w:rPr>
              <w:sym w:font="Symbol" w:char="F06D"/>
            </w:r>
            <w:r w:rsidRPr="0060190E">
              <w:rPr>
                <w:lang w:eastAsia="ko-KR"/>
              </w:rPr>
              <w:t>s</w:t>
            </w:r>
          </w:p>
        </w:tc>
        <w:tc>
          <w:tcPr>
            <w:tcW w:w="1501" w:type="pct"/>
            <w:hideMark/>
          </w:tcPr>
          <w:p w14:paraId="277C00EC" w14:textId="77777777" w:rsidR="00F60B18" w:rsidRPr="0060190E" w:rsidRDefault="00F60B18" w:rsidP="002231D2">
            <w:pPr>
              <w:pStyle w:val="TAC"/>
              <w:rPr>
                <w:lang w:eastAsia="ko-KR"/>
              </w:rPr>
            </w:pPr>
            <w:r w:rsidRPr="0060190E">
              <w:rPr>
                <w:lang w:eastAsia="ko-KR"/>
              </w:rPr>
              <w:t>0</w:t>
            </w:r>
          </w:p>
        </w:tc>
      </w:tr>
      <w:tr w:rsidR="00F60B18" w:rsidRPr="003068D1" w14:paraId="410A3938" w14:textId="77777777" w:rsidTr="002231D2">
        <w:trPr>
          <w:jc w:val="center"/>
        </w:trPr>
        <w:tc>
          <w:tcPr>
            <w:tcW w:w="898" w:type="pct"/>
            <w:vMerge/>
            <w:hideMark/>
          </w:tcPr>
          <w:p w14:paraId="300A55A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1783BF9B" w14:textId="77777777" w:rsidR="00F60B18" w:rsidRPr="0060190E" w:rsidRDefault="00F60B18" w:rsidP="002231D2">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345A670A" w14:textId="77777777" w:rsidR="00F60B18" w:rsidRPr="0060190E" w:rsidRDefault="00F60B18" w:rsidP="002231D2">
            <w:pPr>
              <w:pStyle w:val="TAC"/>
              <w:rPr>
                <w:lang w:eastAsia="ko-KR"/>
              </w:rPr>
            </w:pPr>
            <w:r w:rsidRPr="0060190E">
              <w:rPr>
                <w:lang w:eastAsia="ko-KR"/>
              </w:rPr>
              <w:t>Hz</w:t>
            </w:r>
          </w:p>
        </w:tc>
        <w:tc>
          <w:tcPr>
            <w:tcW w:w="1501" w:type="pct"/>
            <w:hideMark/>
          </w:tcPr>
          <w:p w14:paraId="0B2FBA49" w14:textId="77777777" w:rsidR="00F60B18" w:rsidRPr="0060190E" w:rsidRDefault="00F60B18" w:rsidP="002231D2">
            <w:pPr>
              <w:pStyle w:val="TAC"/>
              <w:rPr>
                <w:lang w:eastAsia="ko-KR"/>
              </w:rPr>
            </w:pPr>
            <w:r w:rsidRPr="0060190E">
              <w:rPr>
                <w:lang w:eastAsia="ko-KR"/>
              </w:rPr>
              <w:t>0</w:t>
            </w:r>
          </w:p>
        </w:tc>
      </w:tr>
      <w:tr w:rsidR="00F60B18" w:rsidRPr="003068D1" w14:paraId="2EF6730F" w14:textId="77777777" w:rsidTr="002231D2">
        <w:trPr>
          <w:jc w:val="center"/>
        </w:trPr>
        <w:tc>
          <w:tcPr>
            <w:tcW w:w="898" w:type="pct"/>
            <w:vMerge/>
            <w:hideMark/>
          </w:tcPr>
          <w:p w14:paraId="4041E3BF"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3ACAFE63" w14:textId="77777777" w:rsidR="00F60B18" w:rsidRPr="0060190E" w:rsidRDefault="00F60B18" w:rsidP="002231D2">
            <w:pPr>
              <w:pStyle w:val="TAL"/>
              <w:rPr>
                <w:lang w:eastAsia="ko-KR"/>
              </w:rPr>
            </w:pPr>
            <w:r w:rsidRPr="0060190E">
              <w:rPr>
                <w:lang w:eastAsia="ko-KR"/>
              </w:rPr>
              <w:t>Synchronization source</w:t>
            </w:r>
          </w:p>
        </w:tc>
        <w:tc>
          <w:tcPr>
            <w:tcW w:w="363" w:type="pct"/>
            <w:hideMark/>
          </w:tcPr>
          <w:p w14:paraId="188DFA4D" w14:textId="77777777" w:rsidR="00F60B18" w:rsidRPr="0060190E" w:rsidRDefault="00F60B18" w:rsidP="002231D2">
            <w:pPr>
              <w:pStyle w:val="TAC"/>
              <w:rPr>
                <w:lang w:eastAsia="ko-KR"/>
              </w:rPr>
            </w:pPr>
          </w:p>
        </w:tc>
        <w:tc>
          <w:tcPr>
            <w:tcW w:w="1501" w:type="pct"/>
            <w:hideMark/>
          </w:tcPr>
          <w:p w14:paraId="19C829C0" w14:textId="77777777" w:rsidR="00F60B18" w:rsidRPr="0060190E" w:rsidRDefault="00F60B18" w:rsidP="002231D2">
            <w:pPr>
              <w:pStyle w:val="TAC"/>
              <w:rPr>
                <w:lang w:eastAsia="ko-KR"/>
              </w:rPr>
            </w:pPr>
            <w:r w:rsidRPr="0060190E">
              <w:rPr>
                <w:lang w:eastAsia="ko-KR"/>
              </w:rPr>
              <w:t>GNSS</w:t>
            </w:r>
          </w:p>
        </w:tc>
      </w:tr>
      <w:tr w:rsidR="00F60B18" w:rsidRPr="003068D1" w14:paraId="291C70B1" w14:textId="77777777" w:rsidTr="002231D2">
        <w:trPr>
          <w:jc w:val="center"/>
        </w:trPr>
        <w:tc>
          <w:tcPr>
            <w:tcW w:w="898" w:type="pct"/>
            <w:vMerge/>
            <w:hideMark/>
          </w:tcPr>
          <w:p w14:paraId="3FA8C4CA"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48925804" w14:textId="77777777" w:rsidR="00F60B18" w:rsidRPr="0060190E" w:rsidRDefault="00F60B18" w:rsidP="002231D2">
            <w:pPr>
              <w:pStyle w:val="TAL"/>
              <w:rPr>
                <w:lang w:eastAsia="ko-KR"/>
              </w:rPr>
            </w:pPr>
            <w:r w:rsidRPr="0060190E">
              <w:rPr>
                <w:lang w:eastAsia="ko-KR"/>
              </w:rPr>
              <w:t>Propagation Channel</w:t>
            </w:r>
          </w:p>
        </w:tc>
        <w:tc>
          <w:tcPr>
            <w:tcW w:w="363" w:type="pct"/>
            <w:hideMark/>
          </w:tcPr>
          <w:p w14:paraId="31477B1A" w14:textId="77777777" w:rsidR="00F60B18" w:rsidRPr="0060190E" w:rsidRDefault="00F60B18" w:rsidP="002231D2">
            <w:pPr>
              <w:pStyle w:val="TAC"/>
              <w:rPr>
                <w:lang w:eastAsia="ko-KR"/>
              </w:rPr>
            </w:pPr>
          </w:p>
        </w:tc>
        <w:tc>
          <w:tcPr>
            <w:tcW w:w="1501" w:type="pct"/>
            <w:hideMark/>
          </w:tcPr>
          <w:p w14:paraId="1E4A72A2" w14:textId="77777777" w:rsidR="00F60B18" w:rsidRPr="0060190E" w:rsidRDefault="00F60B18" w:rsidP="002231D2">
            <w:pPr>
              <w:pStyle w:val="TAC"/>
              <w:rPr>
                <w:lang w:eastAsia="ko-KR"/>
              </w:rPr>
            </w:pPr>
            <w:r w:rsidRPr="0060190E">
              <w:rPr>
                <w:lang w:eastAsia="ko-KR"/>
              </w:rPr>
              <w:t>Static propagation condition without external noise</w:t>
            </w:r>
          </w:p>
        </w:tc>
      </w:tr>
      <w:tr w:rsidR="00F60B18" w:rsidRPr="003068D1" w14:paraId="7553A654" w14:textId="77777777" w:rsidTr="002231D2">
        <w:trPr>
          <w:jc w:val="center"/>
        </w:trPr>
        <w:tc>
          <w:tcPr>
            <w:tcW w:w="898" w:type="pct"/>
            <w:vMerge/>
            <w:hideMark/>
          </w:tcPr>
          <w:p w14:paraId="431C0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253F96CA" w14:textId="77777777" w:rsidR="00F60B18" w:rsidRPr="0060190E" w:rsidRDefault="00F60B18" w:rsidP="002231D2">
            <w:pPr>
              <w:pStyle w:val="TAL"/>
              <w:rPr>
                <w:lang w:eastAsia="ko-KR"/>
              </w:rPr>
            </w:pPr>
            <w:r w:rsidRPr="0060190E">
              <w:rPr>
                <w:lang w:eastAsia="ko-KR"/>
              </w:rPr>
              <w:t>Antenna configuration</w:t>
            </w:r>
          </w:p>
        </w:tc>
        <w:tc>
          <w:tcPr>
            <w:tcW w:w="363" w:type="pct"/>
            <w:hideMark/>
          </w:tcPr>
          <w:p w14:paraId="138882B3" w14:textId="77777777" w:rsidR="00F60B18" w:rsidRPr="0060190E" w:rsidRDefault="00F60B18" w:rsidP="002231D2">
            <w:pPr>
              <w:pStyle w:val="TAC"/>
              <w:rPr>
                <w:lang w:eastAsia="ko-KR"/>
              </w:rPr>
            </w:pPr>
          </w:p>
        </w:tc>
        <w:tc>
          <w:tcPr>
            <w:tcW w:w="1501" w:type="pct"/>
            <w:hideMark/>
          </w:tcPr>
          <w:p w14:paraId="770AD328" w14:textId="77777777" w:rsidR="00F60B18" w:rsidRPr="0060190E" w:rsidRDefault="00F60B18" w:rsidP="002231D2">
            <w:pPr>
              <w:pStyle w:val="TAC"/>
              <w:rPr>
                <w:lang w:eastAsia="ko-KR"/>
              </w:rPr>
            </w:pPr>
            <w:r w:rsidRPr="0060190E">
              <w:rPr>
                <w:lang w:eastAsia="ko-KR"/>
              </w:rPr>
              <w:t>1x2 Low</w:t>
            </w:r>
          </w:p>
        </w:tc>
      </w:tr>
      <w:tr w:rsidR="00F60B18" w:rsidRPr="003068D1" w14:paraId="186F72B2" w14:textId="77777777" w:rsidTr="002231D2">
        <w:trPr>
          <w:trHeight w:val="120"/>
          <w:jc w:val="center"/>
        </w:trPr>
        <w:tc>
          <w:tcPr>
            <w:tcW w:w="898" w:type="pct"/>
            <w:vMerge/>
            <w:hideMark/>
          </w:tcPr>
          <w:p w14:paraId="2520EE03"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hideMark/>
          </w:tcPr>
          <w:p w14:paraId="7B57A88D" w14:textId="77777777" w:rsidR="00F60B18" w:rsidRPr="0060190E" w:rsidRDefault="00F60B18" w:rsidP="002231D2">
            <w:pPr>
              <w:pStyle w:val="TAL"/>
              <w:rPr>
                <w:lang w:eastAsia="ko-KR"/>
              </w:rPr>
            </w:pPr>
            <w:r w:rsidRPr="0060190E">
              <w:rPr>
                <w:lang w:eastAsia="ko-KR"/>
              </w:rPr>
              <w:t>PSSCH RMC</w:t>
            </w:r>
          </w:p>
        </w:tc>
        <w:tc>
          <w:tcPr>
            <w:tcW w:w="363" w:type="pct"/>
            <w:hideMark/>
          </w:tcPr>
          <w:p w14:paraId="6CEA23A7" w14:textId="77777777" w:rsidR="00F60B18" w:rsidRPr="0060190E" w:rsidRDefault="00F60B18" w:rsidP="002231D2">
            <w:pPr>
              <w:pStyle w:val="TAC"/>
              <w:rPr>
                <w:lang w:eastAsia="ko-KR"/>
              </w:rPr>
            </w:pPr>
          </w:p>
        </w:tc>
        <w:tc>
          <w:tcPr>
            <w:tcW w:w="1501" w:type="pct"/>
            <w:hideMark/>
          </w:tcPr>
          <w:p w14:paraId="6D66B660" w14:textId="77CE8AD3" w:rsidR="00F60B18" w:rsidRPr="0060190E" w:rsidRDefault="00EE297C" w:rsidP="002231D2">
            <w:pPr>
              <w:pStyle w:val="TAC"/>
              <w:rPr>
                <w:lang w:eastAsia="ko-KR"/>
              </w:rPr>
            </w:pPr>
            <w:bookmarkStart w:id="6268" w:name="OLE_LINK44"/>
            <w:r>
              <w:rPr>
                <w:lang w:eastAsia="ko-KR"/>
              </w:rPr>
              <w:t>R.PSSCH.2-1.</w:t>
            </w:r>
            <w:bookmarkEnd w:id="6268"/>
            <w:r>
              <w:rPr>
                <w:lang w:eastAsia="ko-KR"/>
              </w:rPr>
              <w:t>4</w:t>
            </w:r>
          </w:p>
        </w:tc>
      </w:tr>
      <w:tr w:rsidR="00F60B18" w:rsidRPr="003068D1" w14:paraId="68E7CDDA" w14:textId="77777777" w:rsidTr="002231D2">
        <w:trPr>
          <w:trHeight w:val="120"/>
          <w:jc w:val="center"/>
        </w:trPr>
        <w:tc>
          <w:tcPr>
            <w:tcW w:w="898" w:type="pct"/>
            <w:vMerge/>
          </w:tcPr>
          <w:p w14:paraId="068FC6D9"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54CC1E70" w14:textId="77777777" w:rsidR="00F60B18" w:rsidRPr="0060190E" w:rsidRDefault="00F60B18" w:rsidP="002231D2">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35B8A3F4" w14:textId="77777777" w:rsidR="00F60B18" w:rsidRPr="0060190E" w:rsidRDefault="00F60B18" w:rsidP="002231D2">
            <w:pPr>
              <w:pStyle w:val="TAC"/>
              <w:rPr>
                <w:lang w:eastAsia="ko-KR"/>
              </w:rPr>
            </w:pPr>
          </w:p>
        </w:tc>
        <w:tc>
          <w:tcPr>
            <w:tcW w:w="1501" w:type="pct"/>
          </w:tcPr>
          <w:p w14:paraId="07768563" w14:textId="77777777" w:rsidR="00F60B18" w:rsidRPr="0060190E" w:rsidRDefault="00F60B18" w:rsidP="002231D2">
            <w:pPr>
              <w:pStyle w:val="TAC"/>
              <w:rPr>
                <w:lang w:eastAsia="ko-KR"/>
              </w:rPr>
            </w:pPr>
            <w:bookmarkStart w:id="6269" w:name="OLE_LINK46"/>
            <w:r w:rsidRPr="0060190E">
              <w:rPr>
                <w:lang w:eastAsia="ko-KR"/>
              </w:rPr>
              <w:t>R.PSCCH.2-1.1</w:t>
            </w:r>
            <w:bookmarkEnd w:id="6269"/>
          </w:p>
        </w:tc>
      </w:tr>
      <w:tr w:rsidR="00F60B18" w:rsidRPr="003068D1" w14:paraId="671E4355" w14:textId="77777777" w:rsidTr="002231D2">
        <w:trPr>
          <w:trHeight w:val="120"/>
          <w:jc w:val="center"/>
        </w:trPr>
        <w:tc>
          <w:tcPr>
            <w:tcW w:w="898" w:type="pct"/>
            <w:vMerge/>
          </w:tcPr>
          <w:p w14:paraId="1FD10874"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13DFEF7" w14:textId="77777777" w:rsidR="00F60B18" w:rsidRPr="003B5151" w:rsidRDefault="00F60B18" w:rsidP="002231D2">
            <w:pPr>
              <w:pStyle w:val="TAL"/>
            </w:pPr>
            <w:r w:rsidRPr="003B5151">
              <w:rPr>
                <w:rFonts w:hint="eastAsia"/>
              </w:rPr>
              <w:t>S</w:t>
            </w:r>
            <w:r w:rsidRPr="003B5151">
              <w:t>ource ID</w:t>
            </w:r>
          </w:p>
        </w:tc>
        <w:tc>
          <w:tcPr>
            <w:tcW w:w="363" w:type="pct"/>
          </w:tcPr>
          <w:p w14:paraId="326B25BE" w14:textId="77777777" w:rsidR="00F60B18" w:rsidRPr="003B5151" w:rsidRDefault="00F60B18" w:rsidP="002231D2">
            <w:pPr>
              <w:pStyle w:val="TAC"/>
            </w:pPr>
          </w:p>
        </w:tc>
        <w:tc>
          <w:tcPr>
            <w:tcW w:w="1501" w:type="pct"/>
          </w:tcPr>
          <w:p w14:paraId="5393C5F6" w14:textId="77777777" w:rsidR="00F60B18" w:rsidRPr="003B5151" w:rsidRDefault="00F60B18" w:rsidP="002231D2">
            <w:pPr>
              <w:pStyle w:val="TAC"/>
            </w:pPr>
            <w:r w:rsidRPr="003B5151">
              <w:rPr>
                <w:rFonts w:hint="eastAsia"/>
              </w:rPr>
              <w:t>0</w:t>
            </w:r>
          </w:p>
        </w:tc>
      </w:tr>
      <w:tr w:rsidR="00F60B18" w:rsidRPr="003068D1" w14:paraId="387ABD27" w14:textId="77777777" w:rsidTr="002231D2">
        <w:trPr>
          <w:trHeight w:val="120"/>
          <w:jc w:val="center"/>
        </w:trPr>
        <w:tc>
          <w:tcPr>
            <w:tcW w:w="898" w:type="pct"/>
            <w:vMerge/>
          </w:tcPr>
          <w:p w14:paraId="0F0A1356"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10947C99" w14:textId="77777777" w:rsidR="00F60B18" w:rsidRPr="003B5151" w:rsidRDefault="00F60B18" w:rsidP="002231D2">
            <w:pPr>
              <w:pStyle w:val="TAL"/>
            </w:pPr>
            <w:r w:rsidRPr="003B5151">
              <w:rPr>
                <w:rFonts w:hint="eastAsia"/>
              </w:rPr>
              <w:t>P</w:t>
            </w:r>
            <w:r w:rsidRPr="003B5151">
              <w:t>SFCH periodicity</w:t>
            </w:r>
          </w:p>
        </w:tc>
        <w:tc>
          <w:tcPr>
            <w:tcW w:w="363" w:type="pct"/>
          </w:tcPr>
          <w:p w14:paraId="2B7CAF75" w14:textId="77777777" w:rsidR="00F60B18" w:rsidRPr="003B5151" w:rsidRDefault="00F60B18" w:rsidP="002231D2">
            <w:pPr>
              <w:pStyle w:val="TAC"/>
            </w:pPr>
            <w:r w:rsidRPr="003B5151">
              <w:t>Slots</w:t>
            </w:r>
          </w:p>
        </w:tc>
        <w:tc>
          <w:tcPr>
            <w:tcW w:w="1501" w:type="pct"/>
          </w:tcPr>
          <w:p w14:paraId="6963E5FB" w14:textId="77777777" w:rsidR="00F60B18" w:rsidRPr="003B5151" w:rsidRDefault="00F60B18" w:rsidP="002231D2">
            <w:pPr>
              <w:pStyle w:val="TAC"/>
            </w:pPr>
            <w:r w:rsidRPr="003B5151">
              <w:t>1</w:t>
            </w:r>
          </w:p>
        </w:tc>
      </w:tr>
      <w:tr w:rsidR="00F60B18" w:rsidRPr="003068D1" w14:paraId="35079E2D" w14:textId="77777777" w:rsidTr="002231D2">
        <w:trPr>
          <w:trHeight w:val="120"/>
          <w:jc w:val="center"/>
        </w:trPr>
        <w:tc>
          <w:tcPr>
            <w:tcW w:w="898" w:type="pct"/>
            <w:vMerge/>
          </w:tcPr>
          <w:p w14:paraId="57B75B61" w14:textId="77777777" w:rsidR="00F60B18" w:rsidRPr="003068D1" w:rsidRDefault="00F60B18" w:rsidP="002231D2">
            <w:pPr>
              <w:spacing w:after="0"/>
              <w:rPr>
                <w:rFonts w:ascii="Arial" w:hAnsi="Arial" w:cs="Arial"/>
                <w:sz w:val="18"/>
                <w:szCs w:val="18"/>
                <w:lang w:eastAsia="ko-KR"/>
              </w:rPr>
            </w:pPr>
          </w:p>
        </w:tc>
        <w:tc>
          <w:tcPr>
            <w:tcW w:w="2238" w:type="pct"/>
            <w:gridSpan w:val="2"/>
            <w:vAlign w:val="center"/>
          </w:tcPr>
          <w:p w14:paraId="30398CC1" w14:textId="77777777" w:rsidR="00F60B18" w:rsidRPr="003B5151" w:rsidRDefault="00F60B18" w:rsidP="002231D2">
            <w:pPr>
              <w:pStyle w:val="TAL"/>
            </w:pPr>
            <w:r w:rsidRPr="003B5151">
              <w:rPr>
                <w:rFonts w:hint="eastAsia"/>
              </w:rPr>
              <w:t>M</w:t>
            </w:r>
            <w:r w:rsidRPr="003B5151">
              <w:t>inTimeGapPSFCH</w:t>
            </w:r>
          </w:p>
        </w:tc>
        <w:tc>
          <w:tcPr>
            <w:tcW w:w="363" w:type="pct"/>
          </w:tcPr>
          <w:p w14:paraId="2AD98CE6" w14:textId="77777777" w:rsidR="00F60B18" w:rsidRPr="003B5151" w:rsidRDefault="00F60B18" w:rsidP="002231D2">
            <w:pPr>
              <w:pStyle w:val="TAC"/>
            </w:pPr>
            <w:r w:rsidRPr="003B5151">
              <w:t>Slots</w:t>
            </w:r>
          </w:p>
        </w:tc>
        <w:tc>
          <w:tcPr>
            <w:tcW w:w="1501" w:type="pct"/>
          </w:tcPr>
          <w:p w14:paraId="76FF23A6" w14:textId="77777777" w:rsidR="00F60B18" w:rsidRPr="003B5151" w:rsidRDefault="00F60B18" w:rsidP="002231D2">
            <w:pPr>
              <w:pStyle w:val="TAC"/>
            </w:pPr>
            <w:r w:rsidRPr="003B5151">
              <w:rPr>
                <w:rFonts w:hint="eastAsia"/>
              </w:rPr>
              <w:t>2</w:t>
            </w:r>
          </w:p>
        </w:tc>
      </w:tr>
      <w:tr w:rsidR="00F60B18" w:rsidRPr="003068D1" w14:paraId="4083F675" w14:textId="77777777" w:rsidTr="002231D2">
        <w:trPr>
          <w:trHeight w:val="120"/>
          <w:jc w:val="center"/>
        </w:trPr>
        <w:tc>
          <w:tcPr>
            <w:tcW w:w="898" w:type="pct"/>
            <w:vMerge/>
          </w:tcPr>
          <w:p w14:paraId="004BFC65" w14:textId="77777777" w:rsidR="00F60B18" w:rsidRPr="003068D1" w:rsidRDefault="00F60B18" w:rsidP="002231D2">
            <w:pPr>
              <w:spacing w:after="0"/>
              <w:rPr>
                <w:rFonts w:ascii="Arial" w:hAnsi="Arial" w:cs="Arial"/>
                <w:sz w:val="18"/>
                <w:szCs w:val="18"/>
                <w:lang w:eastAsia="ko-KR"/>
              </w:rPr>
            </w:pPr>
          </w:p>
        </w:tc>
        <w:tc>
          <w:tcPr>
            <w:tcW w:w="1434" w:type="pct"/>
            <w:vMerge w:val="restart"/>
            <w:vAlign w:val="center"/>
          </w:tcPr>
          <w:p w14:paraId="7E1E4C36" w14:textId="77777777" w:rsidR="00F60B18" w:rsidRPr="003B5151" w:rsidRDefault="00F60B18" w:rsidP="002231D2">
            <w:pPr>
              <w:pStyle w:val="TAL"/>
            </w:pPr>
            <w:r w:rsidRPr="003B5151">
              <w:rPr>
                <w:rFonts w:hint="eastAsia"/>
              </w:rPr>
              <w:t>P</w:t>
            </w:r>
            <w:r w:rsidRPr="003B5151">
              <w:t>SFCH Resource (Note 6)</w:t>
            </w:r>
          </w:p>
        </w:tc>
        <w:tc>
          <w:tcPr>
            <w:tcW w:w="804" w:type="pct"/>
            <w:vAlign w:val="center"/>
          </w:tcPr>
          <w:p w14:paraId="6B5EA32F" w14:textId="77777777" w:rsidR="00F60B18" w:rsidRPr="003B5151" w:rsidRDefault="00F60B18" w:rsidP="002231D2">
            <w:pPr>
              <w:pStyle w:val="TAL"/>
            </w:pPr>
            <w:r w:rsidRPr="003B5151">
              <w:rPr>
                <w:rFonts w:hint="eastAsia"/>
              </w:rPr>
              <w:t>R</w:t>
            </w:r>
            <w:r w:rsidRPr="003B5151">
              <w:t>B index</w:t>
            </w:r>
          </w:p>
        </w:tc>
        <w:tc>
          <w:tcPr>
            <w:tcW w:w="363" w:type="pct"/>
          </w:tcPr>
          <w:p w14:paraId="28A73C22" w14:textId="77777777" w:rsidR="00F60B18" w:rsidRPr="003B5151" w:rsidRDefault="00F60B18" w:rsidP="002231D2">
            <w:pPr>
              <w:pStyle w:val="TAC"/>
            </w:pPr>
          </w:p>
        </w:tc>
        <w:tc>
          <w:tcPr>
            <w:tcW w:w="1501" w:type="pct"/>
            <w:vAlign w:val="center"/>
          </w:tcPr>
          <w:p w14:paraId="32BABA25" w14:textId="77777777" w:rsidR="00F60B18" w:rsidRPr="003B5151" w:rsidRDefault="00F60B18" w:rsidP="002231D2">
            <w:pPr>
              <w:pStyle w:val="TAC"/>
            </w:pPr>
            <w:r w:rsidRPr="003B5151">
              <w:rPr>
                <w:rFonts w:hint="eastAsia"/>
              </w:rPr>
              <w:t>10</w:t>
            </w:r>
            <w:r w:rsidRPr="003B5151">
              <w:t>*i</w:t>
            </w:r>
          </w:p>
        </w:tc>
      </w:tr>
      <w:tr w:rsidR="00F60B18" w:rsidRPr="003068D1" w14:paraId="40246C94" w14:textId="77777777" w:rsidTr="002231D2">
        <w:trPr>
          <w:trHeight w:val="120"/>
          <w:jc w:val="center"/>
        </w:trPr>
        <w:tc>
          <w:tcPr>
            <w:tcW w:w="898" w:type="pct"/>
            <w:vMerge/>
          </w:tcPr>
          <w:p w14:paraId="2192B841" w14:textId="77777777" w:rsidR="00F60B18" w:rsidRPr="003068D1" w:rsidRDefault="00F60B18" w:rsidP="002231D2">
            <w:pPr>
              <w:spacing w:after="0"/>
              <w:rPr>
                <w:rFonts w:ascii="Arial" w:hAnsi="Arial" w:cs="Arial"/>
                <w:sz w:val="18"/>
                <w:szCs w:val="18"/>
                <w:lang w:eastAsia="ko-KR"/>
              </w:rPr>
            </w:pPr>
          </w:p>
        </w:tc>
        <w:tc>
          <w:tcPr>
            <w:tcW w:w="1434" w:type="pct"/>
            <w:vMerge/>
            <w:vAlign w:val="center"/>
          </w:tcPr>
          <w:p w14:paraId="14B34F9C" w14:textId="77777777" w:rsidR="00F60B18" w:rsidRPr="003B5151" w:rsidRDefault="00F60B18" w:rsidP="002231D2">
            <w:pPr>
              <w:pStyle w:val="TAL"/>
            </w:pPr>
          </w:p>
        </w:tc>
        <w:tc>
          <w:tcPr>
            <w:tcW w:w="804" w:type="pct"/>
            <w:vAlign w:val="center"/>
          </w:tcPr>
          <w:p w14:paraId="3E01DDC7" w14:textId="77777777" w:rsidR="00F60B18" w:rsidRPr="003B5151" w:rsidRDefault="00F60B18" w:rsidP="002231D2">
            <w:pPr>
              <w:pStyle w:val="TAL"/>
            </w:pPr>
            <w:r w:rsidRPr="003B5151">
              <w:rPr>
                <w:rFonts w:hint="eastAsia"/>
              </w:rPr>
              <w:t>C</w:t>
            </w:r>
            <w:r w:rsidRPr="003B5151">
              <w:t>S pair index</w:t>
            </w:r>
          </w:p>
        </w:tc>
        <w:tc>
          <w:tcPr>
            <w:tcW w:w="363" w:type="pct"/>
          </w:tcPr>
          <w:p w14:paraId="68A5E76B" w14:textId="77777777" w:rsidR="00F60B18" w:rsidRPr="003B5151" w:rsidRDefault="00F60B18" w:rsidP="002231D2">
            <w:pPr>
              <w:pStyle w:val="TAC"/>
            </w:pPr>
          </w:p>
        </w:tc>
        <w:tc>
          <w:tcPr>
            <w:tcW w:w="1501" w:type="pct"/>
            <w:vAlign w:val="center"/>
          </w:tcPr>
          <w:p w14:paraId="3FABE2B1" w14:textId="77777777" w:rsidR="00F60B18" w:rsidRPr="003B5151" w:rsidRDefault="00F60B18" w:rsidP="002231D2">
            <w:pPr>
              <w:pStyle w:val="TAC"/>
            </w:pPr>
            <w:r w:rsidRPr="003B5151">
              <w:rPr>
                <w:rFonts w:hint="eastAsia"/>
              </w:rPr>
              <w:t>0</w:t>
            </w:r>
          </w:p>
        </w:tc>
      </w:tr>
      <w:tr w:rsidR="00F60B18" w:rsidRPr="003068D1" w14:paraId="25D65B7C" w14:textId="77777777" w:rsidTr="002231D2">
        <w:trPr>
          <w:jc w:val="center"/>
        </w:trPr>
        <w:tc>
          <w:tcPr>
            <w:tcW w:w="5000" w:type="pct"/>
            <w:gridSpan w:val="5"/>
            <w:hideMark/>
          </w:tcPr>
          <w:p w14:paraId="50664028" w14:textId="77777777" w:rsidR="00F60B18" w:rsidRDefault="00F60B18" w:rsidP="002231D2">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7DB828ED" w14:textId="79A10C4C" w:rsidR="00F60B18" w:rsidRPr="003068D1" w:rsidRDefault="00F60B18" w:rsidP="002231D2">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rsidR="009A757B">
              <w:t xml:space="preserve">Time offset of transmitted Sidelink UE </w:t>
            </w:r>
            <w:r w:rsidR="009A757B">
              <w:rPr>
                <w:rFonts w:hint="eastAsia"/>
                <w:lang w:eastAsia="zh-CN"/>
              </w:rPr>
              <w:t>s</w:t>
            </w:r>
            <w:r w:rsidR="009A757B">
              <w:rPr>
                <w:lang w:eastAsia="zh-CN"/>
              </w:rPr>
              <w:t>ignal</w:t>
            </w:r>
            <w:r w:rsidRPr="003068D1">
              <w:rPr>
                <w:lang w:eastAsia="ko-KR"/>
              </w:rPr>
              <w:t xml:space="preserve"> with respect to GNSS reference timing.</w:t>
            </w:r>
          </w:p>
          <w:p w14:paraId="1D07099B" w14:textId="439D98B8" w:rsidR="00F60B18" w:rsidRPr="003068D1" w:rsidRDefault="00F60B18" w:rsidP="002231D2">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rsidR="00A26AE8">
              <w:t xml:space="preserve">Frequency offset of transmitted Sidelink UE </w:t>
            </w:r>
            <w:r w:rsidR="00A26AE8">
              <w:rPr>
                <w:rFonts w:hint="eastAsia"/>
                <w:lang w:eastAsia="zh-CN"/>
              </w:rPr>
              <w:t>s</w:t>
            </w:r>
            <w:r w:rsidR="00A26AE8">
              <w:rPr>
                <w:lang w:eastAsia="zh-CN"/>
              </w:rPr>
              <w:t>ignal</w:t>
            </w:r>
            <w:r w:rsidRPr="003068D1">
              <w:rPr>
                <w:lang w:eastAsia="ko-KR"/>
              </w:rPr>
              <w:t xml:space="preserve"> with respect to GNSS reference frequency.</w:t>
            </w:r>
          </w:p>
          <w:p w14:paraId="32083C60" w14:textId="77777777" w:rsidR="00F60B18" w:rsidRPr="003068D1" w:rsidRDefault="00F60B18" w:rsidP="002231D2">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6270" w:name="OLE_LINK21"/>
            <w:r w:rsidRPr="003068D1">
              <w:rPr>
                <w:lang w:eastAsia="ko-KR"/>
              </w:rPr>
              <w:t>[9].</w:t>
            </w:r>
            <w:bookmarkEnd w:id="6270"/>
          </w:p>
          <w:p w14:paraId="01010A24" w14:textId="77777777" w:rsidR="00F60B18" w:rsidRPr="003068D1" w:rsidRDefault="00F60B18" w:rsidP="002231D2">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p>
          <w:p w14:paraId="1FEEC3B3" w14:textId="77777777" w:rsidR="00F60B18" w:rsidRPr="003068D1" w:rsidRDefault="00F60B18" w:rsidP="002231D2">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267"/>
    </w:tbl>
    <w:p w14:paraId="2B805E88" w14:textId="77777777" w:rsidR="00F60B18" w:rsidRPr="003068D1" w:rsidRDefault="00F60B18" w:rsidP="00E86325"/>
    <w:p w14:paraId="76B74542" w14:textId="77777777" w:rsidR="00F60B18" w:rsidRPr="002A34B3" w:rsidRDefault="00F60B18" w:rsidP="00F60B18">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60B18" w:rsidRPr="00FE6D98" w14:paraId="145BE966" w14:textId="77777777" w:rsidTr="002231D2">
        <w:trPr>
          <w:trHeight w:val="207"/>
          <w:jc w:val="center"/>
        </w:trPr>
        <w:tc>
          <w:tcPr>
            <w:tcW w:w="988" w:type="dxa"/>
            <w:vMerge w:val="restart"/>
            <w:shd w:val="clear" w:color="auto" w:fill="auto"/>
            <w:vAlign w:val="center"/>
          </w:tcPr>
          <w:p w14:paraId="6FE8DFDC" w14:textId="77777777" w:rsidR="00F60B18" w:rsidRPr="00FE6D98" w:rsidRDefault="00F60B18" w:rsidP="002231D2">
            <w:pPr>
              <w:pStyle w:val="TAH"/>
              <w:rPr>
                <w:rFonts w:eastAsia="Calibri"/>
              </w:rPr>
            </w:pPr>
            <w:bookmarkStart w:id="6271" w:name="OLE_LINK166"/>
            <w:r w:rsidRPr="00FE6D98">
              <w:rPr>
                <w:rFonts w:eastAsia="Calibri"/>
              </w:rPr>
              <w:t xml:space="preserve">Test </w:t>
            </w:r>
          </w:p>
          <w:p w14:paraId="53E0EC4A" w14:textId="77777777" w:rsidR="00F60B18" w:rsidRPr="00FE6D98" w:rsidRDefault="00F60B18" w:rsidP="002231D2">
            <w:pPr>
              <w:pStyle w:val="TAH"/>
              <w:rPr>
                <w:rFonts w:eastAsia="Calibri"/>
              </w:rPr>
            </w:pPr>
            <w:r w:rsidRPr="00FE6D98">
              <w:rPr>
                <w:rFonts w:eastAsia="Calibri"/>
              </w:rPr>
              <w:t>Number</w:t>
            </w:r>
          </w:p>
        </w:tc>
        <w:tc>
          <w:tcPr>
            <w:tcW w:w="2126" w:type="dxa"/>
            <w:vMerge w:val="restart"/>
          </w:tcPr>
          <w:p w14:paraId="76D5A5FA" w14:textId="77777777" w:rsidR="00F60B18" w:rsidRPr="00FE6D98" w:rsidRDefault="00F60B18" w:rsidP="002231D2">
            <w:pPr>
              <w:pStyle w:val="TAH"/>
              <w:rPr>
                <w:rFonts w:eastAsia="Calibri"/>
              </w:rPr>
            </w:pPr>
            <w:bookmarkStart w:id="6272"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6272"/>
          </w:p>
        </w:tc>
        <w:tc>
          <w:tcPr>
            <w:tcW w:w="1843" w:type="dxa"/>
            <w:vMerge w:val="restart"/>
            <w:vAlign w:val="center"/>
          </w:tcPr>
          <w:p w14:paraId="7D4D5284" w14:textId="77777777" w:rsidR="00F60B18" w:rsidRPr="00FE6D98" w:rsidRDefault="00F60B18" w:rsidP="002231D2">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1A6384F8" w14:textId="77777777" w:rsidR="00F60B18" w:rsidRPr="00FE6D98" w:rsidRDefault="00F60B18" w:rsidP="002231D2">
            <w:pPr>
              <w:pStyle w:val="TAH"/>
              <w:spacing w:beforeLines="50" w:before="120"/>
              <w:rPr>
                <w:rFonts w:eastAsia="Calibri"/>
              </w:rPr>
            </w:pPr>
            <w:r w:rsidRPr="00FE6D98">
              <w:rPr>
                <w:rFonts w:cs="Arial"/>
                <w:lang w:eastAsia="ko-KR"/>
              </w:rPr>
              <w:t>Propagation Channel</w:t>
            </w:r>
          </w:p>
        </w:tc>
        <w:tc>
          <w:tcPr>
            <w:tcW w:w="1908" w:type="dxa"/>
            <w:vAlign w:val="center"/>
          </w:tcPr>
          <w:p w14:paraId="76F0F109" w14:textId="77777777" w:rsidR="00F60B18" w:rsidRPr="00FE6D98" w:rsidRDefault="00F60B18" w:rsidP="002231D2">
            <w:pPr>
              <w:pStyle w:val="TAH"/>
              <w:rPr>
                <w:rFonts w:eastAsia="Calibri"/>
              </w:rPr>
            </w:pPr>
            <w:r w:rsidRPr="00FE6D98">
              <w:rPr>
                <w:rFonts w:eastAsia="Calibri"/>
              </w:rPr>
              <w:t>Reference value</w:t>
            </w:r>
          </w:p>
        </w:tc>
      </w:tr>
      <w:tr w:rsidR="00F60B18" w:rsidRPr="00FE6D98" w14:paraId="4DE1A5E6" w14:textId="77777777" w:rsidTr="002231D2">
        <w:trPr>
          <w:trHeight w:val="207"/>
          <w:jc w:val="center"/>
        </w:trPr>
        <w:tc>
          <w:tcPr>
            <w:tcW w:w="988" w:type="dxa"/>
            <w:vMerge/>
            <w:shd w:val="clear" w:color="auto" w:fill="auto"/>
            <w:vAlign w:val="center"/>
          </w:tcPr>
          <w:p w14:paraId="25159CBD" w14:textId="77777777" w:rsidR="00F60B18" w:rsidRPr="00FE6D98" w:rsidRDefault="00F60B18" w:rsidP="002231D2">
            <w:pPr>
              <w:pStyle w:val="TAH"/>
              <w:rPr>
                <w:rFonts w:eastAsia="Calibri"/>
              </w:rPr>
            </w:pPr>
          </w:p>
        </w:tc>
        <w:tc>
          <w:tcPr>
            <w:tcW w:w="2126" w:type="dxa"/>
            <w:vMerge/>
          </w:tcPr>
          <w:p w14:paraId="492AB85B" w14:textId="77777777" w:rsidR="00F60B18" w:rsidRPr="00FE6D98" w:rsidRDefault="00F60B18" w:rsidP="002231D2">
            <w:pPr>
              <w:pStyle w:val="TAH"/>
              <w:rPr>
                <w:rFonts w:eastAsia="Calibri"/>
              </w:rPr>
            </w:pPr>
          </w:p>
        </w:tc>
        <w:tc>
          <w:tcPr>
            <w:tcW w:w="1843" w:type="dxa"/>
            <w:vMerge/>
            <w:vAlign w:val="center"/>
          </w:tcPr>
          <w:p w14:paraId="06EF4FA8" w14:textId="77777777" w:rsidR="00F60B18" w:rsidRPr="00FE6D98" w:rsidRDefault="00F60B18" w:rsidP="002231D2">
            <w:pPr>
              <w:pStyle w:val="TAH"/>
              <w:rPr>
                <w:rFonts w:eastAsia="Calibri"/>
              </w:rPr>
            </w:pPr>
          </w:p>
        </w:tc>
        <w:tc>
          <w:tcPr>
            <w:tcW w:w="2551" w:type="dxa"/>
            <w:vMerge/>
          </w:tcPr>
          <w:p w14:paraId="25CF9648" w14:textId="77777777" w:rsidR="00F60B18" w:rsidRPr="00FE6D98" w:rsidRDefault="00F60B18" w:rsidP="002231D2">
            <w:pPr>
              <w:pStyle w:val="TAH"/>
              <w:rPr>
                <w:rFonts w:eastAsia="Calibri"/>
              </w:rPr>
            </w:pPr>
          </w:p>
        </w:tc>
        <w:tc>
          <w:tcPr>
            <w:tcW w:w="1908" w:type="dxa"/>
            <w:vAlign w:val="center"/>
          </w:tcPr>
          <w:p w14:paraId="27C50F1D" w14:textId="77777777" w:rsidR="00F60B18" w:rsidRPr="00FE6D98" w:rsidRDefault="00F60B18" w:rsidP="002231D2">
            <w:pPr>
              <w:pStyle w:val="TAH"/>
              <w:rPr>
                <w:rFonts w:eastAsia="Calibri"/>
              </w:rPr>
            </w:pPr>
            <w:r w:rsidRPr="00FE6D98">
              <w:rPr>
                <w:rFonts w:eastAsia="Calibri"/>
              </w:rPr>
              <w:t>Probability of missed PSCCH (%)</w:t>
            </w:r>
          </w:p>
        </w:tc>
      </w:tr>
      <w:tr w:rsidR="00F60B18" w:rsidRPr="00FE6D98" w14:paraId="65AB6FB3" w14:textId="77777777" w:rsidTr="002231D2">
        <w:trPr>
          <w:trHeight w:val="302"/>
          <w:jc w:val="center"/>
        </w:trPr>
        <w:tc>
          <w:tcPr>
            <w:tcW w:w="988" w:type="dxa"/>
            <w:shd w:val="clear" w:color="auto" w:fill="auto"/>
            <w:vAlign w:val="center"/>
          </w:tcPr>
          <w:p w14:paraId="64A644A4" w14:textId="77777777" w:rsidR="00F60B18" w:rsidRPr="00FE6D98" w:rsidRDefault="00F60B18" w:rsidP="002231D2">
            <w:pPr>
              <w:pStyle w:val="TAC"/>
              <w:rPr>
                <w:rFonts w:eastAsia="Calibri"/>
              </w:rPr>
            </w:pPr>
            <w:r w:rsidRPr="00FE6D98">
              <w:rPr>
                <w:rFonts w:eastAsia="Calibri"/>
              </w:rPr>
              <w:t>1</w:t>
            </w:r>
          </w:p>
        </w:tc>
        <w:tc>
          <w:tcPr>
            <w:tcW w:w="2126" w:type="dxa"/>
            <w:vAlign w:val="center"/>
          </w:tcPr>
          <w:p w14:paraId="59A42A7B" w14:textId="77777777" w:rsidR="00F60B18" w:rsidRPr="00FE6D98" w:rsidRDefault="00F60B18" w:rsidP="002231D2">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09FEA7E6" w14:textId="77777777" w:rsidR="00F60B18" w:rsidRPr="00FE6D98" w:rsidRDefault="00F60B18" w:rsidP="002231D2">
            <w:pPr>
              <w:pStyle w:val="TAC"/>
              <w:rPr>
                <w:lang w:eastAsia="zh-CN"/>
              </w:rPr>
            </w:pPr>
            <w:r w:rsidRPr="00FE6D98">
              <w:rPr>
                <w:lang w:eastAsia="ko-KR"/>
              </w:rPr>
              <w:t>R.PSCCH.2-1.1</w:t>
            </w:r>
          </w:p>
        </w:tc>
        <w:tc>
          <w:tcPr>
            <w:tcW w:w="2551" w:type="dxa"/>
            <w:vAlign w:val="center"/>
          </w:tcPr>
          <w:p w14:paraId="097BD5A9" w14:textId="77777777" w:rsidR="00F60B18" w:rsidRPr="00FE6D98" w:rsidRDefault="00F60B18" w:rsidP="002231D2">
            <w:pPr>
              <w:pStyle w:val="TAC"/>
              <w:rPr>
                <w:lang w:eastAsia="zh-CN"/>
              </w:rPr>
            </w:pPr>
            <w:r w:rsidRPr="00FE6D98">
              <w:rPr>
                <w:rFonts w:cs="Arial"/>
                <w:lang w:eastAsia="ko-KR"/>
              </w:rPr>
              <w:t>Static propagation condition without external noise</w:t>
            </w:r>
          </w:p>
        </w:tc>
        <w:tc>
          <w:tcPr>
            <w:tcW w:w="1908" w:type="dxa"/>
            <w:vAlign w:val="center"/>
          </w:tcPr>
          <w:p w14:paraId="6EC06339" w14:textId="77777777" w:rsidR="00F60B18" w:rsidRPr="00FE6D98" w:rsidRDefault="00F60B18" w:rsidP="002231D2">
            <w:pPr>
              <w:pStyle w:val="TAC"/>
              <w:rPr>
                <w:lang w:eastAsia="zh-CN"/>
              </w:rPr>
            </w:pPr>
            <w:r w:rsidRPr="00FE6D98">
              <w:rPr>
                <w:lang w:eastAsia="zh-CN"/>
              </w:rPr>
              <w:t>1</w:t>
            </w:r>
          </w:p>
        </w:tc>
      </w:tr>
      <w:bookmarkEnd w:id="6271"/>
    </w:tbl>
    <w:p w14:paraId="7CE918BD" w14:textId="77777777" w:rsidR="00F60B18" w:rsidRPr="00CA4768" w:rsidRDefault="00F60B18" w:rsidP="00F60B18">
      <w:pPr>
        <w:rPr>
          <w:lang w:eastAsia="ko-KR"/>
        </w:rPr>
      </w:pPr>
    </w:p>
    <w:p w14:paraId="15670E63" w14:textId="77777777" w:rsidR="00F60B18" w:rsidRDefault="00F60B18" w:rsidP="00F60B18">
      <w:pPr>
        <w:pStyle w:val="Heading3"/>
        <w:rPr>
          <w:lang w:eastAsia="ko-KR"/>
        </w:rPr>
      </w:pPr>
      <w:bookmarkStart w:id="6273" w:name="_Toc76298421"/>
      <w:bookmarkStart w:id="6274" w:name="_Toc76572433"/>
      <w:bookmarkStart w:id="6275" w:name="_Toc76652300"/>
      <w:bookmarkStart w:id="6276" w:name="_Toc76653138"/>
      <w:bookmarkStart w:id="6277" w:name="_Toc83742411"/>
      <w:bookmarkStart w:id="6278" w:name="_Toc91440901"/>
      <w:bookmarkStart w:id="6279" w:name="_Toc98849691"/>
      <w:bookmarkStart w:id="6280" w:name="_Toc106543545"/>
      <w:bookmarkStart w:id="6281" w:name="_Toc106737643"/>
      <w:bookmarkStart w:id="6282" w:name="_Toc107233410"/>
      <w:bookmarkStart w:id="6283" w:name="_Toc107235028"/>
      <w:bookmarkStart w:id="6284" w:name="_Toc107419998"/>
      <w:bookmarkStart w:id="6285" w:name="_Toc107477296"/>
      <w:bookmarkStart w:id="6286" w:name="_Toc114566154"/>
      <w:bookmarkStart w:id="6287" w:name="_Toc123936466"/>
      <w:bookmarkStart w:id="6288" w:name="_Toc124377481"/>
      <w:r>
        <w:rPr>
          <w:lang w:eastAsia="ko-KR"/>
        </w:rPr>
        <w:t>11.1.9</w:t>
      </w:r>
      <w:r>
        <w:rPr>
          <w:lang w:eastAsia="ko-KR"/>
        </w:rPr>
        <w:tab/>
        <w:t>PSFCH decoding capability test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2D9FAC08" w14:textId="77777777" w:rsidR="00F60B18" w:rsidRDefault="00F60B18" w:rsidP="00F60B18">
      <w:pPr>
        <w:pStyle w:val="Heading4"/>
        <w:rPr>
          <w:lang w:eastAsia="ko-KR"/>
        </w:rPr>
      </w:pPr>
      <w:bookmarkStart w:id="6289" w:name="_Toc76298422"/>
      <w:bookmarkStart w:id="6290" w:name="_Toc76572434"/>
      <w:bookmarkStart w:id="6291" w:name="_Toc76652301"/>
      <w:bookmarkStart w:id="6292" w:name="_Toc76653139"/>
      <w:bookmarkStart w:id="6293" w:name="_Toc83742412"/>
      <w:bookmarkStart w:id="6294" w:name="_Toc91440902"/>
      <w:bookmarkStart w:id="6295" w:name="_Toc98849692"/>
      <w:bookmarkStart w:id="6296" w:name="_Toc106543546"/>
      <w:bookmarkStart w:id="6297" w:name="_Toc106737644"/>
      <w:bookmarkStart w:id="6298" w:name="_Toc107233411"/>
      <w:bookmarkStart w:id="6299" w:name="_Toc107235029"/>
      <w:bookmarkStart w:id="6300" w:name="_Toc107419999"/>
      <w:bookmarkStart w:id="6301" w:name="_Toc107477297"/>
      <w:bookmarkStart w:id="6302" w:name="_Toc114566155"/>
      <w:bookmarkStart w:id="6303" w:name="_Toc123936467"/>
      <w:bookmarkStart w:id="6304" w:name="_Toc124377482"/>
      <w:r>
        <w:rPr>
          <w:lang w:eastAsia="ko-KR"/>
        </w:rPr>
        <w:t>11.1.9.1</w:t>
      </w:r>
      <w:r>
        <w:rPr>
          <w:lang w:eastAsia="ko-KR"/>
        </w:rPr>
        <w:tab/>
        <w:t>2RX requirements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61976DFF" w14:textId="77777777" w:rsidR="00F60B18" w:rsidRDefault="00F60B18" w:rsidP="00F60B18">
      <w:pPr>
        <w:pStyle w:val="Heading5"/>
        <w:rPr>
          <w:rFonts w:eastAsia="Malgun Gothic"/>
          <w:lang w:eastAsia="ko-KR"/>
        </w:rPr>
      </w:pPr>
      <w:bookmarkStart w:id="6305" w:name="_Toc76298423"/>
      <w:bookmarkStart w:id="6306" w:name="_Toc76572435"/>
      <w:bookmarkStart w:id="6307" w:name="_Toc76652302"/>
      <w:bookmarkStart w:id="6308" w:name="_Toc76653140"/>
      <w:bookmarkStart w:id="6309" w:name="_Toc83742413"/>
      <w:bookmarkStart w:id="6310" w:name="_Toc91440903"/>
      <w:bookmarkStart w:id="6311" w:name="_Toc98849693"/>
      <w:bookmarkStart w:id="6312" w:name="_Toc106543547"/>
      <w:bookmarkStart w:id="6313" w:name="_Toc106737645"/>
      <w:bookmarkStart w:id="6314" w:name="_Toc107233412"/>
      <w:bookmarkStart w:id="6315" w:name="_Toc107235030"/>
      <w:bookmarkStart w:id="6316" w:name="_Toc107420000"/>
      <w:bookmarkStart w:id="6317" w:name="_Toc107477298"/>
      <w:bookmarkStart w:id="6318" w:name="_Toc114566156"/>
      <w:bookmarkStart w:id="6319" w:name="_Toc123936468"/>
      <w:bookmarkStart w:id="6320" w:name="_Toc124377483"/>
      <w:r>
        <w:rPr>
          <w:lang w:eastAsia="ko-KR"/>
        </w:rPr>
        <w:t>11.1.9.1.1</w:t>
      </w:r>
      <w:r>
        <w:rPr>
          <w:lang w:eastAsia="ko-KR"/>
        </w:rPr>
        <w:tab/>
        <w:t>Minimum requirements</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p>
    <w:p w14:paraId="0963A73B" w14:textId="77777777" w:rsidR="00F60B18" w:rsidRPr="00FA6270" w:rsidRDefault="00F60B18" w:rsidP="00F60B18">
      <w:pPr>
        <w:rPr>
          <w:rFonts w:eastAsia="Malgun Gothic"/>
        </w:rPr>
      </w:pPr>
      <w:r w:rsidRPr="001934FC">
        <w:rPr>
          <w:rFonts w:eastAsia="Malgun Gothic"/>
        </w:rPr>
        <w:t xml:space="preserve">The purpose of this test is to verify the maximum number of </w:t>
      </w:r>
      <w:r>
        <w:rPr>
          <w:rFonts w:eastAsia="Malgun Gothic"/>
        </w:rPr>
        <w:t>PSFCHs</w:t>
      </w:r>
      <w:r w:rsidRPr="001934FC">
        <w:rPr>
          <w:rFonts w:eastAsia="Malgun Gothic"/>
        </w:rPr>
        <w:t xml:space="preserve"> </w:t>
      </w:r>
      <w:r w:rsidRPr="00E07D0A">
        <w:rPr>
          <w:rFonts w:eastAsia="Malgun Gothic"/>
        </w:rPr>
        <w:t>received by UE per slot in group cast scenario by using ACK/NACK feedback mode. In each slot,</w:t>
      </w:r>
      <w:r w:rsidRPr="006A7DFE">
        <w:rPr>
          <w:rFonts w:eastAsia="Malgun Gothic"/>
        </w:rPr>
        <w:t xml:space="preserve"> </w:t>
      </w:r>
      <w:r>
        <w:rPr>
          <w:rFonts w:eastAsia="Malgun Gothic"/>
        </w:rPr>
        <w:t>a group of UEs transmits PSFCHs to the tested UE.</w:t>
      </w:r>
      <w:r w:rsidRPr="00FA6270">
        <w:rPr>
          <w:rFonts w:eastAsia="Malgun Gothic"/>
        </w:rPr>
        <w:t xml:space="preserve"> Information transmitted in each PSFCH is randomly selected from Option A, Option B and Option C with probability of 50%, 25% and 25% respectively. Transmitted PSFCHs are related to one PSSCH which is transmitted by tested UE and occupies all the subchannels.</w:t>
      </w:r>
      <w:r>
        <w:rPr>
          <w:rFonts w:eastAsia="Malgun Gothic"/>
        </w:rPr>
        <w:t xml:space="preserve"> </w:t>
      </w:r>
    </w:p>
    <w:p w14:paraId="4F1342DF" w14:textId="1325FB04" w:rsidR="00F60B18" w:rsidRPr="006A7DFE" w:rsidRDefault="00402C54" w:rsidP="00402C54">
      <w:pPr>
        <w:pStyle w:val="B10"/>
      </w:pPr>
      <w:r>
        <w:t>-</w:t>
      </w:r>
      <w:r>
        <w:tab/>
      </w:r>
      <w:r w:rsidR="00F60B18" w:rsidRPr="006A7DFE">
        <w:t>Option A: All the UEs in the group transmit ACKs</w:t>
      </w:r>
    </w:p>
    <w:p w14:paraId="30F946F2" w14:textId="42962651" w:rsidR="00F60B18" w:rsidRPr="006A7DFE" w:rsidRDefault="00402C54" w:rsidP="00402C54">
      <w:pPr>
        <w:pStyle w:val="B10"/>
      </w:pPr>
      <w:r>
        <w:t>-</w:t>
      </w:r>
      <w:r>
        <w:tab/>
      </w:r>
      <w:r w:rsidR="00F60B18" w:rsidRPr="006A7DFE">
        <w:t>Option B: One UE transmits NACK and the rest of UEs transmit ACKs. The PSFCH resource index with NACK is random per slot</w:t>
      </w:r>
    </w:p>
    <w:p w14:paraId="662374E6" w14:textId="22325DD4" w:rsidR="00F60B18" w:rsidRPr="006A7DFE" w:rsidRDefault="00402C54" w:rsidP="00402C54">
      <w:pPr>
        <w:pStyle w:val="B10"/>
      </w:pPr>
      <w:r>
        <w:t>-</w:t>
      </w:r>
      <w:r>
        <w:tab/>
      </w:r>
      <w:r w:rsidR="00F60B18" w:rsidRPr="006A7DFE">
        <w:t>Option C: One UE transmits nothing (i.e.DTX) and the rest of UEs transmit ACKs. The PSFCH resource index of the DTX is random per slot.</w:t>
      </w:r>
    </w:p>
    <w:p w14:paraId="7948843A" w14:textId="77777777" w:rsidR="00F60B18" w:rsidRDefault="00F60B18" w:rsidP="00F60B18">
      <w:pPr>
        <w:rPr>
          <w:rFonts w:eastAsia="Malgun Gothic"/>
        </w:rPr>
      </w:pPr>
      <w:r w:rsidRPr="001934FC">
        <w:rPr>
          <w:rFonts w:eastAsia="Malgun Gothic"/>
        </w:rPr>
        <w:t xml:space="preserve">The minimum requirements are specified in </w:t>
      </w:r>
      <w:r w:rsidRPr="005B7A7E">
        <w:rPr>
          <w:rFonts w:eastAsia="Malgun Gothic"/>
        </w:rPr>
        <w:t>Table 11.1.9.1.1-2 with the test parameters specified in Table 11.1.9.1.1-1</w:t>
      </w:r>
      <w:r w:rsidRPr="001934FC">
        <w:rPr>
          <w:rFonts w:eastAsia="Malgun Gothic"/>
        </w:rPr>
        <w:t xml:space="preserve"> </w:t>
      </w:r>
    </w:p>
    <w:p w14:paraId="6E059BC1" w14:textId="77777777" w:rsidR="00F60B18" w:rsidRPr="002A34B3" w:rsidRDefault="00F60B18" w:rsidP="00F60B18">
      <w:pPr>
        <w:jc w:val="center"/>
        <w:rPr>
          <w:rFonts w:ascii="Arial" w:hAnsi="Arial" w:cs="Arial"/>
          <w:b/>
        </w:rPr>
      </w:pPr>
      <w:r w:rsidRPr="002A34B3">
        <w:rPr>
          <w:rFonts w:ascii="Arial" w:hAnsi="Arial" w:cs="Arial"/>
          <w:b/>
        </w:rPr>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2478"/>
        <w:gridCol w:w="1118"/>
        <w:gridCol w:w="4275"/>
      </w:tblGrid>
      <w:tr w:rsidR="00F60B18" w:rsidRPr="00E07D0A" w14:paraId="38AAF8E0"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8353086" w14:textId="77777777" w:rsidR="00F60B18" w:rsidRPr="00E07D0A" w:rsidRDefault="00F60B18" w:rsidP="002231D2">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B9376CB" w14:textId="77777777" w:rsidR="00F60B18" w:rsidRPr="00E07D0A" w:rsidRDefault="00F60B18" w:rsidP="002231D2">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3413C16" w14:textId="77777777" w:rsidR="00F60B18" w:rsidRPr="00E07D0A" w:rsidRDefault="00F60B18" w:rsidP="002231D2">
            <w:pPr>
              <w:pStyle w:val="TAH"/>
              <w:rPr>
                <w:rFonts w:cs="Arial"/>
              </w:rPr>
            </w:pPr>
            <w:r w:rsidRPr="00E07D0A">
              <w:rPr>
                <w:rFonts w:cs="Arial"/>
              </w:rPr>
              <w:t>Test 1</w:t>
            </w:r>
          </w:p>
        </w:tc>
      </w:tr>
      <w:tr w:rsidR="00F60B18" w:rsidRPr="00E07D0A" w14:paraId="375F8547"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121A7DE6" w14:textId="77777777" w:rsidR="00F60B18" w:rsidRPr="00E07D0A" w:rsidRDefault="00F60B18" w:rsidP="002231D2">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1D5C8FD6"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0306CFD3" w14:textId="77777777" w:rsidR="00F60B18" w:rsidRPr="00E07D0A" w:rsidRDefault="00F60B18" w:rsidP="002231D2">
            <w:pPr>
              <w:pStyle w:val="TAC"/>
              <w:rPr>
                <w:rFonts w:cs="Arial"/>
                <w:lang w:eastAsia="zh-CN"/>
              </w:rPr>
            </w:pPr>
            <w:r w:rsidRPr="00E07D0A">
              <w:rPr>
                <w:rFonts w:cs="Arial"/>
                <w:lang w:eastAsia="zh-CN"/>
              </w:rPr>
              <w:t>ACK or NACK</w:t>
            </w:r>
          </w:p>
        </w:tc>
      </w:tr>
      <w:tr w:rsidR="00F60B18" w:rsidRPr="00E07D0A" w14:paraId="5C32F0CF" w14:textId="77777777" w:rsidTr="002231D2">
        <w:tc>
          <w:tcPr>
            <w:tcW w:w="4230" w:type="dxa"/>
            <w:gridSpan w:val="2"/>
            <w:tcBorders>
              <w:top w:val="single" w:sz="4" w:space="0" w:color="auto"/>
              <w:left w:val="single" w:sz="4" w:space="0" w:color="auto"/>
              <w:bottom w:val="single" w:sz="4" w:space="0" w:color="auto"/>
              <w:right w:val="single" w:sz="4" w:space="0" w:color="auto"/>
            </w:tcBorders>
            <w:vAlign w:val="center"/>
          </w:tcPr>
          <w:p w14:paraId="6688D467" w14:textId="77777777" w:rsidR="00F60B18" w:rsidRPr="00E07D0A" w:rsidRDefault="00F60B18" w:rsidP="002231D2">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2A495B92" w14:textId="77777777" w:rsidR="00F60B18" w:rsidRPr="00E07D0A" w:rsidRDefault="00F60B18" w:rsidP="002231D2">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5B4AB5F2" w14:textId="77777777" w:rsidR="00F60B18" w:rsidRPr="00E07D0A" w:rsidRDefault="00F60B18" w:rsidP="002231D2">
            <w:pPr>
              <w:pStyle w:val="TAC"/>
              <w:rPr>
                <w:rFonts w:cs="Arial"/>
                <w:lang w:eastAsia="zh-CN"/>
              </w:rPr>
            </w:pPr>
            <w:r w:rsidRPr="00E07D0A">
              <w:rPr>
                <w:rFonts w:cs="Arial" w:hint="eastAsia"/>
                <w:lang w:eastAsia="zh-CN"/>
              </w:rPr>
              <w:t>0</w:t>
            </w:r>
          </w:p>
        </w:tc>
      </w:tr>
      <w:tr w:rsidR="00F60B18" w:rsidRPr="00E07D0A" w14:paraId="66957E64" w14:textId="77777777" w:rsidTr="002231D2">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94D249F" w14:textId="77777777" w:rsidR="00F60B18" w:rsidRPr="00E07D0A" w:rsidRDefault="00F60B18" w:rsidP="002231D2">
            <w:pPr>
              <w:pStyle w:val="TAL"/>
              <w:rPr>
                <w:rFonts w:cs="Arial"/>
              </w:rPr>
            </w:pPr>
            <w:r w:rsidRPr="00E07D0A">
              <w:rPr>
                <w:rFonts w:cs="Arial"/>
              </w:rPr>
              <w:t>Sidelink UE i,</w:t>
            </w:r>
          </w:p>
          <w:p w14:paraId="0F829F10" w14:textId="77777777" w:rsidR="00F60B18" w:rsidRPr="00E07D0A" w:rsidRDefault="00F60B18" w:rsidP="002231D2">
            <w:pPr>
              <w:pStyle w:val="TAL"/>
              <w:rPr>
                <w:rFonts w:cs="Arial"/>
              </w:rPr>
            </w:pPr>
            <w:r w:rsidRPr="00E07D0A">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211CDE3D" w14:textId="77777777" w:rsidR="00F60B18" w:rsidRPr="00E07D0A" w:rsidRDefault="00F60B18" w:rsidP="002231D2">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6B869131"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47CE622" w14:textId="77777777" w:rsidR="00F60B18" w:rsidRPr="00E07D0A" w:rsidRDefault="00F60B18" w:rsidP="002231D2">
            <w:pPr>
              <w:pStyle w:val="TAC"/>
              <w:rPr>
                <w:rFonts w:cs="Arial"/>
              </w:rPr>
            </w:pPr>
            <w:r w:rsidRPr="00E07D0A">
              <w:rPr>
                <w:rFonts w:cs="Arial"/>
              </w:rPr>
              <w:t>PSFCH</w:t>
            </w:r>
          </w:p>
        </w:tc>
      </w:tr>
      <w:tr w:rsidR="00F60B18" w:rsidRPr="00E07D0A" w14:paraId="689F589C"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101EAC9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3CF72F9" w14:textId="77777777" w:rsidR="00F60B18" w:rsidRPr="00E07D0A" w:rsidRDefault="00F60B18" w:rsidP="002231D2">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87A7FB1" w14:textId="77777777" w:rsidR="00F60B18" w:rsidRPr="00E07D0A" w:rsidRDefault="00F60B18" w:rsidP="002231D2">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1E817CD9" w14:textId="77777777" w:rsidR="00F60B18" w:rsidRPr="00E07D0A" w:rsidRDefault="00F60B18" w:rsidP="002231D2">
            <w:pPr>
              <w:pStyle w:val="TAC"/>
              <w:rPr>
                <w:rFonts w:cs="Arial"/>
              </w:rPr>
            </w:pPr>
            <w:r w:rsidRPr="00E07D0A">
              <w:rPr>
                <w:rFonts w:cs="Arial"/>
              </w:rPr>
              <w:t>0</w:t>
            </w:r>
          </w:p>
        </w:tc>
      </w:tr>
      <w:tr w:rsidR="00F60B18" w:rsidRPr="00E07D0A" w14:paraId="4FEB09C9"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4175953"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ECA9A45" w14:textId="77777777" w:rsidR="00F60B18" w:rsidRPr="00E07D0A" w:rsidRDefault="00F60B18" w:rsidP="002231D2">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D8D3018" w14:textId="77777777" w:rsidR="00F60B18" w:rsidRPr="00E07D0A" w:rsidRDefault="00F60B18" w:rsidP="002231D2">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3C7AD931" w14:textId="77777777" w:rsidR="00F60B18" w:rsidRPr="00E07D0A" w:rsidRDefault="00F60B18" w:rsidP="002231D2">
            <w:pPr>
              <w:pStyle w:val="TAC"/>
              <w:rPr>
                <w:rFonts w:cs="Arial"/>
              </w:rPr>
            </w:pPr>
            <w:r w:rsidRPr="00E07D0A">
              <w:rPr>
                <w:rFonts w:cs="Arial"/>
              </w:rPr>
              <w:t>0</w:t>
            </w:r>
          </w:p>
        </w:tc>
      </w:tr>
      <w:tr w:rsidR="00F60B18" w:rsidRPr="00E07D0A" w14:paraId="7B1084E6"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06E34DD2"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92D370C" w14:textId="77777777" w:rsidR="00F60B18" w:rsidRPr="00E07D0A" w:rsidRDefault="00F60B18" w:rsidP="002231D2">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36A5A55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BC40C17" w14:textId="77777777" w:rsidR="00F60B18" w:rsidRPr="00E07D0A" w:rsidRDefault="00F60B18" w:rsidP="002231D2">
            <w:pPr>
              <w:pStyle w:val="TAC"/>
              <w:rPr>
                <w:rFonts w:cs="Arial"/>
                <w:lang w:eastAsia="zh-CN"/>
              </w:rPr>
            </w:pPr>
            <w:r w:rsidRPr="00E07D0A">
              <w:rPr>
                <w:rFonts w:cs="Arial"/>
                <w:lang w:eastAsia="zh-CN"/>
              </w:rPr>
              <w:t>GNSS or GNSS-equivalent</w:t>
            </w:r>
          </w:p>
        </w:tc>
      </w:tr>
      <w:tr w:rsidR="00F60B18" w:rsidRPr="00E07D0A" w14:paraId="068963C0"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43C774C0"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5D6B3B4" w14:textId="77777777" w:rsidR="00F60B18" w:rsidRPr="00E07D0A" w:rsidRDefault="00F60B18" w:rsidP="002231D2">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28B8E4F2"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833E89C" w14:textId="77777777" w:rsidR="00F60B18" w:rsidRPr="00E07D0A" w:rsidRDefault="00F60B18" w:rsidP="002231D2">
            <w:pPr>
              <w:pStyle w:val="TAC"/>
              <w:rPr>
                <w:rFonts w:cs="Arial"/>
              </w:rPr>
            </w:pPr>
            <w:r w:rsidRPr="00E07D0A">
              <w:rPr>
                <w:rFonts w:cs="Arial"/>
              </w:rPr>
              <w:t>Static propagation condition</w:t>
            </w:r>
          </w:p>
          <w:p w14:paraId="5A6F9A90" w14:textId="77777777" w:rsidR="00F60B18" w:rsidRPr="00E07D0A" w:rsidRDefault="00F60B18" w:rsidP="002231D2">
            <w:pPr>
              <w:pStyle w:val="TAC"/>
              <w:rPr>
                <w:rFonts w:cs="Arial"/>
              </w:rPr>
            </w:pPr>
            <w:r w:rsidRPr="00E07D0A">
              <w:rPr>
                <w:rFonts w:cs="Arial"/>
              </w:rPr>
              <w:t>No external noise sources are applied</w:t>
            </w:r>
          </w:p>
        </w:tc>
      </w:tr>
      <w:tr w:rsidR="00F60B18" w:rsidRPr="00E07D0A" w14:paraId="21D528B2"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FC483A1"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0FAB140" w14:textId="77777777" w:rsidR="00F60B18" w:rsidRPr="00E07D0A" w:rsidRDefault="00F60B18" w:rsidP="002231D2">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C6E9E17"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AB3E140" w14:textId="77777777" w:rsidR="00F60B18" w:rsidRPr="00E07D0A" w:rsidRDefault="00F60B18" w:rsidP="002231D2">
            <w:pPr>
              <w:pStyle w:val="TAC"/>
              <w:rPr>
                <w:rFonts w:cs="Arial"/>
              </w:rPr>
            </w:pPr>
            <w:r w:rsidRPr="00E07D0A">
              <w:rPr>
                <w:rFonts w:cs="Arial"/>
              </w:rPr>
              <w:t>1x2 Low</w:t>
            </w:r>
          </w:p>
        </w:tc>
      </w:tr>
      <w:tr w:rsidR="00F60B18" w:rsidRPr="00E07D0A" w14:paraId="0B6FB30A"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tcPr>
          <w:p w14:paraId="09870358"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1B97EFCF" w14:textId="77777777" w:rsidR="00F60B18" w:rsidRPr="00E07D0A" w:rsidRDefault="00F60B18" w:rsidP="002231D2">
            <w:pPr>
              <w:pStyle w:val="TAL"/>
              <w:rPr>
                <w:rFonts w:cs="Arial"/>
                <w:lang w:eastAsia="zh-CN"/>
              </w:rPr>
            </w:pPr>
            <w:bookmarkStart w:id="6321" w:name="OLE_LINK35"/>
            <w:r w:rsidRPr="00E07D0A">
              <w:rPr>
                <w:rFonts w:cs="Arial"/>
                <w:lang w:eastAsia="zh-CN"/>
              </w:rPr>
              <w:t>Member ID</w:t>
            </w:r>
            <w:bookmarkEnd w:id="6321"/>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2ED78B74"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1E0D9DE9" w14:textId="77777777" w:rsidR="00F60B18" w:rsidRPr="00E07D0A" w:rsidRDefault="00F60B18" w:rsidP="002231D2">
            <w:pPr>
              <w:pStyle w:val="TAC"/>
              <w:rPr>
                <w:rFonts w:cs="Arial"/>
                <w:lang w:eastAsia="zh-CN"/>
              </w:rPr>
            </w:pPr>
            <w:r w:rsidRPr="00E07D0A">
              <w:rPr>
                <w:rFonts w:cs="Arial"/>
                <w:lang w:eastAsia="zh-CN"/>
              </w:rPr>
              <w:t>i</w:t>
            </w:r>
          </w:p>
        </w:tc>
      </w:tr>
      <w:tr w:rsidR="00F60B18" w:rsidRPr="00E07D0A" w14:paraId="6009FED4" w14:textId="77777777" w:rsidTr="002231D2">
        <w:tc>
          <w:tcPr>
            <w:tcW w:w="0" w:type="auto"/>
            <w:vMerge/>
            <w:tcBorders>
              <w:top w:val="single" w:sz="4" w:space="0" w:color="auto"/>
              <w:left w:val="single" w:sz="4" w:space="0" w:color="auto"/>
              <w:bottom w:val="single" w:sz="4" w:space="0" w:color="auto"/>
              <w:right w:val="single" w:sz="4" w:space="0" w:color="auto"/>
            </w:tcBorders>
            <w:vAlign w:val="center"/>
            <w:hideMark/>
          </w:tcPr>
          <w:p w14:paraId="57342D5F"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7BD6BD5" w14:textId="77777777" w:rsidR="00F60B18" w:rsidRPr="00E07D0A" w:rsidRDefault="00F60B18" w:rsidP="002231D2">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08DE8773" w14:textId="77777777" w:rsidR="00F60B18" w:rsidRPr="00E07D0A" w:rsidRDefault="00F60B18" w:rsidP="002231D2">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BFEFBAD" w14:textId="77777777" w:rsidR="00F60B18" w:rsidRPr="00E07D0A" w:rsidRDefault="00F60B18" w:rsidP="002231D2">
            <w:pPr>
              <w:pStyle w:val="TAC"/>
              <w:jc w:val="left"/>
              <w:rPr>
                <w:rFonts w:cs="Arial"/>
                <w:lang w:eastAsia="zh-CN"/>
              </w:rPr>
            </w:pPr>
            <w:bookmarkStart w:id="6322" w:name="OLE_LINK49"/>
            <w:r w:rsidRPr="00E07D0A">
              <w:rPr>
                <w:rFonts w:cs="Arial"/>
                <w:lang w:eastAsia="zh-CN"/>
              </w:rPr>
              <w:t xml:space="preserve">N UEs transmit PSFCHs one by one on each RB with CS pair index 0. i.e. </w:t>
            </w:r>
            <w:bookmarkStart w:id="6323" w:name="OLE_LINK94"/>
            <w:r w:rsidRPr="00E07D0A">
              <w:rPr>
                <w:rFonts w:cs="Arial"/>
                <w:lang w:eastAsia="zh-CN"/>
              </w:rPr>
              <w:t>UE 0 transmits PSFCH on RB 0</w:t>
            </w:r>
            <w:bookmarkEnd w:id="6323"/>
            <w:r w:rsidRPr="00E07D0A">
              <w:rPr>
                <w:rFonts w:cs="Arial"/>
                <w:lang w:eastAsia="zh-CN"/>
              </w:rPr>
              <w:t>, UE 1 transmits PSFCH on RB 1,…, UE (N-1) transmits PSFCH on RB N-1</w:t>
            </w:r>
            <w:bookmarkEnd w:id="6322"/>
          </w:p>
        </w:tc>
      </w:tr>
      <w:tr w:rsidR="00F60B18" w:rsidRPr="00E07D0A" w14:paraId="33A3F56B" w14:textId="77777777" w:rsidTr="002231D2">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1E2D4" w14:textId="77777777" w:rsidR="00F60B18" w:rsidRPr="00E07D0A" w:rsidRDefault="00F60B18" w:rsidP="002231D2">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3E7DAB8" w14:textId="77777777" w:rsidR="00F60B18" w:rsidRPr="00E07D0A" w:rsidRDefault="00F60B18" w:rsidP="002231D2">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0BEC0D9" w14:textId="77777777" w:rsidR="00F60B18" w:rsidRPr="00E07D0A" w:rsidRDefault="00F60B18" w:rsidP="002231D2">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0F93646" w14:textId="77777777" w:rsidR="00F60B18" w:rsidRPr="00E07D0A" w:rsidRDefault="00F60B18" w:rsidP="002231D2">
            <w:pPr>
              <w:pStyle w:val="TAC"/>
              <w:rPr>
                <w:rFonts w:cs="Arial"/>
                <w:lang w:eastAsia="zh-CN"/>
              </w:rPr>
            </w:pPr>
            <w:r w:rsidRPr="00E07D0A">
              <w:rPr>
                <w:rFonts w:cs="Arial"/>
                <w:lang w:eastAsia="zh-CN"/>
              </w:rPr>
              <w:t>1</w:t>
            </w:r>
          </w:p>
        </w:tc>
      </w:tr>
      <w:tr w:rsidR="00F60B18" w:rsidRPr="00E07D0A" w14:paraId="4D208C4B" w14:textId="77777777" w:rsidTr="002231D2">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40AE97B" w14:textId="0FF899BF" w:rsidR="00F60B18" w:rsidRPr="00E07D0A" w:rsidRDefault="00F60B18" w:rsidP="002231D2">
            <w:pPr>
              <w:pStyle w:val="TAN"/>
            </w:pPr>
            <w:bookmarkStart w:id="6324" w:name="OLE_LINK112"/>
            <w:r w:rsidRPr="00E07D0A">
              <w:lastRenderedPageBreak/>
              <w:t>Note 1:</w:t>
            </w:r>
            <w:r w:rsidRPr="00AE2669">
              <w:rPr>
                <w:rFonts w:eastAsia="Malgun Gothic" w:cs="Arial"/>
                <w:szCs w:val="18"/>
              </w:rPr>
              <w:tab/>
            </w:r>
            <w:r w:rsidR="009B0AD6">
              <w:t xml:space="preserve">Time offset of transmitted Sidelink UE </w:t>
            </w:r>
            <w:r w:rsidR="009B0AD6">
              <w:rPr>
                <w:rFonts w:hint="eastAsia"/>
                <w:lang w:eastAsia="zh-CN"/>
              </w:rPr>
              <w:t>s</w:t>
            </w:r>
            <w:r w:rsidR="009B0AD6">
              <w:rPr>
                <w:lang w:eastAsia="zh-CN"/>
              </w:rPr>
              <w:t>ignal</w:t>
            </w:r>
            <w:r w:rsidRPr="00E07D0A">
              <w:t xml:space="preserve"> with respect to GNSS reference timing.</w:t>
            </w:r>
            <w:bookmarkEnd w:id="6324"/>
          </w:p>
          <w:p w14:paraId="21ABE4D5" w14:textId="4F2EF221" w:rsidR="00F60B18" w:rsidRPr="00E07D0A" w:rsidRDefault="00F60B18" w:rsidP="002231D2">
            <w:pPr>
              <w:pStyle w:val="TAN"/>
            </w:pPr>
            <w:r w:rsidRPr="00E07D0A">
              <w:t>Note 2:</w:t>
            </w:r>
            <w:r w:rsidRPr="00AE2669">
              <w:rPr>
                <w:rFonts w:eastAsia="Malgun Gothic" w:cs="Arial"/>
                <w:szCs w:val="18"/>
              </w:rPr>
              <w:tab/>
            </w:r>
            <w:r w:rsidR="001A2C22">
              <w:t xml:space="preserve">Frequency offset of transmitted Sidelink UE </w:t>
            </w:r>
            <w:r w:rsidR="001A2C22">
              <w:rPr>
                <w:rFonts w:hint="eastAsia"/>
                <w:lang w:eastAsia="zh-CN"/>
              </w:rPr>
              <w:t>s</w:t>
            </w:r>
            <w:r w:rsidR="001A2C22">
              <w:rPr>
                <w:lang w:eastAsia="zh-CN"/>
              </w:rPr>
              <w:t>ignal</w:t>
            </w:r>
            <w:r w:rsidRPr="00E07D0A">
              <w:t xml:space="preserve"> with respect to GNSS reference frequency.</w:t>
            </w:r>
          </w:p>
          <w:p w14:paraId="5A768E5A" w14:textId="77777777" w:rsidR="00F60B18" w:rsidRPr="00E07D0A" w:rsidRDefault="00F60B18" w:rsidP="002231D2">
            <w:pPr>
              <w:pStyle w:val="TAN"/>
            </w:pPr>
            <w:r w:rsidRPr="00E07D0A">
              <w:t>Note 3:</w:t>
            </w:r>
            <w:r w:rsidRPr="00AE2669">
              <w:rPr>
                <w:rFonts w:eastAsia="Malgun Gothic" w:cs="Arial"/>
                <w:szCs w:val="18"/>
              </w:rPr>
              <w:tab/>
            </w:r>
            <w:r w:rsidRPr="00E07D0A">
              <w:t>N equals to the number of PSFCH(s) resources that UE can receive in a slot as specified in Clause 4.2.16.1.6 of TS 38.306[14](</w:t>
            </w:r>
            <w:r w:rsidRPr="00E07D0A">
              <w:rPr>
                <w:lang w:val="en-US"/>
              </w:rPr>
              <w:t xml:space="preserve"> IE </w:t>
            </w:r>
            <w:r w:rsidRPr="00E07D0A">
              <w:rPr>
                <w:rFonts w:cs="Arial"/>
                <w:i/>
                <w:iCs/>
                <w:szCs w:val="18"/>
              </w:rPr>
              <w:t>psfch-RxNumber</w:t>
            </w:r>
            <w:r w:rsidRPr="00E07D0A">
              <w:rPr>
                <w:lang w:val="en-US"/>
              </w:rPr>
              <w:t>)</w:t>
            </w:r>
            <w:r w:rsidRPr="00E07D0A">
              <w:t>) .</w:t>
            </w:r>
          </w:p>
          <w:p w14:paraId="113FFDC5" w14:textId="77777777" w:rsidR="00F60B18" w:rsidRPr="00E07D0A" w:rsidRDefault="00F60B18" w:rsidP="002231D2">
            <w:pPr>
              <w:pStyle w:val="TAN"/>
            </w:pPr>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p>
          <w:p w14:paraId="5EF737B2" w14:textId="77777777" w:rsidR="00F60B18" w:rsidRPr="00E07D0A" w:rsidRDefault="00F60B18" w:rsidP="002231D2">
            <w:pPr>
              <w:pStyle w:val="TAN"/>
              <w:rPr>
                <w:lang w:eastAsia="zh-CN"/>
              </w:rPr>
            </w:pPr>
            <w:r w:rsidRPr="00E07D0A">
              <w:t>Note 5:</w:t>
            </w:r>
            <w:r w:rsidRPr="00AE2669">
              <w:rPr>
                <w:rFonts w:eastAsia="Malgun Gothic" w:cs="Arial"/>
                <w:szCs w:val="18"/>
              </w:rPr>
              <w:tab/>
            </w:r>
            <w:r w:rsidRPr="00E07D0A">
              <w:t>All PSFCHs in a slot are corresponding to one PSSCH that occupies all sub channels.</w:t>
            </w:r>
          </w:p>
        </w:tc>
      </w:tr>
    </w:tbl>
    <w:p w14:paraId="74B2F0E9" w14:textId="77777777" w:rsidR="00F60B18" w:rsidRPr="00CA4768" w:rsidRDefault="00F60B18" w:rsidP="00402C54"/>
    <w:p w14:paraId="0FD1086B" w14:textId="77777777" w:rsidR="00F60B18" w:rsidRPr="002A34B3" w:rsidRDefault="00F60B18" w:rsidP="00F60B18">
      <w:pPr>
        <w:jc w:val="center"/>
        <w:rPr>
          <w:rFonts w:ascii="Arial" w:hAnsi="Arial" w:cs="Arial"/>
          <w:b/>
        </w:rPr>
      </w:pPr>
      <w:r w:rsidRPr="002A34B3">
        <w:rPr>
          <w:rFonts w:ascii="Arial" w:hAnsi="Arial" w:cs="Arial"/>
          <w:b/>
        </w:rPr>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F60B18" w:rsidRPr="00E07D0A" w14:paraId="6C87FE63" w14:textId="77777777" w:rsidTr="002231D2">
        <w:trPr>
          <w:trHeight w:val="207"/>
          <w:jc w:val="center"/>
        </w:trPr>
        <w:tc>
          <w:tcPr>
            <w:tcW w:w="1125" w:type="dxa"/>
            <w:vMerge w:val="restart"/>
            <w:shd w:val="clear" w:color="auto" w:fill="auto"/>
            <w:vAlign w:val="center"/>
          </w:tcPr>
          <w:p w14:paraId="613CA864" w14:textId="77777777" w:rsidR="00F60B18" w:rsidRPr="00101F03" w:rsidRDefault="00F60B18" w:rsidP="002231D2">
            <w:pPr>
              <w:pStyle w:val="TAH"/>
            </w:pPr>
            <w:r w:rsidRPr="00101F03">
              <w:t>Test</w:t>
            </w:r>
          </w:p>
          <w:p w14:paraId="6F14F505" w14:textId="77777777" w:rsidR="00F60B18" w:rsidRPr="00101F03" w:rsidRDefault="00F60B18" w:rsidP="002231D2">
            <w:pPr>
              <w:pStyle w:val="TAH"/>
            </w:pPr>
            <w:r w:rsidRPr="00101F03">
              <w:t>Number</w:t>
            </w:r>
          </w:p>
        </w:tc>
        <w:tc>
          <w:tcPr>
            <w:tcW w:w="1817" w:type="dxa"/>
            <w:vMerge w:val="restart"/>
            <w:vAlign w:val="center"/>
          </w:tcPr>
          <w:p w14:paraId="1208A1DA" w14:textId="77777777" w:rsidR="00F60B18" w:rsidRPr="00101F03" w:rsidRDefault="00F60B18" w:rsidP="002231D2">
            <w:pPr>
              <w:pStyle w:val="TAH"/>
            </w:pPr>
            <w:r w:rsidRPr="00101F03">
              <w:t>Bandwidth (MHz) /</w:t>
            </w:r>
            <w:r w:rsidRPr="00101F03">
              <w:br/>
              <w:t>Subcarrier spacing(kHz)</w:t>
            </w:r>
          </w:p>
        </w:tc>
        <w:tc>
          <w:tcPr>
            <w:tcW w:w="2440" w:type="dxa"/>
            <w:vMerge w:val="restart"/>
            <w:vAlign w:val="center"/>
          </w:tcPr>
          <w:p w14:paraId="7035E45C" w14:textId="77777777" w:rsidR="00F60B18" w:rsidRPr="00101F03" w:rsidRDefault="00F60B18" w:rsidP="002231D2">
            <w:pPr>
              <w:pStyle w:val="TAH"/>
            </w:pPr>
            <w:r w:rsidRPr="00101F03">
              <w:t>Propagation Channel</w:t>
            </w:r>
          </w:p>
        </w:tc>
        <w:tc>
          <w:tcPr>
            <w:tcW w:w="4247" w:type="dxa"/>
            <w:gridSpan w:val="2"/>
            <w:vAlign w:val="center"/>
          </w:tcPr>
          <w:p w14:paraId="5E869827" w14:textId="77777777" w:rsidR="00F60B18" w:rsidRPr="00101F03" w:rsidRDefault="00F60B18" w:rsidP="002231D2">
            <w:pPr>
              <w:pStyle w:val="TAH"/>
            </w:pPr>
            <w:r w:rsidRPr="00101F03">
              <w:t>Reference value</w:t>
            </w:r>
          </w:p>
        </w:tc>
      </w:tr>
      <w:tr w:rsidR="00F60B18" w:rsidRPr="00E07D0A" w14:paraId="31925B31" w14:textId="77777777" w:rsidTr="002231D2">
        <w:trPr>
          <w:trHeight w:val="207"/>
          <w:jc w:val="center"/>
        </w:trPr>
        <w:tc>
          <w:tcPr>
            <w:tcW w:w="1125" w:type="dxa"/>
            <w:vMerge/>
            <w:shd w:val="clear" w:color="auto" w:fill="auto"/>
            <w:vAlign w:val="center"/>
          </w:tcPr>
          <w:p w14:paraId="3836FD39" w14:textId="77777777" w:rsidR="00F60B18" w:rsidRPr="00101F03" w:rsidRDefault="00F60B18" w:rsidP="002231D2">
            <w:pPr>
              <w:pStyle w:val="TAH"/>
            </w:pPr>
          </w:p>
        </w:tc>
        <w:tc>
          <w:tcPr>
            <w:tcW w:w="1817" w:type="dxa"/>
            <w:vMerge/>
            <w:vAlign w:val="center"/>
          </w:tcPr>
          <w:p w14:paraId="309D44DB" w14:textId="77777777" w:rsidR="00F60B18" w:rsidRPr="00101F03" w:rsidRDefault="00F60B18" w:rsidP="002231D2">
            <w:pPr>
              <w:pStyle w:val="TAH"/>
            </w:pPr>
          </w:p>
        </w:tc>
        <w:tc>
          <w:tcPr>
            <w:tcW w:w="2440" w:type="dxa"/>
            <w:vMerge/>
            <w:vAlign w:val="center"/>
          </w:tcPr>
          <w:p w14:paraId="1C675489" w14:textId="77777777" w:rsidR="00F60B18" w:rsidRPr="00101F03" w:rsidRDefault="00F60B18" w:rsidP="002231D2">
            <w:pPr>
              <w:pStyle w:val="TAH"/>
            </w:pPr>
          </w:p>
        </w:tc>
        <w:tc>
          <w:tcPr>
            <w:tcW w:w="2050" w:type="dxa"/>
            <w:vAlign w:val="center"/>
          </w:tcPr>
          <w:p w14:paraId="4322D07B" w14:textId="757F8F2A" w:rsidR="00F60B18" w:rsidRPr="00101F03" w:rsidRDefault="00F60B18" w:rsidP="002231D2">
            <w:pPr>
              <w:pStyle w:val="TAH"/>
            </w:pPr>
            <w:bookmarkStart w:id="6325" w:name="OLE_LINK167"/>
            <w:r w:rsidRPr="00101F03">
              <w:t xml:space="preserve">Probability of </w:t>
            </w:r>
            <w:bookmarkEnd w:id="6325"/>
            <w:r w:rsidRPr="00101F03">
              <w:t>success detection slot with ACK only</w:t>
            </w:r>
            <w:r w:rsidR="00893789">
              <w:t xml:space="preserve"> (%)</w:t>
            </w:r>
          </w:p>
        </w:tc>
        <w:tc>
          <w:tcPr>
            <w:tcW w:w="2197" w:type="dxa"/>
            <w:vAlign w:val="center"/>
          </w:tcPr>
          <w:p w14:paraId="29A4C7D1" w14:textId="411D2E1E" w:rsidR="00F60B18" w:rsidRPr="00101F03" w:rsidRDefault="00F60B18" w:rsidP="002231D2">
            <w:pPr>
              <w:pStyle w:val="TAH"/>
            </w:pPr>
            <w:r w:rsidRPr="00101F03">
              <w:t>Probability of success detection slot with NACK or DTX</w:t>
            </w:r>
            <w:r w:rsidR="00893789">
              <w:t xml:space="preserve"> (%)</w:t>
            </w:r>
          </w:p>
        </w:tc>
      </w:tr>
      <w:tr w:rsidR="00F60B18" w:rsidRPr="00E07D0A" w14:paraId="799FA88B" w14:textId="77777777" w:rsidTr="002231D2">
        <w:trPr>
          <w:trHeight w:val="302"/>
          <w:jc w:val="center"/>
        </w:trPr>
        <w:tc>
          <w:tcPr>
            <w:tcW w:w="1125" w:type="dxa"/>
            <w:shd w:val="clear" w:color="auto" w:fill="auto"/>
            <w:vAlign w:val="center"/>
          </w:tcPr>
          <w:p w14:paraId="56C13E77" w14:textId="77777777" w:rsidR="00F60B18" w:rsidRPr="00101F03" w:rsidRDefault="00F60B18" w:rsidP="002231D2">
            <w:pPr>
              <w:pStyle w:val="TAC"/>
            </w:pPr>
            <w:r w:rsidRPr="00101F03">
              <w:t>1</w:t>
            </w:r>
          </w:p>
        </w:tc>
        <w:tc>
          <w:tcPr>
            <w:tcW w:w="1817" w:type="dxa"/>
            <w:vAlign w:val="center"/>
          </w:tcPr>
          <w:p w14:paraId="4E864900" w14:textId="77777777" w:rsidR="00F60B18" w:rsidRPr="00101F03" w:rsidRDefault="00F60B18" w:rsidP="002231D2">
            <w:pPr>
              <w:pStyle w:val="TAC"/>
            </w:pPr>
            <w:r w:rsidRPr="00101F03">
              <w:t>40 / 30</w:t>
            </w:r>
          </w:p>
        </w:tc>
        <w:tc>
          <w:tcPr>
            <w:tcW w:w="2440" w:type="dxa"/>
          </w:tcPr>
          <w:p w14:paraId="10AB62D0" w14:textId="77777777" w:rsidR="00F60B18" w:rsidRPr="00101F03" w:rsidRDefault="00F60B18" w:rsidP="002231D2">
            <w:pPr>
              <w:pStyle w:val="TAC"/>
            </w:pPr>
            <w:r w:rsidRPr="00101F03">
              <w:t>Static propagation condition without external noise</w:t>
            </w:r>
          </w:p>
        </w:tc>
        <w:tc>
          <w:tcPr>
            <w:tcW w:w="2050" w:type="dxa"/>
            <w:vAlign w:val="center"/>
          </w:tcPr>
          <w:p w14:paraId="19FA88ED" w14:textId="77777777" w:rsidR="00F60B18" w:rsidRPr="00101F03" w:rsidRDefault="00F60B18" w:rsidP="002231D2">
            <w:pPr>
              <w:pStyle w:val="TAC"/>
            </w:pPr>
            <w:r w:rsidRPr="00101F03">
              <w:t>99</w:t>
            </w:r>
          </w:p>
        </w:tc>
        <w:tc>
          <w:tcPr>
            <w:tcW w:w="2197" w:type="dxa"/>
            <w:vAlign w:val="center"/>
          </w:tcPr>
          <w:p w14:paraId="3B63AAE3" w14:textId="77777777" w:rsidR="00F60B18" w:rsidRPr="00101F03" w:rsidRDefault="00F60B18" w:rsidP="002231D2">
            <w:pPr>
              <w:pStyle w:val="TAC"/>
            </w:pPr>
            <w:r w:rsidRPr="00101F03">
              <w:t>99</w:t>
            </w:r>
          </w:p>
        </w:tc>
      </w:tr>
      <w:tr w:rsidR="00F60B18" w:rsidRPr="00E07D0A" w14:paraId="1E9CC381" w14:textId="77777777" w:rsidTr="002231D2">
        <w:trPr>
          <w:trHeight w:val="302"/>
          <w:jc w:val="center"/>
        </w:trPr>
        <w:tc>
          <w:tcPr>
            <w:tcW w:w="9629" w:type="dxa"/>
            <w:gridSpan w:val="5"/>
            <w:shd w:val="clear" w:color="auto" w:fill="auto"/>
            <w:vAlign w:val="center"/>
          </w:tcPr>
          <w:p w14:paraId="7D11D3C7" w14:textId="77777777" w:rsidR="00F60B18" w:rsidRPr="006871A2" w:rsidRDefault="00F60B18" w:rsidP="002231D2">
            <w:pPr>
              <w:pStyle w:val="TAN"/>
            </w:pPr>
            <w:bookmarkStart w:id="6326" w:name="OLE_LINK170"/>
            <w:r w:rsidRPr="006871A2">
              <w:rPr>
                <w:lang w:eastAsia="zh-CN"/>
              </w:rPr>
              <w:t>Note 1</w:t>
            </w:r>
            <w:r w:rsidRPr="006871A2">
              <w:t>:</w:t>
            </w:r>
            <w:r w:rsidRPr="006871A2">
              <w:rPr>
                <w:rFonts w:eastAsia="Malgun Gothic"/>
              </w:rPr>
              <w:t xml:space="preserve"> </w:t>
            </w:r>
            <w:r w:rsidRPr="006871A2">
              <w:rPr>
                <w:rFonts w:eastAsia="Malgun Gothic"/>
              </w:rPr>
              <w:tab/>
            </w:r>
            <w:bookmarkEnd w:id="6326"/>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2FF68017" w14:textId="77777777" w:rsidR="00F60B18" w:rsidRPr="006871A2" w:rsidRDefault="00F60B18" w:rsidP="002231D2">
            <w:pPr>
              <w:pStyle w:val="TAN"/>
            </w:pPr>
            <w:bookmarkStart w:id="6327" w:name="OLE_LINK171"/>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6327"/>
          </w:p>
        </w:tc>
      </w:tr>
      <w:bookmarkEnd w:id="27"/>
      <w:bookmarkEnd w:id="5872"/>
      <w:bookmarkEnd w:id="5873"/>
      <w:bookmarkEnd w:id="5874"/>
      <w:bookmarkEnd w:id="5875"/>
      <w:bookmarkEnd w:id="5876"/>
      <w:bookmarkEnd w:id="5877"/>
      <w:bookmarkEnd w:id="5878"/>
      <w:bookmarkEnd w:id="5879"/>
      <w:bookmarkEnd w:id="5880"/>
      <w:bookmarkEnd w:id="5881"/>
      <w:bookmarkEnd w:id="5882"/>
    </w:tbl>
    <w:p w14:paraId="7F04FAD6" w14:textId="77777777" w:rsidR="00F60B18" w:rsidRPr="00CA4768" w:rsidRDefault="00F60B18" w:rsidP="00402C54">
      <w:pPr>
        <w:rPr>
          <w:rFonts w:eastAsia="SimSun"/>
          <w:lang w:eastAsia="zh-CN"/>
        </w:rPr>
      </w:pPr>
    </w:p>
    <w:sectPr w:rsidR="00F60B18" w:rsidRPr="00CA4768" w:rsidSect="0093450B">
      <w:headerReference w:type="default" r:id="rId51"/>
      <w:footerReference w:type="default" r:id="rId52"/>
      <w:headerReference w:type="first" r:id="rId53"/>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C901" w14:textId="77777777" w:rsidR="004F4CA7" w:rsidRDefault="004F4CA7">
      <w:r>
        <w:separator/>
      </w:r>
    </w:p>
  </w:endnote>
  <w:endnote w:type="continuationSeparator" w:id="0">
    <w:p w14:paraId="21B750AC" w14:textId="77777777" w:rsidR="004F4CA7" w:rsidRDefault="004F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BBA0" w14:textId="77777777" w:rsidR="004F4CA7" w:rsidRDefault="004F4CA7">
      <w:r>
        <w:separator/>
      </w:r>
    </w:p>
  </w:footnote>
  <w:footnote w:type="continuationSeparator" w:id="0">
    <w:p w14:paraId="37A2B82E" w14:textId="77777777" w:rsidR="004F4CA7" w:rsidRDefault="004F4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749E" w14:textId="1738F01B" w:rsidR="0067281C" w:rsidRDefault="0067281C" w:rsidP="0067281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F5475C">
      <w:rPr>
        <w:rFonts w:ascii="Arial" w:hAnsi="Arial"/>
        <w:b/>
        <w:noProof/>
        <w:sz w:val="18"/>
        <w:lang w:eastAsia="en-GB"/>
      </w:rPr>
      <w:t>11</w:t>
    </w:r>
    <w:r>
      <w:rPr>
        <w:rFonts w:ascii="Arial" w:hAnsi="Arial"/>
        <w:b/>
        <w:noProof/>
        <w:sz w:val="18"/>
        <w:lang w:eastAsia="en-GB"/>
      </w:rPr>
      <w:t>.0 (2023-</w:t>
    </w:r>
    <w:r w:rsidR="00F5475C">
      <w:rPr>
        <w:rFonts w:ascii="Arial" w:hAnsi="Arial"/>
        <w:b/>
        <w:noProof/>
        <w:sz w:val="18"/>
        <w:lang w:eastAsia="en-GB"/>
      </w:rPr>
      <w:t>12</w:t>
    </w:r>
    <w:r>
      <w:rPr>
        <w:rFonts w:ascii="Arial" w:hAnsi="Arial"/>
        <w:b/>
        <w:noProof/>
        <w:sz w:val="18"/>
        <w:lang w:eastAsia="en-GB"/>
      </w:rPr>
      <w:t>)</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7C20D" w14:textId="77777777" w:rsidR="0067281C" w:rsidRDefault="0067281C" w:rsidP="0067281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214F" w14:textId="77777777" w:rsidR="00B96D89" w:rsidRDefault="00B96D89" w:rsidP="00B96D8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44448DE9" w14:textId="77777777" w:rsidR="00B96D89" w:rsidRDefault="00B96D89" w:rsidP="00B96D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77BBB06A" w14:textId="2E57A183" w:rsidR="00B96D89" w:rsidRDefault="00B96D89" w:rsidP="00B96D8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555094">
      <w:rPr>
        <w:rFonts w:ascii="Arial" w:hAnsi="Arial"/>
        <w:b/>
        <w:noProof/>
        <w:sz w:val="18"/>
        <w:lang w:eastAsia="en-GB"/>
      </w:rPr>
      <w:t>1</w:t>
    </w:r>
    <w:r w:rsidR="00F5475C">
      <w:rPr>
        <w:rFonts w:ascii="Arial" w:hAnsi="Arial"/>
        <w:b/>
        <w:noProof/>
        <w:sz w:val="18"/>
        <w:lang w:eastAsia="en-GB"/>
      </w:rPr>
      <w:t>1</w:t>
    </w:r>
    <w:r>
      <w:rPr>
        <w:rFonts w:ascii="Arial" w:hAnsi="Arial"/>
        <w:b/>
        <w:noProof/>
        <w:sz w:val="18"/>
        <w:lang w:eastAsia="en-GB"/>
      </w:rPr>
      <w:t>.0 (2023-</w:t>
    </w:r>
    <w:r w:rsidR="00F5475C">
      <w:rPr>
        <w:rFonts w:ascii="Arial" w:hAnsi="Arial"/>
        <w:b/>
        <w:noProof/>
        <w:sz w:val="18"/>
        <w:lang w:eastAsia="en-GB"/>
      </w:rPr>
      <w:t>12</w:t>
    </w:r>
    <w:r>
      <w:rPr>
        <w:rFonts w:ascii="Arial" w:hAnsi="Arial"/>
        <w:b/>
        <w:noProof/>
        <w:sz w:val="18"/>
        <w:lang w:eastAsia="en-GB"/>
      </w:rPr>
      <w:t>)</w:t>
    </w:r>
  </w:p>
  <w:p w14:paraId="24F7DCEF" w14:textId="0C6D75BD"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6139"/>
    <w:rsid w:val="00016636"/>
    <w:rsid w:val="00020EDE"/>
    <w:rsid w:val="00021872"/>
    <w:rsid w:val="000252CD"/>
    <w:rsid w:val="000277B0"/>
    <w:rsid w:val="000279B1"/>
    <w:rsid w:val="00027A2A"/>
    <w:rsid w:val="00027A3E"/>
    <w:rsid w:val="00030922"/>
    <w:rsid w:val="00032E75"/>
    <w:rsid w:val="00033397"/>
    <w:rsid w:val="0003401F"/>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5C7E"/>
    <w:rsid w:val="00216BFF"/>
    <w:rsid w:val="00217F6D"/>
    <w:rsid w:val="002217E6"/>
    <w:rsid w:val="002231D2"/>
    <w:rsid w:val="00224901"/>
    <w:rsid w:val="00227F7A"/>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BD"/>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C08"/>
    <w:rsid w:val="00663EE7"/>
    <w:rsid w:val="006642CD"/>
    <w:rsid w:val="006653F1"/>
    <w:rsid w:val="006656C6"/>
    <w:rsid w:val="006700A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3C44"/>
    <w:rsid w:val="00713D7D"/>
    <w:rsid w:val="00715A4D"/>
    <w:rsid w:val="00715AC8"/>
    <w:rsid w:val="00716757"/>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3D97"/>
    <w:rsid w:val="007E50C8"/>
    <w:rsid w:val="007E68CA"/>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78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798"/>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750F"/>
    <w:rsid w:val="00AF7684"/>
    <w:rsid w:val="00B001AD"/>
    <w:rsid w:val="00B00363"/>
    <w:rsid w:val="00B01ABE"/>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E7E"/>
    <w:rsid w:val="00C072BC"/>
    <w:rsid w:val="00C074DD"/>
    <w:rsid w:val="00C1070E"/>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26E0"/>
    <w:rsid w:val="00E233C1"/>
    <w:rsid w:val="00E24B44"/>
    <w:rsid w:val="00E24EE5"/>
    <w:rsid w:val="00E26859"/>
    <w:rsid w:val="00E27D89"/>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87"/>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51547"/>
    <w:rsid w:val="00F5247E"/>
    <w:rsid w:val="00F52CDA"/>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1.wmf"/><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8.bin"/><Relationship Id="rId49"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image" Target="media/image13.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image" Target="media/image12.wmf"/><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1195</TotalTime>
  <Pages>280</Pages>
  <Words>66831</Words>
  <Characters>380937</Characters>
  <Application>Microsoft Office Word</Application>
  <DocSecurity>0</DocSecurity>
  <Lines>3174</Lines>
  <Paragraphs>893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205</cp:revision>
  <cp:lastPrinted>2019-02-25T14:05:00Z</cp:lastPrinted>
  <dcterms:created xsi:type="dcterms:W3CDTF">2023-02-10T13:09:00Z</dcterms:created>
  <dcterms:modified xsi:type="dcterms:W3CDTF">2024-01-19T11:05:00Z</dcterms:modified>
</cp:coreProperties>
</file>