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2BEE501F"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5506DD">
              <w:t>1</w:t>
            </w:r>
            <w:r w:rsidRPr="006A5A48">
              <w:t xml:space="preserve">.0 </w:t>
            </w:r>
            <w:r w:rsidRPr="006A5A48">
              <w:rPr>
                <w:sz w:val="32"/>
              </w:rPr>
              <w:t>(202</w:t>
            </w:r>
            <w:r w:rsidR="001137C9" w:rsidRPr="006A5A48">
              <w:rPr>
                <w:sz w:val="32"/>
              </w:rPr>
              <w:t>3</w:t>
            </w:r>
            <w:r w:rsidRPr="006A5A48">
              <w:rPr>
                <w:sz w:val="32"/>
              </w:rPr>
              <w:t>-</w:t>
            </w:r>
            <w:r w:rsidR="005506DD">
              <w:rPr>
                <w:sz w:val="32"/>
              </w:rPr>
              <w:t>12</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25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3pt;height:74.9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77777777"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2023</w:t>
            </w:r>
            <w:bookmarkEnd w:id="7"/>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10F1BA9D" w14:textId="3F89A6D8" w:rsidR="00310710" w:rsidRDefault="0046266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10710">
        <w:rPr>
          <w:noProof/>
        </w:rPr>
        <w:t>Foreword</w:t>
      </w:r>
      <w:r w:rsidR="00310710">
        <w:rPr>
          <w:noProof/>
        </w:rPr>
        <w:tab/>
      </w:r>
      <w:r w:rsidR="00310710">
        <w:rPr>
          <w:noProof/>
        </w:rPr>
        <w:fldChar w:fldCharType="begin" w:fldLock="1"/>
      </w:r>
      <w:r w:rsidR="00310710">
        <w:rPr>
          <w:noProof/>
        </w:rPr>
        <w:instrText xml:space="preserve"> PAGEREF _Toc155619777 \h </w:instrText>
      </w:r>
      <w:r w:rsidR="00310710">
        <w:rPr>
          <w:noProof/>
        </w:rPr>
      </w:r>
      <w:r w:rsidR="00310710">
        <w:rPr>
          <w:noProof/>
        </w:rPr>
        <w:fldChar w:fldCharType="separate"/>
      </w:r>
      <w:r w:rsidR="00310710">
        <w:rPr>
          <w:noProof/>
        </w:rPr>
        <w:t>30</w:t>
      </w:r>
      <w:r w:rsidR="00310710">
        <w:rPr>
          <w:noProof/>
        </w:rPr>
        <w:fldChar w:fldCharType="end"/>
      </w:r>
    </w:p>
    <w:p w14:paraId="2490E5EA" w14:textId="0C85E13D"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_Toc155619778 \h </w:instrText>
      </w:r>
      <w:r>
        <w:rPr>
          <w:noProof/>
        </w:rPr>
      </w:r>
      <w:r>
        <w:rPr>
          <w:noProof/>
        </w:rPr>
        <w:fldChar w:fldCharType="separate"/>
      </w:r>
      <w:r>
        <w:rPr>
          <w:noProof/>
        </w:rPr>
        <w:t>31</w:t>
      </w:r>
      <w:r>
        <w:rPr>
          <w:noProof/>
        </w:rPr>
        <w:fldChar w:fldCharType="end"/>
      </w:r>
    </w:p>
    <w:p w14:paraId="65D1036B"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31</w:t>
      </w:r>
    </w:p>
    <w:p w14:paraId="1E7D0FAB"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31</w:t>
      </w:r>
    </w:p>
    <w:p w14:paraId="3ECEC6E6"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34</w:t>
      </w:r>
    </w:p>
    <w:p w14:paraId="1DB12CBD"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34</w:t>
      </w:r>
    </w:p>
    <w:p w14:paraId="310E179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t>35</w:t>
      </w:r>
    </w:p>
    <w:p w14:paraId="04AAE567"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t>35</w:t>
      </w:r>
    </w:p>
    <w:p w14:paraId="2B2F5E1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t>37</w:t>
      </w:r>
    </w:p>
    <w:p w14:paraId="5339384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Generic procedures for E-UTRAN/UTRAN/GERAN/IMS/NB-IoT/5G-NR</w:t>
      </w:r>
      <w:r>
        <w:rPr>
          <w:noProof/>
        </w:rPr>
        <w:tab/>
        <w:t>37</w:t>
      </w:r>
    </w:p>
    <w:p w14:paraId="5530BDCE"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38</w:t>
      </w:r>
    </w:p>
    <w:p w14:paraId="49EE62A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38</w:t>
      </w:r>
    </w:p>
    <w:p w14:paraId="594B59D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38</w:t>
      </w:r>
    </w:p>
    <w:p w14:paraId="3AC2574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38</w:t>
      </w:r>
    </w:p>
    <w:p w14:paraId="4C9B5E9D"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39</w:t>
      </w:r>
    </w:p>
    <w:p w14:paraId="7F8997BB"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43</w:t>
      </w:r>
    </w:p>
    <w:p w14:paraId="5C8ED3F2"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Default Values</w:t>
      </w:r>
      <w:r>
        <w:rPr>
          <w:noProof/>
        </w:rPr>
        <w:tab/>
        <w:t>58</w:t>
      </w:r>
    </w:p>
    <w:p w14:paraId="6E65E43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USIM-Terminal interface testing (Default UICC)</w:t>
      </w:r>
      <w:r>
        <w:rPr>
          <w:noProof/>
        </w:rPr>
        <w:tab/>
        <w:t>58</w:t>
      </w:r>
    </w:p>
    <w:p w14:paraId="55F13B7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Values of the EF's (Default UICC)</w:t>
      </w:r>
      <w:r>
        <w:rPr>
          <w:noProof/>
        </w:rPr>
        <w:tab/>
        <w:t>58</w:t>
      </w:r>
    </w:p>
    <w:p w14:paraId="22833FA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IMSI</w:t>
      </w:r>
      <w:r>
        <w:rPr>
          <w:noProof/>
        </w:rPr>
        <w:t xml:space="preserve"> (IMSI)</w:t>
      </w:r>
      <w:r>
        <w:rPr>
          <w:noProof/>
        </w:rPr>
        <w:tab/>
        <w:t>58</w:t>
      </w:r>
    </w:p>
    <w:p w14:paraId="202D304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sidRPr="00975E10">
        <w:rPr>
          <w:noProof/>
          <w:lang w:val="fr-FR"/>
        </w:rPr>
        <w:t>EF</w:t>
      </w:r>
      <w:r w:rsidRPr="00975E10">
        <w:rPr>
          <w:noProof/>
          <w:vertAlign w:val="subscript"/>
          <w:lang w:val="fr-FR"/>
        </w:rPr>
        <w:t>LOCI</w:t>
      </w:r>
      <w:r w:rsidRPr="00975E10">
        <w:rPr>
          <w:noProof/>
          <w:lang w:val="fr-FR"/>
        </w:rPr>
        <w:t xml:space="preserve"> (Location Information)</w:t>
      </w:r>
      <w:r>
        <w:rPr>
          <w:noProof/>
        </w:rPr>
        <w:tab/>
        <w:t>59</w:t>
      </w:r>
    </w:p>
    <w:p w14:paraId="00A1C20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Keys</w:t>
      </w:r>
      <w:r>
        <w:rPr>
          <w:noProof/>
        </w:rPr>
        <w:t xml:space="preserve"> (Ciphering and Integrity Keys)</w:t>
      </w:r>
      <w:r>
        <w:rPr>
          <w:noProof/>
        </w:rPr>
        <w:tab/>
        <w:t>59</w:t>
      </w:r>
    </w:p>
    <w:p w14:paraId="589D3CC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4.1.1.5</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KeysPS</w:t>
      </w:r>
      <w:r>
        <w:rPr>
          <w:noProof/>
        </w:rPr>
        <w:t xml:space="preserve"> (Ciphering and Integrity Keys for Packet Switched domain)</w:t>
      </w:r>
      <w:r>
        <w:rPr>
          <w:noProof/>
        </w:rPr>
        <w:tab/>
        <w:t>59</w:t>
      </w:r>
    </w:p>
    <w:p w14:paraId="2331FEB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ACC</w:t>
      </w:r>
      <w:r>
        <w:rPr>
          <w:noProof/>
        </w:rPr>
        <w:t xml:space="preserve"> (Access Control Class)</w:t>
      </w:r>
      <w:r>
        <w:rPr>
          <w:noProof/>
        </w:rPr>
        <w:tab/>
        <w:t>59</w:t>
      </w:r>
    </w:p>
    <w:p w14:paraId="5005253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4.1.1.7</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FPLMN</w:t>
      </w:r>
      <w:r>
        <w:rPr>
          <w:noProof/>
        </w:rPr>
        <w:t xml:space="preserve"> (Forbidden PLMNs)</w:t>
      </w:r>
      <w:r>
        <w:rPr>
          <w:noProof/>
        </w:rPr>
        <w:tab/>
        <w:t>59</w:t>
      </w:r>
    </w:p>
    <w:p w14:paraId="7071A96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4.1.1.8</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UST</w:t>
      </w:r>
      <w:r>
        <w:rPr>
          <w:noProof/>
        </w:rPr>
        <w:t xml:space="preserve"> (USIM Service Table)</w:t>
      </w:r>
      <w:r>
        <w:rPr>
          <w:noProof/>
        </w:rPr>
        <w:tab/>
        <w:t>59</w:t>
      </w:r>
    </w:p>
    <w:p w14:paraId="537D19B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4.1.1.9</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EST</w:t>
      </w:r>
      <w:r>
        <w:rPr>
          <w:noProof/>
        </w:rPr>
        <w:t xml:space="preserve"> (Enable Service Table)</w:t>
      </w:r>
      <w:r>
        <w:rPr>
          <w:noProof/>
        </w:rPr>
        <w:tab/>
        <w:t>60</w:t>
      </w:r>
    </w:p>
    <w:p w14:paraId="014FF24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4.1.1.10</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ADN</w:t>
      </w:r>
      <w:r>
        <w:rPr>
          <w:noProof/>
        </w:rPr>
        <w:t xml:space="preserve"> (Abbreviated Dialling Number)</w:t>
      </w:r>
      <w:r>
        <w:rPr>
          <w:noProof/>
        </w:rPr>
        <w:tab/>
        <w:t>60</w:t>
      </w:r>
    </w:p>
    <w:p w14:paraId="730E1FC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PLMNwACT</w:t>
      </w:r>
      <w:r>
        <w:rPr>
          <w:noProof/>
        </w:rPr>
        <w:t xml:space="preserve"> (User Controlled PLMN Selector with Access Technology)</w:t>
      </w:r>
      <w:r>
        <w:rPr>
          <w:noProof/>
        </w:rPr>
        <w:tab/>
        <w:t>60</w:t>
      </w:r>
    </w:p>
    <w:p w14:paraId="7FE5DF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OPLMNwACT</w:t>
      </w:r>
      <w:r>
        <w:rPr>
          <w:noProof/>
        </w:rPr>
        <w:t xml:space="preserve"> (Operator Controlled PLMN Selector with Access Technology)</w:t>
      </w:r>
      <w:r>
        <w:rPr>
          <w:noProof/>
        </w:rPr>
        <w:tab/>
        <w:t>61</w:t>
      </w:r>
    </w:p>
    <w:p w14:paraId="30BDE38A" w14:textId="77777777" w:rsidR="00310710" w:rsidRPr="00310710" w:rsidRDefault="00310710">
      <w:pPr>
        <w:pStyle w:val="TOC4"/>
        <w:rPr>
          <w:rFonts w:asciiTheme="minorHAnsi" w:eastAsiaTheme="minorEastAsia" w:hAnsiTheme="minorHAnsi" w:cstheme="minorBidi"/>
          <w:noProof/>
          <w:kern w:val="2"/>
          <w:sz w:val="22"/>
          <w:szCs w:val="22"/>
          <w:lang w:val="fi-FI" w:eastAsia="en-GB"/>
          <w14:ligatures w14:val="standardContextual"/>
        </w:rPr>
      </w:pPr>
      <w:r w:rsidRPr="00310710">
        <w:rPr>
          <w:noProof/>
          <w:lang w:val="fi-FI"/>
        </w:rPr>
        <w:t>4.1.1.13</w:t>
      </w:r>
      <w:r w:rsidRPr="00310710">
        <w:rPr>
          <w:rFonts w:asciiTheme="minorHAnsi" w:eastAsiaTheme="minorEastAsia" w:hAnsiTheme="minorHAnsi" w:cstheme="minorBidi"/>
          <w:noProof/>
          <w:kern w:val="2"/>
          <w:sz w:val="22"/>
          <w:szCs w:val="22"/>
          <w:lang w:val="fi-FI" w:eastAsia="en-GB"/>
          <w14:ligatures w14:val="standardContextual"/>
        </w:rPr>
        <w:tab/>
      </w:r>
      <w:r w:rsidRPr="00310710">
        <w:rPr>
          <w:noProof/>
          <w:lang w:val="fi-FI"/>
        </w:rPr>
        <w:t>Void</w:t>
      </w:r>
      <w:r w:rsidRPr="00310710">
        <w:rPr>
          <w:noProof/>
          <w:lang w:val="fi-FI"/>
        </w:rPr>
        <w:tab/>
        <w:t>62</w:t>
      </w:r>
    </w:p>
    <w:p w14:paraId="7FCEEB56" w14:textId="77777777" w:rsidR="00310710" w:rsidRPr="00310710" w:rsidRDefault="00310710">
      <w:pPr>
        <w:pStyle w:val="TOC4"/>
        <w:rPr>
          <w:rFonts w:asciiTheme="minorHAnsi" w:eastAsiaTheme="minorEastAsia" w:hAnsiTheme="minorHAnsi" w:cstheme="minorBidi"/>
          <w:noProof/>
          <w:kern w:val="2"/>
          <w:sz w:val="22"/>
          <w:szCs w:val="22"/>
          <w:lang w:val="fi-FI" w:eastAsia="en-GB"/>
          <w14:ligatures w14:val="standardContextual"/>
        </w:rPr>
      </w:pPr>
      <w:r w:rsidRPr="00310710">
        <w:rPr>
          <w:noProof/>
          <w:lang w:val="fi-FI"/>
        </w:rPr>
        <w:t>4.1.1.14</w:t>
      </w:r>
      <w:r w:rsidRPr="00310710">
        <w:rPr>
          <w:rFonts w:asciiTheme="minorHAnsi" w:eastAsiaTheme="minorEastAsia" w:hAnsiTheme="minorHAnsi" w:cstheme="minorBidi"/>
          <w:noProof/>
          <w:kern w:val="2"/>
          <w:sz w:val="22"/>
          <w:szCs w:val="22"/>
          <w:lang w:val="fi-FI" w:eastAsia="en-GB"/>
          <w14:ligatures w14:val="standardContextual"/>
        </w:rPr>
        <w:tab/>
      </w:r>
      <w:r w:rsidRPr="00310710">
        <w:rPr>
          <w:noProof/>
          <w:lang w:val="fi-FI"/>
        </w:rPr>
        <w:t>PIN</w:t>
      </w:r>
      <w:r w:rsidRPr="00310710">
        <w:rPr>
          <w:noProof/>
          <w:lang w:val="fi-FI"/>
        </w:rPr>
        <w:tab/>
        <w:t>62</w:t>
      </w:r>
    </w:p>
    <w:p w14:paraId="40274A03" w14:textId="77777777" w:rsidR="00310710" w:rsidRPr="00310710" w:rsidRDefault="00310710">
      <w:pPr>
        <w:pStyle w:val="TOC4"/>
        <w:rPr>
          <w:rFonts w:asciiTheme="minorHAnsi" w:eastAsiaTheme="minorEastAsia" w:hAnsiTheme="minorHAnsi" w:cstheme="minorBidi"/>
          <w:noProof/>
          <w:kern w:val="2"/>
          <w:sz w:val="22"/>
          <w:szCs w:val="22"/>
          <w:lang w:val="fi-FI" w:eastAsia="en-GB"/>
          <w14:ligatures w14:val="standardContextual"/>
        </w:rPr>
      </w:pPr>
      <w:r w:rsidRPr="00310710">
        <w:rPr>
          <w:noProof/>
          <w:lang w:val="fi-FI"/>
        </w:rPr>
        <w:t>4.1.1.15</w:t>
      </w:r>
      <w:r w:rsidRPr="00310710">
        <w:rPr>
          <w:rFonts w:asciiTheme="minorHAnsi" w:eastAsiaTheme="minorEastAsia" w:hAnsiTheme="minorHAnsi" w:cstheme="minorBidi"/>
          <w:noProof/>
          <w:kern w:val="2"/>
          <w:sz w:val="22"/>
          <w:szCs w:val="22"/>
          <w:lang w:val="fi-FI" w:eastAsia="en-GB"/>
          <w14:ligatures w14:val="standardContextual"/>
        </w:rPr>
        <w:tab/>
      </w:r>
      <w:r w:rsidRPr="00310710">
        <w:rPr>
          <w:noProof/>
          <w:lang w:val="fi-FI"/>
        </w:rPr>
        <w:t>PIN2</w:t>
      </w:r>
      <w:r w:rsidRPr="00310710">
        <w:rPr>
          <w:noProof/>
          <w:lang w:val="fi-FI"/>
        </w:rPr>
        <w:tab/>
        <w:t>62</w:t>
      </w:r>
    </w:p>
    <w:p w14:paraId="3E4F3406" w14:textId="77777777" w:rsidR="00310710" w:rsidRPr="00310710" w:rsidRDefault="00310710">
      <w:pPr>
        <w:pStyle w:val="TOC4"/>
        <w:rPr>
          <w:rFonts w:asciiTheme="minorHAnsi" w:eastAsiaTheme="minorEastAsia" w:hAnsiTheme="minorHAnsi" w:cstheme="minorBidi"/>
          <w:noProof/>
          <w:kern w:val="2"/>
          <w:sz w:val="22"/>
          <w:szCs w:val="22"/>
          <w:lang w:val="fi-FI" w:eastAsia="en-GB"/>
          <w14:ligatures w14:val="standardContextual"/>
        </w:rPr>
      </w:pPr>
      <w:r w:rsidRPr="00310710">
        <w:rPr>
          <w:noProof/>
          <w:lang w:val="fi-FI"/>
        </w:rPr>
        <w:t>4.1.1.16</w:t>
      </w:r>
      <w:r w:rsidRPr="00310710">
        <w:rPr>
          <w:rFonts w:asciiTheme="minorHAnsi" w:eastAsiaTheme="minorEastAsia" w:hAnsiTheme="minorHAnsi" w:cstheme="minorBidi"/>
          <w:noProof/>
          <w:kern w:val="2"/>
          <w:sz w:val="22"/>
          <w:szCs w:val="22"/>
          <w:lang w:val="fi-FI" w:eastAsia="en-GB"/>
          <w14:ligatures w14:val="standardContextual"/>
        </w:rPr>
        <w:tab/>
      </w:r>
      <w:r w:rsidRPr="00310710">
        <w:rPr>
          <w:noProof/>
          <w:lang w:val="fi-FI"/>
        </w:rPr>
        <w:t>Unblock PIN</w:t>
      </w:r>
      <w:r w:rsidRPr="00310710">
        <w:rPr>
          <w:noProof/>
          <w:lang w:val="fi-FI"/>
        </w:rPr>
        <w:tab/>
        <w:t>62</w:t>
      </w:r>
    </w:p>
    <w:p w14:paraId="7F8BA95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4.1.1.17</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62</w:t>
      </w:r>
    </w:p>
    <w:p w14:paraId="2BEC3C4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4.1.1.18</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62</w:t>
      </w:r>
    </w:p>
    <w:p w14:paraId="20D2641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4.1.1.19</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EF</w:t>
      </w:r>
      <w:r w:rsidRPr="00975E10">
        <w:rPr>
          <w:noProof/>
          <w:vertAlign w:val="subscript"/>
          <w:lang w:val="en-US"/>
        </w:rPr>
        <w:t>PSLOCI</w:t>
      </w:r>
      <w:r w:rsidRPr="00975E10">
        <w:rPr>
          <w:noProof/>
          <w:lang w:val="en-US"/>
        </w:rPr>
        <w:t xml:space="preserve"> (Packet Switch Location Information)</w:t>
      </w:r>
      <w:r>
        <w:rPr>
          <w:noProof/>
        </w:rPr>
        <w:tab/>
        <w:t>62</w:t>
      </w:r>
    </w:p>
    <w:p w14:paraId="425775F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4.1.1.20</w:t>
      </w:r>
      <w:r>
        <w:rPr>
          <w:rFonts w:asciiTheme="minorHAnsi" w:eastAsiaTheme="minorEastAsia" w:hAnsiTheme="minorHAnsi" w:cstheme="minorBidi"/>
          <w:noProof/>
          <w:kern w:val="2"/>
          <w:sz w:val="22"/>
          <w:szCs w:val="22"/>
          <w:lang w:eastAsia="en-GB"/>
          <w14:ligatures w14:val="standardContextual"/>
        </w:rPr>
        <w:tab/>
      </w:r>
      <w:r>
        <w:rPr>
          <w:noProof/>
        </w:rPr>
        <w:t>Universal PIN</w:t>
      </w:r>
      <w:r>
        <w:rPr>
          <w:noProof/>
        </w:rPr>
        <w:tab/>
        <w:t>63</w:t>
      </w:r>
    </w:p>
    <w:p w14:paraId="30555ED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4.1.1.21</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63</w:t>
      </w:r>
    </w:p>
    <w:p w14:paraId="5625583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Definition of FDN UICC</w:t>
      </w:r>
      <w:r>
        <w:rPr>
          <w:noProof/>
        </w:rPr>
        <w:tab/>
        <w:t>63</w:t>
      </w:r>
    </w:p>
    <w:p w14:paraId="71B53F1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Values of the EF's (FDN UICC)</w:t>
      </w:r>
      <w:r>
        <w:rPr>
          <w:noProof/>
        </w:rPr>
        <w:tab/>
        <w:t>63</w:t>
      </w:r>
    </w:p>
    <w:p w14:paraId="5141654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FDN</w:t>
      </w:r>
      <w:r>
        <w:rPr>
          <w:noProof/>
        </w:rPr>
        <w:t xml:space="preserve"> (Fixed Dialling Numbers)</w:t>
      </w:r>
      <w:r>
        <w:rPr>
          <w:noProof/>
        </w:rPr>
        <w:tab/>
        <w:t>63</w:t>
      </w:r>
    </w:p>
    <w:p w14:paraId="54D69F5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4.2.1.4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ECC</w:t>
      </w:r>
      <w:r>
        <w:rPr>
          <w:noProof/>
        </w:rPr>
        <w:t xml:space="preserve"> (Emergency Call Codes)</w:t>
      </w:r>
      <w:r>
        <w:rPr>
          <w:noProof/>
        </w:rPr>
        <w:tab/>
        <w:t>64</w:t>
      </w:r>
    </w:p>
    <w:p w14:paraId="48ACC5C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4.2.1.5</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64</w:t>
      </w:r>
    </w:p>
    <w:p w14:paraId="272CE51F"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65</w:t>
      </w:r>
    </w:p>
    <w:p w14:paraId="005EB114"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65</w:t>
      </w:r>
    </w:p>
    <w:p w14:paraId="4BBC056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UST</w:t>
      </w:r>
      <w:r>
        <w:rPr>
          <w:noProof/>
        </w:rPr>
        <w:t xml:space="preserve"> (USIM Service Table)</w:t>
      </w:r>
      <w:r>
        <w:rPr>
          <w:noProof/>
        </w:rPr>
        <w:tab/>
        <w:t>65</w:t>
      </w:r>
    </w:p>
    <w:p w14:paraId="072963D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EF</w:t>
      </w:r>
      <w:r w:rsidRPr="00975E10">
        <w:rPr>
          <w:noProof/>
          <w:vertAlign w:val="subscript"/>
          <w:lang w:val="en-US"/>
        </w:rPr>
        <w:t>EPSLOCI</w:t>
      </w:r>
      <w:r w:rsidRPr="00975E10">
        <w:rPr>
          <w:noProof/>
          <w:lang w:val="en-US"/>
        </w:rPr>
        <w:t xml:space="preserve"> (EPS Information)</w:t>
      </w:r>
      <w:r>
        <w:rPr>
          <w:noProof/>
        </w:rPr>
        <w:tab/>
        <w:t>65</w:t>
      </w:r>
    </w:p>
    <w:p w14:paraId="59E91D2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PLMNwACT</w:t>
      </w:r>
      <w:r>
        <w:rPr>
          <w:noProof/>
        </w:rPr>
        <w:t xml:space="preserve"> (User Controlled PLMN Selector with Access Technology)</w:t>
      </w:r>
      <w:r>
        <w:rPr>
          <w:noProof/>
        </w:rPr>
        <w:tab/>
        <w:t>65</w:t>
      </w:r>
    </w:p>
    <w:p w14:paraId="5F0F60E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OPLMNwACT</w:t>
      </w:r>
      <w:r>
        <w:rPr>
          <w:noProof/>
        </w:rPr>
        <w:t xml:space="preserve"> (Operator Controlled PLMN Selector with Access Technology)</w:t>
      </w:r>
      <w:r>
        <w:rPr>
          <w:noProof/>
        </w:rPr>
        <w:tab/>
        <w:t>66</w:t>
      </w:r>
    </w:p>
    <w:p w14:paraId="6C04E5D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ACSGL</w:t>
      </w:r>
      <w:r>
        <w:rPr>
          <w:noProof/>
        </w:rPr>
        <w:t xml:space="preserve"> (Allowed CSG Lists)</w:t>
      </w:r>
      <w:r>
        <w:rPr>
          <w:noProof/>
        </w:rPr>
        <w:tab/>
        <w:t>66</w:t>
      </w:r>
    </w:p>
    <w:p w14:paraId="12F343B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CSGT</w:t>
      </w:r>
      <w:r>
        <w:rPr>
          <w:noProof/>
        </w:rPr>
        <w:t xml:space="preserve"> (CSG Type)</w:t>
      </w:r>
      <w:r>
        <w:rPr>
          <w:noProof/>
        </w:rPr>
        <w:tab/>
        <w:t>67</w:t>
      </w:r>
    </w:p>
    <w:p w14:paraId="1979F48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EF</w:t>
      </w:r>
      <w:r w:rsidRPr="00975E10">
        <w:rPr>
          <w:noProof/>
          <w:vertAlign w:val="subscript"/>
          <w:lang w:val="en-US"/>
        </w:rPr>
        <w:t>HNBN</w:t>
      </w:r>
      <w:r w:rsidRPr="00975E10">
        <w:rPr>
          <w:noProof/>
          <w:lang w:val="en-US"/>
        </w:rPr>
        <w:t xml:space="preserve"> (Home (e)NodeB Name)</w:t>
      </w:r>
      <w:r>
        <w:rPr>
          <w:noProof/>
        </w:rPr>
        <w:tab/>
        <w:t>69</w:t>
      </w:r>
    </w:p>
    <w:p w14:paraId="76A70DE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EPSNSC</w:t>
      </w:r>
      <w:r>
        <w:rPr>
          <w:noProof/>
        </w:rPr>
        <w:t xml:space="preserve"> (EPS NAS Security Context)</w:t>
      </w:r>
      <w:r>
        <w:rPr>
          <w:noProof/>
        </w:rPr>
        <w:tab/>
        <w:t>71</w:t>
      </w:r>
    </w:p>
    <w:p w14:paraId="01CE14FE"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71</w:t>
      </w:r>
    </w:p>
    <w:p w14:paraId="5A080A4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71</w:t>
      </w:r>
    </w:p>
    <w:p w14:paraId="017FDE0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Default USIM values on E-UTRAN/EPC ISIM-UICC</w:t>
      </w:r>
      <w:r>
        <w:rPr>
          <w:noProof/>
        </w:rPr>
        <w:tab/>
        <w:t>71</w:t>
      </w:r>
    </w:p>
    <w:p w14:paraId="217589E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Default ISIM values on E-UTRAN/EPC ISIM-UICC</w:t>
      </w:r>
      <w:r>
        <w:rPr>
          <w:noProof/>
        </w:rPr>
        <w:tab/>
        <w:t>71</w:t>
      </w:r>
    </w:p>
    <w:p w14:paraId="353881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4.5.3.1</w:t>
      </w:r>
      <w:r>
        <w:rPr>
          <w:rFonts w:asciiTheme="minorHAnsi" w:eastAsiaTheme="minorEastAsia" w:hAnsiTheme="minorHAnsi" w:cstheme="minorBidi"/>
          <w:noProof/>
          <w:kern w:val="2"/>
          <w:sz w:val="22"/>
          <w:szCs w:val="22"/>
          <w:lang w:eastAsia="en-GB"/>
          <w14:ligatures w14:val="standardContextual"/>
        </w:rPr>
        <w:tab/>
      </w:r>
      <w:r w:rsidRPr="00975E10">
        <w:rPr>
          <w:noProof/>
          <w:lang w:val="it-IT"/>
        </w:rPr>
        <w:t>EF</w:t>
      </w:r>
      <w:r w:rsidRPr="00975E10">
        <w:rPr>
          <w:noProof/>
          <w:vertAlign w:val="subscript"/>
          <w:lang w:val="it-IT"/>
        </w:rPr>
        <w:t>AD</w:t>
      </w:r>
      <w:r w:rsidRPr="00975E10">
        <w:rPr>
          <w:noProof/>
          <w:lang w:val="it-IT"/>
        </w:rPr>
        <w:t xml:space="preserve"> (Administrative Data</w:t>
      </w:r>
      <w:r w:rsidRPr="00975E10">
        <w:rPr>
          <w:b/>
          <w:bCs/>
          <w:noProof/>
        </w:rPr>
        <w:t>)</w:t>
      </w:r>
      <w:r>
        <w:rPr>
          <w:noProof/>
        </w:rPr>
        <w:tab/>
        <w:t>71</w:t>
      </w:r>
    </w:p>
    <w:p w14:paraId="53CE84E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4.5.3.3</w:t>
      </w:r>
      <w:r>
        <w:rPr>
          <w:rFonts w:asciiTheme="minorHAnsi" w:eastAsiaTheme="minorEastAsia" w:hAnsiTheme="minorHAnsi" w:cstheme="minorBidi"/>
          <w:noProof/>
          <w:kern w:val="2"/>
          <w:sz w:val="22"/>
          <w:szCs w:val="22"/>
          <w:lang w:eastAsia="en-GB"/>
          <w14:ligatures w14:val="standardContextual"/>
        </w:rPr>
        <w:tab/>
      </w:r>
      <w:r w:rsidRPr="00975E10">
        <w:rPr>
          <w:noProof/>
          <w:lang w:val="it-IT"/>
        </w:rPr>
        <w:t>EF</w:t>
      </w:r>
      <w:r w:rsidRPr="00975E10">
        <w:rPr>
          <w:noProof/>
          <w:vertAlign w:val="subscript"/>
          <w:lang w:val="it-IT"/>
        </w:rPr>
        <w:t>IMPI</w:t>
      </w:r>
      <w:r w:rsidRPr="00975E10">
        <w:rPr>
          <w:noProof/>
          <w:lang w:val="it-IT"/>
        </w:rPr>
        <w:t xml:space="preserve"> (IMS private user identity)</w:t>
      </w:r>
      <w:r>
        <w:rPr>
          <w:noProof/>
        </w:rPr>
        <w:tab/>
        <w:t>72</w:t>
      </w:r>
    </w:p>
    <w:p w14:paraId="34CE6EF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DOMAIN</w:t>
      </w:r>
      <w:r>
        <w:rPr>
          <w:noProof/>
        </w:rPr>
        <w:t xml:space="preserve"> (Home Network Domain Name)</w:t>
      </w:r>
      <w:r>
        <w:rPr>
          <w:noProof/>
        </w:rPr>
        <w:tab/>
        <w:t>72</w:t>
      </w:r>
    </w:p>
    <w:p w14:paraId="6E8413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sidRPr="00975E10">
        <w:rPr>
          <w:noProof/>
          <w:lang w:val="fr-FR"/>
        </w:rPr>
        <w:t>4.5.3.5</w:t>
      </w:r>
      <w:r>
        <w:rPr>
          <w:rFonts w:asciiTheme="minorHAnsi" w:eastAsiaTheme="minorEastAsia" w:hAnsiTheme="minorHAnsi" w:cstheme="minorBidi"/>
          <w:noProof/>
          <w:kern w:val="2"/>
          <w:sz w:val="22"/>
          <w:szCs w:val="22"/>
          <w:lang w:eastAsia="en-GB"/>
          <w14:ligatures w14:val="standardContextual"/>
        </w:rPr>
        <w:tab/>
      </w:r>
      <w:r w:rsidRPr="00975E10">
        <w:rPr>
          <w:noProof/>
          <w:lang w:val="fr-FR"/>
        </w:rPr>
        <w:t>EF</w:t>
      </w:r>
      <w:r w:rsidRPr="00975E10">
        <w:rPr>
          <w:noProof/>
          <w:vertAlign w:val="subscript"/>
          <w:lang w:val="fr-FR"/>
        </w:rPr>
        <w:t>IMPU</w:t>
      </w:r>
      <w:r w:rsidRPr="00975E10">
        <w:rPr>
          <w:noProof/>
          <w:lang w:val="fr-FR"/>
        </w:rPr>
        <w:t xml:space="preserve"> (IMS public user identity)</w:t>
      </w:r>
      <w:r>
        <w:rPr>
          <w:noProof/>
        </w:rPr>
        <w:tab/>
        <w:t>72</w:t>
      </w:r>
    </w:p>
    <w:p w14:paraId="5BF7CAE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P-CSCF</w:t>
      </w:r>
      <w:r>
        <w:rPr>
          <w:noProof/>
        </w:rPr>
        <w:t xml:space="preserve"> (P-CSCF ADDRESS)</w:t>
      </w:r>
      <w:r>
        <w:rPr>
          <w:noProof/>
        </w:rPr>
        <w:tab/>
        <w:t>73</w:t>
      </w:r>
    </w:p>
    <w:p w14:paraId="4C2EF0E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4.5.3.7</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SMS</w:t>
      </w:r>
      <w:r>
        <w:rPr>
          <w:noProof/>
        </w:rPr>
        <w:t xml:space="preserve"> (Short Message Service)</w:t>
      </w:r>
      <w:r>
        <w:rPr>
          <w:noProof/>
        </w:rPr>
        <w:tab/>
        <w:t>73</w:t>
      </w:r>
    </w:p>
    <w:p w14:paraId="3FDBCB1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4.5.3.8</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SMSR</w:t>
      </w:r>
      <w:r>
        <w:rPr>
          <w:noProof/>
        </w:rPr>
        <w:t xml:space="preserve"> (Short message status reports)</w:t>
      </w:r>
      <w:r>
        <w:rPr>
          <w:noProof/>
        </w:rPr>
        <w:tab/>
        <w:t>74</w:t>
      </w:r>
    </w:p>
    <w:p w14:paraId="6E0B2C0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4.5.3.9</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SMSP</w:t>
      </w:r>
      <w:r>
        <w:rPr>
          <w:noProof/>
        </w:rPr>
        <w:t xml:space="preserve"> (Short message service parameters)</w:t>
      </w:r>
      <w:r>
        <w:rPr>
          <w:noProof/>
        </w:rPr>
        <w:tab/>
        <w:t>74</w:t>
      </w:r>
    </w:p>
    <w:p w14:paraId="3DA4563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4.5.3.10</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SMSS</w:t>
      </w:r>
      <w:r>
        <w:rPr>
          <w:noProof/>
        </w:rPr>
        <w:t xml:space="preserve"> (SMS Status)</w:t>
      </w:r>
      <w:r>
        <w:rPr>
          <w:noProof/>
        </w:rPr>
        <w:tab/>
        <w:t>74</w:t>
      </w:r>
    </w:p>
    <w:p w14:paraId="648B6D3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74</w:t>
      </w:r>
    </w:p>
    <w:p w14:paraId="53EABC6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4.5.4.1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lang w:val="en-US"/>
        </w:rPr>
        <w:t>PSISMSC</w:t>
      </w:r>
      <w:r w:rsidRPr="00975E10">
        <w:rPr>
          <w:noProof/>
          <w:lang w:val="en-US"/>
        </w:rPr>
        <w:t xml:space="preserve"> (Public Service Identity of the SM-SC)</w:t>
      </w:r>
      <w:r>
        <w:rPr>
          <w:noProof/>
        </w:rPr>
        <w:tab/>
        <w:t>74</w:t>
      </w:r>
    </w:p>
    <w:p w14:paraId="6F4A0C23"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Definition of ACSGL/OCSGL E-UTRAN/EPC UICC</w:t>
      </w:r>
      <w:r>
        <w:rPr>
          <w:noProof/>
        </w:rPr>
        <w:tab/>
        <w:t>75</w:t>
      </w:r>
    </w:p>
    <w:p w14:paraId="06C0835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UST</w:t>
      </w:r>
      <w:r>
        <w:rPr>
          <w:noProof/>
        </w:rPr>
        <w:t xml:space="preserve"> (USIM Service Table)</w:t>
      </w:r>
      <w:r>
        <w:rPr>
          <w:noProof/>
        </w:rPr>
        <w:tab/>
        <w:t>75</w:t>
      </w:r>
    </w:p>
    <w:p w14:paraId="227A83C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AD</w:t>
      </w:r>
      <w:r>
        <w:rPr>
          <w:noProof/>
        </w:rPr>
        <w:t xml:space="preserve"> (Administrative Data)</w:t>
      </w:r>
      <w:r>
        <w:rPr>
          <w:noProof/>
        </w:rPr>
        <w:tab/>
        <w:t>75</w:t>
      </w:r>
    </w:p>
    <w:p w14:paraId="511E62D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4.6.3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OCSGL</w:t>
      </w:r>
      <w:r>
        <w:rPr>
          <w:noProof/>
        </w:rPr>
        <w:t xml:space="preserve"> (Operator CSG Lists)</w:t>
      </w:r>
      <w:r>
        <w:rPr>
          <w:noProof/>
        </w:rPr>
        <w:tab/>
        <w:t>75</w:t>
      </w:r>
    </w:p>
    <w:p w14:paraId="15C22A5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4.6.4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OCSGT</w:t>
      </w:r>
      <w:r>
        <w:rPr>
          <w:noProof/>
        </w:rPr>
        <w:t xml:space="preserve"> (Operator CSG Type)</w:t>
      </w:r>
      <w:r>
        <w:rPr>
          <w:noProof/>
        </w:rPr>
        <w:tab/>
        <w:t>76</w:t>
      </w:r>
    </w:p>
    <w:p w14:paraId="54DE545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en-US"/>
        </w:rPr>
        <w:t>4.6.5</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EF</w:t>
      </w:r>
      <w:r w:rsidRPr="00975E10">
        <w:rPr>
          <w:noProof/>
          <w:vertAlign w:val="subscript"/>
          <w:lang w:val="en-US"/>
        </w:rPr>
        <w:t>OHNBN</w:t>
      </w:r>
      <w:r w:rsidRPr="00975E10">
        <w:rPr>
          <w:noProof/>
          <w:lang w:val="en-US"/>
        </w:rPr>
        <w:t xml:space="preserve"> (Operator Home (e)NodeB Name)</w:t>
      </w:r>
      <w:r>
        <w:rPr>
          <w:noProof/>
        </w:rPr>
        <w:tab/>
        <w:t>78</w:t>
      </w:r>
    </w:p>
    <w:p w14:paraId="7055A10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UICC</w:t>
      </w:r>
      <w:r>
        <w:rPr>
          <w:noProof/>
        </w:rPr>
        <w:tab/>
        <w:t>79</w:t>
      </w:r>
    </w:p>
    <w:p w14:paraId="200FA88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Values of the EFs</w:t>
      </w:r>
      <w:r>
        <w:rPr>
          <w:noProof/>
        </w:rPr>
        <w:tab/>
        <w:t>79</w:t>
      </w:r>
    </w:p>
    <w:p w14:paraId="13C1A10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4.7.1.2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(Non Access Stratum Configuration)</w:t>
      </w:r>
      <w:r>
        <w:rPr>
          <w:noProof/>
        </w:rPr>
        <w:tab/>
        <w:t>79</w:t>
      </w:r>
    </w:p>
    <w:p w14:paraId="064C77A5"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of E</w:t>
      </w:r>
      <w:r w:rsidRPr="00975E10">
        <w:rPr>
          <w:b/>
          <w:noProof/>
        </w:rPr>
        <w:noBreakHyphen/>
      </w:r>
      <w:r>
        <w:rPr>
          <w:noProof/>
        </w:rPr>
        <w:t>UTRAN/EPC UICC</w:t>
      </w:r>
      <w:r>
        <w:rPr>
          <w:noProof/>
        </w:rPr>
        <w:tab/>
        <w:t>80</w:t>
      </w:r>
    </w:p>
    <w:p w14:paraId="3E96BB7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UST</w:t>
      </w:r>
      <w:r>
        <w:rPr>
          <w:noProof/>
        </w:rPr>
        <w:t xml:space="preserve"> (USIM Service Table)</w:t>
      </w:r>
      <w:r>
        <w:rPr>
          <w:noProof/>
        </w:rPr>
        <w:tab/>
        <w:t>80</w:t>
      </w:r>
    </w:p>
    <w:p w14:paraId="37A201B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4.8.2</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EF</w:t>
      </w:r>
      <w:r w:rsidRPr="00975E10">
        <w:rPr>
          <w:noProof/>
          <w:vertAlign w:val="subscript"/>
          <w:lang w:val="en-US"/>
        </w:rPr>
        <w:t>EPSLOCI</w:t>
      </w:r>
      <w:r w:rsidRPr="00975E10">
        <w:rPr>
          <w:noProof/>
          <w:lang w:val="en-US"/>
        </w:rPr>
        <w:t xml:space="preserve"> (EPS Information)</w:t>
      </w:r>
      <w:r>
        <w:rPr>
          <w:noProof/>
        </w:rPr>
        <w:tab/>
        <w:t>80</w:t>
      </w:r>
    </w:p>
    <w:p w14:paraId="5D27D81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PLMNwACT</w:t>
      </w:r>
      <w:r>
        <w:rPr>
          <w:noProof/>
        </w:rPr>
        <w:t xml:space="preserve"> (User Controlled PLMN Selector with Access Technology)</w:t>
      </w:r>
      <w:r>
        <w:rPr>
          <w:noProof/>
        </w:rPr>
        <w:tab/>
        <w:t>80</w:t>
      </w:r>
    </w:p>
    <w:p w14:paraId="5C9AB13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OPLMNwACT</w:t>
      </w:r>
      <w:r>
        <w:rPr>
          <w:noProof/>
        </w:rPr>
        <w:t xml:space="preserve"> (Operator Controlled PLMN Selector with Access Technology)</w:t>
      </w:r>
      <w:r>
        <w:rPr>
          <w:noProof/>
        </w:rPr>
        <w:tab/>
        <w:t>81</w:t>
      </w:r>
    </w:p>
    <w:p w14:paraId="358C8AC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4.8.5</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ACSGL</w:t>
      </w:r>
      <w:r>
        <w:rPr>
          <w:noProof/>
        </w:rPr>
        <w:t xml:space="preserve"> (Allowed CSG Lists)</w:t>
      </w:r>
      <w:r>
        <w:rPr>
          <w:noProof/>
        </w:rPr>
        <w:tab/>
        <w:t>81</w:t>
      </w:r>
    </w:p>
    <w:p w14:paraId="6BB4D64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CSGT</w:t>
      </w:r>
      <w:r>
        <w:rPr>
          <w:noProof/>
        </w:rPr>
        <w:t xml:space="preserve"> (CSG Type)</w:t>
      </w:r>
      <w:r>
        <w:rPr>
          <w:noProof/>
        </w:rPr>
        <w:tab/>
        <w:t>82</w:t>
      </w:r>
    </w:p>
    <w:p w14:paraId="138E11E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en-US"/>
        </w:rPr>
        <w:t>4.8.7</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EF</w:t>
      </w:r>
      <w:r w:rsidRPr="00975E10">
        <w:rPr>
          <w:noProof/>
          <w:vertAlign w:val="subscript"/>
          <w:lang w:val="en-US"/>
        </w:rPr>
        <w:t>HNBN</w:t>
      </w:r>
      <w:r w:rsidRPr="00975E10">
        <w:rPr>
          <w:noProof/>
          <w:lang w:val="en-US"/>
        </w:rPr>
        <w:t xml:space="preserve"> (Home (e)NodeB Name)</w:t>
      </w:r>
      <w:r>
        <w:rPr>
          <w:noProof/>
        </w:rPr>
        <w:tab/>
        <w:t>84</w:t>
      </w:r>
    </w:p>
    <w:p w14:paraId="4C5295B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4.8.8</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EPSNSC</w:t>
      </w:r>
      <w:r>
        <w:rPr>
          <w:noProof/>
        </w:rPr>
        <w:t xml:space="preserve"> (EPS NAS Security Context)</w:t>
      </w:r>
      <w:r>
        <w:rPr>
          <w:noProof/>
        </w:rPr>
        <w:tab/>
        <w:t>85</w:t>
      </w:r>
    </w:p>
    <w:p w14:paraId="1746D83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4.8.9</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(Non Access Stratum Configuration)</w:t>
      </w:r>
      <w:r>
        <w:rPr>
          <w:noProof/>
        </w:rPr>
        <w:tab/>
        <w:t>85</w:t>
      </w:r>
    </w:p>
    <w:p w14:paraId="13E26392"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Definition of 5G-NR UICC</w:t>
      </w:r>
      <w:r>
        <w:rPr>
          <w:noProof/>
        </w:rPr>
        <w:tab/>
        <w:t>86</w:t>
      </w:r>
    </w:p>
    <w:p w14:paraId="6F128F7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86</w:t>
      </w:r>
    </w:p>
    <w:p w14:paraId="361771C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IMSI</w:t>
      </w:r>
      <w:r>
        <w:rPr>
          <w:noProof/>
        </w:rPr>
        <w:t xml:space="preserve"> (IMSI)</w:t>
      </w:r>
      <w:r>
        <w:rPr>
          <w:noProof/>
        </w:rPr>
        <w:tab/>
        <w:t>86</w:t>
      </w:r>
    </w:p>
    <w:p w14:paraId="3C7477C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5GS3GPPLOCI</w:t>
      </w:r>
      <w:r>
        <w:rPr>
          <w:noProof/>
        </w:rPr>
        <w:t xml:space="preserve"> (5GS 3GPP location information)</w:t>
      </w:r>
      <w:r>
        <w:rPr>
          <w:noProof/>
        </w:rPr>
        <w:tab/>
        <w:t>86</w:t>
      </w:r>
    </w:p>
    <w:p w14:paraId="5B248FC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 xml:space="preserve">SUCI_Calc_Info </w:t>
      </w:r>
      <w:r>
        <w:rPr>
          <w:noProof/>
        </w:rPr>
        <w:t>(Subscription Concealed Identifier Calculation Information EF)</w:t>
      </w:r>
      <w:r>
        <w:rPr>
          <w:noProof/>
        </w:rPr>
        <w:tab/>
        <w:t>87</w:t>
      </w:r>
    </w:p>
    <w:p w14:paraId="24AD51E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4.9.5</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 xml:space="preserve">Routing_Indicator </w:t>
      </w:r>
      <w:r>
        <w:rPr>
          <w:noProof/>
        </w:rPr>
        <w:t>(Routing Indicator EF)</w:t>
      </w:r>
      <w:r>
        <w:rPr>
          <w:noProof/>
        </w:rPr>
        <w:tab/>
        <w:t>88</w:t>
      </w:r>
    </w:p>
    <w:p w14:paraId="282C387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5GS3GPPNSC</w:t>
      </w:r>
      <w:r>
        <w:rPr>
          <w:noProof/>
        </w:rPr>
        <w:t xml:space="preserve"> (5GS 3GPP Access NAS Security Context)</w:t>
      </w:r>
      <w:r>
        <w:rPr>
          <w:noProof/>
        </w:rPr>
        <w:tab/>
        <w:t>88</w:t>
      </w:r>
    </w:p>
    <w:p w14:paraId="437E87B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4.9.7</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5GSN3GPPNSC</w:t>
      </w:r>
      <w:r>
        <w:rPr>
          <w:noProof/>
        </w:rPr>
        <w:t xml:space="preserve"> (5GS non-3GPP Access NAS Security Context)</w:t>
      </w:r>
      <w:r>
        <w:rPr>
          <w:noProof/>
        </w:rPr>
        <w:tab/>
        <w:t>88</w:t>
      </w:r>
    </w:p>
    <w:p w14:paraId="68286B1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4.9.8</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PLMNwACT</w:t>
      </w:r>
      <w:r>
        <w:rPr>
          <w:noProof/>
        </w:rPr>
        <w:t xml:space="preserve"> (User Controlled PLMN Selector with Access Technology)</w:t>
      </w:r>
      <w:r>
        <w:rPr>
          <w:noProof/>
        </w:rPr>
        <w:tab/>
        <w:t>89</w:t>
      </w:r>
    </w:p>
    <w:p w14:paraId="71A035E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Definition of 5G-NR UICC – non-IMSI SUPI Type</w:t>
      </w:r>
      <w:r>
        <w:rPr>
          <w:noProof/>
        </w:rPr>
        <w:tab/>
        <w:t>90</w:t>
      </w:r>
    </w:p>
    <w:p w14:paraId="2A3FD64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UST</w:t>
      </w:r>
      <w:r>
        <w:rPr>
          <w:noProof/>
        </w:rPr>
        <w:t xml:space="preserve"> (USIM Service Table)</w:t>
      </w:r>
      <w:r>
        <w:rPr>
          <w:noProof/>
        </w:rPr>
        <w:tab/>
        <w:t>90</w:t>
      </w:r>
    </w:p>
    <w:p w14:paraId="6E0B231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IMSI</w:t>
      </w:r>
      <w:r>
        <w:rPr>
          <w:noProof/>
        </w:rPr>
        <w:t xml:space="preserve"> (IMSI)</w:t>
      </w:r>
      <w:r>
        <w:rPr>
          <w:noProof/>
        </w:rPr>
        <w:tab/>
        <w:t>90</w:t>
      </w:r>
    </w:p>
    <w:p w14:paraId="3C4E6BB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 xml:space="preserve">SUPI_NAI </w:t>
      </w:r>
      <w:r>
        <w:rPr>
          <w:noProof/>
        </w:rPr>
        <w:t>(SUPI as Network Access Identifier)</w:t>
      </w:r>
      <w:r>
        <w:rPr>
          <w:noProof/>
        </w:rPr>
        <w:tab/>
        <w:t>90</w:t>
      </w:r>
    </w:p>
    <w:p w14:paraId="2787529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5GS3GPPLOCI</w:t>
      </w:r>
      <w:r>
        <w:rPr>
          <w:noProof/>
        </w:rPr>
        <w:t xml:space="preserve"> (5GS 3GPP location information)</w:t>
      </w:r>
      <w:r>
        <w:rPr>
          <w:noProof/>
        </w:rPr>
        <w:tab/>
        <w:t>90</w:t>
      </w:r>
    </w:p>
    <w:p w14:paraId="0D77BE5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4.10.5</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 xml:space="preserve">SUCI_Calc_Info </w:t>
      </w:r>
      <w:r>
        <w:rPr>
          <w:noProof/>
        </w:rPr>
        <w:t>(Subscription Concealed Identifier Calculation Information EF)</w:t>
      </w:r>
      <w:r>
        <w:rPr>
          <w:noProof/>
        </w:rPr>
        <w:tab/>
        <w:t>91</w:t>
      </w:r>
    </w:p>
    <w:p w14:paraId="45CE3A3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Routing_Indicator</w:t>
      </w:r>
      <w:r>
        <w:rPr>
          <w:noProof/>
        </w:rPr>
        <w:t xml:space="preserve"> (Routing Indicator EF)</w:t>
      </w:r>
      <w:r>
        <w:rPr>
          <w:noProof/>
        </w:rPr>
        <w:tab/>
        <w:t>92</w:t>
      </w:r>
    </w:p>
    <w:p w14:paraId="139C40A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4.10.7</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AD</w:t>
      </w:r>
      <w:r>
        <w:rPr>
          <w:noProof/>
        </w:rPr>
        <w:t xml:space="preserve"> (Administrative Data)</w:t>
      </w:r>
      <w:r>
        <w:rPr>
          <w:noProof/>
        </w:rPr>
        <w:tab/>
        <w:t>92</w:t>
      </w:r>
    </w:p>
    <w:p w14:paraId="6C69E784"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sidRPr="00975E10">
        <w:rPr>
          <w:noProof/>
          <w:lang w:val="en-US" w:eastAsia="fr-FR"/>
        </w:rPr>
        <w:t>4.11</w:t>
      </w:r>
      <w:r>
        <w:rPr>
          <w:rFonts w:asciiTheme="minorHAnsi" w:eastAsiaTheme="minorEastAsia" w:hAnsiTheme="minorHAnsi" w:cstheme="minorBidi"/>
          <w:noProof/>
          <w:kern w:val="2"/>
          <w:sz w:val="22"/>
          <w:szCs w:val="22"/>
          <w:lang w:eastAsia="en-GB"/>
          <w14:ligatures w14:val="standardContextual"/>
        </w:rPr>
        <w:tab/>
      </w:r>
      <w:r w:rsidRPr="00975E10">
        <w:rPr>
          <w:noProof/>
          <w:lang w:val="en-US" w:eastAsia="fr-FR"/>
        </w:rPr>
        <w:t>5G-NR UICC – support of Rel-16 features</w:t>
      </w:r>
      <w:r>
        <w:rPr>
          <w:noProof/>
        </w:rPr>
        <w:tab/>
        <w:t>92</w:t>
      </w:r>
    </w:p>
    <w:p w14:paraId="35E3956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en-US" w:eastAsia="fr-FR"/>
        </w:rPr>
        <w:t>4.11.1</w:t>
      </w:r>
      <w:r>
        <w:rPr>
          <w:rFonts w:asciiTheme="minorHAnsi" w:eastAsiaTheme="minorEastAsia" w:hAnsiTheme="minorHAnsi" w:cstheme="minorBidi"/>
          <w:noProof/>
          <w:kern w:val="2"/>
          <w:sz w:val="22"/>
          <w:szCs w:val="22"/>
          <w:lang w:eastAsia="en-GB"/>
          <w14:ligatures w14:val="standardContextual"/>
        </w:rPr>
        <w:tab/>
      </w:r>
      <w:r w:rsidRPr="00975E10">
        <w:rPr>
          <w:noProof/>
          <w:lang w:val="en-US" w:eastAsia="fr-FR"/>
        </w:rPr>
        <w:t>Introduction</w:t>
      </w:r>
      <w:r>
        <w:rPr>
          <w:noProof/>
        </w:rPr>
        <w:tab/>
        <w:t>92</w:t>
      </w:r>
    </w:p>
    <w:p w14:paraId="76E7AAB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en-US" w:eastAsia="fr-FR"/>
        </w:rPr>
        <w:t>4.11.2</w:t>
      </w:r>
      <w:r>
        <w:rPr>
          <w:rFonts w:asciiTheme="minorHAnsi" w:eastAsiaTheme="minorEastAsia" w:hAnsiTheme="minorHAnsi" w:cstheme="minorBidi"/>
          <w:noProof/>
          <w:kern w:val="2"/>
          <w:sz w:val="22"/>
          <w:szCs w:val="22"/>
          <w:lang w:eastAsia="en-GB"/>
          <w14:ligatures w14:val="standardContextual"/>
        </w:rPr>
        <w:tab/>
      </w:r>
      <w:r w:rsidRPr="00975E10">
        <w:rPr>
          <w:noProof/>
          <w:lang w:val="en-US" w:eastAsia="fr-FR"/>
        </w:rPr>
        <w:t>EFUST (USIM Service Table)</w:t>
      </w:r>
      <w:r>
        <w:rPr>
          <w:noProof/>
        </w:rPr>
        <w:tab/>
        <w:t>92</w:t>
      </w:r>
    </w:p>
    <w:p w14:paraId="308C486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5GS3GPPNSC</w:t>
      </w:r>
      <w:r>
        <w:rPr>
          <w:noProof/>
        </w:rPr>
        <w:t xml:space="preserve"> (5GS 3GPP Access NAS Security Context)</w:t>
      </w:r>
      <w:r>
        <w:rPr>
          <w:noProof/>
        </w:rPr>
        <w:tab/>
        <w:t>92</w:t>
      </w:r>
    </w:p>
    <w:p w14:paraId="10C36ED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5GSN3GPPNSC</w:t>
      </w:r>
      <w:r>
        <w:rPr>
          <w:noProof/>
        </w:rPr>
        <w:t xml:space="preserve"> (5GS non-3GPP Access NAS Security Context)</w:t>
      </w:r>
      <w:r>
        <w:rPr>
          <w:noProof/>
        </w:rPr>
        <w:tab/>
        <w:t>93</w:t>
      </w:r>
    </w:p>
    <w:p w14:paraId="347F0D03"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Definition of CAG 5G-NR UICC</w:t>
      </w:r>
      <w:r>
        <w:rPr>
          <w:noProof/>
        </w:rPr>
        <w:tab/>
        <w:t>94</w:t>
      </w:r>
    </w:p>
    <w:p w14:paraId="0922F1B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UST</w:t>
      </w:r>
      <w:r>
        <w:rPr>
          <w:noProof/>
        </w:rPr>
        <w:t xml:space="preserve"> (USIM Service Table)</w:t>
      </w:r>
      <w:r>
        <w:rPr>
          <w:noProof/>
        </w:rPr>
        <w:tab/>
        <w:t>94</w:t>
      </w:r>
    </w:p>
    <w:p w14:paraId="1C9F300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CAG</w:t>
      </w:r>
      <w:r>
        <w:rPr>
          <w:noProof/>
        </w:rPr>
        <w:t xml:space="preserve"> (Pre-configured CAG information list)</w:t>
      </w:r>
      <w:r>
        <w:rPr>
          <w:noProof/>
        </w:rPr>
        <w:tab/>
        <w:t>94</w:t>
      </w:r>
    </w:p>
    <w:p w14:paraId="22033C44"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Subscription related tests</w:t>
      </w:r>
      <w:r>
        <w:rPr>
          <w:noProof/>
        </w:rPr>
        <w:tab/>
        <w:t>95</w:t>
      </w:r>
    </w:p>
    <w:p w14:paraId="712BB28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IMSI / TMSI handling</w:t>
      </w:r>
      <w:r>
        <w:rPr>
          <w:noProof/>
        </w:rPr>
        <w:tab/>
        <w:t>95</w:t>
      </w:r>
    </w:p>
    <w:p w14:paraId="346BC26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w:t>
      </w:r>
      <w:r>
        <w:rPr>
          <w:noProof/>
        </w:rPr>
        <w:tab/>
        <w:t>95</w:t>
      </w:r>
    </w:p>
    <w:p w14:paraId="250CA9A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95</w:t>
      </w:r>
    </w:p>
    <w:p w14:paraId="71D632A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95</w:t>
      </w:r>
    </w:p>
    <w:p w14:paraId="4162249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95</w:t>
      </w:r>
    </w:p>
    <w:p w14:paraId="6D2241F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95</w:t>
      </w:r>
    </w:p>
    <w:p w14:paraId="564998C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95</w:t>
      </w:r>
    </w:p>
    <w:p w14:paraId="607670B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95</w:t>
      </w:r>
    </w:p>
    <w:p w14:paraId="3AD0053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96</w:t>
      </w:r>
    </w:p>
    <w:p w14:paraId="5963C5F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w:t>
      </w:r>
      <w:r>
        <w:rPr>
          <w:noProof/>
        </w:rPr>
        <w:tab/>
        <w:t>96</w:t>
      </w:r>
    </w:p>
    <w:p w14:paraId="63ADC80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96</w:t>
      </w:r>
    </w:p>
    <w:p w14:paraId="1CDEA83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96</w:t>
      </w:r>
    </w:p>
    <w:p w14:paraId="24E7A4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96</w:t>
      </w:r>
    </w:p>
    <w:p w14:paraId="65A101B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96</w:t>
      </w:r>
    </w:p>
    <w:p w14:paraId="6CCB249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96</w:t>
      </w:r>
    </w:p>
    <w:p w14:paraId="48488D2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97</w:t>
      </w:r>
    </w:p>
    <w:p w14:paraId="225BDD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97</w:t>
      </w:r>
    </w:p>
    <w:p w14:paraId="3942953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UE identification by "short" TMSI</w:t>
      </w:r>
      <w:r>
        <w:rPr>
          <w:noProof/>
        </w:rPr>
        <w:tab/>
        <w:t>98</w:t>
      </w:r>
    </w:p>
    <w:p w14:paraId="4A626F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98</w:t>
      </w:r>
    </w:p>
    <w:p w14:paraId="3D5EBD5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98</w:t>
      </w:r>
    </w:p>
    <w:p w14:paraId="76922D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98</w:t>
      </w:r>
    </w:p>
    <w:p w14:paraId="60E5E71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98</w:t>
      </w:r>
    </w:p>
    <w:p w14:paraId="6EDE7F2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98</w:t>
      </w:r>
    </w:p>
    <w:p w14:paraId="68C1887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99</w:t>
      </w:r>
    </w:p>
    <w:p w14:paraId="639CE9D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99</w:t>
      </w:r>
    </w:p>
    <w:p w14:paraId="15C2AD5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UE identification by "long" TMSI</w:t>
      </w:r>
      <w:r>
        <w:rPr>
          <w:noProof/>
        </w:rPr>
        <w:tab/>
        <w:t>99</w:t>
      </w:r>
    </w:p>
    <w:p w14:paraId="68801E0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99</w:t>
      </w:r>
    </w:p>
    <w:p w14:paraId="160D847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99</w:t>
      </w:r>
    </w:p>
    <w:p w14:paraId="1FA03F8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99</w:t>
      </w:r>
    </w:p>
    <w:p w14:paraId="61B1AD2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100</w:t>
      </w:r>
    </w:p>
    <w:p w14:paraId="784D8BB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100</w:t>
      </w:r>
    </w:p>
    <w:p w14:paraId="51F5A25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100</w:t>
      </w:r>
    </w:p>
    <w:p w14:paraId="576148D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100</w:t>
      </w:r>
    </w:p>
    <w:p w14:paraId="4A34D95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UE identification by long IMSI, TMSI updating and key set identifier assignment</w:t>
      </w:r>
      <w:r>
        <w:rPr>
          <w:noProof/>
        </w:rPr>
        <w:tab/>
        <w:t>101</w:t>
      </w:r>
    </w:p>
    <w:p w14:paraId="6881D78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101</w:t>
      </w:r>
    </w:p>
    <w:p w14:paraId="5835835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101</w:t>
      </w:r>
    </w:p>
    <w:p w14:paraId="17FBCC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101</w:t>
      </w:r>
    </w:p>
    <w:p w14:paraId="31E5652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102</w:t>
      </w:r>
    </w:p>
    <w:p w14:paraId="4865380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102</w:t>
      </w:r>
    </w:p>
    <w:p w14:paraId="6E23D96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102</w:t>
      </w:r>
    </w:p>
    <w:p w14:paraId="70585BB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103</w:t>
      </w:r>
    </w:p>
    <w:p w14:paraId="08C2B1A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when accessing E-UTRAN/EPC</w:t>
      </w:r>
      <w:r>
        <w:rPr>
          <w:noProof/>
        </w:rPr>
        <w:tab/>
        <w:t>104</w:t>
      </w:r>
    </w:p>
    <w:p w14:paraId="302716F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104</w:t>
      </w:r>
    </w:p>
    <w:p w14:paraId="66A992E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104</w:t>
      </w:r>
    </w:p>
    <w:p w14:paraId="1276254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104</w:t>
      </w:r>
    </w:p>
    <w:p w14:paraId="597FE6F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104</w:t>
      </w:r>
    </w:p>
    <w:p w14:paraId="1ACC35A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104</w:t>
      </w:r>
    </w:p>
    <w:p w14:paraId="2731EED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104</w:t>
      </w:r>
    </w:p>
    <w:p w14:paraId="41A3FB3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105</w:t>
      </w:r>
    </w:p>
    <w:p w14:paraId="4AE9D37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 when accessing E-UTRAN/EPC</w:t>
      </w:r>
      <w:r>
        <w:rPr>
          <w:noProof/>
        </w:rPr>
        <w:tab/>
        <w:t>105</w:t>
      </w:r>
    </w:p>
    <w:p w14:paraId="0762253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105</w:t>
      </w:r>
    </w:p>
    <w:p w14:paraId="5B3A968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105</w:t>
      </w:r>
    </w:p>
    <w:p w14:paraId="71ADBA4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105</w:t>
      </w:r>
    </w:p>
    <w:p w14:paraId="30D0B5C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105</w:t>
      </w:r>
    </w:p>
    <w:p w14:paraId="51D94CC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105</w:t>
      </w:r>
    </w:p>
    <w:p w14:paraId="186474A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106</w:t>
      </w:r>
    </w:p>
    <w:p w14:paraId="60DCAB4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106</w:t>
      </w:r>
    </w:p>
    <w:p w14:paraId="0CA4610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UE identification after changed IMSI with service "EMM Information" not available</w:t>
      </w:r>
      <w:r>
        <w:rPr>
          <w:noProof/>
        </w:rPr>
        <w:tab/>
        <w:t>106</w:t>
      </w:r>
    </w:p>
    <w:p w14:paraId="192AD1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106</w:t>
      </w:r>
    </w:p>
    <w:p w14:paraId="1AB6458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107</w:t>
      </w:r>
    </w:p>
    <w:p w14:paraId="5D94FE3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107</w:t>
      </w:r>
    </w:p>
    <w:p w14:paraId="37E95F1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107</w:t>
      </w:r>
    </w:p>
    <w:p w14:paraId="0EF1F0C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107</w:t>
      </w:r>
    </w:p>
    <w:p w14:paraId="72AE48E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107</w:t>
      </w:r>
    </w:p>
    <w:p w14:paraId="232F742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108</w:t>
      </w:r>
    </w:p>
    <w:p w14:paraId="6E87B27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sidRPr="00975E10">
        <w:rPr>
          <w:noProof/>
          <w:snapToGrid w:val="0"/>
          <w:color w:val="000000"/>
        </w:rPr>
        <w:t>UE identification by GUTI when using USIM with service "</w:t>
      </w:r>
      <w:r>
        <w:rPr>
          <w:noProof/>
        </w:rPr>
        <w:t>EMM Information" not available</w:t>
      </w:r>
      <w:r>
        <w:rPr>
          <w:noProof/>
        </w:rPr>
        <w:tab/>
        <w:t>108</w:t>
      </w:r>
    </w:p>
    <w:p w14:paraId="66D759B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108</w:t>
      </w:r>
    </w:p>
    <w:p w14:paraId="6E98FE4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108</w:t>
      </w:r>
    </w:p>
    <w:p w14:paraId="7E5F798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108</w:t>
      </w:r>
    </w:p>
    <w:p w14:paraId="2FC60F9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108</w:t>
      </w:r>
    </w:p>
    <w:p w14:paraId="5C506B0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109</w:t>
      </w:r>
    </w:p>
    <w:p w14:paraId="142678E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109</w:t>
      </w:r>
    </w:p>
    <w:p w14:paraId="22F8365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sidRPr="00975E10">
        <w:rPr>
          <w:noProof/>
          <w:snapToGrid w:val="0"/>
          <w:color w:val="000000"/>
        </w:rPr>
        <w:t>UE identification by GUTI when using USIM with service "</w:t>
      </w:r>
      <w:r>
        <w:rPr>
          <w:noProof/>
        </w:rPr>
        <w:t>EMM Information" available</w:t>
      </w:r>
      <w:r>
        <w:rPr>
          <w:noProof/>
        </w:rPr>
        <w:tab/>
        <w:t>109</w:t>
      </w:r>
    </w:p>
    <w:p w14:paraId="27488E7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109</w:t>
      </w:r>
    </w:p>
    <w:p w14:paraId="258DC77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109</w:t>
      </w:r>
    </w:p>
    <w:p w14:paraId="4B2AEDF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110</w:t>
      </w:r>
    </w:p>
    <w:p w14:paraId="48F7D14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110</w:t>
      </w:r>
    </w:p>
    <w:p w14:paraId="6623911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110</w:t>
      </w:r>
    </w:p>
    <w:p w14:paraId="7D82F1F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110</w:t>
      </w:r>
    </w:p>
    <w:p w14:paraId="2389177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110</w:t>
      </w:r>
    </w:p>
    <w:p w14:paraId="5D56644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Control handling</w:t>
      </w:r>
      <w:r>
        <w:rPr>
          <w:noProof/>
        </w:rPr>
        <w:tab/>
        <w:t>111</w:t>
      </w:r>
    </w:p>
    <w:p w14:paraId="56520A8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w:t>
      </w:r>
      <w:r>
        <w:rPr>
          <w:noProof/>
        </w:rPr>
        <w:tab/>
        <w:t>111</w:t>
      </w:r>
    </w:p>
    <w:p w14:paraId="2469C35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111</w:t>
      </w:r>
    </w:p>
    <w:p w14:paraId="0878B21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111</w:t>
      </w:r>
    </w:p>
    <w:p w14:paraId="1954ADA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w:t>
      </w:r>
    </w:p>
    <w:p w14:paraId="60972B0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112</w:t>
      </w:r>
    </w:p>
    <w:p w14:paraId="225A5DF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112</w:t>
      </w:r>
    </w:p>
    <w:p w14:paraId="7FD3D64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112</w:t>
      </w:r>
    </w:p>
    <w:p w14:paraId="7CD10E5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5.2.1.4.3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113</w:t>
      </w:r>
    </w:p>
    <w:p w14:paraId="7B1F9BE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113</w:t>
      </w:r>
    </w:p>
    <w:p w14:paraId="06ADFD9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E-UTRAN/EPC</w:t>
      </w:r>
      <w:r>
        <w:rPr>
          <w:noProof/>
        </w:rPr>
        <w:tab/>
        <w:t>125</w:t>
      </w:r>
    </w:p>
    <w:p w14:paraId="5BE539C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125</w:t>
      </w:r>
    </w:p>
    <w:p w14:paraId="03E6778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125</w:t>
      </w:r>
    </w:p>
    <w:p w14:paraId="3B84A0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125</w:t>
      </w:r>
    </w:p>
    <w:p w14:paraId="6A0897E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126</w:t>
      </w:r>
    </w:p>
    <w:p w14:paraId="66B75DE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126</w:t>
      </w:r>
    </w:p>
    <w:p w14:paraId="2399D4C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126</w:t>
      </w:r>
    </w:p>
    <w:p w14:paraId="5F84FE8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126</w:t>
      </w:r>
    </w:p>
    <w:p w14:paraId="0C2492C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126</w:t>
      </w:r>
    </w:p>
    <w:p w14:paraId="721E9B3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NB-IoT</w:t>
      </w:r>
      <w:r>
        <w:rPr>
          <w:noProof/>
        </w:rPr>
        <w:tab/>
        <w:t>137</w:t>
      </w:r>
    </w:p>
    <w:p w14:paraId="1B34F05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137</w:t>
      </w:r>
    </w:p>
    <w:p w14:paraId="58F5C49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137</w:t>
      </w:r>
    </w:p>
    <w:p w14:paraId="67831C5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137</w:t>
      </w:r>
    </w:p>
    <w:p w14:paraId="2BE3D0E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138</w:t>
      </w:r>
    </w:p>
    <w:p w14:paraId="5DD24C2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138</w:t>
      </w:r>
    </w:p>
    <w:p w14:paraId="67C0D91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138</w:t>
      </w:r>
    </w:p>
    <w:p w14:paraId="6C54845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5.2.3.4.3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138</w:t>
      </w:r>
    </w:p>
    <w:p w14:paraId="0166FB8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138</w:t>
      </w:r>
    </w:p>
    <w:p w14:paraId="66CBCA0C"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w:t>
      </w:r>
      <w:r>
        <w:rPr>
          <w:noProof/>
        </w:rPr>
        <w:tab/>
        <w:t>150</w:t>
      </w:r>
    </w:p>
    <w:p w14:paraId="3313190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150</w:t>
      </w:r>
    </w:p>
    <w:p w14:paraId="7EB52C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150</w:t>
      </w:r>
    </w:p>
    <w:p w14:paraId="077B818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150</w:t>
      </w:r>
    </w:p>
    <w:p w14:paraId="2825039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150</w:t>
      </w:r>
    </w:p>
    <w:p w14:paraId="2F069E4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151</w:t>
      </w:r>
    </w:p>
    <w:p w14:paraId="2BF1EF8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151</w:t>
      </w:r>
    </w:p>
    <w:p w14:paraId="7B7E74D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152</w:t>
      </w:r>
    </w:p>
    <w:p w14:paraId="3D56414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152</w:t>
      </w:r>
    </w:p>
    <w:p w14:paraId="3113893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w:t>
      </w:r>
      <w:r>
        <w:rPr>
          <w:noProof/>
        </w:rPr>
        <w:tab/>
        <w:t>153</w:t>
      </w:r>
    </w:p>
    <w:p w14:paraId="55844BA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153</w:t>
      </w:r>
    </w:p>
    <w:p w14:paraId="4F5696B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153</w:t>
      </w:r>
    </w:p>
    <w:p w14:paraId="47DFBC0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153</w:t>
      </w:r>
    </w:p>
    <w:p w14:paraId="6D3DF79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153</w:t>
      </w:r>
    </w:p>
    <w:p w14:paraId="7D5056E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153</w:t>
      </w:r>
    </w:p>
    <w:p w14:paraId="0E22263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154</w:t>
      </w:r>
    </w:p>
    <w:p w14:paraId="4F201D0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154</w:t>
      </w:r>
    </w:p>
    <w:p w14:paraId="1E05D58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w:t>
      </w:r>
      <w:r w:rsidRPr="00975E10">
        <w:rPr>
          <w:rFonts w:eastAsia="SimSun"/>
          <w:noProof/>
          <w:lang w:val="en-US" w:eastAsia="zh-CN"/>
        </w:rPr>
        <w:t xml:space="preserve"> using profile B</w:t>
      </w:r>
      <w:r>
        <w:rPr>
          <w:noProof/>
        </w:rPr>
        <w:tab/>
        <w:t>154</w:t>
      </w:r>
    </w:p>
    <w:p w14:paraId="60DE7DC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154</w:t>
      </w:r>
    </w:p>
    <w:p w14:paraId="528C294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154</w:t>
      </w:r>
    </w:p>
    <w:p w14:paraId="6618C83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154</w:t>
      </w:r>
    </w:p>
    <w:p w14:paraId="5FC6832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155</w:t>
      </w:r>
    </w:p>
    <w:p w14:paraId="5DA27BC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155</w:t>
      </w:r>
    </w:p>
    <w:p w14:paraId="3D748BB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975E10">
        <w:rPr>
          <w:noProof/>
          <w:lang w:val="en-US"/>
        </w:rPr>
        <w:t>3</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156</w:t>
      </w:r>
    </w:p>
    <w:p w14:paraId="3B20CB5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156</w:t>
      </w:r>
    </w:p>
    <w:p w14:paraId="7424A21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w:t>
      </w:r>
      <w:r>
        <w:rPr>
          <w:noProof/>
        </w:rPr>
        <w:tab/>
        <w:t>156</w:t>
      </w:r>
    </w:p>
    <w:p w14:paraId="3C6C1B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156</w:t>
      </w:r>
    </w:p>
    <w:p w14:paraId="1A68368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157</w:t>
      </w:r>
    </w:p>
    <w:p w14:paraId="2AFF920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157</w:t>
      </w:r>
    </w:p>
    <w:p w14:paraId="29922C5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157</w:t>
      </w:r>
    </w:p>
    <w:p w14:paraId="67BB49D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157</w:t>
      </w:r>
    </w:p>
    <w:p w14:paraId="170B8C5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158</w:t>
      </w:r>
    </w:p>
    <w:p w14:paraId="31141FB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158</w:t>
      </w:r>
    </w:p>
    <w:p w14:paraId="6C1203E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with T3519 timer expiry</w:t>
      </w:r>
      <w:r>
        <w:rPr>
          <w:noProof/>
        </w:rPr>
        <w:tab/>
        <w:t>159</w:t>
      </w:r>
    </w:p>
    <w:p w14:paraId="0A2C8CE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159</w:t>
      </w:r>
    </w:p>
    <w:p w14:paraId="6A259D8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159</w:t>
      </w:r>
    </w:p>
    <w:p w14:paraId="401945A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159</w:t>
      </w:r>
    </w:p>
    <w:p w14:paraId="2492941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160</w:t>
      </w:r>
    </w:p>
    <w:p w14:paraId="2648814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160</w:t>
      </w:r>
    </w:p>
    <w:p w14:paraId="4693BCA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160</w:t>
      </w:r>
    </w:p>
    <w:p w14:paraId="2CBA5B2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161</w:t>
      </w:r>
    </w:p>
    <w:p w14:paraId="04475E8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and AUTHENTICATION REJECT</w:t>
      </w:r>
      <w:r>
        <w:rPr>
          <w:noProof/>
        </w:rPr>
        <w:tab/>
        <w:t>161</w:t>
      </w:r>
    </w:p>
    <w:p w14:paraId="4103255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161</w:t>
      </w:r>
    </w:p>
    <w:p w14:paraId="30BC0D1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161</w:t>
      </w:r>
    </w:p>
    <w:p w14:paraId="394FE63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162</w:t>
      </w:r>
    </w:p>
    <w:p w14:paraId="493F3C7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162</w:t>
      </w:r>
    </w:p>
    <w:p w14:paraId="19FFB0C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162</w:t>
      </w:r>
    </w:p>
    <w:p w14:paraId="012E367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162</w:t>
      </w:r>
    </w:p>
    <w:p w14:paraId="64ED0B9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163</w:t>
      </w:r>
    </w:p>
    <w:p w14:paraId="74E3545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5.3.7</w:t>
      </w:r>
      <w:r>
        <w:rPr>
          <w:rFonts w:asciiTheme="minorHAnsi" w:eastAsiaTheme="minorEastAsia" w:hAnsiTheme="minorHAnsi" w:cstheme="minorBidi"/>
          <w:noProof/>
          <w:kern w:val="2"/>
          <w:sz w:val="22"/>
          <w:szCs w:val="22"/>
          <w:lang w:eastAsia="en-GB"/>
          <w14:ligatures w14:val="standardContextual"/>
        </w:rPr>
        <w:tab/>
      </w:r>
      <w:r>
        <w:rPr>
          <w:noProof/>
        </w:rPr>
        <w:t>SUCI calculation by the ME using null scheme – missing parameters for subscription identifier privacy support by the USIM</w:t>
      </w:r>
      <w:r>
        <w:rPr>
          <w:noProof/>
        </w:rPr>
        <w:tab/>
        <w:t>163</w:t>
      </w:r>
    </w:p>
    <w:p w14:paraId="5027456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163</w:t>
      </w:r>
    </w:p>
    <w:p w14:paraId="0D9F4CE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163</w:t>
      </w:r>
    </w:p>
    <w:p w14:paraId="335504E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164</w:t>
      </w:r>
    </w:p>
    <w:p w14:paraId="5FA97EA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164</w:t>
      </w:r>
    </w:p>
    <w:p w14:paraId="046CFF7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164</w:t>
      </w:r>
    </w:p>
    <w:p w14:paraId="6490A16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164</w:t>
      </w:r>
    </w:p>
    <w:p w14:paraId="1B8C3F2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164</w:t>
      </w:r>
    </w:p>
    <w:p w14:paraId="6E5FECD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5.3.8</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on USIM</w:t>
      </w:r>
      <w:r>
        <w:rPr>
          <w:noProof/>
        </w:rPr>
        <w:tab/>
        <w:t>165</w:t>
      </w:r>
    </w:p>
    <w:p w14:paraId="710D27D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165</w:t>
      </w:r>
    </w:p>
    <w:p w14:paraId="20BDCD7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165</w:t>
      </w:r>
    </w:p>
    <w:p w14:paraId="2C7FA21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165</w:t>
      </w:r>
    </w:p>
    <w:p w14:paraId="377A737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165</w:t>
      </w:r>
    </w:p>
    <w:p w14:paraId="6FABB88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166</w:t>
      </w:r>
    </w:p>
    <w:p w14:paraId="29D1E96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166</w:t>
      </w:r>
    </w:p>
    <w:p w14:paraId="74F40BA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5.3.9</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by ME</w:t>
      </w:r>
      <w:r>
        <w:rPr>
          <w:noProof/>
        </w:rPr>
        <w:tab/>
        <w:t>166</w:t>
      </w:r>
    </w:p>
    <w:p w14:paraId="516EF8F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166</w:t>
      </w:r>
    </w:p>
    <w:p w14:paraId="29517DF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166</w:t>
      </w:r>
    </w:p>
    <w:p w14:paraId="365B021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167</w:t>
      </w:r>
    </w:p>
    <w:p w14:paraId="5C6CFD0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167</w:t>
      </w:r>
    </w:p>
    <w:p w14:paraId="5C3313D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167</w:t>
      </w:r>
    </w:p>
    <w:p w14:paraId="2E8CD7F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167</w:t>
      </w:r>
    </w:p>
    <w:p w14:paraId="6C46667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5.3.10</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168</w:t>
      </w:r>
    </w:p>
    <w:p w14:paraId="63D6ACF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168</w:t>
      </w:r>
    </w:p>
    <w:p w14:paraId="3DB74F2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168</w:t>
      </w:r>
    </w:p>
    <w:p w14:paraId="3C659F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168</w:t>
      </w:r>
    </w:p>
    <w:p w14:paraId="21AF901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168</w:t>
      </w:r>
    </w:p>
    <w:p w14:paraId="6738041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168</w:t>
      </w:r>
    </w:p>
    <w:p w14:paraId="6B02E87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168</w:t>
      </w:r>
    </w:p>
    <w:p w14:paraId="699CD07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169</w:t>
      </w:r>
    </w:p>
    <w:p w14:paraId="3FF6E1D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A</w:t>
      </w:r>
      <w:r>
        <w:rPr>
          <w:noProof/>
        </w:rPr>
        <w:tab/>
        <w:t>169</w:t>
      </w:r>
    </w:p>
    <w:p w14:paraId="7D41CE5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169</w:t>
      </w:r>
    </w:p>
    <w:p w14:paraId="6094C68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169</w:t>
      </w:r>
    </w:p>
    <w:p w14:paraId="4690FF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169</w:t>
      </w:r>
    </w:p>
    <w:p w14:paraId="43A42FB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169</w:t>
      </w:r>
    </w:p>
    <w:p w14:paraId="0CC7A35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170</w:t>
      </w:r>
    </w:p>
    <w:p w14:paraId="61D270A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170</w:t>
      </w:r>
    </w:p>
    <w:p w14:paraId="6139E43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171</w:t>
      </w:r>
    </w:p>
    <w:p w14:paraId="04F5928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171</w:t>
      </w:r>
    </w:p>
    <w:p w14:paraId="5C03693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171</w:t>
      </w:r>
    </w:p>
    <w:p w14:paraId="09E8157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171</w:t>
      </w:r>
    </w:p>
    <w:p w14:paraId="278CF9D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171</w:t>
      </w:r>
    </w:p>
    <w:p w14:paraId="665A2F2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172</w:t>
      </w:r>
    </w:p>
    <w:p w14:paraId="2CD0014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172</w:t>
      </w:r>
    </w:p>
    <w:p w14:paraId="42CCC76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975E10">
        <w:rPr>
          <w:noProof/>
          <w:lang w:val="en-US"/>
        </w:rPr>
        <w:t>12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173</w:t>
      </w:r>
    </w:p>
    <w:p w14:paraId="450B458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173</w:t>
      </w:r>
    </w:p>
    <w:p w14:paraId="5C7787A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rFonts w:eastAsia="DengXian"/>
          <w:noProof/>
        </w:rPr>
        <w:t>5.3.13</w:t>
      </w:r>
      <w:r>
        <w:rPr>
          <w:rFonts w:asciiTheme="minorHAnsi" w:eastAsiaTheme="minorEastAsia" w:hAnsiTheme="minorHAnsi" w:cstheme="minorBidi"/>
          <w:noProof/>
          <w:kern w:val="2"/>
          <w:sz w:val="22"/>
          <w:szCs w:val="22"/>
          <w:lang w:eastAsia="en-GB"/>
          <w14:ligatures w14:val="standardContextual"/>
        </w:rPr>
        <w:tab/>
      </w:r>
      <w:r w:rsidRPr="00975E10">
        <w:rPr>
          <w:rFonts w:eastAsia="DengXian"/>
          <w:noProof/>
        </w:rPr>
        <w:t xml:space="preserve">SUCI calculation by ME </w:t>
      </w:r>
      <w:r w:rsidRPr="00975E10">
        <w:rPr>
          <w:rFonts w:eastAsia="DengXian"/>
          <w:noProof/>
          <w:lang w:eastAsia="zh-CN"/>
        </w:rPr>
        <w:t>using null scheme</w:t>
      </w:r>
      <w:r w:rsidRPr="00975E10">
        <w:rPr>
          <w:rFonts w:eastAsia="DengXian"/>
          <w:noProof/>
        </w:rPr>
        <w:t>– no Protection Scheme Identifier provisioned in the USIM</w:t>
      </w:r>
      <w:r>
        <w:rPr>
          <w:noProof/>
        </w:rPr>
        <w:tab/>
        <w:t>173</w:t>
      </w:r>
    </w:p>
    <w:p w14:paraId="709C580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173</w:t>
      </w:r>
    </w:p>
    <w:p w14:paraId="38E8F0A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173</w:t>
      </w:r>
    </w:p>
    <w:p w14:paraId="5B6461C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174</w:t>
      </w:r>
    </w:p>
    <w:p w14:paraId="3507CA7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174</w:t>
      </w:r>
    </w:p>
    <w:p w14:paraId="06EFE3E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174</w:t>
      </w:r>
    </w:p>
    <w:p w14:paraId="3C07854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174</w:t>
      </w:r>
    </w:p>
    <w:p w14:paraId="0791365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174</w:t>
      </w:r>
    </w:p>
    <w:p w14:paraId="68DE3B8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rFonts w:eastAsia="DengXian"/>
          <w:noProof/>
        </w:rPr>
        <w:t>5.3.14</w:t>
      </w:r>
      <w:r>
        <w:rPr>
          <w:rFonts w:asciiTheme="minorHAnsi" w:eastAsiaTheme="minorEastAsia" w:hAnsiTheme="minorHAnsi" w:cstheme="minorBidi"/>
          <w:noProof/>
          <w:kern w:val="2"/>
          <w:sz w:val="22"/>
          <w:szCs w:val="22"/>
          <w:lang w:eastAsia="en-GB"/>
          <w14:ligatures w14:val="standardContextual"/>
        </w:rPr>
        <w:tab/>
      </w:r>
      <w:r w:rsidRPr="00975E10">
        <w:rPr>
          <w:rFonts w:eastAsia="DengXian"/>
          <w:noProof/>
        </w:rPr>
        <w:t>SUCI calculation by ME</w:t>
      </w:r>
      <w:r w:rsidRPr="00975E10">
        <w:rPr>
          <w:rFonts w:eastAsia="DengXian"/>
          <w:noProof/>
          <w:lang w:eastAsia="zh-CN"/>
        </w:rPr>
        <w:t xml:space="preserve"> using null scheme</w:t>
      </w:r>
      <w:r w:rsidRPr="00975E10">
        <w:rPr>
          <w:rFonts w:eastAsia="DengXian"/>
          <w:noProof/>
        </w:rPr>
        <w:t xml:space="preserve"> – no</w:t>
      </w:r>
      <w:r w:rsidRPr="00975E10">
        <w:rPr>
          <w:noProof/>
          <w:lang w:val="en-US"/>
        </w:rPr>
        <w:t xml:space="preserve"> </w:t>
      </w:r>
      <w:r w:rsidRPr="00975E10">
        <w:rPr>
          <w:rFonts w:eastAsia="SimSun"/>
          <w:noProof/>
          <w:lang w:eastAsia="zh-CN"/>
        </w:rPr>
        <w:t>Home Network Public Key</w:t>
      </w:r>
      <w:r w:rsidRPr="00975E10">
        <w:rPr>
          <w:noProof/>
          <w:lang w:val="en-US" w:eastAsia="zh-CN"/>
        </w:rPr>
        <w:t xml:space="preserve"> for supported </w:t>
      </w:r>
      <w:r w:rsidRPr="00975E10">
        <w:rPr>
          <w:noProof/>
          <w:lang w:val="en-US"/>
        </w:rPr>
        <w:t>protection scheme</w:t>
      </w:r>
      <w:r w:rsidRPr="00975E10">
        <w:rPr>
          <w:rFonts w:eastAsia="SimSun"/>
          <w:noProof/>
          <w:lang w:eastAsia="zh-CN"/>
        </w:rPr>
        <w:t xml:space="preserve"> </w:t>
      </w:r>
      <w:r>
        <w:rPr>
          <w:noProof/>
        </w:rPr>
        <w:t>provisioned in the USIM</w:t>
      </w:r>
      <w:r>
        <w:rPr>
          <w:noProof/>
        </w:rPr>
        <w:tab/>
        <w:t>175</w:t>
      </w:r>
    </w:p>
    <w:p w14:paraId="309EDCC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175</w:t>
      </w:r>
    </w:p>
    <w:p w14:paraId="59876D6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175</w:t>
      </w:r>
    </w:p>
    <w:p w14:paraId="3B7C85A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175</w:t>
      </w:r>
    </w:p>
    <w:p w14:paraId="331FEF7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175</w:t>
      </w:r>
    </w:p>
    <w:p w14:paraId="6B33ABD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175</w:t>
      </w:r>
    </w:p>
    <w:p w14:paraId="3853FC4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176</w:t>
      </w:r>
    </w:p>
    <w:p w14:paraId="0901C08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176</w:t>
      </w:r>
    </w:p>
    <w:p w14:paraId="2342DBB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rFonts w:eastAsia="DengXian"/>
          <w:noProof/>
        </w:rPr>
        <w:t>5.3.15</w:t>
      </w:r>
      <w:r>
        <w:rPr>
          <w:rFonts w:asciiTheme="minorHAnsi" w:eastAsiaTheme="minorEastAsia" w:hAnsiTheme="minorHAnsi" w:cstheme="minorBidi"/>
          <w:noProof/>
          <w:kern w:val="2"/>
          <w:sz w:val="22"/>
          <w:szCs w:val="22"/>
          <w:lang w:eastAsia="en-GB"/>
          <w14:ligatures w14:val="standardContextual"/>
        </w:rPr>
        <w:tab/>
      </w:r>
      <w:r w:rsidRPr="00975E10">
        <w:rPr>
          <w:rFonts w:eastAsia="DengXian"/>
          <w:noProof/>
        </w:rPr>
        <w:t>SUCI calculation by ME using null scheme with the E-UTRAN/EPC UICC</w:t>
      </w:r>
      <w:r>
        <w:rPr>
          <w:noProof/>
        </w:rPr>
        <w:tab/>
        <w:t>176</w:t>
      </w:r>
    </w:p>
    <w:p w14:paraId="56F501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176</w:t>
      </w:r>
    </w:p>
    <w:p w14:paraId="105235D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176</w:t>
      </w:r>
    </w:p>
    <w:p w14:paraId="3CE941D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176</w:t>
      </w:r>
    </w:p>
    <w:p w14:paraId="5B8EC34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177</w:t>
      </w:r>
    </w:p>
    <w:p w14:paraId="0EE7025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177</w:t>
      </w:r>
    </w:p>
    <w:p w14:paraId="4F50B0B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177</w:t>
      </w:r>
    </w:p>
    <w:p w14:paraId="659968A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177</w:t>
      </w:r>
    </w:p>
    <w:p w14:paraId="494FA8C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5.3.16</w:t>
      </w:r>
      <w:r>
        <w:rPr>
          <w:rFonts w:asciiTheme="minorHAnsi" w:eastAsiaTheme="minorEastAsia" w:hAnsiTheme="minorHAnsi" w:cstheme="minorBidi"/>
          <w:noProof/>
          <w:kern w:val="2"/>
          <w:sz w:val="22"/>
          <w:szCs w:val="22"/>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178</w:t>
      </w:r>
    </w:p>
    <w:p w14:paraId="100AAE4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178</w:t>
      </w:r>
    </w:p>
    <w:p w14:paraId="04CD181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178</w:t>
      </w:r>
    </w:p>
    <w:p w14:paraId="4B22D21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178</w:t>
      </w:r>
    </w:p>
    <w:p w14:paraId="11E2E07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178</w:t>
      </w:r>
    </w:p>
    <w:p w14:paraId="47C96DA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178</w:t>
      </w:r>
    </w:p>
    <w:p w14:paraId="15814DC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179</w:t>
      </w:r>
    </w:p>
    <w:p w14:paraId="1C91B38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180</w:t>
      </w:r>
    </w:p>
    <w:p w14:paraId="1CA0C23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 with compressed Home Network Public Key</w:t>
      </w:r>
      <w:r>
        <w:rPr>
          <w:noProof/>
        </w:rPr>
        <w:tab/>
        <w:t>180</w:t>
      </w:r>
    </w:p>
    <w:p w14:paraId="5E46B99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180</w:t>
      </w:r>
    </w:p>
    <w:p w14:paraId="5A4A2C3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180</w:t>
      </w:r>
    </w:p>
    <w:p w14:paraId="6A8E544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181</w:t>
      </w:r>
    </w:p>
    <w:p w14:paraId="7144FB8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181</w:t>
      </w:r>
    </w:p>
    <w:p w14:paraId="7E71E63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181</w:t>
      </w:r>
    </w:p>
    <w:p w14:paraId="7299E88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5.3.17.4.2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182</w:t>
      </w:r>
    </w:p>
    <w:p w14:paraId="157987F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5.3.17.5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182</w:t>
      </w:r>
    </w:p>
    <w:p w14:paraId="7260CB64"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Unified Access Control information handling for 5G-NR</w:t>
      </w:r>
      <w:r>
        <w:rPr>
          <w:noProof/>
        </w:rPr>
        <w:tab/>
        <w:t>183</w:t>
      </w:r>
    </w:p>
    <w:p w14:paraId="0667A6E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w:t>
      </w:r>
      <w:r>
        <w:rPr>
          <w:noProof/>
        </w:rPr>
        <w:tab/>
        <w:t>183</w:t>
      </w:r>
    </w:p>
    <w:p w14:paraId="517BA5A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183</w:t>
      </w:r>
    </w:p>
    <w:p w14:paraId="0F8E72B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183</w:t>
      </w:r>
    </w:p>
    <w:p w14:paraId="66D3FD7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183</w:t>
      </w:r>
    </w:p>
    <w:p w14:paraId="6DB0C64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184</w:t>
      </w:r>
    </w:p>
    <w:p w14:paraId="31B292A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184</w:t>
      </w:r>
    </w:p>
    <w:p w14:paraId="2AB06E2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184</w:t>
      </w:r>
    </w:p>
    <w:p w14:paraId="4D7DA59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185</w:t>
      </w:r>
    </w:p>
    <w:p w14:paraId="6846047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5.4.1A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 Access Category 8</w:t>
      </w:r>
      <w:r>
        <w:rPr>
          <w:noProof/>
        </w:rPr>
        <w:tab/>
        <w:t>185</w:t>
      </w:r>
    </w:p>
    <w:p w14:paraId="61254F8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185</w:t>
      </w:r>
    </w:p>
    <w:p w14:paraId="6F69884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186</w:t>
      </w:r>
    </w:p>
    <w:p w14:paraId="3E9EAEA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186</w:t>
      </w:r>
    </w:p>
    <w:p w14:paraId="689F8EB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186</w:t>
      </w:r>
    </w:p>
    <w:p w14:paraId="4C31FB7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186</w:t>
      </w:r>
    </w:p>
    <w:p w14:paraId="3488AB9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188</w:t>
      </w:r>
    </w:p>
    <w:p w14:paraId="7A2AC16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188</w:t>
      </w:r>
    </w:p>
    <w:p w14:paraId="554968B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w:t>
      </w:r>
      <w:r>
        <w:rPr>
          <w:noProof/>
        </w:rPr>
        <w:tab/>
        <w:t>189</w:t>
      </w:r>
    </w:p>
    <w:p w14:paraId="7C42795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189</w:t>
      </w:r>
    </w:p>
    <w:p w14:paraId="1D36B2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189</w:t>
      </w:r>
    </w:p>
    <w:p w14:paraId="566D06C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189</w:t>
      </w:r>
    </w:p>
    <w:p w14:paraId="2FA97FD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190</w:t>
      </w:r>
    </w:p>
    <w:p w14:paraId="149A57D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190</w:t>
      </w:r>
    </w:p>
    <w:p w14:paraId="00297D5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190</w:t>
      </w:r>
    </w:p>
    <w:p w14:paraId="52B989E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191</w:t>
      </w:r>
    </w:p>
    <w:p w14:paraId="32ED52D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5.4.2A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 Access Category 8</w:t>
      </w:r>
      <w:r>
        <w:rPr>
          <w:noProof/>
        </w:rPr>
        <w:tab/>
        <w:t>192</w:t>
      </w:r>
    </w:p>
    <w:p w14:paraId="558EFE9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192</w:t>
      </w:r>
    </w:p>
    <w:p w14:paraId="69CA62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192</w:t>
      </w:r>
    </w:p>
    <w:p w14:paraId="143606D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193</w:t>
      </w:r>
    </w:p>
    <w:p w14:paraId="77B2205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5.4.2A.4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193</w:t>
      </w:r>
    </w:p>
    <w:p w14:paraId="0790154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5.4.2A.4.1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193</w:t>
      </w:r>
    </w:p>
    <w:p w14:paraId="3D8C427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5.4.2A.4.2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194</w:t>
      </w:r>
    </w:p>
    <w:p w14:paraId="48DFBA7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5.4.2A.4.3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194</w:t>
      </w:r>
    </w:p>
    <w:p w14:paraId="4A01F14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not changed</w:t>
      </w:r>
      <w:r>
        <w:rPr>
          <w:noProof/>
        </w:rPr>
        <w:tab/>
        <w:t>195</w:t>
      </w:r>
    </w:p>
    <w:p w14:paraId="4792F10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195</w:t>
      </w:r>
    </w:p>
    <w:p w14:paraId="6B35CCD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195</w:t>
      </w:r>
    </w:p>
    <w:p w14:paraId="0A006DD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196</w:t>
      </w:r>
    </w:p>
    <w:p w14:paraId="4D83604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196</w:t>
      </w:r>
    </w:p>
    <w:p w14:paraId="44111E9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196</w:t>
      </w:r>
    </w:p>
    <w:p w14:paraId="5FD06E4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198</w:t>
      </w:r>
    </w:p>
    <w:p w14:paraId="5A23CD0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198</w:t>
      </w:r>
    </w:p>
    <w:p w14:paraId="2A7D253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is changed</w:t>
      </w:r>
      <w:r>
        <w:rPr>
          <w:noProof/>
        </w:rPr>
        <w:tab/>
        <w:t>199</w:t>
      </w:r>
    </w:p>
    <w:p w14:paraId="1E0A68A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199</w:t>
      </w:r>
    </w:p>
    <w:p w14:paraId="105CCFA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199</w:t>
      </w:r>
    </w:p>
    <w:p w14:paraId="53978B2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200</w:t>
      </w:r>
    </w:p>
    <w:p w14:paraId="77C2C55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200</w:t>
      </w:r>
    </w:p>
    <w:p w14:paraId="061A6B5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200</w:t>
      </w:r>
    </w:p>
    <w:p w14:paraId="3E94811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201</w:t>
      </w:r>
    </w:p>
    <w:p w14:paraId="6229D1D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202</w:t>
      </w:r>
    </w:p>
    <w:p w14:paraId="7964B1B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202</w:t>
      </w:r>
    </w:p>
    <w:p w14:paraId="2702E70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202</w:t>
      </w:r>
    </w:p>
    <w:p w14:paraId="3565520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203</w:t>
      </w:r>
    </w:p>
    <w:p w14:paraId="0B07CA2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203</w:t>
      </w:r>
    </w:p>
    <w:p w14:paraId="44E21EB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203</w:t>
      </w:r>
    </w:p>
    <w:p w14:paraId="31C049D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203</w:t>
      </w:r>
    </w:p>
    <w:p w14:paraId="38DC7E6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204</w:t>
      </w:r>
    </w:p>
    <w:p w14:paraId="7DEA77C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5.4.5.4.3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204</w:t>
      </w:r>
    </w:p>
    <w:p w14:paraId="2702143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5.4.5A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205</w:t>
      </w:r>
    </w:p>
    <w:p w14:paraId="15CF473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205</w:t>
      </w:r>
    </w:p>
    <w:p w14:paraId="4BED029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206</w:t>
      </w:r>
    </w:p>
    <w:p w14:paraId="5E8A533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206</w:t>
      </w:r>
    </w:p>
    <w:p w14:paraId="7BA773C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5.4.5A.4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207</w:t>
      </w:r>
    </w:p>
    <w:p w14:paraId="6212148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5.4.5A.4.1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207</w:t>
      </w:r>
    </w:p>
    <w:p w14:paraId="6AAA5A8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5.4.5A.4.2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208</w:t>
      </w:r>
    </w:p>
    <w:p w14:paraId="245FE4E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5.4.5A.4.3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208</w:t>
      </w:r>
    </w:p>
    <w:p w14:paraId="0DDE49E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not changed</w:t>
      </w:r>
      <w:r>
        <w:rPr>
          <w:noProof/>
        </w:rPr>
        <w:tab/>
        <w:t>209</w:t>
      </w:r>
    </w:p>
    <w:p w14:paraId="23C66C7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209</w:t>
      </w:r>
    </w:p>
    <w:p w14:paraId="0E3C4F5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209</w:t>
      </w:r>
    </w:p>
    <w:p w14:paraId="3ABBF62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210</w:t>
      </w:r>
    </w:p>
    <w:p w14:paraId="57DFD9B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210</w:t>
      </w:r>
    </w:p>
    <w:p w14:paraId="41B0124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210</w:t>
      </w:r>
    </w:p>
    <w:p w14:paraId="1AB91A1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211</w:t>
      </w:r>
    </w:p>
    <w:p w14:paraId="4A2B7D7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5.4.6.4.3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212</w:t>
      </w:r>
    </w:p>
    <w:p w14:paraId="0179EBA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changed</w:t>
      </w:r>
      <w:r>
        <w:rPr>
          <w:noProof/>
        </w:rPr>
        <w:tab/>
        <w:t>212</w:t>
      </w:r>
    </w:p>
    <w:p w14:paraId="3D52CEF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212</w:t>
      </w:r>
    </w:p>
    <w:p w14:paraId="2CDBD83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213</w:t>
      </w:r>
    </w:p>
    <w:p w14:paraId="09038C0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214</w:t>
      </w:r>
    </w:p>
    <w:p w14:paraId="681FC9A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214</w:t>
      </w:r>
    </w:p>
    <w:p w14:paraId="2687CEB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214</w:t>
      </w:r>
    </w:p>
    <w:p w14:paraId="4312A53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215</w:t>
      </w:r>
    </w:p>
    <w:p w14:paraId="3D58FB2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5.4.7.4.3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216</w:t>
      </w:r>
    </w:p>
    <w:p w14:paraId="19A9098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w:t>
      </w:r>
      <w:r>
        <w:rPr>
          <w:noProof/>
        </w:rPr>
        <w:tab/>
        <w:t>216</w:t>
      </w:r>
    </w:p>
    <w:p w14:paraId="04DE3BA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216</w:t>
      </w:r>
    </w:p>
    <w:p w14:paraId="5CA372C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217</w:t>
      </w:r>
    </w:p>
    <w:p w14:paraId="0577E2F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217</w:t>
      </w:r>
    </w:p>
    <w:p w14:paraId="634BC67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217</w:t>
      </w:r>
    </w:p>
    <w:p w14:paraId="6D08E8A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217</w:t>
      </w:r>
    </w:p>
    <w:p w14:paraId="09D1C4A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218</w:t>
      </w:r>
    </w:p>
    <w:p w14:paraId="4F71217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218</w:t>
      </w:r>
    </w:p>
    <w:p w14:paraId="421CB46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5.4.8A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 Access Category 8</w:t>
      </w:r>
      <w:r>
        <w:rPr>
          <w:noProof/>
        </w:rPr>
        <w:tab/>
        <w:t>219</w:t>
      </w:r>
    </w:p>
    <w:p w14:paraId="6242CBA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219</w:t>
      </w:r>
    </w:p>
    <w:p w14:paraId="378AE05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220</w:t>
      </w:r>
    </w:p>
    <w:p w14:paraId="65CE39C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220</w:t>
      </w:r>
    </w:p>
    <w:p w14:paraId="338C94D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5.4.8A.4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220</w:t>
      </w:r>
    </w:p>
    <w:p w14:paraId="3337B3E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5.4.8A.4.1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220</w:t>
      </w:r>
    </w:p>
    <w:p w14:paraId="7AFCB78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5.4.8A.4.2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221</w:t>
      </w:r>
    </w:p>
    <w:p w14:paraId="4C19620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222</w:t>
      </w:r>
    </w:p>
    <w:p w14:paraId="04D2720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5.4.9</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w:t>
      </w:r>
      <w:r>
        <w:rPr>
          <w:noProof/>
        </w:rPr>
        <w:tab/>
        <w:t>223</w:t>
      </w:r>
    </w:p>
    <w:p w14:paraId="186C1A1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223</w:t>
      </w:r>
    </w:p>
    <w:p w14:paraId="063248D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223</w:t>
      </w:r>
    </w:p>
    <w:p w14:paraId="5220269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223</w:t>
      </w:r>
    </w:p>
    <w:p w14:paraId="367505D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224</w:t>
      </w:r>
    </w:p>
    <w:p w14:paraId="426E99B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224</w:t>
      </w:r>
    </w:p>
    <w:p w14:paraId="280B142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224</w:t>
      </w:r>
    </w:p>
    <w:p w14:paraId="4C11423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5.4.9.4.3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225</w:t>
      </w:r>
    </w:p>
    <w:p w14:paraId="4D25D8E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5.4.9A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 Access Category 8</w:t>
      </w:r>
      <w:r>
        <w:rPr>
          <w:noProof/>
        </w:rPr>
        <w:tab/>
        <w:t>226</w:t>
      </w:r>
    </w:p>
    <w:p w14:paraId="3FFDD94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226</w:t>
      </w:r>
    </w:p>
    <w:p w14:paraId="088437D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226</w:t>
      </w:r>
    </w:p>
    <w:p w14:paraId="535F8A9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227</w:t>
      </w:r>
    </w:p>
    <w:p w14:paraId="1354F8B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5.4.9A.4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227</w:t>
      </w:r>
    </w:p>
    <w:p w14:paraId="3DD60B8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5.4.9A.4.1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227</w:t>
      </w:r>
    </w:p>
    <w:p w14:paraId="5784F05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5.4.9A.4.2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228</w:t>
      </w:r>
    </w:p>
    <w:p w14:paraId="2206141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5.4.9A.4.3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229</w:t>
      </w:r>
    </w:p>
    <w:p w14:paraId="5E3CF32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5.4.10</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Category</w:t>
      </w:r>
      <w:r>
        <w:rPr>
          <w:noProof/>
        </w:rPr>
        <w:tab/>
        <w:t>229</w:t>
      </w:r>
    </w:p>
    <w:p w14:paraId="6348AEE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229</w:t>
      </w:r>
    </w:p>
    <w:p w14:paraId="766AB34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230</w:t>
      </w:r>
    </w:p>
    <w:p w14:paraId="766D739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231</w:t>
      </w:r>
    </w:p>
    <w:p w14:paraId="5FF7D01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231</w:t>
      </w:r>
    </w:p>
    <w:p w14:paraId="40F75F7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231</w:t>
      </w:r>
    </w:p>
    <w:p w14:paraId="6D16594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233</w:t>
      </w:r>
    </w:p>
    <w:p w14:paraId="0D6B0A9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233</w:t>
      </w:r>
    </w:p>
    <w:p w14:paraId="5E817BE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no change in SUPI</w:t>
      </w:r>
      <w:r>
        <w:rPr>
          <w:noProof/>
        </w:rPr>
        <w:tab/>
        <w:t>234</w:t>
      </w:r>
    </w:p>
    <w:p w14:paraId="287AFFD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234</w:t>
      </w:r>
    </w:p>
    <w:p w14:paraId="11B6D54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235</w:t>
      </w:r>
    </w:p>
    <w:p w14:paraId="2E2087F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236</w:t>
      </w:r>
    </w:p>
    <w:p w14:paraId="310BF42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236</w:t>
      </w:r>
    </w:p>
    <w:p w14:paraId="32A2609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236</w:t>
      </w:r>
    </w:p>
    <w:p w14:paraId="1A5FAA2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238</w:t>
      </w:r>
    </w:p>
    <w:p w14:paraId="630FE10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239</w:t>
      </w:r>
    </w:p>
    <w:p w14:paraId="7338A63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SUPI change</w:t>
      </w:r>
      <w:r>
        <w:rPr>
          <w:noProof/>
        </w:rPr>
        <w:tab/>
        <w:t>239</w:t>
      </w:r>
    </w:p>
    <w:p w14:paraId="5F4DF35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239</w:t>
      </w:r>
    </w:p>
    <w:p w14:paraId="4C7DE6A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240</w:t>
      </w:r>
    </w:p>
    <w:p w14:paraId="1506E4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241</w:t>
      </w:r>
    </w:p>
    <w:p w14:paraId="446E17B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5.4.12.4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241</w:t>
      </w:r>
    </w:p>
    <w:p w14:paraId="4E911D2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241</w:t>
      </w:r>
    </w:p>
    <w:p w14:paraId="301922B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243</w:t>
      </w:r>
    </w:p>
    <w:p w14:paraId="4F547D8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5.4.12.4.3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244</w:t>
      </w:r>
    </w:p>
    <w:p w14:paraId="7760515F"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Handling of operator controlled features</w:t>
      </w:r>
      <w:r>
        <w:rPr>
          <w:noProof/>
        </w:rPr>
        <w:tab/>
        <w:t>245</w:t>
      </w:r>
    </w:p>
    <w:p w14:paraId="451EA59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USIM</w:t>
      </w:r>
      <w:r>
        <w:rPr>
          <w:noProof/>
        </w:rPr>
        <w:tab/>
        <w:t>245</w:t>
      </w:r>
    </w:p>
    <w:p w14:paraId="43C38A4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245</w:t>
      </w:r>
    </w:p>
    <w:p w14:paraId="3F9C28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245</w:t>
      </w:r>
    </w:p>
    <w:p w14:paraId="64CD490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245</w:t>
      </w:r>
    </w:p>
    <w:p w14:paraId="327738C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245</w:t>
      </w:r>
    </w:p>
    <w:p w14:paraId="22CB179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5.5.1.4.1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245</w:t>
      </w:r>
    </w:p>
    <w:p w14:paraId="6454029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5.5.1.4.2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247</w:t>
      </w:r>
    </w:p>
    <w:p w14:paraId="05F56BA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5.5.1.4.3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248</w:t>
      </w:r>
    </w:p>
    <w:p w14:paraId="332F89A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ME</w:t>
      </w:r>
      <w:r>
        <w:rPr>
          <w:noProof/>
        </w:rPr>
        <w:tab/>
        <w:t>248</w:t>
      </w:r>
    </w:p>
    <w:p w14:paraId="41BFECE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248</w:t>
      </w:r>
    </w:p>
    <w:p w14:paraId="7AEF7C8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248</w:t>
      </w:r>
    </w:p>
    <w:p w14:paraId="508A475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248</w:t>
      </w:r>
    </w:p>
    <w:p w14:paraId="63E0139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248</w:t>
      </w:r>
    </w:p>
    <w:p w14:paraId="265CAE7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248</w:t>
      </w:r>
    </w:p>
    <w:p w14:paraId="4C9F16C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250</w:t>
      </w:r>
    </w:p>
    <w:p w14:paraId="0E39A59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251</w:t>
      </w:r>
    </w:p>
    <w:p w14:paraId="549153E9"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 - SUPI type in NAI format</w:t>
      </w:r>
      <w:r>
        <w:rPr>
          <w:noProof/>
        </w:rPr>
        <w:tab/>
        <w:t>251</w:t>
      </w:r>
    </w:p>
    <w:p w14:paraId="664D003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251</w:t>
      </w:r>
    </w:p>
    <w:p w14:paraId="330F01E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251</w:t>
      </w:r>
    </w:p>
    <w:p w14:paraId="61C890F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251</w:t>
      </w:r>
    </w:p>
    <w:p w14:paraId="666D7D3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252</w:t>
      </w:r>
    </w:p>
    <w:p w14:paraId="11687C2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252</w:t>
      </w:r>
    </w:p>
    <w:p w14:paraId="706F6BE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252</w:t>
      </w:r>
    </w:p>
    <w:p w14:paraId="7D8AB22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253</w:t>
      </w:r>
    </w:p>
    <w:p w14:paraId="4CE0DE6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253</w:t>
      </w:r>
    </w:p>
    <w:p w14:paraId="69C1E33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254</w:t>
      </w:r>
    </w:p>
    <w:p w14:paraId="4E36E3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254</w:t>
      </w:r>
    </w:p>
    <w:p w14:paraId="2AC4EDB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254</w:t>
      </w:r>
    </w:p>
    <w:p w14:paraId="5FDF8C1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254</w:t>
      </w:r>
    </w:p>
    <w:p w14:paraId="1E0E6B0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255</w:t>
      </w:r>
    </w:p>
    <w:p w14:paraId="2A2CE47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255</w:t>
      </w:r>
    </w:p>
    <w:p w14:paraId="1745FC9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256</w:t>
      </w:r>
    </w:p>
    <w:p w14:paraId="72F8897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256</w:t>
      </w:r>
    </w:p>
    <w:p w14:paraId="43BDAAA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256</w:t>
      </w:r>
    </w:p>
    <w:p w14:paraId="5E4903E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256</w:t>
      </w:r>
    </w:p>
    <w:p w14:paraId="3227FEC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257</w:t>
      </w:r>
    </w:p>
    <w:p w14:paraId="4365D8C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257</w:t>
      </w:r>
    </w:p>
    <w:p w14:paraId="353B3FB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257</w:t>
      </w:r>
    </w:p>
    <w:p w14:paraId="3D08F48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257</w:t>
      </w:r>
    </w:p>
    <w:p w14:paraId="1B99A1B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259</w:t>
      </w:r>
    </w:p>
    <w:p w14:paraId="6FDE4FB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259</w:t>
      </w:r>
    </w:p>
    <w:p w14:paraId="3EA5C01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259</w:t>
      </w:r>
    </w:p>
    <w:p w14:paraId="77C799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259</w:t>
      </w:r>
    </w:p>
    <w:p w14:paraId="3F53383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260</w:t>
      </w:r>
    </w:p>
    <w:p w14:paraId="769F544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260</w:t>
      </w:r>
    </w:p>
    <w:p w14:paraId="5971865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260</w:t>
      </w:r>
    </w:p>
    <w:p w14:paraId="733B30A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260</w:t>
      </w:r>
    </w:p>
    <w:p w14:paraId="40C5BB2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261</w:t>
      </w:r>
    </w:p>
    <w:p w14:paraId="7CAA7EC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261</w:t>
      </w:r>
    </w:p>
    <w:p w14:paraId="33CF1C9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5.6.5</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ME using profile A</w:t>
      </w:r>
      <w:r>
        <w:rPr>
          <w:noProof/>
        </w:rPr>
        <w:tab/>
        <w:t>261</w:t>
      </w:r>
    </w:p>
    <w:p w14:paraId="2B88CDF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261</w:t>
      </w:r>
    </w:p>
    <w:p w14:paraId="3A5208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262</w:t>
      </w:r>
    </w:p>
    <w:p w14:paraId="781F975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262</w:t>
      </w:r>
    </w:p>
    <w:p w14:paraId="6EFDB75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262</w:t>
      </w:r>
    </w:p>
    <w:p w14:paraId="166ED96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262</w:t>
      </w:r>
    </w:p>
    <w:p w14:paraId="3595F2D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263</w:t>
      </w:r>
    </w:p>
    <w:p w14:paraId="549220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264</w:t>
      </w:r>
    </w:p>
    <w:p w14:paraId="04F3259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5.6.6</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264</w:t>
      </w:r>
    </w:p>
    <w:p w14:paraId="7EF678A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264</w:t>
      </w:r>
    </w:p>
    <w:p w14:paraId="507ECA1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264</w:t>
      </w:r>
    </w:p>
    <w:p w14:paraId="2B1B120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265</w:t>
      </w:r>
    </w:p>
    <w:p w14:paraId="4890135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265</w:t>
      </w:r>
    </w:p>
    <w:p w14:paraId="5A4337F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265</w:t>
      </w:r>
    </w:p>
    <w:p w14:paraId="5FC7CC0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5.6.6.4.2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266</w:t>
      </w:r>
    </w:p>
    <w:p w14:paraId="0EEA668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5.6.6.5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266</w:t>
      </w:r>
    </w:p>
    <w:p w14:paraId="516C4845"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related Tests</w:t>
      </w:r>
      <w:r>
        <w:rPr>
          <w:noProof/>
        </w:rPr>
        <w:tab/>
        <w:t>267</w:t>
      </w:r>
    </w:p>
    <w:p w14:paraId="421D693D"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PIN handling</w:t>
      </w:r>
      <w:r>
        <w:rPr>
          <w:noProof/>
        </w:rPr>
        <w:tab/>
        <w:t>267</w:t>
      </w:r>
    </w:p>
    <w:p w14:paraId="7D5B31C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Entry of PIN</w:t>
      </w:r>
      <w:r>
        <w:rPr>
          <w:noProof/>
        </w:rPr>
        <w:tab/>
        <w:t>267</w:t>
      </w:r>
    </w:p>
    <w:p w14:paraId="2E90CF3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267</w:t>
      </w:r>
    </w:p>
    <w:p w14:paraId="0469846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267</w:t>
      </w:r>
    </w:p>
    <w:p w14:paraId="5F09826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267</w:t>
      </w:r>
    </w:p>
    <w:p w14:paraId="0ADD074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267</w:t>
      </w:r>
    </w:p>
    <w:p w14:paraId="5C6D28C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267</w:t>
      </w:r>
    </w:p>
    <w:p w14:paraId="62C2290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267</w:t>
      </w:r>
    </w:p>
    <w:p w14:paraId="4DAD612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267</w:t>
      </w:r>
    </w:p>
    <w:p w14:paraId="0F755DC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Change of PIN</w:t>
      </w:r>
      <w:r>
        <w:rPr>
          <w:noProof/>
        </w:rPr>
        <w:tab/>
        <w:t>268</w:t>
      </w:r>
    </w:p>
    <w:p w14:paraId="249A724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268</w:t>
      </w:r>
    </w:p>
    <w:p w14:paraId="541E09D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268</w:t>
      </w:r>
    </w:p>
    <w:p w14:paraId="1F6C825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268</w:t>
      </w:r>
    </w:p>
    <w:p w14:paraId="20D0A8B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268</w:t>
      </w:r>
    </w:p>
    <w:p w14:paraId="7FE4F99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268</w:t>
      </w:r>
    </w:p>
    <w:p w14:paraId="0E4763B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268</w:t>
      </w:r>
    </w:p>
    <w:p w14:paraId="63C9C2F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268</w:t>
      </w:r>
    </w:p>
    <w:p w14:paraId="4E4A5DB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Unblock PIN</w:t>
      </w:r>
      <w:r>
        <w:rPr>
          <w:noProof/>
        </w:rPr>
        <w:tab/>
        <w:t>269</w:t>
      </w:r>
    </w:p>
    <w:p w14:paraId="15FB293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269</w:t>
      </w:r>
    </w:p>
    <w:p w14:paraId="5F6867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269</w:t>
      </w:r>
    </w:p>
    <w:p w14:paraId="436836E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269</w:t>
      </w:r>
    </w:p>
    <w:p w14:paraId="1010330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269</w:t>
      </w:r>
    </w:p>
    <w:p w14:paraId="5881B8C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269</w:t>
      </w:r>
    </w:p>
    <w:p w14:paraId="039B91F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269</w:t>
      </w:r>
    </w:p>
    <w:p w14:paraId="023AEC5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270</w:t>
      </w:r>
    </w:p>
    <w:p w14:paraId="2988E5D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Entry of PIN2</w:t>
      </w:r>
      <w:r>
        <w:rPr>
          <w:noProof/>
        </w:rPr>
        <w:tab/>
        <w:t>270</w:t>
      </w:r>
    </w:p>
    <w:p w14:paraId="03E68A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270</w:t>
      </w:r>
    </w:p>
    <w:p w14:paraId="3E596B3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270</w:t>
      </w:r>
    </w:p>
    <w:p w14:paraId="0772DAE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270</w:t>
      </w:r>
    </w:p>
    <w:p w14:paraId="5C43783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270</w:t>
      </w:r>
    </w:p>
    <w:p w14:paraId="2367188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270</w:t>
      </w:r>
    </w:p>
    <w:p w14:paraId="4525421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271</w:t>
      </w:r>
    </w:p>
    <w:p w14:paraId="4164818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271</w:t>
      </w:r>
    </w:p>
    <w:p w14:paraId="47C9315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Change of PIN2</w:t>
      </w:r>
      <w:r>
        <w:rPr>
          <w:noProof/>
        </w:rPr>
        <w:tab/>
        <w:t>271</w:t>
      </w:r>
    </w:p>
    <w:p w14:paraId="0C75C92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271</w:t>
      </w:r>
    </w:p>
    <w:p w14:paraId="1DB2465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271</w:t>
      </w:r>
    </w:p>
    <w:p w14:paraId="5B405BE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271</w:t>
      </w:r>
    </w:p>
    <w:p w14:paraId="4F129BE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271</w:t>
      </w:r>
    </w:p>
    <w:p w14:paraId="17F32DA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271</w:t>
      </w:r>
    </w:p>
    <w:p w14:paraId="672C3A5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271</w:t>
      </w:r>
    </w:p>
    <w:p w14:paraId="26C7C6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272</w:t>
      </w:r>
    </w:p>
    <w:p w14:paraId="59199F2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272</w:t>
      </w:r>
    </w:p>
    <w:p w14:paraId="46FAE2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272</w:t>
      </w:r>
    </w:p>
    <w:p w14:paraId="21C57CC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272</w:t>
      </w:r>
    </w:p>
    <w:p w14:paraId="304F95A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272</w:t>
      </w:r>
    </w:p>
    <w:p w14:paraId="782C576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272</w:t>
      </w:r>
    </w:p>
    <w:p w14:paraId="58228F7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272</w:t>
      </w:r>
    </w:p>
    <w:p w14:paraId="40E6C22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272</w:t>
      </w:r>
    </w:p>
    <w:p w14:paraId="6FB2A6D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273</w:t>
      </w:r>
    </w:p>
    <w:p w14:paraId="33B8203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Replacement of PIN</w:t>
      </w:r>
      <w:r>
        <w:rPr>
          <w:noProof/>
        </w:rPr>
        <w:tab/>
        <w:t>274</w:t>
      </w:r>
    </w:p>
    <w:p w14:paraId="39B88CD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274</w:t>
      </w:r>
    </w:p>
    <w:p w14:paraId="77FECF3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274</w:t>
      </w:r>
    </w:p>
    <w:p w14:paraId="055F7D8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274</w:t>
      </w:r>
    </w:p>
    <w:p w14:paraId="3B5F0E6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274</w:t>
      </w:r>
    </w:p>
    <w:p w14:paraId="48B7D93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274</w:t>
      </w:r>
    </w:p>
    <w:p w14:paraId="5014C00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274</w:t>
      </w:r>
    </w:p>
    <w:p w14:paraId="4717134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274</w:t>
      </w:r>
    </w:p>
    <w:p w14:paraId="5B4C2D2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Change of Universal PIN</w:t>
      </w:r>
      <w:r>
        <w:rPr>
          <w:noProof/>
        </w:rPr>
        <w:tab/>
        <w:t>275</w:t>
      </w:r>
    </w:p>
    <w:p w14:paraId="146C927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275</w:t>
      </w:r>
    </w:p>
    <w:p w14:paraId="243B0D7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275</w:t>
      </w:r>
    </w:p>
    <w:p w14:paraId="0881215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275</w:t>
      </w:r>
    </w:p>
    <w:p w14:paraId="5CE9EC6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275</w:t>
      </w:r>
    </w:p>
    <w:p w14:paraId="151E789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275</w:t>
      </w:r>
    </w:p>
    <w:p w14:paraId="4D06196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275</w:t>
      </w:r>
    </w:p>
    <w:p w14:paraId="7E0902E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276</w:t>
      </w:r>
    </w:p>
    <w:p w14:paraId="3AC1D94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276</w:t>
      </w:r>
    </w:p>
    <w:p w14:paraId="39BA100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276</w:t>
      </w:r>
    </w:p>
    <w:p w14:paraId="32069B9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276</w:t>
      </w:r>
    </w:p>
    <w:p w14:paraId="428BB3A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276</w:t>
      </w:r>
    </w:p>
    <w:p w14:paraId="0478695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276</w:t>
      </w:r>
    </w:p>
    <w:p w14:paraId="1A6EB7C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276</w:t>
      </w:r>
    </w:p>
    <w:p w14:paraId="248D207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276</w:t>
      </w:r>
    </w:p>
    <w:p w14:paraId="5523408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277</w:t>
      </w:r>
    </w:p>
    <w:p w14:paraId="446F904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Entry of PIN on multi-verification capable UICCs</w:t>
      </w:r>
      <w:r>
        <w:rPr>
          <w:noProof/>
        </w:rPr>
        <w:tab/>
        <w:t>277</w:t>
      </w:r>
    </w:p>
    <w:p w14:paraId="06FFAD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277</w:t>
      </w:r>
    </w:p>
    <w:p w14:paraId="19A50F9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277</w:t>
      </w:r>
    </w:p>
    <w:p w14:paraId="6C54E4C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277</w:t>
      </w:r>
    </w:p>
    <w:p w14:paraId="0FDAACD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277</w:t>
      </w:r>
    </w:p>
    <w:p w14:paraId="5324C30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278</w:t>
      </w:r>
    </w:p>
    <w:p w14:paraId="445B2CC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278</w:t>
      </w:r>
    </w:p>
    <w:p w14:paraId="78D289F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Change of PIN on multi-verification capable UICCs</w:t>
      </w:r>
      <w:r>
        <w:rPr>
          <w:noProof/>
        </w:rPr>
        <w:tab/>
        <w:t>278</w:t>
      </w:r>
    </w:p>
    <w:p w14:paraId="4003AC3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278</w:t>
      </w:r>
    </w:p>
    <w:p w14:paraId="67F35C0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278</w:t>
      </w:r>
    </w:p>
    <w:p w14:paraId="7E1E576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279</w:t>
      </w:r>
    </w:p>
    <w:p w14:paraId="6D0BE29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279</w:t>
      </w:r>
    </w:p>
    <w:p w14:paraId="7C014C9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279</w:t>
      </w:r>
    </w:p>
    <w:p w14:paraId="58E3450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279</w:t>
      </w:r>
    </w:p>
    <w:p w14:paraId="21DCA64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280</w:t>
      </w:r>
    </w:p>
    <w:p w14:paraId="28E34E6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Unblock PIN on multi-verification capable UICCs</w:t>
      </w:r>
      <w:r>
        <w:rPr>
          <w:noProof/>
        </w:rPr>
        <w:tab/>
        <w:t>280</w:t>
      </w:r>
    </w:p>
    <w:p w14:paraId="33448FA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280</w:t>
      </w:r>
    </w:p>
    <w:p w14:paraId="6846D9C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280</w:t>
      </w:r>
    </w:p>
    <w:p w14:paraId="011D42F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280</w:t>
      </w:r>
    </w:p>
    <w:p w14:paraId="5A9DF25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280</w:t>
      </w:r>
    </w:p>
    <w:p w14:paraId="7867B95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280</w:t>
      </w:r>
    </w:p>
    <w:p w14:paraId="3E3D546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281</w:t>
      </w:r>
    </w:p>
    <w:p w14:paraId="51DCF17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282</w:t>
      </w:r>
    </w:p>
    <w:p w14:paraId="2428B64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Entry of PIN2 on multi-verification capable UICCs</w:t>
      </w:r>
      <w:r>
        <w:rPr>
          <w:noProof/>
        </w:rPr>
        <w:tab/>
        <w:t>282</w:t>
      </w:r>
    </w:p>
    <w:p w14:paraId="48E59D4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282</w:t>
      </w:r>
    </w:p>
    <w:p w14:paraId="2BCFA4A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282</w:t>
      </w:r>
    </w:p>
    <w:p w14:paraId="57ED72A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282</w:t>
      </w:r>
    </w:p>
    <w:p w14:paraId="4B54BA3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282</w:t>
      </w:r>
    </w:p>
    <w:p w14:paraId="0C790E1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282</w:t>
      </w:r>
    </w:p>
    <w:p w14:paraId="1B1DC1E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283</w:t>
      </w:r>
    </w:p>
    <w:p w14:paraId="5FA55E7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283</w:t>
      </w:r>
    </w:p>
    <w:p w14:paraId="6625CC0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Change of PIN2 on multi-verification capable UICCs</w:t>
      </w:r>
      <w:r>
        <w:rPr>
          <w:noProof/>
        </w:rPr>
        <w:tab/>
        <w:t>284</w:t>
      </w:r>
    </w:p>
    <w:p w14:paraId="531014D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284</w:t>
      </w:r>
    </w:p>
    <w:p w14:paraId="2AFD153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284</w:t>
      </w:r>
    </w:p>
    <w:p w14:paraId="4A248C6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284</w:t>
      </w:r>
    </w:p>
    <w:p w14:paraId="772BB4B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284</w:t>
      </w:r>
    </w:p>
    <w:p w14:paraId="62C1CEF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284</w:t>
      </w:r>
    </w:p>
    <w:p w14:paraId="402EA46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285</w:t>
      </w:r>
    </w:p>
    <w:p w14:paraId="58655A0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285</w:t>
      </w:r>
    </w:p>
    <w:p w14:paraId="433CC11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Unblock PIN2 on multi-verification capable UICCs</w:t>
      </w:r>
      <w:r>
        <w:rPr>
          <w:noProof/>
        </w:rPr>
        <w:tab/>
        <w:t>285</w:t>
      </w:r>
    </w:p>
    <w:p w14:paraId="0CC8B92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285</w:t>
      </w:r>
    </w:p>
    <w:p w14:paraId="0B738AD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285</w:t>
      </w:r>
    </w:p>
    <w:p w14:paraId="6AA2687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286</w:t>
      </w:r>
    </w:p>
    <w:p w14:paraId="738EA1E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286</w:t>
      </w:r>
    </w:p>
    <w:p w14:paraId="41E6F53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286</w:t>
      </w:r>
    </w:p>
    <w:p w14:paraId="545AED9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287</w:t>
      </w:r>
    </w:p>
    <w:p w14:paraId="3F5A92A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6.1.15.5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287</w:t>
      </w:r>
    </w:p>
    <w:p w14:paraId="10B9CD3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6.1.16</w:t>
      </w:r>
      <w:r>
        <w:rPr>
          <w:rFonts w:asciiTheme="minorHAnsi" w:eastAsiaTheme="minorEastAsia" w:hAnsiTheme="minorHAnsi" w:cstheme="minorBidi"/>
          <w:noProof/>
          <w:kern w:val="2"/>
          <w:sz w:val="22"/>
          <w:szCs w:val="22"/>
          <w:lang w:eastAsia="en-GB"/>
          <w14:ligatures w14:val="standardContextual"/>
        </w:rPr>
        <w:tab/>
      </w:r>
      <w:r>
        <w:rPr>
          <w:noProof/>
        </w:rPr>
        <w:t>Replacement of PIN with key reference "07"</w:t>
      </w:r>
      <w:r>
        <w:rPr>
          <w:noProof/>
        </w:rPr>
        <w:tab/>
        <w:t>288</w:t>
      </w:r>
    </w:p>
    <w:p w14:paraId="4303878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288</w:t>
      </w:r>
    </w:p>
    <w:p w14:paraId="7974501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288</w:t>
      </w:r>
    </w:p>
    <w:p w14:paraId="7E3165B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288</w:t>
      </w:r>
    </w:p>
    <w:p w14:paraId="4817CB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288</w:t>
      </w:r>
    </w:p>
    <w:p w14:paraId="53E9221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288</w:t>
      </w:r>
    </w:p>
    <w:p w14:paraId="31CC95F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6.1.16.4.2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289</w:t>
      </w:r>
    </w:p>
    <w:p w14:paraId="10A293A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6.1.16.5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289</w:t>
      </w:r>
    </w:p>
    <w:p w14:paraId="4808375A"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Fixed Dialling Numbers (FDN) handling</w:t>
      </w:r>
      <w:r>
        <w:rPr>
          <w:noProof/>
        </w:rPr>
        <w:tab/>
        <w:t>290</w:t>
      </w:r>
    </w:p>
    <w:p w14:paraId="7E4059E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975E10">
        <w:rPr>
          <w:noProof/>
          <w:vertAlign w:val="subscript"/>
        </w:rPr>
        <w:t>ADN</w:t>
      </w:r>
      <w:r>
        <w:rPr>
          <w:noProof/>
        </w:rPr>
        <w:t xml:space="preserve"> readable and updateable</w:t>
      </w:r>
      <w:r>
        <w:rPr>
          <w:noProof/>
        </w:rPr>
        <w:tab/>
        <w:t>290</w:t>
      </w:r>
    </w:p>
    <w:p w14:paraId="05C6B7F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290</w:t>
      </w:r>
    </w:p>
    <w:p w14:paraId="338C0A5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290</w:t>
      </w:r>
    </w:p>
    <w:p w14:paraId="1E75B1B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290</w:t>
      </w:r>
    </w:p>
    <w:p w14:paraId="24300BA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291</w:t>
      </w:r>
    </w:p>
    <w:p w14:paraId="623BF2C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291</w:t>
      </w:r>
    </w:p>
    <w:p w14:paraId="30DD0EA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291</w:t>
      </w:r>
    </w:p>
    <w:p w14:paraId="2B8851D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291</w:t>
      </w:r>
    </w:p>
    <w:p w14:paraId="27B8AD4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Terminal and USIM with FDN disabled</w:t>
      </w:r>
      <w:r>
        <w:rPr>
          <w:noProof/>
        </w:rPr>
        <w:tab/>
        <w:t>292</w:t>
      </w:r>
    </w:p>
    <w:p w14:paraId="72DB4BA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292</w:t>
      </w:r>
    </w:p>
    <w:p w14:paraId="61F2834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292</w:t>
      </w:r>
    </w:p>
    <w:p w14:paraId="2FA463B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292</w:t>
      </w:r>
    </w:p>
    <w:p w14:paraId="50921A2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292</w:t>
      </w:r>
    </w:p>
    <w:p w14:paraId="1003211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292</w:t>
      </w:r>
    </w:p>
    <w:p w14:paraId="631A3D8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293</w:t>
      </w:r>
    </w:p>
    <w:p w14:paraId="00B78F1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293</w:t>
      </w:r>
    </w:p>
    <w:p w14:paraId="1CF9CC9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Enabling, disabling and updating of FDN</w:t>
      </w:r>
      <w:r>
        <w:rPr>
          <w:noProof/>
        </w:rPr>
        <w:tab/>
        <w:t>293</w:t>
      </w:r>
    </w:p>
    <w:p w14:paraId="362A5EC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293</w:t>
      </w:r>
    </w:p>
    <w:p w14:paraId="1283A85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293</w:t>
      </w:r>
    </w:p>
    <w:p w14:paraId="5FDCF24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293</w:t>
      </w:r>
    </w:p>
    <w:p w14:paraId="3A48941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294</w:t>
      </w:r>
    </w:p>
    <w:p w14:paraId="0D663CE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294</w:t>
      </w:r>
    </w:p>
    <w:p w14:paraId="263C32A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294</w:t>
      </w:r>
    </w:p>
    <w:p w14:paraId="6E6F1ED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294</w:t>
      </w:r>
    </w:p>
    <w:p w14:paraId="37FFA5A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975E10">
        <w:rPr>
          <w:noProof/>
          <w:vertAlign w:val="subscript"/>
        </w:rPr>
        <w:t>ADN</w:t>
      </w:r>
      <w:r>
        <w:rPr>
          <w:noProof/>
        </w:rPr>
        <w:t xml:space="preserve"> readable and updateable (Rel-4 and onwards)</w:t>
      </w:r>
      <w:r>
        <w:rPr>
          <w:noProof/>
        </w:rPr>
        <w:tab/>
        <w:t>294</w:t>
      </w:r>
    </w:p>
    <w:p w14:paraId="6581E4E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294</w:t>
      </w:r>
    </w:p>
    <w:p w14:paraId="4336924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294</w:t>
      </w:r>
    </w:p>
    <w:p w14:paraId="1F97C33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295</w:t>
      </w:r>
    </w:p>
    <w:p w14:paraId="1C2982C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295</w:t>
      </w:r>
    </w:p>
    <w:p w14:paraId="7F8BE08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295</w:t>
      </w:r>
    </w:p>
    <w:p w14:paraId="343207D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295</w:t>
      </w:r>
    </w:p>
    <w:p w14:paraId="7E62B62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296</w:t>
      </w:r>
    </w:p>
    <w:p w14:paraId="2BF34FE9"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296</w:t>
      </w:r>
    </w:p>
    <w:p w14:paraId="304D71CA"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Advice of charge (AoC) handling</w:t>
      </w:r>
      <w:r>
        <w:rPr>
          <w:noProof/>
        </w:rPr>
        <w:tab/>
        <w:t>296</w:t>
      </w:r>
    </w:p>
    <w:p w14:paraId="26132B8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AoC not supported by USIM</w:t>
      </w:r>
      <w:r>
        <w:rPr>
          <w:noProof/>
        </w:rPr>
        <w:tab/>
        <w:t>296</w:t>
      </w:r>
    </w:p>
    <w:p w14:paraId="487A79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296</w:t>
      </w:r>
    </w:p>
    <w:p w14:paraId="1D95A1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296</w:t>
      </w:r>
    </w:p>
    <w:p w14:paraId="1065CEE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297</w:t>
      </w:r>
    </w:p>
    <w:p w14:paraId="2CBEC5E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297</w:t>
      </w:r>
    </w:p>
    <w:p w14:paraId="2DBB679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297</w:t>
      </w:r>
    </w:p>
    <w:p w14:paraId="0982E86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297</w:t>
      </w:r>
    </w:p>
    <w:p w14:paraId="7E1B50C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298</w:t>
      </w:r>
    </w:p>
    <w:p w14:paraId="78F6981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Maximum frequency of ACM updating</w:t>
      </w:r>
      <w:r>
        <w:rPr>
          <w:noProof/>
        </w:rPr>
        <w:tab/>
        <w:t>298</w:t>
      </w:r>
    </w:p>
    <w:p w14:paraId="2735946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298</w:t>
      </w:r>
    </w:p>
    <w:p w14:paraId="4D8A27F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298</w:t>
      </w:r>
    </w:p>
    <w:p w14:paraId="482C7A6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298</w:t>
      </w:r>
    </w:p>
    <w:p w14:paraId="6D5FF64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298</w:t>
      </w:r>
    </w:p>
    <w:p w14:paraId="1577616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298</w:t>
      </w:r>
    </w:p>
    <w:p w14:paraId="1FE15A7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299</w:t>
      </w:r>
    </w:p>
    <w:p w14:paraId="2357F56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301</w:t>
      </w:r>
    </w:p>
    <w:p w14:paraId="006E1B0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Call terminated when ACM greater than ACMmax</w:t>
      </w:r>
      <w:r>
        <w:rPr>
          <w:noProof/>
        </w:rPr>
        <w:tab/>
        <w:t>301</w:t>
      </w:r>
    </w:p>
    <w:p w14:paraId="1B10A92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301</w:t>
      </w:r>
    </w:p>
    <w:p w14:paraId="6934FD9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301</w:t>
      </w:r>
    </w:p>
    <w:p w14:paraId="30F0EAA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301</w:t>
      </w:r>
    </w:p>
    <w:p w14:paraId="2566B63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302</w:t>
      </w:r>
    </w:p>
    <w:p w14:paraId="7069935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302</w:t>
      </w:r>
    </w:p>
    <w:p w14:paraId="1D45E99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302</w:t>
      </w:r>
    </w:p>
    <w:p w14:paraId="1E1E107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304</w:t>
      </w:r>
    </w:p>
    <w:p w14:paraId="026A158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Response codes of increase command of ACM</w:t>
      </w:r>
      <w:r>
        <w:rPr>
          <w:noProof/>
        </w:rPr>
        <w:tab/>
        <w:t>304</w:t>
      </w:r>
    </w:p>
    <w:p w14:paraId="3AC77D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304</w:t>
      </w:r>
    </w:p>
    <w:p w14:paraId="1223CC1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305</w:t>
      </w:r>
    </w:p>
    <w:p w14:paraId="0258704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305</w:t>
      </w:r>
    </w:p>
    <w:p w14:paraId="15D763C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305</w:t>
      </w:r>
    </w:p>
    <w:p w14:paraId="031B8DE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305</w:t>
      </w:r>
    </w:p>
    <w:p w14:paraId="5320BCA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6.4.4.4.2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306</w:t>
      </w:r>
    </w:p>
    <w:p w14:paraId="29F125D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6.4.4.5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308</w:t>
      </w:r>
    </w:p>
    <w:p w14:paraId="23446552"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PLMN related tests</w:t>
      </w:r>
      <w:r>
        <w:rPr>
          <w:noProof/>
        </w:rPr>
        <w:tab/>
        <w:t>309</w:t>
      </w:r>
    </w:p>
    <w:p w14:paraId="11EFBC94"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FPLMN handling</w:t>
      </w:r>
      <w:r>
        <w:rPr>
          <w:noProof/>
        </w:rPr>
        <w:tab/>
        <w:t>309</w:t>
      </w:r>
    </w:p>
    <w:p w14:paraId="35223FA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w:t>
      </w:r>
      <w:r>
        <w:rPr>
          <w:noProof/>
        </w:rPr>
        <w:tab/>
        <w:t>309</w:t>
      </w:r>
    </w:p>
    <w:p w14:paraId="7DF1956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309</w:t>
      </w:r>
    </w:p>
    <w:p w14:paraId="37FC99A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309</w:t>
      </w:r>
    </w:p>
    <w:p w14:paraId="709F9FC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311</w:t>
      </w:r>
    </w:p>
    <w:p w14:paraId="36C104F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311</w:t>
      </w:r>
    </w:p>
    <w:p w14:paraId="25E8146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311</w:t>
      </w:r>
    </w:p>
    <w:p w14:paraId="5364893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312</w:t>
      </w:r>
    </w:p>
    <w:p w14:paraId="52F1DBB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315</w:t>
      </w:r>
    </w:p>
    <w:p w14:paraId="23873DF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UE updating forbidden PLMNs</w:t>
      </w:r>
      <w:r>
        <w:rPr>
          <w:noProof/>
        </w:rPr>
        <w:tab/>
        <w:t>317</w:t>
      </w:r>
    </w:p>
    <w:p w14:paraId="166227C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317</w:t>
      </w:r>
    </w:p>
    <w:p w14:paraId="4E9D6D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318</w:t>
      </w:r>
    </w:p>
    <w:p w14:paraId="087F217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318</w:t>
      </w:r>
    </w:p>
    <w:p w14:paraId="1033BB2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318</w:t>
      </w:r>
    </w:p>
    <w:p w14:paraId="2B9EC63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318</w:t>
      </w:r>
    </w:p>
    <w:p w14:paraId="0527150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319</w:t>
      </w:r>
    </w:p>
    <w:p w14:paraId="475EA0B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320</w:t>
      </w:r>
    </w:p>
    <w:p w14:paraId="1448209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UE deleting forbidden PLMNs</w:t>
      </w:r>
      <w:r>
        <w:rPr>
          <w:noProof/>
        </w:rPr>
        <w:tab/>
        <w:t>320</w:t>
      </w:r>
    </w:p>
    <w:p w14:paraId="2E1601D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320</w:t>
      </w:r>
    </w:p>
    <w:p w14:paraId="1D52550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321</w:t>
      </w:r>
    </w:p>
    <w:p w14:paraId="7A959E6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321</w:t>
      </w:r>
    </w:p>
    <w:p w14:paraId="58EB991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322</w:t>
      </w:r>
    </w:p>
    <w:p w14:paraId="615D950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322</w:t>
      </w:r>
    </w:p>
    <w:p w14:paraId="5E2AD67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322</w:t>
      </w:r>
    </w:p>
    <w:p w14:paraId="2C7200B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323</w:t>
      </w:r>
    </w:p>
    <w:p w14:paraId="2C92983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E-UTRAN</w:t>
      </w:r>
      <w:r>
        <w:rPr>
          <w:noProof/>
        </w:rPr>
        <w:tab/>
        <w:t>324</w:t>
      </w:r>
    </w:p>
    <w:p w14:paraId="0EE65C1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324</w:t>
      </w:r>
    </w:p>
    <w:p w14:paraId="366867C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325</w:t>
      </w:r>
    </w:p>
    <w:p w14:paraId="5E6118D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325</w:t>
      </w:r>
    </w:p>
    <w:p w14:paraId="4E023BF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325</w:t>
      </w:r>
    </w:p>
    <w:p w14:paraId="46C2EFA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325</w:t>
      </w:r>
    </w:p>
    <w:p w14:paraId="3F70EF1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326</w:t>
      </w:r>
    </w:p>
    <w:p w14:paraId="6A908D1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327</w:t>
      </w:r>
    </w:p>
    <w:p w14:paraId="46814F0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7.1.5</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E-UTRAN</w:t>
      </w:r>
      <w:r>
        <w:rPr>
          <w:noProof/>
        </w:rPr>
        <w:tab/>
        <w:t>327</w:t>
      </w:r>
    </w:p>
    <w:p w14:paraId="69C15E5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327</w:t>
      </w:r>
    </w:p>
    <w:p w14:paraId="3A4CFC2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327</w:t>
      </w:r>
    </w:p>
    <w:p w14:paraId="367362F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328</w:t>
      </w:r>
    </w:p>
    <w:p w14:paraId="03A8EAB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328</w:t>
      </w:r>
    </w:p>
    <w:p w14:paraId="024206F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328</w:t>
      </w:r>
    </w:p>
    <w:p w14:paraId="3A10FA7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328</w:t>
      </w:r>
    </w:p>
    <w:p w14:paraId="3865291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328</w:t>
      </w:r>
    </w:p>
    <w:p w14:paraId="1BE6D00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7.1.6</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E-UTRAN</w:t>
      </w:r>
      <w:r>
        <w:rPr>
          <w:noProof/>
        </w:rPr>
        <w:tab/>
        <w:t>329</w:t>
      </w:r>
    </w:p>
    <w:p w14:paraId="00C80AA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329</w:t>
      </w:r>
    </w:p>
    <w:p w14:paraId="154DFF5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329</w:t>
      </w:r>
    </w:p>
    <w:p w14:paraId="6C496F7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329</w:t>
      </w:r>
    </w:p>
    <w:p w14:paraId="5845284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330</w:t>
      </w:r>
    </w:p>
    <w:p w14:paraId="7027863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330</w:t>
      </w:r>
    </w:p>
    <w:p w14:paraId="37548B9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330</w:t>
      </w:r>
    </w:p>
    <w:p w14:paraId="417C5F9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330</w:t>
      </w:r>
    </w:p>
    <w:p w14:paraId="5B6C437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7.1.7</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w:t>
      </w:r>
      <w:r w:rsidRPr="00975E10">
        <w:rPr>
          <w:noProof/>
          <w:lang w:eastAsia="en-GB"/>
        </w:rPr>
        <w:t xml:space="preserve"> </w:t>
      </w:r>
      <w:r>
        <w:rPr>
          <w:noProof/>
        </w:rPr>
        <w:t xml:space="preserve"> after receiving non-integrity protected reject message – UTRAN</w:t>
      </w:r>
      <w:r>
        <w:rPr>
          <w:noProof/>
        </w:rPr>
        <w:tab/>
        <w:t>331</w:t>
      </w:r>
    </w:p>
    <w:p w14:paraId="63648E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331</w:t>
      </w:r>
    </w:p>
    <w:p w14:paraId="23CC3FD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331</w:t>
      </w:r>
    </w:p>
    <w:p w14:paraId="6DB9ECD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332</w:t>
      </w:r>
    </w:p>
    <w:p w14:paraId="10C0478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332</w:t>
      </w:r>
    </w:p>
    <w:p w14:paraId="3B85DCD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332</w:t>
      </w:r>
    </w:p>
    <w:p w14:paraId="1975FE2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332</w:t>
      </w:r>
    </w:p>
    <w:p w14:paraId="5EA49E3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333</w:t>
      </w:r>
    </w:p>
    <w:p w14:paraId="6C55D78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7.1.8</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 after receiving non-integrity protected reject message – E-UTRAN</w:t>
      </w:r>
      <w:r>
        <w:rPr>
          <w:noProof/>
        </w:rPr>
        <w:tab/>
        <w:t>333</w:t>
      </w:r>
    </w:p>
    <w:p w14:paraId="343B31F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333</w:t>
      </w:r>
    </w:p>
    <w:p w14:paraId="5DF7857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333</w:t>
      </w:r>
    </w:p>
    <w:p w14:paraId="7BC76EA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334</w:t>
      </w:r>
    </w:p>
    <w:p w14:paraId="2CEC1F3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334</w:t>
      </w:r>
    </w:p>
    <w:p w14:paraId="7977074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334</w:t>
      </w:r>
    </w:p>
    <w:p w14:paraId="6660124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334</w:t>
      </w:r>
    </w:p>
    <w:p w14:paraId="0EA9161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335</w:t>
      </w:r>
    </w:p>
    <w:p w14:paraId="07C0447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7.1.9</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satellite NG-RAN</w:t>
      </w:r>
      <w:r>
        <w:rPr>
          <w:noProof/>
        </w:rPr>
        <w:tab/>
        <w:t>335</w:t>
      </w:r>
    </w:p>
    <w:p w14:paraId="760F959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335</w:t>
      </w:r>
    </w:p>
    <w:p w14:paraId="4EE9E40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336</w:t>
      </w:r>
    </w:p>
    <w:p w14:paraId="7DDE6A4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336</w:t>
      </w:r>
    </w:p>
    <w:p w14:paraId="58A163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336</w:t>
      </w:r>
    </w:p>
    <w:p w14:paraId="4277753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336</w:t>
      </w:r>
    </w:p>
    <w:p w14:paraId="7BD9CB5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337</w:t>
      </w:r>
    </w:p>
    <w:p w14:paraId="6D5B10E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338</w:t>
      </w:r>
    </w:p>
    <w:p w14:paraId="59A3C28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7.1.10</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satellite NG-RAN</w:t>
      </w:r>
      <w:r>
        <w:rPr>
          <w:noProof/>
        </w:rPr>
        <w:tab/>
        <w:t>338</w:t>
      </w:r>
    </w:p>
    <w:p w14:paraId="7A6AD52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338</w:t>
      </w:r>
    </w:p>
    <w:p w14:paraId="6F808C7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338</w:t>
      </w:r>
    </w:p>
    <w:p w14:paraId="319993C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339</w:t>
      </w:r>
    </w:p>
    <w:p w14:paraId="6BC6744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339</w:t>
      </w:r>
    </w:p>
    <w:p w14:paraId="3767E33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339</w:t>
      </w:r>
    </w:p>
    <w:p w14:paraId="2783C48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339</w:t>
      </w:r>
    </w:p>
    <w:p w14:paraId="0516BD2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339</w:t>
      </w:r>
    </w:p>
    <w:p w14:paraId="5462E8F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satellite NG-RAN in manual mode</w:t>
      </w:r>
      <w:r>
        <w:rPr>
          <w:noProof/>
        </w:rPr>
        <w:tab/>
        <w:t>340</w:t>
      </w:r>
    </w:p>
    <w:p w14:paraId="7190323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340</w:t>
      </w:r>
    </w:p>
    <w:p w14:paraId="43E3EDD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340</w:t>
      </w:r>
    </w:p>
    <w:p w14:paraId="1A28BE1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340</w:t>
      </w:r>
    </w:p>
    <w:p w14:paraId="2811D99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340</w:t>
      </w:r>
    </w:p>
    <w:p w14:paraId="4FD5502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340</w:t>
      </w:r>
    </w:p>
    <w:p w14:paraId="4570708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341</w:t>
      </w:r>
    </w:p>
    <w:p w14:paraId="059B04F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341</w:t>
      </w:r>
    </w:p>
    <w:p w14:paraId="271ABB4C"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User controlled PLMN selector handling</w:t>
      </w:r>
      <w:r>
        <w:rPr>
          <w:noProof/>
        </w:rPr>
        <w:tab/>
        <w:t>342</w:t>
      </w:r>
    </w:p>
    <w:p w14:paraId="4790093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w:t>
      </w:r>
      <w:r>
        <w:rPr>
          <w:noProof/>
        </w:rPr>
        <w:tab/>
        <w:t>342</w:t>
      </w:r>
    </w:p>
    <w:p w14:paraId="7BBF063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342</w:t>
      </w:r>
    </w:p>
    <w:p w14:paraId="6A5EF18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342</w:t>
      </w:r>
    </w:p>
    <w:p w14:paraId="5765B29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342</w:t>
      </w:r>
    </w:p>
    <w:p w14:paraId="7382560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342</w:t>
      </w:r>
    </w:p>
    <w:p w14:paraId="6A2B235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342</w:t>
      </w:r>
    </w:p>
    <w:p w14:paraId="13F7572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343</w:t>
      </w:r>
    </w:p>
    <w:p w14:paraId="12D78D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343</w:t>
      </w:r>
    </w:p>
    <w:p w14:paraId="7251889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w:t>
      </w:r>
      <w:r>
        <w:rPr>
          <w:noProof/>
        </w:rPr>
        <w:tab/>
        <w:t>343</w:t>
      </w:r>
    </w:p>
    <w:p w14:paraId="3CF0F9B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343</w:t>
      </w:r>
    </w:p>
    <w:p w14:paraId="03A9CA9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344</w:t>
      </w:r>
    </w:p>
    <w:p w14:paraId="23CCB64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344</w:t>
      </w:r>
    </w:p>
    <w:p w14:paraId="7F7A867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344</w:t>
      </w:r>
    </w:p>
    <w:p w14:paraId="1A85123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344</w:t>
      </w:r>
    </w:p>
    <w:p w14:paraId="7E18AE6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345</w:t>
      </w:r>
    </w:p>
    <w:p w14:paraId="13E7B13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346</w:t>
      </w:r>
    </w:p>
    <w:p w14:paraId="3A87228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w:t>
      </w:r>
      <w:r>
        <w:rPr>
          <w:noProof/>
        </w:rPr>
        <w:tab/>
        <w:t>347</w:t>
      </w:r>
    </w:p>
    <w:p w14:paraId="6D44D68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347</w:t>
      </w:r>
    </w:p>
    <w:p w14:paraId="04E612E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347</w:t>
      </w:r>
    </w:p>
    <w:p w14:paraId="0970852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347</w:t>
      </w:r>
    </w:p>
    <w:p w14:paraId="3CB21E5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347</w:t>
      </w:r>
    </w:p>
    <w:p w14:paraId="1841AC6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347</w:t>
      </w:r>
    </w:p>
    <w:p w14:paraId="2A80580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348</w:t>
      </w:r>
    </w:p>
    <w:p w14:paraId="18BE694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349</w:t>
      </w:r>
    </w:p>
    <w:p w14:paraId="5BDA778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E-UTRAN</w:t>
      </w:r>
      <w:r>
        <w:rPr>
          <w:noProof/>
        </w:rPr>
        <w:tab/>
        <w:t>349</w:t>
      </w:r>
    </w:p>
    <w:p w14:paraId="6727631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349</w:t>
      </w:r>
    </w:p>
    <w:p w14:paraId="6D11FB7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349</w:t>
      </w:r>
    </w:p>
    <w:p w14:paraId="65E808D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349</w:t>
      </w:r>
    </w:p>
    <w:p w14:paraId="11A75A5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349</w:t>
      </w:r>
    </w:p>
    <w:p w14:paraId="5C41DE0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349</w:t>
      </w:r>
    </w:p>
    <w:p w14:paraId="65F06AC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349</w:t>
      </w:r>
    </w:p>
    <w:p w14:paraId="533CDD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350</w:t>
      </w:r>
    </w:p>
    <w:p w14:paraId="6107CB4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UTRAN/E-UTRAN</w:t>
      </w:r>
      <w:r>
        <w:rPr>
          <w:noProof/>
        </w:rPr>
        <w:tab/>
        <w:t>350</w:t>
      </w:r>
    </w:p>
    <w:p w14:paraId="030F635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350</w:t>
      </w:r>
    </w:p>
    <w:p w14:paraId="006247E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351</w:t>
      </w:r>
    </w:p>
    <w:p w14:paraId="556C960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351</w:t>
      </w:r>
    </w:p>
    <w:p w14:paraId="41C53F3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351</w:t>
      </w:r>
    </w:p>
    <w:p w14:paraId="471804E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351</w:t>
      </w:r>
    </w:p>
    <w:p w14:paraId="7F8070B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351</w:t>
      </w:r>
    </w:p>
    <w:p w14:paraId="7D71578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351</w:t>
      </w:r>
    </w:p>
    <w:p w14:paraId="0036B1B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GSM/E-UTRAN</w:t>
      </w:r>
      <w:r>
        <w:rPr>
          <w:noProof/>
        </w:rPr>
        <w:tab/>
        <w:t>352</w:t>
      </w:r>
    </w:p>
    <w:p w14:paraId="4D4CF98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352</w:t>
      </w:r>
    </w:p>
    <w:p w14:paraId="1D0D521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352</w:t>
      </w:r>
    </w:p>
    <w:p w14:paraId="2312038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352</w:t>
      </w:r>
    </w:p>
    <w:p w14:paraId="051D67F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352</w:t>
      </w:r>
    </w:p>
    <w:p w14:paraId="542980F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352</w:t>
      </w:r>
    </w:p>
    <w:p w14:paraId="5745333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353</w:t>
      </w:r>
    </w:p>
    <w:p w14:paraId="14CB64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353</w:t>
      </w:r>
    </w:p>
    <w:p w14:paraId="59E61A4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 – E-UTRAN in NB-S1 mode</w:t>
      </w:r>
      <w:r>
        <w:rPr>
          <w:noProof/>
        </w:rPr>
        <w:tab/>
        <w:t>354</w:t>
      </w:r>
    </w:p>
    <w:p w14:paraId="6B8B1CE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354</w:t>
      </w:r>
    </w:p>
    <w:p w14:paraId="52E01D6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354</w:t>
      </w:r>
    </w:p>
    <w:p w14:paraId="7AD5232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354</w:t>
      </w:r>
    </w:p>
    <w:p w14:paraId="5DB373F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354</w:t>
      </w:r>
    </w:p>
    <w:p w14:paraId="487516C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354</w:t>
      </w:r>
    </w:p>
    <w:p w14:paraId="4EF7019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355</w:t>
      </w:r>
    </w:p>
    <w:p w14:paraId="7505EEE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355</w:t>
      </w:r>
    </w:p>
    <w:p w14:paraId="7FA9F77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the ACT preference – E-UTRAN in WB-S1/E-UTRAN in NB-S1</w:t>
      </w:r>
      <w:r>
        <w:rPr>
          <w:noProof/>
        </w:rPr>
        <w:tab/>
        <w:t>356</w:t>
      </w:r>
    </w:p>
    <w:p w14:paraId="3687863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356</w:t>
      </w:r>
    </w:p>
    <w:p w14:paraId="0835D5A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356</w:t>
      </w:r>
    </w:p>
    <w:p w14:paraId="145285C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356</w:t>
      </w:r>
    </w:p>
    <w:p w14:paraId="3CE2941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356</w:t>
      </w:r>
    </w:p>
    <w:p w14:paraId="5B57C85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356</w:t>
      </w:r>
    </w:p>
    <w:p w14:paraId="51AD7BD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357</w:t>
      </w:r>
    </w:p>
    <w:p w14:paraId="077580F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357</w:t>
      </w:r>
    </w:p>
    <w:p w14:paraId="41E22A2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satellite-NG-RAN</w:t>
      </w:r>
      <w:r>
        <w:rPr>
          <w:noProof/>
        </w:rPr>
        <w:tab/>
        <w:t>358</w:t>
      </w:r>
    </w:p>
    <w:p w14:paraId="1C76DAA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358</w:t>
      </w:r>
    </w:p>
    <w:p w14:paraId="16AF080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358</w:t>
      </w:r>
    </w:p>
    <w:p w14:paraId="53D3690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358</w:t>
      </w:r>
    </w:p>
    <w:p w14:paraId="7070264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358</w:t>
      </w:r>
    </w:p>
    <w:p w14:paraId="19784BC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358</w:t>
      </w:r>
    </w:p>
    <w:p w14:paraId="36FEF12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358</w:t>
      </w:r>
    </w:p>
    <w:p w14:paraId="6D76F87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358</w:t>
      </w:r>
    </w:p>
    <w:p w14:paraId="0826615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GSM/satellite NG-RAN</w:t>
      </w:r>
      <w:r>
        <w:rPr>
          <w:noProof/>
        </w:rPr>
        <w:tab/>
        <w:t>359</w:t>
      </w:r>
    </w:p>
    <w:p w14:paraId="43703EE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359</w:t>
      </w:r>
    </w:p>
    <w:p w14:paraId="442A4C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359</w:t>
      </w:r>
    </w:p>
    <w:p w14:paraId="25C0257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359</w:t>
      </w:r>
    </w:p>
    <w:p w14:paraId="576AEB8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360</w:t>
      </w:r>
    </w:p>
    <w:p w14:paraId="3BD9651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360</w:t>
      </w:r>
    </w:p>
    <w:p w14:paraId="1E080A2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360</w:t>
      </w:r>
    </w:p>
    <w:p w14:paraId="357A827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360</w:t>
      </w:r>
    </w:p>
    <w:p w14:paraId="37EBD23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UTRAN/satellite NG-RAN</w:t>
      </w:r>
      <w:r>
        <w:rPr>
          <w:noProof/>
        </w:rPr>
        <w:tab/>
        <w:t>361</w:t>
      </w:r>
    </w:p>
    <w:p w14:paraId="6CEC70A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361</w:t>
      </w:r>
    </w:p>
    <w:p w14:paraId="45AAAD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361</w:t>
      </w:r>
    </w:p>
    <w:p w14:paraId="3FC94B1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361</w:t>
      </w:r>
    </w:p>
    <w:p w14:paraId="28533CD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361</w:t>
      </w:r>
    </w:p>
    <w:p w14:paraId="1C523C3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361</w:t>
      </w:r>
    </w:p>
    <w:p w14:paraId="19DC7BE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361</w:t>
      </w:r>
    </w:p>
    <w:p w14:paraId="3A89D45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362</w:t>
      </w:r>
    </w:p>
    <w:p w14:paraId="54A3C06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E-UTRAN/satellite NG-RAN</w:t>
      </w:r>
      <w:r>
        <w:rPr>
          <w:noProof/>
        </w:rPr>
        <w:tab/>
        <w:t>362</w:t>
      </w:r>
    </w:p>
    <w:p w14:paraId="2919357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362</w:t>
      </w:r>
    </w:p>
    <w:p w14:paraId="4724EE5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362</w:t>
      </w:r>
    </w:p>
    <w:p w14:paraId="6ED8972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363</w:t>
      </w:r>
    </w:p>
    <w:p w14:paraId="062CD18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363</w:t>
      </w:r>
    </w:p>
    <w:p w14:paraId="006EC77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363</w:t>
      </w:r>
    </w:p>
    <w:p w14:paraId="34E5F1A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363</w:t>
      </w:r>
    </w:p>
    <w:p w14:paraId="74743E9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363</w:t>
      </w:r>
    </w:p>
    <w:p w14:paraId="2A92825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NG-RAN/satellite NG-RAN</w:t>
      </w:r>
      <w:r>
        <w:rPr>
          <w:noProof/>
        </w:rPr>
        <w:tab/>
        <w:t>364</w:t>
      </w:r>
    </w:p>
    <w:p w14:paraId="519FCE9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364</w:t>
      </w:r>
    </w:p>
    <w:p w14:paraId="7AC4BE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364</w:t>
      </w:r>
    </w:p>
    <w:p w14:paraId="68C7AAE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364</w:t>
      </w:r>
    </w:p>
    <w:p w14:paraId="4EF47E3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364</w:t>
      </w:r>
    </w:p>
    <w:p w14:paraId="149BE2F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364</w:t>
      </w:r>
    </w:p>
    <w:p w14:paraId="3B5E304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7.2.14.4.2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364</w:t>
      </w:r>
    </w:p>
    <w:p w14:paraId="276E45B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7.2.14.5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365</w:t>
      </w:r>
    </w:p>
    <w:p w14:paraId="4C75735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Operator controlled PLMN selector handling</w:t>
      </w:r>
      <w:r>
        <w:rPr>
          <w:noProof/>
        </w:rPr>
        <w:tab/>
        <w:t>365</w:t>
      </w:r>
    </w:p>
    <w:p w14:paraId="50D6C61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w:t>
      </w:r>
      <w:r>
        <w:rPr>
          <w:noProof/>
        </w:rPr>
        <w:tab/>
        <w:t>365</w:t>
      </w:r>
    </w:p>
    <w:p w14:paraId="5A7A595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365</w:t>
      </w:r>
    </w:p>
    <w:p w14:paraId="22C32C0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366</w:t>
      </w:r>
    </w:p>
    <w:p w14:paraId="347D3AA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366</w:t>
      </w:r>
    </w:p>
    <w:p w14:paraId="433FC2E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366</w:t>
      </w:r>
    </w:p>
    <w:p w14:paraId="0025E90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366</w:t>
      </w:r>
    </w:p>
    <w:p w14:paraId="4969465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367</w:t>
      </w:r>
    </w:p>
    <w:p w14:paraId="66BD976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368</w:t>
      </w:r>
    </w:p>
    <w:p w14:paraId="12656FE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w:t>
      </w:r>
      <w:r>
        <w:rPr>
          <w:noProof/>
        </w:rPr>
        <w:tab/>
        <w:t>369</w:t>
      </w:r>
    </w:p>
    <w:p w14:paraId="5882E0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369</w:t>
      </w:r>
    </w:p>
    <w:p w14:paraId="2FFC1FD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369</w:t>
      </w:r>
    </w:p>
    <w:p w14:paraId="765F68D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369</w:t>
      </w:r>
    </w:p>
    <w:p w14:paraId="45457D6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370</w:t>
      </w:r>
    </w:p>
    <w:p w14:paraId="15E8EA4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370</w:t>
      </w:r>
    </w:p>
    <w:p w14:paraId="23717EE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371</w:t>
      </w:r>
    </w:p>
    <w:p w14:paraId="541EA2E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372</w:t>
      </w:r>
    </w:p>
    <w:p w14:paraId="365C9E8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 when accessing E-UTRAN</w:t>
      </w:r>
      <w:r>
        <w:rPr>
          <w:noProof/>
        </w:rPr>
        <w:tab/>
        <w:t>373</w:t>
      </w:r>
    </w:p>
    <w:p w14:paraId="1A3BAC9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373</w:t>
      </w:r>
    </w:p>
    <w:p w14:paraId="7E58F21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373</w:t>
      </w:r>
    </w:p>
    <w:p w14:paraId="354D843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373</w:t>
      </w:r>
    </w:p>
    <w:p w14:paraId="79D66D5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373</w:t>
      </w:r>
    </w:p>
    <w:p w14:paraId="322EE09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373</w:t>
      </w:r>
    </w:p>
    <w:p w14:paraId="4B6A6C6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375</w:t>
      </w:r>
    </w:p>
    <w:p w14:paraId="4CCD6EB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375</w:t>
      </w:r>
    </w:p>
    <w:p w14:paraId="001CCD9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 – E-UTRAN</w:t>
      </w:r>
      <w:r>
        <w:rPr>
          <w:noProof/>
        </w:rPr>
        <w:tab/>
        <w:t>376</w:t>
      </w:r>
    </w:p>
    <w:p w14:paraId="6C07669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376</w:t>
      </w:r>
    </w:p>
    <w:p w14:paraId="72F818D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376</w:t>
      </w:r>
    </w:p>
    <w:p w14:paraId="32DE7BF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376</w:t>
      </w:r>
    </w:p>
    <w:p w14:paraId="1C46E76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376</w:t>
      </w:r>
    </w:p>
    <w:p w14:paraId="672771F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376</w:t>
      </w:r>
    </w:p>
    <w:p w14:paraId="6F4C08F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377</w:t>
      </w:r>
    </w:p>
    <w:p w14:paraId="5301C03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377</w:t>
      </w:r>
    </w:p>
    <w:p w14:paraId="0537731F"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Higher priority PLMN search handling</w:t>
      </w:r>
      <w:r>
        <w:rPr>
          <w:noProof/>
        </w:rPr>
        <w:tab/>
        <w:t>389</w:t>
      </w:r>
    </w:p>
    <w:p w14:paraId="3B4812C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w:t>
      </w:r>
      <w:r>
        <w:rPr>
          <w:noProof/>
        </w:rPr>
        <w:tab/>
        <w:t>389</w:t>
      </w:r>
    </w:p>
    <w:p w14:paraId="57051DB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389</w:t>
      </w:r>
    </w:p>
    <w:p w14:paraId="7A51722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389</w:t>
      </w:r>
    </w:p>
    <w:p w14:paraId="21964F3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390</w:t>
      </w:r>
    </w:p>
    <w:p w14:paraId="1E69B83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390</w:t>
      </w:r>
    </w:p>
    <w:p w14:paraId="58CDCC0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390</w:t>
      </w:r>
    </w:p>
    <w:p w14:paraId="6A1940D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390</w:t>
      </w:r>
    </w:p>
    <w:p w14:paraId="65DA8F6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393</w:t>
      </w:r>
    </w:p>
    <w:p w14:paraId="0CBCBEA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GSM/UmTS dual mode UEs recognising the search period of the Higher priority PLMN</w:t>
      </w:r>
      <w:r>
        <w:rPr>
          <w:noProof/>
        </w:rPr>
        <w:tab/>
        <w:t>394</w:t>
      </w:r>
    </w:p>
    <w:p w14:paraId="3FEA209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394</w:t>
      </w:r>
    </w:p>
    <w:p w14:paraId="13F2507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394</w:t>
      </w:r>
    </w:p>
    <w:p w14:paraId="520519B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394</w:t>
      </w:r>
    </w:p>
    <w:p w14:paraId="28B7E4A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394</w:t>
      </w:r>
    </w:p>
    <w:p w14:paraId="31CAF75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394</w:t>
      </w:r>
    </w:p>
    <w:p w14:paraId="527E977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395</w:t>
      </w:r>
    </w:p>
    <w:p w14:paraId="5D84D30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397</w:t>
      </w:r>
    </w:p>
    <w:p w14:paraId="4BA0422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 – E-UTRAN</w:t>
      </w:r>
      <w:r>
        <w:rPr>
          <w:noProof/>
        </w:rPr>
        <w:tab/>
        <w:t>397</w:t>
      </w:r>
    </w:p>
    <w:p w14:paraId="5E16BC1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397</w:t>
      </w:r>
    </w:p>
    <w:p w14:paraId="293B9E9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398</w:t>
      </w:r>
    </w:p>
    <w:p w14:paraId="6F4002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398</w:t>
      </w:r>
    </w:p>
    <w:p w14:paraId="05BD833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398</w:t>
      </w:r>
    </w:p>
    <w:p w14:paraId="52606AB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398</w:t>
      </w:r>
    </w:p>
    <w:p w14:paraId="57EBBB9C"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399</w:t>
      </w:r>
    </w:p>
    <w:p w14:paraId="09893F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399</w:t>
      </w:r>
    </w:p>
    <w:p w14:paraId="7157723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GSM/E-UTRAN</w:t>
      </w:r>
      <w:r>
        <w:rPr>
          <w:noProof/>
        </w:rPr>
        <w:tab/>
        <w:t>400</w:t>
      </w:r>
    </w:p>
    <w:p w14:paraId="42C6779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400</w:t>
      </w:r>
    </w:p>
    <w:p w14:paraId="52E67ED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400</w:t>
      </w:r>
    </w:p>
    <w:p w14:paraId="6F9D1E0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400</w:t>
      </w:r>
    </w:p>
    <w:p w14:paraId="7994D7A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400</w:t>
      </w:r>
    </w:p>
    <w:p w14:paraId="5E2283B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400</w:t>
      </w:r>
    </w:p>
    <w:p w14:paraId="6D2450D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401</w:t>
      </w:r>
    </w:p>
    <w:p w14:paraId="253EDD0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402</w:t>
      </w:r>
    </w:p>
    <w:p w14:paraId="77B2AFA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UTRAN/E-UTRAN</w:t>
      </w:r>
      <w:r>
        <w:rPr>
          <w:noProof/>
        </w:rPr>
        <w:tab/>
        <w:t>402</w:t>
      </w:r>
    </w:p>
    <w:p w14:paraId="1D09B6D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402</w:t>
      </w:r>
    </w:p>
    <w:p w14:paraId="18B93FC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402</w:t>
      </w:r>
    </w:p>
    <w:p w14:paraId="15D0D36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402</w:t>
      </w:r>
    </w:p>
    <w:p w14:paraId="074A873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403</w:t>
      </w:r>
    </w:p>
    <w:p w14:paraId="5131DAF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403</w:t>
      </w:r>
    </w:p>
    <w:p w14:paraId="00A9FFF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7.4.5.4.2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404</w:t>
      </w:r>
    </w:p>
    <w:p w14:paraId="14CE40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7.4.5.5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404</w:t>
      </w:r>
    </w:p>
    <w:p w14:paraId="4791874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405</w:t>
      </w:r>
    </w:p>
    <w:p w14:paraId="34FE7AC7"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Subscription independent tests</w:t>
      </w:r>
      <w:r>
        <w:rPr>
          <w:noProof/>
        </w:rPr>
        <w:tab/>
        <w:t>405</w:t>
      </w:r>
    </w:p>
    <w:p w14:paraId="21B9024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Phone book procedures</w:t>
      </w:r>
      <w:r>
        <w:rPr>
          <w:noProof/>
        </w:rPr>
        <w:tab/>
        <w:t>405</w:t>
      </w:r>
    </w:p>
    <w:p w14:paraId="519848E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Recognition of a previously changed phonebook</w:t>
      </w:r>
      <w:r>
        <w:rPr>
          <w:noProof/>
        </w:rPr>
        <w:tab/>
        <w:t>405</w:t>
      </w:r>
    </w:p>
    <w:p w14:paraId="5A31EF8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405</w:t>
      </w:r>
    </w:p>
    <w:p w14:paraId="48BFFD6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405</w:t>
      </w:r>
    </w:p>
    <w:p w14:paraId="0869BBC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405</w:t>
      </w:r>
    </w:p>
    <w:p w14:paraId="5B54925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405</w:t>
      </w:r>
    </w:p>
    <w:p w14:paraId="567EC20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405</w:t>
      </w:r>
    </w:p>
    <w:p w14:paraId="57E7AAF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406</w:t>
      </w:r>
    </w:p>
    <w:p w14:paraId="6D96A6A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406</w:t>
      </w:r>
    </w:p>
    <w:p w14:paraId="4785896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Update of the Phonebook Synchronisation Counter (PSC)</w:t>
      </w:r>
      <w:r>
        <w:rPr>
          <w:noProof/>
        </w:rPr>
        <w:tab/>
        <w:t>407</w:t>
      </w:r>
    </w:p>
    <w:p w14:paraId="68F5EC3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407</w:t>
      </w:r>
    </w:p>
    <w:p w14:paraId="3D730C9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407</w:t>
      </w:r>
    </w:p>
    <w:p w14:paraId="01B6A8D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407</w:t>
      </w:r>
    </w:p>
    <w:p w14:paraId="57780B7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407</w:t>
      </w:r>
    </w:p>
    <w:p w14:paraId="335D638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407</w:t>
      </w:r>
    </w:p>
    <w:p w14:paraId="20C0D7F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408</w:t>
      </w:r>
    </w:p>
    <w:p w14:paraId="212ACE7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408</w:t>
      </w:r>
    </w:p>
    <w:p w14:paraId="0240797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de-DE"/>
        </w:rPr>
        <w:t>8.1.3</w:t>
      </w:r>
      <w:r>
        <w:rPr>
          <w:rFonts w:asciiTheme="minorHAnsi" w:eastAsiaTheme="minorEastAsia" w:hAnsiTheme="minorHAnsi" w:cstheme="minorBidi"/>
          <w:noProof/>
          <w:kern w:val="2"/>
          <w:sz w:val="22"/>
          <w:szCs w:val="22"/>
          <w:lang w:eastAsia="en-GB"/>
          <w14:ligatures w14:val="standardContextual"/>
        </w:rPr>
        <w:tab/>
      </w:r>
      <w:r w:rsidRPr="00975E10">
        <w:rPr>
          <w:noProof/>
          <w:lang w:val="de-DE"/>
        </w:rPr>
        <w:t>Phonebook content handling</w:t>
      </w:r>
      <w:r>
        <w:rPr>
          <w:noProof/>
        </w:rPr>
        <w:tab/>
        <w:t>409</w:t>
      </w:r>
    </w:p>
    <w:p w14:paraId="7E816F5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8.1.3.1</w:t>
      </w:r>
      <w:r>
        <w:rPr>
          <w:rFonts w:asciiTheme="minorHAnsi" w:eastAsiaTheme="minorEastAsia" w:hAnsiTheme="minorHAnsi" w:cstheme="minorBidi"/>
          <w:noProof/>
          <w:kern w:val="2"/>
          <w:sz w:val="22"/>
          <w:szCs w:val="22"/>
          <w:lang w:eastAsia="en-GB"/>
          <w14:ligatures w14:val="standardContextual"/>
        </w:rPr>
        <w:tab/>
      </w:r>
      <w:r>
        <w:rPr>
          <w:noProof/>
        </w:rPr>
        <w:t>Handling of BCD number/ SSC content extension</w:t>
      </w:r>
      <w:r>
        <w:rPr>
          <w:noProof/>
        </w:rPr>
        <w:tab/>
        <w:t>409</w:t>
      </w:r>
    </w:p>
    <w:p w14:paraId="4699995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409</w:t>
      </w:r>
    </w:p>
    <w:p w14:paraId="0D9CF16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409</w:t>
      </w:r>
    </w:p>
    <w:p w14:paraId="58E4EE5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409</w:t>
      </w:r>
    </w:p>
    <w:p w14:paraId="6198E3E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409</w:t>
      </w:r>
    </w:p>
    <w:p w14:paraId="416C4D1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412</w:t>
      </w:r>
    </w:p>
    <w:p w14:paraId="72D6575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8.1.4</w:t>
      </w:r>
      <w:r>
        <w:rPr>
          <w:rFonts w:asciiTheme="minorHAnsi" w:eastAsiaTheme="minorEastAsia" w:hAnsiTheme="minorHAnsi" w:cstheme="minorBidi"/>
          <w:noProof/>
          <w:kern w:val="2"/>
          <w:sz w:val="22"/>
          <w:szCs w:val="22"/>
          <w:lang w:eastAsia="en-GB"/>
          <w14:ligatures w14:val="standardContextual"/>
        </w:rPr>
        <w:tab/>
      </w:r>
      <w:r>
        <w:rPr>
          <w:noProof/>
        </w:rPr>
        <w:t>Phonebook selection</w:t>
      </w:r>
      <w:r>
        <w:rPr>
          <w:noProof/>
        </w:rPr>
        <w:tab/>
        <w:t>413</w:t>
      </w:r>
    </w:p>
    <w:p w14:paraId="23E101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413</w:t>
      </w:r>
    </w:p>
    <w:p w14:paraId="0A04E4A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413</w:t>
      </w:r>
    </w:p>
    <w:p w14:paraId="78C576A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413</w:t>
      </w:r>
    </w:p>
    <w:p w14:paraId="4A6581D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413</w:t>
      </w:r>
    </w:p>
    <w:p w14:paraId="3331FBB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413</w:t>
      </w:r>
    </w:p>
    <w:p w14:paraId="1F92EF6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416</w:t>
      </w:r>
    </w:p>
    <w:p w14:paraId="62F629C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416</w:t>
      </w:r>
    </w:p>
    <w:p w14:paraId="18AE042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8.1.5</w:t>
      </w:r>
      <w:r>
        <w:rPr>
          <w:rFonts w:asciiTheme="minorHAnsi" w:eastAsiaTheme="minorEastAsia" w:hAnsiTheme="minorHAnsi" w:cstheme="minorBidi"/>
          <w:noProof/>
          <w:kern w:val="2"/>
          <w:sz w:val="22"/>
          <w:szCs w:val="22"/>
          <w:lang w:eastAsia="en-GB"/>
          <w14:ligatures w14:val="standardContextual"/>
        </w:rPr>
        <w:tab/>
      </w:r>
      <w:r>
        <w:rPr>
          <w:noProof/>
        </w:rPr>
        <w:t>Local Phonebook handling</w:t>
      </w:r>
      <w:r>
        <w:rPr>
          <w:noProof/>
        </w:rPr>
        <w:tab/>
        <w:t>417</w:t>
      </w:r>
    </w:p>
    <w:p w14:paraId="66E1F08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417</w:t>
      </w:r>
    </w:p>
    <w:p w14:paraId="04D488B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417</w:t>
      </w:r>
    </w:p>
    <w:p w14:paraId="688E888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417</w:t>
      </w:r>
    </w:p>
    <w:p w14:paraId="3F17D8D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417</w:t>
      </w:r>
    </w:p>
    <w:p w14:paraId="10E776D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417</w:t>
      </w:r>
    </w:p>
    <w:p w14:paraId="1AC801A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418</w:t>
      </w:r>
    </w:p>
    <w:p w14:paraId="05F4702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418</w:t>
      </w:r>
    </w:p>
    <w:p w14:paraId="0D7F9E7A"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Short message handling report</w:t>
      </w:r>
      <w:r>
        <w:rPr>
          <w:noProof/>
        </w:rPr>
        <w:tab/>
        <w:t>419</w:t>
      </w:r>
    </w:p>
    <w:p w14:paraId="73EF700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Correct storage of a SM on the USIM</w:t>
      </w:r>
      <w:r>
        <w:rPr>
          <w:noProof/>
        </w:rPr>
        <w:tab/>
        <w:t>419</w:t>
      </w:r>
    </w:p>
    <w:p w14:paraId="43A9C83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419</w:t>
      </w:r>
    </w:p>
    <w:p w14:paraId="6372894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419</w:t>
      </w:r>
    </w:p>
    <w:p w14:paraId="3C090B1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419</w:t>
      </w:r>
    </w:p>
    <w:p w14:paraId="41FC12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419</w:t>
      </w:r>
    </w:p>
    <w:p w14:paraId="7E58F71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419</w:t>
      </w:r>
    </w:p>
    <w:p w14:paraId="360BF28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420</w:t>
      </w:r>
    </w:p>
    <w:p w14:paraId="03637E9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420</w:t>
      </w:r>
    </w:p>
    <w:p w14:paraId="1AFCD32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w:t>
      </w:r>
      <w:r>
        <w:rPr>
          <w:noProof/>
        </w:rPr>
        <w:tab/>
        <w:t>420</w:t>
      </w:r>
    </w:p>
    <w:p w14:paraId="703E618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420</w:t>
      </w:r>
    </w:p>
    <w:p w14:paraId="242F6AE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420</w:t>
      </w:r>
    </w:p>
    <w:p w14:paraId="4A240B7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421</w:t>
      </w:r>
    </w:p>
    <w:p w14:paraId="63D9746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421</w:t>
      </w:r>
    </w:p>
    <w:p w14:paraId="285383E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421</w:t>
      </w:r>
    </w:p>
    <w:p w14:paraId="26F7679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422</w:t>
      </w:r>
    </w:p>
    <w:p w14:paraId="7C4DFAA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422</w:t>
      </w:r>
    </w:p>
    <w:p w14:paraId="56968B2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SM memory capacity exceeded handling</w:t>
      </w:r>
      <w:r>
        <w:rPr>
          <w:noProof/>
        </w:rPr>
        <w:tab/>
        <w:t>422</w:t>
      </w:r>
    </w:p>
    <w:p w14:paraId="6864212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422</w:t>
      </w:r>
    </w:p>
    <w:p w14:paraId="6459409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422</w:t>
      </w:r>
    </w:p>
    <w:p w14:paraId="4F0FD61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423</w:t>
      </w:r>
    </w:p>
    <w:p w14:paraId="2D96210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423</w:t>
      </w:r>
    </w:p>
    <w:p w14:paraId="737CF09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423</w:t>
      </w:r>
    </w:p>
    <w:p w14:paraId="1B279B4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425</w:t>
      </w:r>
    </w:p>
    <w:p w14:paraId="597D413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425</w:t>
      </w:r>
    </w:p>
    <w:p w14:paraId="353BEB4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427</w:t>
      </w:r>
    </w:p>
    <w:p w14:paraId="56BE6FF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427</w:t>
      </w:r>
    </w:p>
    <w:p w14:paraId="62D9464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427</w:t>
      </w:r>
    </w:p>
    <w:p w14:paraId="4469971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427</w:t>
      </w:r>
    </w:p>
    <w:p w14:paraId="21D7096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427</w:t>
      </w:r>
    </w:p>
    <w:p w14:paraId="5190946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427</w:t>
      </w:r>
    </w:p>
    <w:p w14:paraId="329A010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429</w:t>
      </w:r>
    </w:p>
    <w:p w14:paraId="5926E3B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430</w:t>
      </w:r>
    </w:p>
    <w:p w14:paraId="43FB438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 if USIM and ISIM are present</w:t>
      </w:r>
      <w:r>
        <w:rPr>
          <w:noProof/>
        </w:rPr>
        <w:tab/>
        <w:t>431</w:t>
      </w:r>
    </w:p>
    <w:p w14:paraId="1959FCD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431</w:t>
      </w:r>
    </w:p>
    <w:p w14:paraId="2C458E7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431</w:t>
      </w:r>
    </w:p>
    <w:p w14:paraId="0376195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431</w:t>
      </w:r>
    </w:p>
    <w:p w14:paraId="64B79A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432</w:t>
      </w:r>
    </w:p>
    <w:p w14:paraId="72AF875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432</w:t>
      </w:r>
    </w:p>
    <w:p w14:paraId="52E879E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433</w:t>
      </w:r>
    </w:p>
    <w:p w14:paraId="3B98CC6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433</w:t>
      </w:r>
    </w:p>
    <w:p w14:paraId="6FE6B4E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ISIM if USIM and ISIM are present</w:t>
      </w:r>
      <w:r>
        <w:rPr>
          <w:noProof/>
        </w:rPr>
        <w:tab/>
        <w:t>433</w:t>
      </w:r>
    </w:p>
    <w:p w14:paraId="00B6FD2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433</w:t>
      </w:r>
    </w:p>
    <w:p w14:paraId="071B798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433</w:t>
      </w:r>
    </w:p>
    <w:p w14:paraId="4412AD4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434</w:t>
      </w:r>
    </w:p>
    <w:p w14:paraId="1B8F463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434</w:t>
      </w:r>
    </w:p>
    <w:p w14:paraId="6285890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434</w:t>
      </w:r>
    </w:p>
    <w:p w14:paraId="37E7356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435</w:t>
      </w:r>
    </w:p>
    <w:p w14:paraId="3BF8720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435</w:t>
      </w:r>
    </w:p>
    <w:p w14:paraId="453C616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435</w:t>
      </w:r>
    </w:p>
    <w:p w14:paraId="38723A0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435</w:t>
      </w:r>
    </w:p>
    <w:p w14:paraId="11284D6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436</w:t>
      </w:r>
    </w:p>
    <w:p w14:paraId="522E006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436</w:t>
      </w:r>
    </w:p>
    <w:p w14:paraId="49D2015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436</w:t>
      </w:r>
    </w:p>
    <w:p w14:paraId="1889B6C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436</w:t>
      </w:r>
    </w:p>
    <w:p w14:paraId="7636B4A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436</w:t>
      </w:r>
    </w:p>
    <w:p w14:paraId="2BBD773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436</w:t>
      </w:r>
    </w:p>
    <w:p w14:paraId="1E940959"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MMS related tests</w:t>
      </w:r>
      <w:r>
        <w:rPr>
          <w:noProof/>
        </w:rPr>
        <w:tab/>
        <w:t>436</w:t>
      </w:r>
    </w:p>
    <w:p w14:paraId="303758E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w:t>
      </w:r>
      <w:r>
        <w:rPr>
          <w:noProof/>
        </w:rPr>
        <w:tab/>
        <w:t>436</w:t>
      </w:r>
    </w:p>
    <w:p w14:paraId="565B3B6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436</w:t>
      </w:r>
    </w:p>
    <w:p w14:paraId="050317A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437</w:t>
      </w:r>
    </w:p>
    <w:p w14:paraId="62AEC90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437</w:t>
      </w:r>
    </w:p>
    <w:p w14:paraId="6662818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437</w:t>
      </w:r>
    </w:p>
    <w:p w14:paraId="6C0F370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437</w:t>
      </w:r>
    </w:p>
    <w:p w14:paraId="1EBE3F5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442</w:t>
      </w:r>
    </w:p>
    <w:p w14:paraId="038FB60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442</w:t>
      </w:r>
    </w:p>
    <w:p w14:paraId="3B462B5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User Connectivity Parameters</w:t>
      </w:r>
      <w:r>
        <w:rPr>
          <w:noProof/>
        </w:rPr>
        <w:tab/>
        <w:t>442</w:t>
      </w:r>
    </w:p>
    <w:p w14:paraId="0DF88B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442</w:t>
      </w:r>
    </w:p>
    <w:p w14:paraId="131D0A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442</w:t>
      </w:r>
    </w:p>
    <w:p w14:paraId="5C2B461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443</w:t>
      </w:r>
    </w:p>
    <w:p w14:paraId="032D1CB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443</w:t>
      </w:r>
    </w:p>
    <w:p w14:paraId="74B3D7C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443</w:t>
      </w:r>
    </w:p>
    <w:p w14:paraId="3269965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448</w:t>
      </w:r>
    </w:p>
    <w:p w14:paraId="17BA004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448</w:t>
      </w:r>
    </w:p>
    <w:p w14:paraId="55AA11E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 over the MMS User Connectivity Parameters</w:t>
      </w:r>
      <w:r>
        <w:rPr>
          <w:noProof/>
        </w:rPr>
        <w:tab/>
        <w:t>448</w:t>
      </w:r>
    </w:p>
    <w:p w14:paraId="787E219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448</w:t>
      </w:r>
    </w:p>
    <w:p w14:paraId="19DB60B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449</w:t>
      </w:r>
    </w:p>
    <w:p w14:paraId="1019410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449</w:t>
      </w:r>
    </w:p>
    <w:p w14:paraId="33E0F53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449</w:t>
      </w:r>
    </w:p>
    <w:p w14:paraId="582B73D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449</w:t>
      </w:r>
    </w:p>
    <w:p w14:paraId="16075EB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455</w:t>
      </w:r>
    </w:p>
    <w:p w14:paraId="33CA408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455</w:t>
      </w:r>
    </w:p>
    <w:p w14:paraId="7119E93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8.3.4</w:t>
      </w:r>
      <w:r>
        <w:rPr>
          <w:rFonts w:asciiTheme="minorHAnsi" w:eastAsiaTheme="minorEastAsia" w:hAnsiTheme="minorHAnsi" w:cstheme="minorBidi"/>
          <w:noProof/>
          <w:kern w:val="2"/>
          <w:sz w:val="22"/>
          <w:szCs w:val="22"/>
          <w:lang w:eastAsia="en-GB"/>
          <w14:ligatures w14:val="standardContextual"/>
        </w:rPr>
        <w:tab/>
      </w:r>
      <w:r>
        <w:rPr>
          <w:noProof/>
        </w:rPr>
        <w:t>Usage of MMS notification</w:t>
      </w:r>
      <w:r>
        <w:rPr>
          <w:noProof/>
        </w:rPr>
        <w:tab/>
        <w:t>455</w:t>
      </w:r>
    </w:p>
    <w:p w14:paraId="0A148D9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455</w:t>
      </w:r>
    </w:p>
    <w:p w14:paraId="5189A7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455</w:t>
      </w:r>
    </w:p>
    <w:p w14:paraId="28EC20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456</w:t>
      </w:r>
    </w:p>
    <w:p w14:paraId="05A805D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456</w:t>
      </w:r>
    </w:p>
    <w:p w14:paraId="19F541E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456</w:t>
      </w:r>
    </w:p>
    <w:p w14:paraId="70ED2BB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8.3.4.4.2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460</w:t>
      </w:r>
    </w:p>
    <w:p w14:paraId="55B37A5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460</w:t>
      </w:r>
    </w:p>
    <w:p w14:paraId="6169AB3B"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UICC presence detection</w:t>
      </w:r>
      <w:r>
        <w:rPr>
          <w:noProof/>
        </w:rPr>
        <w:tab/>
        <w:t>461</w:t>
      </w:r>
    </w:p>
    <w:p w14:paraId="2DDADCC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461</w:t>
      </w:r>
    </w:p>
    <w:p w14:paraId="4054E98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461</w:t>
      </w:r>
    </w:p>
    <w:p w14:paraId="148ED59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461</w:t>
      </w:r>
    </w:p>
    <w:p w14:paraId="46A44ED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462</w:t>
      </w:r>
    </w:p>
    <w:p w14:paraId="2871007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462</w:t>
      </w:r>
    </w:p>
    <w:p w14:paraId="122BD33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462</w:t>
      </w:r>
    </w:p>
    <w:p w14:paraId="365198E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462</w:t>
      </w:r>
    </w:p>
    <w:p w14:paraId="7362AB4E"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UICC presence detection when connected to E-UTRAN/EPC</w:t>
      </w:r>
      <w:r>
        <w:rPr>
          <w:noProof/>
        </w:rPr>
        <w:tab/>
        <w:t>462</w:t>
      </w:r>
    </w:p>
    <w:p w14:paraId="2B52B8B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462</w:t>
      </w:r>
    </w:p>
    <w:p w14:paraId="1F83FA6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462</w:t>
      </w:r>
    </w:p>
    <w:p w14:paraId="2529F95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463</w:t>
      </w:r>
    </w:p>
    <w:p w14:paraId="564E5F3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463</w:t>
      </w:r>
    </w:p>
    <w:p w14:paraId="17A84D3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463</w:t>
      </w:r>
    </w:p>
    <w:p w14:paraId="2EA7680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8.5.4.2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463</w:t>
      </w:r>
    </w:p>
    <w:p w14:paraId="674F036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463</w:t>
      </w:r>
    </w:p>
    <w:p w14:paraId="5D43447D"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USIM service handling</w:t>
      </w:r>
      <w:r>
        <w:rPr>
          <w:noProof/>
        </w:rPr>
        <w:tab/>
        <w:t>451</w:t>
      </w:r>
    </w:p>
    <w:p w14:paraId="78A74BB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w:t>
      </w:r>
      <w:r>
        <w:rPr>
          <w:noProof/>
        </w:rPr>
        <w:tab/>
        <w:t>451</w:t>
      </w:r>
    </w:p>
    <w:p w14:paraId="4510C9A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w:t>
      </w:r>
      <w:r>
        <w:rPr>
          <w:noProof/>
        </w:rPr>
        <w:tab/>
        <w:t>451</w:t>
      </w:r>
    </w:p>
    <w:p w14:paraId="3014F69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451</w:t>
      </w:r>
    </w:p>
    <w:p w14:paraId="2F44E06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451</w:t>
      </w:r>
    </w:p>
    <w:p w14:paraId="0062090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451</w:t>
      </w:r>
    </w:p>
    <w:p w14:paraId="4C00B55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451</w:t>
      </w:r>
    </w:p>
    <w:p w14:paraId="523ACBF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451</w:t>
      </w:r>
    </w:p>
    <w:p w14:paraId="34AF8B6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452</w:t>
      </w:r>
    </w:p>
    <w:p w14:paraId="4D841C5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452</w:t>
      </w:r>
    </w:p>
    <w:p w14:paraId="603F8C8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Network provided APN handling for terminals supporting ACL</w:t>
      </w:r>
      <w:r>
        <w:rPr>
          <w:noProof/>
        </w:rPr>
        <w:tab/>
        <w:t>453</w:t>
      </w:r>
    </w:p>
    <w:p w14:paraId="00FF9C0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453</w:t>
      </w:r>
    </w:p>
    <w:p w14:paraId="6911386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453</w:t>
      </w:r>
    </w:p>
    <w:p w14:paraId="54AD469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453</w:t>
      </w:r>
    </w:p>
    <w:p w14:paraId="167A1A9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453</w:t>
      </w:r>
    </w:p>
    <w:p w14:paraId="655B303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453</w:t>
      </w:r>
    </w:p>
    <w:p w14:paraId="765525C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454</w:t>
      </w:r>
    </w:p>
    <w:p w14:paraId="3B987E1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454</w:t>
      </w:r>
    </w:p>
    <w:p w14:paraId="642B31E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not supporting ACL</w:t>
      </w:r>
      <w:r>
        <w:rPr>
          <w:noProof/>
        </w:rPr>
        <w:tab/>
        <w:t>455</w:t>
      </w:r>
    </w:p>
    <w:p w14:paraId="6826E9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455</w:t>
      </w:r>
    </w:p>
    <w:p w14:paraId="37CE1C4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455</w:t>
      </w:r>
    </w:p>
    <w:p w14:paraId="791FB13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455</w:t>
      </w:r>
    </w:p>
    <w:p w14:paraId="4FDDD07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455</w:t>
      </w:r>
    </w:p>
    <w:p w14:paraId="0B931E1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455</w:t>
      </w:r>
    </w:p>
    <w:p w14:paraId="25F6A01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456</w:t>
      </w:r>
    </w:p>
    <w:p w14:paraId="01695C1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456</w:t>
      </w:r>
    </w:p>
    <w:p w14:paraId="41FFADB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 connected to E-UTRAN/EPC</w:t>
      </w:r>
      <w:r>
        <w:rPr>
          <w:noProof/>
        </w:rPr>
        <w:tab/>
        <w:t>456</w:t>
      </w:r>
    </w:p>
    <w:p w14:paraId="08B8E00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456</w:t>
      </w:r>
    </w:p>
    <w:p w14:paraId="37779D4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456</w:t>
      </w:r>
    </w:p>
    <w:p w14:paraId="02DA594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456</w:t>
      </w:r>
    </w:p>
    <w:p w14:paraId="0D9EFAF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456</w:t>
      </w:r>
    </w:p>
    <w:p w14:paraId="270F96B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456</w:t>
      </w:r>
    </w:p>
    <w:p w14:paraId="1C162DB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9.1.4.4.2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457</w:t>
      </w:r>
    </w:p>
    <w:p w14:paraId="19E5B98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458</w:t>
      </w:r>
    </w:p>
    <w:p w14:paraId="1D0A376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Void9.1.6 Void</w:t>
      </w:r>
      <w:r>
        <w:rPr>
          <w:noProof/>
        </w:rPr>
        <w:tab/>
        <w:t>458</w:t>
      </w:r>
    </w:p>
    <w:p w14:paraId="2BFCEE7F"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Dialling Numbers handling</w:t>
      </w:r>
      <w:r>
        <w:rPr>
          <w:noProof/>
        </w:rPr>
        <w:tab/>
        <w:t>458</w:t>
      </w:r>
    </w:p>
    <w:p w14:paraId="215643D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458</w:t>
      </w:r>
    </w:p>
    <w:p w14:paraId="0574A64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458</w:t>
      </w:r>
    </w:p>
    <w:p w14:paraId="671BED9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458</w:t>
      </w:r>
    </w:p>
    <w:p w14:paraId="3575FCF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459</w:t>
      </w:r>
    </w:p>
    <w:p w14:paraId="0A7569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459</w:t>
      </w:r>
    </w:p>
    <w:p w14:paraId="555EB19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461</w:t>
      </w:r>
    </w:p>
    <w:p w14:paraId="2CD0D61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461</w:t>
      </w:r>
    </w:p>
    <w:p w14:paraId="62B2D699"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CSG list handling</w:t>
      </w:r>
      <w:r>
        <w:rPr>
          <w:noProof/>
        </w:rPr>
        <w:tab/>
        <w:t>462</w:t>
      </w:r>
    </w:p>
    <w:p w14:paraId="01DF910A"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CSG list handling for E-UTRA</w:t>
      </w:r>
      <w:r>
        <w:rPr>
          <w:noProof/>
        </w:rPr>
        <w:tab/>
        <w:t>462</w:t>
      </w:r>
    </w:p>
    <w:p w14:paraId="78CBDDD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success</w:t>
      </w:r>
      <w:r>
        <w:rPr>
          <w:noProof/>
        </w:rPr>
        <w:tab/>
        <w:t>462</w:t>
      </w:r>
    </w:p>
    <w:p w14:paraId="400B27B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462</w:t>
      </w:r>
    </w:p>
    <w:p w14:paraId="06FFDD3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462</w:t>
      </w:r>
    </w:p>
    <w:p w14:paraId="20D66E3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462</w:t>
      </w:r>
    </w:p>
    <w:p w14:paraId="5D4FB2C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462</w:t>
      </w:r>
    </w:p>
    <w:p w14:paraId="558BA62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462</w:t>
      </w:r>
    </w:p>
    <w:p w14:paraId="697343F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463</w:t>
      </w:r>
    </w:p>
    <w:p w14:paraId="06046F3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463</w:t>
      </w:r>
    </w:p>
    <w:p w14:paraId="732A97A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10.1.2</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removal of CSG ID from the USIM</w:t>
      </w:r>
      <w:r>
        <w:rPr>
          <w:noProof/>
        </w:rPr>
        <w:tab/>
        <w:t>464</w:t>
      </w:r>
    </w:p>
    <w:p w14:paraId="4409786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464</w:t>
      </w:r>
    </w:p>
    <w:p w14:paraId="3A5CD5D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464</w:t>
      </w:r>
    </w:p>
    <w:p w14:paraId="1685864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464</w:t>
      </w:r>
    </w:p>
    <w:p w14:paraId="1B7E445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464</w:t>
      </w:r>
    </w:p>
    <w:p w14:paraId="560F931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464</w:t>
      </w:r>
    </w:p>
    <w:p w14:paraId="2E89E37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465</w:t>
      </w:r>
    </w:p>
    <w:p w14:paraId="7AE93D5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465</w:t>
      </w:r>
    </w:p>
    <w:p w14:paraId="60E2903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10.1.3</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success</w:t>
      </w:r>
      <w:r>
        <w:rPr>
          <w:noProof/>
        </w:rPr>
        <w:tab/>
        <w:t>466</w:t>
      </w:r>
    </w:p>
    <w:p w14:paraId="6EC3599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466</w:t>
      </w:r>
    </w:p>
    <w:p w14:paraId="57508D8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466</w:t>
      </w:r>
    </w:p>
    <w:p w14:paraId="4852838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466</w:t>
      </w:r>
    </w:p>
    <w:p w14:paraId="208CCC2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466</w:t>
      </w:r>
    </w:p>
    <w:p w14:paraId="5481B70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466</w:t>
      </w:r>
    </w:p>
    <w:p w14:paraId="0F57A23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467</w:t>
      </w:r>
    </w:p>
    <w:p w14:paraId="2FF62E6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467</w:t>
      </w:r>
    </w:p>
    <w:p w14:paraId="125F283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10.1.4</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rejected</w:t>
      </w:r>
      <w:r>
        <w:rPr>
          <w:noProof/>
        </w:rPr>
        <w:tab/>
        <w:t>469</w:t>
      </w:r>
    </w:p>
    <w:p w14:paraId="6797B1E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469</w:t>
      </w:r>
    </w:p>
    <w:p w14:paraId="4190F3E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469</w:t>
      </w:r>
    </w:p>
    <w:p w14:paraId="70E926C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469</w:t>
      </w:r>
    </w:p>
    <w:p w14:paraId="3B82706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469</w:t>
      </w:r>
    </w:p>
    <w:p w14:paraId="161FB31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469</w:t>
      </w:r>
    </w:p>
    <w:p w14:paraId="5925E9E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470</w:t>
      </w:r>
    </w:p>
    <w:p w14:paraId="1E8BCC8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470</w:t>
      </w:r>
    </w:p>
    <w:p w14:paraId="7432A0B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10.1.5</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no IMSI change</w:t>
      </w:r>
      <w:r>
        <w:rPr>
          <w:noProof/>
        </w:rPr>
        <w:tab/>
        <w:t>471</w:t>
      </w:r>
    </w:p>
    <w:p w14:paraId="554DBEB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471</w:t>
      </w:r>
    </w:p>
    <w:p w14:paraId="2299572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471</w:t>
      </w:r>
    </w:p>
    <w:p w14:paraId="6FB15E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471</w:t>
      </w:r>
    </w:p>
    <w:p w14:paraId="0287990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472</w:t>
      </w:r>
    </w:p>
    <w:p w14:paraId="2705B1D4"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472</w:t>
      </w:r>
    </w:p>
    <w:p w14:paraId="2083CC2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472</w:t>
      </w:r>
    </w:p>
    <w:p w14:paraId="7B3C2F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473</w:t>
      </w:r>
    </w:p>
    <w:p w14:paraId="4F07EB5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10.1.6</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with IMSI change</w:t>
      </w:r>
      <w:r>
        <w:rPr>
          <w:noProof/>
        </w:rPr>
        <w:tab/>
        <w:t>474</w:t>
      </w:r>
    </w:p>
    <w:p w14:paraId="7DDD65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474</w:t>
      </w:r>
    </w:p>
    <w:p w14:paraId="31902A8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474</w:t>
      </w:r>
    </w:p>
    <w:p w14:paraId="02BC458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474</w:t>
      </w:r>
    </w:p>
    <w:p w14:paraId="0BC30B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474</w:t>
      </w:r>
    </w:p>
    <w:p w14:paraId="54A7A7B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474</w:t>
      </w:r>
    </w:p>
    <w:p w14:paraId="3ED8E5F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475</w:t>
      </w:r>
    </w:p>
    <w:p w14:paraId="21FB19E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476</w:t>
      </w:r>
    </w:p>
    <w:p w14:paraId="391CD52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10.1.7</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E-UTRA with ACSG list and OCSG list on USIM</w:t>
      </w:r>
      <w:r>
        <w:rPr>
          <w:noProof/>
        </w:rPr>
        <w:tab/>
        <w:t>476</w:t>
      </w:r>
    </w:p>
    <w:p w14:paraId="222B3D0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476</w:t>
      </w:r>
    </w:p>
    <w:p w14:paraId="6FCFE31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476</w:t>
      </w:r>
    </w:p>
    <w:p w14:paraId="1546FA9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477</w:t>
      </w:r>
    </w:p>
    <w:p w14:paraId="5F09213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477</w:t>
      </w:r>
    </w:p>
    <w:p w14:paraId="7C4B2B9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477</w:t>
      </w:r>
    </w:p>
    <w:p w14:paraId="6AD3408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477</w:t>
      </w:r>
    </w:p>
    <w:p w14:paraId="45604A3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478</w:t>
      </w:r>
    </w:p>
    <w:p w14:paraId="1A0B4C7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10.1.8</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E-UTRA with ACSG list and OCSG list on USIM</w:t>
      </w:r>
      <w:r>
        <w:rPr>
          <w:noProof/>
        </w:rPr>
        <w:tab/>
        <w:t>479</w:t>
      </w:r>
    </w:p>
    <w:p w14:paraId="3E802A3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479</w:t>
      </w:r>
    </w:p>
    <w:p w14:paraId="55E095C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479</w:t>
      </w:r>
    </w:p>
    <w:p w14:paraId="23DE378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480</w:t>
      </w:r>
    </w:p>
    <w:p w14:paraId="1F04054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480</w:t>
      </w:r>
    </w:p>
    <w:p w14:paraId="784BAEE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480</w:t>
      </w:r>
    </w:p>
    <w:p w14:paraId="0A82285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481</w:t>
      </w:r>
    </w:p>
    <w:p w14:paraId="3E5269A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481</w:t>
      </w:r>
    </w:p>
    <w:p w14:paraId="7AABC93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CSG list handling for UTRA</w:t>
      </w:r>
      <w:r>
        <w:rPr>
          <w:noProof/>
        </w:rPr>
        <w:tab/>
        <w:t>483</w:t>
      </w:r>
    </w:p>
    <w:p w14:paraId="2B52260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UTRA with ACSG list and OCSG list on USIM</w:t>
      </w:r>
      <w:r>
        <w:rPr>
          <w:noProof/>
        </w:rPr>
        <w:tab/>
        <w:t>483</w:t>
      </w:r>
    </w:p>
    <w:p w14:paraId="0988E00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483</w:t>
      </w:r>
    </w:p>
    <w:p w14:paraId="630793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483</w:t>
      </w:r>
    </w:p>
    <w:p w14:paraId="34BD49A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483</w:t>
      </w:r>
    </w:p>
    <w:p w14:paraId="5CC072D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483</w:t>
      </w:r>
    </w:p>
    <w:p w14:paraId="5E03CCF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483</w:t>
      </w:r>
    </w:p>
    <w:p w14:paraId="52DB3EE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484</w:t>
      </w:r>
    </w:p>
    <w:p w14:paraId="4008101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484</w:t>
      </w:r>
    </w:p>
    <w:p w14:paraId="105DE76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UTRA with ACSG list and OCSG list on USIM</w:t>
      </w:r>
      <w:r>
        <w:rPr>
          <w:noProof/>
        </w:rPr>
        <w:tab/>
        <w:t>486</w:t>
      </w:r>
    </w:p>
    <w:p w14:paraId="7D81F70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486</w:t>
      </w:r>
    </w:p>
    <w:p w14:paraId="7DEDFD3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486</w:t>
      </w:r>
    </w:p>
    <w:p w14:paraId="2E17F9A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486</w:t>
      </w:r>
    </w:p>
    <w:p w14:paraId="68D0567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486</w:t>
      </w:r>
    </w:p>
    <w:p w14:paraId="1B916620"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486</w:t>
      </w:r>
    </w:p>
    <w:p w14:paraId="3407A62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487</w:t>
      </w:r>
    </w:p>
    <w:p w14:paraId="247D04E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488</w:t>
      </w:r>
    </w:p>
    <w:p w14:paraId="6B32AFC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Manual CSG selection in UTRA with CSG list on USIM, success</w:t>
      </w:r>
      <w:r>
        <w:rPr>
          <w:noProof/>
        </w:rPr>
        <w:tab/>
        <w:t>489</w:t>
      </w:r>
    </w:p>
    <w:p w14:paraId="128DF0D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489</w:t>
      </w:r>
    </w:p>
    <w:p w14:paraId="6A5CF45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489</w:t>
      </w:r>
    </w:p>
    <w:p w14:paraId="0B15B8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490</w:t>
      </w:r>
    </w:p>
    <w:p w14:paraId="5B56772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490</w:t>
      </w:r>
    </w:p>
    <w:p w14:paraId="1F26034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490</w:t>
      </w:r>
    </w:p>
    <w:p w14:paraId="1057F0F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10.2.3.4.2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490</w:t>
      </w:r>
    </w:p>
    <w:p w14:paraId="18C4F6F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10.2.3.5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491</w:t>
      </w:r>
    </w:p>
    <w:p w14:paraId="574378DC"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sidRPr="00975E10">
        <w:rPr>
          <w:noProof/>
          <w:snapToGrid w:val="0"/>
        </w:rPr>
        <w:t>NAS security context parameter handling</w:t>
      </w:r>
      <w:r>
        <w:rPr>
          <w:noProof/>
        </w:rPr>
        <w:tab/>
        <w:t>492</w:t>
      </w:r>
    </w:p>
    <w:p w14:paraId="528077EC"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NAS security context parameter handling when service "EMM Information" is available</w:t>
      </w:r>
      <w:r>
        <w:rPr>
          <w:noProof/>
        </w:rPr>
        <w:tab/>
        <w:t>492</w:t>
      </w:r>
    </w:p>
    <w:p w14:paraId="2585771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492</w:t>
      </w:r>
    </w:p>
    <w:p w14:paraId="0C35BB5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492</w:t>
      </w:r>
    </w:p>
    <w:p w14:paraId="045FDAB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493</w:t>
      </w:r>
    </w:p>
    <w:p w14:paraId="6C571CA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493</w:t>
      </w:r>
    </w:p>
    <w:p w14:paraId="64F277D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493</w:t>
      </w:r>
    </w:p>
    <w:p w14:paraId="44ECA98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493</w:t>
      </w:r>
    </w:p>
    <w:p w14:paraId="463191B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494</w:t>
      </w:r>
    </w:p>
    <w:p w14:paraId="76B0E1BD"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sidRPr="00975E10">
        <w:rPr>
          <w:noProof/>
          <w:snapToGrid w:val="0"/>
        </w:rPr>
        <w:t>NAS security context parameter handling when service "EMM Information" is not available, no IMSI change</w:t>
      </w:r>
      <w:r>
        <w:rPr>
          <w:noProof/>
        </w:rPr>
        <w:tab/>
        <w:t>494</w:t>
      </w:r>
    </w:p>
    <w:p w14:paraId="7AD106F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494</w:t>
      </w:r>
    </w:p>
    <w:p w14:paraId="4004525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494</w:t>
      </w:r>
    </w:p>
    <w:p w14:paraId="00D7F17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495</w:t>
      </w:r>
    </w:p>
    <w:p w14:paraId="7757CAA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495</w:t>
      </w:r>
    </w:p>
    <w:p w14:paraId="7E067A1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495</w:t>
      </w:r>
    </w:p>
    <w:p w14:paraId="5987328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495</w:t>
      </w:r>
    </w:p>
    <w:p w14:paraId="32AB35D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496</w:t>
      </w:r>
    </w:p>
    <w:p w14:paraId="6D3D8B83"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sidRPr="00975E10">
        <w:rPr>
          <w:noProof/>
          <w:snapToGrid w:val="0"/>
        </w:rPr>
        <w:t>NAS security context parameter handling when service "EMM Information" is not available, IMSI changed</w:t>
      </w:r>
      <w:r>
        <w:rPr>
          <w:noProof/>
        </w:rPr>
        <w:tab/>
        <w:t>496</w:t>
      </w:r>
    </w:p>
    <w:p w14:paraId="6D1E1DF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496</w:t>
      </w:r>
    </w:p>
    <w:p w14:paraId="376FA26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496</w:t>
      </w:r>
    </w:p>
    <w:p w14:paraId="50B6535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497</w:t>
      </w:r>
    </w:p>
    <w:p w14:paraId="7DA8D99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497</w:t>
      </w:r>
    </w:p>
    <w:p w14:paraId="51B1838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497</w:t>
      </w:r>
    </w:p>
    <w:p w14:paraId="220E9E2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497</w:t>
      </w:r>
    </w:p>
    <w:p w14:paraId="25D5A05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498</w:t>
      </w:r>
    </w:p>
    <w:p w14:paraId="0F7544EF"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EPS NAS Security Context Storage</w:t>
      </w:r>
      <w:r>
        <w:rPr>
          <w:noProof/>
        </w:rPr>
        <w:tab/>
        <w:t>498</w:t>
      </w:r>
    </w:p>
    <w:p w14:paraId="20E24D0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498</w:t>
      </w:r>
    </w:p>
    <w:p w14:paraId="24B2EFD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498</w:t>
      </w:r>
    </w:p>
    <w:p w14:paraId="7FA72E0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498</w:t>
      </w:r>
    </w:p>
    <w:p w14:paraId="4B9E454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499</w:t>
      </w:r>
    </w:p>
    <w:p w14:paraId="11D449D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499</w:t>
      </w:r>
    </w:p>
    <w:p w14:paraId="1821E53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499</w:t>
      </w:r>
    </w:p>
    <w:p w14:paraId="67646C7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500</w:t>
      </w:r>
    </w:p>
    <w:p w14:paraId="12A0FAA1"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sidRPr="00975E10">
        <w:rPr>
          <w:noProof/>
          <w:snapToGrid w:val="0"/>
        </w:rPr>
        <w:t>Non Access Stratum (NAS) Configuration parameter handling</w:t>
      </w:r>
      <w:r>
        <w:rPr>
          <w:noProof/>
        </w:rPr>
        <w:tab/>
        <w:t>500</w:t>
      </w:r>
    </w:p>
    <w:p w14:paraId="44BBA23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NAS signaling priority handling</w:t>
      </w:r>
      <w:r>
        <w:rPr>
          <w:noProof/>
        </w:rPr>
        <w:tab/>
        <w:t>500</w:t>
      </w:r>
    </w:p>
    <w:p w14:paraId="6D4B0CD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500</w:t>
      </w:r>
    </w:p>
    <w:p w14:paraId="7339884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500</w:t>
      </w:r>
    </w:p>
    <w:p w14:paraId="012DC75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500</w:t>
      </w:r>
    </w:p>
    <w:p w14:paraId="5445FDD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1C28371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4DD72B33"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NMO I Network Mode of Operation I handling</w:t>
      </w:r>
      <w:r>
        <w:rPr>
          <w:noProof/>
        </w:rPr>
        <w:tab/>
        <w:t>501</w:t>
      </w:r>
    </w:p>
    <w:p w14:paraId="52A1314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501</w:t>
      </w:r>
    </w:p>
    <w:p w14:paraId="0CED0E6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7D4F089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5C09945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768DE2B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3C4071E2"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Attach with IMSI handling</w:t>
      </w:r>
      <w:r>
        <w:rPr>
          <w:noProof/>
        </w:rPr>
        <w:tab/>
        <w:t>501</w:t>
      </w:r>
    </w:p>
    <w:p w14:paraId="0F5DC37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501</w:t>
      </w:r>
    </w:p>
    <w:p w14:paraId="1B1FA5D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2828D54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12.3.3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418B184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102E3B1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501</w:t>
      </w:r>
    </w:p>
    <w:p w14:paraId="589D09FD"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12.4</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Verifying Minimum Periodic Search Timer</w:t>
      </w:r>
      <w:r>
        <w:rPr>
          <w:noProof/>
        </w:rPr>
        <w:tab/>
        <w:t>501</w:t>
      </w:r>
    </w:p>
    <w:p w14:paraId="1B9510B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501</w:t>
      </w:r>
    </w:p>
    <w:p w14:paraId="40AE31B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75B6040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62C59CD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521EE0B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059F8295"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Extended access barring handling</w:t>
      </w:r>
      <w:r>
        <w:rPr>
          <w:noProof/>
        </w:rPr>
        <w:tab/>
        <w:t>502</w:t>
      </w:r>
    </w:p>
    <w:p w14:paraId="5361472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502</w:t>
      </w:r>
    </w:p>
    <w:p w14:paraId="55F35F6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12.5.2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74A01A7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3D24CAA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12.5.4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477E7CB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12.5.5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5A829C5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12.6</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Verifying Timer T3245 Behaviour</w:t>
      </w:r>
      <w:r>
        <w:rPr>
          <w:noProof/>
        </w:rPr>
        <w:tab/>
        <w:t>502</w:t>
      </w:r>
    </w:p>
    <w:p w14:paraId="5FB3BF9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502</w:t>
      </w:r>
    </w:p>
    <w:p w14:paraId="0DCA00D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503</w:t>
      </w:r>
    </w:p>
    <w:p w14:paraId="198EEAA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503</w:t>
      </w:r>
    </w:p>
    <w:p w14:paraId="1ACE065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503</w:t>
      </w:r>
    </w:p>
    <w:p w14:paraId="6CD68F2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503</w:t>
      </w:r>
    </w:p>
    <w:p w14:paraId="7E3F7B1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504</w:t>
      </w:r>
    </w:p>
    <w:p w14:paraId="64617DE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504</w:t>
      </w:r>
    </w:p>
    <w:p w14:paraId="0B28572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12.7</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Override NAS signalling low priority</w:t>
      </w:r>
      <w:r>
        <w:rPr>
          <w:noProof/>
        </w:rPr>
        <w:tab/>
        <w:t>505</w:t>
      </w:r>
    </w:p>
    <w:p w14:paraId="25A3F7D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505</w:t>
      </w:r>
    </w:p>
    <w:p w14:paraId="1E66CA7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505</w:t>
      </w:r>
    </w:p>
    <w:p w14:paraId="68712FC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505</w:t>
      </w:r>
    </w:p>
    <w:p w14:paraId="5942161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505</w:t>
      </w:r>
    </w:p>
    <w:p w14:paraId="575670C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505</w:t>
      </w:r>
    </w:p>
    <w:p w14:paraId="2A318F3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506</w:t>
      </w:r>
    </w:p>
    <w:p w14:paraId="4A50BDD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506</w:t>
      </w:r>
    </w:p>
    <w:p w14:paraId="168F170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12.8</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Override Extended access barring</w:t>
      </w:r>
      <w:r>
        <w:rPr>
          <w:noProof/>
        </w:rPr>
        <w:tab/>
        <w:t>506</w:t>
      </w:r>
    </w:p>
    <w:p w14:paraId="0A72428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506</w:t>
      </w:r>
    </w:p>
    <w:p w14:paraId="5C6FF61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506</w:t>
      </w:r>
    </w:p>
    <w:p w14:paraId="4E4176A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507</w:t>
      </w:r>
    </w:p>
    <w:p w14:paraId="407290E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507</w:t>
      </w:r>
    </w:p>
    <w:p w14:paraId="062DE7C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507</w:t>
      </w:r>
    </w:p>
    <w:p w14:paraId="2A2097E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507</w:t>
      </w:r>
    </w:p>
    <w:p w14:paraId="3F713D8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508</w:t>
      </w:r>
    </w:p>
    <w:p w14:paraId="765178F8"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12.9</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Fast First Higher Priority PLMN Search</w:t>
      </w:r>
      <w:r>
        <w:rPr>
          <w:noProof/>
        </w:rPr>
        <w:tab/>
        <w:t>508</w:t>
      </w:r>
    </w:p>
    <w:p w14:paraId="2E9AACA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508</w:t>
      </w:r>
    </w:p>
    <w:p w14:paraId="7EDDF4C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508</w:t>
      </w:r>
    </w:p>
    <w:p w14:paraId="24056BE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508</w:t>
      </w:r>
    </w:p>
    <w:p w14:paraId="7F08B06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508</w:t>
      </w:r>
    </w:p>
    <w:p w14:paraId="0B64C14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508</w:t>
      </w:r>
    </w:p>
    <w:p w14:paraId="3356A01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509</w:t>
      </w:r>
    </w:p>
    <w:p w14:paraId="1D47BAF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509</w:t>
      </w:r>
    </w:p>
    <w:p w14:paraId="63DD5DB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12.10</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E-UTRA Disabling Allowed for EMM cause #15</w:t>
      </w:r>
      <w:r>
        <w:rPr>
          <w:noProof/>
        </w:rPr>
        <w:tab/>
        <w:t>510</w:t>
      </w:r>
    </w:p>
    <w:p w14:paraId="3E602AB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510</w:t>
      </w:r>
    </w:p>
    <w:p w14:paraId="0A53790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510</w:t>
      </w:r>
    </w:p>
    <w:p w14:paraId="3F571DD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510</w:t>
      </w:r>
    </w:p>
    <w:p w14:paraId="0C20BD9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510</w:t>
      </w:r>
    </w:p>
    <w:p w14:paraId="5F150BD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510</w:t>
      </w:r>
    </w:p>
    <w:p w14:paraId="4573F85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511</w:t>
      </w:r>
    </w:p>
    <w:p w14:paraId="0D0C100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511</w:t>
      </w:r>
    </w:p>
    <w:p w14:paraId="22CED8BF"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SM_RetryWaitTime</w:t>
      </w:r>
      <w:r>
        <w:rPr>
          <w:noProof/>
        </w:rPr>
        <w:tab/>
        <w:t>512</w:t>
      </w:r>
    </w:p>
    <w:p w14:paraId="745DDDD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512</w:t>
      </w:r>
    </w:p>
    <w:p w14:paraId="5013913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512</w:t>
      </w:r>
    </w:p>
    <w:p w14:paraId="19B7A3C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512</w:t>
      </w:r>
    </w:p>
    <w:p w14:paraId="3513FD1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512</w:t>
      </w:r>
    </w:p>
    <w:p w14:paraId="5AE11A5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512</w:t>
      </w:r>
    </w:p>
    <w:p w14:paraId="08BD7F2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513</w:t>
      </w:r>
    </w:p>
    <w:p w14:paraId="68C3264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513</w:t>
      </w:r>
    </w:p>
    <w:p w14:paraId="21A02CFD"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EF</w:t>
      </w:r>
      <w:r w:rsidRPr="00975E10">
        <w:rPr>
          <w:noProof/>
          <w:vertAlign w:val="subscript"/>
        </w:rPr>
        <w:t>NASCONFIG</w:t>
      </w:r>
      <w:r>
        <w:rPr>
          <w:noProof/>
        </w:rPr>
        <w:t xml:space="preserve"> – SM_RetryAtRATChange</w:t>
      </w:r>
      <w:r>
        <w:rPr>
          <w:noProof/>
        </w:rPr>
        <w:tab/>
        <w:t>513</w:t>
      </w:r>
    </w:p>
    <w:p w14:paraId="18EAAC6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513</w:t>
      </w:r>
    </w:p>
    <w:p w14:paraId="7DE55BC9"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513</w:t>
      </w:r>
    </w:p>
    <w:p w14:paraId="62FF22D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513</w:t>
      </w:r>
    </w:p>
    <w:p w14:paraId="70E8261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514</w:t>
      </w:r>
    </w:p>
    <w:p w14:paraId="150AED1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514</w:t>
      </w:r>
    </w:p>
    <w:p w14:paraId="5F3775EF"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UICC interface during PSM</w:t>
      </w:r>
      <w:r>
        <w:rPr>
          <w:noProof/>
        </w:rPr>
        <w:tab/>
        <w:t>514</w:t>
      </w:r>
    </w:p>
    <w:p w14:paraId="6DB42A1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No UICC deactivation in PSM</w:t>
      </w:r>
      <w:r>
        <w:rPr>
          <w:noProof/>
        </w:rPr>
        <w:tab/>
        <w:t>514</w:t>
      </w:r>
    </w:p>
    <w:p w14:paraId="33BF8D2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514</w:t>
      </w:r>
    </w:p>
    <w:p w14:paraId="5696A7B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514</w:t>
      </w:r>
    </w:p>
    <w:p w14:paraId="6CAD318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514</w:t>
      </w:r>
    </w:p>
    <w:p w14:paraId="4B5219A1"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514</w:t>
      </w:r>
    </w:p>
    <w:p w14:paraId="27AE0CA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514</w:t>
      </w:r>
    </w:p>
    <w:p w14:paraId="5B275FD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515</w:t>
      </w:r>
    </w:p>
    <w:p w14:paraId="1094B5C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515</w:t>
      </w:r>
    </w:p>
    <w:p w14:paraId="340DE0F1"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PSM not accepted by E-USS/NB-SS</w:t>
      </w:r>
      <w:r>
        <w:rPr>
          <w:noProof/>
        </w:rPr>
        <w:tab/>
        <w:t>515</w:t>
      </w:r>
    </w:p>
    <w:p w14:paraId="137B54F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7D786D2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515</w:t>
      </w:r>
    </w:p>
    <w:p w14:paraId="0FFFC1E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516</w:t>
      </w:r>
    </w:p>
    <w:p w14:paraId="61BE0A2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516</w:t>
      </w:r>
    </w:p>
    <w:p w14:paraId="5297D76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516</w:t>
      </w:r>
    </w:p>
    <w:p w14:paraId="262F597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516</w:t>
      </w:r>
    </w:p>
    <w:p w14:paraId="01881C4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516</w:t>
      </w:r>
    </w:p>
    <w:p w14:paraId="5DB16E7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13.3</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UICC deactivation in PSM</w:t>
      </w:r>
      <w:r>
        <w:rPr>
          <w:noProof/>
        </w:rPr>
        <w:tab/>
        <w:t>517</w:t>
      </w:r>
    </w:p>
    <w:p w14:paraId="7AE6A3B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517</w:t>
      </w:r>
    </w:p>
    <w:p w14:paraId="7D229CE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517</w:t>
      </w:r>
    </w:p>
    <w:p w14:paraId="33EA67C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517</w:t>
      </w:r>
    </w:p>
    <w:p w14:paraId="429CA5C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517</w:t>
      </w:r>
    </w:p>
    <w:p w14:paraId="0E914EC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517</w:t>
      </w:r>
    </w:p>
    <w:p w14:paraId="7788606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518</w:t>
      </w:r>
    </w:p>
    <w:p w14:paraId="45E6C15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518</w:t>
      </w:r>
    </w:p>
    <w:p w14:paraId="4093AE0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13.4</w:t>
      </w:r>
      <w:r>
        <w:rPr>
          <w:rFonts w:asciiTheme="minorHAnsi" w:eastAsiaTheme="minorEastAsia" w:hAnsiTheme="minorHAnsi" w:cstheme="minorBidi"/>
          <w:noProof/>
          <w:kern w:val="2"/>
          <w:sz w:val="22"/>
          <w:szCs w:val="22"/>
          <w:lang w:eastAsia="en-GB"/>
          <w14:ligatures w14:val="standardContextual"/>
        </w:rPr>
        <w:tab/>
      </w:r>
      <w:r>
        <w:rPr>
          <w:noProof/>
        </w:rPr>
        <w:t>UICC interface in PSM for E-UTRAN – SUSPEND UICC</w:t>
      </w:r>
      <w:r>
        <w:rPr>
          <w:noProof/>
        </w:rPr>
        <w:tab/>
        <w:t>518</w:t>
      </w:r>
    </w:p>
    <w:p w14:paraId="7C87F55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518</w:t>
      </w:r>
    </w:p>
    <w:p w14:paraId="06DC10A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518</w:t>
      </w:r>
    </w:p>
    <w:p w14:paraId="4377AEDC"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519</w:t>
      </w:r>
    </w:p>
    <w:p w14:paraId="617BFFB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519</w:t>
      </w:r>
    </w:p>
    <w:p w14:paraId="6D0F035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519</w:t>
      </w:r>
    </w:p>
    <w:p w14:paraId="740059A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520</w:t>
      </w:r>
    </w:p>
    <w:p w14:paraId="4C7D34DD"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UICC interface during eDRX</w:t>
      </w:r>
      <w:r>
        <w:rPr>
          <w:noProof/>
        </w:rPr>
        <w:tab/>
        <w:t>520</w:t>
      </w:r>
    </w:p>
    <w:p w14:paraId="7A61D53A"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supported by the UICC</w:t>
      </w:r>
      <w:r>
        <w:rPr>
          <w:noProof/>
        </w:rPr>
        <w:tab/>
        <w:t>520</w:t>
      </w:r>
    </w:p>
    <w:p w14:paraId="163E153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520</w:t>
      </w:r>
    </w:p>
    <w:p w14:paraId="66BFF43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520</w:t>
      </w:r>
    </w:p>
    <w:p w14:paraId="6D08754F"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520</w:t>
      </w:r>
    </w:p>
    <w:p w14:paraId="788952A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520</w:t>
      </w:r>
    </w:p>
    <w:p w14:paraId="4734D3B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520</w:t>
      </w:r>
    </w:p>
    <w:p w14:paraId="50AB07D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521</w:t>
      </w:r>
    </w:p>
    <w:p w14:paraId="4C58C6A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521</w:t>
      </w:r>
    </w:p>
    <w:p w14:paraId="04CAD98E"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accepted by E-USS/NB-SS</w:t>
      </w:r>
      <w:r>
        <w:rPr>
          <w:noProof/>
        </w:rPr>
        <w:tab/>
        <w:t>522</w:t>
      </w:r>
    </w:p>
    <w:p w14:paraId="7508D5FA"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522</w:t>
      </w:r>
    </w:p>
    <w:p w14:paraId="6F05DD4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522</w:t>
      </w:r>
    </w:p>
    <w:p w14:paraId="4F0666E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522</w:t>
      </w:r>
    </w:p>
    <w:p w14:paraId="43A56BE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522</w:t>
      </w:r>
    </w:p>
    <w:p w14:paraId="3C285BA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522</w:t>
      </w:r>
    </w:p>
    <w:p w14:paraId="7351B38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523</w:t>
      </w:r>
    </w:p>
    <w:p w14:paraId="2060CD9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UICC deactivation during eDRX</w:t>
      </w:r>
      <w:r>
        <w:rPr>
          <w:noProof/>
        </w:rPr>
        <w:tab/>
        <w:t>523</w:t>
      </w:r>
    </w:p>
    <w:p w14:paraId="3CBBA61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523</w:t>
      </w:r>
    </w:p>
    <w:p w14:paraId="05DECB52"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523</w:t>
      </w:r>
    </w:p>
    <w:p w14:paraId="4F2AC6E7"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524</w:t>
      </w:r>
    </w:p>
    <w:p w14:paraId="371D7C0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524</w:t>
      </w:r>
    </w:p>
    <w:p w14:paraId="012B4EB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524</w:t>
      </w:r>
    </w:p>
    <w:p w14:paraId="757885B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525</w:t>
      </w:r>
    </w:p>
    <w:p w14:paraId="2BAED49D"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525</w:t>
      </w:r>
    </w:p>
    <w:p w14:paraId="6D1F5849"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14.4</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SUSPEND UICC</w:t>
      </w:r>
      <w:r>
        <w:rPr>
          <w:noProof/>
        </w:rPr>
        <w:tab/>
        <w:t>525</w:t>
      </w:r>
    </w:p>
    <w:p w14:paraId="668ACCC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525</w:t>
      </w:r>
    </w:p>
    <w:p w14:paraId="75DEA34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525</w:t>
      </w:r>
    </w:p>
    <w:p w14:paraId="792A51A6"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526</w:t>
      </w:r>
    </w:p>
    <w:p w14:paraId="678B478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526</w:t>
      </w:r>
    </w:p>
    <w:p w14:paraId="6543505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526</w:t>
      </w:r>
    </w:p>
    <w:p w14:paraId="626D2A8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527</w:t>
      </w:r>
    </w:p>
    <w:p w14:paraId="1106A8D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527</w:t>
      </w:r>
    </w:p>
    <w:p w14:paraId="4786E683"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Authentication procedure and NAS security context handling for 5G</w:t>
      </w:r>
      <w:r>
        <w:rPr>
          <w:noProof/>
        </w:rPr>
        <w:tab/>
        <w:t>527</w:t>
      </w:r>
    </w:p>
    <w:p w14:paraId="1D461D36"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w:t>
      </w:r>
      <w:r>
        <w:rPr>
          <w:noProof/>
        </w:rPr>
        <w:tab/>
        <w:t>527</w:t>
      </w:r>
    </w:p>
    <w:p w14:paraId="25DB707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15.1.1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w:t>
      </w:r>
      <w:r>
        <w:rPr>
          <w:noProof/>
        </w:rPr>
        <w:tab/>
        <w:t>527</w:t>
      </w:r>
    </w:p>
    <w:p w14:paraId="6E775D6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527</w:t>
      </w:r>
    </w:p>
    <w:p w14:paraId="7446104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528</w:t>
      </w:r>
    </w:p>
    <w:p w14:paraId="3EEB5CE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528</w:t>
      </w:r>
    </w:p>
    <w:p w14:paraId="6658773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528</w:t>
      </w:r>
    </w:p>
    <w:p w14:paraId="6AE25CA2"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528</w:t>
      </w:r>
    </w:p>
    <w:p w14:paraId="0908A30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529</w:t>
      </w:r>
    </w:p>
    <w:p w14:paraId="2B62CD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529</w:t>
      </w:r>
    </w:p>
    <w:p w14:paraId="0872D423"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sidRPr="00975E10">
        <w:rPr>
          <w:noProof/>
          <w:lang w:val="en-US" w:eastAsia="fr-FR"/>
        </w:rPr>
        <w:t>15.1A.1</w:t>
      </w:r>
      <w:r>
        <w:rPr>
          <w:rFonts w:asciiTheme="minorHAnsi" w:eastAsiaTheme="minorEastAsia" w:hAnsiTheme="minorHAnsi" w:cstheme="minorBidi"/>
          <w:noProof/>
          <w:kern w:val="2"/>
          <w:sz w:val="22"/>
          <w:szCs w:val="22"/>
          <w:lang w:eastAsia="en-GB"/>
          <w14:ligatures w14:val="standardContextual"/>
        </w:rPr>
        <w:tab/>
      </w:r>
      <w:r w:rsidRPr="00975E10">
        <w:rPr>
          <w:noProof/>
          <w:lang w:val="en-US" w:eastAsia="fr-FR"/>
        </w:rPr>
        <w:t>Authentication procedure for EAP-AKA' - Authentication is Successful</w:t>
      </w:r>
      <w:r>
        <w:rPr>
          <w:noProof/>
        </w:rPr>
        <w:tab/>
        <w:t>530</w:t>
      </w:r>
    </w:p>
    <w:p w14:paraId="3841095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15.1A.1.1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530</w:t>
      </w:r>
    </w:p>
    <w:p w14:paraId="3211665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15.1A.1.2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531</w:t>
      </w:r>
    </w:p>
    <w:p w14:paraId="6090EA5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15.1A.1.3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531</w:t>
      </w:r>
    </w:p>
    <w:p w14:paraId="327B8677"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531</w:t>
      </w:r>
    </w:p>
    <w:p w14:paraId="47E2622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15.1A.1.4.1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531</w:t>
      </w:r>
    </w:p>
    <w:p w14:paraId="52DCC46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15.1A.1.4.2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531</w:t>
      </w:r>
    </w:p>
    <w:p w14:paraId="7A680A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15.1A.1.5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532</w:t>
      </w:r>
    </w:p>
    <w:p w14:paraId="046A6AB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15.1.2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 - GSM UICC</w:t>
      </w:r>
      <w:r>
        <w:rPr>
          <w:noProof/>
        </w:rPr>
        <w:tab/>
        <w:t>533</w:t>
      </w:r>
    </w:p>
    <w:p w14:paraId="018DBD7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533</w:t>
      </w:r>
    </w:p>
    <w:p w14:paraId="35AB1C4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533</w:t>
      </w:r>
    </w:p>
    <w:p w14:paraId="0069C98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533</w:t>
      </w:r>
    </w:p>
    <w:p w14:paraId="7564581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534</w:t>
      </w:r>
    </w:p>
    <w:p w14:paraId="2595533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534</w:t>
      </w:r>
    </w:p>
    <w:p w14:paraId="6CA61E7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534</w:t>
      </w:r>
    </w:p>
    <w:p w14:paraId="3BEB07D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535</w:t>
      </w:r>
    </w:p>
    <w:p w14:paraId="42983924"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15.1.3</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AUTN fails on the USIM</w:t>
      </w:r>
      <w:r>
        <w:rPr>
          <w:noProof/>
        </w:rPr>
        <w:tab/>
        <w:t>535</w:t>
      </w:r>
    </w:p>
    <w:p w14:paraId="64D4EDD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535</w:t>
      </w:r>
    </w:p>
    <w:p w14:paraId="57B57A8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535</w:t>
      </w:r>
    </w:p>
    <w:p w14:paraId="682A0E3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535</w:t>
      </w:r>
    </w:p>
    <w:p w14:paraId="307136C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536</w:t>
      </w:r>
    </w:p>
    <w:p w14:paraId="024ED9A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536</w:t>
      </w:r>
    </w:p>
    <w:p w14:paraId="26012E2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536</w:t>
      </w:r>
    </w:p>
    <w:p w14:paraId="1653FDB0"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536</w:t>
      </w:r>
    </w:p>
    <w:p w14:paraId="2F3814E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15.1.4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after SUPI is changed</w:t>
      </w:r>
      <w:r>
        <w:rPr>
          <w:noProof/>
        </w:rPr>
        <w:tab/>
        <w:t>537</w:t>
      </w:r>
    </w:p>
    <w:p w14:paraId="158735E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537</w:t>
      </w:r>
    </w:p>
    <w:p w14:paraId="7F2B405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537</w:t>
      </w:r>
    </w:p>
    <w:p w14:paraId="39506BF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537</w:t>
      </w:r>
    </w:p>
    <w:p w14:paraId="5D4B20F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537</w:t>
      </w:r>
    </w:p>
    <w:p w14:paraId="263CD16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538</w:t>
      </w:r>
    </w:p>
    <w:p w14:paraId="063AAB0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w:t>
      </w:r>
      <w:r>
        <w:rPr>
          <w:noProof/>
        </w:rPr>
        <w:tab/>
        <w:t>539</w:t>
      </w:r>
    </w:p>
    <w:p w14:paraId="13BECA2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540</w:t>
      </w:r>
    </w:p>
    <w:p w14:paraId="195E525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540</w:t>
      </w:r>
    </w:p>
    <w:p w14:paraId="5289F6CC"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542</w:t>
      </w:r>
    </w:p>
    <w:p w14:paraId="11CDE17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542</w:t>
      </w:r>
    </w:p>
    <w:p w14:paraId="224FD85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15.2A.2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544</w:t>
      </w:r>
    </w:p>
    <w:p w14:paraId="6C2B655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15.2A.2.1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544</w:t>
      </w:r>
    </w:p>
    <w:p w14:paraId="57DB650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15.2A.2.2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544</w:t>
      </w:r>
    </w:p>
    <w:p w14:paraId="16BF1D1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15.2A.2.3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544</w:t>
      </w:r>
    </w:p>
    <w:p w14:paraId="3CCC2F5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15.2A.2.4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545</w:t>
      </w:r>
    </w:p>
    <w:p w14:paraId="0040B54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15.2A.2.4.1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545</w:t>
      </w:r>
    </w:p>
    <w:p w14:paraId="4D767599"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15.2A.2.4.2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545</w:t>
      </w:r>
    </w:p>
    <w:p w14:paraId="548A598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15.2A.2.5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546</w:t>
      </w:r>
    </w:p>
    <w:p w14:paraId="5A9899C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546</w:t>
      </w:r>
    </w:p>
    <w:p w14:paraId="2B515BE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546</w:t>
      </w:r>
    </w:p>
    <w:p w14:paraId="6B3FDEF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546</w:t>
      </w:r>
    </w:p>
    <w:p w14:paraId="0C58D9E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547</w:t>
      </w:r>
    </w:p>
    <w:p w14:paraId="47AD6E9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547</w:t>
      </w:r>
    </w:p>
    <w:p w14:paraId="63780BEA"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547</w:t>
      </w:r>
    </w:p>
    <w:p w14:paraId="0F6DFC4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547</w:t>
      </w:r>
    </w:p>
    <w:p w14:paraId="09741BB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548</w:t>
      </w:r>
    </w:p>
    <w:p w14:paraId="46571E5B"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Authentication procedure 5G AKA – AUTN fails on the USIM</w:t>
      </w:r>
      <w:r>
        <w:rPr>
          <w:noProof/>
        </w:rPr>
        <w:tab/>
        <w:t>548</w:t>
      </w:r>
    </w:p>
    <w:p w14:paraId="173466B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548</w:t>
      </w:r>
    </w:p>
    <w:p w14:paraId="50557CA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548</w:t>
      </w:r>
    </w:p>
    <w:p w14:paraId="7A9B19E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549</w:t>
      </w:r>
    </w:p>
    <w:p w14:paraId="2B3CD46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549</w:t>
      </w:r>
    </w:p>
    <w:p w14:paraId="57AE7E5D"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549</w:t>
      </w:r>
    </w:p>
    <w:p w14:paraId="5C32A00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549</w:t>
      </w:r>
    </w:p>
    <w:p w14:paraId="1D32427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549</w:t>
      </w:r>
    </w:p>
    <w:p w14:paraId="2C2D078E"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after SUPI is changed</w:t>
      </w:r>
      <w:r>
        <w:rPr>
          <w:noProof/>
        </w:rPr>
        <w:tab/>
        <w:t>550</w:t>
      </w:r>
    </w:p>
    <w:p w14:paraId="5687A62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550</w:t>
      </w:r>
    </w:p>
    <w:p w14:paraId="2CFD2E2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550</w:t>
      </w:r>
    </w:p>
    <w:p w14:paraId="07DFA8A5"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550</w:t>
      </w:r>
    </w:p>
    <w:p w14:paraId="2A5570B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550</w:t>
      </w:r>
    </w:p>
    <w:p w14:paraId="2AD143B1"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550</w:t>
      </w:r>
    </w:p>
    <w:p w14:paraId="391EADC6"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551</w:t>
      </w:r>
    </w:p>
    <w:p w14:paraId="68FD61E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551</w:t>
      </w:r>
    </w:p>
    <w:p w14:paraId="5BA237C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15.2.5.2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552</w:t>
      </w:r>
    </w:p>
    <w:p w14:paraId="7943C5F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553</w:t>
      </w:r>
    </w:p>
    <w:p w14:paraId="380E25F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553</w:t>
      </w:r>
    </w:p>
    <w:p w14:paraId="11D3462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15.2.5.4.2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553</w:t>
      </w:r>
    </w:p>
    <w:p w14:paraId="7138173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15.2.5.5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554</w:t>
      </w:r>
    </w:p>
    <w:p w14:paraId="0FDEB3C1"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UE Route Selection Policy (URSP) procedure</w:t>
      </w:r>
      <w:r>
        <w:rPr>
          <w:noProof/>
        </w:rPr>
        <w:tab/>
        <w:t>557</w:t>
      </w:r>
    </w:p>
    <w:p w14:paraId="6DA2BDD0"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Pre-configured URSP rules</w:t>
      </w:r>
      <w:r>
        <w:rPr>
          <w:noProof/>
        </w:rPr>
        <w:tab/>
        <w:t>557</w:t>
      </w:r>
    </w:p>
    <w:p w14:paraId="1758D870"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sidRPr="00975E10">
        <w:rPr>
          <w:noProof/>
          <w:lang w:val="en-US"/>
        </w:rPr>
        <w:t>Support for URSP by USIM</w:t>
      </w:r>
      <w:r>
        <w:rPr>
          <w:noProof/>
        </w:rPr>
        <w:tab/>
        <w:t>557</w:t>
      </w:r>
    </w:p>
    <w:p w14:paraId="46740E8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557</w:t>
      </w:r>
    </w:p>
    <w:p w14:paraId="6D5E936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557</w:t>
      </w:r>
    </w:p>
    <w:p w14:paraId="6049DD5D"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557</w:t>
      </w:r>
    </w:p>
    <w:p w14:paraId="0CBE17DF"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558</w:t>
      </w:r>
    </w:p>
    <w:p w14:paraId="73A68CB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558</w:t>
      </w:r>
    </w:p>
    <w:p w14:paraId="577240D8"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559</w:t>
      </w:r>
    </w:p>
    <w:p w14:paraId="552E86F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560</w:t>
      </w:r>
    </w:p>
    <w:p w14:paraId="74FDA705"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16.1.2</w:t>
      </w:r>
      <w:r>
        <w:rPr>
          <w:rFonts w:asciiTheme="minorHAnsi" w:eastAsiaTheme="minorEastAsia" w:hAnsiTheme="minorHAnsi" w:cstheme="minorBidi"/>
          <w:noProof/>
          <w:kern w:val="2"/>
          <w:sz w:val="22"/>
          <w:szCs w:val="22"/>
          <w:lang w:eastAsia="en-GB"/>
          <w14:ligatures w14:val="standardContextual"/>
        </w:rPr>
        <w:tab/>
      </w:r>
      <w:r>
        <w:rPr>
          <w:noProof/>
        </w:rPr>
        <w:t>Support for URSP by ME</w:t>
      </w:r>
      <w:r>
        <w:rPr>
          <w:noProof/>
        </w:rPr>
        <w:tab/>
        <w:t>560</w:t>
      </w:r>
    </w:p>
    <w:p w14:paraId="41FD687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560</w:t>
      </w:r>
    </w:p>
    <w:p w14:paraId="319DB4F6"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560</w:t>
      </w:r>
    </w:p>
    <w:p w14:paraId="0A341464"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560</w:t>
      </w:r>
    </w:p>
    <w:p w14:paraId="0AFEFDB3"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560</w:t>
      </w:r>
    </w:p>
    <w:p w14:paraId="7357666F"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560</w:t>
      </w:r>
    </w:p>
    <w:p w14:paraId="7B01A92E"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561</w:t>
      </w:r>
    </w:p>
    <w:p w14:paraId="09C44978"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561</w:t>
      </w:r>
    </w:p>
    <w:p w14:paraId="4A43288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16.1.3</w:t>
      </w:r>
      <w:r>
        <w:rPr>
          <w:rFonts w:asciiTheme="minorHAnsi" w:eastAsiaTheme="minorEastAsia" w:hAnsiTheme="minorHAnsi" w:cstheme="minorBidi"/>
          <w:noProof/>
          <w:kern w:val="2"/>
          <w:sz w:val="22"/>
          <w:szCs w:val="22"/>
          <w:lang w:eastAsia="en-GB"/>
          <w14:ligatures w14:val="standardContextual"/>
        </w:rPr>
        <w:tab/>
      </w:r>
      <w:r>
        <w:rPr>
          <w:noProof/>
        </w:rPr>
        <w:t>Support of Signalled URSP</w:t>
      </w:r>
      <w:r>
        <w:rPr>
          <w:noProof/>
        </w:rPr>
        <w:tab/>
        <w:t>562</w:t>
      </w:r>
    </w:p>
    <w:p w14:paraId="0D76BC21"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562</w:t>
      </w:r>
    </w:p>
    <w:p w14:paraId="1F1C05D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562</w:t>
      </w:r>
    </w:p>
    <w:p w14:paraId="111910BB"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562</w:t>
      </w:r>
    </w:p>
    <w:p w14:paraId="09A3809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562</w:t>
      </w:r>
    </w:p>
    <w:p w14:paraId="60882213"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562</w:t>
      </w:r>
    </w:p>
    <w:p w14:paraId="61902637"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564</w:t>
      </w:r>
    </w:p>
    <w:p w14:paraId="7216FAB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564</w:t>
      </w:r>
    </w:p>
    <w:p w14:paraId="769D76E0" w14:textId="77777777" w:rsidR="00310710" w:rsidRDefault="00310710">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CAG list handling</w:t>
      </w:r>
      <w:r>
        <w:rPr>
          <w:noProof/>
        </w:rPr>
        <w:tab/>
        <w:t>565</w:t>
      </w:r>
    </w:p>
    <w:p w14:paraId="11E67054" w14:textId="77777777" w:rsidR="00310710" w:rsidRDefault="00310710">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CAG list handling for 5G</w:t>
      </w:r>
      <w:r>
        <w:rPr>
          <w:noProof/>
        </w:rPr>
        <w:tab/>
        <w:t>565</w:t>
      </w:r>
    </w:p>
    <w:p w14:paraId="50701138" w14:textId="77777777" w:rsidR="00310710" w:rsidRDefault="00310710">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Automatic CAG selection with preconfigured CAG list on USIM</w:t>
      </w:r>
      <w:r>
        <w:rPr>
          <w:noProof/>
        </w:rPr>
        <w:tab/>
        <w:t>565</w:t>
      </w:r>
    </w:p>
    <w:p w14:paraId="76516EDA"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565</w:t>
      </w:r>
    </w:p>
    <w:p w14:paraId="2D169569"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565</w:t>
      </w:r>
    </w:p>
    <w:p w14:paraId="566EAC7E"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565</w:t>
      </w:r>
    </w:p>
    <w:p w14:paraId="6EDC4552" w14:textId="77777777" w:rsidR="00310710" w:rsidRDefault="00310710">
      <w:pPr>
        <w:pStyle w:val="TOC4"/>
        <w:rPr>
          <w:rFonts w:asciiTheme="minorHAnsi" w:eastAsiaTheme="minorEastAsia" w:hAnsiTheme="minorHAnsi" w:cstheme="minorBidi"/>
          <w:noProof/>
          <w:kern w:val="2"/>
          <w:sz w:val="22"/>
          <w:szCs w:val="22"/>
          <w:lang w:eastAsia="en-GB"/>
          <w14:ligatures w14:val="standardContextual"/>
        </w:rPr>
      </w:pPr>
      <w:r>
        <w:rPr>
          <w:noProof/>
        </w:rPr>
        <w:t>17.1.1.4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565</w:t>
      </w:r>
    </w:p>
    <w:p w14:paraId="135C5C0B"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565</w:t>
      </w:r>
    </w:p>
    <w:p w14:paraId="5943D23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566</w:t>
      </w:r>
    </w:p>
    <w:p w14:paraId="19E42EA5" w14:textId="77777777" w:rsidR="00310710" w:rsidRDefault="00310710">
      <w:pPr>
        <w:pStyle w:val="TOC5"/>
        <w:rPr>
          <w:rFonts w:asciiTheme="minorHAnsi" w:eastAsiaTheme="minorEastAsia" w:hAnsiTheme="minorHAnsi" w:cstheme="minorBidi"/>
          <w:noProof/>
          <w:kern w:val="2"/>
          <w:sz w:val="22"/>
          <w:szCs w:val="22"/>
          <w:lang w:eastAsia="en-GB"/>
          <w14:ligatures w14:val="standardContextual"/>
        </w:rPr>
      </w:pPr>
      <w:r>
        <w:rPr>
          <w:noProof/>
        </w:rPr>
        <w:t>17.1.1.4.3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566</w:t>
      </w:r>
    </w:p>
    <w:p w14:paraId="61DE3F4A" w14:textId="3B4A421D" w:rsidR="00310710" w:rsidRDefault="00310710" w:rsidP="0031071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567</w:t>
      </w:r>
    </w:p>
    <w:p w14:paraId="262EE170" w14:textId="18085C01" w:rsidR="00310710" w:rsidRDefault="00310710" w:rsidP="0031071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t>572</w:t>
      </w:r>
    </w:p>
    <w:p w14:paraId="021B0D43" w14:textId="6F8B3A36"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55619777"/>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55619778"/>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56532398" w14:textId="01FED222" w:rsidR="00D15171" w:rsidRDefault="00D15171" w:rsidP="00A97581">
      <w:r>
        <w:fldChar w:fldCharType="begin"/>
      </w:r>
      <w:r>
        <w:instrText xml:space="preserve"> RD  31121-h10_s01-s03_5am.docx \f </w:instrText>
      </w:r>
      <w:r>
        <w:fldChar w:fldCharType="end"/>
      </w:r>
      <w:r>
        <w:fldChar w:fldCharType="begin"/>
      </w:r>
      <w:r>
        <w:instrText xml:space="preserve"> RD  31121-h10_s03_6-s03_8am.docx \f </w:instrText>
      </w:r>
      <w:r>
        <w:fldChar w:fldCharType="end"/>
      </w:r>
      <w:r>
        <w:fldChar w:fldCharType="begin"/>
      </w:r>
      <w:r>
        <w:instrText xml:space="preserve"> RD  31121-h10_s04am.docx \f </w:instrText>
      </w:r>
      <w:r>
        <w:fldChar w:fldCharType="end"/>
      </w:r>
      <w:r>
        <w:fldChar w:fldCharType="begin"/>
      </w:r>
      <w:r>
        <w:instrText xml:space="preserve"> RD  31121-h10_s05am.docx \f </w:instrText>
      </w:r>
      <w:r>
        <w:fldChar w:fldCharType="end"/>
      </w:r>
      <w:r>
        <w:fldChar w:fldCharType="begin"/>
      </w:r>
      <w:r>
        <w:instrText xml:space="preserve"> RD  31121-h10_s06-s08.docx \f </w:instrText>
      </w:r>
      <w:r>
        <w:fldChar w:fldCharType="end"/>
      </w:r>
      <w:r>
        <w:fldChar w:fldCharType="begin"/>
      </w:r>
      <w:r>
        <w:instrText xml:space="preserve"> RD  31121-h10_s09-s17.docx \f </w:instrText>
      </w:r>
      <w:r>
        <w:fldChar w:fldCharType="end"/>
      </w:r>
      <w:r>
        <w:fldChar w:fldCharType="begin"/>
      </w:r>
      <w:r>
        <w:instrText xml:space="preserve"> RD  31121-h10_sAnnexes.docx \f </w:instrText>
      </w:r>
      <w:r>
        <w:fldChar w:fldCharType="end"/>
      </w:r>
    </w:p>
    <w:sectPr w:rsidR="00D15171" w:rsidSect="0073729A">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497A1" w14:textId="77777777" w:rsidR="00CA4682" w:rsidRDefault="00CA4682">
      <w:r>
        <w:separator/>
      </w:r>
    </w:p>
  </w:endnote>
  <w:endnote w:type="continuationSeparator" w:id="0">
    <w:p w14:paraId="1B6B9FC0" w14:textId="77777777" w:rsidR="00CA4682" w:rsidRDefault="00CA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0CD3" w14:textId="77777777" w:rsidR="00310710" w:rsidRDefault="00310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1C1B" w14:textId="77777777" w:rsidR="00310710" w:rsidRDefault="003107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7531" w14:textId="77777777" w:rsidR="00310710" w:rsidRDefault="003107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FCE95" w14:textId="77777777" w:rsidR="00CA4682" w:rsidRDefault="00CA4682">
      <w:r>
        <w:separator/>
      </w:r>
    </w:p>
  </w:footnote>
  <w:footnote w:type="continuationSeparator" w:id="0">
    <w:p w14:paraId="7E990D97" w14:textId="77777777" w:rsidR="00CA4682" w:rsidRDefault="00CA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091E" w14:textId="77777777" w:rsidR="00310710" w:rsidRDefault="00310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E4A5C" w14:textId="77777777" w:rsidR="00310710" w:rsidRDefault="003107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A6F1" w14:textId="77777777" w:rsidR="00310710" w:rsidRDefault="003107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E4F1B" w14:textId="77777777" w:rsidR="00310710" w:rsidRPr="003F6DCB" w:rsidRDefault="00310710" w:rsidP="00310710">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EC55A8F" w14:textId="30827AB5" w:rsidR="00310710" w:rsidRDefault="00310710" w:rsidP="0031071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261757B5" w14:textId="58F1CE94" w:rsidR="00310710" w:rsidRDefault="00310710" w:rsidP="003107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V17.1.0 (2023-12)</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2E56"/>
    <w:rsid w:val="001137C9"/>
    <w:rsid w:val="00133525"/>
    <w:rsid w:val="00133B57"/>
    <w:rsid w:val="00135D0E"/>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0710"/>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3E6C"/>
    <w:rsid w:val="005506DD"/>
    <w:rsid w:val="00565087"/>
    <w:rsid w:val="00584F49"/>
    <w:rsid w:val="00587958"/>
    <w:rsid w:val="00597B11"/>
    <w:rsid w:val="005C36DF"/>
    <w:rsid w:val="005C522A"/>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30D0"/>
    <w:rsid w:val="006B3706"/>
    <w:rsid w:val="006B5D8F"/>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36E08"/>
    <w:rsid w:val="00E44582"/>
    <w:rsid w:val="00E458A0"/>
    <w:rsid w:val="00E53DCD"/>
    <w:rsid w:val="00E54022"/>
    <w:rsid w:val="00E77645"/>
    <w:rsid w:val="00E90E72"/>
    <w:rsid w:val="00E93C03"/>
    <w:rsid w:val="00E9681A"/>
    <w:rsid w:val="00EA15B0"/>
    <w:rsid w:val="00EA5EA7"/>
    <w:rsid w:val="00EC4A25"/>
    <w:rsid w:val="00ED6DCA"/>
    <w:rsid w:val="00ED76E4"/>
    <w:rsid w:val="00F025A2"/>
    <w:rsid w:val="00F04712"/>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9840</Words>
  <Characters>56092</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65801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MCC Support</dc:creator>
  <cp:keywords/>
  <dc:description/>
  <cp:lastModifiedBy>31.111_CR0801R2_(Rel-18)_TEI18</cp:lastModifiedBy>
  <cp:revision>17</cp:revision>
  <cp:lastPrinted>2019-02-25T14:05:00Z</cp:lastPrinted>
  <dcterms:created xsi:type="dcterms:W3CDTF">2023-09-22T16:20:00Z</dcterms:created>
  <dcterms:modified xsi:type="dcterms:W3CDTF">2024-01-08T14:25:00Z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