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7331B6" w:rsidRPr="006C53D9" w14:paraId="605886B2" w14:textId="77777777" w:rsidTr="003F39F0">
        <w:trPr>
          <w:jc w:val="center"/>
        </w:trPr>
        <w:tc>
          <w:tcPr>
            <w:tcW w:w="1169" w:type="dxa"/>
            <w:vMerge w:val="restart"/>
            <w:shd w:val="clear" w:color="auto" w:fill="auto"/>
            <w:vAlign w:val="center"/>
          </w:tcPr>
          <w:p w14:paraId="605886A9" w14:textId="77777777" w:rsidR="0059104B" w:rsidRPr="006C53D9" w:rsidRDefault="0059104B" w:rsidP="008811A1">
            <w:pPr>
              <w:pStyle w:val="TAC"/>
            </w:pPr>
            <w:r w:rsidRPr="006C53D9">
              <w:t>Conditions</w:t>
            </w:r>
          </w:p>
        </w:tc>
        <w:tc>
          <w:tcPr>
            <w:tcW w:w="1198" w:type="dxa"/>
            <w:vMerge w:val="restart"/>
            <w:vAlign w:val="center"/>
          </w:tcPr>
          <w:p w14:paraId="605886AA" w14:textId="77777777" w:rsidR="0059104B" w:rsidRPr="006C53D9" w:rsidRDefault="0059104B" w:rsidP="003F39F0">
            <w:pPr>
              <w:pStyle w:val="TAC"/>
            </w:pPr>
            <w:r w:rsidRPr="006C53D9">
              <w:t>Rx Beam Peak</w:t>
            </w:r>
          </w:p>
        </w:tc>
        <w:tc>
          <w:tcPr>
            <w:tcW w:w="1216" w:type="dxa"/>
            <w:shd w:val="clear" w:color="auto" w:fill="auto"/>
            <w:vAlign w:val="center"/>
          </w:tcPr>
          <w:p w14:paraId="605886AB"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AD"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BC" w14:textId="77777777" w:rsidTr="003F39F0">
        <w:trPr>
          <w:jc w:val="center"/>
        </w:trPr>
        <w:tc>
          <w:tcPr>
            <w:tcW w:w="1169" w:type="dxa"/>
            <w:vMerge/>
            <w:shd w:val="clear" w:color="auto" w:fill="auto"/>
            <w:vAlign w:val="center"/>
          </w:tcPr>
          <w:p w14:paraId="605886B3" w14:textId="77777777" w:rsidR="0059104B" w:rsidRPr="006C53D9" w:rsidRDefault="0059104B" w:rsidP="008811A1">
            <w:pPr>
              <w:pStyle w:val="TAC"/>
            </w:pPr>
          </w:p>
        </w:tc>
        <w:tc>
          <w:tcPr>
            <w:tcW w:w="1198" w:type="dxa"/>
            <w:vMerge/>
          </w:tcPr>
          <w:p w14:paraId="605886B4" w14:textId="77777777" w:rsidR="0059104B" w:rsidRPr="006C53D9" w:rsidRDefault="0059104B" w:rsidP="003F39F0">
            <w:pPr>
              <w:pStyle w:val="TAC"/>
              <w:rPr>
                <w:szCs w:val="22"/>
                <w:lang w:val="en-US"/>
              </w:rPr>
            </w:pPr>
          </w:p>
        </w:tc>
        <w:tc>
          <w:tcPr>
            <w:tcW w:w="1216" w:type="dxa"/>
            <w:shd w:val="clear" w:color="auto" w:fill="auto"/>
            <w:vAlign w:val="center"/>
          </w:tcPr>
          <w:p w14:paraId="605886B5"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B6"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B7"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59104B" w:rsidRPr="006C53D9" w:rsidRDefault="0059104B" w:rsidP="003F39F0">
            <w:pPr>
              <w:pStyle w:val="TAC"/>
              <w:rPr>
                <w:lang w:val="en-US"/>
              </w:rPr>
            </w:pPr>
          </w:p>
        </w:tc>
        <w:tc>
          <w:tcPr>
            <w:tcW w:w="1092" w:type="dxa"/>
            <w:vMerge/>
            <w:shd w:val="clear" w:color="auto" w:fill="auto"/>
            <w:vAlign w:val="center"/>
          </w:tcPr>
          <w:p w14:paraId="605886BB" w14:textId="77777777" w:rsidR="0059104B" w:rsidRPr="006C53D9" w:rsidRDefault="0059104B" w:rsidP="003F39F0">
            <w:pPr>
              <w:pStyle w:val="TAC"/>
              <w:rPr>
                <w:lang w:val="en-US"/>
              </w:rPr>
            </w:pPr>
          </w:p>
        </w:tc>
      </w:tr>
      <w:tr w:rsidR="003F39F0" w:rsidRPr="006C53D9" w14:paraId="58FD3AC8" w14:textId="77777777" w:rsidTr="003F39F0">
        <w:trPr>
          <w:jc w:val="center"/>
        </w:trPr>
        <w:tc>
          <w:tcPr>
            <w:tcW w:w="1169" w:type="dxa"/>
            <w:vMerge/>
            <w:shd w:val="clear" w:color="auto" w:fill="auto"/>
            <w:vAlign w:val="center"/>
          </w:tcPr>
          <w:p w14:paraId="127CD7CF" w14:textId="77777777" w:rsidR="003F39F0" w:rsidRPr="006C53D9" w:rsidRDefault="003F39F0" w:rsidP="003F39F0">
            <w:pPr>
              <w:pStyle w:val="TAC"/>
            </w:pPr>
          </w:p>
        </w:tc>
        <w:tc>
          <w:tcPr>
            <w:tcW w:w="1198" w:type="dxa"/>
            <w:vMerge/>
          </w:tcPr>
          <w:p w14:paraId="5A6FCE47" w14:textId="77777777" w:rsidR="003F39F0" w:rsidRPr="006C53D9" w:rsidRDefault="003F39F0" w:rsidP="003F39F0">
            <w:pPr>
              <w:pStyle w:val="TAC"/>
              <w:rPr>
                <w:szCs w:val="22"/>
                <w:lang w:val="en-US"/>
              </w:rPr>
            </w:pPr>
          </w:p>
        </w:tc>
        <w:tc>
          <w:tcPr>
            <w:tcW w:w="1216" w:type="dxa"/>
            <w:shd w:val="clear" w:color="auto" w:fill="auto"/>
            <w:vAlign w:val="center"/>
          </w:tcPr>
          <w:p w14:paraId="0E496ED6" w14:textId="4BAF97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3F39F0" w:rsidRPr="006C53D9" w:rsidRDefault="003F39F0" w:rsidP="003F39F0">
            <w:pPr>
              <w:pStyle w:val="TAC"/>
              <w:rPr>
                <w:rFonts w:eastAsia="Yu Mincho"/>
                <w:lang w:eastAsia="ja-JP"/>
              </w:rPr>
            </w:pPr>
          </w:p>
        </w:tc>
        <w:tc>
          <w:tcPr>
            <w:tcW w:w="792" w:type="dxa"/>
            <w:vAlign w:val="center"/>
          </w:tcPr>
          <w:p w14:paraId="1DDBF762" w14:textId="77777777" w:rsidR="003F39F0" w:rsidRPr="006C53D9" w:rsidRDefault="003F39F0" w:rsidP="003F39F0">
            <w:pPr>
              <w:pStyle w:val="TAC"/>
              <w:rPr>
                <w:rFonts w:eastAsia="Yu Mincho"/>
                <w:lang w:eastAsia="ja-JP"/>
              </w:rPr>
            </w:pPr>
          </w:p>
        </w:tc>
        <w:tc>
          <w:tcPr>
            <w:tcW w:w="792" w:type="dxa"/>
            <w:vAlign w:val="center"/>
          </w:tcPr>
          <w:p w14:paraId="1AAE275F" w14:textId="2A52491C" w:rsidR="003F39F0" w:rsidRPr="006C53D9" w:rsidRDefault="003F39F0" w:rsidP="003F39F0">
            <w:pPr>
              <w:pStyle w:val="TAC"/>
              <w:rPr>
                <w:rFonts w:eastAsia="Yu Mincho"/>
                <w:lang w:eastAsia="ja-JP"/>
              </w:rPr>
            </w:pPr>
            <w:r>
              <w:rPr>
                <w:rFonts w:eastAsia="Yu Mincho"/>
                <w:lang w:eastAsia="ja-JP"/>
              </w:rPr>
              <w:t>-105.5</w:t>
            </w:r>
          </w:p>
        </w:tc>
        <w:tc>
          <w:tcPr>
            <w:tcW w:w="959" w:type="dxa"/>
            <w:vAlign w:val="center"/>
          </w:tcPr>
          <w:p w14:paraId="262926E7"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13C63906" w14:textId="77777777" w:rsidR="003F39F0" w:rsidRPr="006C53D9" w:rsidRDefault="003F39F0" w:rsidP="003F39F0">
            <w:pPr>
              <w:pStyle w:val="TAC"/>
              <w:rPr>
                <w:lang w:val="en-US"/>
              </w:rPr>
            </w:pPr>
          </w:p>
        </w:tc>
        <w:tc>
          <w:tcPr>
            <w:tcW w:w="1092" w:type="dxa"/>
            <w:vMerge/>
            <w:shd w:val="clear" w:color="auto" w:fill="auto"/>
            <w:vAlign w:val="center"/>
          </w:tcPr>
          <w:p w14:paraId="36864B22" w14:textId="77777777" w:rsidR="003F39F0" w:rsidRPr="006C53D9" w:rsidRDefault="003F39F0" w:rsidP="003F39F0">
            <w:pPr>
              <w:pStyle w:val="TAC"/>
              <w:rPr>
                <w:lang w:val="en-US"/>
              </w:rPr>
            </w:pPr>
          </w:p>
        </w:tc>
      </w:tr>
      <w:tr w:rsidR="007331B6" w:rsidRPr="006C53D9" w14:paraId="605886C6" w14:textId="77777777" w:rsidTr="003F39F0">
        <w:trPr>
          <w:jc w:val="center"/>
        </w:trPr>
        <w:tc>
          <w:tcPr>
            <w:tcW w:w="1169" w:type="dxa"/>
            <w:vMerge/>
            <w:shd w:val="clear" w:color="auto" w:fill="auto"/>
            <w:vAlign w:val="center"/>
          </w:tcPr>
          <w:p w14:paraId="605886BD" w14:textId="77777777" w:rsidR="0059104B" w:rsidRPr="006C53D9" w:rsidRDefault="0059104B" w:rsidP="008811A1">
            <w:pPr>
              <w:pStyle w:val="TAC"/>
              <w:rPr>
                <w:lang w:val="en-US"/>
              </w:rPr>
            </w:pPr>
          </w:p>
        </w:tc>
        <w:tc>
          <w:tcPr>
            <w:tcW w:w="1198" w:type="dxa"/>
            <w:vMerge/>
          </w:tcPr>
          <w:p w14:paraId="605886BE" w14:textId="77777777" w:rsidR="0059104B" w:rsidRPr="006C53D9" w:rsidRDefault="0059104B" w:rsidP="003F39F0">
            <w:pPr>
              <w:pStyle w:val="TAC"/>
              <w:rPr>
                <w:szCs w:val="22"/>
                <w:lang w:val="en-US"/>
              </w:rPr>
            </w:pPr>
          </w:p>
        </w:tc>
        <w:tc>
          <w:tcPr>
            <w:tcW w:w="1216" w:type="dxa"/>
            <w:shd w:val="clear" w:color="auto" w:fill="auto"/>
            <w:vAlign w:val="center"/>
          </w:tcPr>
          <w:p w14:paraId="605886BF"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C0"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792" w:type="dxa"/>
            <w:vAlign w:val="center"/>
          </w:tcPr>
          <w:p w14:paraId="605886C1" w14:textId="77777777" w:rsidR="0059104B" w:rsidRPr="006C53D9" w:rsidRDefault="0059104B" w:rsidP="003F39F0">
            <w:pPr>
              <w:pStyle w:val="TAC"/>
            </w:pPr>
          </w:p>
        </w:tc>
        <w:tc>
          <w:tcPr>
            <w:tcW w:w="792" w:type="dxa"/>
            <w:vAlign w:val="center"/>
          </w:tcPr>
          <w:p w14:paraId="605886C2" w14:textId="77777777" w:rsidR="0059104B" w:rsidRPr="006C53D9" w:rsidRDefault="0059104B" w:rsidP="003F39F0">
            <w:pPr>
              <w:pStyle w:val="TAC"/>
            </w:pPr>
            <w:r w:rsidRPr="006C53D9">
              <w:rPr>
                <w:rFonts w:eastAsia="Yu Mincho"/>
                <w:lang w:eastAsia="ja-JP"/>
              </w:rPr>
              <w:t>-106.5</w:t>
            </w:r>
          </w:p>
        </w:tc>
        <w:tc>
          <w:tcPr>
            <w:tcW w:w="959" w:type="dxa"/>
            <w:vAlign w:val="center"/>
          </w:tcPr>
          <w:p w14:paraId="605886C3"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59104B" w:rsidRPr="006C53D9" w:rsidRDefault="0059104B" w:rsidP="003F39F0">
            <w:pPr>
              <w:pStyle w:val="TAC"/>
              <w:rPr>
                <w:lang w:val="en-US"/>
              </w:rPr>
            </w:pPr>
          </w:p>
        </w:tc>
        <w:tc>
          <w:tcPr>
            <w:tcW w:w="1092" w:type="dxa"/>
            <w:vMerge/>
            <w:shd w:val="clear" w:color="auto" w:fill="auto"/>
            <w:vAlign w:val="center"/>
          </w:tcPr>
          <w:p w14:paraId="605886C5" w14:textId="77777777" w:rsidR="0059104B" w:rsidRPr="006C53D9" w:rsidRDefault="0059104B" w:rsidP="003F39F0">
            <w:pPr>
              <w:pStyle w:val="TAC"/>
              <w:rPr>
                <w:lang w:val="en-US"/>
              </w:rPr>
            </w:pPr>
          </w:p>
        </w:tc>
      </w:tr>
      <w:tr w:rsidR="007331B6" w:rsidRPr="006C53D9" w14:paraId="605886D0" w14:textId="77777777" w:rsidTr="003F39F0">
        <w:trPr>
          <w:jc w:val="center"/>
        </w:trPr>
        <w:tc>
          <w:tcPr>
            <w:tcW w:w="1169" w:type="dxa"/>
            <w:vMerge/>
            <w:shd w:val="clear" w:color="auto" w:fill="auto"/>
            <w:vAlign w:val="center"/>
          </w:tcPr>
          <w:p w14:paraId="605886C7" w14:textId="77777777" w:rsidR="0059104B" w:rsidRPr="006C53D9" w:rsidRDefault="0059104B" w:rsidP="008811A1">
            <w:pPr>
              <w:pStyle w:val="TAC"/>
              <w:rPr>
                <w:lang w:val="en-US"/>
              </w:rPr>
            </w:pPr>
          </w:p>
        </w:tc>
        <w:tc>
          <w:tcPr>
            <w:tcW w:w="1198" w:type="dxa"/>
            <w:vMerge/>
          </w:tcPr>
          <w:p w14:paraId="605886C8" w14:textId="77777777" w:rsidR="0059104B" w:rsidRPr="006C53D9" w:rsidRDefault="0059104B" w:rsidP="003F39F0">
            <w:pPr>
              <w:pStyle w:val="TAC"/>
              <w:rPr>
                <w:szCs w:val="22"/>
                <w:lang w:val="en-US"/>
              </w:rPr>
            </w:pPr>
          </w:p>
        </w:tc>
        <w:tc>
          <w:tcPr>
            <w:tcW w:w="1216" w:type="dxa"/>
            <w:shd w:val="clear" w:color="auto" w:fill="auto"/>
            <w:vAlign w:val="center"/>
          </w:tcPr>
          <w:p w14:paraId="605886C9"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CA"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CB" w14:textId="77777777" w:rsidR="0059104B" w:rsidRPr="006C53D9" w:rsidRDefault="0059104B" w:rsidP="003F39F0">
            <w:pPr>
              <w:pStyle w:val="TAC"/>
            </w:pPr>
            <w:r w:rsidRPr="006C53D9">
              <w:rPr>
                <w:rFonts w:eastAsia="Yu Mincho"/>
                <w:lang w:eastAsia="ja-JP"/>
              </w:rPr>
              <w:t>-110.8</w:t>
            </w:r>
          </w:p>
        </w:tc>
        <w:tc>
          <w:tcPr>
            <w:tcW w:w="792" w:type="dxa"/>
            <w:vAlign w:val="center"/>
          </w:tcPr>
          <w:p w14:paraId="605886CC" w14:textId="77777777" w:rsidR="0059104B" w:rsidRPr="006C53D9" w:rsidRDefault="0059104B" w:rsidP="003F39F0">
            <w:pPr>
              <w:pStyle w:val="TAC"/>
            </w:pPr>
            <w:r w:rsidRPr="006C53D9">
              <w:rPr>
                <w:rFonts w:eastAsia="Yu Mincho"/>
                <w:lang w:eastAsia="ja-JP"/>
              </w:rPr>
              <w:t>-109.1</w:t>
            </w:r>
          </w:p>
        </w:tc>
        <w:tc>
          <w:tcPr>
            <w:tcW w:w="959" w:type="dxa"/>
            <w:vAlign w:val="center"/>
          </w:tcPr>
          <w:p w14:paraId="605886CD"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59104B" w:rsidRPr="006C53D9" w:rsidRDefault="0059104B" w:rsidP="003F39F0">
            <w:pPr>
              <w:pStyle w:val="TAC"/>
            </w:pPr>
          </w:p>
        </w:tc>
        <w:tc>
          <w:tcPr>
            <w:tcW w:w="1092" w:type="dxa"/>
            <w:vMerge/>
            <w:shd w:val="clear" w:color="auto" w:fill="auto"/>
            <w:vAlign w:val="center"/>
          </w:tcPr>
          <w:p w14:paraId="605886CF" w14:textId="77777777" w:rsidR="0059104B" w:rsidRPr="006C53D9" w:rsidRDefault="0059104B" w:rsidP="003F39F0">
            <w:pPr>
              <w:pStyle w:val="TAC"/>
              <w:rPr>
                <w:lang w:val="en-US"/>
              </w:rPr>
            </w:pPr>
          </w:p>
        </w:tc>
      </w:tr>
      <w:tr w:rsidR="007331B6" w:rsidRPr="006C53D9" w14:paraId="605886DA" w14:textId="77777777" w:rsidTr="003F39F0">
        <w:trPr>
          <w:jc w:val="center"/>
        </w:trPr>
        <w:tc>
          <w:tcPr>
            <w:tcW w:w="1169" w:type="dxa"/>
            <w:vMerge/>
            <w:shd w:val="clear" w:color="auto" w:fill="auto"/>
            <w:vAlign w:val="center"/>
          </w:tcPr>
          <w:p w14:paraId="605886D1" w14:textId="77777777" w:rsidR="0059104B" w:rsidRPr="006C53D9" w:rsidRDefault="0059104B" w:rsidP="008811A1">
            <w:pPr>
              <w:pStyle w:val="TAC"/>
              <w:rPr>
                <w:lang w:val="en-US"/>
              </w:rPr>
            </w:pPr>
          </w:p>
        </w:tc>
        <w:tc>
          <w:tcPr>
            <w:tcW w:w="1198" w:type="dxa"/>
            <w:vMerge w:val="restart"/>
            <w:vAlign w:val="center"/>
          </w:tcPr>
          <w:p w14:paraId="605886D2" w14:textId="77777777" w:rsidR="0059104B" w:rsidRPr="006C53D9" w:rsidRDefault="0059104B" w:rsidP="003F39F0">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5"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E4" w14:textId="77777777" w:rsidTr="003F39F0">
        <w:trPr>
          <w:jc w:val="center"/>
        </w:trPr>
        <w:tc>
          <w:tcPr>
            <w:tcW w:w="1169" w:type="dxa"/>
            <w:vMerge/>
            <w:shd w:val="clear" w:color="auto" w:fill="auto"/>
            <w:vAlign w:val="center"/>
          </w:tcPr>
          <w:p w14:paraId="605886DB" w14:textId="77777777" w:rsidR="0059104B" w:rsidRPr="006C53D9" w:rsidRDefault="0059104B" w:rsidP="008811A1">
            <w:pPr>
              <w:pStyle w:val="TAC"/>
              <w:rPr>
                <w:lang w:val="en-US"/>
              </w:rPr>
            </w:pPr>
          </w:p>
        </w:tc>
        <w:tc>
          <w:tcPr>
            <w:tcW w:w="1198" w:type="dxa"/>
            <w:vMerge/>
          </w:tcPr>
          <w:p w14:paraId="605886DC" w14:textId="77777777" w:rsidR="0059104B" w:rsidRPr="006C53D9" w:rsidRDefault="0059104B" w:rsidP="003F39F0">
            <w:pPr>
              <w:pStyle w:val="TAC"/>
              <w:rPr>
                <w:szCs w:val="22"/>
                <w:lang w:val="en-US"/>
              </w:rPr>
            </w:pPr>
          </w:p>
        </w:tc>
        <w:tc>
          <w:tcPr>
            <w:tcW w:w="1216" w:type="dxa"/>
            <w:shd w:val="clear" w:color="auto" w:fill="auto"/>
            <w:vAlign w:val="center"/>
          </w:tcPr>
          <w:p w14:paraId="605886DD"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DE"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F"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59104B" w:rsidRPr="006C53D9" w:rsidRDefault="0059104B" w:rsidP="003F39F0">
            <w:pPr>
              <w:pStyle w:val="TAC"/>
            </w:pPr>
          </w:p>
        </w:tc>
        <w:tc>
          <w:tcPr>
            <w:tcW w:w="1092" w:type="dxa"/>
            <w:vMerge/>
            <w:shd w:val="clear" w:color="auto" w:fill="auto"/>
            <w:vAlign w:val="center"/>
          </w:tcPr>
          <w:p w14:paraId="605886E3" w14:textId="77777777" w:rsidR="0059104B" w:rsidRPr="006C53D9" w:rsidRDefault="0059104B" w:rsidP="003F39F0">
            <w:pPr>
              <w:pStyle w:val="TAC"/>
              <w:rPr>
                <w:lang w:val="en-US"/>
              </w:rPr>
            </w:pPr>
          </w:p>
        </w:tc>
      </w:tr>
      <w:tr w:rsidR="003F39F0" w:rsidRPr="006C53D9" w14:paraId="0AAD9531" w14:textId="77777777" w:rsidTr="003F39F0">
        <w:trPr>
          <w:jc w:val="center"/>
        </w:trPr>
        <w:tc>
          <w:tcPr>
            <w:tcW w:w="1169" w:type="dxa"/>
            <w:vMerge/>
            <w:shd w:val="clear" w:color="auto" w:fill="auto"/>
            <w:vAlign w:val="center"/>
          </w:tcPr>
          <w:p w14:paraId="09B601F6" w14:textId="77777777" w:rsidR="003F39F0" w:rsidRPr="006C53D9" w:rsidRDefault="003F39F0" w:rsidP="003F39F0">
            <w:pPr>
              <w:pStyle w:val="TAC"/>
              <w:rPr>
                <w:lang w:val="en-US"/>
              </w:rPr>
            </w:pPr>
          </w:p>
        </w:tc>
        <w:tc>
          <w:tcPr>
            <w:tcW w:w="1198" w:type="dxa"/>
            <w:vMerge/>
          </w:tcPr>
          <w:p w14:paraId="2675E800" w14:textId="77777777" w:rsidR="003F39F0" w:rsidRPr="006C53D9" w:rsidRDefault="003F39F0" w:rsidP="003F39F0">
            <w:pPr>
              <w:pStyle w:val="TAC"/>
              <w:rPr>
                <w:szCs w:val="22"/>
                <w:lang w:val="en-US"/>
              </w:rPr>
            </w:pPr>
          </w:p>
        </w:tc>
        <w:tc>
          <w:tcPr>
            <w:tcW w:w="1216" w:type="dxa"/>
            <w:shd w:val="clear" w:color="auto" w:fill="auto"/>
            <w:vAlign w:val="center"/>
          </w:tcPr>
          <w:p w14:paraId="1452133B" w14:textId="55D8FF92"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3F39F0" w:rsidRPr="006C53D9" w:rsidRDefault="003F39F0" w:rsidP="003F39F0">
            <w:pPr>
              <w:pStyle w:val="TAC"/>
              <w:rPr>
                <w:rFonts w:eastAsia="Yu Mincho"/>
                <w:lang w:eastAsia="ja-JP"/>
              </w:rPr>
            </w:pPr>
          </w:p>
        </w:tc>
        <w:tc>
          <w:tcPr>
            <w:tcW w:w="792" w:type="dxa"/>
            <w:vAlign w:val="center"/>
          </w:tcPr>
          <w:p w14:paraId="60133100" w14:textId="77777777" w:rsidR="003F39F0" w:rsidRPr="006C53D9" w:rsidRDefault="003F39F0" w:rsidP="003F39F0">
            <w:pPr>
              <w:pStyle w:val="TAC"/>
              <w:rPr>
                <w:rFonts w:eastAsia="Yu Mincho"/>
                <w:lang w:eastAsia="ja-JP"/>
              </w:rPr>
            </w:pPr>
          </w:p>
        </w:tc>
        <w:tc>
          <w:tcPr>
            <w:tcW w:w="792" w:type="dxa"/>
            <w:vAlign w:val="center"/>
          </w:tcPr>
          <w:p w14:paraId="5B4BC542" w14:textId="00D1679F" w:rsidR="003F39F0" w:rsidRPr="006C53D9" w:rsidRDefault="003F39F0" w:rsidP="003F39F0">
            <w:pPr>
              <w:pStyle w:val="TAC"/>
              <w:rPr>
                <w:rFonts w:eastAsia="Yu Mincho"/>
                <w:lang w:eastAsia="ja-JP"/>
              </w:rPr>
            </w:pPr>
            <w:r>
              <w:rPr>
                <w:rFonts w:eastAsia="Yu Mincho"/>
                <w:lang w:eastAsia="ja-JP"/>
              </w:rPr>
              <w:t>-92.7</w:t>
            </w:r>
          </w:p>
        </w:tc>
        <w:tc>
          <w:tcPr>
            <w:tcW w:w="959" w:type="dxa"/>
            <w:vAlign w:val="center"/>
          </w:tcPr>
          <w:p w14:paraId="04DB6346"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6F7C364A" w14:textId="77777777" w:rsidR="003F39F0" w:rsidRPr="006C53D9" w:rsidRDefault="003F39F0" w:rsidP="003F39F0">
            <w:pPr>
              <w:pStyle w:val="TAC"/>
            </w:pPr>
          </w:p>
        </w:tc>
        <w:tc>
          <w:tcPr>
            <w:tcW w:w="1092" w:type="dxa"/>
            <w:vMerge/>
            <w:shd w:val="clear" w:color="auto" w:fill="auto"/>
            <w:vAlign w:val="center"/>
          </w:tcPr>
          <w:p w14:paraId="0B3BA820" w14:textId="77777777" w:rsidR="003F39F0" w:rsidRPr="006C53D9" w:rsidRDefault="003F39F0" w:rsidP="003F39F0">
            <w:pPr>
              <w:pStyle w:val="TAC"/>
              <w:rPr>
                <w:lang w:val="en-US"/>
              </w:rPr>
            </w:pPr>
          </w:p>
        </w:tc>
      </w:tr>
      <w:tr w:rsidR="007331B6" w:rsidRPr="006C53D9" w14:paraId="605886EE" w14:textId="77777777" w:rsidTr="003F39F0">
        <w:trPr>
          <w:jc w:val="center"/>
        </w:trPr>
        <w:tc>
          <w:tcPr>
            <w:tcW w:w="1169" w:type="dxa"/>
            <w:vMerge/>
            <w:shd w:val="clear" w:color="auto" w:fill="auto"/>
            <w:vAlign w:val="center"/>
          </w:tcPr>
          <w:p w14:paraId="605886E5" w14:textId="77777777" w:rsidR="0059104B" w:rsidRPr="006C53D9" w:rsidRDefault="0059104B" w:rsidP="008811A1">
            <w:pPr>
              <w:pStyle w:val="TAC"/>
              <w:rPr>
                <w:lang w:val="en-US"/>
              </w:rPr>
            </w:pPr>
          </w:p>
        </w:tc>
        <w:tc>
          <w:tcPr>
            <w:tcW w:w="1198" w:type="dxa"/>
            <w:vMerge/>
          </w:tcPr>
          <w:p w14:paraId="605886E6" w14:textId="77777777" w:rsidR="0059104B" w:rsidRPr="006C53D9" w:rsidRDefault="0059104B" w:rsidP="003F39F0">
            <w:pPr>
              <w:pStyle w:val="TAC"/>
              <w:rPr>
                <w:szCs w:val="22"/>
                <w:lang w:val="en-US"/>
              </w:rPr>
            </w:pPr>
          </w:p>
        </w:tc>
        <w:tc>
          <w:tcPr>
            <w:tcW w:w="1216" w:type="dxa"/>
            <w:shd w:val="clear" w:color="auto" w:fill="auto"/>
            <w:vAlign w:val="center"/>
          </w:tcPr>
          <w:p w14:paraId="605886E7"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E8"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792" w:type="dxa"/>
            <w:vAlign w:val="center"/>
          </w:tcPr>
          <w:p w14:paraId="605886E9" w14:textId="77777777" w:rsidR="0059104B" w:rsidRPr="006C53D9" w:rsidRDefault="0059104B" w:rsidP="003F39F0">
            <w:pPr>
              <w:pStyle w:val="TAC"/>
            </w:pPr>
          </w:p>
        </w:tc>
        <w:tc>
          <w:tcPr>
            <w:tcW w:w="792" w:type="dxa"/>
            <w:vAlign w:val="center"/>
          </w:tcPr>
          <w:p w14:paraId="605886EA" w14:textId="77777777" w:rsidR="0059104B" w:rsidRPr="006C53D9" w:rsidRDefault="0059104B" w:rsidP="003F39F0">
            <w:pPr>
              <w:pStyle w:val="TAC"/>
            </w:pPr>
            <w:r w:rsidRPr="006C53D9">
              <w:rPr>
                <w:rFonts w:eastAsia="Yu Mincho"/>
                <w:lang w:eastAsia="ja-JP"/>
              </w:rPr>
              <w:t>-93.9</w:t>
            </w:r>
          </w:p>
        </w:tc>
        <w:tc>
          <w:tcPr>
            <w:tcW w:w="959" w:type="dxa"/>
            <w:vAlign w:val="center"/>
          </w:tcPr>
          <w:p w14:paraId="605886EB"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59104B" w:rsidRPr="006C53D9" w:rsidRDefault="0059104B" w:rsidP="003F39F0">
            <w:pPr>
              <w:pStyle w:val="TAC"/>
            </w:pPr>
          </w:p>
        </w:tc>
        <w:tc>
          <w:tcPr>
            <w:tcW w:w="1092" w:type="dxa"/>
            <w:vMerge/>
            <w:shd w:val="clear" w:color="auto" w:fill="auto"/>
            <w:vAlign w:val="center"/>
          </w:tcPr>
          <w:p w14:paraId="605886ED" w14:textId="77777777" w:rsidR="0059104B" w:rsidRPr="006C53D9" w:rsidRDefault="0059104B" w:rsidP="003F39F0">
            <w:pPr>
              <w:pStyle w:val="TAC"/>
              <w:rPr>
                <w:lang w:val="en-US"/>
              </w:rPr>
            </w:pPr>
          </w:p>
        </w:tc>
      </w:tr>
      <w:tr w:rsidR="007331B6" w:rsidRPr="006C53D9" w14:paraId="605886F8" w14:textId="77777777" w:rsidTr="003F39F0">
        <w:trPr>
          <w:jc w:val="center"/>
        </w:trPr>
        <w:tc>
          <w:tcPr>
            <w:tcW w:w="1169" w:type="dxa"/>
            <w:vMerge/>
            <w:shd w:val="clear" w:color="auto" w:fill="auto"/>
            <w:vAlign w:val="center"/>
          </w:tcPr>
          <w:p w14:paraId="605886EF" w14:textId="77777777" w:rsidR="0059104B" w:rsidRPr="006C53D9" w:rsidRDefault="0059104B" w:rsidP="008811A1">
            <w:pPr>
              <w:pStyle w:val="TAC"/>
              <w:rPr>
                <w:lang w:val="en-US"/>
              </w:rPr>
            </w:pPr>
          </w:p>
        </w:tc>
        <w:tc>
          <w:tcPr>
            <w:tcW w:w="1198" w:type="dxa"/>
            <w:vMerge/>
          </w:tcPr>
          <w:p w14:paraId="605886F0" w14:textId="77777777" w:rsidR="0059104B" w:rsidRPr="006C53D9" w:rsidRDefault="0059104B" w:rsidP="003F39F0">
            <w:pPr>
              <w:pStyle w:val="TAC"/>
              <w:rPr>
                <w:szCs w:val="22"/>
                <w:lang w:val="en-US"/>
              </w:rPr>
            </w:pPr>
          </w:p>
        </w:tc>
        <w:tc>
          <w:tcPr>
            <w:tcW w:w="1216" w:type="dxa"/>
            <w:shd w:val="clear" w:color="auto" w:fill="auto"/>
            <w:vAlign w:val="center"/>
          </w:tcPr>
          <w:p w14:paraId="605886F1"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F2"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F3" w14:textId="77777777" w:rsidR="0059104B" w:rsidRPr="006C53D9" w:rsidRDefault="0059104B" w:rsidP="003F39F0">
            <w:pPr>
              <w:pStyle w:val="TAC"/>
            </w:pPr>
            <w:r w:rsidRPr="006C53D9">
              <w:rPr>
                <w:rFonts w:eastAsia="Yu Mincho"/>
                <w:lang w:eastAsia="ja-JP"/>
              </w:rPr>
              <w:t>-99.8</w:t>
            </w:r>
          </w:p>
        </w:tc>
        <w:tc>
          <w:tcPr>
            <w:tcW w:w="792" w:type="dxa"/>
            <w:vAlign w:val="center"/>
          </w:tcPr>
          <w:p w14:paraId="605886F4" w14:textId="77777777" w:rsidR="0059104B" w:rsidRPr="006C53D9" w:rsidRDefault="0059104B" w:rsidP="003F39F0">
            <w:pPr>
              <w:pStyle w:val="TAC"/>
            </w:pPr>
            <w:r w:rsidRPr="006C53D9">
              <w:rPr>
                <w:rFonts w:eastAsia="Yu Mincho"/>
                <w:lang w:eastAsia="ja-JP"/>
              </w:rPr>
              <w:t>-98.2</w:t>
            </w:r>
          </w:p>
        </w:tc>
        <w:tc>
          <w:tcPr>
            <w:tcW w:w="959" w:type="dxa"/>
            <w:vAlign w:val="center"/>
          </w:tcPr>
          <w:p w14:paraId="605886F5"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59104B" w:rsidRPr="006C53D9" w:rsidRDefault="0059104B" w:rsidP="003F39F0">
            <w:pPr>
              <w:pStyle w:val="TAC"/>
            </w:pPr>
          </w:p>
        </w:tc>
        <w:tc>
          <w:tcPr>
            <w:tcW w:w="1092" w:type="dxa"/>
            <w:vMerge/>
            <w:shd w:val="clear" w:color="auto" w:fill="auto"/>
            <w:vAlign w:val="center"/>
          </w:tcPr>
          <w:p w14:paraId="605886F7" w14:textId="77777777" w:rsidR="0059104B" w:rsidRPr="006C53D9" w:rsidRDefault="0059104B" w:rsidP="003F39F0">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605886FF" w14:textId="77777777" w:rsidR="0059104B" w:rsidRPr="006C53D9" w:rsidRDefault="0059104B" w:rsidP="0059104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700" w14:textId="77777777" w:rsidR="0059104B" w:rsidRPr="006C53D9" w:rsidRDefault="0059104B" w:rsidP="0059104B">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lastRenderedPageBreak/>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rPr>
          <w:lang w:eastAsia="zh-CN"/>
        </w:rPr>
      </w:pPr>
      <w:bookmarkStart w:id="10"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t>B.2.1.3.1</w:t>
      </w:r>
      <w:r w:rsidRPr="006C53D9">
        <w:rPr>
          <w:lang w:eastAsia="zh-CN"/>
        </w:rPr>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59104B" w:rsidRPr="006C53D9" w14:paraId="60588725" w14:textId="77777777" w:rsidTr="008811A1">
        <w:trPr>
          <w:jc w:val="center"/>
        </w:trPr>
        <w:tc>
          <w:tcPr>
            <w:tcW w:w="1441" w:type="dxa"/>
            <w:shd w:val="clear" w:color="auto" w:fill="auto"/>
            <w:vAlign w:val="bottom"/>
          </w:tcPr>
          <w:p w14:paraId="60588721" w14:textId="77777777" w:rsidR="0059104B" w:rsidRPr="006C53D9" w:rsidRDefault="0059104B" w:rsidP="003F39F0">
            <w:pPr>
              <w:pStyle w:val="TAC"/>
            </w:pPr>
            <w:r w:rsidRPr="006C53D9">
              <w:t>FFS</w:t>
            </w:r>
          </w:p>
        </w:tc>
        <w:tc>
          <w:tcPr>
            <w:tcW w:w="1442" w:type="dxa"/>
            <w:shd w:val="clear" w:color="auto" w:fill="auto"/>
            <w:vAlign w:val="bottom"/>
          </w:tcPr>
          <w:p w14:paraId="60588722" w14:textId="77777777" w:rsidR="0059104B" w:rsidRPr="006C53D9" w:rsidRDefault="0059104B" w:rsidP="003F39F0">
            <w:pPr>
              <w:pStyle w:val="TAC"/>
            </w:pPr>
            <w:r w:rsidRPr="006C53D9">
              <w:t>9.0</w:t>
            </w:r>
          </w:p>
        </w:tc>
        <w:tc>
          <w:tcPr>
            <w:tcW w:w="1441" w:type="dxa"/>
            <w:shd w:val="clear" w:color="auto" w:fill="auto"/>
            <w:vAlign w:val="bottom"/>
          </w:tcPr>
          <w:p w14:paraId="60588723" w14:textId="77777777" w:rsidR="0059104B" w:rsidRPr="006C53D9" w:rsidRDefault="0059104B" w:rsidP="003F39F0">
            <w:pPr>
              <w:pStyle w:val="TAC"/>
            </w:pPr>
            <w:r w:rsidRPr="006C53D9">
              <w:t>7.0</w:t>
            </w:r>
          </w:p>
        </w:tc>
        <w:tc>
          <w:tcPr>
            <w:tcW w:w="1442" w:type="dxa"/>
            <w:shd w:val="clear" w:color="auto" w:fill="auto"/>
            <w:vAlign w:val="bottom"/>
          </w:tcPr>
          <w:p w14:paraId="60588724" w14:textId="77777777" w:rsidR="0059104B" w:rsidRPr="006C53D9" w:rsidRDefault="0059104B" w:rsidP="003F39F0">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lastRenderedPageBreak/>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59104B" w:rsidRPr="006C53D9" w14:paraId="60588742" w14:textId="77777777" w:rsidTr="008811A1">
        <w:trPr>
          <w:jc w:val="center"/>
        </w:trPr>
        <w:tc>
          <w:tcPr>
            <w:tcW w:w="1441" w:type="dxa"/>
            <w:shd w:val="clear" w:color="auto" w:fill="auto"/>
            <w:vAlign w:val="bottom"/>
          </w:tcPr>
          <w:p w14:paraId="6058873E" w14:textId="77777777" w:rsidR="0059104B" w:rsidRPr="006C53D9" w:rsidRDefault="0059104B" w:rsidP="003F39F0">
            <w:pPr>
              <w:pStyle w:val="TAC"/>
            </w:pPr>
            <w:r w:rsidRPr="006C53D9">
              <w:t>FFS</w:t>
            </w:r>
          </w:p>
        </w:tc>
        <w:tc>
          <w:tcPr>
            <w:tcW w:w="1442" w:type="dxa"/>
            <w:shd w:val="clear" w:color="auto" w:fill="auto"/>
            <w:vAlign w:val="bottom"/>
          </w:tcPr>
          <w:p w14:paraId="6058873F" w14:textId="77777777" w:rsidR="0059104B" w:rsidRPr="006C53D9" w:rsidRDefault="0059104B" w:rsidP="003F39F0">
            <w:pPr>
              <w:pStyle w:val="TAC"/>
            </w:pPr>
            <w:r w:rsidRPr="006C53D9">
              <w:t>9.0</w:t>
            </w:r>
          </w:p>
        </w:tc>
        <w:tc>
          <w:tcPr>
            <w:tcW w:w="1441" w:type="dxa"/>
            <w:shd w:val="clear" w:color="auto" w:fill="auto"/>
            <w:vAlign w:val="bottom"/>
          </w:tcPr>
          <w:p w14:paraId="60588740" w14:textId="77777777" w:rsidR="0059104B" w:rsidRPr="006C53D9" w:rsidRDefault="0059104B" w:rsidP="003F39F0">
            <w:pPr>
              <w:pStyle w:val="TAC"/>
            </w:pPr>
            <w:r w:rsidRPr="006C53D9">
              <w:t>7.0</w:t>
            </w:r>
          </w:p>
        </w:tc>
        <w:tc>
          <w:tcPr>
            <w:tcW w:w="1442" w:type="dxa"/>
            <w:shd w:val="clear" w:color="auto" w:fill="auto"/>
            <w:vAlign w:val="bottom"/>
          </w:tcPr>
          <w:p w14:paraId="60588741" w14:textId="77777777" w:rsidR="0059104B" w:rsidRPr="006C53D9" w:rsidRDefault="0059104B" w:rsidP="003F39F0">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636328D2" w14:textId="77777777" w:rsidR="00AA11DF" w:rsidRPr="006C53D9" w:rsidRDefault="00AA6EBE" w:rsidP="00AA11DF">
      <w:pPr>
        <w:pStyle w:val="Heading3"/>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r>
      <w:r w:rsidR="00AA11DF" w:rsidRPr="006C53D9">
        <w:t xml:space="preserve">Gain to SS-RSRP </w:t>
      </w:r>
      <w:r w:rsidR="00AA11DF">
        <w:t xml:space="preserve">and CSI-RSRP </w:t>
      </w:r>
      <w:r w:rsidR="00AA11DF" w:rsidRPr="006C53D9">
        <w:t>measurement point for FR1</w:t>
      </w:r>
    </w:p>
    <w:p w14:paraId="02C9D1BA" w14:textId="77777777" w:rsidR="00AA11DF" w:rsidRPr="006C53D9" w:rsidRDefault="00AA11DF" w:rsidP="00AA11DF">
      <w:r w:rsidRPr="006C53D9">
        <w:t>In FR1 conducted requirements are specified at the UE antenna connector, which is also the SS-RSRP</w:t>
      </w:r>
      <w:r w:rsidRPr="000776D3">
        <w:t xml:space="preserve"> </w:t>
      </w:r>
      <w:r>
        <w:t>and CSI-RSRP</w:t>
      </w:r>
      <w:r w:rsidRPr="006C53D9">
        <w:t xml:space="preserve"> measurement point.</w:t>
      </w:r>
    </w:p>
    <w:p w14:paraId="78250BD9" w14:textId="77777777" w:rsidR="00AA11DF" w:rsidRPr="006C53D9" w:rsidRDefault="00AA11DF" w:rsidP="00AA6EBE"/>
    <w:p w14:paraId="5FCCCD39" w14:textId="4BB621DC" w:rsidR="00AA6EBE" w:rsidRPr="006C53D9" w:rsidRDefault="00AA6EBE" w:rsidP="00AA6EBE">
      <w:pPr>
        <w:pStyle w:val="Heading3"/>
        <w:rPr>
          <w:lang w:eastAsia="zh-CN"/>
        </w:rPr>
      </w:pPr>
      <w:bookmarkStart w:id="13"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 FR2</w:t>
      </w:r>
    </w:p>
    <w:p w14:paraId="4EE9DF1E" w14:textId="15282FD9" w:rsidR="00AA6EBE" w:rsidRPr="006C53D9" w:rsidRDefault="00AA6EBE" w:rsidP="00AA6EBE">
      <w:pPr>
        <w:pStyle w:val="Heading4"/>
      </w:pPr>
      <w:r w:rsidRPr="006C53D9">
        <w:t>B.2.1.5.1</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w:t>
      </w:r>
      <w:r w:rsidR="00AA11DF" w:rsidRPr="006C53D9">
        <w:rPr>
          <w:rFonts w:cs="Arial"/>
          <w:sz w:val="18"/>
        </w:rPr>
        <w:t xml:space="preserve"> </w:t>
      </w:r>
      <w:r w:rsidR="00AA11DF" w:rsidRPr="006C53D9">
        <w:t>Rx Beam Peak angle of arrival</w:t>
      </w:r>
    </w:p>
    <w:p w14:paraId="28CE101E" w14:textId="77777777" w:rsidR="00AA11DF" w:rsidRPr="006C53D9" w:rsidRDefault="00AA11DF" w:rsidP="00AA11DF">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AA6EBE" w:rsidRPr="006C53D9" w14:paraId="5C1985C3" w14:textId="77777777" w:rsidTr="008811A1">
        <w:trPr>
          <w:jc w:val="center"/>
        </w:trPr>
        <w:tc>
          <w:tcPr>
            <w:tcW w:w="1441" w:type="dxa"/>
            <w:shd w:val="clear" w:color="auto" w:fill="auto"/>
            <w:vAlign w:val="bottom"/>
          </w:tcPr>
          <w:p w14:paraId="241EACF1" w14:textId="77777777" w:rsidR="00AA6EBE" w:rsidRPr="006C53D9" w:rsidRDefault="00AA6EBE" w:rsidP="00C424FA">
            <w:pPr>
              <w:pStyle w:val="TAC"/>
            </w:pPr>
            <w:r w:rsidRPr="006C53D9">
              <w:t>Minimum, dBi</w:t>
            </w:r>
          </w:p>
        </w:tc>
        <w:tc>
          <w:tcPr>
            <w:tcW w:w="1442" w:type="dxa"/>
          </w:tcPr>
          <w:p w14:paraId="47DD6647" w14:textId="77777777" w:rsidR="00AA6EBE" w:rsidRPr="006C53D9" w:rsidRDefault="00AA6EBE" w:rsidP="00C424FA">
            <w:pPr>
              <w:pStyle w:val="TAC"/>
            </w:pPr>
            <w:r w:rsidRPr="006C53D9">
              <w:t>FFS</w:t>
            </w:r>
          </w:p>
        </w:tc>
        <w:tc>
          <w:tcPr>
            <w:tcW w:w="1442" w:type="dxa"/>
            <w:shd w:val="clear" w:color="auto" w:fill="auto"/>
            <w:vAlign w:val="bottom"/>
          </w:tcPr>
          <w:p w14:paraId="13A98BA3" w14:textId="77777777" w:rsidR="00AA6EBE" w:rsidRPr="006C53D9" w:rsidRDefault="00AA6EBE" w:rsidP="00C424FA">
            <w:pPr>
              <w:pStyle w:val="TAC"/>
            </w:pPr>
            <w:r w:rsidRPr="006C53D9">
              <w:t>FFS</w:t>
            </w:r>
          </w:p>
        </w:tc>
        <w:tc>
          <w:tcPr>
            <w:tcW w:w="1441" w:type="dxa"/>
            <w:shd w:val="clear" w:color="auto" w:fill="auto"/>
            <w:vAlign w:val="bottom"/>
          </w:tcPr>
          <w:p w14:paraId="6A5E9785" w14:textId="77777777" w:rsidR="00AA6EBE" w:rsidRPr="006C53D9" w:rsidRDefault="00AA6EBE" w:rsidP="00C424FA">
            <w:pPr>
              <w:pStyle w:val="TAC"/>
            </w:pPr>
            <w:r w:rsidRPr="006C53D9">
              <w:t>-10</w:t>
            </w:r>
          </w:p>
        </w:tc>
        <w:tc>
          <w:tcPr>
            <w:tcW w:w="1442" w:type="dxa"/>
            <w:shd w:val="clear" w:color="auto" w:fill="auto"/>
            <w:vAlign w:val="bottom"/>
          </w:tcPr>
          <w:p w14:paraId="49E7C912" w14:textId="77777777" w:rsidR="00AA6EBE" w:rsidRPr="006C53D9" w:rsidRDefault="00AA6EBE" w:rsidP="00C424FA">
            <w:pPr>
              <w:pStyle w:val="TAC"/>
            </w:pPr>
            <w:r w:rsidRPr="006C53D9">
              <w:t>FFS</w:t>
            </w:r>
          </w:p>
        </w:tc>
      </w:tr>
      <w:tr w:rsidR="00AA6EBE" w:rsidRPr="006C53D9" w14:paraId="3E45B2C7" w14:textId="77777777" w:rsidTr="008811A1">
        <w:trPr>
          <w:jc w:val="center"/>
        </w:trPr>
        <w:tc>
          <w:tcPr>
            <w:tcW w:w="1441" w:type="dxa"/>
            <w:shd w:val="clear" w:color="auto" w:fill="auto"/>
            <w:vAlign w:val="bottom"/>
          </w:tcPr>
          <w:p w14:paraId="5A2D7BF4" w14:textId="77777777" w:rsidR="00AA6EBE" w:rsidRPr="006C53D9" w:rsidRDefault="00AA6EBE" w:rsidP="00C424FA">
            <w:pPr>
              <w:pStyle w:val="TAC"/>
            </w:pPr>
            <w:r w:rsidRPr="006C53D9">
              <w:t>Maximum, dBi</w:t>
            </w:r>
          </w:p>
        </w:tc>
        <w:tc>
          <w:tcPr>
            <w:tcW w:w="1442" w:type="dxa"/>
          </w:tcPr>
          <w:p w14:paraId="1DF931FC" w14:textId="77777777" w:rsidR="00AA6EBE" w:rsidRPr="006C53D9" w:rsidRDefault="00AA6EBE" w:rsidP="00C424FA">
            <w:pPr>
              <w:pStyle w:val="TAC"/>
            </w:pPr>
            <w:r w:rsidRPr="006C53D9">
              <w:t>FFS</w:t>
            </w:r>
          </w:p>
        </w:tc>
        <w:tc>
          <w:tcPr>
            <w:tcW w:w="1442" w:type="dxa"/>
            <w:shd w:val="clear" w:color="auto" w:fill="auto"/>
            <w:vAlign w:val="bottom"/>
          </w:tcPr>
          <w:p w14:paraId="7BFF4B10" w14:textId="77777777" w:rsidR="00AA6EBE" w:rsidRPr="006C53D9" w:rsidRDefault="00AA6EBE" w:rsidP="00C424FA">
            <w:pPr>
              <w:pStyle w:val="TAC"/>
            </w:pPr>
            <w:r w:rsidRPr="006C53D9">
              <w:t>FFS</w:t>
            </w:r>
          </w:p>
        </w:tc>
        <w:tc>
          <w:tcPr>
            <w:tcW w:w="1441" w:type="dxa"/>
            <w:shd w:val="clear" w:color="auto" w:fill="auto"/>
            <w:vAlign w:val="bottom"/>
          </w:tcPr>
          <w:p w14:paraId="0BEF9FB3" w14:textId="77777777" w:rsidR="00AA6EBE" w:rsidRPr="006C53D9" w:rsidRDefault="00AA6EBE" w:rsidP="00C424FA">
            <w:pPr>
              <w:pStyle w:val="TAC"/>
            </w:pPr>
            <w:r w:rsidRPr="006C53D9">
              <w:t>+20</w:t>
            </w:r>
          </w:p>
        </w:tc>
        <w:tc>
          <w:tcPr>
            <w:tcW w:w="1442" w:type="dxa"/>
            <w:shd w:val="clear" w:color="auto" w:fill="auto"/>
            <w:vAlign w:val="bottom"/>
          </w:tcPr>
          <w:p w14:paraId="02CE4550" w14:textId="77777777" w:rsidR="00AA6EBE" w:rsidRPr="006C53D9" w:rsidRDefault="00AA6EBE" w:rsidP="00C424FA">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6EA8C410" w:rsidR="00AA6EBE"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AFC3248" w14:textId="77777777" w:rsidR="00013475" w:rsidRDefault="00013475" w:rsidP="00013475">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6821D590" w14:textId="77777777" w:rsidR="00013475" w:rsidRDefault="00013475" w:rsidP="00013475">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 xml:space="preserve">different frequencies </w:t>
      </w:r>
      <w:r>
        <w:rPr>
          <w:rFonts w:eastAsia="Malgun Gothic"/>
          <w:lang w:val="en-US"/>
        </w:rPr>
        <w:t xml:space="preserve">and is specified in </w:t>
      </w:r>
      <w:r>
        <w:t xml:space="preserve">Table B.2.1.5.2-1 </w:t>
      </w:r>
      <w:r>
        <w:rPr>
          <w:rFonts w:eastAsia="Malgun Gothic"/>
          <w:lang w:val="en-US"/>
        </w:rPr>
        <w:t>for each power class.</w:t>
      </w:r>
    </w:p>
    <w:p w14:paraId="750AD43E" w14:textId="77777777" w:rsidR="00013475" w:rsidRDefault="00013475" w:rsidP="00013475">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02A9CCE5"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B7D540C"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20E1E36" w14:textId="77777777" w:rsidR="00013475" w:rsidRDefault="00013475" w:rsidP="00B46C67">
            <w:pPr>
              <w:pStyle w:val="TAH"/>
            </w:pPr>
            <w:r>
              <w:t>UE Power class</w:t>
            </w:r>
          </w:p>
        </w:tc>
      </w:tr>
      <w:tr w:rsidR="00013475" w14:paraId="43577B24"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726276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DC2C62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438C34C"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20A9217D"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3767AF3" w14:textId="77777777" w:rsidR="00013475" w:rsidRDefault="00013475" w:rsidP="00B46C67">
            <w:pPr>
              <w:pStyle w:val="TAH"/>
              <w:rPr>
                <w:rFonts w:eastAsia="Calibri"/>
                <w:b w:val="0"/>
              </w:rPr>
            </w:pPr>
            <w:r>
              <w:t>4</w:t>
            </w:r>
          </w:p>
        </w:tc>
      </w:tr>
      <w:tr w:rsidR="00013475" w14:paraId="39C0D992"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E1BFD22"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2CAA7CA" w14:textId="77777777" w:rsidR="00013475" w:rsidRDefault="00013475" w:rsidP="00B46C67">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393D131" w14:textId="77777777" w:rsidR="00013475" w:rsidRDefault="00013475" w:rsidP="00B46C67">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8CD125A"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E45E075"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FFS</w:t>
            </w:r>
          </w:p>
        </w:tc>
      </w:tr>
    </w:tbl>
    <w:p w14:paraId="3667938D" w14:textId="77777777" w:rsidR="00013475" w:rsidRDefault="00013475" w:rsidP="00013475">
      <w:pPr>
        <w:pStyle w:val="B10"/>
        <w:ind w:left="0" w:firstLine="0"/>
        <w:rPr>
          <w:rFonts w:eastAsiaTheme="minorEastAsia"/>
          <w:lang w:eastAsia="ja-JP"/>
        </w:rPr>
      </w:pPr>
    </w:p>
    <w:p w14:paraId="3E945613" w14:textId="77777777" w:rsidR="00013475" w:rsidRDefault="00013475" w:rsidP="00013475">
      <w:pPr>
        <w:pStyle w:val="Heading4"/>
        <w:rPr>
          <w:rFonts w:eastAsiaTheme="minorEastAsia"/>
        </w:rPr>
      </w:pPr>
      <w:r>
        <w:rPr>
          <w:rFonts w:eastAsiaTheme="minorEastAsia"/>
        </w:rPr>
        <w:t>B.2.1.5.3</w:t>
      </w:r>
      <w:r>
        <w:rPr>
          <w:rFonts w:eastAsiaTheme="minorEastAsia"/>
          <w:lang w:eastAsia="zh-CN"/>
        </w:rPr>
        <w:tab/>
        <w:t>Alignment of Rough beam to Rx beam Peak</w:t>
      </w:r>
    </w:p>
    <w:p w14:paraId="5BB6E62D" w14:textId="77777777" w:rsidR="00013475" w:rsidRDefault="00013475" w:rsidP="00013475">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12A92CEF" w14:textId="77777777" w:rsidR="00013475" w:rsidRDefault="00013475" w:rsidP="00013475">
      <w:pPr>
        <w:rPr>
          <w:rFonts w:eastAsia="Malgun Gothic"/>
          <w:highlight w:val="yellow"/>
          <w:lang w:val="en-US"/>
        </w:rPr>
      </w:pPr>
      <w:r>
        <w:rPr>
          <w:lang w:eastAsia="zh-CN"/>
        </w:rPr>
        <w:lastRenderedPageBreak/>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7F2D8577" w14:textId="77777777" w:rsidR="00013475" w:rsidRDefault="00013475" w:rsidP="00013475">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1D5862F8"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06632B9"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3BB4ACDD" w14:textId="77777777" w:rsidR="00013475" w:rsidRDefault="00013475" w:rsidP="00B46C67">
            <w:pPr>
              <w:pStyle w:val="TAH"/>
            </w:pPr>
            <w:r>
              <w:t>UE Power class</w:t>
            </w:r>
          </w:p>
        </w:tc>
      </w:tr>
      <w:tr w:rsidR="00013475" w14:paraId="22E07C01"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2D97EE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CE6A10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46BCC1CB"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52635552"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47CD1D0E" w14:textId="77777777" w:rsidR="00013475" w:rsidRDefault="00013475" w:rsidP="00B46C67">
            <w:pPr>
              <w:pStyle w:val="TAH"/>
              <w:rPr>
                <w:rFonts w:eastAsia="Calibri"/>
                <w:b w:val="0"/>
              </w:rPr>
            </w:pPr>
            <w:r>
              <w:t>4</w:t>
            </w:r>
          </w:p>
        </w:tc>
      </w:tr>
      <w:tr w:rsidR="00013475" w14:paraId="1FEBDC70"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901E4A5"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8AD3CD8" w14:textId="77777777" w:rsidR="00013475" w:rsidRDefault="00013475" w:rsidP="00B46C67">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9041F6F" w14:textId="77777777" w:rsidR="00013475" w:rsidRDefault="00013475" w:rsidP="00B46C67">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E36ADA2"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AFDE31"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FFS</w:t>
            </w:r>
          </w:p>
        </w:tc>
      </w:tr>
    </w:tbl>
    <w:p w14:paraId="367477F9" w14:textId="77777777" w:rsidR="00013475" w:rsidRDefault="00013475" w:rsidP="00013475">
      <w:pPr>
        <w:rPr>
          <w:rFonts w:eastAsiaTheme="minorEastAsia"/>
          <w:lang w:eastAsia="ja-JP"/>
        </w:rPr>
      </w:pPr>
    </w:p>
    <w:p w14:paraId="5B769478" w14:textId="4F77C71D" w:rsidR="009E2FBA" w:rsidRDefault="009E2FBA" w:rsidP="00AA6EBE">
      <w:pPr>
        <w:rPr>
          <w:rFonts w:eastAsia="Malgun Gothic"/>
          <w:lang w:val="en-US"/>
        </w:rPr>
      </w:pPr>
    </w:p>
    <w:p w14:paraId="37BCA4D1" w14:textId="77777777" w:rsidR="00767E05" w:rsidRPr="00F37DEE" w:rsidRDefault="00767E05" w:rsidP="00767E05">
      <w:pPr>
        <w:pStyle w:val="Heading3"/>
        <w:rPr>
          <w:rFonts w:eastAsiaTheme="minorEastAsia"/>
          <w:lang w:eastAsia="zh-CN"/>
        </w:rPr>
      </w:pPr>
      <w:r w:rsidRPr="00F37DEE">
        <w:rPr>
          <w:rFonts w:eastAsiaTheme="minorEastAsia"/>
          <w:lang w:eastAsia="zh-CN"/>
        </w:rPr>
        <w:t>B</w:t>
      </w:r>
      <w:r w:rsidRPr="00F37DEE">
        <w:rPr>
          <w:rFonts w:eastAsiaTheme="minorEastAsia"/>
        </w:rPr>
        <w:t>.2.</w:t>
      </w:r>
      <w:r w:rsidRPr="00F37DEE">
        <w:rPr>
          <w:rFonts w:eastAsiaTheme="minorEastAsia"/>
          <w:lang w:eastAsia="zh-CN"/>
        </w:rPr>
        <w:t>1</w:t>
      </w:r>
      <w:r w:rsidRPr="00F37DEE">
        <w:rPr>
          <w:rFonts w:eastAsiaTheme="minorEastAsia"/>
        </w:rPr>
        <w:t>.</w:t>
      </w:r>
      <w:r w:rsidRPr="00F37DEE">
        <w:rPr>
          <w:rFonts w:eastAsiaTheme="minorEastAsia"/>
          <w:lang w:eastAsia="zh-CN"/>
        </w:rPr>
        <w:t>6</w:t>
      </w:r>
      <w:r w:rsidRPr="00F37DEE">
        <w:rPr>
          <w:rFonts w:eastAsiaTheme="minorEastAsia"/>
          <w:lang w:eastAsia="zh-CN"/>
        </w:rPr>
        <w:tab/>
        <w:t xml:space="preserve">Gain to PRS-RSRP measurement point for </w:t>
      </w:r>
      <w:r w:rsidRPr="00F37DEE">
        <w:rPr>
          <w:rFonts w:eastAsiaTheme="minorEastAsia"/>
        </w:rPr>
        <w:t>FR2</w:t>
      </w:r>
    </w:p>
    <w:p w14:paraId="5B0BC0F6" w14:textId="77777777" w:rsidR="00767E05" w:rsidRPr="00F37DEE" w:rsidRDefault="00767E05" w:rsidP="00767E05">
      <w:pPr>
        <w:pStyle w:val="Heading4"/>
        <w:rPr>
          <w:rFonts w:eastAsiaTheme="minorEastAsia"/>
        </w:rPr>
      </w:pPr>
      <w:r w:rsidRPr="00767E05">
        <w:t>B.2.1.6.1</w:t>
      </w:r>
      <w:r w:rsidRPr="00767E05">
        <w:rPr>
          <w:lang w:eastAsia="zh-CN"/>
        </w:rPr>
        <w:tab/>
        <w:t>Gain to PRS-RSRP measurement point</w:t>
      </w:r>
      <w:r w:rsidRPr="00767E05">
        <w:t xml:space="preserve"> for</w:t>
      </w:r>
      <w:r w:rsidRPr="00767E05">
        <w:rPr>
          <w:rFonts w:cs="Arial"/>
          <w:sz w:val="18"/>
        </w:rPr>
        <w:t xml:space="preserve"> </w:t>
      </w:r>
      <w:r w:rsidRPr="00767E05">
        <w:t>Rx Beam Peak angle of arriva</w:t>
      </w:r>
      <w:r w:rsidRPr="00F37DEE">
        <w:rPr>
          <w:rFonts w:eastAsiaTheme="minorEastAsia"/>
        </w:rPr>
        <w:t>l</w:t>
      </w:r>
    </w:p>
    <w:p w14:paraId="6CF691CE" w14:textId="77777777" w:rsidR="00767E05" w:rsidRPr="00F37DEE" w:rsidRDefault="00767E05" w:rsidP="00767E05">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4A447004" w14:textId="77777777" w:rsidR="00767E05" w:rsidRPr="00F37DEE" w:rsidRDefault="00767E05" w:rsidP="00767E05">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3E8A1DBF" w14:textId="77777777" w:rsidR="00767E05" w:rsidRPr="00F37DEE" w:rsidRDefault="00767E05" w:rsidP="00767E05">
      <w:pPr>
        <w:pStyle w:val="TH"/>
        <w:rPr>
          <w:rFonts w:eastAsiaTheme="minorEastAsia"/>
        </w:rPr>
      </w:pPr>
      <w:r w:rsidRPr="00F37DEE">
        <w:rPr>
          <w:rFonts w:eastAsiaTheme="minorEastAsia"/>
          <w:noProof/>
        </w:rPr>
        <w:drawing>
          <wp:inline distT="0" distB="0" distL="0" distR="0" wp14:anchorId="158B3904" wp14:editId="191715A3">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2324100"/>
                    </a:xfrm>
                    <a:prstGeom prst="rect">
                      <a:avLst/>
                    </a:prstGeom>
                  </pic:spPr>
                </pic:pic>
              </a:graphicData>
            </a:graphic>
          </wp:inline>
        </w:drawing>
      </w:r>
    </w:p>
    <w:p w14:paraId="53A40F7D" w14:textId="77777777" w:rsidR="00767E05" w:rsidRPr="00F37DEE" w:rsidRDefault="00767E05" w:rsidP="00767E05">
      <w:pPr>
        <w:pStyle w:val="TF"/>
        <w:rPr>
          <w:rFonts w:eastAsiaTheme="minorEastAsia"/>
          <w:lang w:eastAsia="ja-JP"/>
        </w:rPr>
      </w:pPr>
      <w:r w:rsidRPr="00F37DEE">
        <w:rPr>
          <w:rFonts w:eastAsiaTheme="minorEastAsia"/>
        </w:rPr>
        <w:t>Figure B.2.1.6.1-1: Gain and Reference point for requirement parameters</w:t>
      </w:r>
    </w:p>
    <w:p w14:paraId="57F305DA" w14:textId="6FB29A93" w:rsidR="00767E05" w:rsidRDefault="00767E05" w:rsidP="00767E05">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31E0E60D" w14:textId="77777777" w:rsidR="00767E05" w:rsidRPr="00F37DEE" w:rsidRDefault="00767E05" w:rsidP="00767E05">
      <w:pPr>
        <w:rPr>
          <w:rFonts w:eastAsia="Malgun Gothic"/>
          <w:lang w:val="en-US"/>
        </w:rPr>
      </w:pPr>
    </w:p>
    <w:p w14:paraId="21345510" w14:textId="77777777" w:rsidR="00767E05" w:rsidRPr="00F37DEE" w:rsidRDefault="00767E05" w:rsidP="00767E05">
      <w:pPr>
        <w:pStyle w:val="TH"/>
        <w:rPr>
          <w:rFonts w:eastAsiaTheme="minorEastAsia"/>
        </w:rPr>
      </w:pPr>
      <w:r w:rsidRPr="00F37DEE">
        <w:rPr>
          <w:rFonts w:eastAsiaTheme="minorEastAsia"/>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67E05" w:rsidRPr="00F37DEE" w14:paraId="09F4DF25" w14:textId="77777777" w:rsidTr="00760FF7">
        <w:trPr>
          <w:jc w:val="center"/>
        </w:trPr>
        <w:tc>
          <w:tcPr>
            <w:tcW w:w="1441" w:type="dxa"/>
            <w:shd w:val="clear" w:color="auto" w:fill="auto"/>
            <w:vAlign w:val="center"/>
          </w:tcPr>
          <w:p w14:paraId="6FB00A9F" w14:textId="77777777" w:rsidR="00767E05" w:rsidRPr="00F37DEE" w:rsidRDefault="00767E05" w:rsidP="00767E05">
            <w:pPr>
              <w:pStyle w:val="TAH"/>
              <w:rPr>
                <w:rFonts w:eastAsiaTheme="minorEastAsia"/>
              </w:rPr>
            </w:pPr>
          </w:p>
        </w:tc>
        <w:tc>
          <w:tcPr>
            <w:tcW w:w="5767" w:type="dxa"/>
            <w:gridSpan w:val="4"/>
            <w:vAlign w:val="center"/>
          </w:tcPr>
          <w:p w14:paraId="4F945E5C" w14:textId="77777777" w:rsidR="00767E05" w:rsidRPr="00F37DEE" w:rsidRDefault="00767E05" w:rsidP="00767E05">
            <w:pPr>
              <w:pStyle w:val="TAH"/>
              <w:rPr>
                <w:rFonts w:eastAsiaTheme="minorEastAsia"/>
              </w:rPr>
            </w:pPr>
            <w:r w:rsidRPr="00F37DEE">
              <w:rPr>
                <w:rFonts w:eastAsiaTheme="minorEastAsia"/>
              </w:rPr>
              <w:t>UE Power class</w:t>
            </w:r>
          </w:p>
        </w:tc>
      </w:tr>
      <w:tr w:rsidR="00767E05" w:rsidRPr="00F37DEE" w14:paraId="5FBB4CE3" w14:textId="77777777" w:rsidTr="00760FF7">
        <w:trPr>
          <w:jc w:val="center"/>
        </w:trPr>
        <w:tc>
          <w:tcPr>
            <w:tcW w:w="1441" w:type="dxa"/>
            <w:shd w:val="clear" w:color="auto" w:fill="auto"/>
            <w:vAlign w:val="center"/>
          </w:tcPr>
          <w:p w14:paraId="12213B40" w14:textId="77777777" w:rsidR="00767E05" w:rsidRPr="00F37DEE" w:rsidRDefault="00767E05" w:rsidP="00767E05">
            <w:pPr>
              <w:pStyle w:val="TAH"/>
              <w:rPr>
                <w:rFonts w:eastAsia="Calibri"/>
              </w:rPr>
            </w:pPr>
          </w:p>
        </w:tc>
        <w:tc>
          <w:tcPr>
            <w:tcW w:w="1442" w:type="dxa"/>
          </w:tcPr>
          <w:p w14:paraId="1FEAD18E" w14:textId="77777777" w:rsidR="00767E05" w:rsidRPr="00F37DEE" w:rsidRDefault="00767E05" w:rsidP="00767E05">
            <w:pPr>
              <w:pStyle w:val="TAH"/>
              <w:rPr>
                <w:rFonts w:eastAsiaTheme="minorEastAsia"/>
              </w:rPr>
            </w:pPr>
            <w:r w:rsidRPr="00F37DEE">
              <w:rPr>
                <w:rFonts w:eastAsiaTheme="minorEastAsia"/>
              </w:rPr>
              <w:t>1</w:t>
            </w:r>
          </w:p>
        </w:tc>
        <w:tc>
          <w:tcPr>
            <w:tcW w:w="1442" w:type="dxa"/>
            <w:shd w:val="clear" w:color="auto" w:fill="auto"/>
          </w:tcPr>
          <w:p w14:paraId="0E75FD1F" w14:textId="77777777" w:rsidR="00767E05" w:rsidRPr="00F37DEE" w:rsidRDefault="00767E05" w:rsidP="00767E05">
            <w:pPr>
              <w:pStyle w:val="TAH"/>
              <w:rPr>
                <w:rFonts w:eastAsia="Calibri"/>
              </w:rPr>
            </w:pPr>
            <w:r w:rsidRPr="00F37DEE">
              <w:rPr>
                <w:rFonts w:eastAsiaTheme="minorEastAsia"/>
              </w:rPr>
              <w:t>2</w:t>
            </w:r>
          </w:p>
        </w:tc>
        <w:tc>
          <w:tcPr>
            <w:tcW w:w="1441" w:type="dxa"/>
            <w:shd w:val="clear" w:color="auto" w:fill="auto"/>
          </w:tcPr>
          <w:p w14:paraId="5F7C3B24" w14:textId="77777777" w:rsidR="00767E05" w:rsidRPr="00F37DEE" w:rsidRDefault="00767E05" w:rsidP="00767E05">
            <w:pPr>
              <w:pStyle w:val="TAH"/>
              <w:rPr>
                <w:rFonts w:eastAsia="Calibri"/>
              </w:rPr>
            </w:pPr>
            <w:r w:rsidRPr="00F37DEE">
              <w:rPr>
                <w:rFonts w:eastAsiaTheme="minorEastAsia"/>
              </w:rPr>
              <w:t>3</w:t>
            </w:r>
          </w:p>
        </w:tc>
        <w:tc>
          <w:tcPr>
            <w:tcW w:w="1442" w:type="dxa"/>
            <w:shd w:val="clear" w:color="auto" w:fill="auto"/>
          </w:tcPr>
          <w:p w14:paraId="3BF5CCB7" w14:textId="77777777" w:rsidR="00767E05" w:rsidRPr="00F37DEE" w:rsidRDefault="00767E05" w:rsidP="00767E05">
            <w:pPr>
              <w:pStyle w:val="TAH"/>
              <w:rPr>
                <w:rFonts w:eastAsia="Calibri"/>
              </w:rPr>
            </w:pPr>
            <w:r w:rsidRPr="00F37DEE">
              <w:rPr>
                <w:rFonts w:eastAsiaTheme="minorEastAsia"/>
              </w:rPr>
              <w:t>4</w:t>
            </w:r>
          </w:p>
        </w:tc>
      </w:tr>
      <w:tr w:rsidR="00767E05" w:rsidRPr="00F37DEE" w14:paraId="306D9614" w14:textId="77777777" w:rsidTr="00760FF7">
        <w:trPr>
          <w:jc w:val="center"/>
        </w:trPr>
        <w:tc>
          <w:tcPr>
            <w:tcW w:w="1441" w:type="dxa"/>
            <w:shd w:val="clear" w:color="auto" w:fill="auto"/>
            <w:vAlign w:val="bottom"/>
          </w:tcPr>
          <w:p w14:paraId="2F819A73" w14:textId="77777777" w:rsidR="00767E05" w:rsidRPr="00F37DEE" w:rsidRDefault="00767E05" w:rsidP="00767E05">
            <w:pPr>
              <w:pStyle w:val="TAC"/>
              <w:rPr>
                <w:rFonts w:eastAsiaTheme="minorEastAsia"/>
              </w:rPr>
            </w:pPr>
            <w:r w:rsidRPr="00F37DEE">
              <w:rPr>
                <w:rFonts w:eastAsiaTheme="minorEastAsia"/>
              </w:rPr>
              <w:t>Minimum, dBi</w:t>
            </w:r>
          </w:p>
        </w:tc>
        <w:tc>
          <w:tcPr>
            <w:tcW w:w="1442" w:type="dxa"/>
          </w:tcPr>
          <w:p w14:paraId="1A0EFC88"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4BFA9D36"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686DF61C" w14:textId="69DBAEED" w:rsidR="00767E05" w:rsidRPr="00F37DEE" w:rsidRDefault="00767E05" w:rsidP="00767E05">
            <w:pPr>
              <w:pStyle w:val="TAC"/>
              <w:rPr>
                <w:rFonts w:eastAsiaTheme="minorEastAsia"/>
              </w:rPr>
            </w:pPr>
            <w:r w:rsidRPr="00F37DEE">
              <w:rPr>
                <w:rFonts w:eastAsiaTheme="minorEastAsia"/>
              </w:rPr>
              <w:t>-10</w:t>
            </w:r>
          </w:p>
        </w:tc>
        <w:tc>
          <w:tcPr>
            <w:tcW w:w="1442" w:type="dxa"/>
            <w:shd w:val="clear" w:color="auto" w:fill="auto"/>
            <w:vAlign w:val="bottom"/>
          </w:tcPr>
          <w:p w14:paraId="5D8773AD" w14:textId="77777777" w:rsidR="00767E05" w:rsidRPr="00F37DEE" w:rsidRDefault="00767E05" w:rsidP="00767E05">
            <w:pPr>
              <w:pStyle w:val="TAC"/>
              <w:rPr>
                <w:rFonts w:eastAsiaTheme="minorEastAsia"/>
              </w:rPr>
            </w:pPr>
            <w:r w:rsidRPr="00F37DEE">
              <w:rPr>
                <w:rFonts w:eastAsiaTheme="minorEastAsia"/>
              </w:rPr>
              <w:t>FFS</w:t>
            </w:r>
          </w:p>
        </w:tc>
      </w:tr>
      <w:tr w:rsidR="00767E05" w:rsidRPr="00F37DEE" w14:paraId="22753FF0" w14:textId="77777777" w:rsidTr="00760FF7">
        <w:trPr>
          <w:jc w:val="center"/>
        </w:trPr>
        <w:tc>
          <w:tcPr>
            <w:tcW w:w="1441" w:type="dxa"/>
            <w:shd w:val="clear" w:color="auto" w:fill="auto"/>
            <w:vAlign w:val="bottom"/>
          </w:tcPr>
          <w:p w14:paraId="77235C1F" w14:textId="77777777" w:rsidR="00767E05" w:rsidRPr="00F37DEE" w:rsidRDefault="00767E05" w:rsidP="00767E05">
            <w:pPr>
              <w:pStyle w:val="TAC"/>
              <w:rPr>
                <w:rFonts w:eastAsiaTheme="minorEastAsia"/>
              </w:rPr>
            </w:pPr>
            <w:r w:rsidRPr="00F37DEE">
              <w:rPr>
                <w:rFonts w:eastAsiaTheme="minorEastAsia"/>
              </w:rPr>
              <w:t>Maximum, dBi</w:t>
            </w:r>
          </w:p>
        </w:tc>
        <w:tc>
          <w:tcPr>
            <w:tcW w:w="1442" w:type="dxa"/>
          </w:tcPr>
          <w:p w14:paraId="22920FD1"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587596D2"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3227E496" w14:textId="4E812ACC" w:rsidR="00767E05" w:rsidRPr="00F37DEE" w:rsidRDefault="00767E05" w:rsidP="00767E05">
            <w:pPr>
              <w:pStyle w:val="TAC"/>
              <w:rPr>
                <w:rFonts w:eastAsiaTheme="minorEastAsia"/>
              </w:rPr>
            </w:pPr>
            <w:r w:rsidRPr="00F37DEE">
              <w:rPr>
                <w:rFonts w:eastAsiaTheme="minorEastAsia"/>
              </w:rPr>
              <w:t>+20</w:t>
            </w:r>
          </w:p>
        </w:tc>
        <w:tc>
          <w:tcPr>
            <w:tcW w:w="1442" w:type="dxa"/>
            <w:shd w:val="clear" w:color="auto" w:fill="auto"/>
            <w:vAlign w:val="bottom"/>
          </w:tcPr>
          <w:p w14:paraId="3F79105B" w14:textId="77777777" w:rsidR="00767E05" w:rsidRPr="00F37DEE" w:rsidRDefault="00767E05" w:rsidP="00767E05">
            <w:pPr>
              <w:pStyle w:val="TAC"/>
              <w:rPr>
                <w:rFonts w:eastAsiaTheme="minorEastAsia"/>
              </w:rPr>
            </w:pPr>
            <w:r w:rsidRPr="00F37DEE">
              <w:rPr>
                <w:rFonts w:eastAsiaTheme="minorEastAsia"/>
              </w:rPr>
              <w:t>FFS</w:t>
            </w:r>
          </w:p>
        </w:tc>
      </w:tr>
    </w:tbl>
    <w:p w14:paraId="07229B9B" w14:textId="77777777" w:rsidR="00767E05" w:rsidRPr="00F37DEE" w:rsidRDefault="00767E05" w:rsidP="00767E05">
      <w:pPr>
        <w:rPr>
          <w:rFonts w:eastAsiaTheme="minorEastAsia"/>
          <w:lang w:eastAsia="ja-JP"/>
        </w:rPr>
      </w:pPr>
    </w:p>
    <w:p w14:paraId="55B82C60" w14:textId="77777777" w:rsidR="00767E05" w:rsidRPr="00F37DEE" w:rsidRDefault="00767E05" w:rsidP="00767E05">
      <w:pPr>
        <w:rPr>
          <w:rFonts w:eastAsia="Malgun Gothic"/>
          <w:lang w:val="en-US"/>
        </w:rPr>
      </w:pPr>
      <w:r w:rsidRPr="00F37DEE">
        <w:rPr>
          <w:rFonts w:eastAsia="Malgun Gothic"/>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rFonts w:eastAsia="Malgun Gothic"/>
          <w:lang w:val="en-US"/>
        </w:rPr>
        <w:t>.</w:t>
      </w:r>
    </w:p>
    <w:p w14:paraId="411E9175" w14:textId="4CBEFAE3" w:rsidR="00767E05" w:rsidRDefault="00767E05" w:rsidP="00AA6EBE">
      <w:pPr>
        <w:rPr>
          <w:rFonts w:eastAsia="Malgun Gothic"/>
          <w:lang w:val="en-US"/>
        </w:rPr>
      </w:pPr>
    </w:p>
    <w:p w14:paraId="6058874D" w14:textId="18171A74" w:rsidR="0059104B" w:rsidRPr="006C53D9" w:rsidRDefault="0059104B" w:rsidP="0059104B">
      <w:pPr>
        <w:pStyle w:val="Heading2"/>
      </w:pPr>
      <w:r w:rsidRPr="006C53D9">
        <w:lastRenderedPageBreak/>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7331B6" w:rsidRPr="006C53D9" w14:paraId="605887BD" w14:textId="77777777" w:rsidTr="007331B6">
        <w:trPr>
          <w:jc w:val="center"/>
        </w:trPr>
        <w:tc>
          <w:tcPr>
            <w:tcW w:w="1171" w:type="dxa"/>
            <w:vMerge w:val="restart"/>
            <w:shd w:val="clear" w:color="auto" w:fill="auto"/>
            <w:vAlign w:val="center"/>
          </w:tcPr>
          <w:p w14:paraId="605887B4" w14:textId="77777777" w:rsidR="0059104B" w:rsidRPr="006C53D9" w:rsidRDefault="0059104B" w:rsidP="003F39F0">
            <w:pPr>
              <w:pStyle w:val="TAC"/>
            </w:pPr>
            <w:r w:rsidRPr="006C53D9">
              <w:t>Conditions</w:t>
            </w:r>
          </w:p>
        </w:tc>
        <w:tc>
          <w:tcPr>
            <w:tcW w:w="1150" w:type="dxa"/>
            <w:vMerge w:val="restart"/>
            <w:vAlign w:val="center"/>
          </w:tcPr>
          <w:p w14:paraId="605887B5" w14:textId="77777777" w:rsidR="0059104B" w:rsidRPr="006C53D9" w:rsidRDefault="0059104B" w:rsidP="003F39F0">
            <w:pPr>
              <w:pStyle w:val="TAC"/>
            </w:pPr>
            <w:r w:rsidRPr="006C53D9">
              <w:t>Rx Beam Peak</w:t>
            </w:r>
          </w:p>
        </w:tc>
        <w:tc>
          <w:tcPr>
            <w:tcW w:w="1179" w:type="dxa"/>
            <w:shd w:val="clear" w:color="auto" w:fill="auto"/>
            <w:vAlign w:val="center"/>
          </w:tcPr>
          <w:p w14:paraId="605887B6"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77777777" w:rsidR="0059104B" w:rsidRPr="006C53D9" w:rsidRDefault="0059104B" w:rsidP="003F39F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B8" w14:textId="77777777" w:rsidR="0059104B" w:rsidRPr="006C53D9" w:rsidRDefault="0059104B" w:rsidP="003F39F0">
            <w:pPr>
              <w:pStyle w:val="TAC"/>
            </w:pPr>
            <w:r w:rsidRPr="006C53D9">
              <w:t>-113.8</w:t>
            </w:r>
          </w:p>
        </w:tc>
        <w:tc>
          <w:tcPr>
            <w:tcW w:w="949" w:type="dxa"/>
            <w:vAlign w:val="center"/>
          </w:tcPr>
          <w:p w14:paraId="605887B9"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59104B" w:rsidRPr="006C53D9" w:rsidRDefault="0059104B" w:rsidP="003F39F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C7" w14:textId="77777777" w:rsidTr="007331B6">
        <w:trPr>
          <w:jc w:val="center"/>
        </w:trPr>
        <w:tc>
          <w:tcPr>
            <w:tcW w:w="1171" w:type="dxa"/>
            <w:vMerge/>
            <w:shd w:val="clear" w:color="auto" w:fill="auto"/>
            <w:vAlign w:val="center"/>
          </w:tcPr>
          <w:p w14:paraId="605887BE" w14:textId="77777777" w:rsidR="0059104B" w:rsidRPr="006C53D9" w:rsidRDefault="0059104B" w:rsidP="003F39F0">
            <w:pPr>
              <w:pStyle w:val="TAC"/>
            </w:pPr>
          </w:p>
        </w:tc>
        <w:tc>
          <w:tcPr>
            <w:tcW w:w="1150" w:type="dxa"/>
            <w:vMerge/>
          </w:tcPr>
          <w:p w14:paraId="605887BF" w14:textId="77777777" w:rsidR="0059104B" w:rsidRPr="006C53D9" w:rsidRDefault="0059104B" w:rsidP="003F39F0">
            <w:pPr>
              <w:pStyle w:val="TAC"/>
              <w:rPr>
                <w:szCs w:val="22"/>
                <w:lang w:val="en-US"/>
              </w:rPr>
            </w:pPr>
          </w:p>
        </w:tc>
        <w:tc>
          <w:tcPr>
            <w:tcW w:w="1179" w:type="dxa"/>
            <w:shd w:val="clear" w:color="auto" w:fill="auto"/>
            <w:vAlign w:val="center"/>
          </w:tcPr>
          <w:p w14:paraId="605887C0"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C1" w14:textId="77777777" w:rsidR="0059104B" w:rsidRPr="006C53D9" w:rsidRDefault="0059104B" w:rsidP="003F39F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C2" w14:textId="77777777" w:rsidR="0059104B" w:rsidRPr="006C53D9" w:rsidRDefault="0059104B" w:rsidP="003F39F0">
            <w:pPr>
              <w:pStyle w:val="TAC"/>
            </w:pPr>
            <w:r w:rsidRPr="006C53D9">
              <w:t>-113.8</w:t>
            </w:r>
          </w:p>
        </w:tc>
        <w:tc>
          <w:tcPr>
            <w:tcW w:w="949" w:type="dxa"/>
            <w:vAlign w:val="center"/>
          </w:tcPr>
          <w:p w14:paraId="605887C3"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59104B" w:rsidRPr="006C53D9" w:rsidRDefault="0059104B" w:rsidP="003F39F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C6" w14:textId="77777777" w:rsidR="0059104B" w:rsidRPr="006C53D9" w:rsidRDefault="0059104B" w:rsidP="003F39F0">
            <w:pPr>
              <w:pStyle w:val="TAC"/>
              <w:rPr>
                <w:rFonts w:cs="Arial"/>
                <w:lang w:val="en-US"/>
              </w:rPr>
            </w:pPr>
          </w:p>
        </w:tc>
      </w:tr>
      <w:tr w:rsidR="003F39F0" w:rsidRPr="006C53D9" w14:paraId="24C887F9" w14:textId="77777777" w:rsidTr="007331B6">
        <w:trPr>
          <w:jc w:val="center"/>
        </w:trPr>
        <w:tc>
          <w:tcPr>
            <w:tcW w:w="1171" w:type="dxa"/>
            <w:vMerge/>
            <w:shd w:val="clear" w:color="auto" w:fill="auto"/>
            <w:vAlign w:val="center"/>
          </w:tcPr>
          <w:p w14:paraId="0FAD3872" w14:textId="77777777" w:rsidR="003F39F0" w:rsidRPr="006C53D9" w:rsidRDefault="003F39F0" w:rsidP="003F39F0">
            <w:pPr>
              <w:pStyle w:val="TAC"/>
            </w:pPr>
          </w:p>
        </w:tc>
        <w:tc>
          <w:tcPr>
            <w:tcW w:w="1150" w:type="dxa"/>
            <w:vMerge/>
          </w:tcPr>
          <w:p w14:paraId="035B3713" w14:textId="77777777" w:rsidR="003F39F0" w:rsidRPr="006C53D9" w:rsidRDefault="003F39F0" w:rsidP="003F39F0">
            <w:pPr>
              <w:pStyle w:val="TAC"/>
              <w:rPr>
                <w:szCs w:val="22"/>
                <w:lang w:val="en-US"/>
              </w:rPr>
            </w:pPr>
          </w:p>
        </w:tc>
        <w:tc>
          <w:tcPr>
            <w:tcW w:w="1179" w:type="dxa"/>
            <w:shd w:val="clear" w:color="auto" w:fill="auto"/>
            <w:vAlign w:val="center"/>
          </w:tcPr>
          <w:p w14:paraId="5D5C7638" w14:textId="21F69E77"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3F39F0" w:rsidRPr="006C53D9" w:rsidRDefault="003F39F0" w:rsidP="003F39F0">
            <w:pPr>
              <w:pStyle w:val="TAC"/>
              <w:rPr>
                <w:rFonts w:eastAsia="Yu Mincho"/>
                <w:lang w:eastAsia="ja-JP"/>
              </w:rPr>
            </w:pPr>
          </w:p>
        </w:tc>
        <w:tc>
          <w:tcPr>
            <w:tcW w:w="959" w:type="dxa"/>
            <w:vAlign w:val="center"/>
          </w:tcPr>
          <w:p w14:paraId="34CFBC13" w14:textId="77777777" w:rsidR="003F39F0" w:rsidRPr="006C53D9" w:rsidRDefault="003F39F0" w:rsidP="003F39F0">
            <w:pPr>
              <w:pStyle w:val="TAC"/>
            </w:pPr>
          </w:p>
        </w:tc>
        <w:tc>
          <w:tcPr>
            <w:tcW w:w="949" w:type="dxa"/>
            <w:vAlign w:val="center"/>
          </w:tcPr>
          <w:p w14:paraId="206EEA10" w14:textId="0D29F5C1" w:rsidR="003F39F0" w:rsidRPr="006C53D9" w:rsidRDefault="003F39F0" w:rsidP="003F39F0">
            <w:pPr>
              <w:pStyle w:val="TAC"/>
              <w:rPr>
                <w:rFonts w:eastAsia="Yu Mincho"/>
                <w:lang w:eastAsia="ja-JP"/>
              </w:rPr>
            </w:pPr>
            <w:r>
              <w:rPr>
                <w:rFonts w:eastAsia="Yu Mincho"/>
                <w:lang w:eastAsia="ja-JP"/>
              </w:rPr>
              <w:t>-108.5</w:t>
            </w:r>
          </w:p>
        </w:tc>
        <w:tc>
          <w:tcPr>
            <w:tcW w:w="959" w:type="dxa"/>
            <w:vAlign w:val="center"/>
          </w:tcPr>
          <w:p w14:paraId="5A163463"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20E4AC3C" w14:textId="77777777" w:rsidR="003F39F0" w:rsidRPr="006C53D9" w:rsidRDefault="003F39F0" w:rsidP="003F39F0">
            <w:pPr>
              <w:pStyle w:val="TAC"/>
              <w:rPr>
                <w:rFonts w:cs="Arial"/>
                <w:lang w:val="en-US"/>
              </w:rPr>
            </w:pPr>
          </w:p>
        </w:tc>
        <w:tc>
          <w:tcPr>
            <w:tcW w:w="1012" w:type="dxa"/>
            <w:vMerge/>
            <w:shd w:val="clear" w:color="auto" w:fill="auto"/>
            <w:vAlign w:val="center"/>
          </w:tcPr>
          <w:p w14:paraId="7FB02D58" w14:textId="77777777" w:rsidR="003F39F0" w:rsidRPr="006C53D9" w:rsidRDefault="003F39F0" w:rsidP="003F39F0">
            <w:pPr>
              <w:pStyle w:val="TAC"/>
              <w:rPr>
                <w:rFonts w:cs="Arial"/>
                <w:lang w:val="en-US"/>
              </w:rPr>
            </w:pPr>
          </w:p>
        </w:tc>
      </w:tr>
      <w:tr w:rsidR="007331B6" w:rsidRPr="006C53D9" w14:paraId="605887D1" w14:textId="77777777" w:rsidTr="007331B6">
        <w:trPr>
          <w:jc w:val="center"/>
        </w:trPr>
        <w:tc>
          <w:tcPr>
            <w:tcW w:w="1171" w:type="dxa"/>
            <w:vMerge/>
            <w:shd w:val="clear" w:color="auto" w:fill="auto"/>
            <w:vAlign w:val="center"/>
          </w:tcPr>
          <w:p w14:paraId="605887C8" w14:textId="77777777" w:rsidR="0059104B" w:rsidRPr="006C53D9" w:rsidRDefault="0059104B" w:rsidP="003F39F0">
            <w:pPr>
              <w:pStyle w:val="TAC"/>
              <w:rPr>
                <w:lang w:val="en-US"/>
              </w:rPr>
            </w:pPr>
          </w:p>
        </w:tc>
        <w:tc>
          <w:tcPr>
            <w:tcW w:w="1150" w:type="dxa"/>
            <w:vMerge/>
          </w:tcPr>
          <w:p w14:paraId="605887C9" w14:textId="77777777" w:rsidR="0059104B" w:rsidRPr="006C53D9" w:rsidRDefault="0059104B" w:rsidP="003F39F0">
            <w:pPr>
              <w:pStyle w:val="TAC"/>
              <w:rPr>
                <w:szCs w:val="22"/>
                <w:lang w:val="en-US"/>
              </w:rPr>
            </w:pPr>
          </w:p>
        </w:tc>
        <w:tc>
          <w:tcPr>
            <w:tcW w:w="1179" w:type="dxa"/>
            <w:shd w:val="clear" w:color="auto" w:fill="auto"/>
            <w:vAlign w:val="center"/>
          </w:tcPr>
          <w:p w14:paraId="605887CA"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CB"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605887CC" w14:textId="77777777" w:rsidR="0059104B" w:rsidRPr="006C53D9" w:rsidRDefault="0059104B" w:rsidP="003F39F0">
            <w:pPr>
              <w:pStyle w:val="TAC"/>
            </w:pPr>
          </w:p>
        </w:tc>
        <w:tc>
          <w:tcPr>
            <w:tcW w:w="949" w:type="dxa"/>
            <w:vAlign w:val="center"/>
          </w:tcPr>
          <w:p w14:paraId="605887CD" w14:textId="77777777" w:rsidR="0059104B" w:rsidRPr="006C53D9" w:rsidRDefault="0059104B" w:rsidP="003F39F0">
            <w:pPr>
              <w:pStyle w:val="TAC"/>
            </w:pPr>
            <w:r w:rsidRPr="006C53D9">
              <w:rPr>
                <w:rFonts w:eastAsia="Yu Mincho"/>
                <w:lang w:eastAsia="ja-JP"/>
              </w:rPr>
              <w:t>-109.5</w:t>
            </w:r>
          </w:p>
        </w:tc>
        <w:tc>
          <w:tcPr>
            <w:tcW w:w="959" w:type="dxa"/>
            <w:vAlign w:val="center"/>
          </w:tcPr>
          <w:p w14:paraId="605887CE"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D0" w14:textId="77777777" w:rsidR="0059104B" w:rsidRPr="006C53D9" w:rsidRDefault="0059104B" w:rsidP="003F39F0">
            <w:pPr>
              <w:pStyle w:val="TAC"/>
              <w:rPr>
                <w:rFonts w:cs="Arial"/>
                <w:lang w:val="en-US"/>
              </w:rPr>
            </w:pPr>
          </w:p>
        </w:tc>
      </w:tr>
      <w:tr w:rsidR="007331B6" w:rsidRPr="006C53D9" w14:paraId="605887DB" w14:textId="77777777" w:rsidTr="007331B6">
        <w:trPr>
          <w:jc w:val="center"/>
        </w:trPr>
        <w:tc>
          <w:tcPr>
            <w:tcW w:w="1171" w:type="dxa"/>
            <w:vMerge/>
            <w:shd w:val="clear" w:color="auto" w:fill="auto"/>
            <w:vAlign w:val="center"/>
          </w:tcPr>
          <w:p w14:paraId="605887D2" w14:textId="77777777" w:rsidR="0059104B" w:rsidRPr="006C53D9" w:rsidRDefault="0059104B" w:rsidP="003F39F0">
            <w:pPr>
              <w:pStyle w:val="TAC"/>
              <w:rPr>
                <w:lang w:val="en-US"/>
              </w:rPr>
            </w:pPr>
          </w:p>
        </w:tc>
        <w:tc>
          <w:tcPr>
            <w:tcW w:w="1150" w:type="dxa"/>
            <w:vMerge/>
          </w:tcPr>
          <w:p w14:paraId="605887D3" w14:textId="77777777" w:rsidR="0059104B" w:rsidRPr="006C53D9" w:rsidRDefault="0059104B" w:rsidP="003F39F0">
            <w:pPr>
              <w:pStyle w:val="TAC"/>
              <w:rPr>
                <w:szCs w:val="22"/>
                <w:lang w:val="en-US"/>
              </w:rPr>
            </w:pPr>
          </w:p>
        </w:tc>
        <w:tc>
          <w:tcPr>
            <w:tcW w:w="1179" w:type="dxa"/>
            <w:shd w:val="clear" w:color="auto" w:fill="auto"/>
            <w:vAlign w:val="center"/>
          </w:tcPr>
          <w:p w14:paraId="605887D4"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D5" w14:textId="77777777" w:rsidR="0059104B" w:rsidRPr="006C53D9" w:rsidRDefault="0059104B" w:rsidP="003F39F0">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D6" w14:textId="77777777" w:rsidR="0059104B" w:rsidRPr="006C53D9" w:rsidRDefault="0059104B" w:rsidP="003F39F0">
            <w:pPr>
              <w:pStyle w:val="TAC"/>
            </w:pPr>
            <w:r w:rsidRPr="006C53D9">
              <w:t>-113.8</w:t>
            </w:r>
          </w:p>
        </w:tc>
        <w:tc>
          <w:tcPr>
            <w:tcW w:w="949" w:type="dxa"/>
            <w:vAlign w:val="center"/>
          </w:tcPr>
          <w:p w14:paraId="605887D7" w14:textId="77777777" w:rsidR="0059104B" w:rsidRPr="006C53D9" w:rsidRDefault="0059104B" w:rsidP="003F39F0">
            <w:pPr>
              <w:pStyle w:val="TAC"/>
            </w:pPr>
            <w:r w:rsidRPr="006C53D9">
              <w:rPr>
                <w:rFonts w:eastAsia="Yu Mincho"/>
                <w:lang w:eastAsia="ja-JP"/>
              </w:rPr>
              <w:t>-112.1</w:t>
            </w:r>
          </w:p>
        </w:tc>
        <w:tc>
          <w:tcPr>
            <w:tcW w:w="959" w:type="dxa"/>
            <w:vAlign w:val="center"/>
          </w:tcPr>
          <w:p w14:paraId="605887D8" w14:textId="77777777" w:rsidR="0059104B" w:rsidRPr="006C53D9" w:rsidRDefault="0059104B" w:rsidP="003F39F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59104B" w:rsidRPr="006C53D9" w:rsidRDefault="0059104B" w:rsidP="003F39F0">
            <w:pPr>
              <w:pStyle w:val="TAC"/>
              <w:rPr>
                <w:rFonts w:cs="Arial"/>
              </w:rPr>
            </w:pPr>
          </w:p>
        </w:tc>
        <w:tc>
          <w:tcPr>
            <w:tcW w:w="1012" w:type="dxa"/>
            <w:vMerge/>
            <w:shd w:val="clear" w:color="auto" w:fill="auto"/>
            <w:vAlign w:val="center"/>
          </w:tcPr>
          <w:p w14:paraId="605887DA" w14:textId="77777777" w:rsidR="0059104B" w:rsidRPr="006C53D9" w:rsidRDefault="0059104B" w:rsidP="003F39F0">
            <w:pPr>
              <w:pStyle w:val="TAC"/>
              <w:rPr>
                <w:rFonts w:cs="Arial"/>
                <w:lang w:val="en-US"/>
              </w:rPr>
            </w:pPr>
          </w:p>
        </w:tc>
      </w:tr>
      <w:tr w:rsidR="007331B6" w:rsidRPr="006C53D9" w14:paraId="605887E5" w14:textId="77777777" w:rsidTr="007331B6">
        <w:trPr>
          <w:jc w:val="center"/>
        </w:trPr>
        <w:tc>
          <w:tcPr>
            <w:tcW w:w="1171" w:type="dxa"/>
            <w:vMerge/>
            <w:shd w:val="clear" w:color="auto" w:fill="auto"/>
            <w:vAlign w:val="center"/>
          </w:tcPr>
          <w:p w14:paraId="605887DC" w14:textId="77777777" w:rsidR="0059104B" w:rsidRPr="006C53D9" w:rsidRDefault="0059104B" w:rsidP="003F39F0">
            <w:pPr>
              <w:pStyle w:val="TAC"/>
              <w:rPr>
                <w:lang w:val="en-US"/>
              </w:rPr>
            </w:pPr>
          </w:p>
        </w:tc>
        <w:tc>
          <w:tcPr>
            <w:tcW w:w="1150" w:type="dxa"/>
            <w:vMerge w:val="restart"/>
            <w:vAlign w:val="center"/>
          </w:tcPr>
          <w:p w14:paraId="605887DD"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77777777" w:rsidR="0059104B" w:rsidRPr="006C53D9" w:rsidRDefault="0059104B" w:rsidP="003F39F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0" w14:textId="77777777" w:rsidR="0059104B" w:rsidRPr="006C53D9" w:rsidRDefault="0059104B" w:rsidP="003F39F0">
            <w:pPr>
              <w:pStyle w:val="TAC"/>
            </w:pPr>
            <w:r w:rsidRPr="006C53D9">
              <w:t>-102.8</w:t>
            </w:r>
          </w:p>
        </w:tc>
        <w:tc>
          <w:tcPr>
            <w:tcW w:w="949" w:type="dxa"/>
            <w:vAlign w:val="center"/>
          </w:tcPr>
          <w:p w14:paraId="605887E1"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59104B" w:rsidRPr="006C53D9" w:rsidRDefault="0059104B" w:rsidP="003F39F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EF" w14:textId="77777777" w:rsidTr="007331B6">
        <w:trPr>
          <w:jc w:val="center"/>
        </w:trPr>
        <w:tc>
          <w:tcPr>
            <w:tcW w:w="1171" w:type="dxa"/>
            <w:vMerge/>
            <w:shd w:val="clear" w:color="auto" w:fill="auto"/>
            <w:vAlign w:val="center"/>
          </w:tcPr>
          <w:p w14:paraId="605887E6" w14:textId="77777777" w:rsidR="0059104B" w:rsidRPr="006C53D9" w:rsidRDefault="0059104B" w:rsidP="003F39F0">
            <w:pPr>
              <w:pStyle w:val="TAC"/>
              <w:rPr>
                <w:lang w:val="en-US"/>
              </w:rPr>
            </w:pPr>
          </w:p>
        </w:tc>
        <w:tc>
          <w:tcPr>
            <w:tcW w:w="1150" w:type="dxa"/>
            <w:vMerge/>
          </w:tcPr>
          <w:p w14:paraId="605887E7" w14:textId="77777777" w:rsidR="0059104B" w:rsidRPr="006C53D9" w:rsidRDefault="0059104B" w:rsidP="003F39F0">
            <w:pPr>
              <w:pStyle w:val="TAC"/>
              <w:rPr>
                <w:szCs w:val="22"/>
                <w:lang w:val="en-US"/>
              </w:rPr>
            </w:pPr>
          </w:p>
        </w:tc>
        <w:tc>
          <w:tcPr>
            <w:tcW w:w="1179" w:type="dxa"/>
            <w:shd w:val="clear" w:color="auto" w:fill="auto"/>
            <w:vAlign w:val="center"/>
          </w:tcPr>
          <w:p w14:paraId="605887E8"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E9" w14:textId="77777777" w:rsidR="0059104B" w:rsidRPr="006C53D9" w:rsidRDefault="0059104B" w:rsidP="003F39F0">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A" w14:textId="77777777" w:rsidR="0059104B" w:rsidRPr="006C53D9" w:rsidRDefault="0059104B" w:rsidP="003F39F0">
            <w:pPr>
              <w:pStyle w:val="TAC"/>
            </w:pPr>
            <w:r w:rsidRPr="006C53D9">
              <w:t>-102.8</w:t>
            </w:r>
          </w:p>
        </w:tc>
        <w:tc>
          <w:tcPr>
            <w:tcW w:w="949" w:type="dxa"/>
            <w:vAlign w:val="center"/>
          </w:tcPr>
          <w:p w14:paraId="605887EB"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59104B" w:rsidRPr="006C53D9" w:rsidRDefault="0059104B" w:rsidP="003F39F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32579BB" w14:textId="77777777" w:rsidTr="007331B6">
        <w:trPr>
          <w:jc w:val="center"/>
        </w:trPr>
        <w:tc>
          <w:tcPr>
            <w:tcW w:w="1171" w:type="dxa"/>
            <w:vMerge/>
            <w:shd w:val="clear" w:color="auto" w:fill="auto"/>
            <w:vAlign w:val="center"/>
          </w:tcPr>
          <w:p w14:paraId="63DE8E42" w14:textId="77777777" w:rsidR="003F39F0" w:rsidRPr="006C53D9" w:rsidRDefault="003F39F0" w:rsidP="003F39F0">
            <w:pPr>
              <w:pStyle w:val="TAC"/>
              <w:rPr>
                <w:lang w:val="en-US"/>
              </w:rPr>
            </w:pPr>
          </w:p>
        </w:tc>
        <w:tc>
          <w:tcPr>
            <w:tcW w:w="1150" w:type="dxa"/>
            <w:vMerge/>
          </w:tcPr>
          <w:p w14:paraId="6C046EA3" w14:textId="77777777" w:rsidR="003F39F0" w:rsidRPr="006C53D9" w:rsidRDefault="003F39F0" w:rsidP="003F39F0">
            <w:pPr>
              <w:pStyle w:val="TAC"/>
              <w:rPr>
                <w:szCs w:val="22"/>
                <w:lang w:val="en-US"/>
              </w:rPr>
            </w:pPr>
          </w:p>
        </w:tc>
        <w:tc>
          <w:tcPr>
            <w:tcW w:w="1179" w:type="dxa"/>
            <w:shd w:val="clear" w:color="auto" w:fill="auto"/>
            <w:vAlign w:val="center"/>
          </w:tcPr>
          <w:p w14:paraId="01155C4E" w14:textId="7046CB16"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3F39F0" w:rsidRPr="006C53D9" w:rsidRDefault="003F39F0" w:rsidP="003F39F0">
            <w:pPr>
              <w:pStyle w:val="TAC"/>
              <w:rPr>
                <w:rFonts w:eastAsia="Yu Mincho"/>
                <w:lang w:eastAsia="ja-JP"/>
              </w:rPr>
            </w:pPr>
          </w:p>
        </w:tc>
        <w:tc>
          <w:tcPr>
            <w:tcW w:w="959" w:type="dxa"/>
            <w:vAlign w:val="center"/>
          </w:tcPr>
          <w:p w14:paraId="51B94F46" w14:textId="77777777" w:rsidR="003F39F0" w:rsidRPr="006C53D9" w:rsidRDefault="003F39F0" w:rsidP="003F39F0">
            <w:pPr>
              <w:pStyle w:val="TAC"/>
            </w:pPr>
          </w:p>
        </w:tc>
        <w:tc>
          <w:tcPr>
            <w:tcW w:w="949" w:type="dxa"/>
            <w:vAlign w:val="center"/>
          </w:tcPr>
          <w:p w14:paraId="4D230CEE" w14:textId="66E9F131" w:rsidR="003F39F0" w:rsidRPr="006C53D9" w:rsidRDefault="003F39F0" w:rsidP="003F39F0">
            <w:pPr>
              <w:pStyle w:val="TAC"/>
              <w:rPr>
                <w:rFonts w:eastAsia="Yu Mincho"/>
                <w:lang w:eastAsia="ja-JP"/>
              </w:rPr>
            </w:pPr>
            <w:r>
              <w:rPr>
                <w:rFonts w:eastAsia="Yu Mincho"/>
                <w:lang w:eastAsia="ja-JP"/>
              </w:rPr>
              <w:t>-95.7</w:t>
            </w:r>
          </w:p>
        </w:tc>
        <w:tc>
          <w:tcPr>
            <w:tcW w:w="959" w:type="dxa"/>
            <w:vAlign w:val="center"/>
          </w:tcPr>
          <w:p w14:paraId="54B3D62F"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122CAD1B"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7F9" w14:textId="77777777" w:rsidTr="007331B6">
        <w:trPr>
          <w:jc w:val="center"/>
        </w:trPr>
        <w:tc>
          <w:tcPr>
            <w:tcW w:w="1171" w:type="dxa"/>
            <w:vMerge/>
            <w:shd w:val="clear" w:color="auto" w:fill="auto"/>
            <w:vAlign w:val="center"/>
          </w:tcPr>
          <w:p w14:paraId="605887F0" w14:textId="77777777" w:rsidR="0059104B" w:rsidRPr="006C53D9" w:rsidRDefault="0059104B" w:rsidP="003F39F0">
            <w:pPr>
              <w:pStyle w:val="TAC"/>
              <w:rPr>
                <w:lang w:val="en-US"/>
              </w:rPr>
            </w:pPr>
          </w:p>
        </w:tc>
        <w:tc>
          <w:tcPr>
            <w:tcW w:w="1150" w:type="dxa"/>
            <w:vMerge/>
          </w:tcPr>
          <w:p w14:paraId="605887F1" w14:textId="77777777" w:rsidR="0059104B" w:rsidRPr="006C53D9" w:rsidRDefault="0059104B" w:rsidP="003F39F0">
            <w:pPr>
              <w:pStyle w:val="TAC"/>
              <w:rPr>
                <w:szCs w:val="22"/>
                <w:lang w:val="en-US"/>
              </w:rPr>
            </w:pPr>
          </w:p>
        </w:tc>
        <w:tc>
          <w:tcPr>
            <w:tcW w:w="1179" w:type="dxa"/>
            <w:shd w:val="clear" w:color="auto" w:fill="auto"/>
            <w:vAlign w:val="center"/>
          </w:tcPr>
          <w:p w14:paraId="605887F2"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F3"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05887F4" w14:textId="77777777" w:rsidR="0059104B" w:rsidRPr="006C53D9" w:rsidRDefault="0059104B" w:rsidP="003F39F0">
            <w:pPr>
              <w:pStyle w:val="TAC"/>
            </w:pPr>
          </w:p>
        </w:tc>
        <w:tc>
          <w:tcPr>
            <w:tcW w:w="949" w:type="dxa"/>
            <w:vAlign w:val="center"/>
          </w:tcPr>
          <w:p w14:paraId="605887F5" w14:textId="77777777" w:rsidR="0059104B" w:rsidRPr="006C53D9" w:rsidRDefault="0059104B" w:rsidP="003F39F0">
            <w:pPr>
              <w:pStyle w:val="TAC"/>
            </w:pPr>
            <w:r w:rsidRPr="006C53D9">
              <w:rPr>
                <w:rFonts w:eastAsia="Yu Mincho"/>
                <w:lang w:eastAsia="ja-JP"/>
              </w:rPr>
              <w:t>-96.9</w:t>
            </w:r>
          </w:p>
        </w:tc>
        <w:tc>
          <w:tcPr>
            <w:tcW w:w="959" w:type="dxa"/>
            <w:vAlign w:val="center"/>
          </w:tcPr>
          <w:p w14:paraId="605887F6" w14:textId="77777777" w:rsidR="0059104B" w:rsidRPr="006C53D9" w:rsidRDefault="0059104B" w:rsidP="003F39F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03" w14:textId="77777777" w:rsidTr="007331B6">
        <w:trPr>
          <w:jc w:val="center"/>
        </w:trPr>
        <w:tc>
          <w:tcPr>
            <w:tcW w:w="1171" w:type="dxa"/>
            <w:vMerge/>
            <w:shd w:val="clear" w:color="auto" w:fill="auto"/>
            <w:vAlign w:val="center"/>
          </w:tcPr>
          <w:p w14:paraId="605887FA" w14:textId="77777777" w:rsidR="0059104B" w:rsidRPr="006C53D9" w:rsidRDefault="0059104B" w:rsidP="003F39F0">
            <w:pPr>
              <w:pStyle w:val="TAC"/>
              <w:rPr>
                <w:lang w:val="en-US"/>
              </w:rPr>
            </w:pPr>
          </w:p>
        </w:tc>
        <w:tc>
          <w:tcPr>
            <w:tcW w:w="1150" w:type="dxa"/>
            <w:vMerge/>
          </w:tcPr>
          <w:p w14:paraId="605887FB" w14:textId="77777777" w:rsidR="0059104B" w:rsidRPr="006C53D9" w:rsidRDefault="0059104B" w:rsidP="003F39F0">
            <w:pPr>
              <w:pStyle w:val="TAC"/>
              <w:rPr>
                <w:szCs w:val="22"/>
                <w:lang w:val="en-US"/>
              </w:rPr>
            </w:pPr>
          </w:p>
        </w:tc>
        <w:tc>
          <w:tcPr>
            <w:tcW w:w="1179" w:type="dxa"/>
            <w:shd w:val="clear" w:color="auto" w:fill="auto"/>
            <w:vAlign w:val="center"/>
          </w:tcPr>
          <w:p w14:paraId="605887FC"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FD" w14:textId="77777777" w:rsidR="0059104B" w:rsidRPr="006C53D9" w:rsidRDefault="0059104B" w:rsidP="003F39F0">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FE" w14:textId="77777777" w:rsidR="0059104B" w:rsidRPr="006C53D9" w:rsidRDefault="0059104B" w:rsidP="003F39F0">
            <w:pPr>
              <w:pStyle w:val="TAC"/>
            </w:pPr>
            <w:r w:rsidRPr="006C53D9">
              <w:t>-102.8</w:t>
            </w:r>
          </w:p>
        </w:tc>
        <w:tc>
          <w:tcPr>
            <w:tcW w:w="949" w:type="dxa"/>
            <w:vAlign w:val="center"/>
          </w:tcPr>
          <w:p w14:paraId="605887FF" w14:textId="77777777" w:rsidR="0059104B" w:rsidRPr="006C53D9" w:rsidRDefault="0059104B" w:rsidP="003F39F0">
            <w:pPr>
              <w:pStyle w:val="TAC"/>
            </w:pPr>
            <w:r w:rsidRPr="006C53D9">
              <w:rPr>
                <w:rFonts w:eastAsia="Yu Mincho"/>
                <w:lang w:eastAsia="ja-JP"/>
              </w:rPr>
              <w:t>-101.2</w:t>
            </w:r>
          </w:p>
        </w:tc>
        <w:tc>
          <w:tcPr>
            <w:tcW w:w="959" w:type="dxa"/>
            <w:vAlign w:val="center"/>
          </w:tcPr>
          <w:p w14:paraId="60588800" w14:textId="77777777" w:rsidR="0059104B" w:rsidRPr="006C53D9" w:rsidRDefault="0059104B" w:rsidP="003F39F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B33AFC0" w14:textId="4DFBB7AF" w:rsidR="004321C3" w:rsidRPr="006C53D9" w:rsidRDefault="004321C3" w:rsidP="004321C3">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08EA567C" w14:textId="36AFD02F" w:rsidR="004321C3" w:rsidRDefault="004321C3" w:rsidP="00640A04">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32B56C1F" w14:textId="7501BD6C" w:rsidR="00767E05" w:rsidRDefault="00767E05" w:rsidP="00767E05"/>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F9555C" w:rsidRPr="006C53D9" w14:paraId="77F3284E" w14:textId="77777777" w:rsidTr="006A55EF">
        <w:tc>
          <w:tcPr>
            <w:tcW w:w="600" w:type="pct"/>
            <w:vMerge w:val="restart"/>
            <w:shd w:val="clear" w:color="auto" w:fill="auto"/>
            <w:vAlign w:val="center"/>
          </w:tcPr>
          <w:p w14:paraId="6580A727" w14:textId="77777777" w:rsidR="00F9555C" w:rsidRPr="006C53D9" w:rsidRDefault="00F9555C" w:rsidP="00261990">
            <w:pPr>
              <w:pStyle w:val="TAH"/>
            </w:pPr>
            <w:r w:rsidRPr="006C53D9">
              <w:t>Conditions</w:t>
            </w:r>
          </w:p>
        </w:tc>
        <w:tc>
          <w:tcPr>
            <w:tcW w:w="1786" w:type="pct"/>
            <w:shd w:val="clear" w:color="auto" w:fill="auto"/>
          </w:tcPr>
          <w:p w14:paraId="139973A3"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00F60059" w14:textId="77777777" w:rsidR="00F9555C" w:rsidRPr="006C53D9" w:rsidRDefault="00F9555C" w:rsidP="00261990">
            <w:pPr>
              <w:pStyle w:val="TAC"/>
            </w:pPr>
            <w:r w:rsidRPr="006C53D9">
              <w:t>-125</w:t>
            </w:r>
          </w:p>
        </w:tc>
        <w:tc>
          <w:tcPr>
            <w:tcW w:w="826" w:type="pct"/>
            <w:shd w:val="clear" w:color="auto" w:fill="auto"/>
            <w:vAlign w:val="center"/>
          </w:tcPr>
          <w:p w14:paraId="7877F86C" w14:textId="77777777" w:rsidR="00F9555C" w:rsidRPr="006C53D9" w:rsidRDefault="00F9555C" w:rsidP="00261990">
            <w:pPr>
              <w:pStyle w:val="TAC"/>
            </w:pPr>
            <w:r w:rsidRPr="006C53D9">
              <w:t>-122</w:t>
            </w:r>
          </w:p>
        </w:tc>
        <w:tc>
          <w:tcPr>
            <w:tcW w:w="964" w:type="pct"/>
            <w:vMerge w:val="restart"/>
            <w:shd w:val="clear" w:color="auto" w:fill="auto"/>
            <w:vAlign w:val="center"/>
          </w:tcPr>
          <w:p w14:paraId="2D8239E1" w14:textId="77777777" w:rsidR="00F9555C" w:rsidRPr="006C53D9" w:rsidRDefault="00F9555C" w:rsidP="00261990">
            <w:pPr>
              <w:pStyle w:val="TAC"/>
            </w:pPr>
            <w:r w:rsidRPr="006C53D9">
              <w:sym w:font="Symbol" w:char="F0B3"/>
            </w:r>
            <w:r w:rsidRPr="006C53D9">
              <w:t xml:space="preserve"> -4</w:t>
            </w:r>
          </w:p>
        </w:tc>
      </w:tr>
      <w:tr w:rsidR="00F9555C" w:rsidRPr="006C53D9" w14:paraId="77539D08" w14:textId="77777777" w:rsidTr="006A55EF">
        <w:tc>
          <w:tcPr>
            <w:tcW w:w="600" w:type="pct"/>
            <w:vMerge/>
            <w:shd w:val="clear" w:color="auto" w:fill="auto"/>
            <w:vAlign w:val="center"/>
          </w:tcPr>
          <w:p w14:paraId="465E21A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43F1F67"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24A46A51" w14:textId="77777777" w:rsidR="00F9555C" w:rsidRPr="006C53D9" w:rsidRDefault="00F9555C" w:rsidP="00261990">
            <w:pPr>
              <w:pStyle w:val="TAC"/>
            </w:pPr>
            <w:r w:rsidRPr="006C53D9">
              <w:t>-124.5</w:t>
            </w:r>
          </w:p>
        </w:tc>
        <w:tc>
          <w:tcPr>
            <w:tcW w:w="826" w:type="pct"/>
            <w:shd w:val="clear" w:color="auto" w:fill="auto"/>
          </w:tcPr>
          <w:p w14:paraId="528F6C3B" w14:textId="77777777" w:rsidR="00F9555C" w:rsidRPr="006C53D9" w:rsidRDefault="00F9555C" w:rsidP="00261990">
            <w:pPr>
              <w:pStyle w:val="TAC"/>
              <w:rPr>
                <w:lang w:val="sv-SE"/>
              </w:rPr>
            </w:pPr>
            <w:r w:rsidRPr="006C53D9">
              <w:t>-121.5</w:t>
            </w:r>
          </w:p>
        </w:tc>
        <w:tc>
          <w:tcPr>
            <w:tcW w:w="964" w:type="pct"/>
            <w:vMerge/>
            <w:shd w:val="clear" w:color="auto" w:fill="auto"/>
            <w:vAlign w:val="center"/>
          </w:tcPr>
          <w:p w14:paraId="63380639" w14:textId="77777777" w:rsidR="00F9555C" w:rsidRPr="006C53D9" w:rsidRDefault="00F9555C" w:rsidP="00261990">
            <w:pPr>
              <w:pStyle w:val="TAC"/>
              <w:rPr>
                <w:lang w:val="sv-SE"/>
              </w:rPr>
            </w:pPr>
          </w:p>
        </w:tc>
      </w:tr>
      <w:tr w:rsidR="00F9555C" w:rsidRPr="006C53D9" w14:paraId="4964DC47" w14:textId="77777777" w:rsidTr="006A55EF">
        <w:tc>
          <w:tcPr>
            <w:tcW w:w="600" w:type="pct"/>
            <w:vMerge/>
            <w:shd w:val="clear" w:color="auto" w:fill="auto"/>
            <w:vAlign w:val="center"/>
          </w:tcPr>
          <w:p w14:paraId="5DBC446D"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1A99E1A4"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1C721477" w14:textId="77777777" w:rsidR="00F9555C" w:rsidRPr="006C53D9" w:rsidRDefault="00F9555C" w:rsidP="00261990">
            <w:pPr>
              <w:pStyle w:val="TAC"/>
            </w:pPr>
            <w:r w:rsidRPr="006C53D9">
              <w:t>-124</w:t>
            </w:r>
          </w:p>
        </w:tc>
        <w:tc>
          <w:tcPr>
            <w:tcW w:w="826" w:type="pct"/>
            <w:shd w:val="clear" w:color="auto" w:fill="auto"/>
            <w:vAlign w:val="center"/>
          </w:tcPr>
          <w:p w14:paraId="5F87E26F"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7B06A7EB" w14:textId="77777777" w:rsidR="00F9555C" w:rsidRPr="006C53D9" w:rsidRDefault="00F9555C" w:rsidP="00261990">
            <w:pPr>
              <w:pStyle w:val="TAC"/>
              <w:rPr>
                <w:lang w:val="sv-SE"/>
              </w:rPr>
            </w:pPr>
          </w:p>
        </w:tc>
      </w:tr>
      <w:tr w:rsidR="00F9555C" w:rsidRPr="006C53D9" w14:paraId="0EBACE89" w14:textId="77777777" w:rsidTr="006A55EF">
        <w:tc>
          <w:tcPr>
            <w:tcW w:w="600" w:type="pct"/>
            <w:vMerge/>
            <w:shd w:val="clear" w:color="auto" w:fill="auto"/>
            <w:vAlign w:val="center"/>
          </w:tcPr>
          <w:p w14:paraId="3D637E0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CE61A59"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128D9955" w14:textId="77777777" w:rsidR="00F9555C" w:rsidRPr="006C53D9" w:rsidRDefault="00F9555C" w:rsidP="00261990">
            <w:pPr>
              <w:pStyle w:val="TAC"/>
            </w:pPr>
            <w:r w:rsidRPr="006C53D9">
              <w:t>-124.5</w:t>
            </w:r>
          </w:p>
        </w:tc>
        <w:tc>
          <w:tcPr>
            <w:tcW w:w="826" w:type="pct"/>
            <w:shd w:val="clear" w:color="auto" w:fill="auto"/>
            <w:vAlign w:val="center"/>
          </w:tcPr>
          <w:p w14:paraId="5D4012EA" w14:textId="77777777" w:rsidR="00F9555C" w:rsidRPr="006C53D9" w:rsidRDefault="00F9555C" w:rsidP="00261990">
            <w:pPr>
              <w:pStyle w:val="TAC"/>
            </w:pPr>
            <w:r w:rsidRPr="006C53D9">
              <w:t>-120.5</w:t>
            </w:r>
          </w:p>
        </w:tc>
        <w:tc>
          <w:tcPr>
            <w:tcW w:w="964" w:type="pct"/>
            <w:vMerge/>
            <w:shd w:val="clear" w:color="auto" w:fill="auto"/>
            <w:vAlign w:val="center"/>
          </w:tcPr>
          <w:p w14:paraId="7E228E52" w14:textId="77777777" w:rsidR="00F9555C" w:rsidRPr="006C53D9" w:rsidRDefault="00F9555C" w:rsidP="00261990">
            <w:pPr>
              <w:pStyle w:val="TAC"/>
              <w:rPr>
                <w:lang w:val="sv-SE"/>
              </w:rPr>
            </w:pPr>
          </w:p>
        </w:tc>
      </w:tr>
      <w:tr w:rsidR="00F9555C" w:rsidRPr="006C53D9" w14:paraId="43F0F560" w14:textId="77777777" w:rsidTr="006A55EF">
        <w:tc>
          <w:tcPr>
            <w:tcW w:w="600" w:type="pct"/>
            <w:vMerge/>
            <w:shd w:val="clear" w:color="auto" w:fill="auto"/>
            <w:vAlign w:val="center"/>
          </w:tcPr>
          <w:p w14:paraId="2F92233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45E5086"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0143E01A" w14:textId="77777777" w:rsidR="00F9555C" w:rsidRPr="006C53D9" w:rsidRDefault="00F9555C" w:rsidP="00261990">
            <w:pPr>
              <w:pStyle w:val="TAC"/>
            </w:pPr>
            <w:r w:rsidRPr="006C53D9">
              <w:t>-123</w:t>
            </w:r>
          </w:p>
        </w:tc>
        <w:tc>
          <w:tcPr>
            <w:tcW w:w="826" w:type="pct"/>
            <w:shd w:val="clear" w:color="auto" w:fill="auto"/>
            <w:vAlign w:val="center"/>
          </w:tcPr>
          <w:p w14:paraId="23F8FA7F"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21AEA4B2" w14:textId="77777777" w:rsidR="00F9555C" w:rsidRPr="006C53D9" w:rsidRDefault="00F9555C" w:rsidP="00261990">
            <w:pPr>
              <w:pStyle w:val="TAC"/>
              <w:rPr>
                <w:lang w:val="sv-SE"/>
              </w:rPr>
            </w:pPr>
          </w:p>
        </w:tc>
      </w:tr>
      <w:tr w:rsidR="00F9555C" w:rsidRPr="006C53D9" w14:paraId="0D92EDFF" w14:textId="77777777" w:rsidTr="006A55EF">
        <w:tc>
          <w:tcPr>
            <w:tcW w:w="600" w:type="pct"/>
            <w:vMerge/>
            <w:shd w:val="clear" w:color="auto" w:fill="auto"/>
            <w:vAlign w:val="center"/>
          </w:tcPr>
          <w:p w14:paraId="0E02489F"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8A8A460"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48B6BB96" w14:textId="77777777" w:rsidR="00F9555C" w:rsidRPr="006C53D9" w:rsidRDefault="00F9555C" w:rsidP="00261990">
            <w:pPr>
              <w:pStyle w:val="TAC"/>
            </w:pPr>
            <w:r w:rsidRPr="006C53D9">
              <w:t>-122.5</w:t>
            </w:r>
          </w:p>
        </w:tc>
        <w:tc>
          <w:tcPr>
            <w:tcW w:w="826" w:type="pct"/>
            <w:shd w:val="clear" w:color="auto" w:fill="auto"/>
            <w:vAlign w:val="center"/>
          </w:tcPr>
          <w:p w14:paraId="254732A0" w14:textId="77777777" w:rsidR="00F9555C" w:rsidRPr="006C53D9" w:rsidRDefault="00F9555C" w:rsidP="00261990">
            <w:pPr>
              <w:pStyle w:val="TAC"/>
            </w:pPr>
            <w:r w:rsidRPr="006C53D9">
              <w:t>-119.5</w:t>
            </w:r>
          </w:p>
        </w:tc>
        <w:tc>
          <w:tcPr>
            <w:tcW w:w="964" w:type="pct"/>
            <w:vMerge/>
            <w:shd w:val="clear" w:color="auto" w:fill="auto"/>
            <w:vAlign w:val="center"/>
          </w:tcPr>
          <w:p w14:paraId="376DE264" w14:textId="77777777" w:rsidR="00F9555C" w:rsidRPr="006C53D9" w:rsidRDefault="00F9555C" w:rsidP="00261990">
            <w:pPr>
              <w:pStyle w:val="TAC"/>
              <w:rPr>
                <w:lang w:val="sv-SE"/>
              </w:rPr>
            </w:pPr>
          </w:p>
        </w:tc>
      </w:tr>
      <w:tr w:rsidR="00F9555C" w:rsidRPr="006C53D9" w14:paraId="7EC20021" w14:textId="77777777" w:rsidTr="006A55EF">
        <w:tc>
          <w:tcPr>
            <w:tcW w:w="600" w:type="pct"/>
            <w:vMerge/>
            <w:shd w:val="clear" w:color="auto" w:fill="auto"/>
            <w:vAlign w:val="center"/>
          </w:tcPr>
          <w:p w14:paraId="58C1170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29DDECF"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D796E8E" w14:textId="77777777" w:rsidR="00F9555C" w:rsidRPr="006C53D9" w:rsidRDefault="00F9555C" w:rsidP="00261990">
            <w:pPr>
              <w:pStyle w:val="TAC"/>
            </w:pPr>
            <w:r w:rsidRPr="006C53D9">
              <w:t>-122</w:t>
            </w:r>
          </w:p>
        </w:tc>
        <w:tc>
          <w:tcPr>
            <w:tcW w:w="826" w:type="pct"/>
            <w:shd w:val="clear" w:color="auto" w:fill="auto"/>
            <w:vAlign w:val="center"/>
          </w:tcPr>
          <w:p w14:paraId="3693491B"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4B68639B" w14:textId="77777777" w:rsidR="00F9555C" w:rsidRPr="006C53D9" w:rsidRDefault="00F9555C" w:rsidP="00261990">
            <w:pPr>
              <w:pStyle w:val="TAC"/>
              <w:rPr>
                <w:lang w:val="sv-SE"/>
              </w:rPr>
            </w:pPr>
          </w:p>
        </w:tc>
      </w:tr>
      <w:tr w:rsidR="00F9555C" w:rsidRPr="006C53D9" w14:paraId="259B8F91" w14:textId="77777777" w:rsidTr="006A55EF">
        <w:tc>
          <w:tcPr>
            <w:tcW w:w="600" w:type="pct"/>
            <w:vMerge/>
            <w:shd w:val="clear" w:color="auto" w:fill="auto"/>
            <w:vAlign w:val="center"/>
          </w:tcPr>
          <w:p w14:paraId="738BF57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B558DDB"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7C2FF57A" w14:textId="77777777" w:rsidR="00F9555C" w:rsidRPr="006C53D9" w:rsidRDefault="00F9555C" w:rsidP="00261990">
            <w:pPr>
              <w:pStyle w:val="TAC"/>
            </w:pPr>
            <w:r w:rsidRPr="006C53D9">
              <w:t>-121.5</w:t>
            </w:r>
          </w:p>
        </w:tc>
        <w:tc>
          <w:tcPr>
            <w:tcW w:w="826" w:type="pct"/>
            <w:shd w:val="clear" w:color="auto" w:fill="auto"/>
            <w:vAlign w:val="center"/>
          </w:tcPr>
          <w:p w14:paraId="56E9513D" w14:textId="77777777" w:rsidR="00F9555C" w:rsidRPr="006C53D9" w:rsidRDefault="00F9555C" w:rsidP="00261990">
            <w:pPr>
              <w:pStyle w:val="TAC"/>
              <w:rPr>
                <w:lang w:val="sv-SE"/>
              </w:rPr>
            </w:pPr>
            <w:r w:rsidRPr="006C53D9">
              <w:t>-118.5</w:t>
            </w:r>
          </w:p>
        </w:tc>
        <w:tc>
          <w:tcPr>
            <w:tcW w:w="964" w:type="pct"/>
            <w:vMerge/>
            <w:shd w:val="clear" w:color="auto" w:fill="auto"/>
            <w:vAlign w:val="center"/>
          </w:tcPr>
          <w:p w14:paraId="4FDE7E2E" w14:textId="77777777" w:rsidR="00F9555C" w:rsidRPr="006C53D9" w:rsidRDefault="00F9555C" w:rsidP="00261990">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4"/>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7331B6" w:rsidRPr="006C53D9" w14:paraId="6058887C" w14:textId="77777777" w:rsidTr="007331B6">
        <w:trPr>
          <w:jc w:val="center"/>
        </w:trPr>
        <w:tc>
          <w:tcPr>
            <w:tcW w:w="1171" w:type="dxa"/>
            <w:vMerge w:val="restart"/>
            <w:shd w:val="clear" w:color="auto" w:fill="auto"/>
            <w:vAlign w:val="center"/>
          </w:tcPr>
          <w:p w14:paraId="60588873" w14:textId="77777777" w:rsidR="0059104B" w:rsidRPr="006C53D9" w:rsidRDefault="0059104B" w:rsidP="003F39F0">
            <w:pPr>
              <w:pStyle w:val="TAC"/>
            </w:pPr>
            <w:r w:rsidRPr="006C53D9">
              <w:t>Conditions</w:t>
            </w:r>
          </w:p>
        </w:tc>
        <w:tc>
          <w:tcPr>
            <w:tcW w:w="1150" w:type="dxa"/>
            <w:vMerge w:val="restart"/>
            <w:vAlign w:val="center"/>
          </w:tcPr>
          <w:p w14:paraId="60588874" w14:textId="77777777" w:rsidR="0059104B" w:rsidRPr="006C53D9" w:rsidRDefault="0059104B" w:rsidP="003F39F0">
            <w:pPr>
              <w:pStyle w:val="TAC"/>
            </w:pPr>
            <w:r w:rsidRPr="006C53D9">
              <w:t>Rx Beam Peak</w:t>
            </w:r>
          </w:p>
        </w:tc>
        <w:tc>
          <w:tcPr>
            <w:tcW w:w="1179" w:type="dxa"/>
            <w:shd w:val="clear" w:color="auto" w:fill="auto"/>
            <w:vAlign w:val="center"/>
          </w:tcPr>
          <w:p w14:paraId="6058887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77777777" w:rsidR="0059104B" w:rsidRPr="006C53D9" w:rsidRDefault="0059104B" w:rsidP="003F39F0">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77" w14:textId="77777777" w:rsidR="0059104B" w:rsidRPr="006C53D9" w:rsidRDefault="0059104B" w:rsidP="003F39F0">
            <w:pPr>
              <w:pStyle w:val="TAC"/>
            </w:pPr>
            <w:r w:rsidRPr="006C53D9">
              <w:t>-111.8</w:t>
            </w:r>
          </w:p>
        </w:tc>
        <w:tc>
          <w:tcPr>
            <w:tcW w:w="949" w:type="dxa"/>
            <w:vAlign w:val="center"/>
          </w:tcPr>
          <w:p w14:paraId="60588878"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59104B" w:rsidRPr="006C53D9" w:rsidRDefault="0059104B" w:rsidP="003F39F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86" w14:textId="77777777" w:rsidTr="007331B6">
        <w:trPr>
          <w:jc w:val="center"/>
        </w:trPr>
        <w:tc>
          <w:tcPr>
            <w:tcW w:w="1171" w:type="dxa"/>
            <w:vMerge/>
            <w:shd w:val="clear" w:color="auto" w:fill="auto"/>
            <w:vAlign w:val="center"/>
          </w:tcPr>
          <w:p w14:paraId="6058887D" w14:textId="77777777" w:rsidR="0059104B" w:rsidRPr="006C53D9" w:rsidRDefault="0059104B" w:rsidP="003F39F0">
            <w:pPr>
              <w:pStyle w:val="TAC"/>
            </w:pPr>
          </w:p>
        </w:tc>
        <w:tc>
          <w:tcPr>
            <w:tcW w:w="1150" w:type="dxa"/>
            <w:vMerge/>
          </w:tcPr>
          <w:p w14:paraId="6058887E" w14:textId="77777777" w:rsidR="0059104B" w:rsidRPr="006C53D9" w:rsidRDefault="0059104B" w:rsidP="003F39F0">
            <w:pPr>
              <w:pStyle w:val="TAC"/>
              <w:rPr>
                <w:szCs w:val="22"/>
                <w:lang w:val="en-US"/>
              </w:rPr>
            </w:pPr>
          </w:p>
        </w:tc>
        <w:tc>
          <w:tcPr>
            <w:tcW w:w="1179" w:type="dxa"/>
            <w:shd w:val="clear" w:color="auto" w:fill="auto"/>
            <w:vAlign w:val="center"/>
          </w:tcPr>
          <w:p w14:paraId="6058887F"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880" w14:textId="77777777" w:rsidR="0059104B" w:rsidRPr="006C53D9" w:rsidRDefault="0059104B" w:rsidP="003F39F0">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81" w14:textId="77777777" w:rsidR="0059104B" w:rsidRPr="006C53D9" w:rsidRDefault="0059104B" w:rsidP="003F39F0">
            <w:pPr>
              <w:pStyle w:val="TAC"/>
            </w:pPr>
            <w:r w:rsidRPr="006C53D9">
              <w:t>-111.8</w:t>
            </w:r>
          </w:p>
        </w:tc>
        <w:tc>
          <w:tcPr>
            <w:tcW w:w="949" w:type="dxa"/>
            <w:vAlign w:val="center"/>
          </w:tcPr>
          <w:p w14:paraId="60588882"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59104B" w:rsidRPr="006C53D9" w:rsidRDefault="0059104B" w:rsidP="003F39F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59104B" w:rsidRPr="006C53D9" w:rsidRDefault="0059104B" w:rsidP="003F39F0">
            <w:pPr>
              <w:pStyle w:val="TAC"/>
              <w:rPr>
                <w:lang w:val="en-US"/>
              </w:rPr>
            </w:pPr>
          </w:p>
        </w:tc>
        <w:tc>
          <w:tcPr>
            <w:tcW w:w="1012" w:type="dxa"/>
            <w:vMerge/>
            <w:shd w:val="clear" w:color="auto" w:fill="auto"/>
            <w:vAlign w:val="center"/>
          </w:tcPr>
          <w:p w14:paraId="60588885" w14:textId="77777777" w:rsidR="0059104B" w:rsidRPr="006C53D9" w:rsidRDefault="0059104B" w:rsidP="003F39F0">
            <w:pPr>
              <w:pStyle w:val="TAC"/>
              <w:rPr>
                <w:lang w:val="en-US"/>
              </w:rPr>
            </w:pPr>
          </w:p>
        </w:tc>
      </w:tr>
      <w:tr w:rsidR="003F39F0" w:rsidRPr="006C53D9" w14:paraId="365EE318" w14:textId="77777777" w:rsidTr="007331B6">
        <w:trPr>
          <w:jc w:val="center"/>
        </w:trPr>
        <w:tc>
          <w:tcPr>
            <w:tcW w:w="1171" w:type="dxa"/>
            <w:vMerge/>
            <w:shd w:val="clear" w:color="auto" w:fill="auto"/>
            <w:vAlign w:val="center"/>
          </w:tcPr>
          <w:p w14:paraId="6FAF1269" w14:textId="77777777" w:rsidR="003F39F0" w:rsidRPr="006C53D9" w:rsidRDefault="003F39F0" w:rsidP="003F39F0">
            <w:pPr>
              <w:pStyle w:val="TAC"/>
            </w:pPr>
          </w:p>
        </w:tc>
        <w:tc>
          <w:tcPr>
            <w:tcW w:w="1150" w:type="dxa"/>
            <w:vMerge/>
          </w:tcPr>
          <w:p w14:paraId="2A623EB5" w14:textId="77777777" w:rsidR="003F39F0" w:rsidRPr="006C53D9" w:rsidRDefault="003F39F0" w:rsidP="003F39F0">
            <w:pPr>
              <w:pStyle w:val="TAC"/>
              <w:rPr>
                <w:szCs w:val="22"/>
                <w:lang w:val="en-US"/>
              </w:rPr>
            </w:pPr>
          </w:p>
        </w:tc>
        <w:tc>
          <w:tcPr>
            <w:tcW w:w="1179" w:type="dxa"/>
            <w:shd w:val="clear" w:color="auto" w:fill="auto"/>
            <w:vAlign w:val="center"/>
          </w:tcPr>
          <w:p w14:paraId="160C6346" w14:textId="136EF82D"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3F39F0" w:rsidRPr="006C53D9" w:rsidRDefault="003F39F0" w:rsidP="003F39F0">
            <w:pPr>
              <w:pStyle w:val="TAC"/>
              <w:rPr>
                <w:rFonts w:eastAsia="Yu Mincho"/>
                <w:lang w:eastAsia="ja-JP"/>
              </w:rPr>
            </w:pPr>
          </w:p>
        </w:tc>
        <w:tc>
          <w:tcPr>
            <w:tcW w:w="959" w:type="dxa"/>
            <w:vAlign w:val="center"/>
          </w:tcPr>
          <w:p w14:paraId="3647988C" w14:textId="77777777" w:rsidR="003F39F0" w:rsidRPr="006C53D9" w:rsidRDefault="003F39F0" w:rsidP="003F39F0">
            <w:pPr>
              <w:pStyle w:val="TAC"/>
            </w:pPr>
          </w:p>
        </w:tc>
        <w:tc>
          <w:tcPr>
            <w:tcW w:w="949" w:type="dxa"/>
            <w:vAlign w:val="center"/>
          </w:tcPr>
          <w:p w14:paraId="73B40CFF" w14:textId="23338328" w:rsidR="003F39F0" w:rsidRPr="006C53D9" w:rsidRDefault="003F39F0" w:rsidP="003F39F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4D395421" w14:textId="77777777" w:rsidR="003F39F0" w:rsidRPr="006C53D9" w:rsidRDefault="003F39F0" w:rsidP="003F39F0">
            <w:pPr>
              <w:pStyle w:val="TAC"/>
              <w:rPr>
                <w:lang w:val="en-US"/>
              </w:rPr>
            </w:pPr>
          </w:p>
        </w:tc>
        <w:tc>
          <w:tcPr>
            <w:tcW w:w="1012" w:type="dxa"/>
            <w:vMerge/>
            <w:shd w:val="clear" w:color="auto" w:fill="auto"/>
            <w:vAlign w:val="center"/>
          </w:tcPr>
          <w:p w14:paraId="2B5D53A6" w14:textId="77777777" w:rsidR="003F39F0" w:rsidRPr="006C53D9" w:rsidRDefault="003F39F0" w:rsidP="003F39F0">
            <w:pPr>
              <w:pStyle w:val="TAC"/>
              <w:rPr>
                <w:lang w:val="en-US"/>
              </w:rPr>
            </w:pPr>
          </w:p>
        </w:tc>
      </w:tr>
      <w:tr w:rsidR="007331B6" w:rsidRPr="006C53D9" w14:paraId="60588890" w14:textId="77777777" w:rsidTr="007331B6">
        <w:trPr>
          <w:jc w:val="center"/>
        </w:trPr>
        <w:tc>
          <w:tcPr>
            <w:tcW w:w="1171" w:type="dxa"/>
            <w:vMerge/>
            <w:shd w:val="clear" w:color="auto" w:fill="auto"/>
            <w:vAlign w:val="center"/>
          </w:tcPr>
          <w:p w14:paraId="60588887" w14:textId="77777777" w:rsidR="0059104B" w:rsidRPr="006C53D9" w:rsidRDefault="0059104B" w:rsidP="003F39F0">
            <w:pPr>
              <w:pStyle w:val="TAC"/>
              <w:rPr>
                <w:lang w:val="en-US"/>
              </w:rPr>
            </w:pPr>
          </w:p>
        </w:tc>
        <w:tc>
          <w:tcPr>
            <w:tcW w:w="1150" w:type="dxa"/>
            <w:vMerge/>
          </w:tcPr>
          <w:p w14:paraId="60588888" w14:textId="77777777" w:rsidR="0059104B" w:rsidRPr="006C53D9" w:rsidRDefault="0059104B" w:rsidP="003F39F0">
            <w:pPr>
              <w:pStyle w:val="TAC"/>
              <w:rPr>
                <w:szCs w:val="22"/>
                <w:lang w:val="en-US"/>
              </w:rPr>
            </w:pPr>
          </w:p>
        </w:tc>
        <w:tc>
          <w:tcPr>
            <w:tcW w:w="1179" w:type="dxa"/>
            <w:shd w:val="clear" w:color="auto" w:fill="auto"/>
            <w:vAlign w:val="center"/>
          </w:tcPr>
          <w:p w14:paraId="60588889"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88A" w14:textId="77777777" w:rsidR="0059104B" w:rsidRPr="006C53D9" w:rsidRDefault="0059104B" w:rsidP="003F39F0">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6058888B" w14:textId="77777777" w:rsidR="0059104B" w:rsidRPr="006C53D9" w:rsidRDefault="0059104B" w:rsidP="003F39F0">
            <w:pPr>
              <w:pStyle w:val="TAC"/>
            </w:pPr>
          </w:p>
        </w:tc>
        <w:tc>
          <w:tcPr>
            <w:tcW w:w="949" w:type="dxa"/>
            <w:vAlign w:val="center"/>
          </w:tcPr>
          <w:p w14:paraId="6058888C" w14:textId="77777777" w:rsidR="0059104B" w:rsidRPr="006C53D9" w:rsidRDefault="0059104B" w:rsidP="003F39F0">
            <w:pPr>
              <w:pStyle w:val="TAC"/>
            </w:pPr>
            <w:r w:rsidRPr="006C53D9">
              <w:rPr>
                <w:rFonts w:eastAsia="Yu Mincho"/>
                <w:lang w:eastAsia="ja-JP"/>
              </w:rPr>
              <w:t>-107.5</w:t>
            </w:r>
          </w:p>
        </w:tc>
        <w:tc>
          <w:tcPr>
            <w:tcW w:w="959" w:type="dxa"/>
            <w:vAlign w:val="center"/>
          </w:tcPr>
          <w:p w14:paraId="6058888D" w14:textId="77777777" w:rsidR="0059104B" w:rsidRPr="006C53D9" w:rsidRDefault="0059104B" w:rsidP="003F39F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59104B" w:rsidRPr="006C53D9" w:rsidRDefault="0059104B" w:rsidP="003F39F0">
            <w:pPr>
              <w:pStyle w:val="TAC"/>
              <w:rPr>
                <w:lang w:val="en-US"/>
              </w:rPr>
            </w:pPr>
          </w:p>
        </w:tc>
        <w:tc>
          <w:tcPr>
            <w:tcW w:w="1012" w:type="dxa"/>
            <w:vMerge/>
            <w:shd w:val="clear" w:color="auto" w:fill="auto"/>
            <w:vAlign w:val="center"/>
          </w:tcPr>
          <w:p w14:paraId="6058888F" w14:textId="77777777" w:rsidR="0059104B" w:rsidRPr="006C53D9" w:rsidRDefault="0059104B" w:rsidP="003F39F0">
            <w:pPr>
              <w:pStyle w:val="TAC"/>
              <w:rPr>
                <w:lang w:val="en-US"/>
              </w:rPr>
            </w:pPr>
          </w:p>
        </w:tc>
      </w:tr>
      <w:tr w:rsidR="007331B6" w:rsidRPr="006C53D9" w14:paraId="6058889A" w14:textId="77777777" w:rsidTr="007331B6">
        <w:trPr>
          <w:jc w:val="center"/>
        </w:trPr>
        <w:tc>
          <w:tcPr>
            <w:tcW w:w="1171" w:type="dxa"/>
            <w:vMerge/>
            <w:shd w:val="clear" w:color="auto" w:fill="auto"/>
            <w:vAlign w:val="center"/>
          </w:tcPr>
          <w:p w14:paraId="60588891" w14:textId="77777777" w:rsidR="0059104B" w:rsidRPr="006C53D9" w:rsidRDefault="0059104B" w:rsidP="003F39F0">
            <w:pPr>
              <w:pStyle w:val="TAC"/>
              <w:rPr>
                <w:lang w:val="en-US"/>
              </w:rPr>
            </w:pPr>
          </w:p>
        </w:tc>
        <w:tc>
          <w:tcPr>
            <w:tcW w:w="1150" w:type="dxa"/>
            <w:vMerge/>
          </w:tcPr>
          <w:p w14:paraId="60588892" w14:textId="77777777" w:rsidR="0059104B" w:rsidRPr="006C53D9" w:rsidRDefault="0059104B" w:rsidP="003F39F0">
            <w:pPr>
              <w:pStyle w:val="TAC"/>
              <w:rPr>
                <w:szCs w:val="22"/>
                <w:lang w:val="en-US"/>
              </w:rPr>
            </w:pPr>
          </w:p>
        </w:tc>
        <w:tc>
          <w:tcPr>
            <w:tcW w:w="1179" w:type="dxa"/>
            <w:shd w:val="clear" w:color="auto" w:fill="auto"/>
            <w:vAlign w:val="center"/>
          </w:tcPr>
          <w:p w14:paraId="60588893"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894" w14:textId="77777777" w:rsidR="0059104B" w:rsidRPr="006C53D9" w:rsidRDefault="0059104B" w:rsidP="003F39F0">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95" w14:textId="77777777" w:rsidR="0059104B" w:rsidRPr="006C53D9" w:rsidRDefault="0059104B" w:rsidP="003F39F0">
            <w:pPr>
              <w:pStyle w:val="TAC"/>
            </w:pPr>
            <w:r w:rsidRPr="006C53D9">
              <w:t>-111.8</w:t>
            </w:r>
          </w:p>
        </w:tc>
        <w:tc>
          <w:tcPr>
            <w:tcW w:w="949" w:type="dxa"/>
            <w:vAlign w:val="center"/>
          </w:tcPr>
          <w:p w14:paraId="60588896" w14:textId="77777777" w:rsidR="0059104B" w:rsidRPr="006C53D9" w:rsidRDefault="0059104B" w:rsidP="003F39F0">
            <w:pPr>
              <w:pStyle w:val="TAC"/>
            </w:pPr>
            <w:r w:rsidRPr="006C53D9">
              <w:rPr>
                <w:rFonts w:eastAsia="Yu Mincho"/>
                <w:lang w:eastAsia="ja-JP"/>
              </w:rPr>
              <w:t>-110.1</w:t>
            </w:r>
          </w:p>
        </w:tc>
        <w:tc>
          <w:tcPr>
            <w:tcW w:w="959" w:type="dxa"/>
            <w:vAlign w:val="center"/>
          </w:tcPr>
          <w:p w14:paraId="60588897"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59104B" w:rsidRPr="006C53D9" w:rsidRDefault="0059104B" w:rsidP="003F39F0">
            <w:pPr>
              <w:pStyle w:val="TAC"/>
            </w:pPr>
          </w:p>
        </w:tc>
        <w:tc>
          <w:tcPr>
            <w:tcW w:w="1012" w:type="dxa"/>
            <w:vMerge/>
            <w:shd w:val="clear" w:color="auto" w:fill="auto"/>
            <w:vAlign w:val="center"/>
          </w:tcPr>
          <w:p w14:paraId="60588899" w14:textId="77777777" w:rsidR="0059104B" w:rsidRPr="006C53D9" w:rsidRDefault="0059104B" w:rsidP="003F39F0">
            <w:pPr>
              <w:pStyle w:val="TAC"/>
              <w:rPr>
                <w:lang w:val="en-US"/>
              </w:rPr>
            </w:pPr>
          </w:p>
        </w:tc>
      </w:tr>
      <w:tr w:rsidR="007331B6" w:rsidRPr="006C53D9" w14:paraId="605888A4" w14:textId="77777777" w:rsidTr="007331B6">
        <w:trPr>
          <w:jc w:val="center"/>
        </w:trPr>
        <w:tc>
          <w:tcPr>
            <w:tcW w:w="1171" w:type="dxa"/>
            <w:vMerge/>
            <w:shd w:val="clear" w:color="auto" w:fill="auto"/>
            <w:vAlign w:val="center"/>
          </w:tcPr>
          <w:p w14:paraId="6058889B" w14:textId="77777777" w:rsidR="0059104B" w:rsidRPr="006C53D9" w:rsidRDefault="0059104B" w:rsidP="003F39F0">
            <w:pPr>
              <w:pStyle w:val="TAC"/>
              <w:rPr>
                <w:lang w:val="en-US"/>
              </w:rPr>
            </w:pPr>
          </w:p>
        </w:tc>
        <w:tc>
          <w:tcPr>
            <w:tcW w:w="1150" w:type="dxa"/>
            <w:vMerge w:val="restart"/>
            <w:vAlign w:val="center"/>
          </w:tcPr>
          <w:p w14:paraId="6058889C"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77777777" w:rsidR="0059104B" w:rsidRPr="006C53D9" w:rsidRDefault="0059104B" w:rsidP="003F39F0">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6058889F" w14:textId="77777777" w:rsidR="0059104B" w:rsidRPr="006C53D9" w:rsidRDefault="0059104B" w:rsidP="003F39F0">
            <w:pPr>
              <w:pStyle w:val="TAC"/>
            </w:pPr>
            <w:r w:rsidRPr="006C53D9">
              <w:t>-100.8</w:t>
            </w:r>
          </w:p>
        </w:tc>
        <w:tc>
          <w:tcPr>
            <w:tcW w:w="949" w:type="dxa"/>
            <w:vAlign w:val="center"/>
          </w:tcPr>
          <w:p w14:paraId="605888A0" w14:textId="77777777" w:rsidR="0059104B" w:rsidRPr="006C53D9" w:rsidRDefault="0059104B" w:rsidP="003F39F0">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59104B" w:rsidRPr="006C53D9" w:rsidRDefault="0059104B" w:rsidP="003F39F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AE" w14:textId="77777777" w:rsidTr="007331B6">
        <w:trPr>
          <w:jc w:val="center"/>
        </w:trPr>
        <w:tc>
          <w:tcPr>
            <w:tcW w:w="1171" w:type="dxa"/>
            <w:vMerge/>
            <w:shd w:val="clear" w:color="auto" w:fill="auto"/>
            <w:vAlign w:val="center"/>
          </w:tcPr>
          <w:p w14:paraId="605888A5"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A6"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A9"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A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71E94B5" w14:textId="77777777" w:rsidTr="007331B6">
        <w:trPr>
          <w:jc w:val="center"/>
        </w:trPr>
        <w:tc>
          <w:tcPr>
            <w:tcW w:w="1171" w:type="dxa"/>
            <w:vMerge/>
            <w:shd w:val="clear" w:color="auto" w:fill="auto"/>
            <w:vAlign w:val="center"/>
          </w:tcPr>
          <w:p w14:paraId="1B973941" w14:textId="77777777" w:rsidR="003F39F0" w:rsidRPr="006C53D9" w:rsidRDefault="003F39F0" w:rsidP="003F39F0">
            <w:pPr>
              <w:keepNext/>
              <w:keepLines/>
              <w:spacing w:after="0"/>
              <w:jc w:val="center"/>
              <w:rPr>
                <w:rFonts w:ascii="Arial" w:hAnsi="Arial" w:cs="Arial"/>
                <w:b/>
                <w:sz w:val="18"/>
                <w:lang w:val="en-US"/>
              </w:rPr>
            </w:pPr>
          </w:p>
        </w:tc>
        <w:tc>
          <w:tcPr>
            <w:tcW w:w="1150" w:type="dxa"/>
            <w:vMerge/>
          </w:tcPr>
          <w:p w14:paraId="137C21AC" w14:textId="77777777" w:rsidR="003F39F0" w:rsidRPr="006C53D9" w:rsidRDefault="003F39F0" w:rsidP="003F39F0">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3F39F0" w:rsidRPr="006C53D9" w:rsidRDefault="003F39F0" w:rsidP="003F39F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3F39F0" w:rsidRPr="006C53D9" w:rsidRDefault="003F39F0" w:rsidP="003F39F0">
            <w:pPr>
              <w:keepNext/>
              <w:keepLines/>
              <w:spacing w:after="0"/>
              <w:jc w:val="center"/>
              <w:rPr>
                <w:rFonts w:ascii="Arial" w:eastAsia="Yu Mincho" w:hAnsi="Arial" w:cs="Arial"/>
                <w:sz w:val="18"/>
                <w:lang w:eastAsia="ja-JP"/>
              </w:rPr>
            </w:pPr>
          </w:p>
        </w:tc>
        <w:tc>
          <w:tcPr>
            <w:tcW w:w="959" w:type="dxa"/>
            <w:vAlign w:val="center"/>
          </w:tcPr>
          <w:p w14:paraId="6BBA7615" w14:textId="77777777" w:rsidR="003F39F0" w:rsidRPr="006C53D9" w:rsidRDefault="003F39F0" w:rsidP="003F39F0">
            <w:pPr>
              <w:keepNext/>
              <w:keepLines/>
              <w:spacing w:after="0"/>
              <w:jc w:val="center"/>
              <w:rPr>
                <w:rFonts w:ascii="Arial" w:hAnsi="Arial" w:cs="Arial"/>
                <w:sz w:val="18"/>
              </w:rPr>
            </w:pPr>
          </w:p>
        </w:tc>
        <w:tc>
          <w:tcPr>
            <w:tcW w:w="949" w:type="dxa"/>
            <w:vAlign w:val="center"/>
          </w:tcPr>
          <w:p w14:paraId="6B5105B4" w14:textId="0552B4BF" w:rsidR="003F39F0" w:rsidRPr="006C53D9" w:rsidRDefault="003F39F0" w:rsidP="003F39F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3F39F0" w:rsidRPr="006C53D9" w:rsidRDefault="003F39F0" w:rsidP="003F39F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8B8" w14:textId="77777777" w:rsidTr="007331B6">
        <w:trPr>
          <w:jc w:val="center"/>
        </w:trPr>
        <w:tc>
          <w:tcPr>
            <w:tcW w:w="1171" w:type="dxa"/>
            <w:vMerge/>
            <w:shd w:val="clear" w:color="auto" w:fill="auto"/>
            <w:vAlign w:val="center"/>
          </w:tcPr>
          <w:p w14:paraId="605888AF"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0"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05888B3" w14:textId="77777777" w:rsidR="0059104B" w:rsidRPr="006C53D9" w:rsidRDefault="0059104B" w:rsidP="008811A1">
            <w:pPr>
              <w:keepNext/>
              <w:keepLines/>
              <w:spacing w:after="0"/>
              <w:jc w:val="center"/>
              <w:rPr>
                <w:rFonts w:ascii="Arial" w:hAnsi="Arial" w:cs="Arial"/>
                <w:sz w:val="18"/>
              </w:rPr>
            </w:pPr>
          </w:p>
        </w:tc>
        <w:tc>
          <w:tcPr>
            <w:tcW w:w="949" w:type="dxa"/>
            <w:vAlign w:val="center"/>
          </w:tcPr>
          <w:p w14:paraId="605888B4"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C2" w14:textId="77777777" w:rsidTr="007331B6">
        <w:trPr>
          <w:jc w:val="center"/>
        </w:trPr>
        <w:tc>
          <w:tcPr>
            <w:tcW w:w="1171" w:type="dxa"/>
            <w:vMerge/>
            <w:shd w:val="clear" w:color="auto" w:fill="auto"/>
            <w:vAlign w:val="center"/>
          </w:tcPr>
          <w:p w14:paraId="605888B9"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A"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BD"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BE"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∆MB</w:t>
            </w:r>
            <w:r w:rsidR="00E80436" w:rsidRPr="007244F8">
              <w:rPr>
                <w:vertAlign w:val="subscript"/>
                <w:lang w:val="en-US"/>
              </w:rPr>
              <w:t>S,n</w:t>
            </w:r>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5E11504A" w14:textId="683FD3EE" w:rsidR="00EE0BA4" w:rsidRPr="006C53D9" w:rsidRDefault="00EE0BA4" w:rsidP="00EE0BA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9420045" w14:textId="19B786A8" w:rsidR="00EE0BA4" w:rsidRPr="006C53D9" w:rsidRDefault="00EE0BA4" w:rsidP="00EE0BA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lastRenderedPageBreak/>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F9555C" w:rsidRPr="006C53D9" w14:paraId="55E2A422" w14:textId="77777777" w:rsidTr="006A55EF">
        <w:tc>
          <w:tcPr>
            <w:tcW w:w="600" w:type="pct"/>
            <w:vMerge w:val="restart"/>
            <w:shd w:val="clear" w:color="auto" w:fill="auto"/>
            <w:vAlign w:val="center"/>
          </w:tcPr>
          <w:p w14:paraId="6EB982E7" w14:textId="77777777" w:rsidR="00F9555C" w:rsidRPr="006C53D9" w:rsidRDefault="00F9555C" w:rsidP="00261990">
            <w:pPr>
              <w:pStyle w:val="TAH"/>
            </w:pPr>
            <w:r w:rsidRPr="006C53D9">
              <w:t>Conditions</w:t>
            </w:r>
          </w:p>
        </w:tc>
        <w:tc>
          <w:tcPr>
            <w:tcW w:w="1786" w:type="pct"/>
            <w:shd w:val="clear" w:color="auto" w:fill="auto"/>
          </w:tcPr>
          <w:p w14:paraId="5DDFC0F7"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6BFAB70B" w14:textId="77777777" w:rsidR="00F9555C" w:rsidRPr="006C53D9" w:rsidRDefault="00F9555C" w:rsidP="00261990">
            <w:pPr>
              <w:pStyle w:val="TAC"/>
            </w:pPr>
            <w:r w:rsidRPr="006C53D9">
              <w:t>-124</w:t>
            </w:r>
          </w:p>
        </w:tc>
        <w:tc>
          <w:tcPr>
            <w:tcW w:w="826" w:type="pct"/>
            <w:shd w:val="clear" w:color="auto" w:fill="auto"/>
            <w:vAlign w:val="center"/>
          </w:tcPr>
          <w:p w14:paraId="0C4D0FBE" w14:textId="77777777" w:rsidR="00F9555C" w:rsidRPr="006C53D9" w:rsidRDefault="00F9555C" w:rsidP="00261990">
            <w:pPr>
              <w:pStyle w:val="TAC"/>
            </w:pPr>
            <w:r w:rsidRPr="006C53D9">
              <w:t>-121</w:t>
            </w:r>
          </w:p>
        </w:tc>
        <w:tc>
          <w:tcPr>
            <w:tcW w:w="964" w:type="pct"/>
            <w:vMerge w:val="restart"/>
            <w:shd w:val="clear" w:color="auto" w:fill="auto"/>
            <w:vAlign w:val="center"/>
          </w:tcPr>
          <w:p w14:paraId="0361B17C" w14:textId="77777777" w:rsidR="00F9555C" w:rsidRPr="006C53D9" w:rsidRDefault="00F9555C" w:rsidP="00261990">
            <w:pPr>
              <w:pStyle w:val="TAC"/>
            </w:pPr>
            <w:r w:rsidRPr="006C53D9">
              <w:sym w:font="Symbol" w:char="F0B3"/>
            </w:r>
            <w:r w:rsidRPr="006C53D9">
              <w:t xml:space="preserve"> -3</w:t>
            </w:r>
          </w:p>
        </w:tc>
      </w:tr>
      <w:tr w:rsidR="00F9555C" w:rsidRPr="006C53D9" w14:paraId="5FDCE086" w14:textId="77777777" w:rsidTr="006A55EF">
        <w:tc>
          <w:tcPr>
            <w:tcW w:w="600" w:type="pct"/>
            <w:vMerge/>
            <w:shd w:val="clear" w:color="auto" w:fill="auto"/>
            <w:vAlign w:val="center"/>
          </w:tcPr>
          <w:p w14:paraId="72BF8E21"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39BC89C4"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10FDEEC3" w14:textId="77777777" w:rsidR="00F9555C" w:rsidRPr="006C53D9" w:rsidRDefault="00F9555C" w:rsidP="00261990">
            <w:pPr>
              <w:pStyle w:val="TAC"/>
            </w:pPr>
            <w:r w:rsidRPr="006C53D9">
              <w:t>-123.5</w:t>
            </w:r>
          </w:p>
        </w:tc>
        <w:tc>
          <w:tcPr>
            <w:tcW w:w="826" w:type="pct"/>
            <w:shd w:val="clear" w:color="auto" w:fill="auto"/>
          </w:tcPr>
          <w:p w14:paraId="78BD580C"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12E7C0D1" w14:textId="77777777" w:rsidR="00F9555C" w:rsidRPr="006C53D9" w:rsidRDefault="00F9555C" w:rsidP="00261990">
            <w:pPr>
              <w:pStyle w:val="TAC"/>
              <w:rPr>
                <w:lang w:val="sv-SE"/>
              </w:rPr>
            </w:pPr>
          </w:p>
        </w:tc>
      </w:tr>
      <w:tr w:rsidR="00F9555C" w:rsidRPr="006C53D9" w14:paraId="16A0B738" w14:textId="77777777" w:rsidTr="006A55EF">
        <w:tc>
          <w:tcPr>
            <w:tcW w:w="600" w:type="pct"/>
            <w:vMerge/>
            <w:shd w:val="clear" w:color="auto" w:fill="auto"/>
            <w:vAlign w:val="center"/>
          </w:tcPr>
          <w:p w14:paraId="379E6346"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253522A"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6183F803" w14:textId="77777777" w:rsidR="00F9555C" w:rsidRPr="006C53D9" w:rsidRDefault="00F9555C" w:rsidP="00261990">
            <w:pPr>
              <w:pStyle w:val="TAC"/>
            </w:pPr>
            <w:r w:rsidRPr="006C53D9">
              <w:t>-123</w:t>
            </w:r>
          </w:p>
        </w:tc>
        <w:tc>
          <w:tcPr>
            <w:tcW w:w="826" w:type="pct"/>
            <w:shd w:val="clear" w:color="auto" w:fill="auto"/>
            <w:vAlign w:val="center"/>
          </w:tcPr>
          <w:p w14:paraId="1ECE745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7152F57D" w14:textId="77777777" w:rsidR="00F9555C" w:rsidRPr="006C53D9" w:rsidRDefault="00F9555C" w:rsidP="00261990">
            <w:pPr>
              <w:pStyle w:val="TAC"/>
              <w:rPr>
                <w:lang w:val="sv-SE"/>
              </w:rPr>
            </w:pPr>
          </w:p>
        </w:tc>
      </w:tr>
      <w:tr w:rsidR="00F9555C" w:rsidRPr="006C53D9" w14:paraId="3EE63B5D" w14:textId="77777777" w:rsidTr="006A55EF">
        <w:tc>
          <w:tcPr>
            <w:tcW w:w="600" w:type="pct"/>
            <w:vMerge/>
            <w:shd w:val="clear" w:color="auto" w:fill="auto"/>
            <w:vAlign w:val="center"/>
          </w:tcPr>
          <w:p w14:paraId="2EA1AE18"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BA0A4E4"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2CE26DF6" w14:textId="77777777" w:rsidR="00F9555C" w:rsidRPr="006C53D9" w:rsidRDefault="00F9555C" w:rsidP="00261990">
            <w:pPr>
              <w:pStyle w:val="TAC"/>
            </w:pPr>
            <w:r w:rsidRPr="006C53D9">
              <w:t>-122.5</w:t>
            </w:r>
          </w:p>
        </w:tc>
        <w:tc>
          <w:tcPr>
            <w:tcW w:w="826" w:type="pct"/>
            <w:shd w:val="clear" w:color="auto" w:fill="auto"/>
            <w:vAlign w:val="center"/>
          </w:tcPr>
          <w:p w14:paraId="05A13383" w14:textId="77777777" w:rsidR="00F9555C" w:rsidRPr="006C53D9" w:rsidRDefault="00F9555C" w:rsidP="00261990">
            <w:pPr>
              <w:pStyle w:val="TAC"/>
            </w:pPr>
            <w:r w:rsidRPr="006C53D9">
              <w:t>-119.5</w:t>
            </w:r>
          </w:p>
        </w:tc>
        <w:tc>
          <w:tcPr>
            <w:tcW w:w="964" w:type="pct"/>
            <w:vMerge/>
            <w:shd w:val="clear" w:color="auto" w:fill="auto"/>
            <w:vAlign w:val="center"/>
          </w:tcPr>
          <w:p w14:paraId="1441E476" w14:textId="77777777" w:rsidR="00F9555C" w:rsidRPr="006C53D9" w:rsidRDefault="00F9555C" w:rsidP="00261990">
            <w:pPr>
              <w:pStyle w:val="TAC"/>
              <w:rPr>
                <w:lang w:val="sv-SE"/>
              </w:rPr>
            </w:pPr>
          </w:p>
        </w:tc>
      </w:tr>
      <w:tr w:rsidR="00F9555C" w:rsidRPr="006C53D9" w14:paraId="6E9C212F" w14:textId="77777777" w:rsidTr="006A55EF">
        <w:tc>
          <w:tcPr>
            <w:tcW w:w="600" w:type="pct"/>
            <w:vMerge/>
            <w:shd w:val="clear" w:color="auto" w:fill="auto"/>
            <w:vAlign w:val="center"/>
          </w:tcPr>
          <w:p w14:paraId="218036F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4EC9E6A4"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32A208E8" w14:textId="77777777" w:rsidR="00F9555C" w:rsidRPr="006C53D9" w:rsidRDefault="00F9555C" w:rsidP="00261990">
            <w:pPr>
              <w:pStyle w:val="TAC"/>
            </w:pPr>
            <w:r w:rsidRPr="006C53D9">
              <w:t>-122</w:t>
            </w:r>
          </w:p>
        </w:tc>
        <w:tc>
          <w:tcPr>
            <w:tcW w:w="826" w:type="pct"/>
            <w:shd w:val="clear" w:color="auto" w:fill="auto"/>
            <w:vAlign w:val="center"/>
          </w:tcPr>
          <w:p w14:paraId="0D3C7245"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62F86734" w14:textId="77777777" w:rsidR="00F9555C" w:rsidRPr="006C53D9" w:rsidRDefault="00F9555C" w:rsidP="00261990">
            <w:pPr>
              <w:pStyle w:val="TAC"/>
              <w:rPr>
                <w:lang w:val="sv-SE"/>
              </w:rPr>
            </w:pPr>
          </w:p>
        </w:tc>
      </w:tr>
      <w:tr w:rsidR="00F9555C" w:rsidRPr="006C53D9" w14:paraId="05CF8D12" w14:textId="77777777" w:rsidTr="006A55EF">
        <w:tc>
          <w:tcPr>
            <w:tcW w:w="600" w:type="pct"/>
            <w:vMerge/>
            <w:shd w:val="clear" w:color="auto" w:fill="auto"/>
            <w:vAlign w:val="center"/>
          </w:tcPr>
          <w:p w14:paraId="76B20C78"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795564D"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271C8172" w14:textId="77777777" w:rsidR="00F9555C" w:rsidRPr="006C53D9" w:rsidRDefault="00F9555C" w:rsidP="00261990">
            <w:pPr>
              <w:pStyle w:val="TAC"/>
            </w:pPr>
            <w:r w:rsidRPr="006C53D9">
              <w:t>-121.5</w:t>
            </w:r>
          </w:p>
        </w:tc>
        <w:tc>
          <w:tcPr>
            <w:tcW w:w="826" w:type="pct"/>
            <w:shd w:val="clear" w:color="auto" w:fill="auto"/>
            <w:vAlign w:val="center"/>
          </w:tcPr>
          <w:p w14:paraId="0B9EB21B" w14:textId="77777777" w:rsidR="00F9555C" w:rsidRPr="006C53D9" w:rsidRDefault="00F9555C" w:rsidP="00261990">
            <w:pPr>
              <w:pStyle w:val="TAC"/>
            </w:pPr>
            <w:r w:rsidRPr="006C53D9">
              <w:t>-118.5</w:t>
            </w:r>
          </w:p>
        </w:tc>
        <w:tc>
          <w:tcPr>
            <w:tcW w:w="964" w:type="pct"/>
            <w:vMerge/>
            <w:shd w:val="clear" w:color="auto" w:fill="auto"/>
            <w:vAlign w:val="center"/>
          </w:tcPr>
          <w:p w14:paraId="6223786B" w14:textId="77777777" w:rsidR="00F9555C" w:rsidRPr="006C53D9" w:rsidRDefault="00F9555C" w:rsidP="00261990">
            <w:pPr>
              <w:pStyle w:val="TAC"/>
              <w:rPr>
                <w:lang w:val="sv-SE"/>
              </w:rPr>
            </w:pPr>
          </w:p>
        </w:tc>
      </w:tr>
      <w:tr w:rsidR="00F9555C" w:rsidRPr="006C53D9" w14:paraId="6433C9EF" w14:textId="77777777" w:rsidTr="006A55EF">
        <w:tc>
          <w:tcPr>
            <w:tcW w:w="600" w:type="pct"/>
            <w:vMerge/>
            <w:shd w:val="clear" w:color="auto" w:fill="auto"/>
            <w:vAlign w:val="center"/>
          </w:tcPr>
          <w:p w14:paraId="0663AA1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819AFC"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5F2392D5" w14:textId="77777777" w:rsidR="00F9555C" w:rsidRPr="006C53D9" w:rsidRDefault="00F9555C" w:rsidP="00261990">
            <w:pPr>
              <w:pStyle w:val="TAC"/>
            </w:pPr>
            <w:r w:rsidRPr="006C53D9">
              <w:t>-121</w:t>
            </w:r>
          </w:p>
        </w:tc>
        <w:tc>
          <w:tcPr>
            <w:tcW w:w="826" w:type="pct"/>
            <w:shd w:val="clear" w:color="auto" w:fill="auto"/>
            <w:vAlign w:val="center"/>
          </w:tcPr>
          <w:p w14:paraId="72C4D4AF"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04203F94" w14:textId="77777777" w:rsidR="00F9555C" w:rsidRPr="006C53D9" w:rsidRDefault="00F9555C" w:rsidP="00261990">
            <w:pPr>
              <w:pStyle w:val="TAC"/>
              <w:rPr>
                <w:lang w:val="sv-SE"/>
              </w:rPr>
            </w:pPr>
          </w:p>
        </w:tc>
      </w:tr>
      <w:tr w:rsidR="00F9555C" w:rsidRPr="006C53D9" w14:paraId="6AB29E09" w14:textId="77777777" w:rsidTr="006A55EF">
        <w:tc>
          <w:tcPr>
            <w:tcW w:w="600" w:type="pct"/>
            <w:vMerge/>
            <w:shd w:val="clear" w:color="auto" w:fill="auto"/>
            <w:vAlign w:val="center"/>
          </w:tcPr>
          <w:p w14:paraId="31D6C65E"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784D73F"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5E425038" w14:textId="77777777" w:rsidR="00F9555C" w:rsidRPr="006C53D9" w:rsidRDefault="00F9555C" w:rsidP="00261990">
            <w:pPr>
              <w:pStyle w:val="TAC"/>
            </w:pPr>
            <w:r w:rsidRPr="006C53D9">
              <w:t>-120.5</w:t>
            </w:r>
          </w:p>
        </w:tc>
        <w:tc>
          <w:tcPr>
            <w:tcW w:w="826" w:type="pct"/>
            <w:shd w:val="clear" w:color="auto" w:fill="auto"/>
            <w:vAlign w:val="center"/>
          </w:tcPr>
          <w:p w14:paraId="310C675C"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43E6074B" w14:textId="77777777" w:rsidR="00F9555C" w:rsidRPr="006C53D9" w:rsidRDefault="00F9555C" w:rsidP="00261990">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7331B6"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9104B" w:rsidRPr="006C53D9" w:rsidRDefault="0059104B" w:rsidP="003F39F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9104B" w:rsidRPr="006C53D9" w:rsidRDefault="0059104B" w:rsidP="003F39F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9104B" w:rsidRPr="006C53D9" w:rsidRDefault="0059104B" w:rsidP="003F39F0">
            <w:pPr>
              <w:pStyle w:val="TAC"/>
              <w:rPr>
                <w:rFonts w:eastAsia="Yu Mincho"/>
                <w:lang w:eastAsia="ja-JP"/>
              </w:rPr>
            </w:pPr>
          </w:p>
        </w:tc>
      </w:tr>
      <w:tr w:rsidR="003F39F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3F39F0" w:rsidRPr="006C53D9" w:rsidRDefault="003F39F0" w:rsidP="003F39F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3F39F0" w:rsidRPr="006C53D9" w:rsidRDefault="003F39F0" w:rsidP="003F39F0">
            <w:pPr>
              <w:pStyle w:val="TAC"/>
              <w:rPr>
                <w:rFonts w:eastAsia="Yu Mincho"/>
                <w:lang w:eastAsia="ja-JP"/>
              </w:rPr>
            </w:pPr>
          </w:p>
        </w:tc>
      </w:tr>
      <w:tr w:rsidR="007331B6"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9104B" w:rsidRPr="006C53D9" w:rsidRDefault="0059104B" w:rsidP="003F39F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9104B" w:rsidRPr="006C53D9" w:rsidRDefault="0059104B" w:rsidP="003F39F0">
            <w:pPr>
              <w:pStyle w:val="TAC"/>
              <w:rPr>
                <w:rFonts w:eastAsia="Yu Mincho"/>
                <w:lang w:eastAsia="ja-JP"/>
              </w:rPr>
            </w:pPr>
          </w:p>
        </w:tc>
      </w:tr>
      <w:tr w:rsidR="007331B6"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9104B" w:rsidRPr="006C53D9" w:rsidRDefault="0059104B" w:rsidP="003F39F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9104B" w:rsidRPr="006C53D9" w:rsidRDefault="0059104B" w:rsidP="003F39F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9104B" w:rsidRPr="006C53D9" w:rsidRDefault="0059104B" w:rsidP="003F39F0">
            <w:pPr>
              <w:pStyle w:val="TAC"/>
              <w:rPr>
                <w:rFonts w:eastAsia="Yu Mincho"/>
                <w:lang w:eastAsia="ja-JP"/>
              </w:rPr>
            </w:pPr>
          </w:p>
        </w:tc>
      </w:tr>
      <w:tr w:rsidR="007331B6"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9104B" w:rsidRPr="006C53D9" w:rsidRDefault="0059104B" w:rsidP="003F39F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9104B" w:rsidRPr="006C53D9" w:rsidRDefault="0059104B" w:rsidP="003F39F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9104B" w:rsidRPr="006C53D9" w:rsidRDefault="0059104B" w:rsidP="003F39F0">
            <w:pPr>
              <w:pStyle w:val="TAC"/>
              <w:rPr>
                <w:rFonts w:eastAsia="Yu Mincho"/>
                <w:lang w:eastAsia="ja-JP"/>
              </w:rPr>
            </w:pPr>
          </w:p>
        </w:tc>
      </w:tr>
      <w:tr w:rsidR="003F39F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3F39F0" w:rsidRPr="006C53D9" w:rsidRDefault="003F39F0" w:rsidP="003F39F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3F39F0" w:rsidRPr="006C53D9" w:rsidRDefault="003F39F0" w:rsidP="003F39F0">
            <w:pPr>
              <w:pStyle w:val="TAC"/>
              <w:rPr>
                <w:rFonts w:eastAsia="Yu Mincho"/>
                <w:lang w:eastAsia="ja-JP"/>
              </w:rPr>
            </w:pPr>
          </w:p>
        </w:tc>
      </w:tr>
      <w:tr w:rsidR="007331B6"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9104B" w:rsidRPr="006C53D9" w:rsidRDefault="0059104B" w:rsidP="003F39F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9104B" w:rsidRPr="006C53D9" w:rsidRDefault="0059104B" w:rsidP="003F39F0">
            <w:pPr>
              <w:pStyle w:val="TAC"/>
              <w:rPr>
                <w:rFonts w:eastAsia="Yu Mincho"/>
                <w:lang w:eastAsia="ja-JP"/>
              </w:rPr>
            </w:pPr>
          </w:p>
        </w:tc>
      </w:tr>
      <w:tr w:rsidR="007331B6"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9104B" w:rsidRPr="006C53D9" w:rsidRDefault="0059104B" w:rsidP="003F39F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9104B" w:rsidRPr="006C53D9" w:rsidRDefault="0059104B" w:rsidP="003F39F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9104B" w:rsidRPr="006C53D9" w:rsidRDefault="0059104B" w:rsidP="003F39F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73507B98" w14:textId="7D05A7AD" w:rsidR="00A526B4" w:rsidRPr="006C53D9" w:rsidRDefault="00A526B4" w:rsidP="00A526B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71A268B5" w14:textId="2D0808E3" w:rsidR="00A526B4" w:rsidRPr="006C53D9" w:rsidRDefault="00A526B4" w:rsidP="00A526B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lastRenderedPageBreak/>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F9555C" w:rsidRPr="006C53D9" w14:paraId="0AA337B3" w14:textId="77777777" w:rsidTr="006A55EF">
        <w:tc>
          <w:tcPr>
            <w:tcW w:w="1168" w:type="dxa"/>
            <w:vMerge w:val="restart"/>
            <w:shd w:val="clear" w:color="auto" w:fill="auto"/>
            <w:vAlign w:val="center"/>
          </w:tcPr>
          <w:p w14:paraId="132FE6EF" w14:textId="77777777" w:rsidR="00F9555C" w:rsidRPr="006C53D9" w:rsidRDefault="00F9555C" w:rsidP="00261990">
            <w:pPr>
              <w:pStyle w:val="TAH"/>
            </w:pPr>
            <w:r w:rsidRPr="006C53D9">
              <w:t>Conditions</w:t>
            </w:r>
          </w:p>
        </w:tc>
        <w:tc>
          <w:tcPr>
            <w:tcW w:w="1805" w:type="dxa"/>
            <w:shd w:val="clear" w:color="auto" w:fill="auto"/>
          </w:tcPr>
          <w:p w14:paraId="2FBB1DFD" w14:textId="77777777" w:rsidR="00F9555C" w:rsidRPr="006C53D9" w:rsidRDefault="00F9555C" w:rsidP="00261990">
            <w:pPr>
              <w:pStyle w:val="TAC"/>
            </w:pPr>
            <w:r w:rsidRPr="006C53D9">
              <w:t xml:space="preserve">NR_FDD_FR1_A, NR_TDD_FR1_A, </w:t>
            </w:r>
            <w:r w:rsidRPr="006C53D9">
              <w:rPr>
                <w:lang w:val="en-US"/>
              </w:rPr>
              <w:t>NR_SDL_FR1_A</w:t>
            </w:r>
          </w:p>
        </w:tc>
        <w:tc>
          <w:tcPr>
            <w:tcW w:w="1856" w:type="dxa"/>
            <w:shd w:val="clear" w:color="auto" w:fill="auto"/>
            <w:vAlign w:val="center"/>
          </w:tcPr>
          <w:p w14:paraId="387A5178" w14:textId="77777777" w:rsidR="00F9555C" w:rsidRPr="006C53D9" w:rsidRDefault="00F9555C" w:rsidP="00261990">
            <w:pPr>
              <w:pStyle w:val="TAC"/>
            </w:pPr>
            <w:r w:rsidRPr="006C53D9">
              <w:t>-124</w:t>
            </w:r>
          </w:p>
        </w:tc>
        <w:tc>
          <w:tcPr>
            <w:tcW w:w="1856" w:type="dxa"/>
            <w:shd w:val="clear" w:color="auto" w:fill="auto"/>
            <w:vAlign w:val="center"/>
          </w:tcPr>
          <w:p w14:paraId="47944B46" w14:textId="77777777" w:rsidR="00F9555C" w:rsidRPr="006C53D9" w:rsidRDefault="00F9555C" w:rsidP="00261990">
            <w:pPr>
              <w:pStyle w:val="TAC"/>
            </w:pPr>
            <w:r w:rsidRPr="006C53D9">
              <w:t>-121</w:t>
            </w:r>
          </w:p>
        </w:tc>
        <w:tc>
          <w:tcPr>
            <w:tcW w:w="1855" w:type="dxa"/>
            <w:vAlign w:val="center"/>
          </w:tcPr>
          <w:p w14:paraId="1F189EBD" w14:textId="77777777" w:rsidR="00F9555C" w:rsidRPr="006C53D9" w:rsidRDefault="00F9555C" w:rsidP="00261990">
            <w:pPr>
              <w:pStyle w:val="TAC"/>
            </w:pPr>
            <w:r w:rsidRPr="006C53D9">
              <w:t>-118</w:t>
            </w:r>
          </w:p>
        </w:tc>
        <w:tc>
          <w:tcPr>
            <w:tcW w:w="1616" w:type="dxa"/>
            <w:vMerge w:val="restart"/>
            <w:shd w:val="clear" w:color="auto" w:fill="auto"/>
            <w:vAlign w:val="center"/>
          </w:tcPr>
          <w:p w14:paraId="0E8E7821" w14:textId="77777777" w:rsidR="00F9555C" w:rsidRPr="006C53D9" w:rsidRDefault="00F9555C" w:rsidP="00261990">
            <w:pPr>
              <w:pStyle w:val="TAC"/>
            </w:pPr>
            <w:r w:rsidRPr="006C53D9">
              <w:sym w:font="Symbol" w:char="F0B3"/>
            </w:r>
            <w:r w:rsidRPr="006C53D9">
              <w:t xml:space="preserve"> -3</w:t>
            </w:r>
          </w:p>
        </w:tc>
      </w:tr>
      <w:tr w:rsidR="00F9555C" w:rsidRPr="006C53D9" w14:paraId="5014EE17" w14:textId="77777777" w:rsidTr="006A55EF">
        <w:tc>
          <w:tcPr>
            <w:tcW w:w="1168" w:type="dxa"/>
            <w:vMerge/>
            <w:shd w:val="clear" w:color="auto" w:fill="auto"/>
            <w:vAlign w:val="center"/>
          </w:tcPr>
          <w:p w14:paraId="329C79DD"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7FBD0BA" w14:textId="77777777" w:rsidR="00F9555C" w:rsidRPr="006C53D9" w:rsidRDefault="00F9555C" w:rsidP="00261990">
            <w:pPr>
              <w:pStyle w:val="TAC"/>
              <w:rPr>
                <w:lang w:val="sv-SE"/>
              </w:rPr>
            </w:pPr>
            <w:r w:rsidRPr="006C53D9">
              <w:rPr>
                <w:lang w:val="sv-SE"/>
              </w:rPr>
              <w:t>NR_FDD_FR1_B</w:t>
            </w:r>
          </w:p>
        </w:tc>
        <w:tc>
          <w:tcPr>
            <w:tcW w:w="1856" w:type="dxa"/>
            <w:shd w:val="clear" w:color="auto" w:fill="auto"/>
          </w:tcPr>
          <w:p w14:paraId="5283474F" w14:textId="77777777" w:rsidR="00F9555C" w:rsidRPr="006C53D9" w:rsidRDefault="00F9555C" w:rsidP="00261990">
            <w:pPr>
              <w:pStyle w:val="TAC"/>
            </w:pPr>
            <w:r w:rsidRPr="006C53D9">
              <w:t>-123.5</w:t>
            </w:r>
          </w:p>
        </w:tc>
        <w:tc>
          <w:tcPr>
            <w:tcW w:w="1856" w:type="dxa"/>
            <w:shd w:val="clear" w:color="auto" w:fill="auto"/>
          </w:tcPr>
          <w:p w14:paraId="11539671" w14:textId="77777777" w:rsidR="00F9555C" w:rsidRPr="006C53D9" w:rsidRDefault="00F9555C" w:rsidP="00261990">
            <w:pPr>
              <w:pStyle w:val="TAC"/>
              <w:rPr>
                <w:lang w:val="sv-SE"/>
              </w:rPr>
            </w:pPr>
            <w:r w:rsidRPr="006C53D9">
              <w:t>-120.5</w:t>
            </w:r>
          </w:p>
        </w:tc>
        <w:tc>
          <w:tcPr>
            <w:tcW w:w="1855" w:type="dxa"/>
          </w:tcPr>
          <w:p w14:paraId="4EBF2060" w14:textId="77777777" w:rsidR="00F9555C" w:rsidRPr="006C53D9" w:rsidRDefault="00F9555C" w:rsidP="00261990">
            <w:pPr>
              <w:pStyle w:val="TAC"/>
              <w:rPr>
                <w:lang w:val="sv-SE"/>
              </w:rPr>
            </w:pPr>
            <w:r w:rsidRPr="006C53D9">
              <w:t>-117.5</w:t>
            </w:r>
          </w:p>
        </w:tc>
        <w:tc>
          <w:tcPr>
            <w:tcW w:w="1616" w:type="dxa"/>
            <w:vMerge/>
            <w:shd w:val="clear" w:color="auto" w:fill="auto"/>
            <w:vAlign w:val="center"/>
          </w:tcPr>
          <w:p w14:paraId="1549ECFA" w14:textId="77777777" w:rsidR="00F9555C" w:rsidRPr="006C53D9" w:rsidRDefault="00F9555C" w:rsidP="00261990">
            <w:pPr>
              <w:pStyle w:val="TAC"/>
              <w:rPr>
                <w:lang w:val="sv-SE"/>
              </w:rPr>
            </w:pPr>
          </w:p>
        </w:tc>
      </w:tr>
      <w:tr w:rsidR="00F9555C" w:rsidRPr="006C53D9" w14:paraId="1D5D2F89" w14:textId="77777777" w:rsidTr="006A55EF">
        <w:tc>
          <w:tcPr>
            <w:tcW w:w="1168" w:type="dxa"/>
            <w:vMerge/>
            <w:shd w:val="clear" w:color="auto" w:fill="auto"/>
            <w:vAlign w:val="center"/>
          </w:tcPr>
          <w:p w14:paraId="4DFEB5D5"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F927F2D" w14:textId="77777777" w:rsidR="00F9555C" w:rsidRPr="006C53D9" w:rsidRDefault="00F9555C" w:rsidP="00261990">
            <w:pPr>
              <w:pStyle w:val="TAC"/>
              <w:rPr>
                <w:lang w:val="sv-SE"/>
              </w:rPr>
            </w:pPr>
            <w:r w:rsidRPr="006C53D9">
              <w:rPr>
                <w:lang w:val="sv-SE"/>
              </w:rPr>
              <w:t>NR_TDD_FR1_C</w:t>
            </w:r>
          </w:p>
        </w:tc>
        <w:tc>
          <w:tcPr>
            <w:tcW w:w="1856" w:type="dxa"/>
            <w:shd w:val="clear" w:color="auto" w:fill="auto"/>
            <w:vAlign w:val="center"/>
          </w:tcPr>
          <w:p w14:paraId="7225B02B" w14:textId="77777777" w:rsidR="00F9555C" w:rsidRPr="006C53D9" w:rsidRDefault="00F9555C" w:rsidP="00261990">
            <w:pPr>
              <w:pStyle w:val="TAC"/>
            </w:pPr>
            <w:r w:rsidRPr="006C53D9">
              <w:t>-123</w:t>
            </w:r>
          </w:p>
        </w:tc>
        <w:tc>
          <w:tcPr>
            <w:tcW w:w="1856" w:type="dxa"/>
            <w:shd w:val="clear" w:color="auto" w:fill="auto"/>
            <w:vAlign w:val="center"/>
          </w:tcPr>
          <w:p w14:paraId="2AE4651F" w14:textId="77777777" w:rsidR="00F9555C" w:rsidRPr="006C53D9" w:rsidRDefault="00F9555C" w:rsidP="00261990">
            <w:pPr>
              <w:pStyle w:val="TAC"/>
              <w:rPr>
                <w:lang w:val="sv-SE"/>
              </w:rPr>
            </w:pPr>
            <w:r w:rsidRPr="006C53D9">
              <w:t>-120</w:t>
            </w:r>
          </w:p>
        </w:tc>
        <w:tc>
          <w:tcPr>
            <w:tcW w:w="1855" w:type="dxa"/>
            <w:vAlign w:val="center"/>
          </w:tcPr>
          <w:p w14:paraId="170827B6" w14:textId="77777777" w:rsidR="00F9555C" w:rsidRPr="006C53D9" w:rsidRDefault="00F9555C" w:rsidP="00261990">
            <w:pPr>
              <w:pStyle w:val="TAC"/>
              <w:rPr>
                <w:lang w:val="sv-SE"/>
              </w:rPr>
            </w:pPr>
            <w:r w:rsidRPr="006C53D9">
              <w:t>-117</w:t>
            </w:r>
          </w:p>
        </w:tc>
        <w:tc>
          <w:tcPr>
            <w:tcW w:w="1616" w:type="dxa"/>
            <w:vMerge/>
            <w:shd w:val="clear" w:color="auto" w:fill="auto"/>
            <w:vAlign w:val="center"/>
          </w:tcPr>
          <w:p w14:paraId="2EE8359A" w14:textId="77777777" w:rsidR="00F9555C" w:rsidRPr="006C53D9" w:rsidRDefault="00F9555C" w:rsidP="00261990">
            <w:pPr>
              <w:pStyle w:val="TAC"/>
              <w:rPr>
                <w:lang w:val="sv-SE"/>
              </w:rPr>
            </w:pPr>
          </w:p>
        </w:tc>
      </w:tr>
      <w:tr w:rsidR="00F9555C" w:rsidRPr="006C53D9" w14:paraId="0821CC21" w14:textId="77777777" w:rsidTr="006A55EF">
        <w:tc>
          <w:tcPr>
            <w:tcW w:w="1168" w:type="dxa"/>
            <w:vMerge/>
            <w:shd w:val="clear" w:color="auto" w:fill="auto"/>
            <w:vAlign w:val="center"/>
          </w:tcPr>
          <w:p w14:paraId="1AF56567"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533FD099" w14:textId="77777777" w:rsidR="00F9555C" w:rsidRPr="006C53D9" w:rsidRDefault="00F9555C" w:rsidP="00261990">
            <w:pPr>
              <w:pStyle w:val="TAC"/>
              <w:rPr>
                <w:lang w:val="sv-SE"/>
              </w:rPr>
            </w:pPr>
            <w:r w:rsidRPr="006C53D9">
              <w:rPr>
                <w:lang w:val="sv-SE"/>
              </w:rPr>
              <w:t>NR_FDD_FR1_D, NR_TDD_FR1_D</w:t>
            </w:r>
          </w:p>
        </w:tc>
        <w:tc>
          <w:tcPr>
            <w:tcW w:w="1856" w:type="dxa"/>
            <w:shd w:val="clear" w:color="auto" w:fill="auto"/>
            <w:vAlign w:val="center"/>
          </w:tcPr>
          <w:p w14:paraId="52324F8E" w14:textId="77777777" w:rsidR="00F9555C" w:rsidRPr="006C53D9" w:rsidRDefault="00F9555C" w:rsidP="00261990">
            <w:pPr>
              <w:pStyle w:val="TAC"/>
            </w:pPr>
            <w:r w:rsidRPr="006C53D9">
              <w:t>-122.5</w:t>
            </w:r>
          </w:p>
        </w:tc>
        <w:tc>
          <w:tcPr>
            <w:tcW w:w="1856" w:type="dxa"/>
            <w:shd w:val="clear" w:color="auto" w:fill="auto"/>
            <w:vAlign w:val="center"/>
          </w:tcPr>
          <w:p w14:paraId="6F22C97C" w14:textId="77777777" w:rsidR="00F9555C" w:rsidRPr="006C53D9" w:rsidRDefault="00F9555C" w:rsidP="00261990">
            <w:pPr>
              <w:pStyle w:val="TAC"/>
            </w:pPr>
            <w:r w:rsidRPr="006C53D9">
              <w:t>-119.5</w:t>
            </w:r>
          </w:p>
        </w:tc>
        <w:tc>
          <w:tcPr>
            <w:tcW w:w="1855" w:type="dxa"/>
            <w:vAlign w:val="center"/>
          </w:tcPr>
          <w:p w14:paraId="24987E27" w14:textId="77777777" w:rsidR="00F9555C" w:rsidRPr="006C53D9" w:rsidRDefault="00F9555C" w:rsidP="00261990">
            <w:pPr>
              <w:pStyle w:val="TAC"/>
              <w:rPr>
                <w:lang w:val="sv-SE"/>
              </w:rPr>
            </w:pPr>
            <w:r w:rsidRPr="006C53D9">
              <w:t>-116.5</w:t>
            </w:r>
          </w:p>
        </w:tc>
        <w:tc>
          <w:tcPr>
            <w:tcW w:w="1616" w:type="dxa"/>
            <w:vMerge/>
            <w:shd w:val="clear" w:color="auto" w:fill="auto"/>
            <w:vAlign w:val="center"/>
          </w:tcPr>
          <w:p w14:paraId="092C6B6C" w14:textId="77777777" w:rsidR="00F9555C" w:rsidRPr="006C53D9" w:rsidRDefault="00F9555C" w:rsidP="00261990">
            <w:pPr>
              <w:pStyle w:val="TAC"/>
              <w:rPr>
                <w:lang w:val="sv-SE"/>
              </w:rPr>
            </w:pPr>
          </w:p>
        </w:tc>
      </w:tr>
      <w:tr w:rsidR="00F9555C" w:rsidRPr="006C53D9" w14:paraId="31FF1FA6" w14:textId="77777777" w:rsidTr="006A55EF">
        <w:tc>
          <w:tcPr>
            <w:tcW w:w="1168" w:type="dxa"/>
            <w:vMerge/>
            <w:shd w:val="clear" w:color="auto" w:fill="auto"/>
            <w:vAlign w:val="center"/>
          </w:tcPr>
          <w:p w14:paraId="13A0C2D1"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195E8194" w14:textId="77777777" w:rsidR="00F9555C" w:rsidRPr="006C53D9" w:rsidRDefault="00F9555C" w:rsidP="00261990">
            <w:pPr>
              <w:pStyle w:val="TAC"/>
              <w:rPr>
                <w:lang w:val="sv-SE"/>
              </w:rPr>
            </w:pPr>
            <w:r w:rsidRPr="006C53D9">
              <w:rPr>
                <w:lang w:val="sv-SE"/>
              </w:rPr>
              <w:t>NR_FDD_FR1_E, NR_TDD_FR1_E</w:t>
            </w:r>
          </w:p>
        </w:tc>
        <w:tc>
          <w:tcPr>
            <w:tcW w:w="1856" w:type="dxa"/>
            <w:shd w:val="clear" w:color="auto" w:fill="auto"/>
            <w:vAlign w:val="center"/>
          </w:tcPr>
          <w:p w14:paraId="599DC057" w14:textId="77777777" w:rsidR="00F9555C" w:rsidRPr="006C53D9" w:rsidRDefault="00F9555C" w:rsidP="00261990">
            <w:pPr>
              <w:pStyle w:val="TAC"/>
            </w:pPr>
            <w:r w:rsidRPr="006C53D9">
              <w:t>-122</w:t>
            </w:r>
          </w:p>
        </w:tc>
        <w:tc>
          <w:tcPr>
            <w:tcW w:w="1856" w:type="dxa"/>
            <w:shd w:val="clear" w:color="auto" w:fill="auto"/>
            <w:vAlign w:val="center"/>
          </w:tcPr>
          <w:p w14:paraId="13E89E94" w14:textId="77777777" w:rsidR="00F9555C" w:rsidRPr="006C53D9" w:rsidRDefault="00F9555C" w:rsidP="00261990">
            <w:pPr>
              <w:pStyle w:val="TAC"/>
              <w:rPr>
                <w:lang w:val="sv-SE"/>
              </w:rPr>
            </w:pPr>
            <w:r w:rsidRPr="006C53D9">
              <w:t>-119</w:t>
            </w:r>
          </w:p>
        </w:tc>
        <w:tc>
          <w:tcPr>
            <w:tcW w:w="1855" w:type="dxa"/>
            <w:vAlign w:val="center"/>
          </w:tcPr>
          <w:p w14:paraId="5E18467E" w14:textId="77777777" w:rsidR="00F9555C" w:rsidRPr="006C53D9" w:rsidRDefault="00F9555C" w:rsidP="00261990">
            <w:pPr>
              <w:pStyle w:val="TAC"/>
              <w:rPr>
                <w:lang w:val="sv-SE"/>
              </w:rPr>
            </w:pPr>
            <w:r w:rsidRPr="006C53D9">
              <w:t>-116</w:t>
            </w:r>
          </w:p>
        </w:tc>
        <w:tc>
          <w:tcPr>
            <w:tcW w:w="1616" w:type="dxa"/>
            <w:vMerge/>
            <w:shd w:val="clear" w:color="auto" w:fill="auto"/>
            <w:vAlign w:val="center"/>
          </w:tcPr>
          <w:p w14:paraId="6455287D" w14:textId="77777777" w:rsidR="00F9555C" w:rsidRPr="006C53D9" w:rsidRDefault="00F9555C" w:rsidP="00261990">
            <w:pPr>
              <w:pStyle w:val="TAC"/>
              <w:rPr>
                <w:lang w:val="sv-SE"/>
              </w:rPr>
            </w:pPr>
          </w:p>
        </w:tc>
      </w:tr>
      <w:tr w:rsidR="00F9555C" w:rsidRPr="006C53D9" w14:paraId="6FD9F131" w14:textId="77777777" w:rsidTr="006A55EF">
        <w:tc>
          <w:tcPr>
            <w:tcW w:w="1168" w:type="dxa"/>
            <w:vMerge/>
            <w:shd w:val="clear" w:color="auto" w:fill="auto"/>
            <w:vAlign w:val="center"/>
          </w:tcPr>
          <w:p w14:paraId="236DEDC9"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4B4800A0" w14:textId="77777777" w:rsidR="00F9555C" w:rsidRPr="006C53D9" w:rsidRDefault="00F9555C" w:rsidP="00261990">
            <w:pPr>
              <w:pStyle w:val="TAC"/>
              <w:rPr>
                <w:lang w:val="sv-SE"/>
              </w:rPr>
            </w:pPr>
            <w:r w:rsidRPr="006C53D9">
              <w:rPr>
                <w:lang w:val="sv-SE"/>
              </w:rPr>
              <w:t>NR_FDD_FR1_F</w:t>
            </w:r>
          </w:p>
        </w:tc>
        <w:tc>
          <w:tcPr>
            <w:tcW w:w="1856" w:type="dxa"/>
            <w:shd w:val="clear" w:color="auto" w:fill="auto"/>
            <w:vAlign w:val="center"/>
          </w:tcPr>
          <w:p w14:paraId="244CD457" w14:textId="77777777" w:rsidR="00F9555C" w:rsidRPr="006C53D9" w:rsidRDefault="00F9555C" w:rsidP="00261990">
            <w:pPr>
              <w:pStyle w:val="TAC"/>
            </w:pPr>
            <w:r w:rsidRPr="006C53D9">
              <w:t>-121.5</w:t>
            </w:r>
          </w:p>
        </w:tc>
        <w:tc>
          <w:tcPr>
            <w:tcW w:w="1856" w:type="dxa"/>
            <w:shd w:val="clear" w:color="auto" w:fill="auto"/>
            <w:vAlign w:val="center"/>
          </w:tcPr>
          <w:p w14:paraId="327ADBC2" w14:textId="77777777" w:rsidR="00F9555C" w:rsidRPr="006C53D9" w:rsidRDefault="00F9555C" w:rsidP="00261990">
            <w:pPr>
              <w:pStyle w:val="TAC"/>
            </w:pPr>
            <w:r w:rsidRPr="006C53D9">
              <w:t>-118.5</w:t>
            </w:r>
          </w:p>
        </w:tc>
        <w:tc>
          <w:tcPr>
            <w:tcW w:w="1855" w:type="dxa"/>
            <w:vAlign w:val="center"/>
          </w:tcPr>
          <w:p w14:paraId="2E4D6643" w14:textId="77777777" w:rsidR="00F9555C" w:rsidRPr="006C53D9" w:rsidRDefault="00F9555C" w:rsidP="00261990">
            <w:pPr>
              <w:pStyle w:val="TAC"/>
            </w:pPr>
            <w:r w:rsidRPr="006C53D9">
              <w:t>-115.5</w:t>
            </w:r>
          </w:p>
        </w:tc>
        <w:tc>
          <w:tcPr>
            <w:tcW w:w="1616" w:type="dxa"/>
            <w:vMerge/>
            <w:shd w:val="clear" w:color="auto" w:fill="auto"/>
            <w:vAlign w:val="center"/>
          </w:tcPr>
          <w:p w14:paraId="6A58E870" w14:textId="77777777" w:rsidR="00F9555C" w:rsidRPr="006C53D9" w:rsidRDefault="00F9555C" w:rsidP="00261990">
            <w:pPr>
              <w:pStyle w:val="TAC"/>
              <w:rPr>
                <w:lang w:val="sv-SE"/>
              </w:rPr>
            </w:pPr>
          </w:p>
        </w:tc>
      </w:tr>
      <w:tr w:rsidR="00F9555C" w:rsidRPr="006C53D9" w14:paraId="102214F4" w14:textId="77777777" w:rsidTr="006A55EF">
        <w:tc>
          <w:tcPr>
            <w:tcW w:w="1168" w:type="dxa"/>
            <w:vMerge/>
            <w:shd w:val="clear" w:color="auto" w:fill="auto"/>
            <w:vAlign w:val="center"/>
          </w:tcPr>
          <w:p w14:paraId="1706E335"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7E472C36" w14:textId="77777777" w:rsidR="00F9555C" w:rsidRPr="006C53D9" w:rsidRDefault="00F9555C" w:rsidP="00261990">
            <w:pPr>
              <w:pStyle w:val="TAC"/>
              <w:rPr>
                <w:lang w:val="sv-SE"/>
              </w:rPr>
            </w:pPr>
            <w:r w:rsidRPr="006C53D9">
              <w:rPr>
                <w:lang w:val="sv-SE"/>
              </w:rPr>
              <w:t>NR_FDD_FR1_G</w:t>
            </w:r>
          </w:p>
        </w:tc>
        <w:tc>
          <w:tcPr>
            <w:tcW w:w="1856" w:type="dxa"/>
            <w:shd w:val="clear" w:color="auto" w:fill="auto"/>
            <w:vAlign w:val="center"/>
          </w:tcPr>
          <w:p w14:paraId="0B780A28" w14:textId="77777777" w:rsidR="00F9555C" w:rsidRPr="006C53D9" w:rsidRDefault="00F9555C" w:rsidP="00261990">
            <w:pPr>
              <w:pStyle w:val="TAC"/>
            </w:pPr>
            <w:r w:rsidRPr="006C53D9">
              <w:t>-121</w:t>
            </w:r>
          </w:p>
        </w:tc>
        <w:tc>
          <w:tcPr>
            <w:tcW w:w="1856" w:type="dxa"/>
            <w:shd w:val="clear" w:color="auto" w:fill="auto"/>
            <w:vAlign w:val="center"/>
          </w:tcPr>
          <w:p w14:paraId="172A61CC" w14:textId="77777777" w:rsidR="00F9555C" w:rsidRPr="006C53D9" w:rsidRDefault="00F9555C" w:rsidP="00261990">
            <w:pPr>
              <w:pStyle w:val="TAC"/>
              <w:rPr>
                <w:lang w:val="sv-SE"/>
              </w:rPr>
            </w:pPr>
            <w:r w:rsidRPr="006C53D9">
              <w:t>-118</w:t>
            </w:r>
          </w:p>
        </w:tc>
        <w:tc>
          <w:tcPr>
            <w:tcW w:w="1855" w:type="dxa"/>
            <w:vAlign w:val="center"/>
          </w:tcPr>
          <w:p w14:paraId="4FF68A9A" w14:textId="77777777" w:rsidR="00F9555C" w:rsidRPr="006C53D9" w:rsidRDefault="00F9555C" w:rsidP="00261990">
            <w:pPr>
              <w:pStyle w:val="TAC"/>
              <w:rPr>
                <w:lang w:val="sv-SE"/>
              </w:rPr>
            </w:pPr>
            <w:r w:rsidRPr="006C53D9">
              <w:t>-115</w:t>
            </w:r>
          </w:p>
        </w:tc>
        <w:tc>
          <w:tcPr>
            <w:tcW w:w="1616" w:type="dxa"/>
            <w:vMerge/>
            <w:shd w:val="clear" w:color="auto" w:fill="auto"/>
            <w:vAlign w:val="center"/>
          </w:tcPr>
          <w:p w14:paraId="40301854" w14:textId="77777777" w:rsidR="00F9555C" w:rsidRPr="006C53D9" w:rsidRDefault="00F9555C" w:rsidP="00261990">
            <w:pPr>
              <w:pStyle w:val="TAC"/>
              <w:rPr>
                <w:lang w:val="sv-SE"/>
              </w:rPr>
            </w:pPr>
          </w:p>
        </w:tc>
      </w:tr>
      <w:tr w:rsidR="00F9555C" w:rsidRPr="006C53D9" w14:paraId="06D59ECA" w14:textId="77777777" w:rsidTr="006A55EF">
        <w:tc>
          <w:tcPr>
            <w:tcW w:w="1168" w:type="dxa"/>
            <w:vMerge/>
            <w:shd w:val="clear" w:color="auto" w:fill="auto"/>
            <w:vAlign w:val="center"/>
          </w:tcPr>
          <w:p w14:paraId="068A7E3B"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0A1949A5" w14:textId="77777777" w:rsidR="00F9555C" w:rsidRPr="006C53D9" w:rsidRDefault="00F9555C" w:rsidP="00261990">
            <w:pPr>
              <w:pStyle w:val="TAC"/>
              <w:rPr>
                <w:lang w:val="sv-SE"/>
              </w:rPr>
            </w:pPr>
            <w:r w:rsidRPr="006C53D9">
              <w:rPr>
                <w:lang w:val="sv-SE"/>
              </w:rPr>
              <w:t>NR_FDD_FR1_H</w:t>
            </w:r>
          </w:p>
        </w:tc>
        <w:tc>
          <w:tcPr>
            <w:tcW w:w="1856" w:type="dxa"/>
            <w:shd w:val="clear" w:color="auto" w:fill="auto"/>
            <w:vAlign w:val="center"/>
          </w:tcPr>
          <w:p w14:paraId="072AF8DD" w14:textId="77777777" w:rsidR="00F9555C" w:rsidRPr="006C53D9" w:rsidRDefault="00F9555C" w:rsidP="00261990">
            <w:pPr>
              <w:pStyle w:val="TAC"/>
            </w:pPr>
            <w:r w:rsidRPr="006C53D9">
              <w:t>-120.5</w:t>
            </w:r>
          </w:p>
        </w:tc>
        <w:tc>
          <w:tcPr>
            <w:tcW w:w="1856" w:type="dxa"/>
            <w:shd w:val="clear" w:color="auto" w:fill="auto"/>
            <w:vAlign w:val="center"/>
          </w:tcPr>
          <w:p w14:paraId="1699F96C" w14:textId="77777777" w:rsidR="00F9555C" w:rsidRPr="006C53D9" w:rsidRDefault="00F9555C" w:rsidP="00261990">
            <w:pPr>
              <w:pStyle w:val="TAC"/>
              <w:rPr>
                <w:lang w:val="sv-SE"/>
              </w:rPr>
            </w:pPr>
            <w:r w:rsidRPr="006C53D9">
              <w:t>-117.5</w:t>
            </w:r>
          </w:p>
        </w:tc>
        <w:tc>
          <w:tcPr>
            <w:tcW w:w="1855" w:type="dxa"/>
            <w:vAlign w:val="center"/>
          </w:tcPr>
          <w:p w14:paraId="2C02747C" w14:textId="77777777" w:rsidR="00F9555C" w:rsidRPr="006C53D9" w:rsidRDefault="00F9555C" w:rsidP="00261990">
            <w:pPr>
              <w:pStyle w:val="TAC"/>
              <w:rPr>
                <w:lang w:val="sv-SE"/>
              </w:rPr>
            </w:pPr>
            <w:r w:rsidRPr="006C53D9">
              <w:t>-114.5</w:t>
            </w:r>
          </w:p>
        </w:tc>
        <w:tc>
          <w:tcPr>
            <w:tcW w:w="1616" w:type="dxa"/>
            <w:vMerge/>
            <w:shd w:val="clear" w:color="auto" w:fill="auto"/>
            <w:vAlign w:val="center"/>
          </w:tcPr>
          <w:p w14:paraId="753B8120" w14:textId="77777777" w:rsidR="00F9555C" w:rsidRPr="006C53D9" w:rsidRDefault="00F9555C" w:rsidP="00261990">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7331B6"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9104B" w:rsidRPr="006C53D9" w:rsidRDefault="0059104B" w:rsidP="00D66BC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9104B" w:rsidRPr="006C53D9" w:rsidRDefault="0059104B" w:rsidP="00D66BC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77777777" w:rsidR="0059104B" w:rsidRPr="006C53D9" w:rsidRDefault="0059104B" w:rsidP="00D66BC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9104B" w:rsidRPr="006C53D9" w:rsidRDefault="0059104B" w:rsidP="00D66BC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7777777" w:rsidR="0059104B" w:rsidRPr="006C53D9" w:rsidRDefault="0059104B" w:rsidP="00D66BC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9104B" w:rsidRPr="006C53D9" w:rsidRDefault="0059104B" w:rsidP="00D66BC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9104B" w:rsidRPr="006C53D9" w:rsidRDefault="0059104B" w:rsidP="00D66BC0">
            <w:pPr>
              <w:pStyle w:val="TAC"/>
              <w:rPr>
                <w:rFonts w:eastAsia="Yu Mincho"/>
                <w:lang w:eastAsia="ja-JP"/>
              </w:rPr>
            </w:pPr>
          </w:p>
        </w:tc>
      </w:tr>
      <w:tr w:rsidR="003F39F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3F39F0" w:rsidRPr="006C53D9" w:rsidRDefault="003F39F0"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3F39F0" w:rsidRPr="006C53D9" w:rsidRDefault="003F39F0" w:rsidP="00D66BC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3F39F0" w:rsidRPr="006C53D9" w:rsidRDefault="003F39F0" w:rsidP="00D66BC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3F39F0" w:rsidRPr="006C53D9" w:rsidRDefault="003F39F0" w:rsidP="00D66BC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3F39F0" w:rsidRPr="006C53D9" w:rsidRDefault="003F39F0" w:rsidP="00D66BC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3F39F0" w:rsidRPr="006C53D9" w:rsidRDefault="003F39F0" w:rsidP="00D66BC0">
            <w:pPr>
              <w:pStyle w:val="TAC"/>
              <w:rPr>
                <w:rFonts w:eastAsia="Yu Mincho"/>
                <w:lang w:eastAsia="ja-JP"/>
              </w:rPr>
            </w:pPr>
          </w:p>
        </w:tc>
      </w:tr>
      <w:tr w:rsidR="007331B6"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77777777" w:rsidR="0059104B" w:rsidRPr="006C53D9" w:rsidRDefault="0059104B" w:rsidP="00D66BC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9104B" w:rsidRPr="006C53D9" w:rsidRDefault="0059104B" w:rsidP="00D66BC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9104B" w:rsidRPr="006C53D9" w:rsidRDefault="0059104B" w:rsidP="00D66BC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9104B" w:rsidRPr="006C53D9" w:rsidRDefault="0059104B" w:rsidP="00D66BC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9104B" w:rsidRPr="006C53D9" w:rsidRDefault="0059104B" w:rsidP="00D66BC0">
            <w:pPr>
              <w:pStyle w:val="TAC"/>
              <w:rPr>
                <w:rFonts w:eastAsia="Yu Mincho"/>
                <w:lang w:eastAsia="ja-JP"/>
              </w:rPr>
            </w:pPr>
          </w:p>
        </w:tc>
      </w:tr>
      <w:tr w:rsidR="007331B6"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77777777" w:rsidR="0059104B" w:rsidRPr="006C53D9" w:rsidRDefault="0059104B" w:rsidP="00D66BC0">
            <w:pPr>
              <w:pStyle w:val="TAC"/>
              <w:rPr>
                <w:lang w:val="en-US"/>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9104B" w:rsidRPr="006C53D9" w:rsidRDefault="0059104B" w:rsidP="00D66BC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9104B" w:rsidRPr="006C53D9" w:rsidRDefault="0059104B" w:rsidP="00D66BC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9104B" w:rsidRPr="006C53D9" w:rsidRDefault="0059104B" w:rsidP="00D66BC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9104B" w:rsidRPr="006C53D9" w:rsidRDefault="0059104B" w:rsidP="00D66BC0">
            <w:pPr>
              <w:pStyle w:val="TAC"/>
              <w:rPr>
                <w:rFonts w:eastAsia="Yu Mincho"/>
                <w:lang w:eastAsia="ja-JP"/>
              </w:rPr>
            </w:pPr>
          </w:p>
        </w:tc>
      </w:tr>
      <w:tr w:rsidR="007331B6"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9104B" w:rsidRPr="006C53D9" w:rsidRDefault="0059104B" w:rsidP="00D66BC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9104B" w:rsidRPr="006C53D9" w:rsidRDefault="0059104B" w:rsidP="00D66BC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77777777" w:rsidR="0059104B" w:rsidRPr="006C53D9" w:rsidRDefault="0059104B" w:rsidP="00D66BC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9104B" w:rsidRPr="006C53D9" w:rsidRDefault="0059104B" w:rsidP="00D66BC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9104B" w:rsidRPr="006C53D9" w:rsidRDefault="0059104B" w:rsidP="00D66BC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9104B" w:rsidRPr="006C53D9" w:rsidRDefault="0059104B" w:rsidP="00D66BC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77777777" w:rsidR="0059104B" w:rsidRPr="006C53D9" w:rsidRDefault="0059104B" w:rsidP="00D66BC0">
            <w:pPr>
              <w:pStyle w:val="TAC"/>
              <w:rPr>
                <w:rFonts w:eastAsia="Yu Mincho" w:cs="Arial"/>
                <w:lang w:val="en-US" w:eastAsia="ja-JP"/>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9104B" w:rsidRPr="006C53D9" w:rsidRDefault="0059104B" w:rsidP="00D66BC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9104B" w:rsidRPr="006C53D9" w:rsidRDefault="0059104B" w:rsidP="00D66BC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9104B" w:rsidRPr="006C53D9" w:rsidRDefault="0059104B" w:rsidP="00D66BC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9104B" w:rsidRPr="006C53D9" w:rsidRDefault="0059104B" w:rsidP="00D66BC0">
            <w:pPr>
              <w:pStyle w:val="TAC"/>
              <w:rPr>
                <w:rFonts w:eastAsia="Yu Mincho" w:cs="Arial"/>
                <w:lang w:eastAsia="ja-JP"/>
              </w:rPr>
            </w:pPr>
          </w:p>
        </w:tc>
      </w:tr>
      <w:tr w:rsidR="003F39F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3F39F0" w:rsidRPr="006C53D9" w:rsidRDefault="003F39F0"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3F39F0" w:rsidRPr="006C53D9" w:rsidRDefault="003F39F0"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3F39F0" w:rsidRPr="006C53D9" w:rsidRDefault="003F39F0" w:rsidP="00D66BC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3F39F0" w:rsidRPr="006C53D9" w:rsidRDefault="003F39F0" w:rsidP="00D66BC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3F39F0" w:rsidRPr="006C53D9" w:rsidRDefault="003F39F0" w:rsidP="00D66BC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3F39F0" w:rsidRPr="006C53D9" w:rsidRDefault="003F39F0" w:rsidP="00D66BC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3F39F0" w:rsidRPr="006C53D9" w:rsidRDefault="003F39F0"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3F39F0" w:rsidRPr="006C53D9" w:rsidRDefault="003F39F0" w:rsidP="00D66BC0">
            <w:pPr>
              <w:pStyle w:val="TAC"/>
              <w:rPr>
                <w:rFonts w:eastAsia="Yu Mincho" w:cs="Arial"/>
                <w:lang w:eastAsia="ja-JP"/>
              </w:rPr>
            </w:pPr>
          </w:p>
        </w:tc>
      </w:tr>
      <w:tr w:rsidR="007331B6"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7777777" w:rsidR="0059104B" w:rsidRPr="006C53D9" w:rsidRDefault="0059104B" w:rsidP="00D66BC0">
            <w:pPr>
              <w:pStyle w:val="TAC"/>
              <w:rPr>
                <w:rFonts w:cs="Arial"/>
                <w:lang w:val="en-US"/>
              </w:rPr>
            </w:pPr>
            <w:r w:rsidRPr="006C53D9">
              <w:rPr>
                <w:rFonts w:eastAsia="Yu Mincho" w:cs="Arial"/>
                <w:lang w:eastAsia="ja-JP"/>
              </w:rPr>
              <w:t>-117.3+Z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9104B" w:rsidRPr="006C53D9" w:rsidRDefault="0059104B" w:rsidP="00D66BC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9104B" w:rsidRPr="006C53D9" w:rsidRDefault="0059104B" w:rsidP="00D66BC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9104B" w:rsidRPr="006C53D9" w:rsidRDefault="0059104B" w:rsidP="00D66BC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9104B" w:rsidRPr="006C53D9" w:rsidRDefault="0059104B" w:rsidP="00D66BC0">
            <w:pPr>
              <w:pStyle w:val="TAC"/>
              <w:rPr>
                <w:rFonts w:eastAsia="Yu Mincho" w:cs="Arial"/>
                <w:lang w:eastAsia="ja-JP"/>
              </w:rPr>
            </w:pPr>
          </w:p>
        </w:tc>
      </w:tr>
      <w:tr w:rsidR="007331B6"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7777777" w:rsidR="0059104B" w:rsidRPr="006C53D9" w:rsidRDefault="0059104B" w:rsidP="00D66BC0">
            <w:pPr>
              <w:pStyle w:val="TAC"/>
              <w:rPr>
                <w:rFonts w:cs="Arial"/>
                <w:lang w:val="en-US"/>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9104B" w:rsidRPr="006C53D9" w:rsidRDefault="0059104B" w:rsidP="00D66BC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9104B" w:rsidRPr="006C53D9" w:rsidRDefault="0059104B" w:rsidP="00D66BC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9104B" w:rsidRPr="006C53D9" w:rsidRDefault="0059104B" w:rsidP="00D66BC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9104B" w:rsidRPr="006C53D9" w:rsidRDefault="0059104B" w:rsidP="00D66BC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5EF383C7" w14:textId="72D60563" w:rsidR="00486C1E" w:rsidRPr="006C53D9" w:rsidRDefault="00486C1E" w:rsidP="00486C1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F1347EE" w14:textId="7C729128" w:rsidR="00486C1E" w:rsidRPr="006C53D9" w:rsidRDefault="00486C1E" w:rsidP="00486C1E">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A53" w14:textId="77777777" w:rsidR="0059104B" w:rsidRPr="006C53D9" w:rsidRDefault="0059104B" w:rsidP="0059104B">
      <w:pPr>
        <w:pStyle w:val="Heading2"/>
      </w:pPr>
      <w:r w:rsidRPr="006C53D9">
        <w:lastRenderedPageBreak/>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F9555C" w:rsidRPr="006C53D9" w14:paraId="57A2CB08" w14:textId="77777777" w:rsidTr="006A55EF">
        <w:tc>
          <w:tcPr>
            <w:tcW w:w="1156" w:type="dxa"/>
            <w:vMerge w:val="restart"/>
            <w:shd w:val="clear" w:color="auto" w:fill="auto"/>
            <w:vAlign w:val="center"/>
          </w:tcPr>
          <w:p w14:paraId="704FA337" w14:textId="77777777" w:rsidR="00F9555C" w:rsidRPr="006C53D9" w:rsidRDefault="00F9555C" w:rsidP="00261990">
            <w:pPr>
              <w:pStyle w:val="TAH"/>
            </w:pPr>
            <w:r w:rsidRPr="006C53D9">
              <w:t>Conditions</w:t>
            </w:r>
          </w:p>
        </w:tc>
        <w:tc>
          <w:tcPr>
            <w:tcW w:w="3663" w:type="dxa"/>
            <w:shd w:val="clear" w:color="auto" w:fill="auto"/>
          </w:tcPr>
          <w:p w14:paraId="3A3556D6" w14:textId="77777777" w:rsidR="00F9555C" w:rsidRPr="006C53D9" w:rsidRDefault="00F9555C" w:rsidP="00261990">
            <w:pPr>
              <w:pStyle w:val="TAC"/>
            </w:pPr>
            <w:r w:rsidRPr="006C53D9">
              <w:t>NR_FDD_FR1_A, NR_TDD_FR1_A</w:t>
            </w:r>
          </w:p>
        </w:tc>
        <w:tc>
          <w:tcPr>
            <w:tcW w:w="1701" w:type="dxa"/>
            <w:shd w:val="clear" w:color="auto" w:fill="auto"/>
            <w:vAlign w:val="center"/>
          </w:tcPr>
          <w:p w14:paraId="2B513246" w14:textId="77777777" w:rsidR="00F9555C" w:rsidRPr="006C53D9" w:rsidRDefault="00F9555C" w:rsidP="00261990">
            <w:pPr>
              <w:pStyle w:val="TAC"/>
            </w:pPr>
            <w:r w:rsidRPr="006C53D9">
              <w:t>-125</w:t>
            </w:r>
          </w:p>
        </w:tc>
        <w:tc>
          <w:tcPr>
            <w:tcW w:w="1701" w:type="dxa"/>
            <w:shd w:val="clear" w:color="auto" w:fill="auto"/>
            <w:vAlign w:val="center"/>
          </w:tcPr>
          <w:p w14:paraId="65027BCC" w14:textId="77777777" w:rsidR="00F9555C" w:rsidRPr="006C53D9" w:rsidRDefault="00F9555C" w:rsidP="00261990">
            <w:pPr>
              <w:pStyle w:val="TAC"/>
            </w:pPr>
            <w:r w:rsidRPr="006C53D9">
              <w:t>-122</w:t>
            </w:r>
          </w:p>
        </w:tc>
        <w:tc>
          <w:tcPr>
            <w:tcW w:w="1385" w:type="dxa"/>
            <w:vMerge w:val="restart"/>
            <w:shd w:val="clear" w:color="auto" w:fill="auto"/>
            <w:vAlign w:val="center"/>
          </w:tcPr>
          <w:p w14:paraId="2B542F2E" w14:textId="77777777" w:rsidR="00F9555C" w:rsidRPr="006C53D9" w:rsidRDefault="00F9555C" w:rsidP="00261990">
            <w:pPr>
              <w:pStyle w:val="TAC"/>
            </w:pPr>
            <w:r w:rsidRPr="006C53D9">
              <w:sym w:font="Symbol" w:char="F0B3"/>
            </w:r>
            <w:r w:rsidRPr="006C53D9">
              <w:t xml:space="preserve"> -4</w:t>
            </w:r>
          </w:p>
        </w:tc>
      </w:tr>
      <w:tr w:rsidR="00F9555C" w:rsidRPr="006C53D9" w14:paraId="59790B56" w14:textId="77777777" w:rsidTr="006A55EF">
        <w:tc>
          <w:tcPr>
            <w:tcW w:w="1156" w:type="dxa"/>
            <w:vMerge/>
            <w:shd w:val="clear" w:color="auto" w:fill="auto"/>
            <w:vAlign w:val="center"/>
          </w:tcPr>
          <w:p w14:paraId="1B53CB26"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78A53117"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745939B6" w14:textId="77777777" w:rsidR="00F9555C" w:rsidRPr="006C53D9" w:rsidRDefault="00F9555C" w:rsidP="00261990">
            <w:pPr>
              <w:pStyle w:val="TAC"/>
            </w:pPr>
            <w:r w:rsidRPr="006C53D9">
              <w:t>-124.5</w:t>
            </w:r>
          </w:p>
        </w:tc>
        <w:tc>
          <w:tcPr>
            <w:tcW w:w="1701" w:type="dxa"/>
            <w:shd w:val="clear" w:color="auto" w:fill="auto"/>
          </w:tcPr>
          <w:p w14:paraId="1E07ECC9" w14:textId="77777777" w:rsidR="00F9555C" w:rsidRPr="006C53D9" w:rsidRDefault="00F9555C" w:rsidP="00261990">
            <w:pPr>
              <w:pStyle w:val="TAC"/>
              <w:rPr>
                <w:lang w:val="sv-SE"/>
              </w:rPr>
            </w:pPr>
            <w:r w:rsidRPr="006C53D9">
              <w:t>-121.5</w:t>
            </w:r>
          </w:p>
        </w:tc>
        <w:tc>
          <w:tcPr>
            <w:tcW w:w="1385" w:type="dxa"/>
            <w:vMerge/>
            <w:shd w:val="clear" w:color="auto" w:fill="auto"/>
            <w:vAlign w:val="center"/>
          </w:tcPr>
          <w:p w14:paraId="3113A3A0" w14:textId="77777777" w:rsidR="00F9555C" w:rsidRPr="006C53D9" w:rsidRDefault="00F9555C" w:rsidP="00261990">
            <w:pPr>
              <w:pStyle w:val="TAC"/>
              <w:rPr>
                <w:lang w:val="sv-SE"/>
              </w:rPr>
            </w:pPr>
          </w:p>
        </w:tc>
      </w:tr>
      <w:tr w:rsidR="00F9555C" w:rsidRPr="006C53D9" w14:paraId="2F488B25" w14:textId="77777777" w:rsidTr="006A55EF">
        <w:tc>
          <w:tcPr>
            <w:tcW w:w="1156" w:type="dxa"/>
            <w:vMerge/>
            <w:shd w:val="clear" w:color="auto" w:fill="auto"/>
            <w:vAlign w:val="center"/>
          </w:tcPr>
          <w:p w14:paraId="13B4D6C2"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1B9F9543"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542DFB70" w14:textId="77777777" w:rsidR="00F9555C" w:rsidRPr="006C53D9" w:rsidRDefault="00F9555C" w:rsidP="00261990">
            <w:pPr>
              <w:pStyle w:val="TAC"/>
            </w:pPr>
            <w:r w:rsidRPr="006C53D9">
              <w:t>-124</w:t>
            </w:r>
          </w:p>
        </w:tc>
        <w:tc>
          <w:tcPr>
            <w:tcW w:w="1701" w:type="dxa"/>
            <w:shd w:val="clear" w:color="auto" w:fill="auto"/>
            <w:vAlign w:val="center"/>
          </w:tcPr>
          <w:p w14:paraId="0313D833" w14:textId="77777777" w:rsidR="00F9555C" w:rsidRPr="006C53D9" w:rsidRDefault="00F9555C" w:rsidP="00261990">
            <w:pPr>
              <w:pStyle w:val="TAC"/>
              <w:rPr>
                <w:lang w:val="sv-SE"/>
              </w:rPr>
            </w:pPr>
            <w:r w:rsidRPr="006C53D9">
              <w:t>-121</w:t>
            </w:r>
          </w:p>
        </w:tc>
        <w:tc>
          <w:tcPr>
            <w:tcW w:w="1385" w:type="dxa"/>
            <w:vMerge/>
            <w:shd w:val="clear" w:color="auto" w:fill="auto"/>
            <w:vAlign w:val="center"/>
          </w:tcPr>
          <w:p w14:paraId="2B59CE35" w14:textId="77777777" w:rsidR="00F9555C" w:rsidRPr="006C53D9" w:rsidRDefault="00F9555C" w:rsidP="00261990">
            <w:pPr>
              <w:pStyle w:val="TAC"/>
              <w:rPr>
                <w:lang w:val="sv-SE"/>
              </w:rPr>
            </w:pPr>
          </w:p>
        </w:tc>
      </w:tr>
      <w:tr w:rsidR="00F9555C" w:rsidRPr="006C53D9" w14:paraId="1228929D" w14:textId="77777777" w:rsidTr="006A55EF">
        <w:tc>
          <w:tcPr>
            <w:tcW w:w="1156" w:type="dxa"/>
            <w:vMerge/>
            <w:shd w:val="clear" w:color="auto" w:fill="auto"/>
            <w:vAlign w:val="center"/>
          </w:tcPr>
          <w:p w14:paraId="0D0EC44A"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0A8D070E"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5F545217" w14:textId="77777777" w:rsidR="00F9555C" w:rsidRPr="006C53D9" w:rsidRDefault="00F9555C" w:rsidP="00261990">
            <w:pPr>
              <w:pStyle w:val="TAC"/>
            </w:pPr>
            <w:r w:rsidRPr="006C53D9">
              <w:t>-124.5</w:t>
            </w:r>
          </w:p>
        </w:tc>
        <w:tc>
          <w:tcPr>
            <w:tcW w:w="1701" w:type="dxa"/>
            <w:shd w:val="clear" w:color="auto" w:fill="auto"/>
            <w:vAlign w:val="center"/>
          </w:tcPr>
          <w:p w14:paraId="40DE2A6D" w14:textId="77777777" w:rsidR="00F9555C" w:rsidRPr="006C53D9" w:rsidRDefault="00F9555C" w:rsidP="00261990">
            <w:pPr>
              <w:pStyle w:val="TAC"/>
            </w:pPr>
            <w:r w:rsidRPr="006C53D9">
              <w:t>-120.5</w:t>
            </w:r>
          </w:p>
        </w:tc>
        <w:tc>
          <w:tcPr>
            <w:tcW w:w="1385" w:type="dxa"/>
            <w:vMerge/>
            <w:shd w:val="clear" w:color="auto" w:fill="auto"/>
            <w:vAlign w:val="center"/>
          </w:tcPr>
          <w:p w14:paraId="260E6AEB" w14:textId="77777777" w:rsidR="00F9555C" w:rsidRPr="006C53D9" w:rsidRDefault="00F9555C" w:rsidP="00261990">
            <w:pPr>
              <w:pStyle w:val="TAC"/>
              <w:rPr>
                <w:lang w:val="sv-SE"/>
              </w:rPr>
            </w:pPr>
          </w:p>
        </w:tc>
      </w:tr>
      <w:tr w:rsidR="00F9555C" w:rsidRPr="006C53D9" w14:paraId="13CD4749" w14:textId="77777777" w:rsidTr="006A55EF">
        <w:tc>
          <w:tcPr>
            <w:tcW w:w="1156" w:type="dxa"/>
            <w:vMerge/>
            <w:shd w:val="clear" w:color="auto" w:fill="auto"/>
            <w:vAlign w:val="center"/>
          </w:tcPr>
          <w:p w14:paraId="398D5153"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7D75B125"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719CA09" w14:textId="77777777" w:rsidR="00F9555C" w:rsidRPr="006C53D9" w:rsidRDefault="00F9555C" w:rsidP="00261990">
            <w:pPr>
              <w:pStyle w:val="TAC"/>
            </w:pPr>
            <w:r w:rsidRPr="006C53D9">
              <w:t>-123</w:t>
            </w:r>
          </w:p>
        </w:tc>
        <w:tc>
          <w:tcPr>
            <w:tcW w:w="1701" w:type="dxa"/>
            <w:shd w:val="clear" w:color="auto" w:fill="auto"/>
            <w:vAlign w:val="center"/>
          </w:tcPr>
          <w:p w14:paraId="23687CD5" w14:textId="77777777" w:rsidR="00F9555C" w:rsidRPr="006C53D9" w:rsidRDefault="00F9555C" w:rsidP="00261990">
            <w:pPr>
              <w:pStyle w:val="TAC"/>
              <w:rPr>
                <w:lang w:val="sv-SE"/>
              </w:rPr>
            </w:pPr>
            <w:r w:rsidRPr="006C53D9">
              <w:t>-120</w:t>
            </w:r>
          </w:p>
        </w:tc>
        <w:tc>
          <w:tcPr>
            <w:tcW w:w="1385" w:type="dxa"/>
            <w:vMerge/>
            <w:shd w:val="clear" w:color="auto" w:fill="auto"/>
            <w:vAlign w:val="center"/>
          </w:tcPr>
          <w:p w14:paraId="7A89CEBE" w14:textId="77777777" w:rsidR="00F9555C" w:rsidRPr="006C53D9" w:rsidRDefault="00F9555C" w:rsidP="00261990">
            <w:pPr>
              <w:pStyle w:val="TAC"/>
              <w:rPr>
                <w:lang w:val="sv-SE"/>
              </w:rPr>
            </w:pPr>
          </w:p>
        </w:tc>
      </w:tr>
      <w:tr w:rsidR="00F9555C" w:rsidRPr="006C53D9" w14:paraId="1E2F9772" w14:textId="77777777" w:rsidTr="006A55EF">
        <w:tc>
          <w:tcPr>
            <w:tcW w:w="1156" w:type="dxa"/>
            <w:vMerge/>
            <w:shd w:val="clear" w:color="auto" w:fill="auto"/>
            <w:vAlign w:val="center"/>
          </w:tcPr>
          <w:p w14:paraId="45348387"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0AA69AE0"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34904C22" w14:textId="77777777" w:rsidR="00F9555C" w:rsidRPr="006C53D9" w:rsidRDefault="00F9555C" w:rsidP="00261990">
            <w:pPr>
              <w:pStyle w:val="TAC"/>
            </w:pPr>
            <w:r w:rsidRPr="006C53D9">
              <w:t>-122.5</w:t>
            </w:r>
          </w:p>
        </w:tc>
        <w:tc>
          <w:tcPr>
            <w:tcW w:w="1701" w:type="dxa"/>
            <w:shd w:val="clear" w:color="auto" w:fill="auto"/>
            <w:vAlign w:val="center"/>
          </w:tcPr>
          <w:p w14:paraId="1EC57624" w14:textId="77777777" w:rsidR="00F9555C" w:rsidRPr="006C53D9" w:rsidRDefault="00F9555C" w:rsidP="00261990">
            <w:pPr>
              <w:pStyle w:val="TAC"/>
            </w:pPr>
            <w:r w:rsidRPr="006C53D9">
              <w:t>-119.5</w:t>
            </w:r>
          </w:p>
        </w:tc>
        <w:tc>
          <w:tcPr>
            <w:tcW w:w="1385" w:type="dxa"/>
            <w:vMerge/>
            <w:shd w:val="clear" w:color="auto" w:fill="auto"/>
            <w:vAlign w:val="center"/>
          </w:tcPr>
          <w:p w14:paraId="185208FD" w14:textId="77777777" w:rsidR="00F9555C" w:rsidRPr="006C53D9" w:rsidRDefault="00F9555C" w:rsidP="00261990">
            <w:pPr>
              <w:pStyle w:val="TAC"/>
              <w:rPr>
                <w:lang w:val="sv-SE"/>
              </w:rPr>
            </w:pPr>
          </w:p>
        </w:tc>
      </w:tr>
      <w:tr w:rsidR="00F9555C" w:rsidRPr="006C53D9" w14:paraId="49CF6423" w14:textId="77777777" w:rsidTr="006A55EF">
        <w:tc>
          <w:tcPr>
            <w:tcW w:w="1156" w:type="dxa"/>
            <w:vMerge/>
            <w:shd w:val="clear" w:color="auto" w:fill="auto"/>
            <w:vAlign w:val="center"/>
          </w:tcPr>
          <w:p w14:paraId="22D1B979"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62C50E41"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3CC0AF67" w14:textId="77777777" w:rsidR="00F9555C" w:rsidRPr="006C53D9" w:rsidRDefault="00F9555C" w:rsidP="00261990">
            <w:pPr>
              <w:pStyle w:val="TAC"/>
            </w:pPr>
            <w:r w:rsidRPr="006C53D9">
              <w:t>-122</w:t>
            </w:r>
          </w:p>
        </w:tc>
        <w:tc>
          <w:tcPr>
            <w:tcW w:w="1701" w:type="dxa"/>
            <w:shd w:val="clear" w:color="auto" w:fill="auto"/>
            <w:vAlign w:val="center"/>
          </w:tcPr>
          <w:p w14:paraId="4715C973" w14:textId="77777777" w:rsidR="00F9555C" w:rsidRPr="006C53D9" w:rsidRDefault="00F9555C" w:rsidP="00261990">
            <w:pPr>
              <w:pStyle w:val="TAC"/>
              <w:rPr>
                <w:lang w:val="sv-SE"/>
              </w:rPr>
            </w:pPr>
            <w:r w:rsidRPr="006C53D9">
              <w:t>-119</w:t>
            </w:r>
          </w:p>
        </w:tc>
        <w:tc>
          <w:tcPr>
            <w:tcW w:w="1385" w:type="dxa"/>
            <w:vMerge/>
            <w:shd w:val="clear" w:color="auto" w:fill="auto"/>
            <w:vAlign w:val="center"/>
          </w:tcPr>
          <w:p w14:paraId="29DE221C" w14:textId="77777777" w:rsidR="00F9555C" w:rsidRPr="006C53D9" w:rsidRDefault="00F9555C" w:rsidP="00261990">
            <w:pPr>
              <w:pStyle w:val="TAC"/>
              <w:rPr>
                <w:lang w:val="sv-SE"/>
              </w:rPr>
            </w:pPr>
          </w:p>
        </w:tc>
      </w:tr>
      <w:tr w:rsidR="00F9555C" w:rsidRPr="006C53D9" w14:paraId="427EAAAD" w14:textId="77777777" w:rsidTr="006A55EF">
        <w:tc>
          <w:tcPr>
            <w:tcW w:w="1156" w:type="dxa"/>
            <w:vMerge/>
            <w:shd w:val="clear" w:color="auto" w:fill="auto"/>
            <w:vAlign w:val="center"/>
          </w:tcPr>
          <w:p w14:paraId="344175FF"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4E5884F6"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34F1BC97" w14:textId="77777777" w:rsidR="00F9555C" w:rsidRPr="006C53D9" w:rsidRDefault="00F9555C" w:rsidP="00261990">
            <w:pPr>
              <w:pStyle w:val="TAC"/>
            </w:pPr>
            <w:r w:rsidRPr="006C53D9">
              <w:t>-121.5</w:t>
            </w:r>
          </w:p>
        </w:tc>
        <w:tc>
          <w:tcPr>
            <w:tcW w:w="1701" w:type="dxa"/>
            <w:shd w:val="clear" w:color="auto" w:fill="auto"/>
            <w:vAlign w:val="center"/>
          </w:tcPr>
          <w:p w14:paraId="38DCC3EC" w14:textId="77777777" w:rsidR="00F9555C" w:rsidRPr="006C53D9" w:rsidRDefault="00F9555C" w:rsidP="00261990">
            <w:pPr>
              <w:pStyle w:val="TAC"/>
              <w:rPr>
                <w:lang w:val="sv-SE"/>
              </w:rPr>
            </w:pPr>
            <w:r w:rsidRPr="006C53D9">
              <w:t>-118.5</w:t>
            </w:r>
          </w:p>
        </w:tc>
        <w:tc>
          <w:tcPr>
            <w:tcW w:w="1385" w:type="dxa"/>
            <w:vMerge/>
            <w:shd w:val="clear" w:color="auto" w:fill="auto"/>
            <w:vAlign w:val="center"/>
          </w:tcPr>
          <w:p w14:paraId="08551120" w14:textId="77777777" w:rsidR="00F9555C" w:rsidRPr="006C53D9" w:rsidRDefault="00F9555C" w:rsidP="00261990">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7331B6" w:rsidRPr="006C53D9" w14:paraId="60588A9B" w14:textId="77777777" w:rsidTr="00D66BC0">
        <w:trPr>
          <w:trHeight w:val="105"/>
          <w:jc w:val="center"/>
        </w:trPr>
        <w:tc>
          <w:tcPr>
            <w:tcW w:w="596"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0"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D66BC0">
        <w:trPr>
          <w:trHeight w:val="105"/>
          <w:jc w:val="center"/>
        </w:trPr>
        <w:tc>
          <w:tcPr>
            <w:tcW w:w="596"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0"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D66BC0">
        <w:trPr>
          <w:trHeight w:val="105"/>
          <w:jc w:val="center"/>
        </w:trPr>
        <w:tc>
          <w:tcPr>
            <w:tcW w:w="596"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2"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D66BC0">
        <w:trPr>
          <w:trHeight w:val="105"/>
          <w:jc w:val="center"/>
        </w:trPr>
        <w:tc>
          <w:tcPr>
            <w:tcW w:w="596"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2"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D66BC0">
        <w:trPr>
          <w:trHeight w:val="105"/>
          <w:jc w:val="center"/>
        </w:trPr>
        <w:tc>
          <w:tcPr>
            <w:tcW w:w="596"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4"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7331B6" w:rsidRPr="006C53D9" w14:paraId="60588AC3" w14:textId="77777777" w:rsidTr="00D66BC0">
        <w:trPr>
          <w:jc w:val="center"/>
        </w:trPr>
        <w:tc>
          <w:tcPr>
            <w:tcW w:w="596" w:type="pct"/>
            <w:vMerge w:val="restart"/>
            <w:shd w:val="clear" w:color="auto" w:fill="auto"/>
            <w:vAlign w:val="center"/>
          </w:tcPr>
          <w:p w14:paraId="60588ABA" w14:textId="77777777" w:rsidR="0059104B" w:rsidRPr="006C53D9" w:rsidRDefault="0059104B" w:rsidP="00E80436">
            <w:pPr>
              <w:pStyle w:val="TAH"/>
            </w:pPr>
            <w:r w:rsidRPr="006C53D9">
              <w:t>Conditions</w:t>
            </w:r>
          </w:p>
        </w:tc>
        <w:tc>
          <w:tcPr>
            <w:tcW w:w="587" w:type="pct"/>
            <w:vMerge w:val="restart"/>
            <w:vAlign w:val="center"/>
          </w:tcPr>
          <w:p w14:paraId="60588ABB" w14:textId="77777777" w:rsidR="0059104B" w:rsidRPr="006C53D9" w:rsidRDefault="0059104B" w:rsidP="00E80436">
            <w:pPr>
              <w:pStyle w:val="TAC"/>
            </w:pPr>
            <w:r w:rsidRPr="006C53D9">
              <w:t>Rx Beam Peak</w:t>
            </w:r>
          </w:p>
        </w:tc>
        <w:tc>
          <w:tcPr>
            <w:tcW w:w="603" w:type="pct"/>
            <w:shd w:val="clear" w:color="auto" w:fill="auto"/>
            <w:vAlign w:val="center"/>
          </w:tcPr>
          <w:p w14:paraId="60588ABC" w14:textId="77777777" w:rsidR="0059104B" w:rsidRPr="006C53D9" w:rsidRDefault="0059104B" w:rsidP="00E80436">
            <w:pPr>
              <w:pStyle w:val="TAC"/>
            </w:pPr>
            <w:r w:rsidRPr="006C53D9">
              <w:t>n257</w:t>
            </w:r>
          </w:p>
        </w:tc>
        <w:tc>
          <w:tcPr>
            <w:tcW w:w="490" w:type="pct"/>
            <w:shd w:val="clear" w:color="auto" w:fill="auto"/>
            <w:vAlign w:val="center"/>
          </w:tcPr>
          <w:p w14:paraId="60588ABD" w14:textId="77777777" w:rsidR="0059104B" w:rsidRPr="006C53D9" w:rsidRDefault="0059104B" w:rsidP="00E80436">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BE"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BF"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0" w14:textId="77777777" w:rsidR="0059104B" w:rsidRPr="006C53D9" w:rsidRDefault="0059104B" w:rsidP="00E804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CD" w14:textId="77777777" w:rsidTr="00D66BC0">
        <w:trPr>
          <w:jc w:val="center"/>
        </w:trPr>
        <w:tc>
          <w:tcPr>
            <w:tcW w:w="596" w:type="pct"/>
            <w:vMerge/>
            <w:shd w:val="clear" w:color="auto" w:fill="auto"/>
            <w:vAlign w:val="center"/>
          </w:tcPr>
          <w:p w14:paraId="60588AC4" w14:textId="77777777" w:rsidR="0059104B" w:rsidRPr="006C53D9" w:rsidRDefault="0059104B" w:rsidP="00D66BC0">
            <w:pPr>
              <w:pStyle w:val="TAC"/>
            </w:pPr>
          </w:p>
        </w:tc>
        <w:tc>
          <w:tcPr>
            <w:tcW w:w="587" w:type="pct"/>
            <w:vMerge/>
          </w:tcPr>
          <w:p w14:paraId="60588AC5" w14:textId="77777777" w:rsidR="0059104B" w:rsidRPr="006C53D9" w:rsidRDefault="0059104B" w:rsidP="00E80436">
            <w:pPr>
              <w:pStyle w:val="TAC"/>
              <w:rPr>
                <w:szCs w:val="22"/>
                <w:lang w:val="en-US"/>
              </w:rPr>
            </w:pPr>
          </w:p>
        </w:tc>
        <w:tc>
          <w:tcPr>
            <w:tcW w:w="603" w:type="pct"/>
            <w:shd w:val="clear" w:color="auto" w:fill="auto"/>
            <w:vAlign w:val="center"/>
          </w:tcPr>
          <w:p w14:paraId="60588AC6"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C7" w14:textId="77777777" w:rsidR="0059104B" w:rsidRPr="006C53D9" w:rsidRDefault="0059104B" w:rsidP="00E80436">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C8"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C9"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A" w14:textId="77777777" w:rsidR="0059104B" w:rsidRPr="006C53D9" w:rsidRDefault="0059104B" w:rsidP="00E804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9104B" w:rsidRPr="006C53D9" w:rsidRDefault="0059104B" w:rsidP="00E80436">
            <w:pPr>
              <w:pStyle w:val="TAC"/>
              <w:rPr>
                <w:lang w:val="en-US"/>
              </w:rPr>
            </w:pPr>
          </w:p>
        </w:tc>
        <w:tc>
          <w:tcPr>
            <w:tcW w:w="514" w:type="pct"/>
            <w:vMerge/>
            <w:shd w:val="clear" w:color="auto" w:fill="auto"/>
            <w:vAlign w:val="center"/>
          </w:tcPr>
          <w:p w14:paraId="60588ACC" w14:textId="77777777" w:rsidR="0059104B" w:rsidRPr="006C53D9" w:rsidRDefault="0059104B" w:rsidP="00E80436">
            <w:pPr>
              <w:pStyle w:val="TAC"/>
              <w:rPr>
                <w:lang w:val="en-US"/>
              </w:rPr>
            </w:pPr>
          </w:p>
        </w:tc>
      </w:tr>
      <w:tr w:rsidR="00D66BC0" w:rsidRPr="006C53D9" w14:paraId="60A57B2C" w14:textId="77777777" w:rsidTr="00D66BC0">
        <w:trPr>
          <w:jc w:val="center"/>
        </w:trPr>
        <w:tc>
          <w:tcPr>
            <w:tcW w:w="596" w:type="pct"/>
            <w:vMerge/>
            <w:shd w:val="clear" w:color="auto" w:fill="auto"/>
            <w:vAlign w:val="center"/>
          </w:tcPr>
          <w:p w14:paraId="1856FD30" w14:textId="77777777" w:rsidR="00D66BC0" w:rsidRPr="006C53D9" w:rsidRDefault="00D66BC0" w:rsidP="00D66BC0">
            <w:pPr>
              <w:pStyle w:val="TAC"/>
            </w:pPr>
          </w:p>
        </w:tc>
        <w:tc>
          <w:tcPr>
            <w:tcW w:w="587" w:type="pct"/>
            <w:vMerge/>
          </w:tcPr>
          <w:p w14:paraId="5C3BD5C8" w14:textId="77777777" w:rsidR="00D66BC0" w:rsidRPr="006C53D9" w:rsidRDefault="00D66BC0" w:rsidP="00E80436">
            <w:pPr>
              <w:pStyle w:val="TAC"/>
              <w:rPr>
                <w:szCs w:val="22"/>
                <w:lang w:val="en-US"/>
              </w:rPr>
            </w:pPr>
          </w:p>
        </w:tc>
        <w:tc>
          <w:tcPr>
            <w:tcW w:w="603" w:type="pct"/>
            <w:shd w:val="clear" w:color="auto" w:fill="auto"/>
            <w:vAlign w:val="center"/>
          </w:tcPr>
          <w:p w14:paraId="7E852E19" w14:textId="7AC7B47A"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D66BC0" w:rsidRPr="006C53D9" w:rsidRDefault="00D66BC0" w:rsidP="00E80436">
            <w:pPr>
              <w:pStyle w:val="TAC"/>
              <w:rPr>
                <w:rFonts w:eastAsia="Yu Mincho"/>
                <w:lang w:eastAsia="ja-JP"/>
              </w:rPr>
            </w:pPr>
          </w:p>
        </w:tc>
        <w:tc>
          <w:tcPr>
            <w:tcW w:w="490" w:type="pct"/>
            <w:vAlign w:val="center"/>
          </w:tcPr>
          <w:p w14:paraId="6661F69C" w14:textId="77777777" w:rsidR="00D66BC0" w:rsidRPr="006C53D9" w:rsidRDefault="00D66BC0" w:rsidP="00E80436">
            <w:pPr>
              <w:pStyle w:val="TAC"/>
              <w:rPr>
                <w:szCs w:val="18"/>
              </w:rPr>
            </w:pPr>
          </w:p>
        </w:tc>
        <w:tc>
          <w:tcPr>
            <w:tcW w:w="487" w:type="pct"/>
            <w:vAlign w:val="center"/>
          </w:tcPr>
          <w:p w14:paraId="573EA639" w14:textId="5A639DFC" w:rsidR="00D66BC0" w:rsidRPr="006C53D9" w:rsidRDefault="00D66BC0" w:rsidP="00E80436">
            <w:pPr>
              <w:pStyle w:val="TAC"/>
              <w:rPr>
                <w:rFonts w:eastAsia="Yu Mincho"/>
                <w:lang w:eastAsia="ja-JP"/>
              </w:rPr>
            </w:pPr>
            <w:r>
              <w:rPr>
                <w:rFonts w:eastAsia="Yu Mincho" w:cs="Arial"/>
                <w:lang w:eastAsia="ja-JP"/>
              </w:rPr>
              <w:t>-106.5</w:t>
            </w:r>
          </w:p>
        </w:tc>
        <w:tc>
          <w:tcPr>
            <w:tcW w:w="494" w:type="pct"/>
            <w:vAlign w:val="center"/>
          </w:tcPr>
          <w:p w14:paraId="197BB399"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39A5B4B9" w14:textId="77777777" w:rsidR="00D66BC0" w:rsidRPr="006C53D9" w:rsidRDefault="00D66BC0" w:rsidP="00E80436">
            <w:pPr>
              <w:pStyle w:val="TAC"/>
              <w:rPr>
                <w:lang w:val="en-US"/>
              </w:rPr>
            </w:pPr>
          </w:p>
        </w:tc>
        <w:tc>
          <w:tcPr>
            <w:tcW w:w="514" w:type="pct"/>
            <w:vMerge/>
            <w:shd w:val="clear" w:color="auto" w:fill="auto"/>
            <w:vAlign w:val="center"/>
          </w:tcPr>
          <w:p w14:paraId="2512E344" w14:textId="77777777" w:rsidR="00D66BC0" w:rsidRPr="006C53D9" w:rsidRDefault="00D66BC0" w:rsidP="00E80436">
            <w:pPr>
              <w:pStyle w:val="TAC"/>
              <w:rPr>
                <w:lang w:val="en-US"/>
              </w:rPr>
            </w:pPr>
          </w:p>
        </w:tc>
      </w:tr>
      <w:tr w:rsidR="007331B6" w:rsidRPr="006C53D9" w14:paraId="60588AD7" w14:textId="77777777" w:rsidTr="00D66BC0">
        <w:trPr>
          <w:jc w:val="center"/>
        </w:trPr>
        <w:tc>
          <w:tcPr>
            <w:tcW w:w="596" w:type="pct"/>
            <w:vMerge/>
            <w:shd w:val="clear" w:color="auto" w:fill="auto"/>
            <w:vAlign w:val="center"/>
          </w:tcPr>
          <w:p w14:paraId="60588ACE" w14:textId="77777777" w:rsidR="0059104B" w:rsidRPr="006C53D9" w:rsidRDefault="0059104B" w:rsidP="00D66BC0">
            <w:pPr>
              <w:pStyle w:val="TAC"/>
              <w:rPr>
                <w:lang w:val="en-US"/>
              </w:rPr>
            </w:pPr>
          </w:p>
        </w:tc>
        <w:tc>
          <w:tcPr>
            <w:tcW w:w="587" w:type="pct"/>
            <w:vMerge/>
          </w:tcPr>
          <w:p w14:paraId="60588ACF" w14:textId="77777777" w:rsidR="0059104B" w:rsidRPr="006C53D9" w:rsidRDefault="0059104B" w:rsidP="00E80436">
            <w:pPr>
              <w:pStyle w:val="TAC"/>
              <w:rPr>
                <w:szCs w:val="22"/>
                <w:lang w:val="en-US"/>
              </w:rPr>
            </w:pPr>
          </w:p>
        </w:tc>
        <w:tc>
          <w:tcPr>
            <w:tcW w:w="603" w:type="pct"/>
            <w:shd w:val="clear" w:color="auto" w:fill="auto"/>
            <w:vAlign w:val="center"/>
          </w:tcPr>
          <w:p w14:paraId="60588AD0"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D1" w14:textId="77777777" w:rsidR="0059104B" w:rsidRPr="006C53D9" w:rsidRDefault="0059104B" w:rsidP="00E80436">
            <w:pPr>
              <w:pStyle w:val="TAC"/>
              <w:rPr>
                <w:lang w:val="en-US"/>
              </w:rPr>
            </w:pPr>
            <w:r w:rsidRPr="006C53D9">
              <w:rPr>
                <w:rFonts w:eastAsia="Yu Mincho"/>
                <w:lang w:eastAsia="ja-JP"/>
              </w:rPr>
              <w:t>-123.3+Y</w:t>
            </w:r>
            <w:r w:rsidRPr="006C53D9">
              <w:rPr>
                <w:rFonts w:eastAsia="Yu Mincho"/>
                <w:vertAlign w:val="subscript"/>
                <w:lang w:eastAsia="ja-JP"/>
              </w:rPr>
              <w:t>1</w:t>
            </w:r>
          </w:p>
        </w:tc>
        <w:tc>
          <w:tcPr>
            <w:tcW w:w="490" w:type="pct"/>
            <w:vAlign w:val="center"/>
          </w:tcPr>
          <w:p w14:paraId="60588AD2" w14:textId="77777777" w:rsidR="0059104B" w:rsidRPr="006C53D9" w:rsidRDefault="0059104B" w:rsidP="00E80436">
            <w:pPr>
              <w:pStyle w:val="TAC"/>
            </w:pPr>
          </w:p>
        </w:tc>
        <w:tc>
          <w:tcPr>
            <w:tcW w:w="487" w:type="pct"/>
            <w:vAlign w:val="center"/>
          </w:tcPr>
          <w:p w14:paraId="60588AD3" w14:textId="77777777" w:rsidR="0059104B" w:rsidRPr="006C53D9" w:rsidRDefault="0059104B" w:rsidP="00E80436">
            <w:pPr>
              <w:pStyle w:val="TAC"/>
            </w:pPr>
            <w:r w:rsidRPr="006C53D9">
              <w:rPr>
                <w:rFonts w:eastAsia="Yu Mincho"/>
                <w:lang w:eastAsia="ja-JP"/>
              </w:rPr>
              <w:t>-107.5</w:t>
            </w:r>
          </w:p>
        </w:tc>
        <w:tc>
          <w:tcPr>
            <w:tcW w:w="494" w:type="pct"/>
            <w:vAlign w:val="center"/>
          </w:tcPr>
          <w:p w14:paraId="60588AD4" w14:textId="77777777" w:rsidR="0059104B" w:rsidRPr="006C53D9" w:rsidRDefault="0059104B" w:rsidP="00E80436">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9104B" w:rsidRPr="006C53D9" w:rsidRDefault="0059104B" w:rsidP="00E80436">
            <w:pPr>
              <w:pStyle w:val="TAC"/>
              <w:rPr>
                <w:lang w:val="en-US"/>
              </w:rPr>
            </w:pPr>
          </w:p>
        </w:tc>
        <w:tc>
          <w:tcPr>
            <w:tcW w:w="514" w:type="pct"/>
            <w:vMerge/>
            <w:shd w:val="clear" w:color="auto" w:fill="auto"/>
            <w:vAlign w:val="center"/>
          </w:tcPr>
          <w:p w14:paraId="60588AD6" w14:textId="77777777" w:rsidR="0059104B" w:rsidRPr="006C53D9" w:rsidRDefault="0059104B" w:rsidP="00E80436">
            <w:pPr>
              <w:pStyle w:val="TAC"/>
              <w:rPr>
                <w:lang w:val="en-US"/>
              </w:rPr>
            </w:pPr>
          </w:p>
        </w:tc>
      </w:tr>
      <w:tr w:rsidR="007331B6" w:rsidRPr="006C53D9" w14:paraId="60588AE1" w14:textId="77777777" w:rsidTr="00D66BC0">
        <w:trPr>
          <w:jc w:val="center"/>
        </w:trPr>
        <w:tc>
          <w:tcPr>
            <w:tcW w:w="596" w:type="pct"/>
            <w:vMerge/>
            <w:shd w:val="clear" w:color="auto" w:fill="auto"/>
            <w:vAlign w:val="center"/>
          </w:tcPr>
          <w:p w14:paraId="60588AD8" w14:textId="77777777" w:rsidR="0059104B" w:rsidRPr="006C53D9" w:rsidRDefault="0059104B" w:rsidP="00D66BC0">
            <w:pPr>
              <w:pStyle w:val="TAC"/>
              <w:rPr>
                <w:lang w:val="en-US"/>
              </w:rPr>
            </w:pPr>
          </w:p>
        </w:tc>
        <w:tc>
          <w:tcPr>
            <w:tcW w:w="587" w:type="pct"/>
            <w:vMerge/>
          </w:tcPr>
          <w:p w14:paraId="60588AD9" w14:textId="77777777" w:rsidR="0059104B" w:rsidRPr="006C53D9" w:rsidRDefault="0059104B" w:rsidP="00E80436">
            <w:pPr>
              <w:pStyle w:val="TAC"/>
              <w:rPr>
                <w:szCs w:val="22"/>
                <w:lang w:val="en-US"/>
              </w:rPr>
            </w:pPr>
          </w:p>
        </w:tc>
        <w:tc>
          <w:tcPr>
            <w:tcW w:w="603" w:type="pct"/>
            <w:shd w:val="clear" w:color="auto" w:fill="auto"/>
            <w:vAlign w:val="center"/>
          </w:tcPr>
          <w:p w14:paraId="60588ADA"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ADB" w14:textId="77777777" w:rsidR="0059104B" w:rsidRPr="006C53D9" w:rsidRDefault="0059104B" w:rsidP="00E80436">
            <w:pPr>
              <w:pStyle w:val="TAC"/>
              <w:rPr>
                <w:lang w:val="en-US"/>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DC" w14:textId="77777777" w:rsidR="0059104B" w:rsidRPr="006C53D9" w:rsidRDefault="0059104B" w:rsidP="00E80436">
            <w:pPr>
              <w:pStyle w:val="TAC"/>
            </w:pPr>
            <w:r w:rsidRPr="006C53D9">
              <w:rPr>
                <w:szCs w:val="18"/>
              </w:rPr>
              <w:t>-111.8</w:t>
            </w:r>
          </w:p>
        </w:tc>
        <w:tc>
          <w:tcPr>
            <w:tcW w:w="487" w:type="pct"/>
            <w:vAlign w:val="center"/>
          </w:tcPr>
          <w:p w14:paraId="60588ADD" w14:textId="77777777" w:rsidR="0059104B" w:rsidRPr="006C53D9" w:rsidRDefault="0059104B" w:rsidP="00E80436">
            <w:pPr>
              <w:pStyle w:val="TAC"/>
            </w:pPr>
            <w:r w:rsidRPr="006C53D9">
              <w:rPr>
                <w:rFonts w:eastAsia="Yu Mincho"/>
                <w:lang w:eastAsia="ja-JP"/>
              </w:rPr>
              <w:t>-110.1</w:t>
            </w:r>
          </w:p>
        </w:tc>
        <w:tc>
          <w:tcPr>
            <w:tcW w:w="494" w:type="pct"/>
            <w:vAlign w:val="center"/>
          </w:tcPr>
          <w:p w14:paraId="60588ADE" w14:textId="77777777" w:rsidR="0059104B" w:rsidRPr="006C53D9" w:rsidRDefault="0059104B" w:rsidP="00E80436">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9104B" w:rsidRPr="006C53D9" w:rsidRDefault="0059104B" w:rsidP="00E80436">
            <w:pPr>
              <w:pStyle w:val="TAC"/>
            </w:pPr>
          </w:p>
        </w:tc>
        <w:tc>
          <w:tcPr>
            <w:tcW w:w="514" w:type="pct"/>
            <w:vMerge/>
            <w:shd w:val="clear" w:color="auto" w:fill="auto"/>
            <w:vAlign w:val="center"/>
          </w:tcPr>
          <w:p w14:paraId="60588AE0" w14:textId="77777777" w:rsidR="0059104B" w:rsidRPr="006C53D9" w:rsidRDefault="0059104B" w:rsidP="00E80436">
            <w:pPr>
              <w:pStyle w:val="TAC"/>
              <w:rPr>
                <w:lang w:val="en-US"/>
              </w:rPr>
            </w:pPr>
          </w:p>
        </w:tc>
      </w:tr>
      <w:tr w:rsidR="007331B6" w:rsidRPr="006C53D9" w14:paraId="60588AEB" w14:textId="77777777" w:rsidTr="00D66BC0">
        <w:trPr>
          <w:jc w:val="center"/>
        </w:trPr>
        <w:tc>
          <w:tcPr>
            <w:tcW w:w="596" w:type="pct"/>
            <w:vMerge/>
            <w:shd w:val="clear" w:color="auto" w:fill="auto"/>
            <w:vAlign w:val="center"/>
          </w:tcPr>
          <w:p w14:paraId="60588AE2" w14:textId="77777777" w:rsidR="0059104B" w:rsidRPr="006C53D9" w:rsidRDefault="0059104B" w:rsidP="00D66BC0">
            <w:pPr>
              <w:pStyle w:val="TAC"/>
              <w:rPr>
                <w:lang w:val="en-US"/>
              </w:rPr>
            </w:pPr>
          </w:p>
        </w:tc>
        <w:tc>
          <w:tcPr>
            <w:tcW w:w="587" w:type="pct"/>
            <w:vMerge w:val="restart"/>
            <w:vAlign w:val="center"/>
          </w:tcPr>
          <w:p w14:paraId="60588AE3" w14:textId="77777777" w:rsidR="0059104B" w:rsidRPr="006C53D9" w:rsidRDefault="0059104B" w:rsidP="00E80436">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9104B" w:rsidRPr="006C53D9" w:rsidRDefault="0059104B" w:rsidP="00E80436">
            <w:pPr>
              <w:pStyle w:val="TAC"/>
            </w:pPr>
            <w:r w:rsidRPr="006C53D9">
              <w:t>n257</w:t>
            </w:r>
          </w:p>
        </w:tc>
        <w:tc>
          <w:tcPr>
            <w:tcW w:w="490" w:type="pct"/>
            <w:shd w:val="clear" w:color="auto" w:fill="auto"/>
            <w:vAlign w:val="center"/>
          </w:tcPr>
          <w:p w14:paraId="60588AE5" w14:textId="77777777" w:rsidR="0059104B" w:rsidRPr="006C53D9" w:rsidRDefault="0059104B" w:rsidP="00E80436">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E6"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E7"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E8" w14:textId="77777777" w:rsidR="0059104B" w:rsidRPr="006C53D9" w:rsidRDefault="0059104B" w:rsidP="00E804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F5" w14:textId="77777777" w:rsidTr="00D66BC0">
        <w:trPr>
          <w:jc w:val="center"/>
        </w:trPr>
        <w:tc>
          <w:tcPr>
            <w:tcW w:w="596" w:type="pct"/>
            <w:vMerge/>
            <w:shd w:val="clear" w:color="auto" w:fill="auto"/>
            <w:vAlign w:val="center"/>
          </w:tcPr>
          <w:p w14:paraId="60588AEC" w14:textId="77777777" w:rsidR="0059104B" w:rsidRPr="006C53D9" w:rsidRDefault="0059104B" w:rsidP="00D66BC0">
            <w:pPr>
              <w:pStyle w:val="TAC"/>
              <w:rPr>
                <w:lang w:val="en-US"/>
              </w:rPr>
            </w:pPr>
          </w:p>
        </w:tc>
        <w:tc>
          <w:tcPr>
            <w:tcW w:w="587" w:type="pct"/>
            <w:vMerge/>
          </w:tcPr>
          <w:p w14:paraId="60588AED" w14:textId="77777777" w:rsidR="0059104B" w:rsidRPr="006C53D9" w:rsidRDefault="0059104B" w:rsidP="00D66BC0">
            <w:pPr>
              <w:pStyle w:val="TAC"/>
              <w:rPr>
                <w:szCs w:val="22"/>
                <w:lang w:val="en-US"/>
              </w:rPr>
            </w:pPr>
          </w:p>
        </w:tc>
        <w:tc>
          <w:tcPr>
            <w:tcW w:w="603" w:type="pct"/>
            <w:shd w:val="clear" w:color="auto" w:fill="auto"/>
            <w:vAlign w:val="center"/>
          </w:tcPr>
          <w:p w14:paraId="60588AEE"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EF" w14:textId="77777777" w:rsidR="0059104B" w:rsidRPr="006C53D9" w:rsidRDefault="0059104B" w:rsidP="00E80436">
            <w:pPr>
              <w:pStyle w:val="TAC"/>
              <w:rPr>
                <w:rFonts w:eastAsia="Yu Mincho"/>
                <w:lang w:val="en-US"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F0"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F1"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F2" w14:textId="77777777" w:rsidR="0059104B" w:rsidRPr="006C53D9" w:rsidRDefault="0059104B" w:rsidP="00E80436">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9104B" w:rsidRPr="006C53D9" w:rsidRDefault="0059104B" w:rsidP="00D66BC0">
            <w:pPr>
              <w:pStyle w:val="TAC"/>
            </w:pPr>
          </w:p>
        </w:tc>
        <w:tc>
          <w:tcPr>
            <w:tcW w:w="514" w:type="pct"/>
            <w:vMerge/>
            <w:shd w:val="clear" w:color="auto" w:fill="auto"/>
            <w:vAlign w:val="center"/>
          </w:tcPr>
          <w:p w14:paraId="60588AF4" w14:textId="77777777" w:rsidR="0059104B" w:rsidRPr="006C53D9" w:rsidRDefault="0059104B" w:rsidP="00D66BC0">
            <w:pPr>
              <w:pStyle w:val="TAC"/>
              <w:rPr>
                <w:lang w:val="en-US"/>
              </w:rPr>
            </w:pPr>
          </w:p>
        </w:tc>
      </w:tr>
      <w:tr w:rsidR="00D66BC0" w:rsidRPr="006C53D9" w14:paraId="4CEF599E" w14:textId="77777777" w:rsidTr="00D66BC0">
        <w:trPr>
          <w:jc w:val="center"/>
        </w:trPr>
        <w:tc>
          <w:tcPr>
            <w:tcW w:w="596" w:type="pct"/>
            <w:vMerge/>
            <w:shd w:val="clear" w:color="auto" w:fill="auto"/>
            <w:vAlign w:val="center"/>
          </w:tcPr>
          <w:p w14:paraId="5DFD9011" w14:textId="77777777" w:rsidR="00D66BC0" w:rsidRPr="006C53D9" w:rsidRDefault="00D66BC0" w:rsidP="00D66BC0">
            <w:pPr>
              <w:pStyle w:val="TAC"/>
              <w:rPr>
                <w:lang w:val="en-US"/>
              </w:rPr>
            </w:pPr>
          </w:p>
        </w:tc>
        <w:tc>
          <w:tcPr>
            <w:tcW w:w="587" w:type="pct"/>
            <w:vMerge/>
          </w:tcPr>
          <w:p w14:paraId="638CC141" w14:textId="77777777" w:rsidR="00D66BC0" w:rsidRPr="006C53D9" w:rsidRDefault="00D66BC0" w:rsidP="00D66BC0">
            <w:pPr>
              <w:pStyle w:val="TAC"/>
              <w:rPr>
                <w:szCs w:val="22"/>
                <w:lang w:val="en-US"/>
              </w:rPr>
            </w:pPr>
          </w:p>
        </w:tc>
        <w:tc>
          <w:tcPr>
            <w:tcW w:w="603" w:type="pct"/>
            <w:shd w:val="clear" w:color="auto" w:fill="auto"/>
            <w:vAlign w:val="center"/>
          </w:tcPr>
          <w:p w14:paraId="29DEB5BA" w14:textId="34E690FD"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D66BC0" w:rsidRPr="006C53D9" w:rsidRDefault="00D66BC0" w:rsidP="00E80436">
            <w:pPr>
              <w:pStyle w:val="TAC"/>
              <w:rPr>
                <w:rFonts w:eastAsia="Yu Mincho"/>
                <w:lang w:eastAsia="ja-JP"/>
              </w:rPr>
            </w:pPr>
          </w:p>
        </w:tc>
        <w:tc>
          <w:tcPr>
            <w:tcW w:w="490" w:type="pct"/>
            <w:vAlign w:val="center"/>
          </w:tcPr>
          <w:p w14:paraId="5A22E818" w14:textId="77777777" w:rsidR="00D66BC0" w:rsidRPr="006C53D9" w:rsidRDefault="00D66BC0" w:rsidP="00E80436">
            <w:pPr>
              <w:pStyle w:val="TAC"/>
              <w:rPr>
                <w:szCs w:val="18"/>
              </w:rPr>
            </w:pPr>
          </w:p>
        </w:tc>
        <w:tc>
          <w:tcPr>
            <w:tcW w:w="487" w:type="pct"/>
            <w:vAlign w:val="center"/>
          </w:tcPr>
          <w:p w14:paraId="082EB551" w14:textId="0C55018C" w:rsidR="00D66BC0" w:rsidRPr="006C53D9" w:rsidRDefault="00D66BC0" w:rsidP="00E80436">
            <w:pPr>
              <w:pStyle w:val="TAC"/>
              <w:rPr>
                <w:szCs w:val="18"/>
              </w:rPr>
            </w:pPr>
            <w:r>
              <w:rPr>
                <w:rFonts w:cs="Arial"/>
                <w:szCs w:val="18"/>
              </w:rPr>
              <w:t>-93.7</w:t>
            </w:r>
          </w:p>
        </w:tc>
        <w:tc>
          <w:tcPr>
            <w:tcW w:w="494" w:type="pct"/>
            <w:vAlign w:val="center"/>
          </w:tcPr>
          <w:p w14:paraId="02EE9AAE"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16B0A5CF" w14:textId="77777777" w:rsidR="00D66BC0" w:rsidRPr="006C53D9" w:rsidRDefault="00D66BC0" w:rsidP="00D66BC0">
            <w:pPr>
              <w:pStyle w:val="TAC"/>
            </w:pPr>
          </w:p>
        </w:tc>
        <w:tc>
          <w:tcPr>
            <w:tcW w:w="514" w:type="pct"/>
            <w:vMerge/>
            <w:shd w:val="clear" w:color="auto" w:fill="auto"/>
            <w:vAlign w:val="center"/>
          </w:tcPr>
          <w:p w14:paraId="11D5AA34" w14:textId="77777777" w:rsidR="00D66BC0" w:rsidRPr="006C53D9" w:rsidRDefault="00D66BC0" w:rsidP="00D66BC0">
            <w:pPr>
              <w:pStyle w:val="TAC"/>
              <w:rPr>
                <w:lang w:val="en-US"/>
              </w:rPr>
            </w:pPr>
          </w:p>
        </w:tc>
      </w:tr>
      <w:tr w:rsidR="007331B6" w:rsidRPr="006C53D9" w14:paraId="60588AFF" w14:textId="77777777" w:rsidTr="00D66BC0">
        <w:trPr>
          <w:jc w:val="center"/>
        </w:trPr>
        <w:tc>
          <w:tcPr>
            <w:tcW w:w="596" w:type="pct"/>
            <w:vMerge/>
            <w:shd w:val="clear" w:color="auto" w:fill="auto"/>
            <w:vAlign w:val="center"/>
          </w:tcPr>
          <w:p w14:paraId="60588AF6" w14:textId="77777777" w:rsidR="0059104B" w:rsidRPr="006C53D9" w:rsidRDefault="0059104B" w:rsidP="00D66BC0">
            <w:pPr>
              <w:pStyle w:val="TAC"/>
              <w:rPr>
                <w:lang w:val="en-US"/>
              </w:rPr>
            </w:pPr>
          </w:p>
        </w:tc>
        <w:tc>
          <w:tcPr>
            <w:tcW w:w="587" w:type="pct"/>
            <w:vMerge/>
          </w:tcPr>
          <w:p w14:paraId="60588AF7" w14:textId="77777777" w:rsidR="0059104B" w:rsidRPr="006C53D9" w:rsidRDefault="0059104B" w:rsidP="00D66BC0">
            <w:pPr>
              <w:pStyle w:val="TAC"/>
              <w:rPr>
                <w:szCs w:val="22"/>
                <w:lang w:val="en-US"/>
              </w:rPr>
            </w:pPr>
          </w:p>
        </w:tc>
        <w:tc>
          <w:tcPr>
            <w:tcW w:w="603" w:type="pct"/>
            <w:shd w:val="clear" w:color="auto" w:fill="auto"/>
            <w:vAlign w:val="center"/>
          </w:tcPr>
          <w:p w14:paraId="60588AF8"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F9" w14:textId="77777777" w:rsidR="0059104B" w:rsidRPr="006C53D9" w:rsidRDefault="0059104B" w:rsidP="00E80436">
            <w:pPr>
              <w:pStyle w:val="TAC"/>
              <w:rPr>
                <w:lang w:val="en-US"/>
              </w:rPr>
            </w:pPr>
            <w:r w:rsidRPr="006C53D9">
              <w:rPr>
                <w:rFonts w:eastAsia="Yu Mincho"/>
                <w:lang w:eastAsia="ja-JP"/>
              </w:rPr>
              <w:t>-115.3+Z</w:t>
            </w:r>
            <w:r w:rsidRPr="006C53D9">
              <w:rPr>
                <w:rFonts w:eastAsia="Yu Mincho"/>
                <w:vertAlign w:val="subscript"/>
                <w:lang w:eastAsia="ja-JP"/>
              </w:rPr>
              <w:t>1</w:t>
            </w:r>
          </w:p>
        </w:tc>
        <w:tc>
          <w:tcPr>
            <w:tcW w:w="490" w:type="pct"/>
            <w:vAlign w:val="center"/>
          </w:tcPr>
          <w:p w14:paraId="60588AFA" w14:textId="77777777" w:rsidR="0059104B" w:rsidRPr="006C53D9" w:rsidRDefault="0059104B" w:rsidP="00E80436">
            <w:pPr>
              <w:pStyle w:val="TAC"/>
            </w:pPr>
          </w:p>
        </w:tc>
        <w:tc>
          <w:tcPr>
            <w:tcW w:w="487" w:type="pct"/>
            <w:vAlign w:val="center"/>
          </w:tcPr>
          <w:p w14:paraId="60588AFB" w14:textId="77777777" w:rsidR="0059104B" w:rsidRPr="006C53D9" w:rsidRDefault="0059104B" w:rsidP="00E80436">
            <w:pPr>
              <w:pStyle w:val="TAC"/>
            </w:pPr>
            <w:r w:rsidRPr="006C53D9">
              <w:rPr>
                <w:szCs w:val="18"/>
              </w:rPr>
              <w:t>-94.9</w:t>
            </w:r>
          </w:p>
        </w:tc>
        <w:tc>
          <w:tcPr>
            <w:tcW w:w="494" w:type="pct"/>
            <w:vAlign w:val="center"/>
          </w:tcPr>
          <w:p w14:paraId="60588AFC" w14:textId="77777777" w:rsidR="0059104B" w:rsidRPr="006C53D9" w:rsidRDefault="0059104B" w:rsidP="00E80436">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9104B" w:rsidRPr="006C53D9" w:rsidRDefault="0059104B" w:rsidP="00D66BC0">
            <w:pPr>
              <w:pStyle w:val="TAC"/>
            </w:pPr>
          </w:p>
        </w:tc>
        <w:tc>
          <w:tcPr>
            <w:tcW w:w="514" w:type="pct"/>
            <w:vMerge/>
            <w:shd w:val="clear" w:color="auto" w:fill="auto"/>
            <w:vAlign w:val="center"/>
          </w:tcPr>
          <w:p w14:paraId="60588AFE" w14:textId="77777777" w:rsidR="0059104B" w:rsidRPr="006C53D9" w:rsidRDefault="0059104B" w:rsidP="00D66BC0">
            <w:pPr>
              <w:pStyle w:val="TAC"/>
              <w:rPr>
                <w:lang w:val="en-US"/>
              </w:rPr>
            </w:pPr>
          </w:p>
        </w:tc>
      </w:tr>
      <w:tr w:rsidR="007331B6" w:rsidRPr="006C53D9" w14:paraId="60588B09" w14:textId="77777777" w:rsidTr="00D66BC0">
        <w:trPr>
          <w:jc w:val="center"/>
        </w:trPr>
        <w:tc>
          <w:tcPr>
            <w:tcW w:w="596" w:type="pct"/>
            <w:vMerge/>
            <w:shd w:val="clear" w:color="auto" w:fill="auto"/>
            <w:vAlign w:val="center"/>
          </w:tcPr>
          <w:p w14:paraId="60588B00" w14:textId="77777777" w:rsidR="0059104B" w:rsidRPr="006C53D9" w:rsidRDefault="0059104B" w:rsidP="00D66BC0">
            <w:pPr>
              <w:pStyle w:val="TAC"/>
              <w:rPr>
                <w:lang w:val="en-US"/>
              </w:rPr>
            </w:pPr>
          </w:p>
        </w:tc>
        <w:tc>
          <w:tcPr>
            <w:tcW w:w="587" w:type="pct"/>
            <w:vMerge/>
          </w:tcPr>
          <w:p w14:paraId="60588B01" w14:textId="77777777" w:rsidR="0059104B" w:rsidRPr="006C53D9" w:rsidRDefault="0059104B" w:rsidP="00D66BC0">
            <w:pPr>
              <w:pStyle w:val="TAC"/>
              <w:rPr>
                <w:szCs w:val="22"/>
                <w:lang w:val="en-US"/>
              </w:rPr>
            </w:pPr>
          </w:p>
        </w:tc>
        <w:tc>
          <w:tcPr>
            <w:tcW w:w="603" w:type="pct"/>
            <w:shd w:val="clear" w:color="auto" w:fill="auto"/>
            <w:vAlign w:val="center"/>
          </w:tcPr>
          <w:p w14:paraId="60588B02"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B03" w14:textId="2F7BD7C5" w:rsidR="0059104B" w:rsidRPr="006C53D9" w:rsidRDefault="00CD0A50" w:rsidP="00E80436">
            <w:pPr>
              <w:pStyle w:val="TAC"/>
              <w:rPr>
                <w:lang w:val="en-US"/>
              </w:rPr>
            </w:pPr>
            <w:r w:rsidRPr="006C53D9">
              <w:rPr>
                <w:szCs w:val="18"/>
              </w:rPr>
              <w:t>11</w:t>
            </w:r>
            <w:r>
              <w:rPr>
                <w:szCs w:val="18"/>
              </w:rPr>
              <w:t>8</w:t>
            </w:r>
            <w:r w:rsidRPr="006C53D9">
              <w:rPr>
                <w:szCs w:val="18"/>
              </w:rPr>
              <w:t>.3</w:t>
            </w:r>
            <w:r w:rsidRPr="006C53D9">
              <w:rPr>
                <w:rFonts w:eastAsia="Yu Mincho"/>
                <w:lang w:eastAsia="ja-JP"/>
              </w:rPr>
              <w:t>+Z</w:t>
            </w:r>
            <w:r w:rsidRPr="006C53D9">
              <w:rPr>
                <w:rFonts w:eastAsia="Yu Mincho"/>
                <w:vertAlign w:val="subscript"/>
                <w:lang w:eastAsia="ja-JP"/>
              </w:rPr>
              <w:t>1</w:t>
            </w:r>
          </w:p>
        </w:tc>
        <w:tc>
          <w:tcPr>
            <w:tcW w:w="490" w:type="pct"/>
            <w:vAlign w:val="center"/>
          </w:tcPr>
          <w:p w14:paraId="60588B04" w14:textId="77777777" w:rsidR="0059104B" w:rsidRPr="006C53D9" w:rsidRDefault="0059104B" w:rsidP="00E80436">
            <w:pPr>
              <w:pStyle w:val="TAC"/>
            </w:pPr>
            <w:r w:rsidRPr="006C53D9">
              <w:rPr>
                <w:szCs w:val="18"/>
              </w:rPr>
              <w:t>-100.8</w:t>
            </w:r>
          </w:p>
        </w:tc>
        <w:tc>
          <w:tcPr>
            <w:tcW w:w="487" w:type="pct"/>
            <w:vAlign w:val="center"/>
          </w:tcPr>
          <w:p w14:paraId="60588B05" w14:textId="77777777" w:rsidR="0059104B" w:rsidRPr="006C53D9" w:rsidRDefault="0059104B" w:rsidP="00E80436">
            <w:pPr>
              <w:pStyle w:val="TAC"/>
            </w:pPr>
            <w:r w:rsidRPr="006C53D9">
              <w:rPr>
                <w:szCs w:val="18"/>
              </w:rPr>
              <w:t>-99.2</w:t>
            </w:r>
          </w:p>
        </w:tc>
        <w:tc>
          <w:tcPr>
            <w:tcW w:w="494" w:type="pct"/>
            <w:vAlign w:val="center"/>
          </w:tcPr>
          <w:p w14:paraId="60588B06" w14:textId="77777777" w:rsidR="0059104B" w:rsidRPr="006C53D9" w:rsidRDefault="0059104B" w:rsidP="00E80436">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9104B" w:rsidRPr="006C53D9" w:rsidRDefault="0059104B" w:rsidP="00D66BC0">
            <w:pPr>
              <w:pStyle w:val="TAC"/>
            </w:pPr>
          </w:p>
        </w:tc>
        <w:tc>
          <w:tcPr>
            <w:tcW w:w="514" w:type="pct"/>
            <w:vMerge/>
            <w:shd w:val="clear" w:color="auto" w:fill="auto"/>
            <w:vAlign w:val="center"/>
          </w:tcPr>
          <w:p w14:paraId="60588B08" w14:textId="77777777" w:rsidR="0059104B" w:rsidRPr="006C53D9" w:rsidRDefault="0059104B" w:rsidP="00D66BC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s</w:t>
            </w:r>
            <w:r w:rsidR="00E80436" w:rsidRPr="009E079A">
              <w:t xml:space="preserve">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0B1F8D44" w14:textId="6DAFAE6B" w:rsidR="00B2781B" w:rsidRPr="006C53D9" w:rsidRDefault="00B2781B" w:rsidP="00B2781B">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B12" w14:textId="07C32899" w:rsidR="0059104B" w:rsidRPr="006C53D9" w:rsidRDefault="00B2781B" w:rsidP="00B2781B">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xml:space="preserve"> and Z</w:t>
      </w:r>
      <w:r w:rsidRPr="006C53D9">
        <w:rPr>
          <w:i/>
          <w:iCs/>
          <w:vertAlign w:val="subscript"/>
        </w:rPr>
        <w:t>4</w:t>
      </w:r>
      <w:r w:rsidRPr="006C53D9">
        <w:rPr>
          <w:i/>
          <w:iCs/>
        </w:rPr>
        <w:t xml:space="preserve"> are the rough/fine</w:t>
      </w:r>
    </w:p>
    <w:p w14:paraId="65B1A054" w14:textId="7009BC3C" w:rsidR="00FE4B7C" w:rsidRPr="005A2E40" w:rsidRDefault="00FE4B7C" w:rsidP="00FE4B7C">
      <w:pPr>
        <w:pStyle w:val="Heading2"/>
      </w:pPr>
      <w:r w:rsidRPr="005A2E40">
        <w:t>B.2.6</w:t>
      </w:r>
      <w:r w:rsidRPr="005A2E40">
        <w:tab/>
      </w:r>
      <w:r>
        <w:t>Void</w:t>
      </w:r>
    </w:p>
    <w:p w14:paraId="6A609632" w14:textId="40874966" w:rsidR="00FE4B7C" w:rsidRPr="005A2E40" w:rsidRDefault="00FE4B7C" w:rsidP="00FE4B7C">
      <w:pPr>
        <w:pStyle w:val="Heading3"/>
      </w:pPr>
      <w:r w:rsidRPr="005A2E40">
        <w:t>B.2.6.1</w:t>
      </w:r>
      <w:r w:rsidRPr="005A2E40">
        <w:tab/>
      </w:r>
      <w:r>
        <w:t>Void</w:t>
      </w:r>
    </w:p>
    <w:p w14:paraId="1B189532" w14:textId="46E983EB"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6D30F7FF" w14:textId="77777777" w:rsidR="001A09AE" w:rsidRPr="005A2E40" w:rsidRDefault="001A09AE" w:rsidP="00FE4B7C"/>
    <w:p w14:paraId="2956906B" w14:textId="54748CC0" w:rsidR="00FE4B7C" w:rsidRPr="005A2E40" w:rsidRDefault="00FE4B7C" w:rsidP="00FE4B7C">
      <w:pPr>
        <w:pStyle w:val="TH"/>
        <w:spacing w:before="240"/>
      </w:pPr>
      <w:r w:rsidRPr="005A2E40">
        <w:t xml:space="preserve">Table B.2.6.1-2: </w:t>
      </w:r>
      <w:r>
        <w:t>Void</w:t>
      </w:r>
    </w:p>
    <w:p w14:paraId="26AC12AA" w14:textId="77777777" w:rsidR="001A09AE" w:rsidRPr="005A2E40" w:rsidRDefault="001A09AE" w:rsidP="00FE4B7C">
      <w:pPr>
        <w:jc w:val="both"/>
        <w:rPr>
          <w:lang w:eastAsia="ja-JP"/>
        </w:rPr>
      </w:pPr>
    </w:p>
    <w:p w14:paraId="60588BD3" w14:textId="77777777" w:rsidR="0059104B" w:rsidRPr="006C53D9" w:rsidRDefault="0059104B" w:rsidP="0059104B">
      <w:pPr>
        <w:pStyle w:val="Heading3"/>
      </w:pPr>
      <w:r w:rsidRPr="006C53D9">
        <w:t>B.2.6.2</w:t>
      </w:r>
      <w:r w:rsidRPr="006C53D9">
        <w:tab/>
        <w:t>Void</w:t>
      </w:r>
    </w:p>
    <w:p w14:paraId="0DD2BCE3" w14:textId="77777777" w:rsidR="00096867" w:rsidRPr="006C53D9" w:rsidRDefault="00096867" w:rsidP="009E2FBA">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w:t>
            </w:r>
            <w:r w:rsidRPr="006C53D9">
              <w:rPr>
                <w:rFonts w:ascii="Arial" w:eastAsiaTheme="minorEastAsia" w:hAnsi="Arial" w:cs="Arial"/>
                <w:sz w:val="18"/>
              </w:rPr>
              <w:t>115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1</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2</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0</w:t>
            </w:r>
            <w:r w:rsidRPr="006C53D9">
              <w:rPr>
                <w:rFonts w:ascii="Arial" w:eastAsiaTheme="minorEastAsia" w:hAnsi="Arial" w:cs="Arial" w:hint="eastAsia"/>
                <w:sz w:val="18"/>
              </w:rPr>
              <w:t>.</w:t>
            </w:r>
            <w:r w:rsidRPr="006C53D9">
              <w:rPr>
                <w:rFonts w:ascii="Arial" w:eastAsiaTheme="minorEastAsia" w:hAnsi="Arial" w:cs="Arial"/>
                <w:sz w:val="18"/>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10</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59D15A7B" w14:textId="3B98EE49" w:rsidR="009E2FBA" w:rsidRDefault="009E2FBA" w:rsidP="00096867">
      <w:pPr>
        <w:jc w:val="both"/>
        <w:rPr>
          <w:lang w:eastAsia="ja-JP"/>
        </w:rPr>
      </w:pPr>
    </w:p>
    <w:p w14:paraId="50372B6A" w14:textId="77777777" w:rsidR="00101E53" w:rsidRPr="00D66998" w:rsidRDefault="00101E53" w:rsidP="00101E53">
      <w:pPr>
        <w:pStyle w:val="Heading2"/>
      </w:pPr>
      <w:r w:rsidRPr="00D66998">
        <w:lastRenderedPageBreak/>
        <w:t>B.2.</w:t>
      </w:r>
      <w:r>
        <w:t>8</w:t>
      </w:r>
      <w:r w:rsidRPr="00D66998">
        <w:tab/>
        <w:t>Conditions for NR L1-SINR reporting</w:t>
      </w:r>
    </w:p>
    <w:p w14:paraId="6F8967A2" w14:textId="77777777" w:rsidR="00101E53" w:rsidRPr="00D66998" w:rsidRDefault="00101E53" w:rsidP="00101E53">
      <w:pPr>
        <w:pStyle w:val="Heading3"/>
      </w:pPr>
      <w:r w:rsidRPr="00D66998">
        <w:t>B.2.</w:t>
      </w:r>
      <w:r>
        <w:t>8</w:t>
      </w:r>
      <w:r w:rsidRPr="00D66998">
        <w:t>.1</w:t>
      </w:r>
      <w:r w:rsidRPr="00D66998">
        <w:tab/>
        <w:t>Conditions for L1-SINR reporting</w:t>
      </w:r>
      <w:r>
        <w:t xml:space="preserve"> with CSI-RS based CMR and no dedicated IMR configured</w:t>
      </w:r>
    </w:p>
    <w:p w14:paraId="0559A1CC" w14:textId="77777777" w:rsidR="00101E53" w:rsidRPr="00D66998" w:rsidRDefault="00101E53" w:rsidP="00101E53">
      <w:r w:rsidRPr="00D66998">
        <w:t xml:space="preserve">This clause defines the following conditions for NR L1-SINR measurement reporting and corresponding procedures performed based on </w:t>
      </w:r>
      <w:r>
        <w:t>CSI-RS</w:t>
      </w:r>
      <w:r w:rsidRPr="00D66998">
        <w:t xml:space="preserve">s: </w:t>
      </w:r>
      <w:r>
        <w:t>CSI-RS</w:t>
      </w:r>
      <w:r w:rsidRPr="00D66998">
        <w:t xml:space="preserve">_RP and </w:t>
      </w:r>
      <w:r>
        <w:rPr>
          <w:lang w:val="en-US"/>
        </w:rPr>
        <w:t>CSI-RS</w:t>
      </w:r>
      <w:r w:rsidRPr="00D66998">
        <w:rPr>
          <w:lang w:val="en-US"/>
        </w:rPr>
        <w:t xml:space="preserve"> Ês/Iot, </w:t>
      </w:r>
      <w:r w:rsidRPr="00D66998">
        <w:t>applicable for a corresponding operating band.</w:t>
      </w:r>
    </w:p>
    <w:p w14:paraId="5AA0D0F8" w14:textId="77777777" w:rsidR="00101E53" w:rsidRPr="00D66998" w:rsidRDefault="00101E53" w:rsidP="00101E53">
      <w:r w:rsidRPr="00D66998">
        <w:t>The conditions are defined in Tables B.2</w:t>
      </w:r>
      <w:r>
        <w:t>.8</w:t>
      </w:r>
      <w:r w:rsidRPr="00D66998">
        <w:t>.1-1 for FR1 NR cells.</w:t>
      </w:r>
    </w:p>
    <w:p w14:paraId="667DAD55" w14:textId="77777777" w:rsidR="00101E53" w:rsidRDefault="00101E53" w:rsidP="00101E53">
      <w:r w:rsidRPr="00D66998">
        <w:t>The conditions are defined in Tables B.2.</w:t>
      </w:r>
      <w:r>
        <w:t>8</w:t>
      </w:r>
      <w:r w:rsidRPr="00D66998">
        <w:t>.1-</w:t>
      </w:r>
      <w:r>
        <w:t>2</w:t>
      </w:r>
      <w:r w:rsidRPr="00D66998">
        <w:t xml:space="preserve"> for FR2 NR cells.</w:t>
      </w:r>
    </w:p>
    <w:p w14:paraId="7E6F7DA7" w14:textId="77777777" w:rsidR="00101E53" w:rsidRPr="00BA475B" w:rsidRDefault="00101E53" w:rsidP="00101E53">
      <w:pPr>
        <w:pStyle w:val="TH"/>
      </w:pPr>
      <w:r w:rsidRPr="00D66998">
        <w:t>Table B.2.</w:t>
      </w:r>
      <w:r>
        <w:t>8</w:t>
      </w:r>
      <w:r w:rsidRPr="00D66998">
        <w:t>.</w:t>
      </w:r>
      <w:r>
        <w:t>1</w:t>
      </w:r>
      <w:r w:rsidRPr="00D66998">
        <w:t xml:space="preserve">-1: Conditions for L1-SINR measurements </w:t>
      </w:r>
      <w:r>
        <w:t xml:space="preserve">with </w:t>
      </w:r>
      <w:r w:rsidRPr="00D66998">
        <w:t>CSI-RS based CMR only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01F3DEC4"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6345F7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23F0C0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7BC6FE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31E06B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472C2EC8"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C199"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CD7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B68537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C572B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D37E745"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765E"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A11C"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2D9620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934D0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5FE40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573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02E542D"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4B019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22CC893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BB917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6CF90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3E015D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6B1DB1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08B6367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C6007E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1B3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2D60064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57DD417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5E250EC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CA00" w14:textId="77777777" w:rsidR="00101E53" w:rsidRPr="00D66998" w:rsidRDefault="00101E53" w:rsidP="0063526E">
            <w:pPr>
              <w:spacing w:after="0" w:line="256" w:lineRule="auto"/>
              <w:rPr>
                <w:rFonts w:ascii="Arial" w:eastAsia="SimSun" w:hAnsi="Arial"/>
                <w:sz w:val="18"/>
                <w:lang w:val="en-US"/>
              </w:rPr>
            </w:pPr>
          </w:p>
        </w:tc>
      </w:tr>
      <w:tr w:rsidR="00101E53" w:rsidRPr="00D66998" w14:paraId="0B71CC9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53821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B27B8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3AD03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5217A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626D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51E" w14:textId="77777777" w:rsidR="00101E53" w:rsidRPr="00D66998" w:rsidRDefault="00101E53" w:rsidP="0063526E">
            <w:pPr>
              <w:spacing w:after="0" w:line="256" w:lineRule="auto"/>
              <w:rPr>
                <w:rFonts w:ascii="Arial" w:eastAsia="SimSun" w:hAnsi="Arial"/>
                <w:sz w:val="18"/>
                <w:lang w:val="en-US"/>
              </w:rPr>
            </w:pPr>
          </w:p>
        </w:tc>
      </w:tr>
      <w:tr w:rsidR="00101E53" w:rsidRPr="00D66998" w14:paraId="589D8627"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C22D33"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F4CB26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C65E29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BB21F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B726C7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3386" w14:textId="77777777" w:rsidR="00101E53" w:rsidRPr="00D66998" w:rsidRDefault="00101E53" w:rsidP="0063526E">
            <w:pPr>
              <w:spacing w:after="0" w:line="256" w:lineRule="auto"/>
              <w:rPr>
                <w:rFonts w:ascii="Arial" w:eastAsia="SimSun" w:hAnsi="Arial"/>
                <w:sz w:val="18"/>
                <w:lang w:val="en-US"/>
              </w:rPr>
            </w:pPr>
          </w:p>
        </w:tc>
      </w:tr>
      <w:tr w:rsidR="00101E53" w:rsidRPr="00D66998" w14:paraId="34D870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0645B"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186B6E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82366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110D7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2449E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372C" w14:textId="77777777" w:rsidR="00101E53" w:rsidRPr="00D66998" w:rsidRDefault="00101E53" w:rsidP="0063526E">
            <w:pPr>
              <w:spacing w:after="0" w:line="256" w:lineRule="auto"/>
              <w:rPr>
                <w:rFonts w:ascii="Arial" w:eastAsia="SimSun" w:hAnsi="Arial"/>
                <w:sz w:val="18"/>
                <w:lang w:val="en-US"/>
              </w:rPr>
            </w:pPr>
          </w:p>
        </w:tc>
      </w:tr>
      <w:tr w:rsidR="00101E53" w:rsidRPr="00D66998" w14:paraId="73990EF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69259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D447D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4D57E5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5CAB0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719A95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7129"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25766D"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DF9768"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9C058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31DAE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4CA1DF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EB6F3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0B9D" w14:textId="77777777" w:rsidR="00101E53" w:rsidRPr="00D66998" w:rsidRDefault="00101E53" w:rsidP="0063526E">
            <w:pPr>
              <w:spacing w:after="0" w:line="256" w:lineRule="auto"/>
              <w:rPr>
                <w:rFonts w:ascii="Arial" w:eastAsia="SimSun" w:hAnsi="Arial"/>
                <w:sz w:val="18"/>
                <w:lang w:val="en-US"/>
              </w:rPr>
            </w:pPr>
          </w:p>
        </w:tc>
      </w:tr>
      <w:tr w:rsidR="00101E53" w:rsidRPr="00D66998" w14:paraId="4C04600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D1F1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DFB4E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62C4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BCE58AE"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62CF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EC3" w14:textId="77777777" w:rsidR="00101E53" w:rsidRPr="00D66998" w:rsidRDefault="00101E53" w:rsidP="0063526E">
            <w:pPr>
              <w:spacing w:after="0" w:line="256" w:lineRule="auto"/>
              <w:rPr>
                <w:rFonts w:ascii="Arial" w:eastAsia="SimSun" w:hAnsi="Arial"/>
                <w:sz w:val="18"/>
                <w:lang w:val="en-US"/>
              </w:rPr>
            </w:pPr>
          </w:p>
        </w:tc>
      </w:tr>
      <w:tr w:rsidR="00101E53" w:rsidRPr="00D66998" w14:paraId="017D2CC8"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EE49035"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3A2B9ADF" w14:textId="77777777" w:rsidR="00101E53" w:rsidRDefault="00101E53" w:rsidP="00101E53"/>
    <w:p w14:paraId="35E128EB" w14:textId="77777777" w:rsidR="00101E53" w:rsidRPr="00BA475B" w:rsidRDefault="00101E53" w:rsidP="00101E53">
      <w:pPr>
        <w:pStyle w:val="TH"/>
      </w:pPr>
      <w:r w:rsidRPr="00D66998">
        <w:t>Table B.2.</w:t>
      </w:r>
      <w:r>
        <w:t>8</w:t>
      </w:r>
      <w:r w:rsidRPr="00D66998">
        <w:t>.</w:t>
      </w:r>
      <w:r>
        <w:t>1</w:t>
      </w:r>
      <w:r w:rsidRPr="00D66998">
        <w:t>-</w:t>
      </w:r>
      <w:r>
        <w:t>2</w:t>
      </w:r>
      <w:r w:rsidRPr="00D66998">
        <w:t>: Conditions for</w:t>
      </w:r>
      <w:r w:rsidRPr="003D4FDF">
        <w:t xml:space="preserve"> </w:t>
      </w:r>
      <w:r w:rsidRPr="00D66998">
        <w:t>L1-SINR measurements</w:t>
      </w:r>
      <w:r>
        <w:t xml:space="preserve"> with</w:t>
      </w:r>
      <w:r w:rsidRPr="00D66998">
        <w:t xml:space="preserve">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68F54D61"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9EB7E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A5C6C9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6BEA16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A4341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126CF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23F01C2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6776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406DB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8BE96AC"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2A7022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C0A58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5FB61872"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DEFB"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B22B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58FB70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56D344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7B4C2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245AA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8A74C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C9B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4B7EC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4C219E"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3B265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DEFF8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FCC12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B7F5DC9"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6D2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FFC6B0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1A2EC4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024EEF2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29398E1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200C3FC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0F6993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60C57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E847B6A"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C22650C"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03DBE6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BBEAC8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CEE27A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737B9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647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B7B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036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9B8665"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67FB3D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5D9CFA2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241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F4A96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713917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11D4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E42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6A4C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E6A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D047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C0201E"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6F4D85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D9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EF43E31"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B02B324"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619F680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B65FF5A"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01E5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0AC9913C"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D559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0E4DCBC"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C9E71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26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6936F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6E889C"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7B8B36"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4B98557B"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438B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151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210CE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BF8546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CF7B1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BBE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E0BF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C225F1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A5E1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ADC4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193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C759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F9124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63F0C8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29699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07F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C454E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9F266F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63FA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D311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B3B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79A2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B229AD"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AF5CBC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38CEA79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534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C12CD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DE15B5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902E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710E8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7ADEF"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86F95"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0D8517"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7B794A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675D5B0"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BB9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CCA67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1ADA9B"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64128C7"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CC6242B"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66899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0B87AE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50F4F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CD1C4B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AF0F17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95F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ED9E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DC851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EBAC83"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3945E48C"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A939"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1CBC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640DA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6C908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90908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4B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3E37C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92EB5A5"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FB5528"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EAD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9D75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7B486"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C532D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3BA0B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EF3A5E7"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C063A6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45FC5332"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7C1078B5"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043042FF" w14:textId="77777777" w:rsidR="00101E53" w:rsidRDefault="00101E53" w:rsidP="00101E53"/>
    <w:p w14:paraId="4A86ED54" w14:textId="77777777" w:rsidR="00101E53" w:rsidRDefault="00101E53" w:rsidP="00101E53">
      <w:pPr>
        <w:pStyle w:val="Heading3"/>
      </w:pPr>
      <w:r w:rsidRPr="00D66998">
        <w:lastRenderedPageBreak/>
        <w:t>B.2.</w:t>
      </w:r>
      <w:r>
        <w:t>8</w:t>
      </w:r>
      <w:r w:rsidRPr="00D66998">
        <w:t>.</w:t>
      </w:r>
      <w:r>
        <w:t>2</w:t>
      </w:r>
      <w:r w:rsidRPr="00D66998">
        <w:tab/>
      </w:r>
      <w:bookmarkStart w:id="15" w:name="_Hlk72674233"/>
      <w:r w:rsidRPr="00D66998">
        <w:t>Conditions for L1-SINR reporting</w:t>
      </w:r>
      <w:r>
        <w:t xml:space="preserve"> with SSB based CMR and dedicated IMR configured</w:t>
      </w:r>
      <w:bookmarkEnd w:id="15"/>
    </w:p>
    <w:p w14:paraId="354B8E4D" w14:textId="77777777" w:rsidR="00101E53" w:rsidRDefault="00101E53" w:rsidP="00101E53">
      <w:pPr>
        <w:pStyle w:val="Heading4"/>
        <w:rPr>
          <w:lang w:val="en-US"/>
        </w:rPr>
      </w:pPr>
      <w:bookmarkStart w:id="16" w:name="_Hlk72674305"/>
      <w:r>
        <w:rPr>
          <w:lang w:val="en-US"/>
        </w:rPr>
        <w:t>B.2.8.2.1</w:t>
      </w:r>
      <w:r>
        <w:rPr>
          <w:lang w:val="en-US"/>
        </w:rPr>
        <w:tab/>
        <w:t>L1-SINR reporting with SSB based CMR and dedicated ZP-IMR configured</w:t>
      </w:r>
    </w:p>
    <w:p w14:paraId="2E9EF132" w14:textId="77777777" w:rsidR="00101E53" w:rsidRPr="00D66998" w:rsidRDefault="00101E53" w:rsidP="00101E53">
      <w:r w:rsidRPr="00D66998">
        <w:t>This clause defines the following conditions for NR L1-SINR measurement reporting and corresponding procedures performed based on SSBs</w:t>
      </w:r>
      <w:r>
        <w:t xml:space="preserve"> and ZP-IMRs</w:t>
      </w:r>
      <w:r w:rsidRPr="00D66998">
        <w:t xml:space="preserve">: SSB_RP and </w:t>
      </w:r>
      <w:r w:rsidRPr="00D66998">
        <w:rPr>
          <w:lang w:val="en-US"/>
        </w:rPr>
        <w:t xml:space="preserve">SSB Ês/Iot, </w:t>
      </w:r>
      <w:r w:rsidRPr="00D66998">
        <w:t>applicable for a corresponding operating band.</w:t>
      </w:r>
    </w:p>
    <w:p w14:paraId="2297E11C" w14:textId="77777777" w:rsidR="00101E53" w:rsidRPr="00D66998" w:rsidRDefault="00101E53" w:rsidP="00101E53">
      <w:r w:rsidRPr="00D66998">
        <w:t>The conditions are defined in Tables B.2.</w:t>
      </w:r>
      <w:r>
        <w:t>8</w:t>
      </w:r>
      <w:r w:rsidRPr="00D66998">
        <w:t>.</w:t>
      </w:r>
      <w:r>
        <w:t>2.</w:t>
      </w:r>
      <w:r w:rsidRPr="00D66998">
        <w:t>1-1 for FR1 NR cells.</w:t>
      </w:r>
    </w:p>
    <w:p w14:paraId="37A3AFC3" w14:textId="77777777" w:rsidR="00101E53" w:rsidRPr="00BA475B" w:rsidRDefault="00101E53" w:rsidP="00101E53">
      <w:pPr>
        <w:overflowPunct/>
        <w:autoSpaceDE/>
        <w:autoSpaceDN/>
        <w:adjustRightInd/>
        <w:textAlignment w:val="auto"/>
      </w:pPr>
      <w:r w:rsidRPr="00D66998">
        <w:t>The conditions are defined in Tables B.2.</w:t>
      </w:r>
      <w:r>
        <w:t>8</w:t>
      </w:r>
      <w:r w:rsidRPr="00D66998">
        <w:t>.</w:t>
      </w:r>
      <w:r>
        <w:t>2.</w:t>
      </w:r>
      <w:r w:rsidRPr="00D66998">
        <w:t>1-</w:t>
      </w:r>
      <w:r>
        <w:t>2</w:t>
      </w:r>
      <w:r w:rsidRPr="00D66998">
        <w:t xml:space="preserve"> for FR2 NR cells.</w:t>
      </w:r>
    </w:p>
    <w:p w14:paraId="1D9A9559" w14:textId="77777777" w:rsidR="00101E53" w:rsidRPr="00442108" w:rsidRDefault="00101E53" w:rsidP="00101E53">
      <w:pPr>
        <w:pStyle w:val="TH"/>
      </w:pPr>
      <w:r w:rsidRPr="00D66998">
        <w:t>Table B.2.</w:t>
      </w:r>
      <w:r>
        <w:t>8</w:t>
      </w:r>
      <w:r w:rsidRPr="00D66998">
        <w:rPr>
          <w:lang w:eastAsia="zh-CN"/>
        </w:rPr>
        <w:t>.</w:t>
      </w:r>
      <w:r>
        <w:rPr>
          <w:lang w:eastAsia="zh-CN"/>
        </w:rPr>
        <w:t>2.1</w:t>
      </w:r>
      <w:r w:rsidRPr="00D66998">
        <w:t>-</w:t>
      </w:r>
      <w:r>
        <w:t>1</w:t>
      </w:r>
      <w:r w:rsidRPr="00D66998">
        <w:t xml:space="preserve">: Conditions for L1-SINR measurements </w:t>
      </w:r>
      <w:r>
        <w:t xml:space="preserve">with </w:t>
      </w:r>
      <w:r w:rsidRPr="00D66998">
        <w:t>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101E53" w:rsidRPr="00D66998" w14:paraId="7A62257C" w14:textId="77777777" w:rsidTr="0063526E">
        <w:trPr>
          <w:trHeight w:val="105"/>
        </w:trPr>
        <w:tc>
          <w:tcPr>
            <w:tcW w:w="600" w:type="pct"/>
            <w:vMerge w:val="restart"/>
            <w:shd w:val="clear" w:color="auto" w:fill="auto"/>
            <w:vAlign w:val="center"/>
          </w:tcPr>
          <w:p w14:paraId="4E60321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5B6DEC5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23101B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1543" w:type="pct"/>
            <w:shd w:val="clear" w:color="auto" w:fill="auto"/>
          </w:tcPr>
          <w:p w14:paraId="3C072D50"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r>
      <w:tr w:rsidR="00101E53" w:rsidRPr="00D66998" w14:paraId="2F37EE25" w14:textId="77777777" w:rsidTr="0063526E">
        <w:trPr>
          <w:trHeight w:val="105"/>
        </w:trPr>
        <w:tc>
          <w:tcPr>
            <w:tcW w:w="600" w:type="pct"/>
            <w:vMerge/>
            <w:shd w:val="clear" w:color="auto" w:fill="auto"/>
          </w:tcPr>
          <w:p w14:paraId="2244F49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4A673584"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747CF6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1543" w:type="pct"/>
            <w:vMerge w:val="restart"/>
            <w:shd w:val="clear" w:color="auto" w:fill="auto"/>
            <w:vAlign w:val="center"/>
          </w:tcPr>
          <w:p w14:paraId="7914D4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29E25D2D" w14:textId="77777777" w:rsidTr="0063526E">
        <w:trPr>
          <w:trHeight w:val="105"/>
        </w:trPr>
        <w:tc>
          <w:tcPr>
            <w:tcW w:w="600" w:type="pct"/>
            <w:vMerge/>
            <w:shd w:val="clear" w:color="auto" w:fill="auto"/>
          </w:tcPr>
          <w:p w14:paraId="0FB7C7A7"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18730CB7"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10BB810E"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0452AE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1543" w:type="pct"/>
            <w:vMerge/>
            <w:shd w:val="clear" w:color="auto" w:fill="auto"/>
          </w:tcPr>
          <w:p w14:paraId="730BE1CD" w14:textId="77777777" w:rsidR="00101E53" w:rsidRPr="00D66998" w:rsidRDefault="00101E53" w:rsidP="0063526E">
            <w:pPr>
              <w:keepNext/>
              <w:keepLines/>
              <w:spacing w:after="0"/>
              <w:jc w:val="center"/>
              <w:rPr>
                <w:rFonts w:ascii="Arial" w:hAnsi="Arial"/>
                <w:b/>
                <w:sz w:val="18"/>
              </w:rPr>
            </w:pPr>
          </w:p>
        </w:tc>
      </w:tr>
      <w:tr w:rsidR="00101E53" w:rsidRPr="00D66998" w14:paraId="2DA15C8E" w14:textId="77777777" w:rsidTr="0063526E">
        <w:tc>
          <w:tcPr>
            <w:tcW w:w="600" w:type="pct"/>
            <w:vMerge w:val="restart"/>
            <w:shd w:val="clear" w:color="auto" w:fill="auto"/>
            <w:vAlign w:val="center"/>
          </w:tcPr>
          <w:p w14:paraId="6C1D49C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3AA5687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76A53D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3C41A204"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CF14FB1"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-124</w:t>
            </w:r>
          </w:p>
        </w:tc>
        <w:tc>
          <w:tcPr>
            <w:tcW w:w="883" w:type="pct"/>
            <w:shd w:val="clear" w:color="auto" w:fill="auto"/>
            <w:vAlign w:val="center"/>
          </w:tcPr>
          <w:p w14:paraId="108B03C8"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1543" w:type="pct"/>
            <w:vMerge w:val="restart"/>
            <w:shd w:val="clear" w:color="auto" w:fill="auto"/>
            <w:vAlign w:val="center"/>
          </w:tcPr>
          <w:p w14:paraId="401CD843"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-3</w:t>
            </w:r>
          </w:p>
        </w:tc>
      </w:tr>
      <w:tr w:rsidR="00101E53" w:rsidRPr="00D66998" w14:paraId="2EC82983" w14:textId="77777777" w:rsidTr="0063526E">
        <w:tc>
          <w:tcPr>
            <w:tcW w:w="600" w:type="pct"/>
            <w:vMerge/>
            <w:shd w:val="clear" w:color="auto" w:fill="auto"/>
            <w:vAlign w:val="center"/>
          </w:tcPr>
          <w:p w14:paraId="226881BD"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1E45F47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CBF898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-123.5</w:t>
            </w:r>
          </w:p>
        </w:tc>
        <w:tc>
          <w:tcPr>
            <w:tcW w:w="883" w:type="pct"/>
            <w:shd w:val="clear" w:color="auto" w:fill="auto"/>
          </w:tcPr>
          <w:p w14:paraId="5B0B471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-120.5</w:t>
            </w:r>
          </w:p>
        </w:tc>
        <w:tc>
          <w:tcPr>
            <w:tcW w:w="1543" w:type="pct"/>
            <w:vMerge/>
            <w:shd w:val="clear" w:color="auto" w:fill="auto"/>
            <w:vAlign w:val="center"/>
          </w:tcPr>
          <w:p w14:paraId="5AB3621F" w14:textId="77777777" w:rsidR="00101E53" w:rsidRPr="00D66998" w:rsidRDefault="00101E53" w:rsidP="0063526E">
            <w:pPr>
              <w:keepNext/>
              <w:keepLines/>
              <w:spacing w:after="0"/>
              <w:jc w:val="center"/>
              <w:rPr>
                <w:rFonts w:ascii="Arial" w:hAnsi="Arial"/>
                <w:sz w:val="18"/>
                <w:lang w:val="sv-SE"/>
              </w:rPr>
            </w:pPr>
          </w:p>
        </w:tc>
      </w:tr>
      <w:tr w:rsidR="00101E53" w:rsidRPr="00D66998" w14:paraId="5F04FD9C" w14:textId="77777777" w:rsidTr="0063526E">
        <w:tc>
          <w:tcPr>
            <w:tcW w:w="600" w:type="pct"/>
            <w:vMerge/>
            <w:shd w:val="clear" w:color="auto" w:fill="auto"/>
            <w:vAlign w:val="center"/>
          </w:tcPr>
          <w:p w14:paraId="4FED4FC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5E1B0A5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4E68A583"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w:t>
            </w:r>
          </w:p>
        </w:tc>
        <w:tc>
          <w:tcPr>
            <w:tcW w:w="883" w:type="pct"/>
            <w:shd w:val="clear" w:color="auto" w:fill="auto"/>
            <w:vAlign w:val="center"/>
          </w:tcPr>
          <w:p w14:paraId="1FA280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w:t>
            </w:r>
          </w:p>
        </w:tc>
        <w:tc>
          <w:tcPr>
            <w:tcW w:w="1543" w:type="pct"/>
            <w:vMerge/>
            <w:shd w:val="clear" w:color="auto" w:fill="auto"/>
            <w:vAlign w:val="center"/>
          </w:tcPr>
          <w:p w14:paraId="38318696" w14:textId="77777777" w:rsidR="00101E53" w:rsidRPr="00D66998" w:rsidRDefault="00101E53" w:rsidP="0063526E">
            <w:pPr>
              <w:keepNext/>
              <w:keepLines/>
              <w:spacing w:after="0"/>
              <w:jc w:val="center"/>
              <w:rPr>
                <w:rFonts w:ascii="Arial" w:hAnsi="Arial"/>
                <w:sz w:val="18"/>
                <w:lang w:val="sv-SE"/>
              </w:rPr>
            </w:pPr>
          </w:p>
        </w:tc>
      </w:tr>
      <w:tr w:rsidR="00101E53" w:rsidRPr="00D66998" w14:paraId="7FB62239" w14:textId="77777777" w:rsidTr="0063526E">
        <w:tc>
          <w:tcPr>
            <w:tcW w:w="600" w:type="pct"/>
            <w:vMerge/>
            <w:shd w:val="clear" w:color="auto" w:fill="auto"/>
            <w:vAlign w:val="center"/>
          </w:tcPr>
          <w:p w14:paraId="5D8230B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6693138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335FF27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02E668D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-122.5</w:t>
            </w:r>
          </w:p>
        </w:tc>
        <w:tc>
          <w:tcPr>
            <w:tcW w:w="883" w:type="pct"/>
            <w:shd w:val="clear" w:color="auto" w:fill="auto"/>
            <w:vAlign w:val="center"/>
          </w:tcPr>
          <w:p w14:paraId="5C51129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1543" w:type="pct"/>
            <w:vMerge/>
            <w:shd w:val="clear" w:color="auto" w:fill="auto"/>
            <w:vAlign w:val="center"/>
          </w:tcPr>
          <w:p w14:paraId="2D4308D2" w14:textId="77777777" w:rsidR="00101E53" w:rsidRPr="00D66998" w:rsidRDefault="00101E53" w:rsidP="0063526E">
            <w:pPr>
              <w:keepNext/>
              <w:keepLines/>
              <w:spacing w:after="0"/>
              <w:jc w:val="center"/>
              <w:rPr>
                <w:rFonts w:ascii="Arial" w:hAnsi="Arial"/>
                <w:sz w:val="18"/>
                <w:lang w:val="sv-SE"/>
              </w:rPr>
            </w:pPr>
          </w:p>
        </w:tc>
      </w:tr>
      <w:tr w:rsidR="00101E53" w:rsidRPr="00D66998" w14:paraId="2930E98D" w14:textId="77777777" w:rsidTr="0063526E">
        <w:tc>
          <w:tcPr>
            <w:tcW w:w="600" w:type="pct"/>
            <w:vMerge/>
            <w:shd w:val="clear" w:color="auto" w:fill="auto"/>
            <w:vAlign w:val="center"/>
          </w:tcPr>
          <w:p w14:paraId="094BDEE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3EB39A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B44157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4DF715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w:t>
            </w:r>
          </w:p>
        </w:tc>
        <w:tc>
          <w:tcPr>
            <w:tcW w:w="883" w:type="pct"/>
            <w:shd w:val="clear" w:color="auto" w:fill="auto"/>
            <w:vAlign w:val="center"/>
          </w:tcPr>
          <w:p w14:paraId="1B0CF29B"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-119</w:t>
            </w:r>
          </w:p>
        </w:tc>
        <w:tc>
          <w:tcPr>
            <w:tcW w:w="1543" w:type="pct"/>
            <w:vMerge/>
            <w:shd w:val="clear" w:color="auto" w:fill="auto"/>
            <w:vAlign w:val="center"/>
          </w:tcPr>
          <w:p w14:paraId="5AC3EB90" w14:textId="77777777" w:rsidR="00101E53" w:rsidRPr="00D66998" w:rsidRDefault="00101E53" w:rsidP="0063526E">
            <w:pPr>
              <w:keepNext/>
              <w:keepLines/>
              <w:spacing w:after="0"/>
              <w:jc w:val="center"/>
              <w:rPr>
                <w:rFonts w:ascii="Arial" w:hAnsi="Arial"/>
                <w:sz w:val="18"/>
                <w:lang w:val="sv-SE"/>
              </w:rPr>
            </w:pPr>
          </w:p>
        </w:tc>
      </w:tr>
      <w:tr w:rsidR="00101E53" w:rsidRPr="00D66998" w14:paraId="39423B98" w14:textId="77777777" w:rsidTr="0063526E">
        <w:tc>
          <w:tcPr>
            <w:tcW w:w="600" w:type="pct"/>
            <w:vMerge/>
            <w:shd w:val="clear" w:color="auto" w:fill="auto"/>
            <w:vAlign w:val="center"/>
          </w:tcPr>
          <w:p w14:paraId="547C91D3"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49F3300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1187723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-121.5</w:t>
            </w:r>
          </w:p>
        </w:tc>
        <w:tc>
          <w:tcPr>
            <w:tcW w:w="883" w:type="pct"/>
            <w:shd w:val="clear" w:color="auto" w:fill="auto"/>
            <w:vAlign w:val="center"/>
          </w:tcPr>
          <w:p w14:paraId="14355564"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1543" w:type="pct"/>
            <w:vMerge/>
            <w:shd w:val="clear" w:color="auto" w:fill="auto"/>
            <w:vAlign w:val="center"/>
          </w:tcPr>
          <w:p w14:paraId="5D1993A6" w14:textId="77777777" w:rsidR="00101E53" w:rsidRPr="00D66998" w:rsidRDefault="00101E53" w:rsidP="0063526E">
            <w:pPr>
              <w:keepNext/>
              <w:keepLines/>
              <w:spacing w:after="0"/>
              <w:jc w:val="center"/>
              <w:rPr>
                <w:rFonts w:ascii="Arial" w:hAnsi="Arial"/>
                <w:sz w:val="18"/>
                <w:lang w:val="sv-SE"/>
              </w:rPr>
            </w:pPr>
          </w:p>
        </w:tc>
      </w:tr>
      <w:tr w:rsidR="00101E53" w:rsidRPr="00D66998" w14:paraId="6A0C4B61" w14:textId="77777777" w:rsidTr="0063526E">
        <w:tc>
          <w:tcPr>
            <w:tcW w:w="600" w:type="pct"/>
            <w:vMerge/>
            <w:shd w:val="clear" w:color="auto" w:fill="auto"/>
            <w:vAlign w:val="center"/>
          </w:tcPr>
          <w:p w14:paraId="3CF50C76"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1FEBE75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381660E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4D903A2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-118</w:t>
            </w:r>
          </w:p>
        </w:tc>
        <w:tc>
          <w:tcPr>
            <w:tcW w:w="1543" w:type="pct"/>
            <w:vMerge/>
            <w:shd w:val="clear" w:color="auto" w:fill="auto"/>
            <w:vAlign w:val="center"/>
          </w:tcPr>
          <w:p w14:paraId="3114123C" w14:textId="77777777" w:rsidR="00101E53" w:rsidRPr="00D66998" w:rsidRDefault="00101E53" w:rsidP="0063526E">
            <w:pPr>
              <w:keepNext/>
              <w:keepLines/>
              <w:spacing w:after="0"/>
              <w:jc w:val="center"/>
              <w:rPr>
                <w:rFonts w:ascii="Arial" w:hAnsi="Arial"/>
                <w:sz w:val="18"/>
                <w:lang w:val="sv-SE"/>
              </w:rPr>
            </w:pPr>
          </w:p>
        </w:tc>
      </w:tr>
      <w:tr w:rsidR="00101E53" w:rsidRPr="00D66998" w14:paraId="68F9134A" w14:textId="77777777" w:rsidTr="0063526E">
        <w:tc>
          <w:tcPr>
            <w:tcW w:w="600" w:type="pct"/>
            <w:vMerge/>
            <w:shd w:val="clear" w:color="auto" w:fill="auto"/>
            <w:vAlign w:val="center"/>
          </w:tcPr>
          <w:p w14:paraId="74B4C24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58EB35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5E826F9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vAlign w:val="center"/>
          </w:tcPr>
          <w:p w14:paraId="4CFEBD2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-117.5</w:t>
            </w:r>
          </w:p>
        </w:tc>
        <w:tc>
          <w:tcPr>
            <w:tcW w:w="1543" w:type="pct"/>
            <w:vMerge/>
            <w:shd w:val="clear" w:color="auto" w:fill="auto"/>
            <w:vAlign w:val="center"/>
          </w:tcPr>
          <w:p w14:paraId="63AC6DB1" w14:textId="77777777" w:rsidR="00101E53" w:rsidRPr="00D66998" w:rsidRDefault="00101E53" w:rsidP="0063526E">
            <w:pPr>
              <w:keepNext/>
              <w:keepLines/>
              <w:spacing w:after="0"/>
              <w:jc w:val="center"/>
              <w:rPr>
                <w:rFonts w:ascii="Arial" w:hAnsi="Arial"/>
                <w:sz w:val="18"/>
                <w:lang w:val="sv-SE"/>
              </w:rPr>
            </w:pPr>
          </w:p>
        </w:tc>
      </w:tr>
      <w:tr w:rsidR="00101E53" w:rsidRPr="00D66998" w14:paraId="7D1A19FA" w14:textId="77777777" w:rsidTr="0063526E">
        <w:tc>
          <w:tcPr>
            <w:tcW w:w="5000" w:type="pct"/>
            <w:gridSpan w:val="5"/>
            <w:shd w:val="clear" w:color="auto" w:fill="auto"/>
          </w:tcPr>
          <w:p w14:paraId="3665DE9E" w14:textId="77777777" w:rsidR="00101E53" w:rsidRPr="00D66998" w:rsidRDefault="00101E53" w:rsidP="0063526E">
            <w:pPr>
              <w:pStyle w:val="TAN"/>
            </w:pPr>
            <w:r w:rsidRPr="00D66998">
              <w:t>NOTE 1:</w:t>
            </w:r>
            <w:r w:rsidRPr="00D66998">
              <w:tab/>
              <w:t>NR operating band groups are defined in clause 3.5.2.</w:t>
            </w:r>
          </w:p>
        </w:tc>
      </w:tr>
    </w:tbl>
    <w:p w14:paraId="6D639011" w14:textId="77777777" w:rsidR="00101E53" w:rsidRDefault="00101E53" w:rsidP="00101E53">
      <w:pPr>
        <w:rPr>
          <w:lang w:val="en-US"/>
        </w:rPr>
      </w:pPr>
    </w:p>
    <w:p w14:paraId="1F9ACCF2" w14:textId="77777777" w:rsidR="00101E53" w:rsidRPr="00D66998" w:rsidRDefault="00101E53" w:rsidP="00101E53">
      <w:pPr>
        <w:pStyle w:val="TH"/>
      </w:pPr>
      <w:r w:rsidRPr="00D66998">
        <w:t>Table B.2.</w:t>
      </w:r>
      <w:r>
        <w:t>8</w:t>
      </w:r>
      <w:r w:rsidRPr="00D66998">
        <w:t>.</w:t>
      </w:r>
      <w:r>
        <w:t>2.1</w:t>
      </w:r>
      <w:r w:rsidRPr="00D66998">
        <w:t>-</w:t>
      </w:r>
      <w:r>
        <w:t>2</w:t>
      </w:r>
      <w:r w:rsidRPr="00D66998">
        <w:t xml:space="preserve">: Conditions for L1-SINR measurements </w:t>
      </w:r>
      <w:r>
        <w:t xml:space="preserve">with </w:t>
      </w:r>
      <w:r w:rsidRPr="00D66998">
        <w:t>SSB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101E53" w:rsidRPr="00D66998" w14:paraId="1D1A00CF" w14:textId="77777777" w:rsidTr="0063526E">
        <w:trPr>
          <w:trHeight w:val="105"/>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0B521A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FD7DC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6730319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3EEC431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1139" w:type="dxa"/>
            <w:tcBorders>
              <w:top w:val="single" w:sz="4" w:space="0" w:color="auto"/>
              <w:left w:val="single" w:sz="4" w:space="0" w:color="auto"/>
              <w:bottom w:val="single" w:sz="4" w:space="0" w:color="auto"/>
              <w:right w:val="single" w:sz="4" w:space="0" w:color="auto"/>
            </w:tcBorders>
            <w:hideMark/>
          </w:tcPr>
          <w:p w14:paraId="08D637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r>
      <w:tr w:rsidR="00101E53" w:rsidRPr="00D66998" w14:paraId="48DAA716"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CA5D"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68F8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6FEE3E7" w14:textId="77777777" w:rsidR="00101E53" w:rsidRPr="00D66998" w:rsidRDefault="00101E53" w:rsidP="0063526E">
            <w:pPr>
              <w:spacing w:after="0" w:line="256" w:lineRule="auto"/>
              <w:rPr>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1B79EED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FCC3A0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81CE5E1"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59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12074"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AD6B984"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0A97B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E4E3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FC823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4224934"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B76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A82CB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BC7F571"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411FDA2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0C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EA327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6BFDB00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2CB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43B76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8E0EB53" w14:textId="77777777" w:rsidR="00101E53" w:rsidRPr="00D66998" w:rsidRDefault="00101E53" w:rsidP="0063526E">
            <w:pPr>
              <w:spacing w:after="0" w:line="256" w:lineRule="auto"/>
              <w:rPr>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7B0AC5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FD144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A2F5F6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66B11A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253A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CA0B2F1"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E7D60CC" w14:textId="77777777" w:rsidTr="0063526E">
        <w:trPr>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E55D1E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D6380E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D544DD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3A44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12E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5168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D993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DB0BC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06607BE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297E712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47D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8B621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3DD5C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E341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039A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1A9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71D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318179"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F40F185"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F0EFAA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8C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9D844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7E7BB1C"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0001E09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310C16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D8D5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5D8FF0F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1B3FF7"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71CE9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F142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A2C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279782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03364E"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7026A"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-122.3+Y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E345933"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4ED8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D46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-122.8+Y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0E347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1FF79D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B4D0857"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B71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86DFE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0480A10"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B6F8A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E0DA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E008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629F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F5693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D20D1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D457C9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B6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3FEEA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5788E1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0000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D765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2B09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E674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7CEC6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0851A0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7079F4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0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9917968"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CEB5C4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40E7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906E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B842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9555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7A97AF"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719E23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A5FFF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93E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B8A29E"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5437817"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1862EB6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5ED176C"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A857A3"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3C36D40B"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17CF2"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2D3065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A1219E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2C2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FEBB8A"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96D76E5"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72042"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-114.3+Z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101D617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31C6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FC7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-110.8+Z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E9B29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876366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0830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C93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CC77C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1C190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F93E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17B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3401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DB54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11EB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8053BB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257D40C"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940133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0A2EE7A0"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44789E25"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E6EABB2" w14:textId="77777777" w:rsidR="00101E53" w:rsidRDefault="00101E53" w:rsidP="00101E53">
      <w:pPr>
        <w:overflowPunct/>
        <w:autoSpaceDE/>
        <w:autoSpaceDN/>
        <w:adjustRightInd/>
        <w:textAlignment w:val="auto"/>
        <w:rPr>
          <w:lang w:val="en-US"/>
        </w:rPr>
      </w:pPr>
    </w:p>
    <w:p w14:paraId="56BDB59D" w14:textId="77777777" w:rsidR="00101E53" w:rsidRDefault="00101E53" w:rsidP="00101E53">
      <w:pPr>
        <w:pStyle w:val="Heading4"/>
        <w:rPr>
          <w:lang w:val="en-US"/>
        </w:rPr>
      </w:pPr>
      <w:r>
        <w:rPr>
          <w:lang w:val="en-US"/>
        </w:rPr>
        <w:t>B.2.8.2.2</w:t>
      </w:r>
      <w:r>
        <w:rPr>
          <w:lang w:val="en-US"/>
        </w:rPr>
        <w:tab/>
        <w:t>L1-SINR reporting with SSB based CMR and dedicated NZP-IMR configured</w:t>
      </w:r>
    </w:p>
    <w:bookmarkEnd w:id="16"/>
    <w:p w14:paraId="46ED1BBB" w14:textId="77777777" w:rsidR="00101E53" w:rsidRPr="00D66998" w:rsidRDefault="00101E53" w:rsidP="00101E53">
      <w:r w:rsidRPr="00D66998">
        <w:t>This clause defines the following conditions for NR L1-SINR measurement reporting and corresponding procedures performed based on SSBs</w:t>
      </w:r>
      <w:r>
        <w:t xml:space="preserve"> and NZP-IMRs</w:t>
      </w:r>
      <w:r w:rsidRPr="00D66998">
        <w:t>: SSB_RP</w:t>
      </w:r>
      <w:r>
        <w:t>,</w:t>
      </w:r>
      <w:r w:rsidRPr="00D66998">
        <w:t xml:space="preserve"> </w:t>
      </w:r>
      <w:r w:rsidRPr="00D66998">
        <w:rPr>
          <w:lang w:val="en-US"/>
        </w:rPr>
        <w:t>SSB Ês/Iot</w:t>
      </w:r>
      <w:r>
        <w:rPr>
          <w:lang w:val="en-US"/>
        </w:rPr>
        <w:t xml:space="preserve"> and NZP-IMR </w:t>
      </w:r>
      <w:r w:rsidRPr="00D66998">
        <w:rPr>
          <w:lang w:val="en-US"/>
        </w:rPr>
        <w:t xml:space="preserve">Ês/Iot, </w:t>
      </w:r>
      <w:r w:rsidRPr="00D66998">
        <w:t>applicable for a corresponding operating band.</w:t>
      </w:r>
    </w:p>
    <w:p w14:paraId="114DAAA8" w14:textId="77777777" w:rsidR="00101E53" w:rsidRPr="00D66998" w:rsidRDefault="00101E53" w:rsidP="00101E53">
      <w:r w:rsidRPr="00D66998">
        <w:lastRenderedPageBreak/>
        <w:t>The conditions are defined in Tables B.2.</w:t>
      </w:r>
      <w:r>
        <w:t>8</w:t>
      </w:r>
      <w:r w:rsidRPr="00D66998">
        <w:t>.</w:t>
      </w:r>
      <w:r>
        <w:t>2.2</w:t>
      </w:r>
      <w:r w:rsidRPr="00D66998">
        <w:t>-1 for FR1 NR cells.</w:t>
      </w:r>
    </w:p>
    <w:p w14:paraId="58743459" w14:textId="3335BCDC" w:rsidR="00101E53" w:rsidRPr="00D66998" w:rsidRDefault="00101E53" w:rsidP="00101E53">
      <w:pPr>
        <w:pStyle w:val="TH"/>
      </w:pPr>
      <w:r w:rsidRPr="00D66998">
        <w:t>The conditions are defined in Tables B.2.</w:t>
      </w:r>
      <w:r>
        <w:t>8</w:t>
      </w:r>
      <w:r w:rsidRPr="00D66998">
        <w:t>.</w:t>
      </w:r>
      <w:r>
        <w:t>2.2</w:t>
      </w:r>
      <w:r w:rsidRPr="00D66998">
        <w:t>-</w:t>
      </w:r>
      <w:r>
        <w:t>2</w:t>
      </w:r>
      <w:r w:rsidRPr="00D66998">
        <w:t xml:space="preserve"> for FR2 NR cells.Table B.2.</w:t>
      </w:r>
      <w:r>
        <w:t>8</w:t>
      </w:r>
      <w:r w:rsidRPr="00D66998">
        <w:rPr>
          <w:lang w:eastAsia="zh-CN"/>
        </w:rPr>
        <w:t>.</w:t>
      </w:r>
      <w:r>
        <w:rPr>
          <w:lang w:eastAsia="zh-CN"/>
        </w:rPr>
        <w:t>2.2</w:t>
      </w:r>
      <w:r w:rsidRPr="00D66998">
        <w:t>-</w:t>
      </w:r>
      <w:r>
        <w:t>1</w:t>
      </w:r>
      <w:r w:rsidRPr="00D66998">
        <w:t xml:space="preserve">: Conditions for L1-SINR measurements </w:t>
      </w:r>
      <w:r>
        <w:t xml:space="preserve">with </w:t>
      </w:r>
      <w:r w:rsidRPr="00D66998">
        <w:t>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101E53" w:rsidRPr="00D66998" w14:paraId="73A28648" w14:textId="77777777" w:rsidTr="0063526E">
        <w:trPr>
          <w:trHeight w:val="105"/>
        </w:trPr>
        <w:tc>
          <w:tcPr>
            <w:tcW w:w="600" w:type="pct"/>
            <w:vMerge w:val="restart"/>
            <w:shd w:val="clear" w:color="auto" w:fill="auto"/>
            <w:vAlign w:val="center"/>
          </w:tcPr>
          <w:p w14:paraId="7D091A7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614922C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4DC89E6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772" w:type="pct"/>
            <w:shd w:val="clear" w:color="auto" w:fill="auto"/>
          </w:tcPr>
          <w:p w14:paraId="2471113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c>
          <w:tcPr>
            <w:tcW w:w="771" w:type="pct"/>
            <w:shd w:val="clear" w:color="auto" w:fill="auto"/>
          </w:tcPr>
          <w:p w14:paraId="20AEF96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NZP-IMR Ês/Iot</w:t>
            </w:r>
          </w:p>
        </w:tc>
      </w:tr>
      <w:tr w:rsidR="00101E53" w:rsidRPr="00D66998" w14:paraId="02AB60AF" w14:textId="77777777" w:rsidTr="0063526E">
        <w:trPr>
          <w:trHeight w:val="105"/>
        </w:trPr>
        <w:tc>
          <w:tcPr>
            <w:tcW w:w="600" w:type="pct"/>
            <w:vMerge/>
            <w:shd w:val="clear" w:color="auto" w:fill="auto"/>
          </w:tcPr>
          <w:p w14:paraId="3D067C4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3CD9AC72"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05B95B4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772" w:type="pct"/>
            <w:vMerge w:val="restart"/>
            <w:shd w:val="clear" w:color="auto" w:fill="auto"/>
            <w:vAlign w:val="center"/>
          </w:tcPr>
          <w:p w14:paraId="32F029D5"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c>
          <w:tcPr>
            <w:tcW w:w="771" w:type="pct"/>
            <w:vMerge w:val="restart"/>
            <w:shd w:val="clear" w:color="auto" w:fill="auto"/>
            <w:vAlign w:val="center"/>
          </w:tcPr>
          <w:p w14:paraId="4281A53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50C23491" w14:textId="77777777" w:rsidTr="0063526E">
        <w:trPr>
          <w:trHeight w:val="105"/>
        </w:trPr>
        <w:tc>
          <w:tcPr>
            <w:tcW w:w="600" w:type="pct"/>
            <w:vMerge/>
            <w:shd w:val="clear" w:color="auto" w:fill="auto"/>
          </w:tcPr>
          <w:p w14:paraId="03A8D42C"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7EE0511B"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7E9487A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2326447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772" w:type="pct"/>
            <w:vMerge/>
            <w:shd w:val="clear" w:color="auto" w:fill="auto"/>
          </w:tcPr>
          <w:p w14:paraId="0E1DD88F" w14:textId="77777777" w:rsidR="00101E53" w:rsidRPr="00D66998" w:rsidRDefault="00101E53" w:rsidP="0063526E">
            <w:pPr>
              <w:keepNext/>
              <w:keepLines/>
              <w:spacing w:after="0"/>
              <w:jc w:val="center"/>
              <w:rPr>
                <w:rFonts w:ascii="Arial" w:hAnsi="Arial"/>
                <w:b/>
                <w:sz w:val="18"/>
              </w:rPr>
            </w:pPr>
          </w:p>
        </w:tc>
        <w:tc>
          <w:tcPr>
            <w:tcW w:w="771" w:type="pct"/>
            <w:vMerge/>
            <w:shd w:val="clear" w:color="auto" w:fill="auto"/>
          </w:tcPr>
          <w:p w14:paraId="2A09B06E" w14:textId="77777777" w:rsidR="00101E53" w:rsidRPr="00D66998" w:rsidRDefault="00101E53" w:rsidP="0063526E">
            <w:pPr>
              <w:keepNext/>
              <w:keepLines/>
              <w:spacing w:after="0"/>
              <w:jc w:val="center"/>
              <w:rPr>
                <w:rFonts w:ascii="Arial" w:hAnsi="Arial"/>
                <w:b/>
                <w:sz w:val="18"/>
              </w:rPr>
            </w:pPr>
          </w:p>
        </w:tc>
      </w:tr>
      <w:tr w:rsidR="00101E53" w:rsidRPr="00D66998" w14:paraId="3D872C2C" w14:textId="77777777" w:rsidTr="0063526E">
        <w:tc>
          <w:tcPr>
            <w:tcW w:w="600" w:type="pct"/>
            <w:vMerge w:val="restart"/>
            <w:shd w:val="clear" w:color="auto" w:fill="auto"/>
            <w:vAlign w:val="center"/>
          </w:tcPr>
          <w:p w14:paraId="456778E4"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2D9590FB"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5DE7B1F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1CA34732"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EEF034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725EC5BD"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8</w:t>
            </w:r>
          </w:p>
        </w:tc>
        <w:tc>
          <w:tcPr>
            <w:tcW w:w="772" w:type="pct"/>
            <w:vMerge w:val="restart"/>
            <w:shd w:val="clear" w:color="auto" w:fill="auto"/>
            <w:vAlign w:val="center"/>
          </w:tcPr>
          <w:p w14:paraId="38D4CDE9"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c>
          <w:tcPr>
            <w:tcW w:w="771" w:type="pct"/>
            <w:vMerge w:val="restart"/>
            <w:shd w:val="clear" w:color="auto" w:fill="auto"/>
            <w:vAlign w:val="center"/>
          </w:tcPr>
          <w:p w14:paraId="56EC2D00"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r>
      <w:tr w:rsidR="00101E53" w:rsidRPr="00D66998" w14:paraId="3D5167AB" w14:textId="77777777" w:rsidTr="0063526E">
        <w:tc>
          <w:tcPr>
            <w:tcW w:w="600" w:type="pct"/>
            <w:vMerge/>
            <w:shd w:val="clear" w:color="auto" w:fill="auto"/>
            <w:vAlign w:val="center"/>
          </w:tcPr>
          <w:p w14:paraId="05B65F4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072626A"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F364FC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tcPr>
          <w:p w14:paraId="619E716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r w:rsidRPr="00D66998">
              <w:rPr>
                <w:rFonts w:ascii="Arial" w:hAnsi="Arial"/>
                <w:sz w:val="18"/>
              </w:rPr>
              <w:t>.5</w:t>
            </w:r>
          </w:p>
        </w:tc>
        <w:tc>
          <w:tcPr>
            <w:tcW w:w="772" w:type="pct"/>
            <w:vMerge/>
            <w:shd w:val="clear" w:color="auto" w:fill="auto"/>
            <w:vAlign w:val="center"/>
          </w:tcPr>
          <w:p w14:paraId="1670A787"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7AD7A13C" w14:textId="77777777" w:rsidR="00101E53" w:rsidRPr="00D66998" w:rsidRDefault="00101E53" w:rsidP="0063526E">
            <w:pPr>
              <w:keepNext/>
              <w:keepLines/>
              <w:spacing w:after="0"/>
              <w:jc w:val="center"/>
              <w:rPr>
                <w:rFonts w:ascii="Arial" w:hAnsi="Arial"/>
                <w:sz w:val="18"/>
                <w:lang w:val="sv-SE"/>
              </w:rPr>
            </w:pPr>
          </w:p>
        </w:tc>
      </w:tr>
      <w:tr w:rsidR="00101E53" w:rsidRPr="00D66998" w14:paraId="5BDCBE66" w14:textId="77777777" w:rsidTr="0063526E">
        <w:tc>
          <w:tcPr>
            <w:tcW w:w="600" w:type="pct"/>
            <w:vMerge/>
            <w:shd w:val="clear" w:color="auto" w:fill="auto"/>
            <w:vAlign w:val="center"/>
          </w:tcPr>
          <w:p w14:paraId="7702E21C"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4A947F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2D3A382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w:t>
            </w:r>
          </w:p>
        </w:tc>
        <w:tc>
          <w:tcPr>
            <w:tcW w:w="883" w:type="pct"/>
            <w:shd w:val="clear" w:color="auto" w:fill="auto"/>
            <w:vAlign w:val="center"/>
          </w:tcPr>
          <w:p w14:paraId="2D89FCB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p>
        </w:tc>
        <w:tc>
          <w:tcPr>
            <w:tcW w:w="772" w:type="pct"/>
            <w:vMerge/>
            <w:shd w:val="clear" w:color="auto" w:fill="auto"/>
            <w:vAlign w:val="center"/>
          </w:tcPr>
          <w:p w14:paraId="21B03D84"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134A64E" w14:textId="77777777" w:rsidR="00101E53" w:rsidRPr="00D66998" w:rsidRDefault="00101E53" w:rsidP="0063526E">
            <w:pPr>
              <w:keepNext/>
              <w:keepLines/>
              <w:spacing w:after="0"/>
              <w:jc w:val="center"/>
              <w:rPr>
                <w:rFonts w:ascii="Arial" w:hAnsi="Arial"/>
                <w:sz w:val="18"/>
                <w:lang w:val="sv-SE"/>
              </w:rPr>
            </w:pPr>
          </w:p>
        </w:tc>
      </w:tr>
      <w:tr w:rsidR="00101E53" w:rsidRPr="00D66998" w14:paraId="7E2C9545" w14:textId="77777777" w:rsidTr="0063526E">
        <w:tc>
          <w:tcPr>
            <w:tcW w:w="600" w:type="pct"/>
            <w:vMerge/>
            <w:shd w:val="clear" w:color="auto" w:fill="auto"/>
            <w:vAlign w:val="center"/>
          </w:tcPr>
          <w:p w14:paraId="3E81348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7DC8424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06A3A2F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4EAEC8D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883" w:type="pct"/>
            <w:shd w:val="clear" w:color="auto" w:fill="auto"/>
            <w:vAlign w:val="center"/>
          </w:tcPr>
          <w:p w14:paraId="225C09B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6</w:t>
            </w:r>
            <w:r w:rsidRPr="00D66998">
              <w:rPr>
                <w:rFonts w:ascii="Arial" w:hAnsi="Arial"/>
                <w:sz w:val="18"/>
              </w:rPr>
              <w:t>.5</w:t>
            </w:r>
          </w:p>
        </w:tc>
        <w:tc>
          <w:tcPr>
            <w:tcW w:w="772" w:type="pct"/>
            <w:vMerge/>
            <w:shd w:val="clear" w:color="auto" w:fill="auto"/>
            <w:vAlign w:val="center"/>
          </w:tcPr>
          <w:p w14:paraId="3FEEA0DB"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409DBB70" w14:textId="77777777" w:rsidR="00101E53" w:rsidRPr="00D66998" w:rsidRDefault="00101E53" w:rsidP="0063526E">
            <w:pPr>
              <w:keepNext/>
              <w:keepLines/>
              <w:spacing w:after="0"/>
              <w:jc w:val="center"/>
              <w:rPr>
                <w:rFonts w:ascii="Arial" w:hAnsi="Arial"/>
                <w:sz w:val="18"/>
                <w:lang w:val="sv-SE"/>
              </w:rPr>
            </w:pPr>
          </w:p>
        </w:tc>
      </w:tr>
      <w:tr w:rsidR="00101E53" w:rsidRPr="00D66998" w14:paraId="15F0145F" w14:textId="77777777" w:rsidTr="0063526E">
        <w:tc>
          <w:tcPr>
            <w:tcW w:w="600" w:type="pct"/>
            <w:vMerge/>
            <w:shd w:val="clear" w:color="auto" w:fill="auto"/>
            <w:vAlign w:val="center"/>
          </w:tcPr>
          <w:p w14:paraId="0F677340"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0EBD296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9EA35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790E7F5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w:t>
            </w:r>
          </w:p>
        </w:tc>
        <w:tc>
          <w:tcPr>
            <w:tcW w:w="883" w:type="pct"/>
            <w:shd w:val="clear" w:color="auto" w:fill="auto"/>
            <w:vAlign w:val="center"/>
          </w:tcPr>
          <w:p w14:paraId="3C38E44F"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6</w:t>
            </w:r>
          </w:p>
        </w:tc>
        <w:tc>
          <w:tcPr>
            <w:tcW w:w="772" w:type="pct"/>
            <w:vMerge/>
            <w:shd w:val="clear" w:color="auto" w:fill="auto"/>
            <w:vAlign w:val="center"/>
          </w:tcPr>
          <w:p w14:paraId="6D9B7626"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0108CA4" w14:textId="77777777" w:rsidR="00101E53" w:rsidRPr="00D66998" w:rsidRDefault="00101E53" w:rsidP="0063526E">
            <w:pPr>
              <w:keepNext/>
              <w:keepLines/>
              <w:spacing w:after="0"/>
              <w:jc w:val="center"/>
              <w:rPr>
                <w:rFonts w:ascii="Arial" w:hAnsi="Arial"/>
                <w:sz w:val="18"/>
                <w:lang w:val="sv-SE"/>
              </w:rPr>
            </w:pPr>
          </w:p>
        </w:tc>
      </w:tr>
      <w:tr w:rsidR="00101E53" w:rsidRPr="00D66998" w14:paraId="1798E67C" w14:textId="77777777" w:rsidTr="0063526E">
        <w:tc>
          <w:tcPr>
            <w:tcW w:w="600" w:type="pct"/>
            <w:vMerge/>
            <w:shd w:val="clear" w:color="auto" w:fill="auto"/>
            <w:vAlign w:val="center"/>
          </w:tcPr>
          <w:p w14:paraId="364A3B1C"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8CA63F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6769538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883" w:type="pct"/>
            <w:shd w:val="clear" w:color="auto" w:fill="auto"/>
            <w:vAlign w:val="center"/>
          </w:tcPr>
          <w:p w14:paraId="4EB6D56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5</w:t>
            </w:r>
            <w:r w:rsidRPr="00D66998">
              <w:rPr>
                <w:rFonts w:ascii="Arial" w:hAnsi="Arial"/>
                <w:sz w:val="18"/>
              </w:rPr>
              <w:t>.5</w:t>
            </w:r>
          </w:p>
        </w:tc>
        <w:tc>
          <w:tcPr>
            <w:tcW w:w="772" w:type="pct"/>
            <w:vMerge/>
            <w:shd w:val="clear" w:color="auto" w:fill="auto"/>
            <w:vAlign w:val="center"/>
          </w:tcPr>
          <w:p w14:paraId="5725F5C9"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652F549" w14:textId="77777777" w:rsidR="00101E53" w:rsidRPr="00D66998" w:rsidRDefault="00101E53" w:rsidP="0063526E">
            <w:pPr>
              <w:keepNext/>
              <w:keepLines/>
              <w:spacing w:after="0"/>
              <w:jc w:val="center"/>
              <w:rPr>
                <w:rFonts w:ascii="Arial" w:hAnsi="Arial"/>
                <w:sz w:val="18"/>
                <w:lang w:val="sv-SE"/>
              </w:rPr>
            </w:pPr>
          </w:p>
        </w:tc>
      </w:tr>
      <w:tr w:rsidR="00101E53" w:rsidRPr="00D66998" w14:paraId="7E64C61D" w14:textId="77777777" w:rsidTr="0063526E">
        <w:tc>
          <w:tcPr>
            <w:tcW w:w="600" w:type="pct"/>
            <w:vMerge/>
            <w:shd w:val="clear" w:color="auto" w:fill="auto"/>
            <w:vAlign w:val="center"/>
          </w:tcPr>
          <w:p w14:paraId="5FCEEB47"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2024E08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41C67DC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w:t>
            </w:r>
          </w:p>
        </w:tc>
        <w:tc>
          <w:tcPr>
            <w:tcW w:w="883" w:type="pct"/>
            <w:shd w:val="clear" w:color="auto" w:fill="auto"/>
            <w:vAlign w:val="center"/>
          </w:tcPr>
          <w:p w14:paraId="76D4E4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5</w:t>
            </w:r>
          </w:p>
        </w:tc>
        <w:tc>
          <w:tcPr>
            <w:tcW w:w="772" w:type="pct"/>
            <w:vMerge/>
            <w:shd w:val="clear" w:color="auto" w:fill="auto"/>
            <w:vAlign w:val="center"/>
          </w:tcPr>
          <w:p w14:paraId="604A654E"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211D5C25" w14:textId="77777777" w:rsidR="00101E53" w:rsidRPr="00D66998" w:rsidRDefault="00101E53" w:rsidP="0063526E">
            <w:pPr>
              <w:keepNext/>
              <w:keepLines/>
              <w:spacing w:after="0"/>
              <w:jc w:val="center"/>
              <w:rPr>
                <w:rFonts w:ascii="Arial" w:hAnsi="Arial"/>
                <w:sz w:val="18"/>
                <w:lang w:val="sv-SE"/>
              </w:rPr>
            </w:pPr>
          </w:p>
        </w:tc>
      </w:tr>
      <w:tr w:rsidR="00101E53" w:rsidRPr="00D66998" w14:paraId="1FB21083" w14:textId="77777777" w:rsidTr="0063526E">
        <w:tc>
          <w:tcPr>
            <w:tcW w:w="600" w:type="pct"/>
            <w:vMerge/>
            <w:shd w:val="clear" w:color="auto" w:fill="auto"/>
            <w:vAlign w:val="center"/>
          </w:tcPr>
          <w:p w14:paraId="7B113C18"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F3B64C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0495C3B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-117.5</w:t>
            </w:r>
          </w:p>
        </w:tc>
        <w:tc>
          <w:tcPr>
            <w:tcW w:w="883" w:type="pct"/>
            <w:shd w:val="clear" w:color="auto" w:fill="auto"/>
            <w:vAlign w:val="center"/>
          </w:tcPr>
          <w:p w14:paraId="0083124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4</w:t>
            </w:r>
            <w:r w:rsidRPr="00D66998">
              <w:rPr>
                <w:rFonts w:ascii="Arial" w:hAnsi="Arial"/>
                <w:sz w:val="18"/>
              </w:rPr>
              <w:t>.5</w:t>
            </w:r>
          </w:p>
        </w:tc>
        <w:tc>
          <w:tcPr>
            <w:tcW w:w="772" w:type="pct"/>
            <w:vMerge/>
            <w:shd w:val="clear" w:color="auto" w:fill="auto"/>
            <w:vAlign w:val="center"/>
          </w:tcPr>
          <w:p w14:paraId="3F605DB2"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EF748D5" w14:textId="77777777" w:rsidR="00101E53" w:rsidRPr="00D66998" w:rsidRDefault="00101E53" w:rsidP="0063526E">
            <w:pPr>
              <w:keepNext/>
              <w:keepLines/>
              <w:spacing w:after="0"/>
              <w:jc w:val="center"/>
              <w:rPr>
                <w:rFonts w:ascii="Arial" w:hAnsi="Arial"/>
                <w:sz w:val="18"/>
                <w:lang w:val="sv-SE"/>
              </w:rPr>
            </w:pPr>
          </w:p>
        </w:tc>
      </w:tr>
      <w:tr w:rsidR="00101E53" w:rsidRPr="00D66998" w14:paraId="0D04B817" w14:textId="77777777" w:rsidTr="0063526E">
        <w:tc>
          <w:tcPr>
            <w:tcW w:w="5000" w:type="pct"/>
            <w:gridSpan w:val="6"/>
            <w:shd w:val="clear" w:color="auto" w:fill="auto"/>
          </w:tcPr>
          <w:p w14:paraId="0D303242" w14:textId="77777777" w:rsidR="00101E53" w:rsidRPr="00D66998" w:rsidRDefault="00101E53" w:rsidP="0063526E">
            <w:pPr>
              <w:pStyle w:val="TAN"/>
            </w:pPr>
            <w:r w:rsidRPr="00D66998">
              <w:t>NOTE 1:</w:t>
            </w:r>
            <w:r w:rsidRPr="00D66998">
              <w:tab/>
              <w:t>NR operating band groups are defined in clause 3.5.2.</w:t>
            </w:r>
          </w:p>
        </w:tc>
      </w:tr>
    </w:tbl>
    <w:p w14:paraId="091700FB" w14:textId="77777777" w:rsidR="00101E53" w:rsidRPr="00D66998" w:rsidRDefault="00101E53" w:rsidP="00101E53"/>
    <w:p w14:paraId="528D609E" w14:textId="77777777" w:rsidR="00101E53" w:rsidRPr="00D66998" w:rsidRDefault="00101E53" w:rsidP="00101E53">
      <w:pPr>
        <w:pStyle w:val="TH"/>
      </w:pPr>
      <w:r w:rsidRPr="00D66998">
        <w:t>Table B.2.</w:t>
      </w:r>
      <w:r>
        <w:t>8</w:t>
      </w:r>
      <w:r w:rsidRPr="00D66998">
        <w:t>.</w:t>
      </w:r>
      <w:r>
        <w:t>2.2</w:t>
      </w:r>
      <w:r w:rsidRPr="00D66998">
        <w:t>-</w:t>
      </w:r>
      <w:r>
        <w:t>2</w:t>
      </w:r>
      <w:r w:rsidRPr="00D66998">
        <w:t xml:space="preserve">: Conditions for L1-SINR measurements </w:t>
      </w:r>
      <w:r>
        <w:t xml:space="preserve">with </w:t>
      </w:r>
      <w:r w:rsidRPr="00D66998">
        <w:t>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101E53" w:rsidRPr="00D66998" w14:paraId="14F6D2E5"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4C079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702C14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FBD921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69A59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A5F688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c>
          <w:tcPr>
            <w:tcW w:w="711" w:type="dxa"/>
            <w:tcBorders>
              <w:top w:val="single" w:sz="4" w:space="0" w:color="auto"/>
              <w:left w:val="single" w:sz="4" w:space="0" w:color="auto"/>
              <w:bottom w:val="single" w:sz="4" w:space="0" w:color="auto"/>
              <w:right w:val="single" w:sz="4" w:space="0" w:color="auto"/>
            </w:tcBorders>
          </w:tcPr>
          <w:p w14:paraId="093A19A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rPr>
              <w:t>NZP-IMR Ês/Iot</w:t>
            </w:r>
          </w:p>
        </w:tc>
      </w:tr>
      <w:tr w:rsidR="00101E53" w:rsidRPr="00D66998" w14:paraId="64AB5C9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49A5"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1E73075"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D3AD97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5B55F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5A17F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481DA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7A4FD1DB"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249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E46183"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7DC252"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49494A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70AA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6018A6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4277F6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082404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C24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D542A9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F27B9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17BDA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AB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AFFBA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FB0E65C"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CD6C87"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8F2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6B6B9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10C3DF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2DB1F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1FB78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ED8EDB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325559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52155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A0A8C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1CAF2B2"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4E3182C8"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0C97D6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CDC330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69E7B5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28EDC24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39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89E1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D48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E4A4D9"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B94F63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2CB59C1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126A85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127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992B7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02536D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4EB5C24D"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BE8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2B3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D7D0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A16EA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B1F981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61BBCCD"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68BFF6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D1D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720589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F240FD"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4EB3F7F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93D62B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014D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2</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14121E85"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29899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904550"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3BFF7A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9B05D0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094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21805C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A21EB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5C8175FA"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-119.3+Y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D97CF6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D5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3</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86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19</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9F5E4"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6B1B79"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09BD4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A1212D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EB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492D1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C5384D4"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7B1B78B4"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27A5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D2E0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BAF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CE1E9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178D79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3F4313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B09E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34A6"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F729D0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AFEA50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160ED491"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D876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16F1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0717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1CE7F4"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3FB1E5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3C7808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203C07B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69C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5E658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6A10B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3610DF94"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DFE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9A39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53BD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4536EA"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95895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666C90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D9FB60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957C"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D075E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D475602"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34BB950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B51ACD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5FEEB9"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w:t>
            </w:r>
            <w:r>
              <w:rPr>
                <w:rFonts w:ascii="Arial" w:hAnsi="Arial"/>
                <w:sz w:val="18"/>
                <w:szCs w:val="18"/>
                <w:lang w:val="en-US"/>
              </w:rPr>
              <w:t>8</w:t>
            </w:r>
            <w:r w:rsidRPr="00D66998">
              <w:rPr>
                <w:rFonts w:ascii="Arial" w:hAnsi="Arial"/>
                <w:sz w:val="18"/>
                <w:szCs w:val="18"/>
                <w:lang w:val="en-US"/>
              </w:rPr>
              <w:t>9.7</w:t>
            </w:r>
          </w:p>
        </w:tc>
        <w:tc>
          <w:tcPr>
            <w:tcW w:w="1134" w:type="dxa"/>
            <w:tcBorders>
              <w:top w:val="single" w:sz="4" w:space="0" w:color="auto"/>
              <w:left w:val="single" w:sz="4" w:space="0" w:color="auto"/>
              <w:bottom w:val="single" w:sz="4" w:space="0" w:color="auto"/>
              <w:right w:val="single" w:sz="4" w:space="0" w:color="auto"/>
            </w:tcBorders>
            <w:vAlign w:val="center"/>
          </w:tcPr>
          <w:p w14:paraId="26560168"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80B03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FF55272"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168D42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C8FB58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3C66"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17F9F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DC95D4"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326CA27C"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-111.3+Z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CA238E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EB9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0</w:t>
            </w:r>
            <w:r w:rsidRPr="00D66998">
              <w:rPr>
                <w:rFonts w:ascii="Arial" w:hAnsi="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6436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7</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E444D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31F36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4781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782BFE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546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39F0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5C2924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04719AA3"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61C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350E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3806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623BD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9DD4E8"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EFDBE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3FD2D85"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E097ED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6D543AEC"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536565BF"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2C83F0D" w14:textId="77777777" w:rsidR="00101E53" w:rsidRPr="00D66998" w:rsidRDefault="00101E53" w:rsidP="00101E53">
      <w:pPr>
        <w:rPr>
          <w:rFonts w:eastAsia="SimSun"/>
          <w:lang w:val="en-US"/>
        </w:rPr>
      </w:pPr>
    </w:p>
    <w:p w14:paraId="6727B9C0" w14:textId="77777777" w:rsidR="00101E53" w:rsidRPr="00D66998" w:rsidRDefault="00101E53" w:rsidP="00101E53">
      <w:pPr>
        <w:keepLines/>
        <w:ind w:left="1135" w:hanging="851"/>
        <w:rPr>
          <w:i/>
          <w:iCs/>
        </w:rPr>
      </w:pPr>
      <w:r w:rsidRPr="00D66998">
        <w:rPr>
          <w:i/>
          <w:iCs/>
        </w:rPr>
        <w:t>Editor’s notes for Table B.2.</w:t>
      </w:r>
      <w:r>
        <w:rPr>
          <w:i/>
          <w:iCs/>
        </w:rPr>
        <w:t>8</w:t>
      </w:r>
      <w:r w:rsidRPr="00D66998">
        <w:rPr>
          <w:i/>
          <w:iCs/>
        </w:rPr>
        <w:t>.</w:t>
      </w:r>
      <w:r>
        <w:rPr>
          <w:i/>
          <w:iCs/>
        </w:rPr>
        <w:t>2.2</w:t>
      </w:r>
      <w:r w:rsidRPr="00D66998">
        <w:rPr>
          <w:i/>
          <w:iCs/>
        </w:rPr>
        <w:t>-</w:t>
      </w:r>
      <w:r>
        <w:rPr>
          <w:i/>
          <w:iCs/>
        </w:rPr>
        <w:t>1</w:t>
      </w:r>
      <w:r w:rsidRPr="00D66998">
        <w:rPr>
          <w:i/>
          <w:iCs/>
        </w:rPr>
        <w:t xml:space="preserve"> and B.2.</w:t>
      </w:r>
      <w:r>
        <w:rPr>
          <w:i/>
          <w:iCs/>
        </w:rPr>
        <w:t>8</w:t>
      </w:r>
      <w:r w:rsidRPr="00D66998">
        <w:rPr>
          <w:i/>
          <w:iCs/>
        </w:rPr>
        <w:t>.</w:t>
      </w:r>
      <w:r>
        <w:rPr>
          <w:i/>
          <w:iCs/>
        </w:rPr>
        <w:t>2.2</w:t>
      </w:r>
      <w:r w:rsidRPr="00D66998">
        <w:rPr>
          <w:i/>
          <w:iCs/>
        </w:rPr>
        <w:t>-</w:t>
      </w:r>
      <w:r>
        <w:rPr>
          <w:i/>
          <w:iCs/>
        </w:rPr>
        <w:t>2</w:t>
      </w:r>
      <w:r w:rsidRPr="00D66998">
        <w:rPr>
          <w:i/>
          <w:iCs/>
        </w:rPr>
        <w:t xml:space="preserve">: </w:t>
      </w:r>
    </w:p>
    <w:p w14:paraId="7A0DE765"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0272F612" w14:textId="77777777" w:rsidR="00101E53" w:rsidRDefault="00101E53" w:rsidP="00101E53">
      <w:pPr>
        <w:rPr>
          <w:i/>
          <w:iCs/>
        </w:rPr>
      </w:pPr>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 beam gain differences in spherical coverage directions for power classes 1 and 4 respectively</w:t>
      </w:r>
    </w:p>
    <w:p w14:paraId="0F56C511" w14:textId="77777777" w:rsidR="00101E53" w:rsidRPr="00D66998" w:rsidRDefault="00101E53" w:rsidP="00101E53">
      <w:pPr>
        <w:rPr>
          <w:rFonts w:eastAsia="?? ??"/>
        </w:rPr>
      </w:pPr>
    </w:p>
    <w:p w14:paraId="0ED2DD52" w14:textId="77777777" w:rsidR="00101E53" w:rsidRPr="00D66998" w:rsidRDefault="00101E53" w:rsidP="00101E53">
      <w:pPr>
        <w:pStyle w:val="Heading3"/>
      </w:pPr>
      <w:r w:rsidRPr="00D66998">
        <w:lastRenderedPageBreak/>
        <w:t>B.2.</w:t>
      </w:r>
      <w:r>
        <w:t>8</w:t>
      </w:r>
      <w:r w:rsidRPr="00D66998">
        <w:t>.</w:t>
      </w:r>
      <w:r>
        <w:t>3</w:t>
      </w:r>
      <w:r w:rsidRPr="00D66998">
        <w:tab/>
      </w:r>
      <w:r w:rsidRPr="0085279E">
        <w:t xml:space="preserve">Conditions for L1-SINR reporting with </w:t>
      </w:r>
      <w:r>
        <w:t>CSI-RS</w:t>
      </w:r>
      <w:r w:rsidRPr="0085279E">
        <w:t xml:space="preserve"> based CMR and dedicated IMR configured</w:t>
      </w:r>
    </w:p>
    <w:p w14:paraId="4A81497D" w14:textId="04D2FA18" w:rsidR="00101E53" w:rsidRDefault="00101E53" w:rsidP="00101E53">
      <w:pPr>
        <w:pStyle w:val="Heading4"/>
        <w:rPr>
          <w:lang w:val="en-US"/>
        </w:rPr>
      </w:pPr>
      <w:r>
        <w:rPr>
          <w:lang w:val="en-US"/>
        </w:rPr>
        <w:t>B.2.8.3.1</w:t>
      </w:r>
      <w:r>
        <w:rPr>
          <w:lang w:val="en-US"/>
        </w:rPr>
        <w:tab/>
        <w:t>L1-SINR reporting with CSI-RS based CMR and dedicated ZP-IMR configured</w:t>
      </w:r>
    </w:p>
    <w:p w14:paraId="5CED0AD0" w14:textId="77777777" w:rsidR="00101E53" w:rsidRDefault="00101E53" w:rsidP="00101E53">
      <w:r w:rsidRPr="00D66998">
        <w:t>This clause defines the following conditions for NR L1-SINR measurement reporting and corresponding procedures performed based on CSI-RS</w:t>
      </w:r>
      <w:r>
        <w:t>s and ZP-IMRs</w:t>
      </w:r>
      <w:r w:rsidRPr="00D66998">
        <w:t xml:space="preserve">: CSI-RS_RP and CSI-RS </w:t>
      </w:r>
      <w:r w:rsidRPr="00D66998">
        <w:rPr>
          <w:lang w:val="en-US"/>
        </w:rPr>
        <w:t xml:space="preserve">Ês/Iot, </w:t>
      </w:r>
      <w:r w:rsidRPr="00D66998">
        <w:t>applicable for a corresponding operating band.</w:t>
      </w:r>
    </w:p>
    <w:p w14:paraId="0CC4B591" w14:textId="77777777" w:rsidR="00101E53" w:rsidRPr="005A67F8" w:rsidRDefault="00101E53" w:rsidP="00101E53">
      <w:pPr>
        <w:rPr>
          <w:rFonts w:eastAsiaTheme="minorEastAsia"/>
        </w:rPr>
      </w:pPr>
      <w:r w:rsidRPr="005A67F8">
        <w:rPr>
          <w:rFonts w:eastAsiaTheme="minorEastAsia"/>
        </w:rPr>
        <w:t>The conditions defined in Table B.2.8.3.1-1 for FR1 NR cells.</w:t>
      </w:r>
    </w:p>
    <w:p w14:paraId="717633A5" w14:textId="77777777" w:rsidR="00101E53" w:rsidRPr="00BA475B" w:rsidRDefault="00101E53" w:rsidP="00101E53">
      <w:pPr>
        <w:rPr>
          <w:rFonts w:eastAsiaTheme="minorEastAsia"/>
        </w:rPr>
      </w:pPr>
      <w:r w:rsidRPr="005A67F8">
        <w:rPr>
          <w:rFonts w:eastAsiaTheme="minorEastAsia"/>
        </w:rPr>
        <w:t>The conditions defined in Table B.2.8.3.1-2 for FR2 NR cells.</w:t>
      </w:r>
    </w:p>
    <w:p w14:paraId="5EA83514" w14:textId="77777777" w:rsidR="00101E53" w:rsidRPr="00BA475B" w:rsidRDefault="00101E53" w:rsidP="00101E53">
      <w:pPr>
        <w:pStyle w:val="TH"/>
        <w:rPr>
          <w:rFonts w:eastAsiaTheme="minorEastAsia"/>
        </w:rPr>
      </w:pPr>
      <w:r w:rsidRPr="005A67F8">
        <w:rPr>
          <w:rFonts w:eastAsiaTheme="minorEastAsia"/>
        </w:rPr>
        <w:t>Table B.2.8.3.1-1: Conditions for L1-SINR measurements with CSI-RS based CMR and 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1C9BDED8"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6092F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2B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968CC9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47E4E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3D001AD2"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C23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5ED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2F4EE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BF2CF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FA053FF"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1C63A"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7409"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12E67CB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4B9E0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2F922D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7ED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19E5FB"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C34B5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632DD2B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F9CAB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CE1A6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7C5A02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539E0B0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6B23352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998B13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4501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09118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0096907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2B30006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BECA" w14:textId="77777777" w:rsidR="00101E53" w:rsidRPr="00D66998" w:rsidRDefault="00101E53" w:rsidP="0063526E">
            <w:pPr>
              <w:spacing w:after="0" w:line="256" w:lineRule="auto"/>
              <w:rPr>
                <w:rFonts w:ascii="Arial" w:eastAsia="SimSun" w:hAnsi="Arial"/>
                <w:sz w:val="18"/>
                <w:lang w:val="en-US"/>
              </w:rPr>
            </w:pPr>
          </w:p>
        </w:tc>
      </w:tr>
      <w:tr w:rsidR="00101E53" w:rsidRPr="00D66998" w14:paraId="3C88E91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40BAA1E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E331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0EB25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80EF92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1788C5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454" w14:textId="77777777" w:rsidR="00101E53" w:rsidRPr="00D66998" w:rsidRDefault="00101E53" w:rsidP="0063526E">
            <w:pPr>
              <w:spacing w:after="0" w:line="256" w:lineRule="auto"/>
              <w:rPr>
                <w:rFonts w:ascii="Arial" w:eastAsia="SimSun" w:hAnsi="Arial"/>
                <w:sz w:val="18"/>
                <w:lang w:val="en-US"/>
              </w:rPr>
            </w:pPr>
          </w:p>
        </w:tc>
      </w:tr>
      <w:tr w:rsidR="00101E53" w:rsidRPr="00D66998" w14:paraId="63D222FA"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B63EC2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3668BB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0B1B0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519189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ED1170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F80F" w14:textId="77777777" w:rsidR="00101E53" w:rsidRPr="00D66998" w:rsidRDefault="00101E53" w:rsidP="0063526E">
            <w:pPr>
              <w:spacing w:after="0" w:line="256" w:lineRule="auto"/>
              <w:rPr>
                <w:rFonts w:ascii="Arial" w:eastAsia="SimSun" w:hAnsi="Arial"/>
                <w:sz w:val="18"/>
                <w:lang w:val="en-US"/>
              </w:rPr>
            </w:pPr>
          </w:p>
        </w:tc>
      </w:tr>
      <w:tr w:rsidR="00101E53" w:rsidRPr="00D66998" w14:paraId="65B4EA0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F94AE42"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DE0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1D82B5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02A2A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926036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9B0B" w14:textId="77777777" w:rsidR="00101E53" w:rsidRPr="00D66998" w:rsidRDefault="00101E53" w:rsidP="0063526E">
            <w:pPr>
              <w:spacing w:after="0" w:line="256" w:lineRule="auto"/>
              <w:rPr>
                <w:rFonts w:ascii="Arial" w:eastAsia="SimSun" w:hAnsi="Arial"/>
                <w:sz w:val="18"/>
                <w:lang w:val="en-US"/>
              </w:rPr>
            </w:pPr>
          </w:p>
        </w:tc>
      </w:tr>
      <w:tr w:rsidR="00101E53" w:rsidRPr="00D66998" w14:paraId="13FCE28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8832A9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06D6F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71032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A9348C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F5B26E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1907" w14:textId="77777777" w:rsidR="00101E53" w:rsidRPr="00D66998" w:rsidRDefault="00101E53" w:rsidP="0063526E">
            <w:pPr>
              <w:spacing w:after="0" w:line="256" w:lineRule="auto"/>
              <w:rPr>
                <w:rFonts w:ascii="Arial" w:eastAsia="SimSun" w:hAnsi="Arial"/>
                <w:sz w:val="18"/>
                <w:lang w:val="en-US"/>
              </w:rPr>
            </w:pPr>
          </w:p>
        </w:tc>
      </w:tr>
      <w:tr w:rsidR="00101E53" w:rsidRPr="00D66998" w14:paraId="19F587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78A5B35"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9F31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150B13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AAA93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129E1C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01B0" w14:textId="77777777" w:rsidR="00101E53" w:rsidRPr="00D66998" w:rsidRDefault="00101E53" w:rsidP="0063526E">
            <w:pPr>
              <w:spacing w:after="0" w:line="256" w:lineRule="auto"/>
              <w:rPr>
                <w:rFonts w:ascii="Arial" w:eastAsia="SimSun" w:hAnsi="Arial"/>
                <w:sz w:val="18"/>
                <w:lang w:val="en-US"/>
              </w:rPr>
            </w:pPr>
          </w:p>
        </w:tc>
      </w:tr>
      <w:tr w:rsidR="00101E53" w:rsidRPr="00D66998" w14:paraId="2DD5DE3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B64676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0824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F3F6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A342DE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ED148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DF85"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62A782"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0B9AE5C"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59C106E2" w14:textId="77777777" w:rsidR="00101E53" w:rsidRDefault="00101E53" w:rsidP="00101E53"/>
    <w:p w14:paraId="5D31FD9E" w14:textId="77777777" w:rsidR="00101E53" w:rsidRPr="005A67F8" w:rsidRDefault="00101E53" w:rsidP="00101E53">
      <w:pPr>
        <w:pStyle w:val="TH"/>
        <w:rPr>
          <w:rFonts w:eastAsiaTheme="minorEastAsia"/>
        </w:rPr>
      </w:pPr>
      <w:r w:rsidRPr="005A67F8">
        <w:rPr>
          <w:rFonts w:eastAsiaTheme="minorEastAsia"/>
        </w:rPr>
        <w:t>Table B.2.8.3.1-</w:t>
      </w:r>
      <w:r>
        <w:rPr>
          <w:rFonts w:eastAsiaTheme="minorEastAsia"/>
        </w:rPr>
        <w:t>2</w:t>
      </w:r>
      <w:r w:rsidRPr="005A67F8">
        <w:rPr>
          <w:rFonts w:eastAsiaTheme="minorEastAsia"/>
        </w:rPr>
        <w:t>: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40587D97"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1DB77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B7EB98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7A101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6BED80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27367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0525B05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DCE1"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E461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26E199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4D83B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1674427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BFE012E"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9693"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94251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2A77C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841835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58014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362A36"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115419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17F4"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F23C8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AC06CD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31BE3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8261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DA7707"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B9702FC"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86A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74F9CD"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3A029B5"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26CBE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0D5F63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B54810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3E63DC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D1ED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F5CBC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A687133"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B5A53C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34D48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6F065D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03EC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619D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9042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0F98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E0793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8972B6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7999BD26"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6B2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A5E6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6582B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53AD4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A27C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4A14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B420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502930"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48BD7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A01D75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44C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2C73F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6961A9"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12D45A3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7952D2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1BD6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44FB237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8C049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398DA7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B92B5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920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24C83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21F6A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00CE4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28F6FAB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D5F2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7394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9C11EF"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F68D4D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45ABD9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AB8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7805A3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11CE77"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2A9DF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A2A5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7859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C52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E8E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7ACEC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C2BC9D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573F"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EA7D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8BD926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A689A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BEC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1F2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9DF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037B57"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49FA93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1E5EA3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51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8FCF5C"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12CC3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316B58"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FD121"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6C7B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974F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287F9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B2D01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8AFB7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C3A7"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CB3B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1A62E7E"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0F52838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B8C66F2"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5645C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CBED00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40AC3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F1B68A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2AFAFF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65B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F94B9E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ACE69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177C50"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308BEC9"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8C07E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8DFF2"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54206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B6AFE6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8AFB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E165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AC7E6B"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27AB526"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844A53"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40B9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EB8D0"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4EC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8EFB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D70CF9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6958925"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D9FF59"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5025BED4"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5316A3C4"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51BB1C58" w14:textId="77777777" w:rsidR="00101E53" w:rsidRPr="00BA475B" w:rsidRDefault="00101E53" w:rsidP="00101E53">
      <w:pPr>
        <w:overflowPunct/>
        <w:autoSpaceDE/>
        <w:autoSpaceDN/>
        <w:adjustRightInd/>
        <w:textAlignment w:val="auto"/>
      </w:pPr>
    </w:p>
    <w:p w14:paraId="054CB313" w14:textId="299FA3E5" w:rsidR="00101E53" w:rsidRDefault="00101E53" w:rsidP="00101E53">
      <w:pPr>
        <w:pStyle w:val="Heading4"/>
      </w:pPr>
      <w:r>
        <w:lastRenderedPageBreak/>
        <w:t>B.2.8.3.2</w:t>
      </w:r>
      <w:r>
        <w:tab/>
      </w:r>
      <w:r>
        <w:rPr>
          <w:lang w:val="en-US"/>
        </w:rPr>
        <w:t>L1-SINR reporting with CSI-RS based CMR and dedicated NZP-IMR configured</w:t>
      </w:r>
    </w:p>
    <w:p w14:paraId="048EF7BF" w14:textId="1C1FA6BF" w:rsidR="00101E53" w:rsidRPr="00D66998" w:rsidRDefault="00101E53" w:rsidP="00101E53">
      <w:r w:rsidRPr="00D66998">
        <w:t>This clause defines the following conditions for NR L1-SINR measurement reporting and corresponding procedures performed based on CSI-RS</w:t>
      </w:r>
      <w:r>
        <w:t>s and NZP-IMRs</w:t>
      </w:r>
      <w:r w:rsidRPr="00D66998">
        <w:t>: CSI-RS_RP</w:t>
      </w:r>
      <w:r>
        <w:t>,</w:t>
      </w:r>
      <w:r w:rsidRPr="00D66998">
        <w:t xml:space="preserve"> CSI-RS </w:t>
      </w:r>
      <w:r w:rsidRPr="00D66998">
        <w:rPr>
          <w:lang w:val="en-US"/>
        </w:rPr>
        <w:t>Ês/Iot</w:t>
      </w:r>
      <w:r>
        <w:rPr>
          <w:lang w:val="en-US"/>
        </w:rPr>
        <w:t xml:space="preserve"> and NZP-IMR </w:t>
      </w:r>
      <w:r w:rsidRPr="00D66998">
        <w:rPr>
          <w:lang w:val="en-US"/>
        </w:rPr>
        <w:t xml:space="preserve">Ês/Iot, </w:t>
      </w:r>
      <w:r w:rsidRPr="00D66998">
        <w:t>applicable for a corresponding operating band.</w:t>
      </w:r>
    </w:p>
    <w:p w14:paraId="044850DA" w14:textId="04337377" w:rsidR="00101E53" w:rsidRPr="00D66998" w:rsidRDefault="00101E53" w:rsidP="00101E53">
      <w:r w:rsidRPr="00D66998">
        <w:t>The conditions are defined in Tables B.2.</w:t>
      </w:r>
      <w:r>
        <w:t>8</w:t>
      </w:r>
      <w:r w:rsidRPr="00D66998">
        <w:t>.</w:t>
      </w:r>
      <w:r>
        <w:t>3.</w:t>
      </w:r>
      <w:r w:rsidRPr="00D66998">
        <w:t>2-1 for FR1 NR cells.The conditions are defined in Tables B.2.</w:t>
      </w:r>
      <w:r>
        <w:t>8</w:t>
      </w:r>
      <w:r w:rsidRPr="00D66998">
        <w:t>.</w:t>
      </w:r>
      <w:r>
        <w:t>3.</w:t>
      </w:r>
      <w:r w:rsidRPr="00D66998">
        <w:t>2-</w:t>
      </w:r>
      <w:r>
        <w:t>2</w:t>
      </w:r>
      <w:r w:rsidRPr="00D66998">
        <w:t xml:space="preserve"> for FR2 NR cells.</w:t>
      </w:r>
    </w:p>
    <w:p w14:paraId="65525D23" w14:textId="77777777" w:rsidR="00101E53" w:rsidRPr="00D66998" w:rsidRDefault="00101E53" w:rsidP="00101E53">
      <w:pPr>
        <w:pStyle w:val="TH"/>
      </w:pPr>
      <w:r w:rsidRPr="00D66998">
        <w:t>Table B.2.</w:t>
      </w:r>
      <w:r>
        <w:t>8</w:t>
      </w:r>
      <w:r w:rsidRPr="00D66998">
        <w:t>.</w:t>
      </w:r>
      <w:r>
        <w:t>3.</w:t>
      </w:r>
      <w:r w:rsidRPr="00D66998">
        <w:t>2-</w:t>
      </w:r>
      <w:r>
        <w:t>1</w:t>
      </w:r>
      <w:r w:rsidRPr="00D66998">
        <w:t xml:space="preserve">: Conditions for L1-SINR measurements </w:t>
      </w:r>
      <w:r>
        <w:t xml:space="preserve">with </w:t>
      </w:r>
      <w:r w:rsidRPr="00D66998">
        <w:t>CSI-RS based CMR and NZP-IMR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101E53" w:rsidRPr="00D66998" w14:paraId="1932D2C6"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CBEC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39A38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7B42758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300C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1055" w:type="dxa"/>
            <w:tcBorders>
              <w:top w:val="single" w:sz="4" w:space="0" w:color="auto"/>
              <w:left w:val="single" w:sz="4" w:space="0" w:color="auto"/>
              <w:bottom w:val="single" w:sz="4" w:space="0" w:color="auto"/>
              <w:right w:val="single" w:sz="4" w:space="0" w:color="auto"/>
            </w:tcBorders>
            <w:vAlign w:val="center"/>
          </w:tcPr>
          <w:p w14:paraId="6B61923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5CE212CD"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AF6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C21B" w14:textId="77777777" w:rsidR="00101E53" w:rsidRPr="00D66998" w:rsidRDefault="00101E53" w:rsidP="0063526E">
            <w:pPr>
              <w:spacing w:after="0" w:line="256" w:lineRule="auto"/>
              <w:rPr>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7306EC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816DAD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FD6C2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66D8426E"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1FC2"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34C9" w14:textId="77777777" w:rsidR="00101E53" w:rsidRPr="00D66998" w:rsidRDefault="00101E53" w:rsidP="0063526E">
            <w:pPr>
              <w:spacing w:after="0" w:line="256" w:lineRule="auto"/>
              <w:rPr>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4E0DEA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AB2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E4E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98F0C3"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5953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356DA4"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795D9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7808255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8DA9B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B497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379BE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64C2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B8039C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r>
      <w:tr w:rsidR="00101E53" w:rsidRPr="00D66998" w14:paraId="6D12333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9BC316D"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3C0FE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450" w:type="dxa"/>
            <w:tcBorders>
              <w:top w:val="single" w:sz="4" w:space="0" w:color="auto"/>
              <w:left w:val="single" w:sz="4" w:space="0" w:color="auto"/>
              <w:bottom w:val="single" w:sz="4" w:space="0" w:color="auto"/>
              <w:right w:val="single" w:sz="4" w:space="0" w:color="auto"/>
            </w:tcBorders>
            <w:hideMark/>
          </w:tcPr>
          <w:p w14:paraId="0DEBE30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559" w:type="dxa"/>
            <w:tcBorders>
              <w:top w:val="single" w:sz="4" w:space="0" w:color="auto"/>
              <w:left w:val="single" w:sz="4" w:space="0" w:color="auto"/>
              <w:bottom w:val="single" w:sz="4" w:space="0" w:color="auto"/>
              <w:right w:val="single" w:sz="4" w:space="0" w:color="auto"/>
            </w:tcBorders>
            <w:hideMark/>
          </w:tcPr>
          <w:p w14:paraId="2D7031F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701" w:type="dxa"/>
            <w:tcBorders>
              <w:top w:val="single" w:sz="4" w:space="0" w:color="auto"/>
              <w:left w:val="single" w:sz="4" w:space="0" w:color="auto"/>
              <w:bottom w:val="single" w:sz="4" w:space="0" w:color="auto"/>
              <w:right w:val="single" w:sz="4" w:space="0" w:color="auto"/>
            </w:tcBorders>
            <w:hideMark/>
          </w:tcPr>
          <w:p w14:paraId="4439CF0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C955BA"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EEAB442" w14:textId="77777777" w:rsidR="00101E53" w:rsidRPr="00D66998" w:rsidRDefault="00101E53" w:rsidP="0063526E">
            <w:pPr>
              <w:spacing w:after="0" w:line="256" w:lineRule="auto"/>
              <w:rPr>
                <w:rFonts w:ascii="Arial" w:eastAsia="SimSun" w:hAnsi="Arial"/>
                <w:sz w:val="18"/>
                <w:lang w:val="en-US"/>
              </w:rPr>
            </w:pPr>
          </w:p>
        </w:tc>
      </w:tr>
      <w:tr w:rsidR="00101E53" w:rsidRPr="00D66998" w14:paraId="3663652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43029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BC75DC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649B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AFE29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946C1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03486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3FE85E4" w14:textId="77777777" w:rsidR="00101E53" w:rsidRPr="00D66998" w:rsidRDefault="00101E53" w:rsidP="0063526E">
            <w:pPr>
              <w:spacing w:after="0" w:line="256" w:lineRule="auto"/>
              <w:rPr>
                <w:rFonts w:ascii="Arial" w:eastAsia="SimSun" w:hAnsi="Arial"/>
                <w:sz w:val="18"/>
                <w:lang w:val="en-US"/>
              </w:rPr>
            </w:pPr>
          </w:p>
        </w:tc>
      </w:tr>
      <w:tr w:rsidR="00101E53" w:rsidRPr="00D66998" w14:paraId="11A3270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1E2D5806"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C96AE8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BB159E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331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5F1F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BFB5FD"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B5AC62" w14:textId="77777777" w:rsidR="00101E53" w:rsidRPr="00D66998" w:rsidRDefault="00101E53" w:rsidP="0063526E">
            <w:pPr>
              <w:spacing w:after="0" w:line="256" w:lineRule="auto"/>
              <w:rPr>
                <w:rFonts w:ascii="Arial" w:eastAsia="SimSun" w:hAnsi="Arial"/>
                <w:sz w:val="18"/>
                <w:lang w:val="en-US"/>
              </w:rPr>
            </w:pPr>
          </w:p>
        </w:tc>
      </w:tr>
      <w:tr w:rsidR="00101E53" w:rsidRPr="00D66998" w14:paraId="4803BB8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3B1C57C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9608E9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84BF9A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51C4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A10B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2FA57B"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47EC1C3A" w14:textId="77777777" w:rsidR="00101E53" w:rsidRPr="00D66998" w:rsidRDefault="00101E53" w:rsidP="0063526E">
            <w:pPr>
              <w:spacing w:after="0" w:line="256" w:lineRule="auto"/>
              <w:rPr>
                <w:rFonts w:ascii="Arial" w:eastAsia="SimSun" w:hAnsi="Arial"/>
                <w:sz w:val="18"/>
                <w:lang w:val="en-US"/>
              </w:rPr>
            </w:pPr>
          </w:p>
        </w:tc>
      </w:tr>
      <w:tr w:rsidR="00101E53" w:rsidRPr="00D66998" w14:paraId="0F360C6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23F124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8ADD40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AC42B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888AC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419AE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2</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E0BE94"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FBF6C0" w14:textId="77777777" w:rsidR="00101E53" w:rsidRPr="00D66998" w:rsidRDefault="00101E53" w:rsidP="0063526E">
            <w:pPr>
              <w:spacing w:after="0" w:line="256" w:lineRule="auto"/>
              <w:rPr>
                <w:rFonts w:ascii="Arial" w:eastAsia="SimSun" w:hAnsi="Arial"/>
                <w:sz w:val="18"/>
                <w:lang w:val="en-US"/>
              </w:rPr>
            </w:pPr>
          </w:p>
        </w:tc>
      </w:tr>
      <w:tr w:rsidR="00101E53" w:rsidRPr="00D66998" w14:paraId="5A9BB49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8781E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49009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4D42F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AB0A"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C5D5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A5FA72"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985BC75" w14:textId="77777777" w:rsidR="00101E53" w:rsidRPr="00D66998" w:rsidRDefault="00101E53" w:rsidP="0063526E">
            <w:pPr>
              <w:spacing w:after="0" w:line="256" w:lineRule="auto"/>
              <w:rPr>
                <w:rFonts w:ascii="Arial" w:eastAsia="SimSun" w:hAnsi="Arial"/>
                <w:sz w:val="18"/>
                <w:lang w:val="en-US"/>
              </w:rPr>
            </w:pPr>
          </w:p>
        </w:tc>
      </w:tr>
      <w:tr w:rsidR="00101E53" w:rsidRPr="00D66998" w14:paraId="7665025B"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26ACCE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43BCE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B2642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B8E03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F8D9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1</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67458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0E40371" w14:textId="77777777" w:rsidR="00101E53" w:rsidRPr="00D66998" w:rsidRDefault="00101E53" w:rsidP="0063526E">
            <w:pPr>
              <w:spacing w:after="0" w:line="256" w:lineRule="auto"/>
              <w:rPr>
                <w:rFonts w:ascii="Arial" w:eastAsia="SimSun" w:hAnsi="Arial"/>
                <w:sz w:val="18"/>
                <w:lang w:val="en-US"/>
              </w:rPr>
            </w:pPr>
          </w:p>
        </w:tc>
      </w:tr>
      <w:tr w:rsidR="00101E53" w:rsidRPr="00D66998" w14:paraId="69F8D08A" w14:textId="77777777" w:rsidTr="0063526E">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1C184416" w14:textId="77777777" w:rsidR="00101E53" w:rsidRPr="00D66998"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09652217" w14:textId="77777777" w:rsidR="00101E53" w:rsidRPr="00D66998" w:rsidRDefault="00101E53" w:rsidP="00101E53">
      <w:pPr>
        <w:rPr>
          <w:rFonts w:eastAsia="SimSun"/>
          <w:lang w:val="en-US"/>
        </w:rPr>
      </w:pPr>
    </w:p>
    <w:p w14:paraId="07D98BAC" w14:textId="77777777" w:rsidR="00101E53" w:rsidRPr="00D66998" w:rsidRDefault="00101E53" w:rsidP="00101E53">
      <w:pPr>
        <w:pStyle w:val="TH"/>
      </w:pPr>
      <w:r w:rsidRPr="00D66998">
        <w:t>Table B.2.</w:t>
      </w:r>
      <w:r>
        <w:t>8</w:t>
      </w:r>
      <w:r w:rsidRPr="00D66998">
        <w:t>.</w:t>
      </w:r>
      <w:r>
        <w:t>3.</w:t>
      </w:r>
      <w:r w:rsidRPr="00D66998">
        <w:t>2-</w:t>
      </w:r>
      <w:r>
        <w:t>2</w:t>
      </w:r>
      <w:r w:rsidRPr="00D66998">
        <w:t xml:space="preserve">: Conditions for L1-SINR measurements </w:t>
      </w:r>
      <w:r>
        <w:t xml:space="preserve">with </w:t>
      </w:r>
      <w:r w:rsidRPr="00D66998">
        <w:t>CSI-RS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101E53" w:rsidRPr="00D66998" w14:paraId="78671EBA"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FD00B9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B5A86D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4AF3A2C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B94AE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27B046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711" w:type="dxa"/>
            <w:tcBorders>
              <w:top w:val="single" w:sz="4" w:space="0" w:color="auto"/>
              <w:left w:val="single" w:sz="4" w:space="0" w:color="auto"/>
              <w:bottom w:val="single" w:sz="4" w:space="0" w:color="auto"/>
              <w:right w:val="single" w:sz="4" w:space="0" w:color="auto"/>
            </w:tcBorders>
          </w:tcPr>
          <w:p w14:paraId="44652C7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0F6E0655"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12CC71"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39E318"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2C9D39B"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3C7AA8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DE54F3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11BB7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0ED24D6A"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AF59ECF"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DA19F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9228CAB"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D7B4C9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6403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49F4B0"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A3CF00E"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0F004B0"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4F08698"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A6839B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B7A88FA"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6E5CFD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6235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79C1EC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B55AD8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651DD0D"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2F0C78D"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24508E"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E331361"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87B482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4C8AF64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0A17B9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B3128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3F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51B6DF4"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856002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ED5ECBB"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99E4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3D69C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B2E9EE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9201F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348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FB2E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E3DA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F0EAD0"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E6D2D0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D64CB3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998481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E7884A"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0646E3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7E57DC3"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1681B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C696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49FB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FD64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CD8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0EBB8C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E1D001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01ECD0"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138CB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30A8FB8"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73838A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72E1F19F"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0FF5F3D"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F598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w:t>
            </w:r>
            <w:r>
              <w:rPr>
                <w:rFonts w:ascii="Arial" w:eastAsia="Yu Mincho" w:hAnsi="Arial" w:cs="Arial"/>
                <w:sz w:val="18"/>
                <w:lang w:val="en-US" w:eastAsia="ja-JP"/>
              </w:rPr>
              <w:t>5</w:t>
            </w:r>
            <w:r w:rsidRPr="00D66998">
              <w:rPr>
                <w:rFonts w:ascii="Arial" w:eastAsia="Yu Mincho" w:hAnsi="Arial" w:cs="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4BE3865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A4E3C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AC27FD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2B01AD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BC0AB6B"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9E6D16F"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FD826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680F65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77860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05CADC2"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8293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3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276FDD"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FB2E0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F228E7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5CA93E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97D248E"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0F018A7"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5EE99EE"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94227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A20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BB9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B1AE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474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6719A3"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E4F5DB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8C16A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994376" w14:textId="77777777" w:rsidR="00101E53" w:rsidRPr="00D66998" w:rsidRDefault="00101E53" w:rsidP="0063526E">
            <w:pPr>
              <w:spacing w:after="0" w:line="256" w:lineRule="auto"/>
              <w:rPr>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DBDDC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7BA9A3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BC35E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17</w:t>
            </w:r>
            <w:r w:rsidRPr="00D66998">
              <w:rPr>
                <w:rFonts w:ascii="Arial" w:eastAsia="Yu Mincho" w:hAnsi="Arial"/>
                <w:sz w:val="18"/>
                <w:lang w:val="en-US" w:eastAsia="ja-JP"/>
              </w:rPr>
              <w:t>.3+Z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CE90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99</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3E8D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98</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938C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5</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8429F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AFCB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FCDC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8653186"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D4E35CD"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72BC3B"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8AC1D9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F7208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71D7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1B92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8775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80A1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6C816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50E80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2F67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D29DF42"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66D14D"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578472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24E3DE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EAA344A"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A4E581"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w:t>
            </w:r>
            <w:r>
              <w:rPr>
                <w:rFonts w:ascii="Arial" w:hAnsi="Arial" w:cs="Arial"/>
                <w:sz w:val="18"/>
                <w:szCs w:val="18"/>
                <w:lang w:val="en-US"/>
              </w:rPr>
              <w:t>2</w:t>
            </w:r>
            <w:r w:rsidRPr="00D66998">
              <w:rPr>
                <w:rFonts w:ascii="Arial" w:hAnsi="Arial" w:cs="Arial"/>
                <w:sz w:val="18"/>
                <w:szCs w:val="18"/>
                <w:lang w:val="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6B0571FC"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F2AE8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B1D82A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62AEB5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85FEBB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C06243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2A87541"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3A6EA3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745B9D"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4</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BEB446A"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AC810E"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w:t>
            </w:r>
            <w:r>
              <w:rPr>
                <w:rFonts w:ascii="Arial" w:hAnsi="Arial" w:cs="Arial"/>
                <w:sz w:val="18"/>
                <w:szCs w:val="18"/>
                <w:lang w:val="en-US"/>
              </w:rPr>
              <w:t>3</w:t>
            </w:r>
            <w:r w:rsidRPr="00D66998">
              <w:rPr>
                <w:rFonts w:ascii="Arial" w:hAnsi="Arial" w:cs="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FDB2A"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0</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7B57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D28B26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1DB8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0703532"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2E38AC0"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4EC076"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E3A717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1FD32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F42861"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DE755"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0766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AB350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1EC8DA"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0C359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A27790"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BB5B57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24FFDBF8"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06A679FC" w14:textId="77777777" w:rsidR="00101E53" w:rsidRPr="00D66998" w:rsidRDefault="00101E53" w:rsidP="0063526E">
            <w:pPr>
              <w:pStyle w:val="TAN"/>
              <w:rPr>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62D19FEF" w14:textId="77777777" w:rsidR="00101E53" w:rsidRPr="00D66998" w:rsidRDefault="00101E53" w:rsidP="00101E53">
      <w:pPr>
        <w:rPr>
          <w:noProof/>
        </w:rPr>
      </w:pPr>
    </w:p>
    <w:p w14:paraId="1EF17EC0" w14:textId="77777777" w:rsidR="00101E53" w:rsidRPr="00D66998" w:rsidRDefault="00101E53" w:rsidP="00101E53">
      <w:pPr>
        <w:keepLines/>
        <w:ind w:left="1135" w:hanging="851"/>
        <w:rPr>
          <w:i/>
          <w:iCs/>
        </w:rPr>
      </w:pPr>
      <w:r w:rsidRPr="00D66998">
        <w:rPr>
          <w:i/>
          <w:iCs/>
        </w:rPr>
        <w:lastRenderedPageBreak/>
        <w:t>Editor’s notes for Tables B.2.</w:t>
      </w:r>
      <w:r>
        <w:rPr>
          <w:i/>
          <w:iCs/>
        </w:rPr>
        <w:t>8</w:t>
      </w:r>
      <w:r w:rsidRPr="00D66998">
        <w:rPr>
          <w:i/>
          <w:iCs/>
        </w:rPr>
        <w:t>.</w:t>
      </w:r>
      <w:r>
        <w:rPr>
          <w:i/>
          <w:iCs/>
        </w:rPr>
        <w:t>3.</w:t>
      </w:r>
      <w:r w:rsidRPr="00D66998">
        <w:rPr>
          <w:i/>
          <w:iCs/>
        </w:rPr>
        <w:t>2-</w:t>
      </w:r>
      <w:r>
        <w:rPr>
          <w:i/>
          <w:iCs/>
        </w:rPr>
        <w:t>1</w:t>
      </w:r>
      <w:r w:rsidRPr="00D66998">
        <w:rPr>
          <w:i/>
          <w:iCs/>
        </w:rPr>
        <w:t xml:space="preserve"> and B.2.</w:t>
      </w:r>
      <w:r>
        <w:rPr>
          <w:i/>
          <w:iCs/>
        </w:rPr>
        <w:t>8</w:t>
      </w:r>
      <w:r w:rsidRPr="00D66998">
        <w:rPr>
          <w:i/>
          <w:iCs/>
        </w:rPr>
        <w:t>.</w:t>
      </w:r>
      <w:r>
        <w:rPr>
          <w:i/>
          <w:iCs/>
        </w:rPr>
        <w:t>3.</w:t>
      </w:r>
      <w:r w:rsidRPr="00D66998">
        <w:rPr>
          <w:i/>
          <w:iCs/>
        </w:rPr>
        <w:t>2-</w:t>
      </w:r>
      <w:r>
        <w:rPr>
          <w:i/>
          <w:iCs/>
        </w:rPr>
        <w:t>2</w:t>
      </w:r>
      <w:r w:rsidRPr="00D66998">
        <w:rPr>
          <w:i/>
          <w:iCs/>
        </w:rPr>
        <w:t xml:space="preserve">: </w:t>
      </w:r>
    </w:p>
    <w:p w14:paraId="319846F2"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39E6786C" w14:textId="77777777" w:rsidR="00101E53" w:rsidRPr="00D66998" w:rsidRDefault="00101E53" w:rsidP="00101E53">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w:t>
      </w:r>
    </w:p>
    <w:p w14:paraId="462DAD73" w14:textId="77777777" w:rsidR="00760FF7" w:rsidRDefault="00760FF7" w:rsidP="00096867">
      <w:pPr>
        <w:jc w:val="both"/>
        <w:rPr>
          <w:lang w:eastAsia="ja-JP"/>
        </w:rPr>
      </w:pPr>
    </w:p>
    <w:p w14:paraId="1131CC06" w14:textId="22844688" w:rsidR="00CD4018" w:rsidRPr="007275DF" w:rsidRDefault="00CD4018" w:rsidP="00CD4018">
      <w:pPr>
        <w:pStyle w:val="Heading2"/>
      </w:pPr>
      <w:r w:rsidRPr="007275DF">
        <w:t>B.2.</w:t>
      </w:r>
      <w:r w:rsidR="00760FF7">
        <w:t>9</w:t>
      </w:r>
      <w:r w:rsidRPr="007275DF">
        <w:tab/>
        <w:t>Conditions for NR intra-frequency measurements under CCA</w:t>
      </w:r>
    </w:p>
    <w:p w14:paraId="3E6CB176" w14:textId="77777777" w:rsidR="00CD4018" w:rsidRPr="007275DF" w:rsidRDefault="00CD4018" w:rsidP="00CD4018">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6AE0DDF2" w14:textId="507535AC" w:rsidR="00CD4018" w:rsidRPr="007275DF" w:rsidRDefault="00CD4018" w:rsidP="00CD4018">
      <w:r w:rsidRPr="007275DF">
        <w:t>The conditions are defined in Table B.2.</w:t>
      </w:r>
      <w:r w:rsidR="00760FF7">
        <w:t>9</w:t>
      </w:r>
      <w:r w:rsidRPr="007275DF">
        <w:t>-1 for NR cells under CCA.</w:t>
      </w:r>
    </w:p>
    <w:p w14:paraId="4FAF8433" w14:textId="09D117EA" w:rsidR="00CD4018" w:rsidRPr="007275DF" w:rsidRDefault="00CD4018" w:rsidP="00CD4018">
      <w:pPr>
        <w:pStyle w:val="TH"/>
      </w:pPr>
      <w:r w:rsidRPr="007275DF">
        <w:t>Table B.2.</w:t>
      </w:r>
      <w:r w:rsidR="00760FF7">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D4018" w:rsidRPr="007275DF" w14:paraId="6F5E87E9" w14:textId="77777777" w:rsidTr="00760FF7">
        <w:trPr>
          <w:trHeight w:val="105"/>
        </w:trPr>
        <w:tc>
          <w:tcPr>
            <w:tcW w:w="600" w:type="pct"/>
            <w:vMerge w:val="restart"/>
            <w:shd w:val="clear" w:color="auto" w:fill="auto"/>
            <w:vAlign w:val="center"/>
          </w:tcPr>
          <w:p w14:paraId="1B6F78F6"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1E804671"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3A1B250F" w14:textId="77777777" w:rsidR="00CD4018" w:rsidRPr="007275DF" w:rsidRDefault="00CD4018" w:rsidP="00760FF7">
            <w:pPr>
              <w:pStyle w:val="TAH"/>
            </w:pPr>
            <w:r w:rsidRPr="007275DF">
              <w:t>Minimum SSB_RP</w:t>
            </w:r>
          </w:p>
        </w:tc>
        <w:tc>
          <w:tcPr>
            <w:tcW w:w="964" w:type="pct"/>
            <w:shd w:val="clear" w:color="auto" w:fill="auto"/>
          </w:tcPr>
          <w:p w14:paraId="3E697948" w14:textId="77777777" w:rsidR="00CD4018" w:rsidRPr="007275DF" w:rsidRDefault="00CD4018" w:rsidP="00760FF7">
            <w:pPr>
              <w:pStyle w:val="TAH"/>
            </w:pPr>
            <w:r w:rsidRPr="007275DF">
              <w:t>SSB Ês/Iot</w:t>
            </w:r>
          </w:p>
        </w:tc>
      </w:tr>
      <w:tr w:rsidR="00CD4018" w:rsidRPr="007275DF" w14:paraId="3821E6D1" w14:textId="77777777" w:rsidTr="00760FF7">
        <w:trPr>
          <w:trHeight w:val="105"/>
        </w:trPr>
        <w:tc>
          <w:tcPr>
            <w:tcW w:w="600" w:type="pct"/>
            <w:vMerge/>
            <w:shd w:val="clear" w:color="auto" w:fill="auto"/>
          </w:tcPr>
          <w:p w14:paraId="1890DDCC" w14:textId="77777777" w:rsidR="00CD4018" w:rsidRPr="007275DF" w:rsidRDefault="00CD4018" w:rsidP="00760FF7">
            <w:pPr>
              <w:pStyle w:val="TAH"/>
            </w:pPr>
          </w:p>
        </w:tc>
        <w:tc>
          <w:tcPr>
            <w:tcW w:w="1786" w:type="pct"/>
            <w:vMerge/>
            <w:shd w:val="clear" w:color="auto" w:fill="auto"/>
            <w:vAlign w:val="center"/>
          </w:tcPr>
          <w:p w14:paraId="0899A12C" w14:textId="77777777" w:rsidR="00CD4018" w:rsidRPr="007275DF" w:rsidRDefault="00CD4018" w:rsidP="00760FF7">
            <w:pPr>
              <w:pStyle w:val="TAH"/>
            </w:pPr>
          </w:p>
        </w:tc>
        <w:tc>
          <w:tcPr>
            <w:tcW w:w="1650" w:type="pct"/>
            <w:gridSpan w:val="2"/>
            <w:shd w:val="clear" w:color="auto" w:fill="auto"/>
            <w:vAlign w:val="center"/>
          </w:tcPr>
          <w:p w14:paraId="08C8C218"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8CAD389" w14:textId="77777777" w:rsidR="00CD4018" w:rsidRPr="007275DF" w:rsidRDefault="00CD4018" w:rsidP="00760FF7">
            <w:pPr>
              <w:pStyle w:val="TAH"/>
            </w:pPr>
            <w:r w:rsidRPr="007275DF">
              <w:t>dB</w:t>
            </w:r>
          </w:p>
        </w:tc>
      </w:tr>
      <w:tr w:rsidR="00CD4018" w:rsidRPr="007275DF" w14:paraId="41A219E5" w14:textId="77777777" w:rsidTr="00760FF7">
        <w:trPr>
          <w:trHeight w:val="105"/>
        </w:trPr>
        <w:tc>
          <w:tcPr>
            <w:tcW w:w="600" w:type="pct"/>
            <w:vMerge/>
            <w:shd w:val="clear" w:color="auto" w:fill="auto"/>
          </w:tcPr>
          <w:p w14:paraId="07A0B4AC" w14:textId="77777777" w:rsidR="00CD4018" w:rsidRPr="007275DF" w:rsidRDefault="00CD4018" w:rsidP="00760FF7">
            <w:pPr>
              <w:pStyle w:val="TAH"/>
            </w:pPr>
          </w:p>
        </w:tc>
        <w:tc>
          <w:tcPr>
            <w:tcW w:w="1786" w:type="pct"/>
            <w:vMerge/>
            <w:shd w:val="clear" w:color="auto" w:fill="auto"/>
            <w:vAlign w:val="center"/>
          </w:tcPr>
          <w:p w14:paraId="3B3FEEAB" w14:textId="77777777" w:rsidR="00CD4018" w:rsidRPr="007275DF" w:rsidRDefault="00CD4018" w:rsidP="00760FF7">
            <w:pPr>
              <w:pStyle w:val="TAH"/>
            </w:pPr>
          </w:p>
        </w:tc>
        <w:tc>
          <w:tcPr>
            <w:tcW w:w="777" w:type="pct"/>
            <w:shd w:val="clear" w:color="auto" w:fill="auto"/>
            <w:vAlign w:val="center"/>
          </w:tcPr>
          <w:p w14:paraId="1EB3FB34"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B8AEA3"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3D109E9F" w14:textId="77777777" w:rsidR="00CD4018" w:rsidRPr="007275DF" w:rsidRDefault="00CD4018" w:rsidP="00760FF7">
            <w:pPr>
              <w:pStyle w:val="TAH"/>
            </w:pPr>
          </w:p>
        </w:tc>
      </w:tr>
      <w:tr w:rsidR="00CD4018" w:rsidRPr="007275DF" w14:paraId="4CD61BB1" w14:textId="77777777" w:rsidTr="00760FF7">
        <w:tc>
          <w:tcPr>
            <w:tcW w:w="600" w:type="pct"/>
            <w:vMerge w:val="restart"/>
            <w:shd w:val="clear" w:color="auto" w:fill="auto"/>
            <w:vAlign w:val="center"/>
          </w:tcPr>
          <w:p w14:paraId="02C841C2" w14:textId="77777777" w:rsidR="00CD4018" w:rsidRPr="007275DF" w:rsidRDefault="00CD4018" w:rsidP="00760FF7">
            <w:pPr>
              <w:pStyle w:val="TAH"/>
            </w:pPr>
            <w:r w:rsidRPr="007275DF">
              <w:t>Conditions</w:t>
            </w:r>
          </w:p>
        </w:tc>
        <w:tc>
          <w:tcPr>
            <w:tcW w:w="1786" w:type="pct"/>
            <w:shd w:val="clear" w:color="auto" w:fill="auto"/>
          </w:tcPr>
          <w:p w14:paraId="578F619A" w14:textId="77777777" w:rsidR="00CD4018" w:rsidRPr="007275DF" w:rsidRDefault="00CD4018" w:rsidP="00760FF7">
            <w:pPr>
              <w:pStyle w:val="TAC"/>
              <w:rPr>
                <w:lang w:val="sv-SE"/>
              </w:rPr>
            </w:pPr>
            <w:r w:rsidRPr="007275DF">
              <w:rPr>
                <w:rFonts w:cs="Arial"/>
                <w:lang w:val="sv-SE"/>
              </w:rPr>
              <w:t>NR_CCA_FR1_I</w:t>
            </w:r>
          </w:p>
        </w:tc>
        <w:tc>
          <w:tcPr>
            <w:tcW w:w="777" w:type="pct"/>
            <w:shd w:val="clear" w:color="auto" w:fill="auto"/>
            <w:vAlign w:val="center"/>
          </w:tcPr>
          <w:p w14:paraId="32A03EA5" w14:textId="77777777" w:rsidR="00CD4018" w:rsidRPr="007275DF" w:rsidRDefault="00CD4018" w:rsidP="00760FF7">
            <w:pPr>
              <w:pStyle w:val="TAC"/>
            </w:pPr>
            <w:r w:rsidRPr="007275DF">
              <w:t>-123</w:t>
            </w:r>
          </w:p>
        </w:tc>
        <w:tc>
          <w:tcPr>
            <w:tcW w:w="873" w:type="pct"/>
            <w:shd w:val="clear" w:color="auto" w:fill="auto"/>
            <w:vAlign w:val="center"/>
          </w:tcPr>
          <w:p w14:paraId="4890076C" w14:textId="77777777" w:rsidR="00CD4018" w:rsidRPr="007275DF" w:rsidRDefault="00CD4018" w:rsidP="00760FF7">
            <w:pPr>
              <w:pStyle w:val="TAC"/>
            </w:pPr>
            <w:r w:rsidRPr="007275DF">
              <w:t>-120</w:t>
            </w:r>
          </w:p>
        </w:tc>
        <w:tc>
          <w:tcPr>
            <w:tcW w:w="964" w:type="pct"/>
            <w:vMerge w:val="restart"/>
            <w:shd w:val="clear" w:color="auto" w:fill="auto"/>
            <w:vAlign w:val="center"/>
          </w:tcPr>
          <w:p w14:paraId="58799F03" w14:textId="77777777" w:rsidR="00CD4018" w:rsidRPr="007275DF" w:rsidRDefault="00CD4018" w:rsidP="00760FF7">
            <w:pPr>
              <w:pStyle w:val="TAC"/>
            </w:pPr>
            <w:r w:rsidRPr="007275DF">
              <w:sym w:font="Symbol" w:char="F0B3"/>
            </w:r>
            <w:r w:rsidRPr="007275DF">
              <w:t xml:space="preserve"> -6</w:t>
            </w:r>
          </w:p>
        </w:tc>
      </w:tr>
      <w:tr w:rsidR="00CD4018" w:rsidRPr="007275DF" w14:paraId="040BCEBE" w14:textId="77777777" w:rsidTr="00760FF7">
        <w:tc>
          <w:tcPr>
            <w:tcW w:w="600" w:type="pct"/>
            <w:vMerge/>
            <w:shd w:val="clear" w:color="auto" w:fill="auto"/>
            <w:vAlign w:val="center"/>
          </w:tcPr>
          <w:p w14:paraId="4CF13AD4" w14:textId="77777777" w:rsidR="00CD4018" w:rsidRPr="007275DF" w:rsidRDefault="00CD4018" w:rsidP="00760FF7">
            <w:pPr>
              <w:pStyle w:val="TAH"/>
            </w:pPr>
          </w:p>
        </w:tc>
        <w:tc>
          <w:tcPr>
            <w:tcW w:w="1786" w:type="pct"/>
            <w:shd w:val="clear" w:color="auto" w:fill="auto"/>
          </w:tcPr>
          <w:p w14:paraId="5D6AB593" w14:textId="77777777" w:rsidR="00CD4018" w:rsidRPr="007275DF" w:rsidRDefault="00CD4018" w:rsidP="00760FF7">
            <w:pPr>
              <w:pStyle w:val="TAC"/>
              <w:rPr>
                <w:rFonts w:cs="Arial"/>
              </w:rPr>
            </w:pPr>
            <w:r w:rsidRPr="007275DF">
              <w:rPr>
                <w:rFonts w:cs="Arial"/>
              </w:rPr>
              <w:t>NR_CCA_FR1_J</w:t>
            </w:r>
          </w:p>
        </w:tc>
        <w:tc>
          <w:tcPr>
            <w:tcW w:w="777" w:type="pct"/>
            <w:shd w:val="clear" w:color="auto" w:fill="auto"/>
            <w:vAlign w:val="center"/>
          </w:tcPr>
          <w:p w14:paraId="61C4AB15" w14:textId="77777777" w:rsidR="00CD4018" w:rsidRPr="007275DF" w:rsidRDefault="00CD4018" w:rsidP="00760FF7">
            <w:pPr>
              <w:pStyle w:val="TAC"/>
            </w:pPr>
            <w:r w:rsidRPr="007275DF">
              <w:t>-122.5</w:t>
            </w:r>
          </w:p>
        </w:tc>
        <w:tc>
          <w:tcPr>
            <w:tcW w:w="873" w:type="pct"/>
            <w:shd w:val="clear" w:color="auto" w:fill="auto"/>
            <w:vAlign w:val="center"/>
          </w:tcPr>
          <w:p w14:paraId="50E426EF" w14:textId="77777777" w:rsidR="00CD4018" w:rsidRPr="007275DF" w:rsidRDefault="00CD4018" w:rsidP="00760FF7">
            <w:pPr>
              <w:pStyle w:val="TAC"/>
            </w:pPr>
            <w:r w:rsidRPr="007275DF">
              <w:t>-119.5</w:t>
            </w:r>
          </w:p>
        </w:tc>
        <w:tc>
          <w:tcPr>
            <w:tcW w:w="964" w:type="pct"/>
            <w:vMerge/>
            <w:shd w:val="clear" w:color="auto" w:fill="auto"/>
            <w:vAlign w:val="center"/>
          </w:tcPr>
          <w:p w14:paraId="5BB684A7" w14:textId="77777777" w:rsidR="00CD4018" w:rsidRPr="007275DF" w:rsidRDefault="00CD4018" w:rsidP="00760FF7">
            <w:pPr>
              <w:pStyle w:val="TAC"/>
            </w:pPr>
          </w:p>
        </w:tc>
      </w:tr>
      <w:tr w:rsidR="00CD4018" w:rsidRPr="007275DF" w14:paraId="2AD2875D" w14:textId="77777777" w:rsidTr="00760FF7">
        <w:tc>
          <w:tcPr>
            <w:tcW w:w="5000" w:type="pct"/>
            <w:gridSpan w:val="5"/>
            <w:shd w:val="clear" w:color="auto" w:fill="auto"/>
          </w:tcPr>
          <w:p w14:paraId="5406FADB" w14:textId="77777777" w:rsidR="00CD4018" w:rsidRPr="007275DF" w:rsidRDefault="00CD4018" w:rsidP="00760FF7">
            <w:pPr>
              <w:pStyle w:val="TAN"/>
            </w:pPr>
            <w:r w:rsidRPr="007275DF">
              <w:t>NOTE 1:</w:t>
            </w:r>
            <w:r w:rsidRPr="007275DF">
              <w:tab/>
              <w:t>NR operating band groups are as defined in clause 3.5.2.</w:t>
            </w:r>
          </w:p>
        </w:tc>
      </w:tr>
    </w:tbl>
    <w:p w14:paraId="699FD286" w14:textId="77777777" w:rsidR="00CD4018" w:rsidRPr="007275DF" w:rsidRDefault="00CD4018" w:rsidP="00CD4018"/>
    <w:p w14:paraId="335C536B" w14:textId="4D8D8F78" w:rsidR="00CD4018" w:rsidRPr="007275DF" w:rsidRDefault="00CD4018" w:rsidP="00CD4018">
      <w:pPr>
        <w:pStyle w:val="Heading2"/>
      </w:pPr>
      <w:r w:rsidRPr="007275DF">
        <w:t>B.2.</w:t>
      </w:r>
      <w:r w:rsidR="00760FF7">
        <w:t>10</w:t>
      </w:r>
      <w:r w:rsidRPr="007275DF">
        <w:tab/>
        <w:t>Conditions for NR inter-frequency measurements under CCA</w:t>
      </w:r>
    </w:p>
    <w:p w14:paraId="77F9098F" w14:textId="77777777" w:rsidR="00CD4018" w:rsidRPr="007275DF" w:rsidRDefault="00CD4018" w:rsidP="00CD4018">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27F09D0D" w14:textId="0901506F" w:rsidR="00CD4018" w:rsidRPr="007275DF" w:rsidRDefault="00CD4018" w:rsidP="00CD4018">
      <w:r w:rsidRPr="007275DF">
        <w:t>The conditions are defined in Table B.2.</w:t>
      </w:r>
      <w:r w:rsidR="00760FF7">
        <w:t>10</w:t>
      </w:r>
      <w:r w:rsidRPr="007275DF">
        <w:t>-1 for NR cells under CCA.</w:t>
      </w:r>
    </w:p>
    <w:p w14:paraId="54C5B6FD" w14:textId="54BC5A23" w:rsidR="00CD4018" w:rsidRPr="007275DF" w:rsidRDefault="00CD4018" w:rsidP="00CD4018">
      <w:pPr>
        <w:pStyle w:val="TH"/>
      </w:pPr>
      <w:r w:rsidRPr="007275DF">
        <w:t>Table B.2.</w:t>
      </w:r>
      <w:r w:rsidR="00760FF7">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763DC97D" w14:textId="77777777" w:rsidTr="00760FF7">
        <w:trPr>
          <w:trHeight w:val="105"/>
        </w:trPr>
        <w:tc>
          <w:tcPr>
            <w:tcW w:w="600" w:type="pct"/>
            <w:vMerge w:val="restart"/>
            <w:shd w:val="clear" w:color="auto" w:fill="auto"/>
            <w:vAlign w:val="center"/>
          </w:tcPr>
          <w:p w14:paraId="4009FBC0"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5A0BC78B"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0F314B0" w14:textId="77777777" w:rsidR="00CD4018" w:rsidRPr="007275DF" w:rsidRDefault="00CD4018" w:rsidP="00760FF7">
            <w:pPr>
              <w:pStyle w:val="TAH"/>
            </w:pPr>
            <w:r w:rsidRPr="007275DF">
              <w:t>Minimum SSB_RP</w:t>
            </w:r>
          </w:p>
        </w:tc>
        <w:tc>
          <w:tcPr>
            <w:tcW w:w="964" w:type="pct"/>
            <w:shd w:val="clear" w:color="auto" w:fill="auto"/>
          </w:tcPr>
          <w:p w14:paraId="586D5AB5" w14:textId="77777777" w:rsidR="00CD4018" w:rsidRPr="007275DF" w:rsidRDefault="00CD4018" w:rsidP="00760FF7">
            <w:pPr>
              <w:pStyle w:val="TAH"/>
            </w:pPr>
            <w:r w:rsidRPr="007275DF">
              <w:t>SSB Ês/Iot</w:t>
            </w:r>
          </w:p>
        </w:tc>
      </w:tr>
      <w:tr w:rsidR="00CD4018" w:rsidRPr="007275DF" w14:paraId="32760899" w14:textId="77777777" w:rsidTr="00760FF7">
        <w:trPr>
          <w:trHeight w:val="105"/>
        </w:trPr>
        <w:tc>
          <w:tcPr>
            <w:tcW w:w="600" w:type="pct"/>
            <w:vMerge/>
            <w:shd w:val="clear" w:color="auto" w:fill="auto"/>
          </w:tcPr>
          <w:p w14:paraId="3B67A44A" w14:textId="77777777" w:rsidR="00CD4018" w:rsidRPr="007275DF" w:rsidRDefault="00CD4018" w:rsidP="00760FF7">
            <w:pPr>
              <w:pStyle w:val="TAH"/>
            </w:pPr>
          </w:p>
        </w:tc>
        <w:tc>
          <w:tcPr>
            <w:tcW w:w="1786" w:type="pct"/>
            <w:vMerge/>
            <w:shd w:val="clear" w:color="auto" w:fill="auto"/>
            <w:vAlign w:val="center"/>
          </w:tcPr>
          <w:p w14:paraId="121689AC" w14:textId="77777777" w:rsidR="00CD4018" w:rsidRPr="007275DF" w:rsidRDefault="00CD4018" w:rsidP="00760FF7">
            <w:pPr>
              <w:pStyle w:val="TAH"/>
            </w:pPr>
          </w:p>
        </w:tc>
        <w:tc>
          <w:tcPr>
            <w:tcW w:w="1650" w:type="pct"/>
            <w:gridSpan w:val="2"/>
            <w:shd w:val="clear" w:color="auto" w:fill="auto"/>
            <w:vAlign w:val="center"/>
          </w:tcPr>
          <w:p w14:paraId="05AC3659"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3AADA3EA" w14:textId="77777777" w:rsidR="00CD4018" w:rsidRPr="007275DF" w:rsidRDefault="00CD4018" w:rsidP="00760FF7">
            <w:pPr>
              <w:pStyle w:val="TAH"/>
            </w:pPr>
            <w:r w:rsidRPr="007275DF">
              <w:t>dB</w:t>
            </w:r>
          </w:p>
        </w:tc>
      </w:tr>
      <w:tr w:rsidR="00CD4018" w:rsidRPr="007275DF" w14:paraId="7E8F1C46" w14:textId="77777777" w:rsidTr="00760FF7">
        <w:trPr>
          <w:trHeight w:val="105"/>
        </w:trPr>
        <w:tc>
          <w:tcPr>
            <w:tcW w:w="600" w:type="pct"/>
            <w:vMerge/>
            <w:shd w:val="clear" w:color="auto" w:fill="auto"/>
          </w:tcPr>
          <w:p w14:paraId="75349F15" w14:textId="77777777" w:rsidR="00CD4018" w:rsidRPr="007275DF" w:rsidRDefault="00CD4018" w:rsidP="00760FF7">
            <w:pPr>
              <w:pStyle w:val="TAH"/>
            </w:pPr>
          </w:p>
        </w:tc>
        <w:tc>
          <w:tcPr>
            <w:tcW w:w="1786" w:type="pct"/>
            <w:vMerge/>
            <w:shd w:val="clear" w:color="auto" w:fill="auto"/>
            <w:vAlign w:val="center"/>
          </w:tcPr>
          <w:p w14:paraId="7EC7F019" w14:textId="77777777" w:rsidR="00CD4018" w:rsidRPr="007275DF" w:rsidRDefault="00CD4018" w:rsidP="00760FF7">
            <w:pPr>
              <w:pStyle w:val="TAH"/>
            </w:pPr>
          </w:p>
        </w:tc>
        <w:tc>
          <w:tcPr>
            <w:tcW w:w="824" w:type="pct"/>
            <w:shd w:val="clear" w:color="auto" w:fill="auto"/>
            <w:vAlign w:val="center"/>
          </w:tcPr>
          <w:p w14:paraId="5752D881"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2048BC9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2177734D" w14:textId="77777777" w:rsidR="00CD4018" w:rsidRPr="007275DF" w:rsidRDefault="00CD4018" w:rsidP="00760FF7">
            <w:pPr>
              <w:pStyle w:val="TAH"/>
            </w:pPr>
          </w:p>
        </w:tc>
      </w:tr>
      <w:tr w:rsidR="00CD4018" w:rsidRPr="007275DF" w14:paraId="12ED9899" w14:textId="77777777" w:rsidTr="00760FF7">
        <w:tc>
          <w:tcPr>
            <w:tcW w:w="600" w:type="pct"/>
            <w:vMerge w:val="restart"/>
            <w:shd w:val="clear" w:color="auto" w:fill="auto"/>
            <w:vAlign w:val="center"/>
          </w:tcPr>
          <w:p w14:paraId="533C9853" w14:textId="77777777" w:rsidR="00CD4018" w:rsidRPr="007275DF" w:rsidRDefault="00CD4018" w:rsidP="00760FF7">
            <w:pPr>
              <w:pStyle w:val="TAH"/>
            </w:pPr>
            <w:r w:rsidRPr="007275DF">
              <w:t>Conditions</w:t>
            </w:r>
          </w:p>
        </w:tc>
        <w:tc>
          <w:tcPr>
            <w:tcW w:w="1786" w:type="pct"/>
            <w:shd w:val="clear" w:color="auto" w:fill="auto"/>
          </w:tcPr>
          <w:p w14:paraId="56AC7B66"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3206CA54" w14:textId="77777777" w:rsidR="00CD4018" w:rsidRPr="007275DF" w:rsidRDefault="00CD4018" w:rsidP="00760FF7">
            <w:pPr>
              <w:pStyle w:val="TAC"/>
            </w:pPr>
            <w:r w:rsidRPr="007275DF">
              <w:t>-121</w:t>
            </w:r>
          </w:p>
        </w:tc>
        <w:tc>
          <w:tcPr>
            <w:tcW w:w="826" w:type="pct"/>
            <w:shd w:val="clear" w:color="auto" w:fill="auto"/>
            <w:vAlign w:val="center"/>
          </w:tcPr>
          <w:p w14:paraId="498CBCED" w14:textId="77777777" w:rsidR="00CD4018" w:rsidRPr="007275DF" w:rsidRDefault="00CD4018" w:rsidP="00760FF7">
            <w:pPr>
              <w:pStyle w:val="TAC"/>
            </w:pPr>
            <w:r w:rsidRPr="007275DF">
              <w:t>-118</w:t>
            </w:r>
          </w:p>
        </w:tc>
        <w:tc>
          <w:tcPr>
            <w:tcW w:w="964" w:type="pct"/>
            <w:vMerge w:val="restart"/>
            <w:shd w:val="clear" w:color="auto" w:fill="auto"/>
            <w:vAlign w:val="center"/>
          </w:tcPr>
          <w:p w14:paraId="3738A3B8" w14:textId="77777777" w:rsidR="00CD4018" w:rsidRPr="007275DF" w:rsidRDefault="00CD4018" w:rsidP="00760FF7">
            <w:pPr>
              <w:pStyle w:val="TAC"/>
            </w:pPr>
            <w:r w:rsidRPr="007275DF">
              <w:sym w:font="Symbol" w:char="F0B3"/>
            </w:r>
            <w:r w:rsidRPr="007275DF">
              <w:t xml:space="preserve"> -4</w:t>
            </w:r>
          </w:p>
        </w:tc>
      </w:tr>
      <w:tr w:rsidR="00CD4018" w:rsidRPr="007275DF" w14:paraId="6FF21D79" w14:textId="77777777" w:rsidTr="00760FF7">
        <w:tc>
          <w:tcPr>
            <w:tcW w:w="600" w:type="pct"/>
            <w:vMerge/>
            <w:shd w:val="clear" w:color="auto" w:fill="auto"/>
            <w:vAlign w:val="center"/>
          </w:tcPr>
          <w:p w14:paraId="4003D563" w14:textId="77777777" w:rsidR="00CD4018" w:rsidRPr="007275DF" w:rsidRDefault="00CD4018" w:rsidP="00760FF7">
            <w:pPr>
              <w:pStyle w:val="TAH"/>
            </w:pPr>
          </w:p>
        </w:tc>
        <w:tc>
          <w:tcPr>
            <w:tcW w:w="1786" w:type="pct"/>
            <w:shd w:val="clear" w:color="auto" w:fill="auto"/>
          </w:tcPr>
          <w:p w14:paraId="6E1E0C75"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11D0C803" w14:textId="77777777" w:rsidR="00CD4018" w:rsidRPr="007275DF" w:rsidRDefault="00CD4018" w:rsidP="00760FF7">
            <w:pPr>
              <w:pStyle w:val="TAC"/>
            </w:pPr>
            <w:r w:rsidRPr="007275DF">
              <w:t>-120.5</w:t>
            </w:r>
          </w:p>
        </w:tc>
        <w:tc>
          <w:tcPr>
            <w:tcW w:w="826" w:type="pct"/>
            <w:shd w:val="clear" w:color="auto" w:fill="auto"/>
            <w:vAlign w:val="center"/>
          </w:tcPr>
          <w:p w14:paraId="1195D6F6" w14:textId="77777777" w:rsidR="00CD4018" w:rsidRPr="007275DF" w:rsidRDefault="00CD4018" w:rsidP="00760FF7">
            <w:pPr>
              <w:pStyle w:val="TAC"/>
            </w:pPr>
            <w:r w:rsidRPr="007275DF">
              <w:t>-117.5</w:t>
            </w:r>
          </w:p>
        </w:tc>
        <w:tc>
          <w:tcPr>
            <w:tcW w:w="964" w:type="pct"/>
            <w:vMerge/>
            <w:shd w:val="clear" w:color="auto" w:fill="auto"/>
            <w:vAlign w:val="center"/>
          </w:tcPr>
          <w:p w14:paraId="3C6453DD" w14:textId="77777777" w:rsidR="00CD4018" w:rsidRPr="007275DF" w:rsidRDefault="00CD4018" w:rsidP="00760FF7">
            <w:pPr>
              <w:pStyle w:val="TAC"/>
            </w:pPr>
          </w:p>
        </w:tc>
      </w:tr>
      <w:tr w:rsidR="00CD4018" w:rsidRPr="007275DF" w14:paraId="5ABC8367" w14:textId="77777777" w:rsidTr="00760FF7">
        <w:tc>
          <w:tcPr>
            <w:tcW w:w="5000" w:type="pct"/>
            <w:gridSpan w:val="5"/>
            <w:shd w:val="clear" w:color="auto" w:fill="auto"/>
          </w:tcPr>
          <w:p w14:paraId="3661A325" w14:textId="77777777" w:rsidR="00CD4018" w:rsidRPr="007275DF" w:rsidRDefault="00CD4018" w:rsidP="00760FF7">
            <w:pPr>
              <w:pStyle w:val="TAN"/>
            </w:pPr>
            <w:r w:rsidRPr="007275DF">
              <w:t>NOTE 1:</w:t>
            </w:r>
            <w:r w:rsidRPr="007275DF">
              <w:tab/>
              <w:t>NR operating band groups are as defined in clause 3.5.2.</w:t>
            </w:r>
          </w:p>
        </w:tc>
      </w:tr>
    </w:tbl>
    <w:p w14:paraId="0D09F2C5" w14:textId="77777777" w:rsidR="00CD4018" w:rsidRPr="007275DF" w:rsidRDefault="00CD4018" w:rsidP="00CD4018">
      <w:pPr>
        <w:spacing w:after="120"/>
        <w:rPr>
          <w:lang w:eastAsia="zh-CN"/>
        </w:rPr>
      </w:pPr>
    </w:p>
    <w:p w14:paraId="51B315B4" w14:textId="5B99DF6D" w:rsidR="00CD4018" w:rsidRPr="007275DF" w:rsidRDefault="00CD4018" w:rsidP="00CD4018">
      <w:pPr>
        <w:pStyle w:val="Heading2"/>
      </w:pPr>
      <w:r w:rsidRPr="007275DF">
        <w:t>B.2.1</w:t>
      </w:r>
      <w:r w:rsidR="00760FF7">
        <w:t>1</w:t>
      </w:r>
      <w:r w:rsidRPr="007275DF">
        <w:tab/>
        <w:t>Conditions for NR L1-RSRP reporting under CCA</w:t>
      </w:r>
    </w:p>
    <w:p w14:paraId="5E5485B0" w14:textId="779D3BC0" w:rsidR="00CD4018" w:rsidRPr="007275DF" w:rsidRDefault="00CD4018" w:rsidP="00CD4018">
      <w:pPr>
        <w:pStyle w:val="Heading3"/>
      </w:pPr>
      <w:r w:rsidRPr="007275DF">
        <w:t>B.2.1</w:t>
      </w:r>
      <w:r w:rsidR="00760FF7">
        <w:t>1</w:t>
      </w:r>
      <w:r w:rsidRPr="007275DF">
        <w:t>.1</w:t>
      </w:r>
      <w:r w:rsidRPr="007275DF">
        <w:tab/>
        <w:t>Conditions for SSB based L1-RSRP reporting</w:t>
      </w:r>
    </w:p>
    <w:p w14:paraId="6B998EF8" w14:textId="77777777" w:rsidR="00CD4018" w:rsidRPr="007275DF" w:rsidRDefault="00CD4018" w:rsidP="00CD4018">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D0EBEB8" w14:textId="1016F37B" w:rsidR="00CD4018" w:rsidRPr="007275DF" w:rsidRDefault="00CD4018" w:rsidP="00CD4018">
      <w:r w:rsidRPr="007275DF">
        <w:t>The conditions are defined in Table B.2.1</w:t>
      </w:r>
      <w:r w:rsidR="00760FF7">
        <w:t>1</w:t>
      </w:r>
      <w:r w:rsidRPr="007275DF">
        <w:t>.1-1 for NR cells under CCA.</w:t>
      </w:r>
    </w:p>
    <w:p w14:paraId="39B79826" w14:textId="158D0CFF" w:rsidR="00CD4018" w:rsidRPr="007275DF" w:rsidRDefault="00CD4018" w:rsidP="00CD4018">
      <w:pPr>
        <w:pStyle w:val="TH"/>
      </w:pPr>
      <w:r w:rsidRPr="007275DF">
        <w:lastRenderedPageBreak/>
        <w:t>Table B.2.1</w:t>
      </w:r>
      <w:r w:rsidR="00760FF7">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54BA097A" w14:textId="77777777" w:rsidTr="00760FF7">
        <w:trPr>
          <w:trHeight w:val="105"/>
        </w:trPr>
        <w:tc>
          <w:tcPr>
            <w:tcW w:w="600" w:type="pct"/>
            <w:vMerge w:val="restart"/>
            <w:shd w:val="clear" w:color="auto" w:fill="auto"/>
            <w:vAlign w:val="center"/>
          </w:tcPr>
          <w:p w14:paraId="5354B4A8"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73A37C7A"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61EB404A" w14:textId="77777777" w:rsidR="00CD4018" w:rsidRPr="007275DF" w:rsidRDefault="00CD4018" w:rsidP="00760FF7">
            <w:pPr>
              <w:pStyle w:val="TAH"/>
            </w:pPr>
            <w:r w:rsidRPr="007275DF">
              <w:t>Minimum SSB_RP</w:t>
            </w:r>
          </w:p>
        </w:tc>
        <w:tc>
          <w:tcPr>
            <w:tcW w:w="964" w:type="pct"/>
            <w:shd w:val="clear" w:color="auto" w:fill="auto"/>
          </w:tcPr>
          <w:p w14:paraId="190E4D59" w14:textId="77777777" w:rsidR="00CD4018" w:rsidRPr="007275DF" w:rsidRDefault="00CD4018" w:rsidP="00760FF7">
            <w:pPr>
              <w:pStyle w:val="TAH"/>
            </w:pPr>
            <w:r w:rsidRPr="007275DF">
              <w:t>SSB Ês/Iot</w:t>
            </w:r>
          </w:p>
        </w:tc>
      </w:tr>
      <w:tr w:rsidR="00CD4018" w:rsidRPr="007275DF" w14:paraId="0CEAFDEE" w14:textId="77777777" w:rsidTr="00760FF7">
        <w:trPr>
          <w:trHeight w:val="105"/>
        </w:trPr>
        <w:tc>
          <w:tcPr>
            <w:tcW w:w="600" w:type="pct"/>
            <w:vMerge/>
            <w:shd w:val="clear" w:color="auto" w:fill="auto"/>
          </w:tcPr>
          <w:p w14:paraId="000A655E" w14:textId="77777777" w:rsidR="00CD4018" w:rsidRPr="007275DF" w:rsidRDefault="00CD4018" w:rsidP="00760FF7">
            <w:pPr>
              <w:pStyle w:val="TAH"/>
            </w:pPr>
          </w:p>
        </w:tc>
        <w:tc>
          <w:tcPr>
            <w:tcW w:w="1786" w:type="pct"/>
            <w:vMerge/>
            <w:shd w:val="clear" w:color="auto" w:fill="auto"/>
            <w:vAlign w:val="center"/>
          </w:tcPr>
          <w:p w14:paraId="29DF64AC" w14:textId="77777777" w:rsidR="00CD4018" w:rsidRPr="007275DF" w:rsidRDefault="00CD4018" w:rsidP="00760FF7">
            <w:pPr>
              <w:pStyle w:val="TAH"/>
            </w:pPr>
          </w:p>
        </w:tc>
        <w:tc>
          <w:tcPr>
            <w:tcW w:w="1650" w:type="pct"/>
            <w:gridSpan w:val="2"/>
            <w:shd w:val="clear" w:color="auto" w:fill="auto"/>
            <w:vAlign w:val="center"/>
          </w:tcPr>
          <w:p w14:paraId="7A25E3B0"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A9CD02D" w14:textId="77777777" w:rsidR="00CD4018" w:rsidRPr="007275DF" w:rsidRDefault="00CD4018" w:rsidP="00760FF7">
            <w:pPr>
              <w:pStyle w:val="TAH"/>
            </w:pPr>
            <w:r w:rsidRPr="007275DF">
              <w:t>dB</w:t>
            </w:r>
          </w:p>
        </w:tc>
      </w:tr>
      <w:tr w:rsidR="00CD4018" w:rsidRPr="007275DF" w14:paraId="76A99DD1" w14:textId="77777777" w:rsidTr="00760FF7">
        <w:trPr>
          <w:trHeight w:val="105"/>
        </w:trPr>
        <w:tc>
          <w:tcPr>
            <w:tcW w:w="600" w:type="pct"/>
            <w:vMerge/>
            <w:shd w:val="clear" w:color="auto" w:fill="auto"/>
          </w:tcPr>
          <w:p w14:paraId="2E1C540D" w14:textId="77777777" w:rsidR="00CD4018" w:rsidRPr="007275DF" w:rsidRDefault="00CD4018" w:rsidP="00760FF7">
            <w:pPr>
              <w:pStyle w:val="TAH"/>
            </w:pPr>
          </w:p>
        </w:tc>
        <w:tc>
          <w:tcPr>
            <w:tcW w:w="1786" w:type="pct"/>
            <w:vMerge/>
            <w:shd w:val="clear" w:color="auto" w:fill="auto"/>
            <w:vAlign w:val="center"/>
          </w:tcPr>
          <w:p w14:paraId="0FD1403B" w14:textId="77777777" w:rsidR="00CD4018" w:rsidRPr="007275DF" w:rsidRDefault="00CD4018" w:rsidP="00760FF7">
            <w:pPr>
              <w:pStyle w:val="TAH"/>
            </w:pPr>
          </w:p>
        </w:tc>
        <w:tc>
          <w:tcPr>
            <w:tcW w:w="824" w:type="pct"/>
            <w:shd w:val="clear" w:color="auto" w:fill="auto"/>
            <w:vAlign w:val="center"/>
          </w:tcPr>
          <w:p w14:paraId="6999D22D"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D20F1C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03E80237" w14:textId="77777777" w:rsidR="00CD4018" w:rsidRPr="007275DF" w:rsidRDefault="00CD4018" w:rsidP="00760FF7">
            <w:pPr>
              <w:pStyle w:val="TAH"/>
            </w:pPr>
          </w:p>
        </w:tc>
      </w:tr>
      <w:tr w:rsidR="00CD4018" w:rsidRPr="007275DF" w14:paraId="6CBC3A8F" w14:textId="77777777" w:rsidTr="00760FF7">
        <w:tc>
          <w:tcPr>
            <w:tcW w:w="600" w:type="pct"/>
            <w:vMerge w:val="restart"/>
            <w:shd w:val="clear" w:color="auto" w:fill="auto"/>
            <w:vAlign w:val="center"/>
          </w:tcPr>
          <w:p w14:paraId="641850B6" w14:textId="77777777" w:rsidR="00CD4018" w:rsidRPr="007275DF" w:rsidRDefault="00CD4018" w:rsidP="00760FF7">
            <w:pPr>
              <w:pStyle w:val="TAH"/>
            </w:pPr>
            <w:r w:rsidRPr="007275DF">
              <w:t>Conditions</w:t>
            </w:r>
          </w:p>
        </w:tc>
        <w:tc>
          <w:tcPr>
            <w:tcW w:w="1786" w:type="pct"/>
            <w:shd w:val="clear" w:color="auto" w:fill="auto"/>
          </w:tcPr>
          <w:p w14:paraId="13DD44A4"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2A9EF7FC" w14:textId="77777777" w:rsidR="00CD4018" w:rsidRPr="007275DF" w:rsidRDefault="00CD4018" w:rsidP="00760FF7">
            <w:pPr>
              <w:pStyle w:val="TAC"/>
            </w:pPr>
            <w:r w:rsidRPr="007275DF">
              <w:t>-120</w:t>
            </w:r>
          </w:p>
        </w:tc>
        <w:tc>
          <w:tcPr>
            <w:tcW w:w="826" w:type="pct"/>
            <w:shd w:val="clear" w:color="auto" w:fill="auto"/>
            <w:vAlign w:val="center"/>
          </w:tcPr>
          <w:p w14:paraId="2F9C3F10" w14:textId="77777777" w:rsidR="00CD4018" w:rsidRPr="007275DF" w:rsidRDefault="00CD4018" w:rsidP="00760FF7">
            <w:pPr>
              <w:pStyle w:val="TAC"/>
            </w:pPr>
            <w:r w:rsidRPr="007275DF">
              <w:t>-117</w:t>
            </w:r>
          </w:p>
        </w:tc>
        <w:tc>
          <w:tcPr>
            <w:tcW w:w="964" w:type="pct"/>
            <w:vMerge w:val="restart"/>
            <w:shd w:val="clear" w:color="auto" w:fill="auto"/>
            <w:vAlign w:val="center"/>
          </w:tcPr>
          <w:p w14:paraId="182C0B5A" w14:textId="77777777" w:rsidR="00CD4018" w:rsidRPr="007275DF" w:rsidRDefault="00CD4018" w:rsidP="00760FF7">
            <w:pPr>
              <w:pStyle w:val="TAC"/>
            </w:pPr>
            <w:r w:rsidRPr="007275DF">
              <w:sym w:font="Symbol" w:char="F0B3"/>
            </w:r>
            <w:r w:rsidRPr="007275DF">
              <w:t xml:space="preserve"> -3</w:t>
            </w:r>
          </w:p>
        </w:tc>
      </w:tr>
      <w:tr w:rsidR="00CD4018" w:rsidRPr="007275DF" w14:paraId="63F729C2" w14:textId="77777777" w:rsidTr="00760FF7">
        <w:tc>
          <w:tcPr>
            <w:tcW w:w="600" w:type="pct"/>
            <w:vMerge/>
            <w:shd w:val="clear" w:color="auto" w:fill="auto"/>
            <w:vAlign w:val="center"/>
          </w:tcPr>
          <w:p w14:paraId="0C1F6901" w14:textId="77777777" w:rsidR="00CD4018" w:rsidRPr="007275DF" w:rsidRDefault="00CD4018" w:rsidP="00760FF7">
            <w:pPr>
              <w:pStyle w:val="TAH"/>
            </w:pPr>
          </w:p>
        </w:tc>
        <w:tc>
          <w:tcPr>
            <w:tcW w:w="1786" w:type="pct"/>
            <w:shd w:val="clear" w:color="auto" w:fill="auto"/>
          </w:tcPr>
          <w:p w14:paraId="2C0BF1F4"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614DE605" w14:textId="77777777" w:rsidR="00CD4018" w:rsidRPr="007275DF" w:rsidRDefault="00CD4018" w:rsidP="00760FF7">
            <w:pPr>
              <w:pStyle w:val="TAC"/>
            </w:pPr>
            <w:r w:rsidRPr="007275DF">
              <w:t>-119.5</w:t>
            </w:r>
          </w:p>
        </w:tc>
        <w:tc>
          <w:tcPr>
            <w:tcW w:w="826" w:type="pct"/>
            <w:shd w:val="clear" w:color="auto" w:fill="auto"/>
            <w:vAlign w:val="center"/>
          </w:tcPr>
          <w:p w14:paraId="047E397E" w14:textId="77777777" w:rsidR="00CD4018" w:rsidRPr="007275DF" w:rsidRDefault="00CD4018" w:rsidP="00760FF7">
            <w:pPr>
              <w:pStyle w:val="TAC"/>
            </w:pPr>
            <w:r w:rsidRPr="007275DF">
              <w:t>-116.5</w:t>
            </w:r>
          </w:p>
        </w:tc>
        <w:tc>
          <w:tcPr>
            <w:tcW w:w="964" w:type="pct"/>
            <w:vMerge/>
            <w:shd w:val="clear" w:color="auto" w:fill="auto"/>
            <w:vAlign w:val="center"/>
          </w:tcPr>
          <w:p w14:paraId="79704AEC" w14:textId="77777777" w:rsidR="00CD4018" w:rsidRPr="007275DF" w:rsidRDefault="00CD4018" w:rsidP="00760FF7">
            <w:pPr>
              <w:pStyle w:val="TAC"/>
            </w:pPr>
          </w:p>
        </w:tc>
      </w:tr>
      <w:tr w:rsidR="00CD4018" w:rsidRPr="007275DF" w14:paraId="3FD2608C" w14:textId="77777777" w:rsidTr="00760FF7">
        <w:tc>
          <w:tcPr>
            <w:tcW w:w="5000" w:type="pct"/>
            <w:gridSpan w:val="5"/>
            <w:shd w:val="clear" w:color="auto" w:fill="auto"/>
          </w:tcPr>
          <w:p w14:paraId="1C09D238" w14:textId="77777777" w:rsidR="00CD4018" w:rsidRPr="007275DF" w:rsidRDefault="00CD4018" w:rsidP="00760FF7">
            <w:pPr>
              <w:pStyle w:val="TAN"/>
            </w:pPr>
            <w:r w:rsidRPr="007275DF">
              <w:t>NOTE 1:</w:t>
            </w:r>
            <w:r w:rsidRPr="007275DF">
              <w:tab/>
              <w:t>NR operating band groups are defined in clause 3.5.2.</w:t>
            </w:r>
          </w:p>
        </w:tc>
      </w:tr>
    </w:tbl>
    <w:p w14:paraId="1A266CB9" w14:textId="014D3588" w:rsidR="00CD4018" w:rsidRDefault="00CD4018" w:rsidP="00096867">
      <w:pPr>
        <w:jc w:val="both"/>
        <w:rPr>
          <w:lang w:eastAsia="ja-JP"/>
        </w:rPr>
      </w:pPr>
    </w:p>
    <w:p w14:paraId="72BF7334" w14:textId="77777777" w:rsidR="00132AEA" w:rsidRPr="006C53D9" w:rsidRDefault="00132AEA" w:rsidP="00132AEA">
      <w:pPr>
        <w:pStyle w:val="Heading2"/>
      </w:pPr>
      <w:r>
        <w:t>B.2.12</w:t>
      </w:r>
      <w:r w:rsidRPr="006C53D9">
        <w:tab/>
        <w:t xml:space="preserve">Conditions for NR </w:t>
      </w:r>
      <w:r>
        <w:rPr>
          <w:rFonts w:hint="eastAsia"/>
          <w:lang w:eastAsia="zh-CN"/>
        </w:rPr>
        <w:t xml:space="preserve">CSI-RS based </w:t>
      </w:r>
      <w:r w:rsidRPr="006C53D9">
        <w:t>intra-frequency measurements</w:t>
      </w:r>
    </w:p>
    <w:p w14:paraId="5DC764A4" w14:textId="77777777" w:rsidR="00AA11DF" w:rsidRPr="006C53D9" w:rsidRDefault="00AA11DF" w:rsidP="00AA11DF">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56CD533" w14:textId="77777777" w:rsidR="00AA11DF" w:rsidRPr="006C53D9" w:rsidRDefault="00AA11DF" w:rsidP="00AA11DF">
      <w:r w:rsidRPr="006C53D9">
        <w:t xml:space="preserve">The conditions are defined in Table </w:t>
      </w:r>
      <w:r>
        <w:t>B.2.12</w:t>
      </w:r>
      <w:r w:rsidRPr="006C53D9">
        <w:t>-1 for FR1 NR cells.</w:t>
      </w:r>
    </w:p>
    <w:p w14:paraId="7B3BD566" w14:textId="77777777" w:rsidR="00AA11DF" w:rsidRPr="006C53D9" w:rsidRDefault="00AA11DF" w:rsidP="00AA11DF">
      <w:r w:rsidRPr="006C53D9">
        <w:t xml:space="preserve">The conditions are defined in Table </w:t>
      </w:r>
      <w:r>
        <w:t>B.2.12</w:t>
      </w:r>
      <w:r w:rsidRPr="006C53D9">
        <w:t>-2 for FR2 NR cells.</w:t>
      </w:r>
    </w:p>
    <w:p w14:paraId="41769C05" w14:textId="77777777" w:rsidR="00AA11DF" w:rsidRPr="006C53D9" w:rsidRDefault="00AA11DF" w:rsidP="00AA11DF">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AA11DF" w:rsidRPr="006C53D9" w14:paraId="62D73B40" w14:textId="77777777" w:rsidTr="00C71712">
        <w:trPr>
          <w:trHeight w:val="105"/>
        </w:trPr>
        <w:tc>
          <w:tcPr>
            <w:tcW w:w="630" w:type="pct"/>
            <w:vMerge w:val="restart"/>
            <w:shd w:val="clear" w:color="auto" w:fill="auto"/>
            <w:vAlign w:val="center"/>
          </w:tcPr>
          <w:p w14:paraId="7E4C504B" w14:textId="77777777" w:rsidR="00AA11DF" w:rsidRPr="006C53D9" w:rsidRDefault="00AA11DF" w:rsidP="00760FF7">
            <w:pPr>
              <w:pStyle w:val="TAH"/>
            </w:pPr>
            <w:r w:rsidRPr="006C53D9">
              <w:t>Parameter</w:t>
            </w:r>
          </w:p>
        </w:tc>
        <w:tc>
          <w:tcPr>
            <w:tcW w:w="1369" w:type="pct"/>
            <w:vMerge w:val="restart"/>
            <w:shd w:val="clear" w:color="auto" w:fill="auto"/>
            <w:vAlign w:val="center"/>
          </w:tcPr>
          <w:p w14:paraId="50B13D57" w14:textId="77777777" w:rsidR="00AA11DF" w:rsidRPr="006C53D9" w:rsidRDefault="00AA11DF" w:rsidP="00760FF7">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3A8B0241" w14:textId="77777777" w:rsidR="00AA11DF" w:rsidRDefault="00AA11DF" w:rsidP="00760FF7">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01E254AE"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7BEC853E" w14:textId="77777777" w:rsidTr="00C71712">
        <w:trPr>
          <w:trHeight w:val="105"/>
        </w:trPr>
        <w:tc>
          <w:tcPr>
            <w:tcW w:w="630" w:type="pct"/>
            <w:vMerge/>
            <w:shd w:val="clear" w:color="auto" w:fill="auto"/>
          </w:tcPr>
          <w:p w14:paraId="7608EE40" w14:textId="77777777" w:rsidR="00AA11DF" w:rsidRPr="006C53D9" w:rsidRDefault="00AA11DF" w:rsidP="00760FF7">
            <w:pPr>
              <w:pStyle w:val="TAH"/>
            </w:pPr>
          </w:p>
        </w:tc>
        <w:tc>
          <w:tcPr>
            <w:tcW w:w="1369" w:type="pct"/>
            <w:vMerge/>
            <w:shd w:val="clear" w:color="auto" w:fill="auto"/>
            <w:vAlign w:val="center"/>
          </w:tcPr>
          <w:p w14:paraId="4FA90296" w14:textId="77777777" w:rsidR="00AA11DF" w:rsidRPr="006C53D9" w:rsidRDefault="00AA11DF" w:rsidP="00760FF7">
            <w:pPr>
              <w:pStyle w:val="TAH"/>
            </w:pPr>
          </w:p>
        </w:tc>
        <w:tc>
          <w:tcPr>
            <w:tcW w:w="2191" w:type="pct"/>
            <w:gridSpan w:val="3"/>
            <w:shd w:val="clear" w:color="auto" w:fill="auto"/>
            <w:vAlign w:val="center"/>
          </w:tcPr>
          <w:p w14:paraId="21D51FB7" w14:textId="77777777" w:rsidR="00AA11DF" w:rsidRPr="006C53D9" w:rsidRDefault="00AA11DF" w:rsidP="00760FF7">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082E868D" w14:textId="77777777" w:rsidR="00AA11DF" w:rsidRPr="006C53D9" w:rsidRDefault="00AA11DF" w:rsidP="00760FF7">
            <w:pPr>
              <w:pStyle w:val="TAH"/>
            </w:pPr>
            <w:r w:rsidRPr="006C53D9">
              <w:t>dB</w:t>
            </w:r>
          </w:p>
        </w:tc>
      </w:tr>
      <w:tr w:rsidR="00AA11DF" w:rsidRPr="006C53D9" w14:paraId="7D411A79" w14:textId="77777777" w:rsidTr="00C71712">
        <w:trPr>
          <w:trHeight w:val="105"/>
        </w:trPr>
        <w:tc>
          <w:tcPr>
            <w:tcW w:w="630" w:type="pct"/>
            <w:vMerge/>
            <w:shd w:val="clear" w:color="auto" w:fill="auto"/>
          </w:tcPr>
          <w:p w14:paraId="3BC09A4D" w14:textId="77777777" w:rsidR="00AA11DF" w:rsidRPr="006C53D9" w:rsidRDefault="00AA11DF" w:rsidP="00760FF7">
            <w:pPr>
              <w:pStyle w:val="TAH"/>
            </w:pPr>
          </w:p>
        </w:tc>
        <w:tc>
          <w:tcPr>
            <w:tcW w:w="1369" w:type="pct"/>
            <w:vMerge/>
            <w:shd w:val="clear" w:color="auto" w:fill="auto"/>
            <w:vAlign w:val="center"/>
          </w:tcPr>
          <w:p w14:paraId="66EC62B3" w14:textId="77777777" w:rsidR="00AA11DF" w:rsidRPr="006C53D9" w:rsidRDefault="00AA11DF" w:rsidP="00760FF7">
            <w:pPr>
              <w:pStyle w:val="TAH"/>
            </w:pPr>
          </w:p>
        </w:tc>
        <w:tc>
          <w:tcPr>
            <w:tcW w:w="651" w:type="pct"/>
            <w:shd w:val="clear" w:color="auto" w:fill="auto"/>
            <w:vAlign w:val="center"/>
          </w:tcPr>
          <w:p w14:paraId="159347F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4E3DA261" w14:textId="77777777" w:rsidR="00AA11DF" w:rsidRPr="006C53D9" w:rsidRDefault="00AA11DF" w:rsidP="00760FF7">
            <w:pPr>
              <w:pStyle w:val="TAH"/>
            </w:pPr>
            <w:r w:rsidRPr="006C53D9">
              <w:t>SCS</w:t>
            </w:r>
            <w:r>
              <w:rPr>
                <w:rFonts w:hint="eastAsia"/>
                <w:vertAlign w:val="subscript"/>
                <w:lang w:eastAsia="zh-CN"/>
              </w:rPr>
              <w:t>CSI-RS</w:t>
            </w:r>
            <w:r w:rsidRPr="006C53D9">
              <w:t xml:space="preserve"> = 30 kHz</w:t>
            </w:r>
          </w:p>
        </w:tc>
        <w:tc>
          <w:tcPr>
            <w:tcW w:w="808" w:type="pct"/>
            <w:vAlign w:val="center"/>
          </w:tcPr>
          <w:p w14:paraId="2D8B4B8A"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53DDC0FA" w14:textId="77777777" w:rsidR="00AA11DF" w:rsidRPr="006C53D9" w:rsidRDefault="00AA11DF" w:rsidP="00760FF7">
            <w:pPr>
              <w:pStyle w:val="TAH"/>
            </w:pPr>
          </w:p>
        </w:tc>
      </w:tr>
      <w:tr w:rsidR="00AA11DF" w:rsidRPr="006C53D9" w14:paraId="399CDBFE" w14:textId="77777777" w:rsidTr="00C71712">
        <w:tc>
          <w:tcPr>
            <w:tcW w:w="630" w:type="pct"/>
            <w:vMerge w:val="restart"/>
            <w:shd w:val="clear" w:color="auto" w:fill="auto"/>
            <w:vAlign w:val="center"/>
          </w:tcPr>
          <w:p w14:paraId="45A18420" w14:textId="77777777" w:rsidR="00AA11DF" w:rsidRPr="006C53D9" w:rsidRDefault="00AA11DF" w:rsidP="00760FF7">
            <w:pPr>
              <w:pStyle w:val="TAH"/>
            </w:pPr>
            <w:r w:rsidRPr="006C53D9">
              <w:t>Conditions</w:t>
            </w:r>
          </w:p>
        </w:tc>
        <w:tc>
          <w:tcPr>
            <w:tcW w:w="1369" w:type="pct"/>
            <w:shd w:val="clear" w:color="auto" w:fill="auto"/>
          </w:tcPr>
          <w:p w14:paraId="60569651" w14:textId="77777777" w:rsidR="00AA11DF" w:rsidRPr="006C53D9" w:rsidRDefault="00AA11DF" w:rsidP="00760FF7">
            <w:pPr>
              <w:pStyle w:val="TAC"/>
            </w:pPr>
            <w:r w:rsidRPr="006C53D9">
              <w:t xml:space="preserve">NR_FDD_FR1_A, NR_TDD_FR1_A, </w:t>
            </w:r>
            <w:r w:rsidRPr="006C53D9">
              <w:rPr>
                <w:lang w:val="en-US"/>
              </w:rPr>
              <w:t>NR_SDL_FR1_A</w:t>
            </w:r>
          </w:p>
        </w:tc>
        <w:tc>
          <w:tcPr>
            <w:tcW w:w="651" w:type="pct"/>
            <w:shd w:val="clear" w:color="auto" w:fill="auto"/>
            <w:vAlign w:val="center"/>
          </w:tcPr>
          <w:p w14:paraId="74D18155" w14:textId="77777777" w:rsidR="00AA11DF" w:rsidRPr="006C53D9" w:rsidRDefault="00AA11DF" w:rsidP="00760FF7">
            <w:pPr>
              <w:pStyle w:val="TAC"/>
            </w:pPr>
            <w:r w:rsidRPr="006C53D9">
              <w:t>-127</w:t>
            </w:r>
          </w:p>
        </w:tc>
        <w:tc>
          <w:tcPr>
            <w:tcW w:w="732" w:type="pct"/>
            <w:shd w:val="clear" w:color="auto" w:fill="auto"/>
            <w:vAlign w:val="center"/>
          </w:tcPr>
          <w:p w14:paraId="245B86E7" w14:textId="77777777" w:rsidR="00AA11DF" w:rsidRPr="006C53D9" w:rsidRDefault="00AA11DF" w:rsidP="00760FF7">
            <w:pPr>
              <w:pStyle w:val="TAC"/>
            </w:pPr>
            <w:r w:rsidRPr="006C53D9">
              <w:t>-124</w:t>
            </w:r>
          </w:p>
        </w:tc>
        <w:tc>
          <w:tcPr>
            <w:tcW w:w="808" w:type="pct"/>
            <w:vAlign w:val="center"/>
          </w:tcPr>
          <w:p w14:paraId="66530A7B" w14:textId="77777777" w:rsidR="00AA11DF" w:rsidRPr="006C53D9" w:rsidRDefault="00AA11DF" w:rsidP="00760FF7">
            <w:pPr>
              <w:pStyle w:val="TAC"/>
            </w:pPr>
            <w:r w:rsidRPr="009C507F">
              <w:t>-121</w:t>
            </w:r>
          </w:p>
        </w:tc>
        <w:tc>
          <w:tcPr>
            <w:tcW w:w="809" w:type="pct"/>
            <w:vMerge w:val="restart"/>
            <w:shd w:val="clear" w:color="auto" w:fill="auto"/>
            <w:vAlign w:val="center"/>
          </w:tcPr>
          <w:p w14:paraId="1AC6043A" w14:textId="77777777" w:rsidR="00AA11DF" w:rsidRPr="006C53D9" w:rsidRDefault="00AA11DF" w:rsidP="00760FF7">
            <w:pPr>
              <w:pStyle w:val="TAC"/>
            </w:pPr>
            <w:r w:rsidRPr="006C53D9">
              <w:sym w:font="Symbol" w:char="F0B3"/>
            </w:r>
            <w:r w:rsidRPr="006C53D9">
              <w:t xml:space="preserve"> -6</w:t>
            </w:r>
          </w:p>
        </w:tc>
      </w:tr>
      <w:tr w:rsidR="00AA11DF" w:rsidRPr="006C53D9" w14:paraId="30109780" w14:textId="77777777" w:rsidTr="00C71712">
        <w:tc>
          <w:tcPr>
            <w:tcW w:w="630" w:type="pct"/>
            <w:vMerge/>
            <w:shd w:val="clear" w:color="auto" w:fill="auto"/>
            <w:vAlign w:val="center"/>
          </w:tcPr>
          <w:p w14:paraId="51B07E95"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7AF4F5C3" w14:textId="77777777" w:rsidR="00AA11DF" w:rsidRPr="006C53D9" w:rsidRDefault="00AA11DF" w:rsidP="00760FF7">
            <w:pPr>
              <w:pStyle w:val="TAC"/>
              <w:rPr>
                <w:lang w:val="sv-SE"/>
              </w:rPr>
            </w:pPr>
            <w:r w:rsidRPr="006C53D9">
              <w:rPr>
                <w:lang w:val="sv-SE"/>
              </w:rPr>
              <w:t>NR_FDD_FR1_B</w:t>
            </w:r>
          </w:p>
        </w:tc>
        <w:tc>
          <w:tcPr>
            <w:tcW w:w="651" w:type="pct"/>
            <w:shd w:val="clear" w:color="auto" w:fill="auto"/>
          </w:tcPr>
          <w:p w14:paraId="22853FAA" w14:textId="77777777" w:rsidR="00AA11DF" w:rsidRPr="006C53D9" w:rsidRDefault="00AA11DF" w:rsidP="00760FF7">
            <w:pPr>
              <w:pStyle w:val="TAC"/>
            </w:pPr>
            <w:r w:rsidRPr="006C53D9">
              <w:t>-126.5</w:t>
            </w:r>
          </w:p>
        </w:tc>
        <w:tc>
          <w:tcPr>
            <w:tcW w:w="732" w:type="pct"/>
            <w:shd w:val="clear" w:color="auto" w:fill="auto"/>
          </w:tcPr>
          <w:p w14:paraId="6CE8201E" w14:textId="77777777" w:rsidR="00AA11DF" w:rsidRPr="006C53D9" w:rsidRDefault="00AA11DF" w:rsidP="00760FF7">
            <w:pPr>
              <w:pStyle w:val="TAC"/>
              <w:rPr>
                <w:lang w:val="sv-SE"/>
              </w:rPr>
            </w:pPr>
            <w:r w:rsidRPr="006C53D9">
              <w:t>-123.5</w:t>
            </w:r>
          </w:p>
        </w:tc>
        <w:tc>
          <w:tcPr>
            <w:tcW w:w="808" w:type="pct"/>
            <w:vAlign w:val="center"/>
          </w:tcPr>
          <w:p w14:paraId="2025040E" w14:textId="77777777" w:rsidR="00AA11DF" w:rsidRPr="006C53D9" w:rsidRDefault="00AA11DF" w:rsidP="00760FF7">
            <w:pPr>
              <w:pStyle w:val="TAC"/>
              <w:rPr>
                <w:lang w:val="sv-SE"/>
              </w:rPr>
            </w:pPr>
            <w:r w:rsidRPr="009C507F">
              <w:t>-120.5</w:t>
            </w:r>
          </w:p>
        </w:tc>
        <w:tc>
          <w:tcPr>
            <w:tcW w:w="809" w:type="pct"/>
            <w:vMerge/>
            <w:shd w:val="clear" w:color="auto" w:fill="auto"/>
            <w:vAlign w:val="center"/>
          </w:tcPr>
          <w:p w14:paraId="471948F4" w14:textId="77777777" w:rsidR="00AA11DF" w:rsidRPr="006C53D9" w:rsidRDefault="00AA11DF" w:rsidP="00760FF7">
            <w:pPr>
              <w:pStyle w:val="TAC"/>
              <w:rPr>
                <w:lang w:val="sv-SE"/>
              </w:rPr>
            </w:pPr>
          </w:p>
        </w:tc>
      </w:tr>
      <w:tr w:rsidR="00AA11DF" w:rsidRPr="006C53D9" w14:paraId="7E1A6857" w14:textId="77777777" w:rsidTr="00C71712">
        <w:tc>
          <w:tcPr>
            <w:tcW w:w="630" w:type="pct"/>
            <w:vMerge/>
            <w:shd w:val="clear" w:color="auto" w:fill="auto"/>
            <w:vAlign w:val="center"/>
          </w:tcPr>
          <w:p w14:paraId="0790E1B2"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5C2F151F" w14:textId="77777777" w:rsidR="00AA11DF" w:rsidRPr="006C53D9" w:rsidRDefault="00AA11DF" w:rsidP="00760FF7">
            <w:pPr>
              <w:pStyle w:val="TAC"/>
              <w:rPr>
                <w:lang w:val="sv-SE"/>
              </w:rPr>
            </w:pPr>
            <w:r w:rsidRPr="006C53D9">
              <w:rPr>
                <w:lang w:val="sv-SE"/>
              </w:rPr>
              <w:t>NR_TDD_FR1_C</w:t>
            </w:r>
          </w:p>
        </w:tc>
        <w:tc>
          <w:tcPr>
            <w:tcW w:w="651" w:type="pct"/>
            <w:shd w:val="clear" w:color="auto" w:fill="auto"/>
            <w:vAlign w:val="center"/>
          </w:tcPr>
          <w:p w14:paraId="154A2D97" w14:textId="77777777" w:rsidR="00AA11DF" w:rsidRPr="006C53D9" w:rsidRDefault="00AA11DF" w:rsidP="00760FF7">
            <w:pPr>
              <w:pStyle w:val="TAC"/>
            </w:pPr>
            <w:r w:rsidRPr="006C53D9">
              <w:t>-126</w:t>
            </w:r>
          </w:p>
        </w:tc>
        <w:tc>
          <w:tcPr>
            <w:tcW w:w="732" w:type="pct"/>
            <w:shd w:val="clear" w:color="auto" w:fill="auto"/>
            <w:vAlign w:val="center"/>
          </w:tcPr>
          <w:p w14:paraId="59C3BFD6" w14:textId="77777777" w:rsidR="00AA11DF" w:rsidRPr="006C53D9" w:rsidRDefault="00AA11DF" w:rsidP="00760FF7">
            <w:pPr>
              <w:pStyle w:val="TAC"/>
              <w:rPr>
                <w:lang w:val="sv-SE"/>
              </w:rPr>
            </w:pPr>
            <w:r w:rsidRPr="006C53D9">
              <w:t>-123</w:t>
            </w:r>
          </w:p>
        </w:tc>
        <w:tc>
          <w:tcPr>
            <w:tcW w:w="808" w:type="pct"/>
            <w:vAlign w:val="center"/>
          </w:tcPr>
          <w:p w14:paraId="45A3679B" w14:textId="77777777" w:rsidR="00AA11DF" w:rsidRPr="006C53D9" w:rsidRDefault="00AA11DF" w:rsidP="00760FF7">
            <w:pPr>
              <w:pStyle w:val="TAC"/>
              <w:rPr>
                <w:lang w:val="sv-SE"/>
              </w:rPr>
            </w:pPr>
            <w:r w:rsidRPr="009C507F">
              <w:t>-120</w:t>
            </w:r>
          </w:p>
        </w:tc>
        <w:tc>
          <w:tcPr>
            <w:tcW w:w="809" w:type="pct"/>
            <w:vMerge/>
            <w:shd w:val="clear" w:color="auto" w:fill="auto"/>
            <w:vAlign w:val="center"/>
          </w:tcPr>
          <w:p w14:paraId="28CA909C" w14:textId="77777777" w:rsidR="00AA11DF" w:rsidRPr="006C53D9" w:rsidRDefault="00AA11DF" w:rsidP="00760FF7">
            <w:pPr>
              <w:pStyle w:val="TAC"/>
              <w:rPr>
                <w:lang w:val="sv-SE"/>
              </w:rPr>
            </w:pPr>
          </w:p>
        </w:tc>
      </w:tr>
      <w:tr w:rsidR="00AA11DF" w:rsidRPr="006C53D9" w14:paraId="6A82E1EB" w14:textId="77777777" w:rsidTr="00C71712">
        <w:tc>
          <w:tcPr>
            <w:tcW w:w="630" w:type="pct"/>
            <w:vMerge/>
            <w:shd w:val="clear" w:color="auto" w:fill="auto"/>
            <w:vAlign w:val="center"/>
          </w:tcPr>
          <w:p w14:paraId="5621D03C"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6A3E66BC" w14:textId="77777777" w:rsidR="00AA11DF" w:rsidRPr="006C53D9" w:rsidRDefault="00AA11DF" w:rsidP="00760FF7">
            <w:pPr>
              <w:pStyle w:val="TAC"/>
              <w:rPr>
                <w:lang w:val="sv-SE"/>
              </w:rPr>
            </w:pPr>
            <w:r w:rsidRPr="006C53D9">
              <w:rPr>
                <w:lang w:val="sv-SE"/>
              </w:rPr>
              <w:t>NR_FDD_FR1_D, NR_TDD_FR1_D</w:t>
            </w:r>
          </w:p>
        </w:tc>
        <w:tc>
          <w:tcPr>
            <w:tcW w:w="651" w:type="pct"/>
            <w:shd w:val="clear" w:color="auto" w:fill="auto"/>
            <w:vAlign w:val="center"/>
          </w:tcPr>
          <w:p w14:paraId="76F82B70" w14:textId="77777777" w:rsidR="00AA11DF" w:rsidRPr="006C53D9" w:rsidRDefault="00AA11DF" w:rsidP="00760FF7">
            <w:pPr>
              <w:pStyle w:val="TAC"/>
            </w:pPr>
            <w:r w:rsidRPr="006C53D9">
              <w:t>-125.5</w:t>
            </w:r>
          </w:p>
        </w:tc>
        <w:tc>
          <w:tcPr>
            <w:tcW w:w="732" w:type="pct"/>
            <w:shd w:val="clear" w:color="auto" w:fill="auto"/>
            <w:vAlign w:val="center"/>
          </w:tcPr>
          <w:p w14:paraId="29A74C2B" w14:textId="77777777" w:rsidR="00AA11DF" w:rsidRPr="006C53D9" w:rsidRDefault="00AA11DF" w:rsidP="00760FF7">
            <w:pPr>
              <w:pStyle w:val="TAC"/>
            </w:pPr>
            <w:r w:rsidRPr="006C53D9">
              <w:t>-122.5</w:t>
            </w:r>
          </w:p>
        </w:tc>
        <w:tc>
          <w:tcPr>
            <w:tcW w:w="808" w:type="pct"/>
            <w:vAlign w:val="center"/>
          </w:tcPr>
          <w:p w14:paraId="1221D76E" w14:textId="77777777" w:rsidR="00AA11DF" w:rsidRPr="006C53D9" w:rsidRDefault="00AA11DF" w:rsidP="00760FF7">
            <w:pPr>
              <w:pStyle w:val="TAC"/>
              <w:rPr>
                <w:lang w:val="sv-SE"/>
              </w:rPr>
            </w:pPr>
            <w:r w:rsidRPr="009C507F">
              <w:t>-119.5</w:t>
            </w:r>
          </w:p>
        </w:tc>
        <w:tc>
          <w:tcPr>
            <w:tcW w:w="809" w:type="pct"/>
            <w:vMerge/>
            <w:shd w:val="clear" w:color="auto" w:fill="auto"/>
            <w:vAlign w:val="center"/>
          </w:tcPr>
          <w:p w14:paraId="37524737" w14:textId="77777777" w:rsidR="00AA11DF" w:rsidRPr="006C53D9" w:rsidRDefault="00AA11DF" w:rsidP="00760FF7">
            <w:pPr>
              <w:pStyle w:val="TAC"/>
              <w:rPr>
                <w:lang w:val="sv-SE"/>
              </w:rPr>
            </w:pPr>
          </w:p>
        </w:tc>
      </w:tr>
      <w:tr w:rsidR="00AA11DF" w:rsidRPr="006C53D9" w14:paraId="00EF7B8F" w14:textId="77777777" w:rsidTr="00C71712">
        <w:tc>
          <w:tcPr>
            <w:tcW w:w="630" w:type="pct"/>
            <w:vMerge/>
            <w:shd w:val="clear" w:color="auto" w:fill="auto"/>
            <w:vAlign w:val="center"/>
          </w:tcPr>
          <w:p w14:paraId="3A21E583"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416EB712" w14:textId="77777777" w:rsidR="00AA11DF" w:rsidRPr="006C53D9" w:rsidRDefault="00AA11DF" w:rsidP="00760FF7">
            <w:pPr>
              <w:pStyle w:val="TAC"/>
              <w:rPr>
                <w:lang w:val="sv-SE"/>
              </w:rPr>
            </w:pPr>
            <w:r w:rsidRPr="006C53D9">
              <w:rPr>
                <w:lang w:val="sv-SE"/>
              </w:rPr>
              <w:t>NR_FDD_FR1_E, NR_TDD_FR1_E</w:t>
            </w:r>
          </w:p>
        </w:tc>
        <w:tc>
          <w:tcPr>
            <w:tcW w:w="651" w:type="pct"/>
            <w:shd w:val="clear" w:color="auto" w:fill="auto"/>
            <w:vAlign w:val="center"/>
          </w:tcPr>
          <w:p w14:paraId="4F71F745" w14:textId="77777777" w:rsidR="00AA11DF" w:rsidRPr="006C53D9" w:rsidRDefault="00AA11DF" w:rsidP="00760FF7">
            <w:pPr>
              <w:pStyle w:val="TAC"/>
            </w:pPr>
            <w:r w:rsidRPr="006C53D9">
              <w:t>-125</w:t>
            </w:r>
          </w:p>
        </w:tc>
        <w:tc>
          <w:tcPr>
            <w:tcW w:w="732" w:type="pct"/>
            <w:shd w:val="clear" w:color="auto" w:fill="auto"/>
            <w:vAlign w:val="center"/>
          </w:tcPr>
          <w:p w14:paraId="6227E1B7" w14:textId="77777777" w:rsidR="00AA11DF" w:rsidRPr="006C53D9" w:rsidRDefault="00AA11DF" w:rsidP="00760FF7">
            <w:pPr>
              <w:pStyle w:val="TAC"/>
              <w:rPr>
                <w:lang w:val="sv-SE"/>
              </w:rPr>
            </w:pPr>
            <w:r w:rsidRPr="006C53D9">
              <w:t>-122</w:t>
            </w:r>
          </w:p>
        </w:tc>
        <w:tc>
          <w:tcPr>
            <w:tcW w:w="808" w:type="pct"/>
            <w:vAlign w:val="center"/>
          </w:tcPr>
          <w:p w14:paraId="2F0B068B" w14:textId="77777777" w:rsidR="00AA11DF" w:rsidRPr="006C53D9" w:rsidRDefault="00AA11DF" w:rsidP="00760FF7">
            <w:pPr>
              <w:pStyle w:val="TAC"/>
              <w:rPr>
                <w:lang w:val="sv-SE"/>
              </w:rPr>
            </w:pPr>
            <w:r w:rsidRPr="009C507F">
              <w:t>-119</w:t>
            </w:r>
          </w:p>
        </w:tc>
        <w:tc>
          <w:tcPr>
            <w:tcW w:w="809" w:type="pct"/>
            <w:vMerge/>
            <w:shd w:val="clear" w:color="auto" w:fill="auto"/>
            <w:vAlign w:val="center"/>
          </w:tcPr>
          <w:p w14:paraId="5506CCE6" w14:textId="77777777" w:rsidR="00AA11DF" w:rsidRPr="006C53D9" w:rsidRDefault="00AA11DF" w:rsidP="00760FF7">
            <w:pPr>
              <w:pStyle w:val="TAC"/>
              <w:rPr>
                <w:lang w:val="sv-SE"/>
              </w:rPr>
            </w:pPr>
          </w:p>
        </w:tc>
      </w:tr>
      <w:tr w:rsidR="00AA11DF" w:rsidRPr="006C53D9" w14:paraId="172D6ADB" w14:textId="77777777" w:rsidTr="00C71712">
        <w:tc>
          <w:tcPr>
            <w:tcW w:w="630" w:type="pct"/>
            <w:vMerge/>
            <w:shd w:val="clear" w:color="auto" w:fill="auto"/>
            <w:vAlign w:val="center"/>
          </w:tcPr>
          <w:p w14:paraId="7E63D4EB"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56EC2F83" w14:textId="77777777" w:rsidR="00AA11DF" w:rsidRPr="006C53D9" w:rsidRDefault="00AA11DF" w:rsidP="00760FF7">
            <w:pPr>
              <w:pStyle w:val="TAC"/>
              <w:rPr>
                <w:lang w:val="sv-SE"/>
              </w:rPr>
            </w:pPr>
            <w:r w:rsidRPr="006C53D9">
              <w:rPr>
                <w:lang w:val="sv-SE"/>
              </w:rPr>
              <w:t>NR_FDD_FR1_F</w:t>
            </w:r>
          </w:p>
        </w:tc>
        <w:tc>
          <w:tcPr>
            <w:tcW w:w="651" w:type="pct"/>
            <w:shd w:val="clear" w:color="auto" w:fill="auto"/>
            <w:vAlign w:val="center"/>
          </w:tcPr>
          <w:p w14:paraId="3DE7886F" w14:textId="77777777" w:rsidR="00AA11DF" w:rsidRPr="006C53D9" w:rsidRDefault="00AA11DF" w:rsidP="00760FF7">
            <w:pPr>
              <w:pStyle w:val="TAC"/>
            </w:pPr>
            <w:r w:rsidRPr="006C53D9">
              <w:t>-124.5</w:t>
            </w:r>
          </w:p>
        </w:tc>
        <w:tc>
          <w:tcPr>
            <w:tcW w:w="732" w:type="pct"/>
            <w:shd w:val="clear" w:color="auto" w:fill="auto"/>
            <w:vAlign w:val="center"/>
          </w:tcPr>
          <w:p w14:paraId="7669EDFA" w14:textId="77777777" w:rsidR="00AA11DF" w:rsidRPr="006C53D9" w:rsidRDefault="00AA11DF" w:rsidP="00760FF7">
            <w:pPr>
              <w:pStyle w:val="TAC"/>
            </w:pPr>
            <w:r w:rsidRPr="006C53D9">
              <w:t>-121.5</w:t>
            </w:r>
          </w:p>
        </w:tc>
        <w:tc>
          <w:tcPr>
            <w:tcW w:w="808" w:type="pct"/>
            <w:vAlign w:val="center"/>
          </w:tcPr>
          <w:p w14:paraId="58DB7FFD" w14:textId="77777777" w:rsidR="00AA11DF" w:rsidRPr="006C53D9" w:rsidRDefault="00AA11DF" w:rsidP="00760FF7">
            <w:pPr>
              <w:pStyle w:val="TAC"/>
              <w:rPr>
                <w:lang w:val="sv-SE"/>
              </w:rPr>
            </w:pPr>
            <w:r w:rsidRPr="009C507F">
              <w:t>-118.5</w:t>
            </w:r>
          </w:p>
        </w:tc>
        <w:tc>
          <w:tcPr>
            <w:tcW w:w="809" w:type="pct"/>
            <w:vMerge/>
            <w:shd w:val="clear" w:color="auto" w:fill="auto"/>
            <w:vAlign w:val="center"/>
          </w:tcPr>
          <w:p w14:paraId="77C9E399" w14:textId="77777777" w:rsidR="00AA11DF" w:rsidRPr="006C53D9" w:rsidRDefault="00AA11DF" w:rsidP="00760FF7">
            <w:pPr>
              <w:pStyle w:val="TAC"/>
              <w:rPr>
                <w:lang w:val="sv-SE"/>
              </w:rPr>
            </w:pPr>
          </w:p>
        </w:tc>
      </w:tr>
      <w:tr w:rsidR="00AA11DF" w:rsidRPr="006C53D9" w14:paraId="18392FAB" w14:textId="77777777" w:rsidTr="00C71712">
        <w:tc>
          <w:tcPr>
            <w:tcW w:w="630" w:type="pct"/>
            <w:vMerge/>
            <w:shd w:val="clear" w:color="auto" w:fill="auto"/>
            <w:vAlign w:val="center"/>
          </w:tcPr>
          <w:p w14:paraId="44691A37"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0F1F94D6" w14:textId="77777777" w:rsidR="00AA11DF" w:rsidRPr="006C53D9" w:rsidRDefault="00AA11DF" w:rsidP="00760FF7">
            <w:pPr>
              <w:pStyle w:val="TAC"/>
              <w:rPr>
                <w:lang w:val="sv-SE"/>
              </w:rPr>
            </w:pPr>
            <w:r w:rsidRPr="006C53D9">
              <w:rPr>
                <w:lang w:val="sv-SE"/>
              </w:rPr>
              <w:t>NR_FDD_FR1_G</w:t>
            </w:r>
          </w:p>
        </w:tc>
        <w:tc>
          <w:tcPr>
            <w:tcW w:w="651" w:type="pct"/>
            <w:shd w:val="clear" w:color="auto" w:fill="auto"/>
            <w:vAlign w:val="center"/>
          </w:tcPr>
          <w:p w14:paraId="499D9BF3" w14:textId="77777777" w:rsidR="00AA11DF" w:rsidRPr="006C53D9" w:rsidRDefault="00AA11DF" w:rsidP="00760FF7">
            <w:pPr>
              <w:pStyle w:val="TAC"/>
            </w:pPr>
            <w:r w:rsidRPr="006C53D9">
              <w:t>-124</w:t>
            </w:r>
          </w:p>
        </w:tc>
        <w:tc>
          <w:tcPr>
            <w:tcW w:w="732" w:type="pct"/>
            <w:shd w:val="clear" w:color="auto" w:fill="auto"/>
            <w:vAlign w:val="center"/>
          </w:tcPr>
          <w:p w14:paraId="3E749AAF" w14:textId="77777777" w:rsidR="00AA11DF" w:rsidRPr="006C53D9" w:rsidRDefault="00AA11DF" w:rsidP="00760FF7">
            <w:pPr>
              <w:pStyle w:val="TAC"/>
              <w:rPr>
                <w:lang w:val="sv-SE"/>
              </w:rPr>
            </w:pPr>
            <w:r w:rsidRPr="006C53D9">
              <w:t>-121</w:t>
            </w:r>
          </w:p>
        </w:tc>
        <w:tc>
          <w:tcPr>
            <w:tcW w:w="808" w:type="pct"/>
            <w:vAlign w:val="center"/>
          </w:tcPr>
          <w:p w14:paraId="1A5F0A83" w14:textId="77777777" w:rsidR="00AA11DF" w:rsidRPr="006C53D9" w:rsidRDefault="00AA11DF" w:rsidP="00760FF7">
            <w:pPr>
              <w:pStyle w:val="TAC"/>
              <w:rPr>
                <w:lang w:val="sv-SE"/>
              </w:rPr>
            </w:pPr>
            <w:r w:rsidRPr="009C507F">
              <w:t>-118</w:t>
            </w:r>
          </w:p>
        </w:tc>
        <w:tc>
          <w:tcPr>
            <w:tcW w:w="809" w:type="pct"/>
            <w:vMerge/>
            <w:shd w:val="clear" w:color="auto" w:fill="auto"/>
            <w:vAlign w:val="center"/>
          </w:tcPr>
          <w:p w14:paraId="4B22FC63" w14:textId="77777777" w:rsidR="00AA11DF" w:rsidRPr="006C53D9" w:rsidRDefault="00AA11DF" w:rsidP="00760FF7">
            <w:pPr>
              <w:pStyle w:val="TAC"/>
              <w:rPr>
                <w:lang w:val="sv-SE"/>
              </w:rPr>
            </w:pPr>
          </w:p>
        </w:tc>
      </w:tr>
      <w:tr w:rsidR="00AA11DF" w:rsidRPr="006C53D9" w14:paraId="6BC999FB" w14:textId="77777777" w:rsidTr="00C71712">
        <w:tc>
          <w:tcPr>
            <w:tcW w:w="630" w:type="pct"/>
            <w:vMerge/>
            <w:shd w:val="clear" w:color="auto" w:fill="auto"/>
            <w:vAlign w:val="center"/>
          </w:tcPr>
          <w:p w14:paraId="64E67475"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780E9553" w14:textId="77777777" w:rsidR="00AA11DF" w:rsidRPr="006C53D9" w:rsidRDefault="00AA11DF" w:rsidP="00760FF7">
            <w:pPr>
              <w:pStyle w:val="TAC"/>
              <w:rPr>
                <w:lang w:val="sv-SE"/>
              </w:rPr>
            </w:pPr>
            <w:r w:rsidRPr="006C53D9">
              <w:rPr>
                <w:lang w:val="sv-SE"/>
              </w:rPr>
              <w:t>NR_FDD_FR1_H</w:t>
            </w:r>
          </w:p>
        </w:tc>
        <w:tc>
          <w:tcPr>
            <w:tcW w:w="651" w:type="pct"/>
            <w:shd w:val="clear" w:color="auto" w:fill="auto"/>
            <w:vAlign w:val="center"/>
          </w:tcPr>
          <w:p w14:paraId="628395C6" w14:textId="77777777" w:rsidR="00AA11DF" w:rsidRPr="006C53D9" w:rsidRDefault="00AA11DF" w:rsidP="00760FF7">
            <w:pPr>
              <w:pStyle w:val="TAC"/>
            </w:pPr>
            <w:r w:rsidRPr="006C53D9">
              <w:t>-123.5</w:t>
            </w:r>
          </w:p>
        </w:tc>
        <w:tc>
          <w:tcPr>
            <w:tcW w:w="732" w:type="pct"/>
            <w:shd w:val="clear" w:color="auto" w:fill="auto"/>
            <w:vAlign w:val="center"/>
          </w:tcPr>
          <w:p w14:paraId="6D15BA3F" w14:textId="77777777" w:rsidR="00AA11DF" w:rsidRPr="006C53D9" w:rsidRDefault="00AA11DF" w:rsidP="00760FF7">
            <w:pPr>
              <w:pStyle w:val="TAC"/>
              <w:rPr>
                <w:lang w:val="sv-SE"/>
              </w:rPr>
            </w:pPr>
            <w:r w:rsidRPr="006C53D9">
              <w:t>-120.5</w:t>
            </w:r>
          </w:p>
        </w:tc>
        <w:tc>
          <w:tcPr>
            <w:tcW w:w="808" w:type="pct"/>
            <w:vAlign w:val="center"/>
          </w:tcPr>
          <w:p w14:paraId="7597039C" w14:textId="77777777" w:rsidR="00AA11DF" w:rsidRPr="006C53D9" w:rsidRDefault="00AA11DF" w:rsidP="00760FF7">
            <w:pPr>
              <w:pStyle w:val="TAC"/>
              <w:rPr>
                <w:lang w:val="sv-SE"/>
              </w:rPr>
            </w:pPr>
            <w:r w:rsidRPr="009C507F">
              <w:t>-117.5</w:t>
            </w:r>
          </w:p>
        </w:tc>
        <w:tc>
          <w:tcPr>
            <w:tcW w:w="809" w:type="pct"/>
            <w:vMerge/>
            <w:shd w:val="clear" w:color="auto" w:fill="auto"/>
            <w:vAlign w:val="center"/>
          </w:tcPr>
          <w:p w14:paraId="3D727A46" w14:textId="77777777" w:rsidR="00AA11DF" w:rsidRPr="006C53D9" w:rsidRDefault="00AA11DF" w:rsidP="00760FF7">
            <w:pPr>
              <w:pStyle w:val="TAC"/>
              <w:rPr>
                <w:lang w:val="sv-SE"/>
              </w:rPr>
            </w:pPr>
          </w:p>
        </w:tc>
      </w:tr>
      <w:tr w:rsidR="00AA11DF" w:rsidRPr="006C53D9" w14:paraId="1C810382" w14:textId="77777777" w:rsidTr="00760FF7">
        <w:tc>
          <w:tcPr>
            <w:tcW w:w="5000" w:type="pct"/>
            <w:gridSpan w:val="6"/>
          </w:tcPr>
          <w:p w14:paraId="3025281F" w14:textId="77777777" w:rsidR="00AA11DF" w:rsidRPr="006C53D9" w:rsidRDefault="00AA11DF" w:rsidP="00760FF7">
            <w:pPr>
              <w:pStyle w:val="TAN"/>
            </w:pPr>
            <w:r w:rsidRPr="006C53D9">
              <w:t>NOTE 1:</w:t>
            </w:r>
            <w:r w:rsidRPr="006C53D9">
              <w:tab/>
              <w:t>NR operating band groups are defined in clause 3.5.2.</w:t>
            </w:r>
          </w:p>
        </w:tc>
      </w:tr>
    </w:tbl>
    <w:p w14:paraId="1C704854" w14:textId="77777777" w:rsidR="00AA11DF" w:rsidRPr="006C53D9" w:rsidRDefault="00AA11DF" w:rsidP="00AA11DF"/>
    <w:p w14:paraId="1A93778A" w14:textId="77777777" w:rsidR="00AA11DF" w:rsidRPr="006C53D9" w:rsidRDefault="00AA11DF" w:rsidP="00AA11DF">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2259E943" w14:textId="77777777" w:rsidTr="00760FF7">
        <w:trPr>
          <w:trHeight w:val="105"/>
          <w:jc w:val="center"/>
        </w:trPr>
        <w:tc>
          <w:tcPr>
            <w:tcW w:w="1171" w:type="dxa"/>
            <w:vMerge w:val="restart"/>
            <w:shd w:val="clear" w:color="auto" w:fill="auto"/>
            <w:vAlign w:val="center"/>
          </w:tcPr>
          <w:p w14:paraId="265DA561" w14:textId="77777777" w:rsidR="00AA11DF" w:rsidRPr="006C53D9" w:rsidRDefault="00AA11DF" w:rsidP="00760FF7">
            <w:pPr>
              <w:pStyle w:val="TAH"/>
            </w:pPr>
            <w:r w:rsidRPr="006C53D9">
              <w:t>Parameter</w:t>
            </w:r>
          </w:p>
        </w:tc>
        <w:tc>
          <w:tcPr>
            <w:tcW w:w="1150" w:type="dxa"/>
            <w:vMerge w:val="restart"/>
            <w:vAlign w:val="center"/>
          </w:tcPr>
          <w:p w14:paraId="719E2F36" w14:textId="77777777" w:rsidR="00AA11DF" w:rsidRPr="006C53D9" w:rsidRDefault="00AA11DF" w:rsidP="00760FF7">
            <w:pPr>
              <w:pStyle w:val="TAH"/>
            </w:pPr>
            <w:r w:rsidRPr="006C53D9">
              <w:t>Angle of arrival</w:t>
            </w:r>
          </w:p>
        </w:tc>
        <w:tc>
          <w:tcPr>
            <w:tcW w:w="1179" w:type="dxa"/>
            <w:vMerge w:val="restart"/>
            <w:shd w:val="clear" w:color="auto" w:fill="auto"/>
            <w:vAlign w:val="center"/>
          </w:tcPr>
          <w:p w14:paraId="5C861490" w14:textId="77777777" w:rsidR="00AA11DF" w:rsidRPr="006C53D9" w:rsidRDefault="00AA11DF" w:rsidP="00760FF7">
            <w:pPr>
              <w:pStyle w:val="TAH"/>
            </w:pPr>
            <w:r w:rsidRPr="006C53D9">
              <w:t>NR operating bands</w:t>
            </w:r>
          </w:p>
        </w:tc>
        <w:tc>
          <w:tcPr>
            <w:tcW w:w="5269" w:type="dxa"/>
            <w:gridSpan w:val="5"/>
            <w:shd w:val="clear" w:color="auto" w:fill="auto"/>
            <w:vAlign w:val="center"/>
          </w:tcPr>
          <w:p w14:paraId="1ECFD286" w14:textId="77777777" w:rsidR="00AA11DF" w:rsidRPr="006C53D9" w:rsidRDefault="00AA11DF" w:rsidP="00760FF7">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5CC1BF9"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5599CFD1" w14:textId="77777777" w:rsidTr="00760FF7">
        <w:trPr>
          <w:trHeight w:val="105"/>
          <w:jc w:val="center"/>
        </w:trPr>
        <w:tc>
          <w:tcPr>
            <w:tcW w:w="1171" w:type="dxa"/>
            <w:vMerge/>
            <w:shd w:val="clear" w:color="auto" w:fill="auto"/>
          </w:tcPr>
          <w:p w14:paraId="6E5685F4" w14:textId="77777777" w:rsidR="00AA11DF" w:rsidRPr="006C53D9" w:rsidRDefault="00AA11DF" w:rsidP="00760FF7">
            <w:pPr>
              <w:pStyle w:val="TAH"/>
            </w:pPr>
          </w:p>
        </w:tc>
        <w:tc>
          <w:tcPr>
            <w:tcW w:w="1150" w:type="dxa"/>
            <w:vMerge/>
          </w:tcPr>
          <w:p w14:paraId="085DE0F3" w14:textId="77777777" w:rsidR="00AA11DF" w:rsidRPr="006C53D9" w:rsidRDefault="00AA11DF" w:rsidP="00760FF7">
            <w:pPr>
              <w:pStyle w:val="TAH"/>
            </w:pPr>
          </w:p>
        </w:tc>
        <w:tc>
          <w:tcPr>
            <w:tcW w:w="1179" w:type="dxa"/>
            <w:vMerge/>
            <w:shd w:val="clear" w:color="auto" w:fill="auto"/>
            <w:vAlign w:val="center"/>
          </w:tcPr>
          <w:p w14:paraId="148B6EC5" w14:textId="77777777" w:rsidR="00AA11DF" w:rsidRPr="006C53D9" w:rsidRDefault="00AA11DF" w:rsidP="00760FF7">
            <w:pPr>
              <w:pStyle w:val="TAH"/>
            </w:pPr>
          </w:p>
        </w:tc>
        <w:tc>
          <w:tcPr>
            <w:tcW w:w="5269" w:type="dxa"/>
            <w:gridSpan w:val="5"/>
            <w:shd w:val="clear" w:color="auto" w:fill="auto"/>
            <w:vAlign w:val="center"/>
          </w:tcPr>
          <w:p w14:paraId="442540A6" w14:textId="77777777" w:rsidR="00AA11DF" w:rsidRPr="006C53D9" w:rsidRDefault="00AA11DF" w:rsidP="00760FF7">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42E0C46" w14:textId="77777777" w:rsidR="00AA11DF" w:rsidRPr="006C53D9" w:rsidRDefault="00AA11DF" w:rsidP="00760FF7">
            <w:pPr>
              <w:pStyle w:val="TAH"/>
            </w:pPr>
            <w:r w:rsidRPr="006C53D9">
              <w:t>dB</w:t>
            </w:r>
          </w:p>
        </w:tc>
      </w:tr>
      <w:tr w:rsidR="00AA11DF" w:rsidRPr="006C53D9" w14:paraId="33B288C5" w14:textId="77777777" w:rsidTr="00760FF7">
        <w:trPr>
          <w:trHeight w:val="105"/>
          <w:jc w:val="center"/>
        </w:trPr>
        <w:tc>
          <w:tcPr>
            <w:tcW w:w="1171" w:type="dxa"/>
            <w:vMerge/>
            <w:shd w:val="clear" w:color="auto" w:fill="auto"/>
          </w:tcPr>
          <w:p w14:paraId="08C65E78" w14:textId="77777777" w:rsidR="00AA11DF" w:rsidRPr="006C53D9" w:rsidRDefault="00AA11DF" w:rsidP="00760FF7">
            <w:pPr>
              <w:pStyle w:val="TAH"/>
            </w:pPr>
          </w:p>
        </w:tc>
        <w:tc>
          <w:tcPr>
            <w:tcW w:w="1150" w:type="dxa"/>
            <w:vMerge/>
          </w:tcPr>
          <w:p w14:paraId="3D22D765" w14:textId="77777777" w:rsidR="00AA11DF" w:rsidRPr="006C53D9" w:rsidRDefault="00AA11DF" w:rsidP="00760FF7">
            <w:pPr>
              <w:pStyle w:val="TAH"/>
            </w:pPr>
          </w:p>
        </w:tc>
        <w:tc>
          <w:tcPr>
            <w:tcW w:w="1179" w:type="dxa"/>
            <w:vMerge/>
            <w:shd w:val="clear" w:color="auto" w:fill="auto"/>
            <w:vAlign w:val="center"/>
          </w:tcPr>
          <w:p w14:paraId="7CAE0133" w14:textId="77777777" w:rsidR="00AA11DF" w:rsidRPr="006C53D9" w:rsidRDefault="00AA11DF" w:rsidP="00760FF7">
            <w:pPr>
              <w:pStyle w:val="TAH"/>
            </w:pPr>
          </w:p>
        </w:tc>
        <w:tc>
          <w:tcPr>
            <w:tcW w:w="3826" w:type="dxa"/>
            <w:gridSpan w:val="4"/>
            <w:shd w:val="clear" w:color="auto" w:fill="auto"/>
            <w:vAlign w:val="center"/>
          </w:tcPr>
          <w:p w14:paraId="3A70F49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652B3D"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363894D5" w14:textId="77777777" w:rsidR="00AA11DF" w:rsidRPr="006C53D9" w:rsidRDefault="00AA11DF" w:rsidP="00760FF7">
            <w:pPr>
              <w:pStyle w:val="TAH"/>
            </w:pPr>
          </w:p>
        </w:tc>
      </w:tr>
      <w:tr w:rsidR="00AA11DF" w:rsidRPr="006C53D9" w14:paraId="6FD61359" w14:textId="77777777" w:rsidTr="00760FF7">
        <w:trPr>
          <w:trHeight w:val="105"/>
          <w:jc w:val="center"/>
        </w:trPr>
        <w:tc>
          <w:tcPr>
            <w:tcW w:w="1171" w:type="dxa"/>
            <w:vMerge/>
            <w:shd w:val="clear" w:color="auto" w:fill="auto"/>
          </w:tcPr>
          <w:p w14:paraId="6335BBCA" w14:textId="77777777" w:rsidR="00AA11DF" w:rsidRPr="006C53D9" w:rsidRDefault="00AA11DF" w:rsidP="00760FF7">
            <w:pPr>
              <w:pStyle w:val="TAH"/>
            </w:pPr>
          </w:p>
        </w:tc>
        <w:tc>
          <w:tcPr>
            <w:tcW w:w="1150" w:type="dxa"/>
            <w:vMerge/>
          </w:tcPr>
          <w:p w14:paraId="1F722680" w14:textId="77777777" w:rsidR="00AA11DF" w:rsidRPr="006C53D9" w:rsidRDefault="00AA11DF" w:rsidP="00760FF7">
            <w:pPr>
              <w:pStyle w:val="TAH"/>
            </w:pPr>
          </w:p>
        </w:tc>
        <w:tc>
          <w:tcPr>
            <w:tcW w:w="1179" w:type="dxa"/>
            <w:vMerge/>
            <w:shd w:val="clear" w:color="auto" w:fill="auto"/>
            <w:vAlign w:val="center"/>
          </w:tcPr>
          <w:p w14:paraId="793BC879" w14:textId="77777777" w:rsidR="00AA11DF" w:rsidRPr="006C53D9" w:rsidRDefault="00AA11DF" w:rsidP="00760FF7">
            <w:pPr>
              <w:pStyle w:val="TAH"/>
            </w:pPr>
          </w:p>
        </w:tc>
        <w:tc>
          <w:tcPr>
            <w:tcW w:w="3826" w:type="dxa"/>
            <w:gridSpan w:val="4"/>
            <w:shd w:val="clear" w:color="auto" w:fill="auto"/>
            <w:vAlign w:val="center"/>
          </w:tcPr>
          <w:p w14:paraId="0586D135" w14:textId="77777777" w:rsidR="00AA11DF" w:rsidRPr="006C53D9" w:rsidRDefault="00AA11DF" w:rsidP="00760FF7">
            <w:pPr>
              <w:pStyle w:val="TAH"/>
            </w:pPr>
            <w:r w:rsidRPr="006C53D9">
              <w:t>UE power class</w:t>
            </w:r>
          </w:p>
        </w:tc>
        <w:tc>
          <w:tcPr>
            <w:tcW w:w="1443" w:type="dxa"/>
            <w:shd w:val="clear" w:color="auto" w:fill="auto"/>
            <w:vAlign w:val="center"/>
          </w:tcPr>
          <w:p w14:paraId="20148C7D" w14:textId="77777777" w:rsidR="00AA11DF" w:rsidRPr="006C53D9" w:rsidRDefault="00AA11DF" w:rsidP="00760FF7">
            <w:pPr>
              <w:pStyle w:val="TAH"/>
            </w:pPr>
            <w:r w:rsidRPr="006C53D9">
              <w:t>UE power class</w:t>
            </w:r>
          </w:p>
        </w:tc>
        <w:tc>
          <w:tcPr>
            <w:tcW w:w="1012" w:type="dxa"/>
            <w:vMerge/>
            <w:shd w:val="clear" w:color="auto" w:fill="auto"/>
          </w:tcPr>
          <w:p w14:paraId="4F5E4DA8" w14:textId="77777777" w:rsidR="00AA11DF" w:rsidRPr="006C53D9" w:rsidRDefault="00AA11DF" w:rsidP="00760FF7">
            <w:pPr>
              <w:pStyle w:val="TAH"/>
            </w:pPr>
          </w:p>
        </w:tc>
      </w:tr>
      <w:tr w:rsidR="00AA11DF" w:rsidRPr="006C53D9" w14:paraId="54184227" w14:textId="77777777" w:rsidTr="00760FF7">
        <w:trPr>
          <w:trHeight w:val="105"/>
          <w:jc w:val="center"/>
        </w:trPr>
        <w:tc>
          <w:tcPr>
            <w:tcW w:w="1171" w:type="dxa"/>
            <w:vMerge/>
            <w:shd w:val="clear" w:color="auto" w:fill="auto"/>
          </w:tcPr>
          <w:p w14:paraId="02B13E10" w14:textId="77777777" w:rsidR="00AA11DF" w:rsidRPr="006C53D9" w:rsidRDefault="00AA11DF" w:rsidP="00760FF7">
            <w:pPr>
              <w:pStyle w:val="TAH"/>
            </w:pPr>
          </w:p>
        </w:tc>
        <w:tc>
          <w:tcPr>
            <w:tcW w:w="1150" w:type="dxa"/>
            <w:vMerge/>
          </w:tcPr>
          <w:p w14:paraId="64A6A1AF" w14:textId="77777777" w:rsidR="00AA11DF" w:rsidRPr="006C53D9" w:rsidRDefault="00AA11DF" w:rsidP="00760FF7">
            <w:pPr>
              <w:pStyle w:val="TAH"/>
            </w:pPr>
          </w:p>
        </w:tc>
        <w:tc>
          <w:tcPr>
            <w:tcW w:w="1179" w:type="dxa"/>
            <w:vMerge/>
            <w:shd w:val="clear" w:color="auto" w:fill="auto"/>
            <w:vAlign w:val="center"/>
          </w:tcPr>
          <w:p w14:paraId="6795A76B" w14:textId="77777777" w:rsidR="00AA11DF" w:rsidRPr="006C53D9" w:rsidRDefault="00AA11DF" w:rsidP="00760FF7">
            <w:pPr>
              <w:pStyle w:val="TAH"/>
            </w:pPr>
          </w:p>
        </w:tc>
        <w:tc>
          <w:tcPr>
            <w:tcW w:w="959" w:type="dxa"/>
            <w:shd w:val="clear" w:color="auto" w:fill="auto"/>
            <w:vAlign w:val="center"/>
          </w:tcPr>
          <w:p w14:paraId="7344937A" w14:textId="77777777" w:rsidR="00AA11DF" w:rsidRPr="006C53D9" w:rsidRDefault="00AA11DF" w:rsidP="00760FF7">
            <w:pPr>
              <w:pStyle w:val="TAH"/>
            </w:pPr>
            <w:r w:rsidRPr="006C53D9">
              <w:t>1</w:t>
            </w:r>
          </w:p>
        </w:tc>
        <w:tc>
          <w:tcPr>
            <w:tcW w:w="959" w:type="dxa"/>
          </w:tcPr>
          <w:p w14:paraId="28DAA6D5" w14:textId="77777777" w:rsidR="00AA11DF" w:rsidRPr="006C53D9" w:rsidRDefault="00AA11DF" w:rsidP="00760FF7">
            <w:pPr>
              <w:pStyle w:val="TAH"/>
            </w:pPr>
            <w:r w:rsidRPr="006C53D9">
              <w:t>2</w:t>
            </w:r>
          </w:p>
        </w:tc>
        <w:tc>
          <w:tcPr>
            <w:tcW w:w="949" w:type="dxa"/>
          </w:tcPr>
          <w:p w14:paraId="673F086D" w14:textId="77777777" w:rsidR="00AA11DF" w:rsidRPr="006C53D9" w:rsidRDefault="00AA11DF" w:rsidP="00760FF7">
            <w:pPr>
              <w:pStyle w:val="TAH"/>
            </w:pPr>
            <w:r w:rsidRPr="006C53D9">
              <w:t>3</w:t>
            </w:r>
          </w:p>
        </w:tc>
        <w:tc>
          <w:tcPr>
            <w:tcW w:w="959" w:type="dxa"/>
          </w:tcPr>
          <w:p w14:paraId="78332FA3" w14:textId="77777777" w:rsidR="00AA11DF" w:rsidRPr="006C53D9" w:rsidRDefault="00AA11DF" w:rsidP="00760FF7">
            <w:pPr>
              <w:pStyle w:val="TAH"/>
            </w:pPr>
            <w:r w:rsidRPr="006C53D9">
              <w:t>4</w:t>
            </w:r>
          </w:p>
        </w:tc>
        <w:tc>
          <w:tcPr>
            <w:tcW w:w="1443" w:type="dxa"/>
            <w:shd w:val="clear" w:color="auto" w:fill="auto"/>
            <w:vAlign w:val="center"/>
          </w:tcPr>
          <w:p w14:paraId="5EB76B96" w14:textId="77777777" w:rsidR="00AA11DF" w:rsidRPr="006C53D9" w:rsidRDefault="00AA11DF" w:rsidP="00760FF7">
            <w:pPr>
              <w:pStyle w:val="TAH"/>
            </w:pPr>
            <w:r w:rsidRPr="006C53D9">
              <w:t>1, 2, 3, 4</w:t>
            </w:r>
          </w:p>
        </w:tc>
        <w:tc>
          <w:tcPr>
            <w:tcW w:w="1012" w:type="dxa"/>
            <w:vMerge/>
            <w:shd w:val="clear" w:color="auto" w:fill="auto"/>
          </w:tcPr>
          <w:p w14:paraId="3DA73E92" w14:textId="77777777" w:rsidR="00AA11DF" w:rsidRPr="006C53D9" w:rsidRDefault="00AA11DF" w:rsidP="00760FF7">
            <w:pPr>
              <w:pStyle w:val="TAH"/>
            </w:pPr>
          </w:p>
        </w:tc>
      </w:tr>
      <w:tr w:rsidR="00AA11DF" w:rsidRPr="006C53D9" w14:paraId="572C633A" w14:textId="77777777" w:rsidTr="00760FF7">
        <w:trPr>
          <w:jc w:val="center"/>
        </w:trPr>
        <w:tc>
          <w:tcPr>
            <w:tcW w:w="1171" w:type="dxa"/>
            <w:vMerge w:val="restart"/>
            <w:shd w:val="clear" w:color="auto" w:fill="auto"/>
            <w:vAlign w:val="center"/>
          </w:tcPr>
          <w:p w14:paraId="41AEA736" w14:textId="77777777" w:rsidR="00AA11DF" w:rsidRPr="006C53D9" w:rsidRDefault="00AA11DF" w:rsidP="00760FF7">
            <w:pPr>
              <w:pStyle w:val="TAC"/>
            </w:pPr>
            <w:r w:rsidRPr="006C53D9">
              <w:t>Conditions</w:t>
            </w:r>
          </w:p>
        </w:tc>
        <w:tc>
          <w:tcPr>
            <w:tcW w:w="1150" w:type="dxa"/>
            <w:vMerge w:val="restart"/>
            <w:vAlign w:val="center"/>
          </w:tcPr>
          <w:p w14:paraId="6451A2AC" w14:textId="77777777" w:rsidR="00AA11DF" w:rsidRPr="006C53D9" w:rsidRDefault="00AA11DF" w:rsidP="00760FF7">
            <w:pPr>
              <w:pStyle w:val="TAC"/>
            </w:pPr>
            <w:r w:rsidRPr="006C53D9">
              <w:t>Rx Beam Peak</w:t>
            </w:r>
          </w:p>
        </w:tc>
        <w:tc>
          <w:tcPr>
            <w:tcW w:w="1179" w:type="dxa"/>
            <w:shd w:val="clear" w:color="auto" w:fill="auto"/>
            <w:vAlign w:val="center"/>
          </w:tcPr>
          <w:p w14:paraId="2ADA9B71"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F8A1AAA" w14:textId="77777777" w:rsidR="00AA11DF" w:rsidRPr="006C53D9" w:rsidRDefault="00AA11DF" w:rsidP="00760FF7">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02DB2B8" w14:textId="77777777" w:rsidR="00AA11DF" w:rsidRPr="006C53D9" w:rsidRDefault="00AA11DF" w:rsidP="00760FF7">
            <w:pPr>
              <w:pStyle w:val="TAC"/>
            </w:pPr>
            <w:r w:rsidRPr="006C53D9">
              <w:t>-113.8</w:t>
            </w:r>
          </w:p>
        </w:tc>
        <w:tc>
          <w:tcPr>
            <w:tcW w:w="949" w:type="dxa"/>
            <w:vAlign w:val="center"/>
          </w:tcPr>
          <w:p w14:paraId="442DF0D8"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317D6A8F" w14:textId="77777777" w:rsidR="00AA11DF" w:rsidRPr="006C53D9" w:rsidRDefault="00AA11DF" w:rsidP="00760FF7">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36DAC7E"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17F2EA0"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469F1BC8" w14:textId="77777777" w:rsidTr="00760FF7">
        <w:trPr>
          <w:jc w:val="center"/>
        </w:trPr>
        <w:tc>
          <w:tcPr>
            <w:tcW w:w="1171" w:type="dxa"/>
            <w:vMerge/>
            <w:shd w:val="clear" w:color="auto" w:fill="auto"/>
            <w:vAlign w:val="center"/>
          </w:tcPr>
          <w:p w14:paraId="5CE77D43" w14:textId="77777777" w:rsidR="00AA11DF" w:rsidRPr="006C53D9" w:rsidRDefault="00AA11DF" w:rsidP="00760FF7">
            <w:pPr>
              <w:pStyle w:val="TAC"/>
            </w:pPr>
          </w:p>
        </w:tc>
        <w:tc>
          <w:tcPr>
            <w:tcW w:w="1150" w:type="dxa"/>
            <w:vMerge/>
          </w:tcPr>
          <w:p w14:paraId="37BD6156" w14:textId="77777777" w:rsidR="00AA11DF" w:rsidRPr="006C53D9" w:rsidRDefault="00AA11DF" w:rsidP="00760FF7">
            <w:pPr>
              <w:pStyle w:val="TAC"/>
              <w:rPr>
                <w:szCs w:val="22"/>
                <w:lang w:val="en-US"/>
              </w:rPr>
            </w:pPr>
          </w:p>
        </w:tc>
        <w:tc>
          <w:tcPr>
            <w:tcW w:w="1179" w:type="dxa"/>
            <w:shd w:val="clear" w:color="auto" w:fill="auto"/>
            <w:vAlign w:val="center"/>
          </w:tcPr>
          <w:p w14:paraId="774BEC97"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36C06095" w14:textId="77777777" w:rsidR="00AA11DF" w:rsidRPr="006C53D9" w:rsidRDefault="00AA11DF"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0D45F432" w14:textId="77777777" w:rsidR="00AA11DF" w:rsidRPr="006C53D9" w:rsidRDefault="00AA11DF" w:rsidP="00760FF7">
            <w:pPr>
              <w:pStyle w:val="TAC"/>
            </w:pPr>
            <w:r w:rsidRPr="006C53D9">
              <w:t>-113.8</w:t>
            </w:r>
          </w:p>
        </w:tc>
        <w:tc>
          <w:tcPr>
            <w:tcW w:w="949" w:type="dxa"/>
            <w:vAlign w:val="center"/>
          </w:tcPr>
          <w:p w14:paraId="4FB5E141"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0F8F5235" w14:textId="77777777" w:rsidR="00AA11DF" w:rsidRPr="006C53D9" w:rsidRDefault="00AA11DF"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08517BB2" w14:textId="77777777" w:rsidR="00AA11DF" w:rsidRPr="006C53D9" w:rsidRDefault="00AA11DF" w:rsidP="00760FF7">
            <w:pPr>
              <w:pStyle w:val="TAC"/>
              <w:rPr>
                <w:rFonts w:cs="Arial"/>
                <w:lang w:val="en-US"/>
              </w:rPr>
            </w:pPr>
          </w:p>
        </w:tc>
        <w:tc>
          <w:tcPr>
            <w:tcW w:w="1012" w:type="dxa"/>
            <w:vMerge/>
            <w:shd w:val="clear" w:color="auto" w:fill="auto"/>
            <w:vAlign w:val="center"/>
          </w:tcPr>
          <w:p w14:paraId="3903173C" w14:textId="77777777" w:rsidR="00AA11DF" w:rsidRPr="006C53D9" w:rsidRDefault="00AA11DF" w:rsidP="00760FF7">
            <w:pPr>
              <w:pStyle w:val="TAC"/>
              <w:rPr>
                <w:rFonts w:cs="Arial"/>
                <w:lang w:val="en-US"/>
              </w:rPr>
            </w:pPr>
          </w:p>
        </w:tc>
      </w:tr>
      <w:tr w:rsidR="00AA11DF" w:rsidRPr="006C53D9" w14:paraId="40E127DC" w14:textId="77777777" w:rsidTr="00760FF7">
        <w:trPr>
          <w:jc w:val="center"/>
        </w:trPr>
        <w:tc>
          <w:tcPr>
            <w:tcW w:w="1171" w:type="dxa"/>
            <w:vMerge/>
            <w:shd w:val="clear" w:color="auto" w:fill="auto"/>
            <w:vAlign w:val="center"/>
          </w:tcPr>
          <w:p w14:paraId="60F9B054" w14:textId="77777777" w:rsidR="00AA11DF" w:rsidRPr="006C53D9" w:rsidRDefault="00AA11DF" w:rsidP="00760FF7">
            <w:pPr>
              <w:pStyle w:val="TAC"/>
            </w:pPr>
          </w:p>
        </w:tc>
        <w:tc>
          <w:tcPr>
            <w:tcW w:w="1150" w:type="dxa"/>
            <w:vMerge/>
          </w:tcPr>
          <w:p w14:paraId="65EE7D33" w14:textId="77777777" w:rsidR="00AA11DF" w:rsidRPr="006C53D9" w:rsidRDefault="00AA11DF" w:rsidP="00760FF7">
            <w:pPr>
              <w:pStyle w:val="TAC"/>
              <w:rPr>
                <w:szCs w:val="22"/>
                <w:lang w:val="en-US"/>
              </w:rPr>
            </w:pPr>
          </w:p>
        </w:tc>
        <w:tc>
          <w:tcPr>
            <w:tcW w:w="1179" w:type="dxa"/>
            <w:shd w:val="clear" w:color="auto" w:fill="auto"/>
            <w:vAlign w:val="center"/>
          </w:tcPr>
          <w:p w14:paraId="094602F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EBA33A" w14:textId="77777777" w:rsidR="00AA11DF" w:rsidRPr="006C53D9" w:rsidRDefault="00AA11DF" w:rsidP="00760FF7">
            <w:pPr>
              <w:pStyle w:val="TAC"/>
              <w:rPr>
                <w:rFonts w:eastAsia="Yu Mincho"/>
                <w:lang w:eastAsia="ja-JP"/>
              </w:rPr>
            </w:pPr>
          </w:p>
        </w:tc>
        <w:tc>
          <w:tcPr>
            <w:tcW w:w="959" w:type="dxa"/>
            <w:vAlign w:val="center"/>
          </w:tcPr>
          <w:p w14:paraId="33E1D372" w14:textId="77777777" w:rsidR="00AA11DF" w:rsidRPr="006C53D9" w:rsidRDefault="00AA11DF" w:rsidP="00760FF7">
            <w:pPr>
              <w:pStyle w:val="TAC"/>
            </w:pPr>
          </w:p>
        </w:tc>
        <w:tc>
          <w:tcPr>
            <w:tcW w:w="949" w:type="dxa"/>
            <w:vAlign w:val="center"/>
          </w:tcPr>
          <w:p w14:paraId="79797B0D" w14:textId="77777777" w:rsidR="00AA11DF" w:rsidRPr="006C53D9" w:rsidRDefault="00AA11DF" w:rsidP="00760FF7">
            <w:pPr>
              <w:pStyle w:val="TAC"/>
              <w:rPr>
                <w:rFonts w:eastAsia="Yu Mincho"/>
                <w:lang w:eastAsia="ja-JP"/>
              </w:rPr>
            </w:pPr>
            <w:r>
              <w:rPr>
                <w:rFonts w:eastAsia="Yu Mincho"/>
                <w:lang w:eastAsia="ja-JP"/>
              </w:rPr>
              <w:t>-108.5</w:t>
            </w:r>
          </w:p>
        </w:tc>
        <w:tc>
          <w:tcPr>
            <w:tcW w:w="959" w:type="dxa"/>
            <w:vAlign w:val="center"/>
          </w:tcPr>
          <w:p w14:paraId="44729C3B"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7BE05CAB" w14:textId="77777777" w:rsidR="00AA11DF" w:rsidRPr="006C53D9" w:rsidRDefault="00AA11DF" w:rsidP="00760FF7">
            <w:pPr>
              <w:pStyle w:val="TAC"/>
              <w:rPr>
                <w:rFonts w:cs="Arial"/>
                <w:lang w:val="en-US"/>
              </w:rPr>
            </w:pPr>
          </w:p>
        </w:tc>
        <w:tc>
          <w:tcPr>
            <w:tcW w:w="1012" w:type="dxa"/>
            <w:vMerge/>
            <w:shd w:val="clear" w:color="auto" w:fill="auto"/>
            <w:vAlign w:val="center"/>
          </w:tcPr>
          <w:p w14:paraId="69501922" w14:textId="77777777" w:rsidR="00AA11DF" w:rsidRPr="006C53D9" w:rsidRDefault="00AA11DF" w:rsidP="00760FF7">
            <w:pPr>
              <w:pStyle w:val="TAC"/>
              <w:rPr>
                <w:rFonts w:cs="Arial"/>
                <w:lang w:val="en-US"/>
              </w:rPr>
            </w:pPr>
          </w:p>
        </w:tc>
      </w:tr>
      <w:tr w:rsidR="00AA11DF" w:rsidRPr="006C53D9" w14:paraId="16D285DD" w14:textId="77777777" w:rsidTr="00760FF7">
        <w:trPr>
          <w:jc w:val="center"/>
        </w:trPr>
        <w:tc>
          <w:tcPr>
            <w:tcW w:w="1171" w:type="dxa"/>
            <w:vMerge/>
            <w:shd w:val="clear" w:color="auto" w:fill="auto"/>
            <w:vAlign w:val="center"/>
          </w:tcPr>
          <w:p w14:paraId="18C2FC17" w14:textId="77777777" w:rsidR="00AA11DF" w:rsidRPr="006C53D9" w:rsidRDefault="00AA11DF" w:rsidP="00760FF7">
            <w:pPr>
              <w:pStyle w:val="TAC"/>
              <w:rPr>
                <w:lang w:val="en-US"/>
              </w:rPr>
            </w:pPr>
          </w:p>
        </w:tc>
        <w:tc>
          <w:tcPr>
            <w:tcW w:w="1150" w:type="dxa"/>
            <w:vMerge/>
          </w:tcPr>
          <w:p w14:paraId="0B4DB7AE" w14:textId="77777777" w:rsidR="00AA11DF" w:rsidRPr="006C53D9" w:rsidRDefault="00AA11DF" w:rsidP="00760FF7">
            <w:pPr>
              <w:pStyle w:val="TAC"/>
              <w:rPr>
                <w:szCs w:val="22"/>
                <w:lang w:val="en-US"/>
              </w:rPr>
            </w:pPr>
          </w:p>
        </w:tc>
        <w:tc>
          <w:tcPr>
            <w:tcW w:w="1179" w:type="dxa"/>
            <w:shd w:val="clear" w:color="auto" w:fill="auto"/>
            <w:vAlign w:val="center"/>
          </w:tcPr>
          <w:p w14:paraId="3F8C3FF7"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027EB197" w14:textId="77777777" w:rsidR="00AA11DF" w:rsidRPr="006C53D9" w:rsidRDefault="00AA11DF"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516F8C93" w14:textId="77777777" w:rsidR="00AA11DF" w:rsidRPr="006C53D9" w:rsidRDefault="00AA11DF" w:rsidP="00760FF7">
            <w:pPr>
              <w:pStyle w:val="TAC"/>
            </w:pPr>
          </w:p>
        </w:tc>
        <w:tc>
          <w:tcPr>
            <w:tcW w:w="949" w:type="dxa"/>
            <w:vAlign w:val="center"/>
          </w:tcPr>
          <w:p w14:paraId="3F70CF60" w14:textId="77777777" w:rsidR="00AA11DF" w:rsidRPr="006C53D9" w:rsidRDefault="00AA11DF" w:rsidP="00760FF7">
            <w:pPr>
              <w:pStyle w:val="TAC"/>
            </w:pPr>
            <w:r w:rsidRPr="006C53D9">
              <w:rPr>
                <w:rFonts w:eastAsia="Yu Mincho"/>
                <w:lang w:eastAsia="ja-JP"/>
              </w:rPr>
              <w:t>-109.5</w:t>
            </w:r>
          </w:p>
        </w:tc>
        <w:tc>
          <w:tcPr>
            <w:tcW w:w="959" w:type="dxa"/>
            <w:vAlign w:val="center"/>
          </w:tcPr>
          <w:p w14:paraId="65D07CE6"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A547A65" w14:textId="77777777" w:rsidR="00AA11DF" w:rsidRPr="006C53D9" w:rsidRDefault="00AA11DF" w:rsidP="00760FF7">
            <w:pPr>
              <w:pStyle w:val="TAC"/>
              <w:rPr>
                <w:rFonts w:cs="Arial"/>
                <w:lang w:val="en-US"/>
              </w:rPr>
            </w:pPr>
          </w:p>
        </w:tc>
        <w:tc>
          <w:tcPr>
            <w:tcW w:w="1012" w:type="dxa"/>
            <w:vMerge/>
            <w:shd w:val="clear" w:color="auto" w:fill="auto"/>
            <w:vAlign w:val="center"/>
          </w:tcPr>
          <w:p w14:paraId="65E82B50" w14:textId="77777777" w:rsidR="00AA11DF" w:rsidRPr="006C53D9" w:rsidRDefault="00AA11DF" w:rsidP="00760FF7">
            <w:pPr>
              <w:pStyle w:val="TAC"/>
              <w:rPr>
                <w:rFonts w:cs="Arial"/>
                <w:lang w:val="en-US"/>
              </w:rPr>
            </w:pPr>
          </w:p>
        </w:tc>
      </w:tr>
      <w:tr w:rsidR="00AA11DF" w:rsidRPr="006C53D9" w14:paraId="3EC0F9E4" w14:textId="77777777" w:rsidTr="00760FF7">
        <w:trPr>
          <w:jc w:val="center"/>
        </w:trPr>
        <w:tc>
          <w:tcPr>
            <w:tcW w:w="1171" w:type="dxa"/>
            <w:vMerge/>
            <w:shd w:val="clear" w:color="auto" w:fill="auto"/>
            <w:vAlign w:val="center"/>
          </w:tcPr>
          <w:p w14:paraId="2566350C" w14:textId="77777777" w:rsidR="00AA11DF" w:rsidRPr="006C53D9" w:rsidRDefault="00AA11DF" w:rsidP="00760FF7">
            <w:pPr>
              <w:pStyle w:val="TAC"/>
              <w:rPr>
                <w:lang w:val="en-US"/>
              </w:rPr>
            </w:pPr>
          </w:p>
        </w:tc>
        <w:tc>
          <w:tcPr>
            <w:tcW w:w="1150" w:type="dxa"/>
            <w:vMerge/>
          </w:tcPr>
          <w:p w14:paraId="5D0DC4F4" w14:textId="77777777" w:rsidR="00AA11DF" w:rsidRPr="006C53D9" w:rsidRDefault="00AA11DF" w:rsidP="00760FF7">
            <w:pPr>
              <w:pStyle w:val="TAC"/>
              <w:rPr>
                <w:szCs w:val="22"/>
                <w:lang w:val="en-US"/>
              </w:rPr>
            </w:pPr>
          </w:p>
        </w:tc>
        <w:tc>
          <w:tcPr>
            <w:tcW w:w="1179" w:type="dxa"/>
            <w:shd w:val="clear" w:color="auto" w:fill="auto"/>
            <w:vAlign w:val="center"/>
          </w:tcPr>
          <w:p w14:paraId="7449BC4C"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4BC9B2E2" w14:textId="77777777" w:rsidR="00AA11DF" w:rsidRPr="006C53D9" w:rsidRDefault="00AA11DF"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3E06AEF" w14:textId="77777777" w:rsidR="00AA11DF" w:rsidRPr="006C53D9" w:rsidRDefault="00AA11DF" w:rsidP="00760FF7">
            <w:pPr>
              <w:pStyle w:val="TAC"/>
            </w:pPr>
            <w:r w:rsidRPr="006C53D9">
              <w:t>-113.8</w:t>
            </w:r>
          </w:p>
        </w:tc>
        <w:tc>
          <w:tcPr>
            <w:tcW w:w="949" w:type="dxa"/>
            <w:vAlign w:val="center"/>
          </w:tcPr>
          <w:p w14:paraId="23731CB5" w14:textId="77777777" w:rsidR="00AA11DF" w:rsidRPr="006C53D9" w:rsidRDefault="00AA11DF" w:rsidP="00760FF7">
            <w:pPr>
              <w:pStyle w:val="TAC"/>
            </w:pPr>
            <w:r w:rsidRPr="006C53D9">
              <w:rPr>
                <w:rFonts w:eastAsia="Yu Mincho"/>
                <w:lang w:eastAsia="ja-JP"/>
              </w:rPr>
              <w:t>-112.1</w:t>
            </w:r>
          </w:p>
        </w:tc>
        <w:tc>
          <w:tcPr>
            <w:tcW w:w="959" w:type="dxa"/>
            <w:vAlign w:val="center"/>
          </w:tcPr>
          <w:p w14:paraId="122102FB" w14:textId="77777777" w:rsidR="00AA11DF" w:rsidRPr="006C53D9" w:rsidRDefault="00AA11DF"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77C05A4" w14:textId="77777777" w:rsidR="00AA11DF" w:rsidRPr="006C53D9" w:rsidRDefault="00AA11DF" w:rsidP="00760FF7">
            <w:pPr>
              <w:pStyle w:val="TAC"/>
              <w:rPr>
                <w:rFonts w:cs="Arial"/>
              </w:rPr>
            </w:pPr>
          </w:p>
        </w:tc>
        <w:tc>
          <w:tcPr>
            <w:tcW w:w="1012" w:type="dxa"/>
            <w:vMerge/>
            <w:shd w:val="clear" w:color="auto" w:fill="auto"/>
            <w:vAlign w:val="center"/>
          </w:tcPr>
          <w:p w14:paraId="0BF12FBC" w14:textId="77777777" w:rsidR="00AA11DF" w:rsidRPr="006C53D9" w:rsidRDefault="00AA11DF" w:rsidP="00760FF7">
            <w:pPr>
              <w:pStyle w:val="TAC"/>
              <w:rPr>
                <w:rFonts w:cs="Arial"/>
                <w:lang w:val="en-US"/>
              </w:rPr>
            </w:pPr>
          </w:p>
        </w:tc>
      </w:tr>
      <w:tr w:rsidR="00AA11DF" w:rsidRPr="006C53D9" w14:paraId="76EBAEC9" w14:textId="77777777" w:rsidTr="00760FF7">
        <w:trPr>
          <w:jc w:val="center"/>
        </w:trPr>
        <w:tc>
          <w:tcPr>
            <w:tcW w:w="1171" w:type="dxa"/>
            <w:vMerge/>
            <w:shd w:val="clear" w:color="auto" w:fill="auto"/>
            <w:vAlign w:val="center"/>
          </w:tcPr>
          <w:p w14:paraId="0C3F7B52" w14:textId="77777777" w:rsidR="00AA11DF" w:rsidRPr="006C53D9" w:rsidRDefault="00AA11DF" w:rsidP="00760FF7">
            <w:pPr>
              <w:pStyle w:val="TAC"/>
              <w:rPr>
                <w:lang w:val="en-US"/>
              </w:rPr>
            </w:pPr>
          </w:p>
        </w:tc>
        <w:tc>
          <w:tcPr>
            <w:tcW w:w="1150" w:type="dxa"/>
            <w:vMerge w:val="restart"/>
            <w:vAlign w:val="center"/>
          </w:tcPr>
          <w:p w14:paraId="7A6AA3F2"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68206CBA"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EF8187A" w14:textId="77777777" w:rsidR="00AA11DF" w:rsidRPr="006C53D9" w:rsidRDefault="00AA11DF"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4ECFD24B" w14:textId="77777777" w:rsidR="00AA11DF" w:rsidRPr="006C53D9" w:rsidRDefault="00AA11DF" w:rsidP="00760FF7">
            <w:pPr>
              <w:pStyle w:val="TAC"/>
            </w:pPr>
            <w:r w:rsidRPr="006C53D9">
              <w:t>-102.8</w:t>
            </w:r>
          </w:p>
        </w:tc>
        <w:tc>
          <w:tcPr>
            <w:tcW w:w="949" w:type="dxa"/>
            <w:vAlign w:val="center"/>
          </w:tcPr>
          <w:p w14:paraId="15C35626"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1CCAD8D" w14:textId="77777777" w:rsidR="00AA11DF" w:rsidRPr="006C53D9" w:rsidRDefault="00AA11DF" w:rsidP="00760FF7">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42AA11D"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273936E"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021D3392" w14:textId="77777777" w:rsidTr="00760FF7">
        <w:trPr>
          <w:jc w:val="center"/>
        </w:trPr>
        <w:tc>
          <w:tcPr>
            <w:tcW w:w="1171" w:type="dxa"/>
            <w:vMerge/>
            <w:shd w:val="clear" w:color="auto" w:fill="auto"/>
            <w:vAlign w:val="center"/>
          </w:tcPr>
          <w:p w14:paraId="4A9D4E54" w14:textId="77777777" w:rsidR="00AA11DF" w:rsidRPr="006C53D9" w:rsidRDefault="00AA11DF" w:rsidP="00760FF7">
            <w:pPr>
              <w:pStyle w:val="TAC"/>
              <w:rPr>
                <w:lang w:val="en-US"/>
              </w:rPr>
            </w:pPr>
          </w:p>
        </w:tc>
        <w:tc>
          <w:tcPr>
            <w:tcW w:w="1150" w:type="dxa"/>
            <w:vMerge/>
          </w:tcPr>
          <w:p w14:paraId="0FD2C95B" w14:textId="77777777" w:rsidR="00AA11DF" w:rsidRPr="006C53D9" w:rsidRDefault="00AA11DF" w:rsidP="00760FF7">
            <w:pPr>
              <w:pStyle w:val="TAC"/>
              <w:rPr>
                <w:szCs w:val="22"/>
                <w:lang w:val="en-US"/>
              </w:rPr>
            </w:pPr>
          </w:p>
        </w:tc>
        <w:tc>
          <w:tcPr>
            <w:tcW w:w="1179" w:type="dxa"/>
            <w:shd w:val="clear" w:color="auto" w:fill="auto"/>
            <w:vAlign w:val="center"/>
          </w:tcPr>
          <w:p w14:paraId="24835D8F"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5EA904F3" w14:textId="77777777" w:rsidR="00AA11DF" w:rsidRPr="006C53D9" w:rsidRDefault="00AA11DF"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52FBB7E" w14:textId="77777777" w:rsidR="00AA11DF" w:rsidRPr="006C53D9" w:rsidRDefault="00AA11DF" w:rsidP="00760FF7">
            <w:pPr>
              <w:pStyle w:val="TAC"/>
            </w:pPr>
            <w:r w:rsidRPr="006C53D9">
              <w:t>-102.8</w:t>
            </w:r>
          </w:p>
        </w:tc>
        <w:tc>
          <w:tcPr>
            <w:tcW w:w="949" w:type="dxa"/>
            <w:vAlign w:val="center"/>
          </w:tcPr>
          <w:p w14:paraId="633882C0"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9FCDF83" w14:textId="77777777" w:rsidR="00AA11DF" w:rsidRPr="006C53D9" w:rsidRDefault="00AA11DF"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175D50"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C638CCC"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6143E10A" w14:textId="77777777" w:rsidTr="00760FF7">
        <w:trPr>
          <w:jc w:val="center"/>
        </w:trPr>
        <w:tc>
          <w:tcPr>
            <w:tcW w:w="1171" w:type="dxa"/>
            <w:vMerge/>
            <w:shd w:val="clear" w:color="auto" w:fill="auto"/>
            <w:vAlign w:val="center"/>
          </w:tcPr>
          <w:p w14:paraId="35502A20" w14:textId="77777777" w:rsidR="00AA11DF" w:rsidRPr="006C53D9" w:rsidRDefault="00AA11DF" w:rsidP="00760FF7">
            <w:pPr>
              <w:pStyle w:val="TAC"/>
              <w:rPr>
                <w:lang w:val="en-US"/>
              </w:rPr>
            </w:pPr>
          </w:p>
        </w:tc>
        <w:tc>
          <w:tcPr>
            <w:tcW w:w="1150" w:type="dxa"/>
            <w:vMerge/>
          </w:tcPr>
          <w:p w14:paraId="5F6CEF68" w14:textId="77777777" w:rsidR="00AA11DF" w:rsidRPr="006C53D9" w:rsidRDefault="00AA11DF" w:rsidP="00760FF7">
            <w:pPr>
              <w:pStyle w:val="TAC"/>
              <w:rPr>
                <w:szCs w:val="22"/>
                <w:lang w:val="en-US"/>
              </w:rPr>
            </w:pPr>
          </w:p>
        </w:tc>
        <w:tc>
          <w:tcPr>
            <w:tcW w:w="1179" w:type="dxa"/>
            <w:shd w:val="clear" w:color="auto" w:fill="auto"/>
            <w:vAlign w:val="center"/>
          </w:tcPr>
          <w:p w14:paraId="71295B3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9C7503" w14:textId="77777777" w:rsidR="00AA11DF" w:rsidRPr="006C53D9" w:rsidRDefault="00AA11DF" w:rsidP="00760FF7">
            <w:pPr>
              <w:pStyle w:val="TAC"/>
              <w:rPr>
                <w:rFonts w:eastAsia="Yu Mincho"/>
                <w:lang w:eastAsia="ja-JP"/>
              </w:rPr>
            </w:pPr>
          </w:p>
        </w:tc>
        <w:tc>
          <w:tcPr>
            <w:tcW w:w="959" w:type="dxa"/>
            <w:vAlign w:val="center"/>
          </w:tcPr>
          <w:p w14:paraId="3F41EB00" w14:textId="77777777" w:rsidR="00AA11DF" w:rsidRPr="006C53D9" w:rsidRDefault="00AA11DF" w:rsidP="00760FF7">
            <w:pPr>
              <w:pStyle w:val="TAC"/>
            </w:pPr>
          </w:p>
        </w:tc>
        <w:tc>
          <w:tcPr>
            <w:tcW w:w="949" w:type="dxa"/>
            <w:vAlign w:val="center"/>
          </w:tcPr>
          <w:p w14:paraId="5EE142F4" w14:textId="77777777" w:rsidR="00AA11DF" w:rsidRPr="006C53D9" w:rsidRDefault="00AA11DF" w:rsidP="00760FF7">
            <w:pPr>
              <w:pStyle w:val="TAC"/>
              <w:rPr>
                <w:rFonts w:eastAsia="Yu Mincho"/>
                <w:lang w:eastAsia="ja-JP"/>
              </w:rPr>
            </w:pPr>
            <w:r>
              <w:rPr>
                <w:rFonts w:eastAsia="Yu Mincho"/>
                <w:lang w:eastAsia="ja-JP"/>
              </w:rPr>
              <w:t>-95.7</w:t>
            </w:r>
          </w:p>
        </w:tc>
        <w:tc>
          <w:tcPr>
            <w:tcW w:w="959" w:type="dxa"/>
            <w:vAlign w:val="center"/>
          </w:tcPr>
          <w:p w14:paraId="02D27053"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5E2BBFEC"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4F6E9B2D"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6AB55" w14:textId="77777777" w:rsidTr="00760FF7">
        <w:trPr>
          <w:jc w:val="center"/>
        </w:trPr>
        <w:tc>
          <w:tcPr>
            <w:tcW w:w="1171" w:type="dxa"/>
            <w:vMerge/>
            <w:shd w:val="clear" w:color="auto" w:fill="auto"/>
            <w:vAlign w:val="center"/>
          </w:tcPr>
          <w:p w14:paraId="041D38B8" w14:textId="77777777" w:rsidR="00AA11DF" w:rsidRPr="006C53D9" w:rsidRDefault="00AA11DF" w:rsidP="00760FF7">
            <w:pPr>
              <w:pStyle w:val="TAC"/>
              <w:rPr>
                <w:lang w:val="en-US"/>
              </w:rPr>
            </w:pPr>
          </w:p>
        </w:tc>
        <w:tc>
          <w:tcPr>
            <w:tcW w:w="1150" w:type="dxa"/>
            <w:vMerge/>
          </w:tcPr>
          <w:p w14:paraId="70159686" w14:textId="77777777" w:rsidR="00AA11DF" w:rsidRPr="006C53D9" w:rsidRDefault="00AA11DF" w:rsidP="00760FF7">
            <w:pPr>
              <w:pStyle w:val="TAC"/>
              <w:rPr>
                <w:szCs w:val="22"/>
                <w:lang w:val="en-US"/>
              </w:rPr>
            </w:pPr>
          </w:p>
        </w:tc>
        <w:tc>
          <w:tcPr>
            <w:tcW w:w="1179" w:type="dxa"/>
            <w:shd w:val="clear" w:color="auto" w:fill="auto"/>
            <w:vAlign w:val="center"/>
          </w:tcPr>
          <w:p w14:paraId="073C8EEA"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394360C7" w14:textId="77777777" w:rsidR="00AA11DF" w:rsidRPr="006C53D9" w:rsidRDefault="00AA11DF"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8E48DDA" w14:textId="77777777" w:rsidR="00AA11DF" w:rsidRPr="006C53D9" w:rsidRDefault="00AA11DF" w:rsidP="00760FF7">
            <w:pPr>
              <w:pStyle w:val="TAC"/>
            </w:pPr>
          </w:p>
        </w:tc>
        <w:tc>
          <w:tcPr>
            <w:tcW w:w="949" w:type="dxa"/>
            <w:vAlign w:val="center"/>
          </w:tcPr>
          <w:p w14:paraId="2322E30D" w14:textId="77777777" w:rsidR="00AA11DF" w:rsidRPr="006C53D9" w:rsidRDefault="00AA11DF" w:rsidP="00760FF7">
            <w:pPr>
              <w:pStyle w:val="TAC"/>
            </w:pPr>
            <w:r w:rsidRPr="006C53D9">
              <w:rPr>
                <w:rFonts w:eastAsia="Yu Mincho"/>
                <w:lang w:eastAsia="ja-JP"/>
              </w:rPr>
              <w:t>-96.9</w:t>
            </w:r>
          </w:p>
        </w:tc>
        <w:tc>
          <w:tcPr>
            <w:tcW w:w="959" w:type="dxa"/>
            <w:vAlign w:val="center"/>
          </w:tcPr>
          <w:p w14:paraId="0C6D310F" w14:textId="77777777" w:rsidR="00AA11DF" w:rsidRPr="006C53D9" w:rsidRDefault="00AA11DF"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3FFBCE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14FFBDF2"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1FE6F100" w14:textId="77777777" w:rsidTr="00760FF7">
        <w:trPr>
          <w:jc w:val="center"/>
        </w:trPr>
        <w:tc>
          <w:tcPr>
            <w:tcW w:w="1171" w:type="dxa"/>
            <w:vMerge/>
            <w:shd w:val="clear" w:color="auto" w:fill="auto"/>
            <w:vAlign w:val="center"/>
          </w:tcPr>
          <w:p w14:paraId="10879B1F" w14:textId="77777777" w:rsidR="00AA11DF" w:rsidRPr="006C53D9" w:rsidRDefault="00AA11DF" w:rsidP="00760FF7">
            <w:pPr>
              <w:pStyle w:val="TAC"/>
              <w:rPr>
                <w:lang w:val="en-US"/>
              </w:rPr>
            </w:pPr>
          </w:p>
        </w:tc>
        <w:tc>
          <w:tcPr>
            <w:tcW w:w="1150" w:type="dxa"/>
            <w:vMerge/>
          </w:tcPr>
          <w:p w14:paraId="3D56B36D" w14:textId="77777777" w:rsidR="00AA11DF" w:rsidRPr="006C53D9" w:rsidRDefault="00AA11DF" w:rsidP="00760FF7">
            <w:pPr>
              <w:pStyle w:val="TAC"/>
              <w:rPr>
                <w:szCs w:val="22"/>
                <w:lang w:val="en-US"/>
              </w:rPr>
            </w:pPr>
          </w:p>
        </w:tc>
        <w:tc>
          <w:tcPr>
            <w:tcW w:w="1179" w:type="dxa"/>
            <w:shd w:val="clear" w:color="auto" w:fill="auto"/>
            <w:vAlign w:val="center"/>
          </w:tcPr>
          <w:p w14:paraId="422E3B28"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02A05037" w14:textId="77777777" w:rsidR="00AA11DF" w:rsidRPr="006C53D9" w:rsidRDefault="00AA11DF"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B3209EC" w14:textId="77777777" w:rsidR="00AA11DF" w:rsidRPr="006C53D9" w:rsidRDefault="00AA11DF" w:rsidP="00760FF7">
            <w:pPr>
              <w:pStyle w:val="TAC"/>
            </w:pPr>
            <w:r w:rsidRPr="006C53D9">
              <w:t>-102.8</w:t>
            </w:r>
          </w:p>
        </w:tc>
        <w:tc>
          <w:tcPr>
            <w:tcW w:w="949" w:type="dxa"/>
            <w:vAlign w:val="center"/>
          </w:tcPr>
          <w:p w14:paraId="29B38891" w14:textId="77777777" w:rsidR="00AA11DF" w:rsidRPr="006C53D9" w:rsidRDefault="00AA11DF" w:rsidP="00760FF7">
            <w:pPr>
              <w:pStyle w:val="TAC"/>
            </w:pPr>
            <w:r w:rsidRPr="006C53D9">
              <w:rPr>
                <w:rFonts w:eastAsia="Yu Mincho"/>
                <w:lang w:eastAsia="ja-JP"/>
              </w:rPr>
              <w:t>-101.2</w:t>
            </w:r>
          </w:p>
        </w:tc>
        <w:tc>
          <w:tcPr>
            <w:tcW w:w="959" w:type="dxa"/>
            <w:vAlign w:val="center"/>
          </w:tcPr>
          <w:p w14:paraId="678AE762" w14:textId="77777777" w:rsidR="00AA11DF" w:rsidRPr="006C53D9" w:rsidRDefault="00AA11DF"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6DB8A18"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F4D9F5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72FF23EB" w14:textId="77777777" w:rsidTr="00760FF7">
        <w:trPr>
          <w:jc w:val="center"/>
        </w:trPr>
        <w:tc>
          <w:tcPr>
            <w:tcW w:w="9781" w:type="dxa"/>
            <w:gridSpan w:val="9"/>
            <w:shd w:val="clear" w:color="auto" w:fill="auto"/>
            <w:vAlign w:val="center"/>
          </w:tcPr>
          <w:p w14:paraId="79B85467"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2F8AF798"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1494595" w14:textId="77777777" w:rsidR="00AA11DF" w:rsidRPr="006C53D9" w:rsidRDefault="00AA11DF" w:rsidP="00AA11DF">
            <w:pPr>
              <w:pStyle w:val="TAN"/>
              <w:rPr>
                <w:lang w:val="en-US"/>
              </w:rPr>
            </w:pPr>
            <w:r w:rsidRPr="006C53D9">
              <w:t>Note 3:</w:t>
            </w:r>
            <w:r w:rsidRPr="006C53D9">
              <w:tab/>
            </w:r>
            <w:r w:rsidRPr="007331B6">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t>s</w:t>
            </w:r>
            <w:r w:rsidRPr="00DB2FAB">
              <w:t>pherical</w:t>
            </w:r>
            <w:r w:rsidRPr="007331B6">
              <w:t xml:space="preserve">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 xml:space="preserve">TS 38.101-2 </w:t>
            </w:r>
            <w:r w:rsidRPr="007331B6">
              <w:t>[19].</w:t>
            </w:r>
          </w:p>
        </w:tc>
      </w:tr>
    </w:tbl>
    <w:p w14:paraId="4111D074" w14:textId="77777777" w:rsidR="00AA11DF" w:rsidRPr="006C53D9" w:rsidRDefault="00AA11DF" w:rsidP="00AA11DF">
      <w:pPr>
        <w:jc w:val="both"/>
        <w:rPr>
          <w:lang w:eastAsia="ja-JP"/>
        </w:rPr>
      </w:pPr>
    </w:p>
    <w:p w14:paraId="6376CEAD" w14:textId="77777777" w:rsidR="00AA11DF" w:rsidRPr="006C53D9" w:rsidRDefault="00AA11DF" w:rsidP="00AA11DF">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5FE3A933"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BDEE803" w14:textId="77777777" w:rsidR="00AA11DF" w:rsidRPr="006C53D9" w:rsidRDefault="00AA11DF" w:rsidP="00AA11DF">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01993BAB" w14:textId="03EBC6D9" w:rsidR="00132AEA" w:rsidRDefault="00132AEA" w:rsidP="00096867">
      <w:pPr>
        <w:jc w:val="both"/>
        <w:rPr>
          <w:lang w:eastAsia="ja-JP"/>
        </w:rPr>
      </w:pPr>
    </w:p>
    <w:p w14:paraId="4E0826C7" w14:textId="77777777" w:rsidR="00132AEA" w:rsidRPr="006C53D9" w:rsidRDefault="00132AEA" w:rsidP="00132AEA">
      <w:pPr>
        <w:pStyle w:val="Heading2"/>
      </w:pPr>
      <w:r>
        <w:t>B.2.13</w:t>
      </w:r>
      <w:r w:rsidRPr="006C53D9">
        <w:tab/>
        <w:t xml:space="preserve">Conditions for NR </w:t>
      </w:r>
      <w:r>
        <w:rPr>
          <w:rFonts w:hint="eastAsia"/>
          <w:lang w:eastAsia="zh-CN"/>
        </w:rPr>
        <w:t xml:space="preserve">CSI-RS based </w:t>
      </w:r>
      <w:r w:rsidRPr="006C53D9">
        <w:t>inter-frequency measurements</w:t>
      </w:r>
    </w:p>
    <w:p w14:paraId="4207E578" w14:textId="77777777" w:rsidR="00AA11DF" w:rsidRPr="006C53D9" w:rsidRDefault="00AA11DF" w:rsidP="00AA11DF">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3FB09BB" w14:textId="77777777" w:rsidR="00AA11DF" w:rsidRPr="006C53D9" w:rsidRDefault="00AA11DF" w:rsidP="00AA11DF">
      <w:r w:rsidRPr="006C53D9">
        <w:t xml:space="preserve">The conditions are defined in Table </w:t>
      </w:r>
      <w:r>
        <w:t>B.2.13</w:t>
      </w:r>
      <w:r w:rsidRPr="006C53D9">
        <w:t>-1 for FR1 NR cells.</w:t>
      </w:r>
    </w:p>
    <w:p w14:paraId="10B11C4F" w14:textId="77777777" w:rsidR="00AA11DF" w:rsidRPr="006C53D9" w:rsidRDefault="00AA11DF" w:rsidP="00AA11DF">
      <w:r w:rsidRPr="006C53D9">
        <w:t xml:space="preserve">The conditions are defined in Table </w:t>
      </w:r>
      <w:r>
        <w:t>B.2.13</w:t>
      </w:r>
      <w:r w:rsidRPr="006C53D9">
        <w:t>-2 for FR2 NR cells.</w:t>
      </w:r>
    </w:p>
    <w:p w14:paraId="7597C036" w14:textId="77777777" w:rsidR="00AA11DF" w:rsidRPr="006C53D9" w:rsidRDefault="00AA11DF" w:rsidP="00AA11DF">
      <w:pPr>
        <w:pStyle w:val="TH"/>
      </w:pPr>
      <w:r w:rsidRPr="006C53D9">
        <w:lastRenderedPageBreak/>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AA11DF" w:rsidRPr="006C53D9" w14:paraId="49B5AE21" w14:textId="77777777" w:rsidTr="00760FF7">
        <w:trPr>
          <w:trHeight w:val="105"/>
        </w:trPr>
        <w:tc>
          <w:tcPr>
            <w:tcW w:w="588" w:type="pct"/>
            <w:vMerge w:val="restart"/>
            <w:shd w:val="clear" w:color="auto" w:fill="auto"/>
            <w:vAlign w:val="center"/>
          </w:tcPr>
          <w:p w14:paraId="59B5DCB0" w14:textId="77777777" w:rsidR="00AA11DF" w:rsidRPr="006C53D9" w:rsidRDefault="00AA11DF" w:rsidP="00AA11DF">
            <w:pPr>
              <w:pStyle w:val="TAH"/>
            </w:pPr>
            <w:r w:rsidRPr="006C53D9">
              <w:t>Parameter</w:t>
            </w:r>
          </w:p>
        </w:tc>
        <w:tc>
          <w:tcPr>
            <w:tcW w:w="1468" w:type="pct"/>
            <w:vMerge w:val="restart"/>
            <w:shd w:val="clear" w:color="auto" w:fill="auto"/>
            <w:vAlign w:val="center"/>
          </w:tcPr>
          <w:p w14:paraId="30E03C8E" w14:textId="77777777" w:rsidR="00AA11DF" w:rsidRPr="006C53D9" w:rsidRDefault="00AA11DF" w:rsidP="00AA11DF">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257FEDA7" w14:textId="77777777" w:rsidR="00AA11DF" w:rsidRDefault="00AA11DF" w:rsidP="00AA11DF">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37CCDFE2"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7462511D" w14:textId="77777777" w:rsidTr="00760FF7">
        <w:trPr>
          <w:trHeight w:val="105"/>
        </w:trPr>
        <w:tc>
          <w:tcPr>
            <w:tcW w:w="588" w:type="pct"/>
            <w:vMerge/>
            <w:shd w:val="clear" w:color="auto" w:fill="auto"/>
          </w:tcPr>
          <w:p w14:paraId="59E5F756" w14:textId="77777777" w:rsidR="00AA11DF" w:rsidRPr="006C53D9" w:rsidRDefault="00AA11DF" w:rsidP="00AA11DF">
            <w:pPr>
              <w:pStyle w:val="TAH"/>
            </w:pPr>
          </w:p>
        </w:tc>
        <w:tc>
          <w:tcPr>
            <w:tcW w:w="1468" w:type="pct"/>
            <w:vMerge/>
            <w:shd w:val="clear" w:color="auto" w:fill="auto"/>
            <w:vAlign w:val="center"/>
          </w:tcPr>
          <w:p w14:paraId="664E85CB" w14:textId="77777777" w:rsidR="00AA11DF" w:rsidRPr="006C53D9" w:rsidRDefault="00AA11DF" w:rsidP="00AA11DF">
            <w:pPr>
              <w:pStyle w:val="TAH"/>
            </w:pPr>
          </w:p>
        </w:tc>
        <w:tc>
          <w:tcPr>
            <w:tcW w:w="2150" w:type="pct"/>
            <w:gridSpan w:val="3"/>
            <w:shd w:val="clear" w:color="auto" w:fill="auto"/>
            <w:vAlign w:val="center"/>
          </w:tcPr>
          <w:p w14:paraId="6D6F97A2" w14:textId="77777777" w:rsidR="00AA11DF" w:rsidRPr="006C53D9" w:rsidRDefault="00AA11DF" w:rsidP="00AA11DF">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6D19085A" w14:textId="77777777" w:rsidR="00AA11DF" w:rsidRPr="006C53D9" w:rsidRDefault="00AA11DF" w:rsidP="00AA11DF">
            <w:pPr>
              <w:pStyle w:val="TAH"/>
            </w:pPr>
            <w:r w:rsidRPr="006C53D9">
              <w:t>dB</w:t>
            </w:r>
          </w:p>
        </w:tc>
      </w:tr>
      <w:tr w:rsidR="00AA11DF" w:rsidRPr="006C53D9" w14:paraId="4AA6A8A8" w14:textId="77777777" w:rsidTr="00C71712">
        <w:trPr>
          <w:trHeight w:val="105"/>
        </w:trPr>
        <w:tc>
          <w:tcPr>
            <w:tcW w:w="588" w:type="pct"/>
            <w:vMerge/>
            <w:shd w:val="clear" w:color="auto" w:fill="auto"/>
          </w:tcPr>
          <w:p w14:paraId="7ACEBF71" w14:textId="77777777" w:rsidR="00AA11DF" w:rsidRPr="006C53D9" w:rsidRDefault="00AA11DF" w:rsidP="00760FF7">
            <w:pPr>
              <w:pStyle w:val="TAH"/>
            </w:pPr>
          </w:p>
        </w:tc>
        <w:tc>
          <w:tcPr>
            <w:tcW w:w="1468" w:type="pct"/>
            <w:vMerge/>
            <w:shd w:val="clear" w:color="auto" w:fill="auto"/>
            <w:vAlign w:val="center"/>
          </w:tcPr>
          <w:p w14:paraId="68934045" w14:textId="77777777" w:rsidR="00AA11DF" w:rsidRPr="006C53D9" w:rsidRDefault="00AA11DF" w:rsidP="00760FF7">
            <w:pPr>
              <w:pStyle w:val="TAH"/>
            </w:pPr>
          </w:p>
        </w:tc>
        <w:tc>
          <w:tcPr>
            <w:tcW w:w="677" w:type="pct"/>
            <w:shd w:val="clear" w:color="auto" w:fill="auto"/>
            <w:vAlign w:val="center"/>
          </w:tcPr>
          <w:p w14:paraId="74157865"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76B8B90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30 kHz</w:t>
            </w:r>
          </w:p>
        </w:tc>
        <w:tc>
          <w:tcPr>
            <w:tcW w:w="795" w:type="pct"/>
          </w:tcPr>
          <w:p w14:paraId="279ED840"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13DAC43A" w14:textId="77777777" w:rsidR="00AA11DF" w:rsidRPr="006C53D9" w:rsidRDefault="00AA11DF" w:rsidP="00760FF7">
            <w:pPr>
              <w:pStyle w:val="TAH"/>
            </w:pPr>
          </w:p>
        </w:tc>
      </w:tr>
      <w:tr w:rsidR="00AA11DF" w:rsidRPr="006C53D9" w14:paraId="224A97A8" w14:textId="77777777" w:rsidTr="00C71712">
        <w:tc>
          <w:tcPr>
            <w:tcW w:w="588" w:type="pct"/>
            <w:vMerge w:val="restart"/>
            <w:shd w:val="clear" w:color="auto" w:fill="auto"/>
            <w:vAlign w:val="center"/>
          </w:tcPr>
          <w:p w14:paraId="76A108B9" w14:textId="77777777" w:rsidR="00AA11DF" w:rsidRPr="006C53D9" w:rsidRDefault="00AA11DF" w:rsidP="00760FF7">
            <w:pPr>
              <w:pStyle w:val="TAH"/>
            </w:pPr>
            <w:r w:rsidRPr="006C53D9">
              <w:t>Conditions</w:t>
            </w:r>
          </w:p>
        </w:tc>
        <w:tc>
          <w:tcPr>
            <w:tcW w:w="1468" w:type="pct"/>
            <w:shd w:val="clear" w:color="auto" w:fill="auto"/>
          </w:tcPr>
          <w:p w14:paraId="1AD89D4A" w14:textId="77777777" w:rsidR="00AA11DF" w:rsidRPr="006C53D9" w:rsidRDefault="00AA11DF" w:rsidP="00760FF7">
            <w:pPr>
              <w:pStyle w:val="TAC"/>
            </w:pPr>
            <w:r w:rsidRPr="006C53D9">
              <w:t xml:space="preserve">NR_FDD_FR1_A, NR_TDD_FR1_A, </w:t>
            </w:r>
            <w:r w:rsidRPr="006C53D9">
              <w:rPr>
                <w:lang w:val="en-US"/>
              </w:rPr>
              <w:t>NR_SDL_FR1_A</w:t>
            </w:r>
          </w:p>
        </w:tc>
        <w:tc>
          <w:tcPr>
            <w:tcW w:w="677" w:type="pct"/>
            <w:shd w:val="clear" w:color="auto" w:fill="auto"/>
            <w:vAlign w:val="center"/>
          </w:tcPr>
          <w:p w14:paraId="0316F1EF" w14:textId="77777777" w:rsidR="00AA11DF" w:rsidRPr="006C53D9" w:rsidRDefault="00AA11DF" w:rsidP="00760FF7">
            <w:pPr>
              <w:pStyle w:val="TAC"/>
            </w:pPr>
            <w:r w:rsidRPr="006C53D9">
              <w:t>-125</w:t>
            </w:r>
          </w:p>
        </w:tc>
        <w:tc>
          <w:tcPr>
            <w:tcW w:w="678" w:type="pct"/>
            <w:shd w:val="clear" w:color="auto" w:fill="auto"/>
            <w:vAlign w:val="center"/>
          </w:tcPr>
          <w:p w14:paraId="224C0D55" w14:textId="77777777" w:rsidR="00AA11DF" w:rsidRPr="006C53D9" w:rsidRDefault="00AA11DF" w:rsidP="00760FF7">
            <w:pPr>
              <w:pStyle w:val="TAC"/>
            </w:pPr>
            <w:r w:rsidRPr="006C53D9">
              <w:t>-122</w:t>
            </w:r>
          </w:p>
        </w:tc>
        <w:tc>
          <w:tcPr>
            <w:tcW w:w="795" w:type="pct"/>
            <w:vAlign w:val="center"/>
          </w:tcPr>
          <w:p w14:paraId="5AA82F80" w14:textId="77777777" w:rsidR="00AA11DF" w:rsidRPr="006C53D9" w:rsidRDefault="00AA11DF" w:rsidP="00760FF7">
            <w:pPr>
              <w:pStyle w:val="TAC"/>
            </w:pPr>
            <w:r w:rsidRPr="009D05CE">
              <w:t>-119</w:t>
            </w:r>
          </w:p>
        </w:tc>
        <w:tc>
          <w:tcPr>
            <w:tcW w:w="795" w:type="pct"/>
            <w:vMerge w:val="restart"/>
            <w:shd w:val="clear" w:color="auto" w:fill="auto"/>
            <w:vAlign w:val="center"/>
          </w:tcPr>
          <w:p w14:paraId="01332622" w14:textId="77777777" w:rsidR="00AA11DF" w:rsidRPr="006C53D9" w:rsidRDefault="00AA11DF" w:rsidP="00760FF7">
            <w:pPr>
              <w:pStyle w:val="TAC"/>
              <w:rPr>
                <w:lang w:eastAsia="zh-CN"/>
              </w:rPr>
            </w:pPr>
            <w:r w:rsidRPr="006C53D9">
              <w:sym w:font="Symbol" w:char="F0B3"/>
            </w:r>
            <w:r w:rsidRPr="006C53D9">
              <w:t xml:space="preserve"> -</w:t>
            </w:r>
            <w:r>
              <w:rPr>
                <w:rFonts w:hint="eastAsia"/>
                <w:lang w:eastAsia="zh-CN"/>
              </w:rPr>
              <w:t>6</w:t>
            </w:r>
          </w:p>
        </w:tc>
      </w:tr>
      <w:tr w:rsidR="00AA11DF" w:rsidRPr="006C53D9" w14:paraId="37B7E744" w14:textId="77777777" w:rsidTr="00C71712">
        <w:tc>
          <w:tcPr>
            <w:tcW w:w="588" w:type="pct"/>
            <w:vMerge/>
            <w:shd w:val="clear" w:color="auto" w:fill="auto"/>
            <w:vAlign w:val="center"/>
          </w:tcPr>
          <w:p w14:paraId="22A8CF71"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412AE500" w14:textId="77777777" w:rsidR="00AA11DF" w:rsidRPr="006C53D9" w:rsidRDefault="00AA11DF" w:rsidP="00760FF7">
            <w:pPr>
              <w:pStyle w:val="TAC"/>
              <w:rPr>
                <w:lang w:val="sv-SE"/>
              </w:rPr>
            </w:pPr>
            <w:r w:rsidRPr="006C53D9">
              <w:rPr>
                <w:lang w:val="sv-SE"/>
              </w:rPr>
              <w:t>NR_FDD_FR1_B</w:t>
            </w:r>
          </w:p>
        </w:tc>
        <w:tc>
          <w:tcPr>
            <w:tcW w:w="677" w:type="pct"/>
            <w:shd w:val="clear" w:color="auto" w:fill="auto"/>
          </w:tcPr>
          <w:p w14:paraId="25A00303" w14:textId="77777777" w:rsidR="00AA11DF" w:rsidRPr="006C53D9" w:rsidRDefault="00AA11DF" w:rsidP="00760FF7">
            <w:pPr>
              <w:pStyle w:val="TAC"/>
            </w:pPr>
            <w:r w:rsidRPr="006C53D9">
              <w:t>-124.5</w:t>
            </w:r>
          </w:p>
        </w:tc>
        <w:tc>
          <w:tcPr>
            <w:tcW w:w="678" w:type="pct"/>
            <w:shd w:val="clear" w:color="auto" w:fill="auto"/>
          </w:tcPr>
          <w:p w14:paraId="06A04955" w14:textId="77777777" w:rsidR="00AA11DF" w:rsidRPr="006C53D9" w:rsidRDefault="00AA11DF" w:rsidP="00760FF7">
            <w:pPr>
              <w:pStyle w:val="TAC"/>
              <w:rPr>
                <w:lang w:val="sv-SE"/>
              </w:rPr>
            </w:pPr>
            <w:r w:rsidRPr="006C53D9">
              <w:t>-121.5</w:t>
            </w:r>
          </w:p>
        </w:tc>
        <w:tc>
          <w:tcPr>
            <w:tcW w:w="795" w:type="pct"/>
            <w:vAlign w:val="center"/>
          </w:tcPr>
          <w:p w14:paraId="4E2A010B" w14:textId="77777777" w:rsidR="00AA11DF" w:rsidRPr="006C53D9" w:rsidRDefault="00AA11DF" w:rsidP="00760FF7">
            <w:pPr>
              <w:pStyle w:val="TAC"/>
              <w:rPr>
                <w:lang w:val="sv-SE"/>
              </w:rPr>
            </w:pPr>
            <w:r w:rsidRPr="009D05CE">
              <w:t>-118.5</w:t>
            </w:r>
          </w:p>
        </w:tc>
        <w:tc>
          <w:tcPr>
            <w:tcW w:w="795" w:type="pct"/>
            <w:vMerge/>
            <w:shd w:val="clear" w:color="auto" w:fill="auto"/>
            <w:vAlign w:val="center"/>
          </w:tcPr>
          <w:p w14:paraId="3C76E18E" w14:textId="77777777" w:rsidR="00AA11DF" w:rsidRPr="006C53D9" w:rsidRDefault="00AA11DF" w:rsidP="00760FF7">
            <w:pPr>
              <w:pStyle w:val="TAC"/>
              <w:rPr>
                <w:lang w:val="sv-SE"/>
              </w:rPr>
            </w:pPr>
          </w:p>
        </w:tc>
      </w:tr>
      <w:tr w:rsidR="00AA11DF" w:rsidRPr="006C53D9" w14:paraId="6E62C445" w14:textId="77777777" w:rsidTr="00C71712">
        <w:tc>
          <w:tcPr>
            <w:tcW w:w="588" w:type="pct"/>
            <w:vMerge/>
            <w:shd w:val="clear" w:color="auto" w:fill="auto"/>
            <w:vAlign w:val="center"/>
          </w:tcPr>
          <w:p w14:paraId="252FFE03"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D30788E" w14:textId="77777777" w:rsidR="00AA11DF" w:rsidRPr="006C53D9" w:rsidRDefault="00AA11DF" w:rsidP="00760FF7">
            <w:pPr>
              <w:pStyle w:val="TAC"/>
              <w:rPr>
                <w:lang w:val="sv-SE"/>
              </w:rPr>
            </w:pPr>
            <w:r w:rsidRPr="006C53D9">
              <w:rPr>
                <w:lang w:val="sv-SE"/>
              </w:rPr>
              <w:t>NR_TDD_FR1_C</w:t>
            </w:r>
          </w:p>
        </w:tc>
        <w:tc>
          <w:tcPr>
            <w:tcW w:w="677" w:type="pct"/>
            <w:shd w:val="clear" w:color="auto" w:fill="auto"/>
            <w:vAlign w:val="center"/>
          </w:tcPr>
          <w:p w14:paraId="078DB3A9" w14:textId="77777777" w:rsidR="00AA11DF" w:rsidRPr="006C53D9" w:rsidRDefault="00AA11DF" w:rsidP="00760FF7">
            <w:pPr>
              <w:pStyle w:val="TAC"/>
            </w:pPr>
            <w:r w:rsidRPr="006C53D9">
              <w:t>-124</w:t>
            </w:r>
          </w:p>
        </w:tc>
        <w:tc>
          <w:tcPr>
            <w:tcW w:w="678" w:type="pct"/>
            <w:shd w:val="clear" w:color="auto" w:fill="auto"/>
            <w:vAlign w:val="center"/>
          </w:tcPr>
          <w:p w14:paraId="6232063A" w14:textId="77777777" w:rsidR="00AA11DF" w:rsidRPr="006C53D9" w:rsidRDefault="00AA11DF" w:rsidP="00760FF7">
            <w:pPr>
              <w:pStyle w:val="TAC"/>
              <w:rPr>
                <w:lang w:val="sv-SE"/>
              </w:rPr>
            </w:pPr>
            <w:r w:rsidRPr="006C53D9">
              <w:t>-121</w:t>
            </w:r>
          </w:p>
        </w:tc>
        <w:tc>
          <w:tcPr>
            <w:tcW w:w="795" w:type="pct"/>
            <w:vAlign w:val="center"/>
          </w:tcPr>
          <w:p w14:paraId="3425C2E0" w14:textId="77777777" w:rsidR="00AA11DF" w:rsidRPr="006C53D9" w:rsidRDefault="00AA11DF" w:rsidP="00760FF7">
            <w:pPr>
              <w:pStyle w:val="TAC"/>
              <w:rPr>
                <w:lang w:val="sv-SE"/>
              </w:rPr>
            </w:pPr>
            <w:r w:rsidRPr="009D05CE">
              <w:t>-118</w:t>
            </w:r>
          </w:p>
        </w:tc>
        <w:tc>
          <w:tcPr>
            <w:tcW w:w="795" w:type="pct"/>
            <w:vMerge/>
            <w:shd w:val="clear" w:color="auto" w:fill="auto"/>
            <w:vAlign w:val="center"/>
          </w:tcPr>
          <w:p w14:paraId="27B1E31E" w14:textId="77777777" w:rsidR="00AA11DF" w:rsidRPr="006C53D9" w:rsidRDefault="00AA11DF" w:rsidP="00760FF7">
            <w:pPr>
              <w:pStyle w:val="TAC"/>
              <w:rPr>
                <w:lang w:val="sv-SE"/>
              </w:rPr>
            </w:pPr>
          </w:p>
        </w:tc>
      </w:tr>
      <w:tr w:rsidR="00AA11DF" w:rsidRPr="006C53D9" w14:paraId="75AE7494" w14:textId="77777777" w:rsidTr="00C71712">
        <w:tc>
          <w:tcPr>
            <w:tcW w:w="588" w:type="pct"/>
            <w:vMerge/>
            <w:shd w:val="clear" w:color="auto" w:fill="auto"/>
            <w:vAlign w:val="center"/>
          </w:tcPr>
          <w:p w14:paraId="5E108B1E"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BB5E813" w14:textId="77777777" w:rsidR="00AA11DF" w:rsidRPr="006C53D9" w:rsidRDefault="00AA11DF" w:rsidP="00760FF7">
            <w:pPr>
              <w:pStyle w:val="TAC"/>
              <w:rPr>
                <w:lang w:val="sv-SE"/>
              </w:rPr>
            </w:pPr>
            <w:r w:rsidRPr="006C53D9">
              <w:rPr>
                <w:lang w:val="sv-SE"/>
              </w:rPr>
              <w:t>NR_FDD_FR1_D, NR_TDD_FR1_D</w:t>
            </w:r>
          </w:p>
        </w:tc>
        <w:tc>
          <w:tcPr>
            <w:tcW w:w="677" w:type="pct"/>
            <w:shd w:val="clear" w:color="auto" w:fill="auto"/>
            <w:vAlign w:val="center"/>
          </w:tcPr>
          <w:p w14:paraId="4C94E323" w14:textId="77777777" w:rsidR="00AA11DF" w:rsidRPr="006C53D9" w:rsidRDefault="00AA11DF" w:rsidP="00760FF7">
            <w:pPr>
              <w:pStyle w:val="TAC"/>
            </w:pPr>
            <w:r w:rsidRPr="006C53D9">
              <w:t>-124.5</w:t>
            </w:r>
          </w:p>
        </w:tc>
        <w:tc>
          <w:tcPr>
            <w:tcW w:w="678" w:type="pct"/>
            <w:shd w:val="clear" w:color="auto" w:fill="auto"/>
            <w:vAlign w:val="center"/>
          </w:tcPr>
          <w:p w14:paraId="06DAA570" w14:textId="77777777" w:rsidR="00AA11DF" w:rsidRPr="006C53D9" w:rsidRDefault="00AA11DF" w:rsidP="00760FF7">
            <w:pPr>
              <w:pStyle w:val="TAC"/>
            </w:pPr>
            <w:r w:rsidRPr="006C53D9">
              <w:t>-120.5</w:t>
            </w:r>
          </w:p>
        </w:tc>
        <w:tc>
          <w:tcPr>
            <w:tcW w:w="795" w:type="pct"/>
            <w:vAlign w:val="center"/>
          </w:tcPr>
          <w:p w14:paraId="0D096680" w14:textId="77777777" w:rsidR="00AA11DF" w:rsidRPr="006C53D9" w:rsidRDefault="00AA11DF" w:rsidP="00760FF7">
            <w:pPr>
              <w:pStyle w:val="TAC"/>
              <w:rPr>
                <w:lang w:val="sv-SE"/>
              </w:rPr>
            </w:pPr>
            <w:r w:rsidRPr="009D05CE">
              <w:t>-117.5</w:t>
            </w:r>
          </w:p>
        </w:tc>
        <w:tc>
          <w:tcPr>
            <w:tcW w:w="795" w:type="pct"/>
            <w:vMerge/>
            <w:shd w:val="clear" w:color="auto" w:fill="auto"/>
            <w:vAlign w:val="center"/>
          </w:tcPr>
          <w:p w14:paraId="3CADE171" w14:textId="77777777" w:rsidR="00AA11DF" w:rsidRPr="006C53D9" w:rsidRDefault="00AA11DF" w:rsidP="00760FF7">
            <w:pPr>
              <w:pStyle w:val="TAC"/>
              <w:rPr>
                <w:lang w:val="sv-SE"/>
              </w:rPr>
            </w:pPr>
          </w:p>
        </w:tc>
      </w:tr>
      <w:tr w:rsidR="00AA11DF" w:rsidRPr="006C53D9" w14:paraId="66721EEC" w14:textId="77777777" w:rsidTr="00C71712">
        <w:tc>
          <w:tcPr>
            <w:tcW w:w="588" w:type="pct"/>
            <w:vMerge/>
            <w:shd w:val="clear" w:color="auto" w:fill="auto"/>
            <w:vAlign w:val="center"/>
          </w:tcPr>
          <w:p w14:paraId="40BB4B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6C477438" w14:textId="77777777" w:rsidR="00AA11DF" w:rsidRPr="006C53D9" w:rsidRDefault="00AA11DF" w:rsidP="00760FF7">
            <w:pPr>
              <w:pStyle w:val="TAC"/>
              <w:rPr>
                <w:lang w:val="sv-SE"/>
              </w:rPr>
            </w:pPr>
            <w:r w:rsidRPr="006C53D9">
              <w:rPr>
                <w:lang w:val="sv-SE"/>
              </w:rPr>
              <w:t>NR_FDD_FR1_E, NR_TDD_FR1_E</w:t>
            </w:r>
          </w:p>
        </w:tc>
        <w:tc>
          <w:tcPr>
            <w:tcW w:w="677" w:type="pct"/>
            <w:shd w:val="clear" w:color="auto" w:fill="auto"/>
            <w:vAlign w:val="center"/>
          </w:tcPr>
          <w:p w14:paraId="0C427A17" w14:textId="77777777" w:rsidR="00AA11DF" w:rsidRPr="006C53D9" w:rsidRDefault="00AA11DF" w:rsidP="00760FF7">
            <w:pPr>
              <w:pStyle w:val="TAC"/>
            </w:pPr>
            <w:r w:rsidRPr="006C53D9">
              <w:t>-123</w:t>
            </w:r>
          </w:p>
        </w:tc>
        <w:tc>
          <w:tcPr>
            <w:tcW w:w="678" w:type="pct"/>
            <w:shd w:val="clear" w:color="auto" w:fill="auto"/>
            <w:vAlign w:val="center"/>
          </w:tcPr>
          <w:p w14:paraId="6D526DA3" w14:textId="77777777" w:rsidR="00AA11DF" w:rsidRPr="006C53D9" w:rsidRDefault="00AA11DF" w:rsidP="00760FF7">
            <w:pPr>
              <w:pStyle w:val="TAC"/>
              <w:rPr>
                <w:lang w:val="sv-SE"/>
              </w:rPr>
            </w:pPr>
            <w:r w:rsidRPr="006C53D9">
              <w:t>-120</w:t>
            </w:r>
          </w:p>
        </w:tc>
        <w:tc>
          <w:tcPr>
            <w:tcW w:w="795" w:type="pct"/>
            <w:vAlign w:val="center"/>
          </w:tcPr>
          <w:p w14:paraId="0E4509A4" w14:textId="77777777" w:rsidR="00AA11DF" w:rsidRPr="006C53D9" w:rsidRDefault="00AA11DF" w:rsidP="00760FF7">
            <w:pPr>
              <w:pStyle w:val="TAC"/>
              <w:rPr>
                <w:lang w:val="sv-SE"/>
              </w:rPr>
            </w:pPr>
            <w:r w:rsidRPr="009D05CE">
              <w:t>-117</w:t>
            </w:r>
          </w:p>
        </w:tc>
        <w:tc>
          <w:tcPr>
            <w:tcW w:w="795" w:type="pct"/>
            <w:vMerge/>
            <w:shd w:val="clear" w:color="auto" w:fill="auto"/>
            <w:vAlign w:val="center"/>
          </w:tcPr>
          <w:p w14:paraId="098FA323" w14:textId="77777777" w:rsidR="00AA11DF" w:rsidRPr="006C53D9" w:rsidRDefault="00AA11DF" w:rsidP="00760FF7">
            <w:pPr>
              <w:pStyle w:val="TAC"/>
              <w:rPr>
                <w:lang w:val="sv-SE"/>
              </w:rPr>
            </w:pPr>
          </w:p>
        </w:tc>
      </w:tr>
      <w:tr w:rsidR="00AA11DF" w:rsidRPr="006C53D9" w14:paraId="45929B42" w14:textId="77777777" w:rsidTr="00C71712">
        <w:tc>
          <w:tcPr>
            <w:tcW w:w="588" w:type="pct"/>
            <w:vMerge/>
            <w:shd w:val="clear" w:color="auto" w:fill="auto"/>
            <w:vAlign w:val="center"/>
          </w:tcPr>
          <w:p w14:paraId="43194031"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AC06654" w14:textId="77777777" w:rsidR="00AA11DF" w:rsidRPr="006C53D9" w:rsidRDefault="00AA11DF" w:rsidP="00760FF7">
            <w:pPr>
              <w:pStyle w:val="TAC"/>
              <w:rPr>
                <w:lang w:val="sv-SE"/>
              </w:rPr>
            </w:pPr>
            <w:r w:rsidRPr="006C53D9">
              <w:rPr>
                <w:lang w:val="sv-SE"/>
              </w:rPr>
              <w:t>NR_FDD_FR1_F</w:t>
            </w:r>
          </w:p>
        </w:tc>
        <w:tc>
          <w:tcPr>
            <w:tcW w:w="677" w:type="pct"/>
            <w:shd w:val="clear" w:color="auto" w:fill="auto"/>
            <w:vAlign w:val="center"/>
          </w:tcPr>
          <w:p w14:paraId="022265C8" w14:textId="77777777" w:rsidR="00AA11DF" w:rsidRPr="006C53D9" w:rsidRDefault="00AA11DF" w:rsidP="00760FF7">
            <w:pPr>
              <w:pStyle w:val="TAC"/>
            </w:pPr>
            <w:r w:rsidRPr="006C53D9">
              <w:t>-122.5</w:t>
            </w:r>
          </w:p>
        </w:tc>
        <w:tc>
          <w:tcPr>
            <w:tcW w:w="678" w:type="pct"/>
            <w:shd w:val="clear" w:color="auto" w:fill="auto"/>
            <w:vAlign w:val="center"/>
          </w:tcPr>
          <w:p w14:paraId="7CA76525" w14:textId="77777777" w:rsidR="00AA11DF" w:rsidRPr="006C53D9" w:rsidRDefault="00AA11DF" w:rsidP="00760FF7">
            <w:pPr>
              <w:pStyle w:val="TAC"/>
            </w:pPr>
            <w:r w:rsidRPr="006C53D9">
              <w:t>-119.5</w:t>
            </w:r>
          </w:p>
        </w:tc>
        <w:tc>
          <w:tcPr>
            <w:tcW w:w="795" w:type="pct"/>
            <w:vAlign w:val="center"/>
          </w:tcPr>
          <w:p w14:paraId="3CE04530" w14:textId="77777777" w:rsidR="00AA11DF" w:rsidRPr="006C53D9" w:rsidRDefault="00AA11DF" w:rsidP="00760FF7">
            <w:pPr>
              <w:pStyle w:val="TAC"/>
              <w:rPr>
                <w:lang w:val="sv-SE"/>
              </w:rPr>
            </w:pPr>
            <w:r w:rsidRPr="009D05CE">
              <w:t>-116.5</w:t>
            </w:r>
          </w:p>
        </w:tc>
        <w:tc>
          <w:tcPr>
            <w:tcW w:w="795" w:type="pct"/>
            <w:vMerge/>
            <w:shd w:val="clear" w:color="auto" w:fill="auto"/>
            <w:vAlign w:val="center"/>
          </w:tcPr>
          <w:p w14:paraId="02CB1FE1" w14:textId="77777777" w:rsidR="00AA11DF" w:rsidRPr="006C53D9" w:rsidRDefault="00AA11DF" w:rsidP="00760FF7">
            <w:pPr>
              <w:pStyle w:val="TAC"/>
              <w:rPr>
                <w:lang w:val="sv-SE"/>
              </w:rPr>
            </w:pPr>
          </w:p>
        </w:tc>
      </w:tr>
      <w:tr w:rsidR="00AA11DF" w:rsidRPr="006C53D9" w14:paraId="615FC7A6" w14:textId="77777777" w:rsidTr="00C71712">
        <w:tc>
          <w:tcPr>
            <w:tcW w:w="588" w:type="pct"/>
            <w:vMerge/>
            <w:shd w:val="clear" w:color="auto" w:fill="auto"/>
            <w:vAlign w:val="center"/>
          </w:tcPr>
          <w:p w14:paraId="245B06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531061B9" w14:textId="77777777" w:rsidR="00AA11DF" w:rsidRPr="006C53D9" w:rsidRDefault="00AA11DF" w:rsidP="00760FF7">
            <w:pPr>
              <w:pStyle w:val="TAC"/>
              <w:rPr>
                <w:lang w:val="sv-SE"/>
              </w:rPr>
            </w:pPr>
            <w:r w:rsidRPr="006C53D9">
              <w:rPr>
                <w:lang w:val="sv-SE"/>
              </w:rPr>
              <w:t>NR_FDD_FR1_G</w:t>
            </w:r>
          </w:p>
        </w:tc>
        <w:tc>
          <w:tcPr>
            <w:tcW w:w="677" w:type="pct"/>
            <w:shd w:val="clear" w:color="auto" w:fill="auto"/>
            <w:vAlign w:val="center"/>
          </w:tcPr>
          <w:p w14:paraId="3681CFAC" w14:textId="77777777" w:rsidR="00AA11DF" w:rsidRPr="006C53D9" w:rsidRDefault="00AA11DF" w:rsidP="00760FF7">
            <w:pPr>
              <w:pStyle w:val="TAC"/>
            </w:pPr>
            <w:r w:rsidRPr="006C53D9">
              <w:t>-122</w:t>
            </w:r>
          </w:p>
        </w:tc>
        <w:tc>
          <w:tcPr>
            <w:tcW w:w="678" w:type="pct"/>
            <w:shd w:val="clear" w:color="auto" w:fill="auto"/>
            <w:vAlign w:val="center"/>
          </w:tcPr>
          <w:p w14:paraId="2D08CEAE" w14:textId="77777777" w:rsidR="00AA11DF" w:rsidRPr="006C53D9" w:rsidRDefault="00AA11DF" w:rsidP="00760FF7">
            <w:pPr>
              <w:pStyle w:val="TAC"/>
              <w:rPr>
                <w:lang w:val="sv-SE"/>
              </w:rPr>
            </w:pPr>
            <w:r w:rsidRPr="006C53D9">
              <w:t>-119</w:t>
            </w:r>
          </w:p>
        </w:tc>
        <w:tc>
          <w:tcPr>
            <w:tcW w:w="795" w:type="pct"/>
            <w:vAlign w:val="center"/>
          </w:tcPr>
          <w:p w14:paraId="45EDB0D8" w14:textId="77777777" w:rsidR="00AA11DF" w:rsidRPr="006C53D9" w:rsidRDefault="00AA11DF" w:rsidP="00760FF7">
            <w:pPr>
              <w:pStyle w:val="TAC"/>
              <w:rPr>
                <w:lang w:val="sv-SE"/>
              </w:rPr>
            </w:pPr>
            <w:r w:rsidRPr="009D05CE">
              <w:t>-116</w:t>
            </w:r>
          </w:p>
        </w:tc>
        <w:tc>
          <w:tcPr>
            <w:tcW w:w="795" w:type="pct"/>
            <w:vMerge/>
            <w:shd w:val="clear" w:color="auto" w:fill="auto"/>
            <w:vAlign w:val="center"/>
          </w:tcPr>
          <w:p w14:paraId="4AA61AD2" w14:textId="77777777" w:rsidR="00AA11DF" w:rsidRPr="006C53D9" w:rsidRDefault="00AA11DF" w:rsidP="00760FF7">
            <w:pPr>
              <w:pStyle w:val="TAC"/>
              <w:rPr>
                <w:lang w:val="sv-SE"/>
              </w:rPr>
            </w:pPr>
          </w:p>
        </w:tc>
      </w:tr>
      <w:tr w:rsidR="00AA11DF" w:rsidRPr="006C53D9" w14:paraId="05B23281" w14:textId="77777777" w:rsidTr="00C71712">
        <w:tc>
          <w:tcPr>
            <w:tcW w:w="588" w:type="pct"/>
            <w:vMerge/>
            <w:shd w:val="clear" w:color="auto" w:fill="auto"/>
            <w:vAlign w:val="center"/>
          </w:tcPr>
          <w:p w14:paraId="327B1195"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65E58A5" w14:textId="77777777" w:rsidR="00AA11DF" w:rsidRPr="006C53D9" w:rsidRDefault="00AA11DF" w:rsidP="00760FF7">
            <w:pPr>
              <w:pStyle w:val="TAC"/>
              <w:rPr>
                <w:lang w:val="sv-SE"/>
              </w:rPr>
            </w:pPr>
            <w:r w:rsidRPr="006C53D9">
              <w:rPr>
                <w:lang w:val="sv-SE"/>
              </w:rPr>
              <w:t>NR_FDD_FR1_H</w:t>
            </w:r>
          </w:p>
        </w:tc>
        <w:tc>
          <w:tcPr>
            <w:tcW w:w="677" w:type="pct"/>
            <w:shd w:val="clear" w:color="auto" w:fill="auto"/>
            <w:vAlign w:val="center"/>
          </w:tcPr>
          <w:p w14:paraId="5C7B91C6" w14:textId="77777777" w:rsidR="00AA11DF" w:rsidRPr="006C53D9" w:rsidRDefault="00AA11DF" w:rsidP="00760FF7">
            <w:pPr>
              <w:pStyle w:val="TAC"/>
            </w:pPr>
            <w:r w:rsidRPr="006C53D9">
              <w:t>-121.5</w:t>
            </w:r>
          </w:p>
        </w:tc>
        <w:tc>
          <w:tcPr>
            <w:tcW w:w="678" w:type="pct"/>
            <w:shd w:val="clear" w:color="auto" w:fill="auto"/>
            <w:vAlign w:val="center"/>
          </w:tcPr>
          <w:p w14:paraId="0B943EFC" w14:textId="77777777" w:rsidR="00AA11DF" w:rsidRPr="006C53D9" w:rsidRDefault="00AA11DF" w:rsidP="00760FF7">
            <w:pPr>
              <w:pStyle w:val="TAC"/>
              <w:rPr>
                <w:lang w:val="sv-SE"/>
              </w:rPr>
            </w:pPr>
            <w:r w:rsidRPr="006C53D9">
              <w:t>-118.5</w:t>
            </w:r>
          </w:p>
        </w:tc>
        <w:tc>
          <w:tcPr>
            <w:tcW w:w="795" w:type="pct"/>
            <w:vAlign w:val="center"/>
          </w:tcPr>
          <w:p w14:paraId="51410C28" w14:textId="77777777" w:rsidR="00AA11DF" w:rsidRPr="006C53D9" w:rsidRDefault="00AA11DF" w:rsidP="00760FF7">
            <w:pPr>
              <w:pStyle w:val="TAC"/>
              <w:rPr>
                <w:lang w:val="sv-SE"/>
              </w:rPr>
            </w:pPr>
            <w:r w:rsidRPr="009D05CE">
              <w:t>-115.5</w:t>
            </w:r>
          </w:p>
        </w:tc>
        <w:tc>
          <w:tcPr>
            <w:tcW w:w="795" w:type="pct"/>
            <w:vMerge/>
            <w:shd w:val="clear" w:color="auto" w:fill="auto"/>
            <w:vAlign w:val="center"/>
          </w:tcPr>
          <w:p w14:paraId="477C46BA" w14:textId="77777777" w:rsidR="00AA11DF" w:rsidRPr="006C53D9" w:rsidRDefault="00AA11DF" w:rsidP="00760FF7">
            <w:pPr>
              <w:pStyle w:val="TAC"/>
              <w:rPr>
                <w:lang w:val="sv-SE"/>
              </w:rPr>
            </w:pPr>
          </w:p>
        </w:tc>
      </w:tr>
      <w:tr w:rsidR="00AA11DF" w:rsidRPr="006C53D9" w14:paraId="0ADA3B23" w14:textId="77777777" w:rsidTr="00760FF7">
        <w:tc>
          <w:tcPr>
            <w:tcW w:w="5000" w:type="pct"/>
            <w:gridSpan w:val="6"/>
          </w:tcPr>
          <w:p w14:paraId="204825AE" w14:textId="77777777" w:rsidR="00AA11DF" w:rsidRPr="006C53D9" w:rsidRDefault="00AA11DF" w:rsidP="00AA11DF">
            <w:pPr>
              <w:pStyle w:val="TAN"/>
            </w:pPr>
            <w:r w:rsidRPr="006C53D9">
              <w:t>NOTE 1:</w:t>
            </w:r>
            <w:r w:rsidRPr="006C53D9">
              <w:tab/>
              <w:t>NR operating band groups are defined in clause 3.5.2.</w:t>
            </w:r>
          </w:p>
        </w:tc>
      </w:tr>
    </w:tbl>
    <w:p w14:paraId="711B66A8" w14:textId="77777777" w:rsidR="00AA11DF" w:rsidRPr="006C53D9" w:rsidRDefault="00AA11DF" w:rsidP="00AA11DF">
      <w:pPr>
        <w:spacing w:after="120"/>
        <w:rPr>
          <w:lang w:eastAsia="zh-CN"/>
        </w:rPr>
      </w:pPr>
    </w:p>
    <w:p w14:paraId="433E3D08" w14:textId="77777777" w:rsidR="00AA11DF" w:rsidRPr="006C53D9" w:rsidRDefault="00AA11DF" w:rsidP="00AA11DF">
      <w:pPr>
        <w:pStyle w:val="TH"/>
      </w:pPr>
      <w:r w:rsidRPr="006C53D9">
        <w:t xml:space="preserve">Table </w:t>
      </w:r>
      <w:r>
        <w:t>B.2.13</w:t>
      </w:r>
      <w:r w:rsidRPr="006C53D9">
        <w:t xml:space="preserve">-2: Conditions for </w:t>
      </w:r>
      <w:r>
        <w:rPr>
          <w:rFonts w:hint="eastAsia"/>
          <w:lang w:eastAsia="zh-CN"/>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358BD7B8" w14:textId="77777777" w:rsidTr="00760FF7">
        <w:trPr>
          <w:trHeight w:val="105"/>
          <w:jc w:val="center"/>
        </w:trPr>
        <w:tc>
          <w:tcPr>
            <w:tcW w:w="1171" w:type="dxa"/>
            <w:vMerge w:val="restart"/>
            <w:shd w:val="clear" w:color="auto" w:fill="auto"/>
            <w:vAlign w:val="center"/>
          </w:tcPr>
          <w:p w14:paraId="45B83B71" w14:textId="77777777" w:rsidR="00AA11DF" w:rsidRPr="006C53D9" w:rsidRDefault="00AA11DF" w:rsidP="00AA11DF">
            <w:pPr>
              <w:pStyle w:val="TAH"/>
            </w:pPr>
            <w:r w:rsidRPr="006C53D9">
              <w:t>Parameter</w:t>
            </w:r>
          </w:p>
        </w:tc>
        <w:tc>
          <w:tcPr>
            <w:tcW w:w="1150" w:type="dxa"/>
            <w:vMerge w:val="restart"/>
            <w:vAlign w:val="center"/>
          </w:tcPr>
          <w:p w14:paraId="47CD283B" w14:textId="77777777" w:rsidR="00AA11DF" w:rsidRPr="006C53D9" w:rsidRDefault="00AA11DF" w:rsidP="00AA11DF">
            <w:pPr>
              <w:pStyle w:val="TAH"/>
            </w:pPr>
            <w:r w:rsidRPr="006C53D9">
              <w:t>Angle of arrival</w:t>
            </w:r>
          </w:p>
        </w:tc>
        <w:tc>
          <w:tcPr>
            <w:tcW w:w="1179" w:type="dxa"/>
            <w:vMerge w:val="restart"/>
            <w:shd w:val="clear" w:color="auto" w:fill="auto"/>
            <w:vAlign w:val="center"/>
          </w:tcPr>
          <w:p w14:paraId="248D3288" w14:textId="77777777" w:rsidR="00AA11DF" w:rsidRPr="006C53D9" w:rsidRDefault="00AA11DF" w:rsidP="00AA11DF">
            <w:pPr>
              <w:pStyle w:val="TAH"/>
            </w:pPr>
            <w:r w:rsidRPr="006C53D9">
              <w:t>NR operating bands</w:t>
            </w:r>
          </w:p>
        </w:tc>
        <w:tc>
          <w:tcPr>
            <w:tcW w:w="5269" w:type="dxa"/>
            <w:gridSpan w:val="5"/>
            <w:shd w:val="clear" w:color="auto" w:fill="auto"/>
            <w:vAlign w:val="center"/>
          </w:tcPr>
          <w:p w14:paraId="57D84FBD" w14:textId="77777777" w:rsidR="00AA11DF" w:rsidRPr="006C53D9" w:rsidRDefault="00AA11DF" w:rsidP="00AA11DF">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077F8AD"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4650F912" w14:textId="77777777" w:rsidTr="00760FF7">
        <w:trPr>
          <w:trHeight w:val="105"/>
          <w:jc w:val="center"/>
        </w:trPr>
        <w:tc>
          <w:tcPr>
            <w:tcW w:w="1171" w:type="dxa"/>
            <w:vMerge/>
            <w:shd w:val="clear" w:color="auto" w:fill="auto"/>
          </w:tcPr>
          <w:p w14:paraId="50DF83A3" w14:textId="77777777" w:rsidR="00AA11DF" w:rsidRPr="006C53D9" w:rsidRDefault="00AA11DF" w:rsidP="00AA11DF">
            <w:pPr>
              <w:pStyle w:val="TAH"/>
            </w:pPr>
          </w:p>
        </w:tc>
        <w:tc>
          <w:tcPr>
            <w:tcW w:w="1150" w:type="dxa"/>
            <w:vMerge/>
          </w:tcPr>
          <w:p w14:paraId="29C9DD3B" w14:textId="77777777" w:rsidR="00AA11DF" w:rsidRPr="006C53D9" w:rsidRDefault="00AA11DF" w:rsidP="00AA11DF">
            <w:pPr>
              <w:pStyle w:val="TAH"/>
            </w:pPr>
          </w:p>
        </w:tc>
        <w:tc>
          <w:tcPr>
            <w:tcW w:w="1179" w:type="dxa"/>
            <w:vMerge/>
            <w:shd w:val="clear" w:color="auto" w:fill="auto"/>
            <w:vAlign w:val="center"/>
          </w:tcPr>
          <w:p w14:paraId="4038F22E" w14:textId="77777777" w:rsidR="00AA11DF" w:rsidRPr="006C53D9" w:rsidRDefault="00AA11DF" w:rsidP="00AA11DF">
            <w:pPr>
              <w:pStyle w:val="TAH"/>
            </w:pPr>
          </w:p>
        </w:tc>
        <w:tc>
          <w:tcPr>
            <w:tcW w:w="5269" w:type="dxa"/>
            <w:gridSpan w:val="5"/>
            <w:shd w:val="clear" w:color="auto" w:fill="auto"/>
            <w:vAlign w:val="center"/>
          </w:tcPr>
          <w:p w14:paraId="63AFAF11" w14:textId="77777777" w:rsidR="00AA11DF" w:rsidRPr="006C53D9" w:rsidRDefault="00AA11DF" w:rsidP="00AA11DF">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5DC0FA4" w14:textId="77777777" w:rsidR="00AA11DF" w:rsidRPr="006C53D9" w:rsidRDefault="00AA11DF" w:rsidP="00AA11DF">
            <w:pPr>
              <w:pStyle w:val="TAH"/>
            </w:pPr>
            <w:r w:rsidRPr="006C53D9">
              <w:t>dB</w:t>
            </w:r>
          </w:p>
        </w:tc>
      </w:tr>
      <w:tr w:rsidR="00AA11DF" w:rsidRPr="006C53D9" w14:paraId="184841E5" w14:textId="77777777" w:rsidTr="00760FF7">
        <w:trPr>
          <w:trHeight w:val="105"/>
          <w:jc w:val="center"/>
        </w:trPr>
        <w:tc>
          <w:tcPr>
            <w:tcW w:w="1171" w:type="dxa"/>
            <w:vMerge/>
            <w:shd w:val="clear" w:color="auto" w:fill="auto"/>
          </w:tcPr>
          <w:p w14:paraId="2B6FEFFF" w14:textId="77777777" w:rsidR="00AA11DF" w:rsidRPr="006C53D9" w:rsidRDefault="00AA11DF" w:rsidP="00760FF7">
            <w:pPr>
              <w:pStyle w:val="TAH"/>
            </w:pPr>
          </w:p>
        </w:tc>
        <w:tc>
          <w:tcPr>
            <w:tcW w:w="1150" w:type="dxa"/>
            <w:vMerge/>
          </w:tcPr>
          <w:p w14:paraId="0056D5EB" w14:textId="77777777" w:rsidR="00AA11DF" w:rsidRPr="006C53D9" w:rsidRDefault="00AA11DF" w:rsidP="00760FF7">
            <w:pPr>
              <w:pStyle w:val="TAH"/>
            </w:pPr>
          </w:p>
        </w:tc>
        <w:tc>
          <w:tcPr>
            <w:tcW w:w="1179" w:type="dxa"/>
            <w:vMerge/>
            <w:shd w:val="clear" w:color="auto" w:fill="auto"/>
            <w:vAlign w:val="center"/>
          </w:tcPr>
          <w:p w14:paraId="1E594867" w14:textId="77777777" w:rsidR="00AA11DF" w:rsidRPr="006C53D9" w:rsidRDefault="00AA11DF" w:rsidP="00760FF7">
            <w:pPr>
              <w:pStyle w:val="TAH"/>
            </w:pPr>
          </w:p>
        </w:tc>
        <w:tc>
          <w:tcPr>
            <w:tcW w:w="3826" w:type="dxa"/>
            <w:gridSpan w:val="4"/>
            <w:shd w:val="clear" w:color="auto" w:fill="auto"/>
            <w:vAlign w:val="center"/>
          </w:tcPr>
          <w:p w14:paraId="623B5B7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3056AC"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4B79BCAE" w14:textId="77777777" w:rsidR="00AA11DF" w:rsidRPr="006C53D9" w:rsidRDefault="00AA11DF" w:rsidP="00760FF7">
            <w:pPr>
              <w:pStyle w:val="TAH"/>
            </w:pPr>
          </w:p>
        </w:tc>
      </w:tr>
      <w:tr w:rsidR="00AA11DF" w:rsidRPr="006C53D9" w14:paraId="56319366" w14:textId="77777777" w:rsidTr="00760FF7">
        <w:trPr>
          <w:trHeight w:val="105"/>
          <w:jc w:val="center"/>
        </w:trPr>
        <w:tc>
          <w:tcPr>
            <w:tcW w:w="1171" w:type="dxa"/>
            <w:vMerge/>
            <w:shd w:val="clear" w:color="auto" w:fill="auto"/>
          </w:tcPr>
          <w:p w14:paraId="2714AA23" w14:textId="77777777" w:rsidR="00AA11DF" w:rsidRPr="006C53D9" w:rsidRDefault="00AA11DF" w:rsidP="00760FF7">
            <w:pPr>
              <w:pStyle w:val="TAH"/>
            </w:pPr>
          </w:p>
        </w:tc>
        <w:tc>
          <w:tcPr>
            <w:tcW w:w="1150" w:type="dxa"/>
            <w:vMerge/>
          </w:tcPr>
          <w:p w14:paraId="5ECFC02D" w14:textId="77777777" w:rsidR="00AA11DF" w:rsidRPr="006C53D9" w:rsidRDefault="00AA11DF" w:rsidP="00760FF7">
            <w:pPr>
              <w:pStyle w:val="TAH"/>
            </w:pPr>
          </w:p>
        </w:tc>
        <w:tc>
          <w:tcPr>
            <w:tcW w:w="1179" w:type="dxa"/>
            <w:vMerge/>
            <w:shd w:val="clear" w:color="auto" w:fill="auto"/>
            <w:vAlign w:val="center"/>
          </w:tcPr>
          <w:p w14:paraId="630C78C7" w14:textId="77777777" w:rsidR="00AA11DF" w:rsidRPr="006C53D9" w:rsidRDefault="00AA11DF" w:rsidP="00760FF7">
            <w:pPr>
              <w:pStyle w:val="TAH"/>
            </w:pPr>
          </w:p>
        </w:tc>
        <w:tc>
          <w:tcPr>
            <w:tcW w:w="3826" w:type="dxa"/>
            <w:gridSpan w:val="4"/>
            <w:shd w:val="clear" w:color="auto" w:fill="auto"/>
            <w:vAlign w:val="center"/>
          </w:tcPr>
          <w:p w14:paraId="708262DA" w14:textId="77777777" w:rsidR="00AA11DF" w:rsidRPr="006C53D9" w:rsidRDefault="00AA11DF" w:rsidP="00AA11DF">
            <w:pPr>
              <w:pStyle w:val="TAH"/>
            </w:pPr>
            <w:r w:rsidRPr="006C53D9">
              <w:t>UE power class</w:t>
            </w:r>
          </w:p>
        </w:tc>
        <w:tc>
          <w:tcPr>
            <w:tcW w:w="1443" w:type="dxa"/>
            <w:shd w:val="clear" w:color="auto" w:fill="auto"/>
            <w:vAlign w:val="center"/>
          </w:tcPr>
          <w:p w14:paraId="55172900" w14:textId="77777777" w:rsidR="00AA11DF" w:rsidRPr="006C53D9" w:rsidRDefault="00AA11DF" w:rsidP="00AA11DF">
            <w:pPr>
              <w:pStyle w:val="TAH"/>
            </w:pPr>
            <w:r w:rsidRPr="006C53D9">
              <w:t>UE power class</w:t>
            </w:r>
          </w:p>
        </w:tc>
        <w:tc>
          <w:tcPr>
            <w:tcW w:w="1012" w:type="dxa"/>
            <w:vMerge/>
            <w:shd w:val="clear" w:color="auto" w:fill="auto"/>
          </w:tcPr>
          <w:p w14:paraId="748CBCBD" w14:textId="77777777" w:rsidR="00AA11DF" w:rsidRPr="006C53D9" w:rsidRDefault="00AA11DF" w:rsidP="00760FF7">
            <w:pPr>
              <w:pStyle w:val="TAH"/>
            </w:pPr>
          </w:p>
        </w:tc>
      </w:tr>
      <w:tr w:rsidR="00AA11DF" w:rsidRPr="006C53D9" w14:paraId="7FA141E5" w14:textId="77777777" w:rsidTr="00760FF7">
        <w:trPr>
          <w:trHeight w:val="105"/>
          <w:jc w:val="center"/>
        </w:trPr>
        <w:tc>
          <w:tcPr>
            <w:tcW w:w="1171" w:type="dxa"/>
            <w:vMerge/>
            <w:shd w:val="clear" w:color="auto" w:fill="auto"/>
          </w:tcPr>
          <w:p w14:paraId="46F089E5" w14:textId="77777777" w:rsidR="00AA11DF" w:rsidRPr="006C53D9" w:rsidRDefault="00AA11DF" w:rsidP="00760FF7">
            <w:pPr>
              <w:pStyle w:val="TAH"/>
              <w:rPr>
                <w:rFonts w:cs="Arial"/>
              </w:rPr>
            </w:pPr>
          </w:p>
        </w:tc>
        <w:tc>
          <w:tcPr>
            <w:tcW w:w="1150" w:type="dxa"/>
            <w:vMerge/>
          </w:tcPr>
          <w:p w14:paraId="14E6E7DE" w14:textId="77777777" w:rsidR="00AA11DF" w:rsidRPr="006C53D9" w:rsidRDefault="00AA11DF" w:rsidP="00760FF7">
            <w:pPr>
              <w:pStyle w:val="TAH"/>
              <w:rPr>
                <w:rFonts w:cs="Arial"/>
              </w:rPr>
            </w:pPr>
          </w:p>
        </w:tc>
        <w:tc>
          <w:tcPr>
            <w:tcW w:w="1179" w:type="dxa"/>
            <w:vMerge/>
            <w:shd w:val="clear" w:color="auto" w:fill="auto"/>
            <w:vAlign w:val="center"/>
          </w:tcPr>
          <w:p w14:paraId="7959E2AC" w14:textId="77777777" w:rsidR="00AA11DF" w:rsidRPr="006C53D9" w:rsidRDefault="00AA11DF" w:rsidP="00760FF7">
            <w:pPr>
              <w:pStyle w:val="TAH"/>
              <w:rPr>
                <w:rFonts w:cs="Arial"/>
              </w:rPr>
            </w:pPr>
          </w:p>
        </w:tc>
        <w:tc>
          <w:tcPr>
            <w:tcW w:w="959" w:type="dxa"/>
            <w:shd w:val="clear" w:color="auto" w:fill="auto"/>
            <w:vAlign w:val="center"/>
          </w:tcPr>
          <w:p w14:paraId="0859D514" w14:textId="77777777" w:rsidR="00AA11DF" w:rsidRPr="006C53D9" w:rsidRDefault="00AA11DF" w:rsidP="00760FF7">
            <w:pPr>
              <w:pStyle w:val="TAH"/>
              <w:rPr>
                <w:rFonts w:cs="Arial"/>
              </w:rPr>
            </w:pPr>
            <w:r w:rsidRPr="006C53D9">
              <w:rPr>
                <w:rFonts w:cs="Arial"/>
              </w:rPr>
              <w:t>1</w:t>
            </w:r>
          </w:p>
        </w:tc>
        <w:tc>
          <w:tcPr>
            <w:tcW w:w="959" w:type="dxa"/>
          </w:tcPr>
          <w:p w14:paraId="795005A7" w14:textId="77777777" w:rsidR="00AA11DF" w:rsidRPr="006C53D9" w:rsidRDefault="00AA11DF" w:rsidP="00760FF7">
            <w:pPr>
              <w:pStyle w:val="TAH"/>
            </w:pPr>
            <w:r w:rsidRPr="006C53D9">
              <w:t>2</w:t>
            </w:r>
          </w:p>
        </w:tc>
        <w:tc>
          <w:tcPr>
            <w:tcW w:w="949" w:type="dxa"/>
          </w:tcPr>
          <w:p w14:paraId="0DF5CA03" w14:textId="77777777" w:rsidR="00AA11DF" w:rsidRPr="006C53D9" w:rsidRDefault="00AA11DF" w:rsidP="00760FF7">
            <w:pPr>
              <w:pStyle w:val="TAH"/>
            </w:pPr>
            <w:r w:rsidRPr="006C53D9">
              <w:t>3</w:t>
            </w:r>
          </w:p>
        </w:tc>
        <w:tc>
          <w:tcPr>
            <w:tcW w:w="959" w:type="dxa"/>
          </w:tcPr>
          <w:p w14:paraId="29538FC3" w14:textId="77777777" w:rsidR="00AA11DF" w:rsidRPr="006C53D9" w:rsidRDefault="00AA11DF" w:rsidP="00760FF7">
            <w:pPr>
              <w:pStyle w:val="TAH"/>
            </w:pPr>
            <w:r w:rsidRPr="006C53D9">
              <w:t>4</w:t>
            </w:r>
          </w:p>
        </w:tc>
        <w:tc>
          <w:tcPr>
            <w:tcW w:w="1443" w:type="dxa"/>
            <w:shd w:val="clear" w:color="auto" w:fill="auto"/>
            <w:vAlign w:val="center"/>
          </w:tcPr>
          <w:p w14:paraId="05BEE7F0" w14:textId="77777777" w:rsidR="00AA11DF" w:rsidRPr="006C53D9" w:rsidRDefault="00AA11DF" w:rsidP="00760FF7">
            <w:pPr>
              <w:pStyle w:val="TAH"/>
              <w:rPr>
                <w:rFonts w:cs="Arial"/>
              </w:rPr>
            </w:pPr>
            <w:r w:rsidRPr="006C53D9">
              <w:rPr>
                <w:rFonts w:cs="Arial"/>
              </w:rPr>
              <w:t>1, 2, 3, 4</w:t>
            </w:r>
          </w:p>
        </w:tc>
        <w:tc>
          <w:tcPr>
            <w:tcW w:w="1012" w:type="dxa"/>
            <w:vMerge/>
            <w:shd w:val="clear" w:color="auto" w:fill="auto"/>
          </w:tcPr>
          <w:p w14:paraId="07D4893B" w14:textId="77777777" w:rsidR="00AA11DF" w:rsidRPr="006C53D9" w:rsidRDefault="00AA11DF" w:rsidP="00760FF7">
            <w:pPr>
              <w:pStyle w:val="TAH"/>
              <w:rPr>
                <w:rFonts w:cs="Arial"/>
              </w:rPr>
            </w:pPr>
          </w:p>
        </w:tc>
      </w:tr>
      <w:tr w:rsidR="00AA11DF" w:rsidRPr="006C53D9" w14:paraId="4F4C966C" w14:textId="77777777" w:rsidTr="00760FF7">
        <w:trPr>
          <w:jc w:val="center"/>
        </w:trPr>
        <w:tc>
          <w:tcPr>
            <w:tcW w:w="1171" w:type="dxa"/>
            <w:vMerge w:val="restart"/>
            <w:shd w:val="clear" w:color="auto" w:fill="auto"/>
            <w:vAlign w:val="center"/>
          </w:tcPr>
          <w:p w14:paraId="6869E780" w14:textId="77777777" w:rsidR="00AA11DF" w:rsidRPr="006C53D9" w:rsidRDefault="00AA11DF" w:rsidP="00760FF7">
            <w:pPr>
              <w:pStyle w:val="TAC"/>
            </w:pPr>
            <w:r w:rsidRPr="006C53D9">
              <w:t>Conditions</w:t>
            </w:r>
          </w:p>
        </w:tc>
        <w:tc>
          <w:tcPr>
            <w:tcW w:w="1150" w:type="dxa"/>
            <w:vMerge w:val="restart"/>
            <w:vAlign w:val="center"/>
          </w:tcPr>
          <w:p w14:paraId="41E2F656" w14:textId="77777777" w:rsidR="00AA11DF" w:rsidRPr="006C53D9" w:rsidRDefault="00AA11DF" w:rsidP="00760FF7">
            <w:pPr>
              <w:pStyle w:val="TAC"/>
            </w:pPr>
            <w:r w:rsidRPr="006C53D9">
              <w:t>Rx Beam Peak</w:t>
            </w:r>
          </w:p>
        </w:tc>
        <w:tc>
          <w:tcPr>
            <w:tcW w:w="1179" w:type="dxa"/>
            <w:shd w:val="clear" w:color="auto" w:fill="auto"/>
            <w:vAlign w:val="center"/>
          </w:tcPr>
          <w:p w14:paraId="3B111D1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A9662D0" w14:textId="77777777" w:rsidR="00AA11DF" w:rsidRPr="006C53D9" w:rsidRDefault="00AA11DF" w:rsidP="00760FF7">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16597C6A" w14:textId="77777777" w:rsidR="00AA11DF" w:rsidRPr="006C53D9" w:rsidRDefault="00AA11DF" w:rsidP="00760FF7">
            <w:pPr>
              <w:pStyle w:val="TAC"/>
            </w:pPr>
            <w:r w:rsidRPr="006C53D9">
              <w:t>-111.8</w:t>
            </w:r>
          </w:p>
        </w:tc>
        <w:tc>
          <w:tcPr>
            <w:tcW w:w="949" w:type="dxa"/>
            <w:vAlign w:val="center"/>
          </w:tcPr>
          <w:p w14:paraId="0206A07D"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534794CE" w14:textId="77777777" w:rsidR="00AA11DF" w:rsidRPr="006C53D9" w:rsidRDefault="00AA11DF" w:rsidP="00760FF7">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7C2481EB"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1F991879"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40436340" w14:textId="77777777" w:rsidTr="00760FF7">
        <w:trPr>
          <w:jc w:val="center"/>
        </w:trPr>
        <w:tc>
          <w:tcPr>
            <w:tcW w:w="1171" w:type="dxa"/>
            <w:vMerge/>
            <w:shd w:val="clear" w:color="auto" w:fill="auto"/>
            <w:vAlign w:val="center"/>
          </w:tcPr>
          <w:p w14:paraId="48339D7A" w14:textId="77777777" w:rsidR="00AA11DF" w:rsidRPr="006C53D9" w:rsidRDefault="00AA11DF" w:rsidP="00760FF7">
            <w:pPr>
              <w:pStyle w:val="TAC"/>
            </w:pPr>
          </w:p>
        </w:tc>
        <w:tc>
          <w:tcPr>
            <w:tcW w:w="1150" w:type="dxa"/>
            <w:vMerge/>
          </w:tcPr>
          <w:p w14:paraId="7F2D2EE7" w14:textId="77777777" w:rsidR="00AA11DF" w:rsidRPr="006C53D9" w:rsidRDefault="00AA11DF" w:rsidP="00760FF7">
            <w:pPr>
              <w:pStyle w:val="TAC"/>
              <w:rPr>
                <w:szCs w:val="22"/>
                <w:lang w:val="en-US"/>
              </w:rPr>
            </w:pPr>
          </w:p>
        </w:tc>
        <w:tc>
          <w:tcPr>
            <w:tcW w:w="1179" w:type="dxa"/>
            <w:shd w:val="clear" w:color="auto" w:fill="auto"/>
            <w:vAlign w:val="center"/>
          </w:tcPr>
          <w:p w14:paraId="036D4F1B"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1380639A" w14:textId="77777777" w:rsidR="00AA11DF" w:rsidRPr="006C53D9" w:rsidRDefault="00AA11DF" w:rsidP="00760FF7">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F79C58A" w14:textId="77777777" w:rsidR="00AA11DF" w:rsidRPr="006C53D9" w:rsidRDefault="00AA11DF" w:rsidP="00760FF7">
            <w:pPr>
              <w:pStyle w:val="TAC"/>
            </w:pPr>
            <w:r w:rsidRPr="006C53D9">
              <w:t>-111.8</w:t>
            </w:r>
          </w:p>
        </w:tc>
        <w:tc>
          <w:tcPr>
            <w:tcW w:w="949" w:type="dxa"/>
            <w:vAlign w:val="center"/>
          </w:tcPr>
          <w:p w14:paraId="3D9C1A9F"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28B61749" w14:textId="77777777" w:rsidR="00AA11DF" w:rsidRPr="006C53D9" w:rsidRDefault="00AA11DF" w:rsidP="00760FF7">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CA816F8" w14:textId="77777777" w:rsidR="00AA11DF" w:rsidRPr="006C53D9" w:rsidRDefault="00AA11DF" w:rsidP="00760FF7">
            <w:pPr>
              <w:pStyle w:val="TAC"/>
              <w:rPr>
                <w:lang w:val="en-US"/>
              </w:rPr>
            </w:pPr>
          </w:p>
        </w:tc>
        <w:tc>
          <w:tcPr>
            <w:tcW w:w="1012" w:type="dxa"/>
            <w:vMerge/>
            <w:shd w:val="clear" w:color="auto" w:fill="auto"/>
            <w:vAlign w:val="center"/>
          </w:tcPr>
          <w:p w14:paraId="078624EE" w14:textId="77777777" w:rsidR="00AA11DF" w:rsidRPr="006C53D9" w:rsidRDefault="00AA11DF" w:rsidP="00760FF7">
            <w:pPr>
              <w:pStyle w:val="TAC"/>
              <w:rPr>
                <w:lang w:val="en-US"/>
              </w:rPr>
            </w:pPr>
          </w:p>
        </w:tc>
      </w:tr>
      <w:tr w:rsidR="00AA11DF" w:rsidRPr="006C53D9" w14:paraId="29F9C7E3" w14:textId="77777777" w:rsidTr="00760FF7">
        <w:trPr>
          <w:jc w:val="center"/>
        </w:trPr>
        <w:tc>
          <w:tcPr>
            <w:tcW w:w="1171" w:type="dxa"/>
            <w:vMerge/>
            <w:shd w:val="clear" w:color="auto" w:fill="auto"/>
            <w:vAlign w:val="center"/>
          </w:tcPr>
          <w:p w14:paraId="74436F34" w14:textId="77777777" w:rsidR="00AA11DF" w:rsidRPr="006C53D9" w:rsidRDefault="00AA11DF" w:rsidP="00760FF7">
            <w:pPr>
              <w:pStyle w:val="TAC"/>
            </w:pPr>
          </w:p>
        </w:tc>
        <w:tc>
          <w:tcPr>
            <w:tcW w:w="1150" w:type="dxa"/>
            <w:vMerge/>
          </w:tcPr>
          <w:p w14:paraId="5A0E1FBD" w14:textId="77777777" w:rsidR="00AA11DF" w:rsidRPr="006C53D9" w:rsidRDefault="00AA11DF" w:rsidP="00760FF7">
            <w:pPr>
              <w:pStyle w:val="TAC"/>
              <w:rPr>
                <w:szCs w:val="22"/>
                <w:lang w:val="en-US"/>
              </w:rPr>
            </w:pPr>
          </w:p>
        </w:tc>
        <w:tc>
          <w:tcPr>
            <w:tcW w:w="1179" w:type="dxa"/>
            <w:shd w:val="clear" w:color="auto" w:fill="auto"/>
            <w:vAlign w:val="center"/>
          </w:tcPr>
          <w:p w14:paraId="6AE48D9E"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19DF2E" w14:textId="77777777" w:rsidR="00AA11DF" w:rsidRPr="006C53D9" w:rsidRDefault="00AA11DF" w:rsidP="00760FF7">
            <w:pPr>
              <w:pStyle w:val="TAC"/>
              <w:rPr>
                <w:rFonts w:eastAsia="Yu Mincho"/>
                <w:lang w:eastAsia="ja-JP"/>
              </w:rPr>
            </w:pPr>
          </w:p>
        </w:tc>
        <w:tc>
          <w:tcPr>
            <w:tcW w:w="959" w:type="dxa"/>
            <w:vAlign w:val="center"/>
          </w:tcPr>
          <w:p w14:paraId="4493E06C" w14:textId="77777777" w:rsidR="00AA11DF" w:rsidRPr="006C53D9" w:rsidRDefault="00AA11DF" w:rsidP="00760FF7">
            <w:pPr>
              <w:pStyle w:val="TAC"/>
            </w:pPr>
          </w:p>
        </w:tc>
        <w:tc>
          <w:tcPr>
            <w:tcW w:w="949" w:type="dxa"/>
            <w:vAlign w:val="center"/>
          </w:tcPr>
          <w:p w14:paraId="78155A9C" w14:textId="77777777" w:rsidR="00AA11DF" w:rsidRPr="006C53D9" w:rsidRDefault="00AA11DF" w:rsidP="00760FF7">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66420888"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0E4E3EF9" w14:textId="77777777" w:rsidR="00AA11DF" w:rsidRPr="006C53D9" w:rsidRDefault="00AA11DF" w:rsidP="00760FF7">
            <w:pPr>
              <w:pStyle w:val="TAC"/>
              <w:rPr>
                <w:lang w:val="en-US"/>
              </w:rPr>
            </w:pPr>
          </w:p>
        </w:tc>
        <w:tc>
          <w:tcPr>
            <w:tcW w:w="1012" w:type="dxa"/>
            <w:vMerge/>
            <w:shd w:val="clear" w:color="auto" w:fill="auto"/>
            <w:vAlign w:val="center"/>
          </w:tcPr>
          <w:p w14:paraId="6AD289B5" w14:textId="77777777" w:rsidR="00AA11DF" w:rsidRPr="006C53D9" w:rsidRDefault="00AA11DF" w:rsidP="00760FF7">
            <w:pPr>
              <w:pStyle w:val="TAC"/>
              <w:rPr>
                <w:lang w:val="en-US"/>
              </w:rPr>
            </w:pPr>
          </w:p>
        </w:tc>
      </w:tr>
      <w:tr w:rsidR="00AA11DF" w:rsidRPr="006C53D9" w14:paraId="33B7D9A2" w14:textId="77777777" w:rsidTr="00760FF7">
        <w:trPr>
          <w:jc w:val="center"/>
        </w:trPr>
        <w:tc>
          <w:tcPr>
            <w:tcW w:w="1171" w:type="dxa"/>
            <w:vMerge/>
            <w:shd w:val="clear" w:color="auto" w:fill="auto"/>
            <w:vAlign w:val="center"/>
          </w:tcPr>
          <w:p w14:paraId="6E760EED" w14:textId="77777777" w:rsidR="00AA11DF" w:rsidRPr="006C53D9" w:rsidRDefault="00AA11DF" w:rsidP="00760FF7">
            <w:pPr>
              <w:pStyle w:val="TAC"/>
              <w:rPr>
                <w:lang w:val="en-US"/>
              </w:rPr>
            </w:pPr>
          </w:p>
        </w:tc>
        <w:tc>
          <w:tcPr>
            <w:tcW w:w="1150" w:type="dxa"/>
            <w:vMerge/>
          </w:tcPr>
          <w:p w14:paraId="42279488" w14:textId="77777777" w:rsidR="00AA11DF" w:rsidRPr="006C53D9" w:rsidRDefault="00AA11DF" w:rsidP="00760FF7">
            <w:pPr>
              <w:pStyle w:val="TAC"/>
              <w:rPr>
                <w:szCs w:val="22"/>
                <w:lang w:val="en-US"/>
              </w:rPr>
            </w:pPr>
          </w:p>
        </w:tc>
        <w:tc>
          <w:tcPr>
            <w:tcW w:w="1179" w:type="dxa"/>
            <w:shd w:val="clear" w:color="auto" w:fill="auto"/>
            <w:vAlign w:val="center"/>
          </w:tcPr>
          <w:p w14:paraId="0379F7C2"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7922727D" w14:textId="77777777" w:rsidR="00AA11DF" w:rsidRPr="006C53D9" w:rsidRDefault="00AA11DF" w:rsidP="00760FF7">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98F1B46" w14:textId="77777777" w:rsidR="00AA11DF" w:rsidRPr="006C53D9" w:rsidRDefault="00AA11DF" w:rsidP="00760FF7">
            <w:pPr>
              <w:pStyle w:val="TAC"/>
            </w:pPr>
          </w:p>
        </w:tc>
        <w:tc>
          <w:tcPr>
            <w:tcW w:w="949" w:type="dxa"/>
            <w:vAlign w:val="center"/>
          </w:tcPr>
          <w:p w14:paraId="42161BA1" w14:textId="77777777" w:rsidR="00AA11DF" w:rsidRPr="006C53D9" w:rsidRDefault="00AA11DF" w:rsidP="00760FF7">
            <w:pPr>
              <w:pStyle w:val="TAC"/>
            </w:pPr>
            <w:r w:rsidRPr="006C53D9">
              <w:rPr>
                <w:rFonts w:eastAsia="Yu Mincho"/>
                <w:lang w:eastAsia="ja-JP"/>
              </w:rPr>
              <w:t>-107.5</w:t>
            </w:r>
          </w:p>
        </w:tc>
        <w:tc>
          <w:tcPr>
            <w:tcW w:w="959" w:type="dxa"/>
            <w:vAlign w:val="center"/>
          </w:tcPr>
          <w:p w14:paraId="652EC91A" w14:textId="77777777" w:rsidR="00AA11DF" w:rsidRPr="006C53D9" w:rsidRDefault="00AA11DF" w:rsidP="00760FF7">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4EE5CD93" w14:textId="77777777" w:rsidR="00AA11DF" w:rsidRPr="006C53D9" w:rsidRDefault="00AA11DF" w:rsidP="00760FF7">
            <w:pPr>
              <w:pStyle w:val="TAC"/>
              <w:rPr>
                <w:lang w:val="en-US"/>
              </w:rPr>
            </w:pPr>
          </w:p>
        </w:tc>
        <w:tc>
          <w:tcPr>
            <w:tcW w:w="1012" w:type="dxa"/>
            <w:vMerge/>
            <w:shd w:val="clear" w:color="auto" w:fill="auto"/>
            <w:vAlign w:val="center"/>
          </w:tcPr>
          <w:p w14:paraId="610C6627" w14:textId="77777777" w:rsidR="00AA11DF" w:rsidRPr="006C53D9" w:rsidRDefault="00AA11DF" w:rsidP="00760FF7">
            <w:pPr>
              <w:pStyle w:val="TAC"/>
              <w:rPr>
                <w:lang w:val="en-US"/>
              </w:rPr>
            </w:pPr>
          </w:p>
        </w:tc>
      </w:tr>
      <w:tr w:rsidR="00AA11DF" w:rsidRPr="006C53D9" w14:paraId="4F5829F6" w14:textId="77777777" w:rsidTr="00760FF7">
        <w:trPr>
          <w:jc w:val="center"/>
        </w:trPr>
        <w:tc>
          <w:tcPr>
            <w:tcW w:w="1171" w:type="dxa"/>
            <w:vMerge/>
            <w:shd w:val="clear" w:color="auto" w:fill="auto"/>
            <w:vAlign w:val="center"/>
          </w:tcPr>
          <w:p w14:paraId="2F24F22C" w14:textId="77777777" w:rsidR="00AA11DF" w:rsidRPr="006C53D9" w:rsidRDefault="00AA11DF" w:rsidP="00760FF7">
            <w:pPr>
              <w:pStyle w:val="TAC"/>
              <w:rPr>
                <w:lang w:val="en-US"/>
              </w:rPr>
            </w:pPr>
          </w:p>
        </w:tc>
        <w:tc>
          <w:tcPr>
            <w:tcW w:w="1150" w:type="dxa"/>
            <w:vMerge/>
          </w:tcPr>
          <w:p w14:paraId="376B3F0D" w14:textId="77777777" w:rsidR="00AA11DF" w:rsidRPr="006C53D9" w:rsidRDefault="00AA11DF" w:rsidP="00760FF7">
            <w:pPr>
              <w:pStyle w:val="TAC"/>
              <w:rPr>
                <w:szCs w:val="22"/>
                <w:lang w:val="en-US"/>
              </w:rPr>
            </w:pPr>
          </w:p>
        </w:tc>
        <w:tc>
          <w:tcPr>
            <w:tcW w:w="1179" w:type="dxa"/>
            <w:shd w:val="clear" w:color="auto" w:fill="auto"/>
            <w:vAlign w:val="center"/>
          </w:tcPr>
          <w:p w14:paraId="285EB0FD"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53B89687" w14:textId="77777777" w:rsidR="00AA11DF" w:rsidRPr="006C53D9" w:rsidRDefault="00AA11DF" w:rsidP="00760FF7">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7390DB" w14:textId="77777777" w:rsidR="00AA11DF" w:rsidRPr="006C53D9" w:rsidRDefault="00AA11DF" w:rsidP="00760FF7">
            <w:pPr>
              <w:pStyle w:val="TAC"/>
            </w:pPr>
            <w:r w:rsidRPr="006C53D9">
              <w:t>-111.8</w:t>
            </w:r>
          </w:p>
        </w:tc>
        <w:tc>
          <w:tcPr>
            <w:tcW w:w="949" w:type="dxa"/>
            <w:vAlign w:val="center"/>
          </w:tcPr>
          <w:p w14:paraId="4B891D44" w14:textId="77777777" w:rsidR="00AA11DF" w:rsidRPr="006C53D9" w:rsidRDefault="00AA11DF" w:rsidP="00760FF7">
            <w:pPr>
              <w:pStyle w:val="TAC"/>
            </w:pPr>
            <w:r w:rsidRPr="006C53D9">
              <w:rPr>
                <w:rFonts w:eastAsia="Yu Mincho"/>
                <w:lang w:eastAsia="ja-JP"/>
              </w:rPr>
              <w:t>-110.1</w:t>
            </w:r>
          </w:p>
        </w:tc>
        <w:tc>
          <w:tcPr>
            <w:tcW w:w="959" w:type="dxa"/>
            <w:vAlign w:val="center"/>
          </w:tcPr>
          <w:p w14:paraId="66348F58"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96C146A" w14:textId="77777777" w:rsidR="00AA11DF" w:rsidRPr="006C53D9" w:rsidRDefault="00AA11DF" w:rsidP="00760FF7">
            <w:pPr>
              <w:pStyle w:val="TAC"/>
            </w:pPr>
          </w:p>
        </w:tc>
        <w:tc>
          <w:tcPr>
            <w:tcW w:w="1012" w:type="dxa"/>
            <w:vMerge/>
            <w:shd w:val="clear" w:color="auto" w:fill="auto"/>
            <w:vAlign w:val="center"/>
          </w:tcPr>
          <w:p w14:paraId="1257DA23" w14:textId="77777777" w:rsidR="00AA11DF" w:rsidRPr="006C53D9" w:rsidRDefault="00AA11DF" w:rsidP="00760FF7">
            <w:pPr>
              <w:pStyle w:val="TAC"/>
              <w:rPr>
                <w:lang w:val="en-US"/>
              </w:rPr>
            </w:pPr>
          </w:p>
        </w:tc>
      </w:tr>
      <w:tr w:rsidR="00AA11DF" w:rsidRPr="006C53D9" w14:paraId="60AE6B68" w14:textId="77777777" w:rsidTr="00760FF7">
        <w:trPr>
          <w:jc w:val="center"/>
        </w:trPr>
        <w:tc>
          <w:tcPr>
            <w:tcW w:w="1171" w:type="dxa"/>
            <w:vMerge/>
            <w:shd w:val="clear" w:color="auto" w:fill="auto"/>
            <w:vAlign w:val="center"/>
          </w:tcPr>
          <w:p w14:paraId="044E9385" w14:textId="77777777" w:rsidR="00AA11DF" w:rsidRPr="006C53D9" w:rsidRDefault="00AA11DF" w:rsidP="00760FF7">
            <w:pPr>
              <w:pStyle w:val="TAC"/>
              <w:rPr>
                <w:lang w:val="en-US"/>
              </w:rPr>
            </w:pPr>
          </w:p>
        </w:tc>
        <w:tc>
          <w:tcPr>
            <w:tcW w:w="1150" w:type="dxa"/>
            <w:vMerge w:val="restart"/>
            <w:vAlign w:val="center"/>
          </w:tcPr>
          <w:p w14:paraId="557DFDED"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5D83582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2DA591E" w14:textId="77777777" w:rsidR="00AA11DF" w:rsidRPr="006C53D9" w:rsidRDefault="00AA11DF" w:rsidP="00760FF7">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5D99922A" w14:textId="77777777" w:rsidR="00AA11DF" w:rsidRPr="006C53D9" w:rsidRDefault="00AA11DF" w:rsidP="00760FF7">
            <w:pPr>
              <w:pStyle w:val="TAC"/>
            </w:pPr>
            <w:r w:rsidRPr="006C53D9">
              <w:t>-100.8</w:t>
            </w:r>
          </w:p>
        </w:tc>
        <w:tc>
          <w:tcPr>
            <w:tcW w:w="949" w:type="dxa"/>
            <w:vAlign w:val="center"/>
          </w:tcPr>
          <w:p w14:paraId="67892CEC" w14:textId="77777777" w:rsidR="00AA11DF" w:rsidRPr="006C53D9" w:rsidRDefault="00AA11DF" w:rsidP="00760FF7">
            <w:pPr>
              <w:pStyle w:val="TAC"/>
              <w:rPr>
                <w:rFonts w:eastAsia="Yu Mincho"/>
                <w:lang w:eastAsia="ja-JP"/>
              </w:rPr>
            </w:pPr>
            <w:r w:rsidRPr="006C53D9">
              <w:rPr>
                <w:rFonts w:eastAsia="Yu Mincho"/>
                <w:lang w:eastAsia="ja-JP"/>
              </w:rPr>
              <w:t>-99.2</w:t>
            </w:r>
          </w:p>
        </w:tc>
        <w:tc>
          <w:tcPr>
            <w:tcW w:w="959" w:type="dxa"/>
            <w:vAlign w:val="center"/>
          </w:tcPr>
          <w:p w14:paraId="148D4782" w14:textId="77777777" w:rsidR="00AA11DF" w:rsidRPr="006C53D9" w:rsidRDefault="00AA11DF" w:rsidP="00760FF7">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0AFCFDAD"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269C9936"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6589D420" w14:textId="77777777" w:rsidTr="00760FF7">
        <w:trPr>
          <w:jc w:val="center"/>
        </w:trPr>
        <w:tc>
          <w:tcPr>
            <w:tcW w:w="1171" w:type="dxa"/>
            <w:vMerge/>
            <w:shd w:val="clear" w:color="auto" w:fill="auto"/>
            <w:vAlign w:val="center"/>
          </w:tcPr>
          <w:p w14:paraId="1E5B56DD"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1202D35"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3A732AB0"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F39730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09FE0219" w14:textId="77777777" w:rsidR="00AA11DF" w:rsidRPr="006C53D9" w:rsidRDefault="00AA11DF" w:rsidP="00760FF7">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70A341FC" w14:textId="77777777" w:rsidR="00AA11DF" w:rsidRPr="006C53D9" w:rsidRDefault="00AA11DF" w:rsidP="00760FF7">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422756A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A3368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14B6C63"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9D8E8BF" w14:textId="77777777" w:rsidTr="00760FF7">
        <w:trPr>
          <w:jc w:val="center"/>
        </w:trPr>
        <w:tc>
          <w:tcPr>
            <w:tcW w:w="1171" w:type="dxa"/>
            <w:vMerge/>
            <w:shd w:val="clear" w:color="auto" w:fill="auto"/>
            <w:vAlign w:val="center"/>
          </w:tcPr>
          <w:p w14:paraId="739BB85F"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7FD122B"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02AEC6A1" w14:textId="77777777" w:rsidR="00AA11DF" w:rsidRPr="006C53D9" w:rsidRDefault="00AA11DF" w:rsidP="00760FF7">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0606BB26" w14:textId="77777777" w:rsidR="00AA11DF" w:rsidRPr="006C53D9" w:rsidRDefault="00AA11DF" w:rsidP="00760FF7">
            <w:pPr>
              <w:keepNext/>
              <w:keepLines/>
              <w:spacing w:after="0"/>
              <w:jc w:val="center"/>
              <w:rPr>
                <w:rFonts w:ascii="Arial" w:eastAsia="Yu Mincho" w:hAnsi="Arial" w:cs="Arial"/>
                <w:sz w:val="18"/>
                <w:lang w:eastAsia="ja-JP"/>
              </w:rPr>
            </w:pPr>
          </w:p>
        </w:tc>
        <w:tc>
          <w:tcPr>
            <w:tcW w:w="959" w:type="dxa"/>
            <w:vAlign w:val="center"/>
          </w:tcPr>
          <w:p w14:paraId="4B465E2C"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6597A5C0" w14:textId="77777777" w:rsidR="00AA11DF" w:rsidRPr="006C53D9" w:rsidRDefault="00AA11DF" w:rsidP="00760FF7">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05BE9743" w14:textId="77777777" w:rsidR="00AA11DF" w:rsidRPr="006C53D9" w:rsidRDefault="00AA11DF" w:rsidP="00760FF7">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7BBD9704"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3575EB4"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066857E4" w14:textId="77777777" w:rsidTr="00760FF7">
        <w:trPr>
          <w:jc w:val="center"/>
        </w:trPr>
        <w:tc>
          <w:tcPr>
            <w:tcW w:w="1171" w:type="dxa"/>
            <w:vMerge/>
            <w:shd w:val="clear" w:color="auto" w:fill="auto"/>
            <w:vAlign w:val="center"/>
          </w:tcPr>
          <w:p w14:paraId="5165BA8E"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46B2CB41"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42C4525"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41656FB0"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B7A8535"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56552D07"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1CAD393E"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3C79AE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336BFC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58CFF" w14:textId="77777777" w:rsidTr="00760FF7">
        <w:trPr>
          <w:jc w:val="center"/>
        </w:trPr>
        <w:tc>
          <w:tcPr>
            <w:tcW w:w="1171" w:type="dxa"/>
            <w:vMerge/>
            <w:shd w:val="clear" w:color="auto" w:fill="auto"/>
            <w:vAlign w:val="center"/>
          </w:tcPr>
          <w:p w14:paraId="6C007F72"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6A262C67"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5824C26" w14:textId="77777777" w:rsidR="00AA11DF" w:rsidRPr="006C53D9" w:rsidRDefault="00AA11DF" w:rsidP="00760FF7">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02B03AC1"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3DCAB5A3" w14:textId="77777777" w:rsidR="00AA11DF" w:rsidRPr="006C53D9" w:rsidRDefault="00AA11DF" w:rsidP="00760FF7">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24A6F88C"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3499E488"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EE10EC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6B017655"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CBB84AD" w14:textId="77777777" w:rsidTr="00760FF7">
        <w:trPr>
          <w:jc w:val="center"/>
        </w:trPr>
        <w:tc>
          <w:tcPr>
            <w:tcW w:w="9781" w:type="dxa"/>
            <w:gridSpan w:val="9"/>
            <w:shd w:val="clear" w:color="auto" w:fill="auto"/>
            <w:vAlign w:val="center"/>
          </w:tcPr>
          <w:p w14:paraId="659EDEB0"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1AD1EDCA"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29C2EC9" w14:textId="77777777" w:rsidR="00AA11DF" w:rsidRPr="006C53D9" w:rsidRDefault="00AA11DF" w:rsidP="00AA11DF">
            <w:pPr>
              <w:pStyle w:val="TAN"/>
              <w:rPr>
                <w:lang w:val="en-US"/>
              </w:rPr>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r w:rsidRPr="006C53D9">
              <w:t>.</w:t>
            </w:r>
          </w:p>
        </w:tc>
      </w:tr>
    </w:tbl>
    <w:p w14:paraId="00DDA869" w14:textId="77777777" w:rsidR="00AA11DF" w:rsidRPr="006C53D9" w:rsidRDefault="00AA11DF" w:rsidP="00AA11DF">
      <w:pPr>
        <w:jc w:val="both"/>
        <w:rPr>
          <w:lang w:eastAsia="ja-JP"/>
        </w:rPr>
      </w:pPr>
    </w:p>
    <w:p w14:paraId="52927A2B" w14:textId="77777777" w:rsidR="00AA11DF" w:rsidRPr="006C53D9" w:rsidRDefault="00AA11DF" w:rsidP="00AA11DF">
      <w:pPr>
        <w:pStyle w:val="EditorsNote"/>
        <w:rPr>
          <w:i/>
          <w:iCs/>
          <w:color w:val="auto"/>
        </w:rPr>
      </w:pPr>
      <w:r>
        <w:rPr>
          <w:i/>
          <w:iCs/>
          <w:color w:val="auto"/>
        </w:rPr>
        <w:t>Editor’s notes for Table B.2.13</w:t>
      </w:r>
      <w:r w:rsidRPr="006C53D9">
        <w:rPr>
          <w:i/>
          <w:iCs/>
          <w:color w:val="auto"/>
        </w:rPr>
        <w:t xml:space="preserve">-2: </w:t>
      </w:r>
    </w:p>
    <w:p w14:paraId="58659C09"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4D1FF776" w14:textId="77777777" w:rsidR="00AA11DF" w:rsidRPr="00C71712" w:rsidRDefault="00AA11DF" w:rsidP="00AA11DF">
      <w:pPr>
        <w:rPr>
          <w:rFonts w:eastAsia="SimSun"/>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w:t>
      </w:r>
      <w:r w:rsidRPr="00C71712">
        <w:rPr>
          <w:i/>
          <w:iCs/>
        </w:rPr>
        <w:t>ly</w:t>
      </w:r>
      <w:r w:rsidRPr="00C71712">
        <w:rPr>
          <w:rFonts w:hint="eastAsia"/>
          <w:i/>
          <w:iCs/>
          <w:lang w:eastAsia="zh-CN"/>
        </w:rPr>
        <w:t xml:space="preserve">. </w:t>
      </w:r>
    </w:p>
    <w:p w14:paraId="1E479F8E" w14:textId="77777777" w:rsidR="00132AEA" w:rsidRDefault="00132AEA" w:rsidP="00096867">
      <w:pPr>
        <w:jc w:val="both"/>
        <w:rPr>
          <w:lang w:eastAsia="ja-JP"/>
        </w:rPr>
      </w:pPr>
    </w:p>
    <w:p w14:paraId="0F39F739" w14:textId="77777777" w:rsidR="00132AEA" w:rsidRPr="006C53D9" w:rsidRDefault="00132AEA" w:rsidP="00132AEA">
      <w:pPr>
        <w:pStyle w:val="Heading2"/>
      </w:pPr>
      <w:r>
        <w:lastRenderedPageBreak/>
        <w:t>B.2.</w:t>
      </w:r>
      <w:r>
        <w:rPr>
          <w:lang w:eastAsia="zh-CN"/>
        </w:rPr>
        <w:t>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3DCDFEBA" w14:textId="77777777" w:rsidR="00132AEA" w:rsidRPr="006C53D9" w:rsidRDefault="00132AEA" w:rsidP="00132AEA">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22B2082E" w14:textId="77777777" w:rsidR="00132AEA" w:rsidRPr="006C53D9" w:rsidRDefault="00132AEA" w:rsidP="00132AEA">
      <w:r w:rsidRPr="006C53D9">
        <w:t xml:space="preserve">The conditions are defined in Table </w:t>
      </w:r>
      <w:r>
        <w:t>B.2.</w:t>
      </w:r>
      <w:r>
        <w:rPr>
          <w:lang w:eastAsia="zh-CN"/>
        </w:rPr>
        <w:t>14</w:t>
      </w:r>
      <w:r w:rsidRPr="006C53D9">
        <w:t>-1 for FR1 NR cells.</w:t>
      </w:r>
    </w:p>
    <w:p w14:paraId="22F081B0" w14:textId="77777777" w:rsidR="00132AEA" w:rsidRPr="006C53D9" w:rsidRDefault="00132AEA" w:rsidP="00132AEA">
      <w:r w:rsidRPr="006C53D9">
        <w:t xml:space="preserve">The conditions are defined in Table </w:t>
      </w:r>
      <w:r>
        <w:t>B.2.</w:t>
      </w:r>
      <w:r>
        <w:rPr>
          <w:lang w:eastAsia="zh-CN"/>
        </w:rPr>
        <w:t>14</w:t>
      </w:r>
      <w:r w:rsidRPr="006C53D9">
        <w:t>-2 for FR2 NR cells.</w:t>
      </w:r>
    </w:p>
    <w:p w14:paraId="7FAC0085" w14:textId="77777777" w:rsidR="00132AEA" w:rsidRPr="006C53D9" w:rsidRDefault="00132AEA" w:rsidP="00132AEA">
      <w:pPr>
        <w:pStyle w:val="TH"/>
      </w:pPr>
      <w:r w:rsidRPr="006C53D9">
        <w:t xml:space="preserve">Table </w:t>
      </w:r>
      <w:r>
        <w:t>B.2.</w:t>
      </w:r>
      <w:r>
        <w:rPr>
          <w:lang w:eastAsia="zh-CN"/>
        </w:rPr>
        <w:t>14</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132AEA" w:rsidRPr="006C53D9" w14:paraId="7751E039" w14:textId="77777777" w:rsidTr="00760FF7">
        <w:trPr>
          <w:trHeight w:val="105"/>
        </w:trPr>
        <w:tc>
          <w:tcPr>
            <w:tcW w:w="678" w:type="pct"/>
            <w:vMerge w:val="restart"/>
            <w:shd w:val="clear" w:color="auto" w:fill="auto"/>
            <w:vAlign w:val="center"/>
          </w:tcPr>
          <w:p w14:paraId="049CE861" w14:textId="77777777" w:rsidR="00132AEA" w:rsidRPr="006C53D9" w:rsidRDefault="00132AEA" w:rsidP="00760FF7">
            <w:pPr>
              <w:pStyle w:val="TAH"/>
            </w:pPr>
            <w:r w:rsidRPr="006C53D9">
              <w:t>Parameter</w:t>
            </w:r>
          </w:p>
        </w:tc>
        <w:tc>
          <w:tcPr>
            <w:tcW w:w="1698" w:type="pct"/>
            <w:vMerge w:val="restart"/>
            <w:shd w:val="clear" w:color="auto" w:fill="auto"/>
            <w:vAlign w:val="center"/>
          </w:tcPr>
          <w:p w14:paraId="128B80AC" w14:textId="77777777" w:rsidR="00132AEA" w:rsidRPr="006C53D9" w:rsidRDefault="00132AEA" w:rsidP="00760FF7">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0CD3F924" w14:textId="77777777" w:rsidR="00132AEA" w:rsidRDefault="00132AEA" w:rsidP="00760FF7">
            <w:pPr>
              <w:pStyle w:val="TAH"/>
              <w:rPr>
                <w:lang w:eastAsia="zh-CN"/>
              </w:rPr>
            </w:pPr>
            <w:r w:rsidRPr="006C53D9">
              <w:t xml:space="preserve">Minimum </w:t>
            </w:r>
            <w:r>
              <w:rPr>
                <w:rFonts w:hint="eastAsia"/>
                <w:lang w:eastAsia="zh-CN"/>
              </w:rPr>
              <w:t>P</w:t>
            </w:r>
            <w:r w:rsidRPr="006C53D9">
              <w:t>RP</w:t>
            </w:r>
            <w:r>
              <w:rPr>
                <w:rFonts w:hint="eastAsia"/>
                <w:lang w:eastAsia="zh-CN"/>
              </w:rPr>
              <w:t>1,2</w:t>
            </w:r>
          </w:p>
        </w:tc>
        <w:tc>
          <w:tcPr>
            <w:tcW w:w="1002" w:type="pct"/>
            <w:shd w:val="clear" w:color="auto" w:fill="auto"/>
          </w:tcPr>
          <w:p w14:paraId="3B09857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C167AA1" w14:textId="77777777" w:rsidTr="00760FF7">
        <w:trPr>
          <w:trHeight w:val="105"/>
        </w:trPr>
        <w:tc>
          <w:tcPr>
            <w:tcW w:w="678" w:type="pct"/>
            <w:vMerge/>
            <w:shd w:val="clear" w:color="auto" w:fill="auto"/>
          </w:tcPr>
          <w:p w14:paraId="1B13DB2D" w14:textId="77777777" w:rsidR="00132AEA" w:rsidRPr="006C53D9" w:rsidRDefault="00132AEA" w:rsidP="00760FF7">
            <w:pPr>
              <w:pStyle w:val="TAH"/>
            </w:pPr>
          </w:p>
        </w:tc>
        <w:tc>
          <w:tcPr>
            <w:tcW w:w="1698" w:type="pct"/>
            <w:vMerge/>
            <w:shd w:val="clear" w:color="auto" w:fill="auto"/>
            <w:vAlign w:val="center"/>
          </w:tcPr>
          <w:p w14:paraId="63CC198C" w14:textId="77777777" w:rsidR="00132AEA" w:rsidRPr="006C53D9" w:rsidRDefault="00132AEA" w:rsidP="00760FF7">
            <w:pPr>
              <w:pStyle w:val="TAH"/>
            </w:pPr>
          </w:p>
        </w:tc>
        <w:tc>
          <w:tcPr>
            <w:tcW w:w="1622" w:type="pct"/>
            <w:gridSpan w:val="3"/>
            <w:shd w:val="clear" w:color="auto" w:fill="auto"/>
            <w:vAlign w:val="center"/>
          </w:tcPr>
          <w:p w14:paraId="27FD05A6" w14:textId="77777777" w:rsidR="00132AEA" w:rsidRPr="006C53D9" w:rsidRDefault="00132AEA" w:rsidP="00760FF7">
            <w:pPr>
              <w:pStyle w:val="TAH"/>
            </w:pPr>
            <w:r w:rsidRPr="006C53D9">
              <w:t>dBm / SCS</w:t>
            </w:r>
            <w:r>
              <w:rPr>
                <w:vertAlign w:val="subscript"/>
              </w:rPr>
              <w:t>PRS</w:t>
            </w:r>
          </w:p>
        </w:tc>
        <w:tc>
          <w:tcPr>
            <w:tcW w:w="1002" w:type="pct"/>
            <w:vMerge w:val="restart"/>
            <w:shd w:val="clear" w:color="auto" w:fill="auto"/>
            <w:vAlign w:val="center"/>
          </w:tcPr>
          <w:p w14:paraId="30CE7976" w14:textId="77777777" w:rsidR="00132AEA" w:rsidRPr="006C53D9" w:rsidRDefault="00132AEA" w:rsidP="00760FF7">
            <w:pPr>
              <w:pStyle w:val="TAH"/>
            </w:pPr>
            <w:r w:rsidRPr="006C53D9">
              <w:t>dB</w:t>
            </w:r>
          </w:p>
        </w:tc>
      </w:tr>
      <w:tr w:rsidR="00132AEA" w:rsidRPr="006C53D9" w14:paraId="12F6E951" w14:textId="77777777" w:rsidTr="00760FF7">
        <w:trPr>
          <w:trHeight w:val="105"/>
        </w:trPr>
        <w:tc>
          <w:tcPr>
            <w:tcW w:w="678" w:type="pct"/>
            <w:vMerge/>
            <w:shd w:val="clear" w:color="auto" w:fill="auto"/>
          </w:tcPr>
          <w:p w14:paraId="056B7FBB" w14:textId="77777777" w:rsidR="00132AEA" w:rsidRPr="006C53D9" w:rsidRDefault="00132AEA" w:rsidP="00760FF7">
            <w:pPr>
              <w:pStyle w:val="TAH"/>
            </w:pPr>
          </w:p>
        </w:tc>
        <w:tc>
          <w:tcPr>
            <w:tcW w:w="1698" w:type="pct"/>
            <w:vMerge/>
            <w:shd w:val="clear" w:color="auto" w:fill="auto"/>
            <w:vAlign w:val="center"/>
          </w:tcPr>
          <w:p w14:paraId="080FEB8C" w14:textId="77777777" w:rsidR="00132AEA" w:rsidRPr="006C53D9" w:rsidRDefault="00132AEA" w:rsidP="00760FF7">
            <w:pPr>
              <w:pStyle w:val="TAH"/>
            </w:pPr>
          </w:p>
        </w:tc>
        <w:tc>
          <w:tcPr>
            <w:tcW w:w="541" w:type="pct"/>
            <w:shd w:val="clear" w:color="auto" w:fill="auto"/>
            <w:vAlign w:val="center"/>
          </w:tcPr>
          <w:p w14:paraId="65CC1FB1" w14:textId="77777777" w:rsidR="00132AEA" w:rsidRPr="006C53D9" w:rsidRDefault="00132AEA" w:rsidP="00760FF7">
            <w:pPr>
              <w:pStyle w:val="TAH"/>
            </w:pPr>
            <w:r w:rsidRPr="006C53D9">
              <w:t>SCS</w:t>
            </w:r>
            <w:r>
              <w:rPr>
                <w:vertAlign w:val="subscript"/>
              </w:rPr>
              <w:t>PRS</w:t>
            </w:r>
            <w:r w:rsidRPr="006C53D9">
              <w:t xml:space="preserve"> = 15 kHz</w:t>
            </w:r>
          </w:p>
        </w:tc>
        <w:tc>
          <w:tcPr>
            <w:tcW w:w="540" w:type="pct"/>
            <w:shd w:val="clear" w:color="auto" w:fill="auto"/>
            <w:vAlign w:val="center"/>
          </w:tcPr>
          <w:p w14:paraId="62E8AE3A" w14:textId="77777777" w:rsidR="00132AEA" w:rsidRPr="006C53D9" w:rsidRDefault="00132AEA" w:rsidP="00760FF7">
            <w:pPr>
              <w:pStyle w:val="TAH"/>
            </w:pPr>
            <w:r w:rsidRPr="006C53D9">
              <w:t>SCS</w:t>
            </w:r>
            <w:r>
              <w:rPr>
                <w:vertAlign w:val="subscript"/>
              </w:rPr>
              <w:t>PRS</w:t>
            </w:r>
            <w:r w:rsidRPr="006C53D9">
              <w:t xml:space="preserve"> = 30 kHz</w:t>
            </w:r>
          </w:p>
        </w:tc>
        <w:tc>
          <w:tcPr>
            <w:tcW w:w="541" w:type="pct"/>
          </w:tcPr>
          <w:p w14:paraId="1370DA9D" w14:textId="77777777" w:rsidR="00132AEA" w:rsidRPr="006C53D9" w:rsidRDefault="00132AEA" w:rsidP="00760FF7">
            <w:pPr>
              <w:pStyle w:val="TAH"/>
            </w:pPr>
            <w:r w:rsidRPr="006C53D9">
              <w:t>SCS</w:t>
            </w:r>
            <w:r>
              <w:rPr>
                <w:vertAlign w:val="subscript"/>
              </w:rPr>
              <w:t>PRS</w:t>
            </w:r>
            <w:r w:rsidRPr="006C53D9">
              <w:t xml:space="preserve"> = </w:t>
            </w:r>
            <w:r>
              <w:rPr>
                <w:rFonts w:hint="eastAsia"/>
                <w:lang w:eastAsia="zh-CN"/>
              </w:rPr>
              <w:t>6</w:t>
            </w:r>
            <w:r w:rsidRPr="006C53D9">
              <w:t>0 kHz</w:t>
            </w:r>
          </w:p>
        </w:tc>
        <w:tc>
          <w:tcPr>
            <w:tcW w:w="1002" w:type="pct"/>
            <w:vMerge/>
            <w:shd w:val="clear" w:color="auto" w:fill="auto"/>
          </w:tcPr>
          <w:p w14:paraId="6B7F6FF5" w14:textId="77777777" w:rsidR="00132AEA" w:rsidRPr="006C53D9" w:rsidRDefault="00132AEA" w:rsidP="00760FF7">
            <w:pPr>
              <w:pStyle w:val="TAH"/>
            </w:pPr>
          </w:p>
        </w:tc>
      </w:tr>
      <w:tr w:rsidR="00132AEA" w:rsidRPr="006C53D9" w14:paraId="6A6A4066" w14:textId="77777777" w:rsidTr="00760FF7">
        <w:tc>
          <w:tcPr>
            <w:tcW w:w="678" w:type="pct"/>
            <w:vMerge w:val="restart"/>
            <w:shd w:val="clear" w:color="auto" w:fill="auto"/>
            <w:vAlign w:val="center"/>
          </w:tcPr>
          <w:p w14:paraId="25617DB4" w14:textId="77777777" w:rsidR="00132AEA" w:rsidRPr="006C53D9" w:rsidRDefault="00132AEA" w:rsidP="00760FF7">
            <w:pPr>
              <w:pStyle w:val="TAH"/>
            </w:pPr>
            <w:r w:rsidRPr="006C53D9">
              <w:t>Conditions</w:t>
            </w:r>
          </w:p>
        </w:tc>
        <w:tc>
          <w:tcPr>
            <w:tcW w:w="1698" w:type="pct"/>
            <w:shd w:val="clear" w:color="auto" w:fill="auto"/>
          </w:tcPr>
          <w:p w14:paraId="28201B7D" w14:textId="77777777" w:rsidR="00132AEA" w:rsidRPr="006C53D9" w:rsidRDefault="00132AEA" w:rsidP="00760FF7">
            <w:pPr>
              <w:pStyle w:val="TAC"/>
            </w:pPr>
            <w:r w:rsidRPr="006C53D9">
              <w:t xml:space="preserve">NR_FDD_FR1_A, NR_TDD_FR1_A, </w:t>
            </w:r>
            <w:r w:rsidRPr="006C53D9">
              <w:rPr>
                <w:lang w:val="en-US"/>
              </w:rPr>
              <w:t>NR_SDL_FR1_A</w:t>
            </w:r>
          </w:p>
        </w:tc>
        <w:tc>
          <w:tcPr>
            <w:tcW w:w="541" w:type="pct"/>
            <w:shd w:val="clear" w:color="auto" w:fill="auto"/>
            <w:vAlign w:val="center"/>
          </w:tcPr>
          <w:p w14:paraId="72CB4D9E" w14:textId="77777777" w:rsidR="00132AEA" w:rsidRPr="006C53D9" w:rsidRDefault="00132AEA" w:rsidP="00760FF7">
            <w:pPr>
              <w:pStyle w:val="TAC"/>
            </w:pPr>
            <w:r w:rsidRPr="006C53D9">
              <w:t>-127</w:t>
            </w:r>
          </w:p>
        </w:tc>
        <w:tc>
          <w:tcPr>
            <w:tcW w:w="540" w:type="pct"/>
            <w:shd w:val="clear" w:color="auto" w:fill="auto"/>
            <w:vAlign w:val="center"/>
          </w:tcPr>
          <w:p w14:paraId="7C6DA3FA" w14:textId="77777777" w:rsidR="00132AEA" w:rsidRPr="006C53D9" w:rsidRDefault="00132AEA" w:rsidP="00760FF7">
            <w:pPr>
              <w:pStyle w:val="TAC"/>
            </w:pPr>
            <w:r w:rsidRPr="006C53D9">
              <w:t>-124</w:t>
            </w:r>
          </w:p>
        </w:tc>
        <w:tc>
          <w:tcPr>
            <w:tcW w:w="541" w:type="pct"/>
            <w:shd w:val="clear" w:color="auto" w:fill="auto"/>
            <w:vAlign w:val="center"/>
          </w:tcPr>
          <w:p w14:paraId="15389826" w14:textId="77777777" w:rsidR="00132AEA" w:rsidRPr="006C53D9" w:rsidRDefault="00132AEA" w:rsidP="00760FF7">
            <w:pPr>
              <w:pStyle w:val="TAC"/>
            </w:pPr>
            <w:r w:rsidRPr="006C53D9">
              <w:t>-12</w:t>
            </w:r>
            <w:r>
              <w:t>1</w:t>
            </w:r>
          </w:p>
        </w:tc>
        <w:tc>
          <w:tcPr>
            <w:tcW w:w="1002" w:type="pct"/>
            <w:vMerge w:val="restart"/>
            <w:vAlign w:val="center"/>
          </w:tcPr>
          <w:p w14:paraId="0766FFB5" w14:textId="77777777" w:rsidR="004319D8" w:rsidRDefault="004319D8" w:rsidP="004319D8">
            <w:pPr>
              <w:pStyle w:val="TAC"/>
              <w:ind w:left="177"/>
              <w:jc w:val="left"/>
            </w:pPr>
            <w:r w:rsidRPr="006C53D9">
              <w:sym w:font="Symbol" w:char="F0B3"/>
            </w:r>
            <w:r w:rsidRPr="006C53D9">
              <w:t xml:space="preserve"> -6</w:t>
            </w:r>
            <w:r w:rsidRPr="00305B2F">
              <w:rPr>
                <w:vertAlign w:val="superscript"/>
              </w:rPr>
              <w:t xml:space="preserve"> Note2</w:t>
            </w:r>
          </w:p>
          <w:p w14:paraId="156C7A21" w14:textId="77777777" w:rsidR="004319D8" w:rsidRDefault="004319D8" w:rsidP="004319D8">
            <w:pPr>
              <w:pStyle w:val="TAC"/>
              <w:ind w:left="177"/>
              <w:jc w:val="left"/>
              <w:rPr>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p>
          <w:p w14:paraId="03FBB563" w14:textId="7D960061" w:rsidR="00132AEA" w:rsidRPr="006C53D9" w:rsidRDefault="004319D8" w:rsidP="004319D8">
            <w:pPr>
              <w:pStyle w:val="TAC"/>
              <w:ind w:left="177"/>
              <w:jc w:val="left"/>
              <w:rPr>
                <w:lang w:eastAsia="zh-CN"/>
              </w:rPr>
            </w:pPr>
            <w:r w:rsidRPr="004911C3">
              <w:rPr>
                <w:lang w:eastAsia="zh-CN"/>
              </w:rPr>
              <w:sym w:font="Symbol" w:char="F0B3"/>
            </w:r>
            <w:r w:rsidRPr="004911C3">
              <w:rPr>
                <w:lang w:eastAsia="zh-CN"/>
              </w:rPr>
              <w:t xml:space="preserve"> -3 </w:t>
            </w:r>
            <w:r w:rsidRPr="004911C3">
              <w:rPr>
                <w:vertAlign w:val="superscript"/>
                <w:lang w:eastAsia="zh-CN"/>
              </w:rPr>
              <w:t>Note</w:t>
            </w:r>
            <w:r w:rsidRPr="00520704">
              <w:rPr>
                <w:vertAlign w:val="superscript"/>
                <w:lang w:eastAsia="zh-CN"/>
              </w:rPr>
              <w:t>4</w:t>
            </w:r>
          </w:p>
        </w:tc>
      </w:tr>
      <w:tr w:rsidR="00132AEA" w:rsidRPr="006C53D9" w14:paraId="68ECA3FA" w14:textId="77777777" w:rsidTr="00760FF7">
        <w:tc>
          <w:tcPr>
            <w:tcW w:w="678" w:type="pct"/>
            <w:vMerge/>
            <w:shd w:val="clear" w:color="auto" w:fill="auto"/>
            <w:vAlign w:val="center"/>
          </w:tcPr>
          <w:p w14:paraId="0935740E"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62B1FF3F" w14:textId="77777777" w:rsidR="00132AEA" w:rsidRPr="006C53D9" w:rsidRDefault="00132AEA" w:rsidP="00760FF7">
            <w:pPr>
              <w:pStyle w:val="TAC"/>
              <w:rPr>
                <w:lang w:val="sv-SE"/>
              </w:rPr>
            </w:pPr>
            <w:r w:rsidRPr="006C53D9">
              <w:rPr>
                <w:lang w:val="sv-SE"/>
              </w:rPr>
              <w:t>NR_FDD_FR1_B</w:t>
            </w:r>
          </w:p>
        </w:tc>
        <w:tc>
          <w:tcPr>
            <w:tcW w:w="541" w:type="pct"/>
            <w:shd w:val="clear" w:color="auto" w:fill="auto"/>
          </w:tcPr>
          <w:p w14:paraId="6199FCA2" w14:textId="77777777" w:rsidR="00132AEA" w:rsidRPr="006C53D9" w:rsidRDefault="00132AEA" w:rsidP="00760FF7">
            <w:pPr>
              <w:pStyle w:val="TAC"/>
            </w:pPr>
            <w:r w:rsidRPr="006C53D9">
              <w:t>-126.5</w:t>
            </w:r>
          </w:p>
        </w:tc>
        <w:tc>
          <w:tcPr>
            <w:tcW w:w="540" w:type="pct"/>
            <w:shd w:val="clear" w:color="auto" w:fill="auto"/>
          </w:tcPr>
          <w:p w14:paraId="6B7DD081" w14:textId="77777777" w:rsidR="00132AEA" w:rsidRPr="006C53D9" w:rsidRDefault="00132AEA" w:rsidP="00760FF7">
            <w:pPr>
              <w:pStyle w:val="TAC"/>
              <w:rPr>
                <w:lang w:val="sv-SE"/>
              </w:rPr>
            </w:pPr>
            <w:r w:rsidRPr="006C53D9">
              <w:t>-123.5</w:t>
            </w:r>
          </w:p>
        </w:tc>
        <w:tc>
          <w:tcPr>
            <w:tcW w:w="541" w:type="pct"/>
          </w:tcPr>
          <w:p w14:paraId="54B4D627" w14:textId="77777777" w:rsidR="00132AEA" w:rsidRPr="006C53D9" w:rsidRDefault="00132AEA" w:rsidP="00760FF7">
            <w:pPr>
              <w:pStyle w:val="TAC"/>
              <w:rPr>
                <w:lang w:val="sv-SE"/>
              </w:rPr>
            </w:pPr>
            <w:r w:rsidRPr="006C53D9">
              <w:t>-12</w:t>
            </w:r>
            <w:r>
              <w:t>0</w:t>
            </w:r>
            <w:r w:rsidRPr="006C53D9">
              <w:t>.5</w:t>
            </w:r>
          </w:p>
        </w:tc>
        <w:tc>
          <w:tcPr>
            <w:tcW w:w="1002" w:type="pct"/>
            <w:vMerge/>
            <w:shd w:val="clear" w:color="auto" w:fill="auto"/>
            <w:vAlign w:val="center"/>
          </w:tcPr>
          <w:p w14:paraId="38888896" w14:textId="77777777" w:rsidR="00132AEA" w:rsidRPr="006C53D9" w:rsidRDefault="00132AEA" w:rsidP="00760FF7">
            <w:pPr>
              <w:pStyle w:val="TAC"/>
              <w:rPr>
                <w:lang w:val="sv-SE"/>
              </w:rPr>
            </w:pPr>
          </w:p>
        </w:tc>
      </w:tr>
      <w:tr w:rsidR="00132AEA" w:rsidRPr="006C53D9" w14:paraId="00135360" w14:textId="77777777" w:rsidTr="00760FF7">
        <w:tc>
          <w:tcPr>
            <w:tcW w:w="678" w:type="pct"/>
            <w:vMerge/>
            <w:shd w:val="clear" w:color="auto" w:fill="auto"/>
            <w:vAlign w:val="center"/>
          </w:tcPr>
          <w:p w14:paraId="595BA495"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2BC5BE26" w14:textId="77777777" w:rsidR="00132AEA" w:rsidRPr="006C53D9" w:rsidRDefault="00132AEA" w:rsidP="00760FF7">
            <w:pPr>
              <w:pStyle w:val="TAC"/>
              <w:rPr>
                <w:lang w:val="sv-SE"/>
              </w:rPr>
            </w:pPr>
            <w:r w:rsidRPr="006C53D9">
              <w:rPr>
                <w:lang w:val="sv-SE"/>
              </w:rPr>
              <w:t>NR_TDD_FR1_C</w:t>
            </w:r>
          </w:p>
        </w:tc>
        <w:tc>
          <w:tcPr>
            <w:tcW w:w="541" w:type="pct"/>
            <w:shd w:val="clear" w:color="auto" w:fill="auto"/>
            <w:vAlign w:val="center"/>
          </w:tcPr>
          <w:p w14:paraId="5C1C7F5C" w14:textId="77777777" w:rsidR="00132AEA" w:rsidRPr="006C53D9" w:rsidRDefault="00132AEA" w:rsidP="00760FF7">
            <w:pPr>
              <w:pStyle w:val="TAC"/>
            </w:pPr>
            <w:r w:rsidRPr="006C53D9">
              <w:t>-126</w:t>
            </w:r>
          </w:p>
        </w:tc>
        <w:tc>
          <w:tcPr>
            <w:tcW w:w="540" w:type="pct"/>
            <w:shd w:val="clear" w:color="auto" w:fill="auto"/>
            <w:vAlign w:val="center"/>
          </w:tcPr>
          <w:p w14:paraId="4C4ED82B" w14:textId="77777777" w:rsidR="00132AEA" w:rsidRPr="006C53D9" w:rsidRDefault="00132AEA" w:rsidP="00760FF7">
            <w:pPr>
              <w:pStyle w:val="TAC"/>
              <w:rPr>
                <w:lang w:val="sv-SE"/>
              </w:rPr>
            </w:pPr>
            <w:r w:rsidRPr="006C53D9">
              <w:t>-123</w:t>
            </w:r>
          </w:p>
        </w:tc>
        <w:tc>
          <w:tcPr>
            <w:tcW w:w="541" w:type="pct"/>
            <w:shd w:val="clear" w:color="auto" w:fill="auto"/>
            <w:vAlign w:val="center"/>
          </w:tcPr>
          <w:p w14:paraId="07C7CB1B" w14:textId="77777777" w:rsidR="00132AEA" w:rsidRPr="006C53D9" w:rsidRDefault="00132AEA" w:rsidP="00760FF7">
            <w:pPr>
              <w:pStyle w:val="TAC"/>
              <w:rPr>
                <w:lang w:val="sv-SE"/>
              </w:rPr>
            </w:pPr>
            <w:r w:rsidRPr="006C53D9">
              <w:t>-12</w:t>
            </w:r>
            <w:r>
              <w:t>0</w:t>
            </w:r>
          </w:p>
        </w:tc>
        <w:tc>
          <w:tcPr>
            <w:tcW w:w="1002" w:type="pct"/>
            <w:vMerge/>
            <w:vAlign w:val="center"/>
          </w:tcPr>
          <w:p w14:paraId="16C78A5A" w14:textId="77777777" w:rsidR="00132AEA" w:rsidRPr="006C53D9" w:rsidRDefault="00132AEA" w:rsidP="00760FF7">
            <w:pPr>
              <w:pStyle w:val="TAC"/>
              <w:rPr>
                <w:lang w:val="sv-SE"/>
              </w:rPr>
            </w:pPr>
          </w:p>
        </w:tc>
      </w:tr>
      <w:tr w:rsidR="00132AEA" w:rsidRPr="006C53D9" w14:paraId="0162BD54" w14:textId="77777777" w:rsidTr="00760FF7">
        <w:tc>
          <w:tcPr>
            <w:tcW w:w="678" w:type="pct"/>
            <w:vMerge/>
            <w:shd w:val="clear" w:color="auto" w:fill="auto"/>
            <w:vAlign w:val="center"/>
          </w:tcPr>
          <w:p w14:paraId="00723197"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37E52BAC" w14:textId="77777777" w:rsidR="00132AEA" w:rsidRPr="006C53D9" w:rsidRDefault="00132AEA" w:rsidP="00760FF7">
            <w:pPr>
              <w:pStyle w:val="TAC"/>
              <w:rPr>
                <w:lang w:val="sv-SE"/>
              </w:rPr>
            </w:pPr>
            <w:r w:rsidRPr="006C53D9">
              <w:rPr>
                <w:lang w:val="sv-SE"/>
              </w:rPr>
              <w:t>NR_FDD_FR1_D, NR_TDD_FR1_D</w:t>
            </w:r>
          </w:p>
        </w:tc>
        <w:tc>
          <w:tcPr>
            <w:tcW w:w="541" w:type="pct"/>
            <w:shd w:val="clear" w:color="auto" w:fill="auto"/>
            <w:vAlign w:val="center"/>
          </w:tcPr>
          <w:p w14:paraId="6DC9475B" w14:textId="77777777" w:rsidR="00132AEA" w:rsidRPr="006C53D9" w:rsidRDefault="00132AEA" w:rsidP="00760FF7">
            <w:pPr>
              <w:pStyle w:val="TAC"/>
            </w:pPr>
            <w:r w:rsidRPr="006C53D9">
              <w:t>-125.5</w:t>
            </w:r>
          </w:p>
        </w:tc>
        <w:tc>
          <w:tcPr>
            <w:tcW w:w="540" w:type="pct"/>
            <w:shd w:val="clear" w:color="auto" w:fill="auto"/>
            <w:vAlign w:val="center"/>
          </w:tcPr>
          <w:p w14:paraId="5DC3693D" w14:textId="77777777" w:rsidR="00132AEA" w:rsidRPr="006C53D9" w:rsidRDefault="00132AEA" w:rsidP="00760FF7">
            <w:pPr>
              <w:pStyle w:val="TAC"/>
            </w:pPr>
            <w:r w:rsidRPr="006C53D9">
              <w:t>-122.5</w:t>
            </w:r>
          </w:p>
        </w:tc>
        <w:tc>
          <w:tcPr>
            <w:tcW w:w="541" w:type="pct"/>
            <w:shd w:val="clear" w:color="auto" w:fill="auto"/>
            <w:vAlign w:val="center"/>
          </w:tcPr>
          <w:p w14:paraId="2CA93AAE" w14:textId="77777777" w:rsidR="00132AEA" w:rsidRPr="006C53D9" w:rsidRDefault="00132AEA" w:rsidP="00760FF7">
            <w:pPr>
              <w:pStyle w:val="TAC"/>
              <w:rPr>
                <w:lang w:val="sv-SE"/>
              </w:rPr>
            </w:pPr>
            <w:r w:rsidRPr="006C53D9">
              <w:t>-1</w:t>
            </w:r>
            <w:r>
              <w:t>19</w:t>
            </w:r>
            <w:r w:rsidRPr="006C53D9">
              <w:t>.5</w:t>
            </w:r>
          </w:p>
        </w:tc>
        <w:tc>
          <w:tcPr>
            <w:tcW w:w="1002" w:type="pct"/>
            <w:vMerge/>
            <w:vAlign w:val="center"/>
          </w:tcPr>
          <w:p w14:paraId="733CDFCD" w14:textId="77777777" w:rsidR="00132AEA" w:rsidRPr="006C53D9" w:rsidRDefault="00132AEA" w:rsidP="00760FF7">
            <w:pPr>
              <w:pStyle w:val="TAC"/>
              <w:rPr>
                <w:lang w:val="sv-SE"/>
              </w:rPr>
            </w:pPr>
          </w:p>
        </w:tc>
      </w:tr>
      <w:tr w:rsidR="00132AEA" w:rsidRPr="006C53D9" w14:paraId="6274C1D0" w14:textId="77777777" w:rsidTr="00760FF7">
        <w:tc>
          <w:tcPr>
            <w:tcW w:w="678" w:type="pct"/>
            <w:vMerge/>
            <w:shd w:val="clear" w:color="auto" w:fill="auto"/>
            <w:vAlign w:val="center"/>
          </w:tcPr>
          <w:p w14:paraId="4405EAC0"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320B9A2C" w14:textId="77777777" w:rsidR="00132AEA" w:rsidRPr="006C53D9" w:rsidRDefault="00132AEA" w:rsidP="00760FF7">
            <w:pPr>
              <w:pStyle w:val="TAC"/>
              <w:rPr>
                <w:lang w:val="sv-SE"/>
              </w:rPr>
            </w:pPr>
            <w:r w:rsidRPr="006C53D9">
              <w:rPr>
                <w:lang w:val="sv-SE"/>
              </w:rPr>
              <w:t>NR_FDD_FR1_E, NR_TDD_FR1_E</w:t>
            </w:r>
          </w:p>
        </w:tc>
        <w:tc>
          <w:tcPr>
            <w:tcW w:w="541" w:type="pct"/>
            <w:shd w:val="clear" w:color="auto" w:fill="auto"/>
            <w:vAlign w:val="center"/>
          </w:tcPr>
          <w:p w14:paraId="022667CC" w14:textId="77777777" w:rsidR="00132AEA" w:rsidRPr="006C53D9" w:rsidRDefault="00132AEA" w:rsidP="00760FF7">
            <w:pPr>
              <w:pStyle w:val="TAC"/>
            </w:pPr>
            <w:r w:rsidRPr="006C53D9">
              <w:t>-125</w:t>
            </w:r>
          </w:p>
        </w:tc>
        <w:tc>
          <w:tcPr>
            <w:tcW w:w="540" w:type="pct"/>
            <w:shd w:val="clear" w:color="auto" w:fill="auto"/>
            <w:vAlign w:val="center"/>
          </w:tcPr>
          <w:p w14:paraId="1668C079" w14:textId="77777777" w:rsidR="00132AEA" w:rsidRPr="006C53D9" w:rsidRDefault="00132AEA" w:rsidP="00760FF7">
            <w:pPr>
              <w:pStyle w:val="TAC"/>
              <w:rPr>
                <w:lang w:val="sv-SE"/>
              </w:rPr>
            </w:pPr>
            <w:r w:rsidRPr="006C53D9">
              <w:t>-122</w:t>
            </w:r>
          </w:p>
        </w:tc>
        <w:tc>
          <w:tcPr>
            <w:tcW w:w="541" w:type="pct"/>
            <w:shd w:val="clear" w:color="auto" w:fill="auto"/>
            <w:vAlign w:val="center"/>
          </w:tcPr>
          <w:p w14:paraId="4BACA0C0" w14:textId="77777777" w:rsidR="00132AEA" w:rsidRPr="006C53D9" w:rsidRDefault="00132AEA" w:rsidP="00760FF7">
            <w:pPr>
              <w:pStyle w:val="TAC"/>
              <w:rPr>
                <w:lang w:val="sv-SE"/>
              </w:rPr>
            </w:pPr>
            <w:r w:rsidRPr="006C53D9">
              <w:t>-1</w:t>
            </w:r>
            <w:r>
              <w:t>19</w:t>
            </w:r>
          </w:p>
        </w:tc>
        <w:tc>
          <w:tcPr>
            <w:tcW w:w="1002" w:type="pct"/>
            <w:vMerge/>
            <w:vAlign w:val="center"/>
          </w:tcPr>
          <w:p w14:paraId="389FB879" w14:textId="77777777" w:rsidR="00132AEA" w:rsidRPr="006C53D9" w:rsidRDefault="00132AEA" w:rsidP="00760FF7">
            <w:pPr>
              <w:pStyle w:val="TAC"/>
              <w:rPr>
                <w:lang w:val="sv-SE"/>
              </w:rPr>
            </w:pPr>
          </w:p>
        </w:tc>
      </w:tr>
      <w:tr w:rsidR="00132AEA" w:rsidRPr="006C53D9" w14:paraId="6CA06007" w14:textId="77777777" w:rsidTr="00760FF7">
        <w:tc>
          <w:tcPr>
            <w:tcW w:w="678" w:type="pct"/>
            <w:vMerge/>
            <w:shd w:val="clear" w:color="auto" w:fill="auto"/>
            <w:vAlign w:val="center"/>
          </w:tcPr>
          <w:p w14:paraId="343C29D2"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031D2E4A" w14:textId="77777777" w:rsidR="00132AEA" w:rsidRPr="006C53D9" w:rsidRDefault="00132AEA" w:rsidP="00760FF7">
            <w:pPr>
              <w:pStyle w:val="TAC"/>
              <w:rPr>
                <w:lang w:val="sv-SE"/>
              </w:rPr>
            </w:pPr>
            <w:r w:rsidRPr="006C53D9">
              <w:rPr>
                <w:lang w:val="sv-SE"/>
              </w:rPr>
              <w:t>NR_FDD_FR1_F</w:t>
            </w:r>
          </w:p>
        </w:tc>
        <w:tc>
          <w:tcPr>
            <w:tcW w:w="541" w:type="pct"/>
            <w:shd w:val="clear" w:color="auto" w:fill="auto"/>
            <w:vAlign w:val="center"/>
          </w:tcPr>
          <w:p w14:paraId="11858DEC" w14:textId="77777777" w:rsidR="00132AEA" w:rsidRPr="006C53D9" w:rsidRDefault="00132AEA" w:rsidP="00760FF7">
            <w:pPr>
              <w:pStyle w:val="TAC"/>
            </w:pPr>
            <w:r w:rsidRPr="006C53D9">
              <w:t>-124.5</w:t>
            </w:r>
          </w:p>
        </w:tc>
        <w:tc>
          <w:tcPr>
            <w:tcW w:w="540" w:type="pct"/>
            <w:shd w:val="clear" w:color="auto" w:fill="auto"/>
            <w:vAlign w:val="center"/>
          </w:tcPr>
          <w:p w14:paraId="4BA263B0" w14:textId="77777777" w:rsidR="00132AEA" w:rsidRPr="006C53D9" w:rsidRDefault="00132AEA" w:rsidP="00760FF7">
            <w:pPr>
              <w:pStyle w:val="TAC"/>
            </w:pPr>
            <w:r w:rsidRPr="006C53D9">
              <w:t>-121.5</w:t>
            </w:r>
          </w:p>
        </w:tc>
        <w:tc>
          <w:tcPr>
            <w:tcW w:w="541" w:type="pct"/>
            <w:shd w:val="clear" w:color="auto" w:fill="auto"/>
            <w:vAlign w:val="center"/>
          </w:tcPr>
          <w:p w14:paraId="2FD73653" w14:textId="77777777" w:rsidR="00132AEA" w:rsidRPr="006C53D9" w:rsidRDefault="00132AEA" w:rsidP="00760FF7">
            <w:pPr>
              <w:pStyle w:val="TAC"/>
              <w:rPr>
                <w:lang w:val="sv-SE"/>
              </w:rPr>
            </w:pPr>
            <w:r w:rsidRPr="006C53D9">
              <w:t>-1</w:t>
            </w:r>
            <w:r>
              <w:t>18</w:t>
            </w:r>
            <w:r w:rsidRPr="006C53D9">
              <w:t>.5</w:t>
            </w:r>
          </w:p>
        </w:tc>
        <w:tc>
          <w:tcPr>
            <w:tcW w:w="1002" w:type="pct"/>
            <w:vMerge/>
            <w:vAlign w:val="center"/>
          </w:tcPr>
          <w:p w14:paraId="6E4BCA64" w14:textId="77777777" w:rsidR="00132AEA" w:rsidRPr="006C53D9" w:rsidRDefault="00132AEA" w:rsidP="00760FF7">
            <w:pPr>
              <w:pStyle w:val="TAC"/>
              <w:rPr>
                <w:lang w:val="sv-SE"/>
              </w:rPr>
            </w:pPr>
          </w:p>
        </w:tc>
      </w:tr>
      <w:tr w:rsidR="00132AEA" w:rsidRPr="006C53D9" w14:paraId="6CF86C15" w14:textId="77777777" w:rsidTr="00760FF7">
        <w:tc>
          <w:tcPr>
            <w:tcW w:w="678" w:type="pct"/>
            <w:vMerge/>
            <w:shd w:val="clear" w:color="auto" w:fill="auto"/>
            <w:vAlign w:val="center"/>
          </w:tcPr>
          <w:p w14:paraId="5F90D691"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284536A" w14:textId="77777777" w:rsidR="00132AEA" w:rsidRPr="006C53D9" w:rsidRDefault="00132AEA" w:rsidP="00760FF7">
            <w:pPr>
              <w:pStyle w:val="TAC"/>
              <w:rPr>
                <w:lang w:val="sv-SE"/>
              </w:rPr>
            </w:pPr>
            <w:r w:rsidRPr="006C53D9">
              <w:rPr>
                <w:lang w:val="sv-SE"/>
              </w:rPr>
              <w:t>NR_FDD_FR1_G</w:t>
            </w:r>
          </w:p>
        </w:tc>
        <w:tc>
          <w:tcPr>
            <w:tcW w:w="541" w:type="pct"/>
            <w:shd w:val="clear" w:color="auto" w:fill="auto"/>
            <w:vAlign w:val="center"/>
          </w:tcPr>
          <w:p w14:paraId="3980E213" w14:textId="77777777" w:rsidR="00132AEA" w:rsidRPr="006C53D9" w:rsidRDefault="00132AEA" w:rsidP="00760FF7">
            <w:pPr>
              <w:pStyle w:val="TAC"/>
            </w:pPr>
            <w:r w:rsidRPr="006C53D9">
              <w:t>-124</w:t>
            </w:r>
          </w:p>
        </w:tc>
        <w:tc>
          <w:tcPr>
            <w:tcW w:w="540" w:type="pct"/>
            <w:shd w:val="clear" w:color="auto" w:fill="auto"/>
            <w:vAlign w:val="center"/>
          </w:tcPr>
          <w:p w14:paraId="206DC134" w14:textId="77777777" w:rsidR="00132AEA" w:rsidRPr="006C53D9" w:rsidRDefault="00132AEA" w:rsidP="00760FF7">
            <w:pPr>
              <w:pStyle w:val="TAC"/>
              <w:rPr>
                <w:lang w:val="sv-SE"/>
              </w:rPr>
            </w:pPr>
            <w:r w:rsidRPr="006C53D9">
              <w:t>-121</w:t>
            </w:r>
          </w:p>
        </w:tc>
        <w:tc>
          <w:tcPr>
            <w:tcW w:w="541" w:type="pct"/>
            <w:shd w:val="clear" w:color="auto" w:fill="auto"/>
            <w:vAlign w:val="center"/>
          </w:tcPr>
          <w:p w14:paraId="2D99BA9D" w14:textId="77777777" w:rsidR="00132AEA" w:rsidRPr="006C53D9" w:rsidRDefault="00132AEA" w:rsidP="00760FF7">
            <w:pPr>
              <w:pStyle w:val="TAC"/>
              <w:rPr>
                <w:lang w:val="sv-SE"/>
              </w:rPr>
            </w:pPr>
            <w:r w:rsidRPr="006C53D9">
              <w:t>-1</w:t>
            </w:r>
            <w:r>
              <w:t>18</w:t>
            </w:r>
          </w:p>
        </w:tc>
        <w:tc>
          <w:tcPr>
            <w:tcW w:w="1002" w:type="pct"/>
            <w:vMerge/>
            <w:vAlign w:val="center"/>
          </w:tcPr>
          <w:p w14:paraId="7D98E0E3" w14:textId="77777777" w:rsidR="00132AEA" w:rsidRPr="006C53D9" w:rsidRDefault="00132AEA" w:rsidP="00760FF7">
            <w:pPr>
              <w:pStyle w:val="TAC"/>
              <w:rPr>
                <w:lang w:val="sv-SE"/>
              </w:rPr>
            </w:pPr>
          </w:p>
        </w:tc>
      </w:tr>
      <w:tr w:rsidR="00132AEA" w:rsidRPr="006C53D9" w14:paraId="6F80D708" w14:textId="77777777" w:rsidTr="00760FF7">
        <w:tc>
          <w:tcPr>
            <w:tcW w:w="678" w:type="pct"/>
            <w:vMerge/>
            <w:shd w:val="clear" w:color="auto" w:fill="auto"/>
            <w:vAlign w:val="center"/>
          </w:tcPr>
          <w:p w14:paraId="11575925"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F038920" w14:textId="77777777" w:rsidR="00132AEA" w:rsidRPr="006C53D9" w:rsidRDefault="00132AEA" w:rsidP="00760FF7">
            <w:pPr>
              <w:pStyle w:val="TAC"/>
              <w:rPr>
                <w:lang w:val="sv-SE"/>
              </w:rPr>
            </w:pPr>
            <w:r w:rsidRPr="006C53D9">
              <w:rPr>
                <w:lang w:val="sv-SE"/>
              </w:rPr>
              <w:t>NR_FDD_FR1_H</w:t>
            </w:r>
          </w:p>
        </w:tc>
        <w:tc>
          <w:tcPr>
            <w:tcW w:w="541" w:type="pct"/>
            <w:shd w:val="clear" w:color="auto" w:fill="auto"/>
            <w:vAlign w:val="center"/>
          </w:tcPr>
          <w:p w14:paraId="25B082AB" w14:textId="77777777" w:rsidR="00132AEA" w:rsidRPr="006C53D9" w:rsidRDefault="00132AEA" w:rsidP="00760FF7">
            <w:pPr>
              <w:pStyle w:val="TAC"/>
            </w:pPr>
            <w:r w:rsidRPr="006C53D9">
              <w:t>-123.5</w:t>
            </w:r>
          </w:p>
        </w:tc>
        <w:tc>
          <w:tcPr>
            <w:tcW w:w="540" w:type="pct"/>
            <w:shd w:val="clear" w:color="auto" w:fill="auto"/>
            <w:vAlign w:val="center"/>
          </w:tcPr>
          <w:p w14:paraId="7F919F20" w14:textId="77777777" w:rsidR="00132AEA" w:rsidRPr="006C53D9" w:rsidRDefault="00132AEA" w:rsidP="00760FF7">
            <w:pPr>
              <w:pStyle w:val="TAC"/>
              <w:rPr>
                <w:lang w:val="sv-SE"/>
              </w:rPr>
            </w:pPr>
            <w:r w:rsidRPr="006C53D9">
              <w:t>-120.5</w:t>
            </w:r>
          </w:p>
        </w:tc>
        <w:tc>
          <w:tcPr>
            <w:tcW w:w="541" w:type="pct"/>
            <w:shd w:val="clear" w:color="auto" w:fill="auto"/>
            <w:vAlign w:val="center"/>
          </w:tcPr>
          <w:p w14:paraId="109299FF" w14:textId="77777777" w:rsidR="00132AEA" w:rsidRPr="006C53D9" w:rsidRDefault="00132AEA" w:rsidP="00760FF7">
            <w:pPr>
              <w:pStyle w:val="TAC"/>
              <w:rPr>
                <w:lang w:val="sv-SE"/>
              </w:rPr>
            </w:pPr>
            <w:r w:rsidRPr="006C53D9">
              <w:t>-1</w:t>
            </w:r>
            <w:r>
              <w:t>17</w:t>
            </w:r>
            <w:r w:rsidRPr="006C53D9">
              <w:t>.5</w:t>
            </w:r>
          </w:p>
        </w:tc>
        <w:tc>
          <w:tcPr>
            <w:tcW w:w="1002" w:type="pct"/>
            <w:vMerge/>
            <w:vAlign w:val="center"/>
          </w:tcPr>
          <w:p w14:paraId="632A796B" w14:textId="77777777" w:rsidR="00132AEA" w:rsidRPr="006C53D9" w:rsidRDefault="00132AEA" w:rsidP="00760FF7">
            <w:pPr>
              <w:pStyle w:val="TAC"/>
              <w:rPr>
                <w:lang w:val="sv-SE"/>
              </w:rPr>
            </w:pPr>
          </w:p>
        </w:tc>
      </w:tr>
      <w:tr w:rsidR="00132AEA" w:rsidRPr="006C53D9" w14:paraId="13AD7BDB" w14:textId="77777777" w:rsidTr="00760FF7">
        <w:tc>
          <w:tcPr>
            <w:tcW w:w="5000" w:type="pct"/>
            <w:gridSpan w:val="6"/>
          </w:tcPr>
          <w:p w14:paraId="003F355E" w14:textId="77777777" w:rsidR="004319D8" w:rsidRDefault="004319D8" w:rsidP="004319D8">
            <w:pPr>
              <w:pStyle w:val="TAN"/>
            </w:pPr>
            <w:r w:rsidRPr="006C53D9">
              <w:t>NOTE 1:</w:t>
            </w:r>
            <w:r w:rsidRPr="006C53D9">
              <w:tab/>
              <w:t>NR operating band groups are defined in clause 3.5.2.</w:t>
            </w:r>
          </w:p>
          <w:p w14:paraId="13EF10EC" w14:textId="21C4FDE9" w:rsidR="004319D8" w:rsidRDefault="004319D8" w:rsidP="004319D8">
            <w:pPr>
              <w:pStyle w:val="TAN"/>
            </w:pPr>
            <w:r>
              <w:t>NOTE 2:</w:t>
            </w:r>
            <w:r w:rsidRPr="006C53D9">
              <w:tab/>
            </w:r>
            <w:r>
              <w:t>PRS</w:t>
            </w:r>
            <w:r w:rsidRPr="006C53D9">
              <w:t xml:space="preserve"> Ês/Iot</w:t>
            </w:r>
            <w:r>
              <w:t xml:space="preserve"> for RSTD measurement reference cell PRS resource. </w:t>
            </w:r>
          </w:p>
          <w:p w14:paraId="5568E2EF" w14:textId="1D4D9210" w:rsidR="004319D8" w:rsidRDefault="004319D8" w:rsidP="004319D8">
            <w:pPr>
              <w:pStyle w:val="TAN"/>
              <w:rPr>
                <w:lang w:eastAsia="zh-CN"/>
              </w:rPr>
            </w:pPr>
            <w:r>
              <w:t>NOTE 3:</w:t>
            </w:r>
            <w:r w:rsidRPr="006C53D9">
              <w:tab/>
            </w:r>
            <w:r>
              <w:t>PRS</w:t>
            </w:r>
            <w:r w:rsidRPr="006C53D9">
              <w:t xml:space="preserve"> Ês/Iot</w:t>
            </w:r>
            <w:r>
              <w:t xml:space="preserve"> for RSTD measurement neighbor cell PRS resource, PRS-RSRP </w:t>
            </w:r>
            <w:r>
              <w:rPr>
                <w:rFonts w:hint="eastAsia"/>
                <w:lang w:eastAsia="zh-CN"/>
              </w:rPr>
              <w:t xml:space="preserve">measurement </w:t>
            </w:r>
            <w:r>
              <w:t>and UE Rx-Tx</w:t>
            </w:r>
            <w:r>
              <w:rPr>
                <w:rFonts w:hint="eastAsia"/>
                <w:lang w:eastAsia="zh-CN"/>
              </w:rPr>
              <w:t xml:space="preserve"> time difference measurement</w:t>
            </w:r>
            <w:r>
              <w:t>.</w:t>
            </w:r>
          </w:p>
          <w:p w14:paraId="618DB033" w14:textId="33D6D1AF" w:rsidR="00132AEA" w:rsidRPr="006C53D9" w:rsidRDefault="004319D8" w:rsidP="004319D8">
            <w:pPr>
              <w:pStyle w:val="TAN"/>
            </w:pPr>
            <w:r>
              <w:t xml:space="preserve">NOTE </w:t>
            </w:r>
            <w:r>
              <w:rPr>
                <w:rFonts w:hint="eastAsia"/>
                <w:lang w:eastAsia="zh-CN"/>
              </w:rPr>
              <w:t>4</w:t>
            </w:r>
            <w:r>
              <w:t>:</w:t>
            </w:r>
            <w:r w:rsidRPr="006C53D9">
              <w:tab/>
            </w:r>
            <w:r>
              <w:t>PRS</w:t>
            </w:r>
            <w:r w:rsidRPr="006C53D9">
              <w:t xml:space="preserve"> Ês/Iot</w:t>
            </w:r>
            <w:r>
              <w:t xml:space="preserve"> </w:t>
            </w:r>
            <w:r>
              <w:rPr>
                <w:rFonts w:hint="eastAsia"/>
                <w:lang w:eastAsia="zh-CN"/>
              </w:rPr>
              <w:t>for</w:t>
            </w:r>
            <w:r>
              <w:t xml:space="preserve"> PRS-RSRP </w:t>
            </w:r>
            <w:r>
              <w:rPr>
                <w:rFonts w:hint="eastAsia"/>
                <w:lang w:eastAsia="zh-CN"/>
              </w:rPr>
              <w:t xml:space="preserve">measurement </w:t>
            </w:r>
            <w:r>
              <w:t>and UE Rx-Tx</w:t>
            </w:r>
            <w:r>
              <w:rPr>
                <w:rFonts w:hint="eastAsia"/>
                <w:lang w:eastAsia="zh-CN"/>
              </w:rPr>
              <w:t xml:space="preserve"> time difference measurement</w:t>
            </w:r>
            <w:r>
              <w:t>.</w:t>
            </w:r>
          </w:p>
        </w:tc>
      </w:tr>
    </w:tbl>
    <w:p w14:paraId="0175468C" w14:textId="77777777" w:rsidR="00132AEA" w:rsidRPr="006C53D9" w:rsidRDefault="00132AEA" w:rsidP="00132AEA"/>
    <w:p w14:paraId="0B200F00" w14:textId="77777777" w:rsidR="00132AEA" w:rsidRPr="006C53D9" w:rsidRDefault="00132AEA" w:rsidP="00132AEA">
      <w:pPr>
        <w:pStyle w:val="TH"/>
      </w:pPr>
      <w:r w:rsidRPr="006C53D9">
        <w:lastRenderedPageBreak/>
        <w:t xml:space="preserve">Table </w:t>
      </w:r>
      <w:r>
        <w:t>B.2.</w:t>
      </w:r>
      <w:r>
        <w:rPr>
          <w:lang w:eastAsia="zh-CN"/>
        </w:rPr>
        <w:t>14</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32AEA" w:rsidRPr="006C53D9" w14:paraId="1CE0302D" w14:textId="77777777" w:rsidTr="00760FF7">
        <w:trPr>
          <w:trHeight w:val="105"/>
          <w:jc w:val="center"/>
        </w:trPr>
        <w:tc>
          <w:tcPr>
            <w:tcW w:w="1171" w:type="dxa"/>
            <w:vMerge w:val="restart"/>
            <w:shd w:val="clear" w:color="auto" w:fill="auto"/>
            <w:vAlign w:val="center"/>
          </w:tcPr>
          <w:p w14:paraId="67EC37EF" w14:textId="77777777" w:rsidR="00132AEA" w:rsidRPr="006C53D9" w:rsidRDefault="00132AEA" w:rsidP="00760FF7">
            <w:pPr>
              <w:pStyle w:val="TAH"/>
            </w:pPr>
            <w:r w:rsidRPr="006C53D9">
              <w:t>Parameter</w:t>
            </w:r>
          </w:p>
        </w:tc>
        <w:tc>
          <w:tcPr>
            <w:tcW w:w="1150" w:type="dxa"/>
            <w:vMerge w:val="restart"/>
            <w:vAlign w:val="center"/>
          </w:tcPr>
          <w:p w14:paraId="6C2AB55C" w14:textId="77777777" w:rsidR="00132AEA" w:rsidRPr="006C53D9" w:rsidRDefault="00132AEA" w:rsidP="00760FF7">
            <w:pPr>
              <w:pStyle w:val="TAH"/>
            </w:pPr>
            <w:r w:rsidRPr="006C53D9">
              <w:t>Angle of arrival</w:t>
            </w:r>
          </w:p>
        </w:tc>
        <w:tc>
          <w:tcPr>
            <w:tcW w:w="1179" w:type="dxa"/>
            <w:vMerge w:val="restart"/>
            <w:shd w:val="clear" w:color="auto" w:fill="auto"/>
            <w:vAlign w:val="center"/>
          </w:tcPr>
          <w:p w14:paraId="3D7C7160" w14:textId="77777777" w:rsidR="00132AEA" w:rsidRPr="006C53D9" w:rsidRDefault="00132AEA" w:rsidP="00760FF7">
            <w:pPr>
              <w:pStyle w:val="TAH"/>
            </w:pPr>
            <w:r w:rsidRPr="006C53D9">
              <w:t>NR operating bands</w:t>
            </w:r>
          </w:p>
        </w:tc>
        <w:tc>
          <w:tcPr>
            <w:tcW w:w="5269" w:type="dxa"/>
            <w:gridSpan w:val="5"/>
            <w:shd w:val="clear" w:color="auto" w:fill="auto"/>
            <w:vAlign w:val="center"/>
          </w:tcPr>
          <w:p w14:paraId="6A163987" w14:textId="77777777" w:rsidR="00132AEA" w:rsidRPr="006C53D9" w:rsidRDefault="00132AEA" w:rsidP="00760FF7">
            <w:pPr>
              <w:pStyle w:val="TAH"/>
            </w:pPr>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p>
        </w:tc>
        <w:tc>
          <w:tcPr>
            <w:tcW w:w="1012" w:type="dxa"/>
            <w:shd w:val="clear" w:color="auto" w:fill="auto"/>
          </w:tcPr>
          <w:p w14:paraId="71A9DF1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7E4E729" w14:textId="77777777" w:rsidTr="00760FF7">
        <w:trPr>
          <w:trHeight w:val="105"/>
          <w:jc w:val="center"/>
        </w:trPr>
        <w:tc>
          <w:tcPr>
            <w:tcW w:w="1171" w:type="dxa"/>
            <w:vMerge/>
            <w:shd w:val="clear" w:color="auto" w:fill="auto"/>
          </w:tcPr>
          <w:p w14:paraId="5FA4F873" w14:textId="77777777" w:rsidR="00132AEA" w:rsidRPr="006C53D9" w:rsidRDefault="00132AEA" w:rsidP="00760FF7">
            <w:pPr>
              <w:pStyle w:val="TAH"/>
            </w:pPr>
          </w:p>
        </w:tc>
        <w:tc>
          <w:tcPr>
            <w:tcW w:w="1150" w:type="dxa"/>
            <w:vMerge/>
          </w:tcPr>
          <w:p w14:paraId="56DC4644" w14:textId="77777777" w:rsidR="00132AEA" w:rsidRPr="006C53D9" w:rsidRDefault="00132AEA" w:rsidP="00760FF7">
            <w:pPr>
              <w:pStyle w:val="TAH"/>
            </w:pPr>
          </w:p>
        </w:tc>
        <w:tc>
          <w:tcPr>
            <w:tcW w:w="1179" w:type="dxa"/>
            <w:vMerge/>
            <w:shd w:val="clear" w:color="auto" w:fill="auto"/>
            <w:vAlign w:val="center"/>
          </w:tcPr>
          <w:p w14:paraId="5B808D85" w14:textId="77777777" w:rsidR="00132AEA" w:rsidRPr="006C53D9" w:rsidRDefault="00132AEA" w:rsidP="00760FF7">
            <w:pPr>
              <w:pStyle w:val="TAH"/>
            </w:pPr>
          </w:p>
        </w:tc>
        <w:tc>
          <w:tcPr>
            <w:tcW w:w="5269" w:type="dxa"/>
            <w:gridSpan w:val="5"/>
            <w:shd w:val="clear" w:color="auto" w:fill="auto"/>
            <w:vAlign w:val="center"/>
          </w:tcPr>
          <w:p w14:paraId="6DC219F4" w14:textId="77777777" w:rsidR="00132AEA" w:rsidRPr="006C53D9" w:rsidRDefault="00132AEA" w:rsidP="00760FF7">
            <w:pPr>
              <w:pStyle w:val="TAH"/>
            </w:pPr>
            <w:r w:rsidRPr="006C53D9">
              <w:t>dBm / SCS</w:t>
            </w:r>
            <w:r>
              <w:rPr>
                <w:vertAlign w:val="subscript"/>
              </w:rPr>
              <w:t>PRS</w:t>
            </w:r>
          </w:p>
        </w:tc>
        <w:tc>
          <w:tcPr>
            <w:tcW w:w="1012" w:type="dxa"/>
            <w:vMerge w:val="restart"/>
            <w:shd w:val="clear" w:color="auto" w:fill="auto"/>
            <w:vAlign w:val="center"/>
          </w:tcPr>
          <w:p w14:paraId="4A6AA265" w14:textId="77777777" w:rsidR="00132AEA" w:rsidRPr="006C53D9" w:rsidRDefault="00132AEA" w:rsidP="00760FF7">
            <w:pPr>
              <w:pStyle w:val="TAH"/>
            </w:pPr>
            <w:r w:rsidRPr="006C53D9">
              <w:t>dB</w:t>
            </w:r>
          </w:p>
        </w:tc>
      </w:tr>
      <w:tr w:rsidR="00132AEA" w:rsidRPr="006C53D9" w14:paraId="7181B37D" w14:textId="77777777" w:rsidTr="00760FF7">
        <w:trPr>
          <w:trHeight w:val="105"/>
          <w:jc w:val="center"/>
        </w:trPr>
        <w:tc>
          <w:tcPr>
            <w:tcW w:w="1171" w:type="dxa"/>
            <w:vMerge/>
            <w:shd w:val="clear" w:color="auto" w:fill="auto"/>
          </w:tcPr>
          <w:p w14:paraId="2385145F" w14:textId="77777777" w:rsidR="00132AEA" w:rsidRPr="006C53D9" w:rsidRDefault="00132AEA" w:rsidP="00760FF7">
            <w:pPr>
              <w:pStyle w:val="TAH"/>
            </w:pPr>
          </w:p>
        </w:tc>
        <w:tc>
          <w:tcPr>
            <w:tcW w:w="1150" w:type="dxa"/>
            <w:vMerge/>
          </w:tcPr>
          <w:p w14:paraId="436B3962" w14:textId="77777777" w:rsidR="00132AEA" w:rsidRPr="006C53D9" w:rsidRDefault="00132AEA" w:rsidP="00760FF7">
            <w:pPr>
              <w:pStyle w:val="TAH"/>
            </w:pPr>
          </w:p>
        </w:tc>
        <w:tc>
          <w:tcPr>
            <w:tcW w:w="1179" w:type="dxa"/>
            <w:vMerge/>
            <w:shd w:val="clear" w:color="auto" w:fill="auto"/>
            <w:vAlign w:val="center"/>
          </w:tcPr>
          <w:p w14:paraId="03853946" w14:textId="77777777" w:rsidR="00132AEA" w:rsidRPr="006C53D9" w:rsidRDefault="00132AEA" w:rsidP="00760FF7">
            <w:pPr>
              <w:pStyle w:val="TAH"/>
            </w:pPr>
          </w:p>
        </w:tc>
        <w:tc>
          <w:tcPr>
            <w:tcW w:w="3826" w:type="dxa"/>
            <w:gridSpan w:val="4"/>
            <w:shd w:val="clear" w:color="auto" w:fill="auto"/>
            <w:vAlign w:val="center"/>
          </w:tcPr>
          <w:p w14:paraId="28F2EFA6" w14:textId="77777777" w:rsidR="00132AEA" w:rsidRPr="006C53D9" w:rsidRDefault="00132AEA" w:rsidP="00760FF7">
            <w:pPr>
              <w:pStyle w:val="TAH"/>
            </w:pPr>
            <w:r w:rsidRPr="006C53D9">
              <w:t>SCS</w:t>
            </w:r>
            <w:r>
              <w:rPr>
                <w:rFonts w:hint="eastAsia"/>
                <w:vertAlign w:val="subscript"/>
                <w:lang w:eastAsia="zh-CN"/>
              </w:rPr>
              <w:t>PRS</w:t>
            </w:r>
            <w:r w:rsidRPr="006C53D9">
              <w:t xml:space="preserve"> = 120 kHz</w:t>
            </w:r>
          </w:p>
        </w:tc>
        <w:tc>
          <w:tcPr>
            <w:tcW w:w="1443" w:type="dxa"/>
            <w:shd w:val="clear" w:color="auto" w:fill="auto"/>
            <w:vAlign w:val="center"/>
          </w:tcPr>
          <w:p w14:paraId="0AE07625" w14:textId="77777777" w:rsidR="00132AEA" w:rsidRPr="006C53D9" w:rsidRDefault="00132AEA" w:rsidP="00760FF7">
            <w:pPr>
              <w:pStyle w:val="TAH"/>
            </w:pPr>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p>
        </w:tc>
        <w:tc>
          <w:tcPr>
            <w:tcW w:w="1012" w:type="dxa"/>
            <w:vMerge/>
            <w:shd w:val="clear" w:color="auto" w:fill="auto"/>
          </w:tcPr>
          <w:p w14:paraId="60211DD1" w14:textId="77777777" w:rsidR="00132AEA" w:rsidRPr="006C53D9" w:rsidRDefault="00132AEA" w:rsidP="00760FF7">
            <w:pPr>
              <w:pStyle w:val="TAH"/>
            </w:pPr>
          </w:p>
        </w:tc>
      </w:tr>
      <w:tr w:rsidR="00132AEA" w:rsidRPr="006C53D9" w14:paraId="42B844B3" w14:textId="77777777" w:rsidTr="00760FF7">
        <w:trPr>
          <w:trHeight w:val="105"/>
          <w:jc w:val="center"/>
        </w:trPr>
        <w:tc>
          <w:tcPr>
            <w:tcW w:w="1171" w:type="dxa"/>
            <w:vMerge/>
            <w:shd w:val="clear" w:color="auto" w:fill="auto"/>
          </w:tcPr>
          <w:p w14:paraId="17CFB714" w14:textId="77777777" w:rsidR="00132AEA" w:rsidRPr="006C53D9" w:rsidRDefault="00132AEA" w:rsidP="00760FF7">
            <w:pPr>
              <w:pStyle w:val="TAH"/>
            </w:pPr>
          </w:p>
        </w:tc>
        <w:tc>
          <w:tcPr>
            <w:tcW w:w="1150" w:type="dxa"/>
            <w:vMerge/>
          </w:tcPr>
          <w:p w14:paraId="16AF26B3" w14:textId="77777777" w:rsidR="00132AEA" w:rsidRPr="006C53D9" w:rsidRDefault="00132AEA" w:rsidP="00760FF7">
            <w:pPr>
              <w:pStyle w:val="TAH"/>
            </w:pPr>
          </w:p>
        </w:tc>
        <w:tc>
          <w:tcPr>
            <w:tcW w:w="1179" w:type="dxa"/>
            <w:vMerge/>
            <w:shd w:val="clear" w:color="auto" w:fill="auto"/>
            <w:vAlign w:val="center"/>
          </w:tcPr>
          <w:p w14:paraId="586C6FDA" w14:textId="77777777" w:rsidR="00132AEA" w:rsidRPr="006C53D9" w:rsidRDefault="00132AEA" w:rsidP="00760FF7">
            <w:pPr>
              <w:pStyle w:val="TAH"/>
            </w:pPr>
          </w:p>
        </w:tc>
        <w:tc>
          <w:tcPr>
            <w:tcW w:w="3826" w:type="dxa"/>
            <w:gridSpan w:val="4"/>
            <w:shd w:val="clear" w:color="auto" w:fill="auto"/>
            <w:vAlign w:val="center"/>
          </w:tcPr>
          <w:p w14:paraId="530BDB55" w14:textId="77777777" w:rsidR="00132AEA" w:rsidRPr="006C53D9" w:rsidRDefault="00132AEA" w:rsidP="00760FF7">
            <w:pPr>
              <w:pStyle w:val="TAH"/>
            </w:pPr>
            <w:r w:rsidRPr="006C53D9">
              <w:t>UE power class</w:t>
            </w:r>
          </w:p>
        </w:tc>
        <w:tc>
          <w:tcPr>
            <w:tcW w:w="1443" w:type="dxa"/>
            <w:shd w:val="clear" w:color="auto" w:fill="auto"/>
            <w:vAlign w:val="center"/>
          </w:tcPr>
          <w:p w14:paraId="08EA1D41" w14:textId="77777777" w:rsidR="00132AEA" w:rsidRPr="006C53D9" w:rsidRDefault="00132AEA" w:rsidP="00760FF7">
            <w:pPr>
              <w:pStyle w:val="TAH"/>
            </w:pPr>
            <w:r w:rsidRPr="006C53D9">
              <w:t>UE power class</w:t>
            </w:r>
          </w:p>
        </w:tc>
        <w:tc>
          <w:tcPr>
            <w:tcW w:w="1012" w:type="dxa"/>
            <w:vMerge/>
            <w:shd w:val="clear" w:color="auto" w:fill="auto"/>
          </w:tcPr>
          <w:p w14:paraId="18710422" w14:textId="77777777" w:rsidR="00132AEA" w:rsidRPr="006C53D9" w:rsidRDefault="00132AEA" w:rsidP="00760FF7">
            <w:pPr>
              <w:pStyle w:val="TAH"/>
            </w:pPr>
          </w:p>
        </w:tc>
      </w:tr>
      <w:tr w:rsidR="00132AEA" w:rsidRPr="006C53D9" w14:paraId="1FBDCD60" w14:textId="77777777" w:rsidTr="00760FF7">
        <w:trPr>
          <w:trHeight w:val="105"/>
          <w:jc w:val="center"/>
        </w:trPr>
        <w:tc>
          <w:tcPr>
            <w:tcW w:w="1171" w:type="dxa"/>
            <w:vMerge/>
            <w:shd w:val="clear" w:color="auto" w:fill="auto"/>
          </w:tcPr>
          <w:p w14:paraId="32305148" w14:textId="77777777" w:rsidR="00132AEA" w:rsidRPr="006C53D9" w:rsidRDefault="00132AEA" w:rsidP="00760FF7">
            <w:pPr>
              <w:pStyle w:val="TAH"/>
            </w:pPr>
          </w:p>
        </w:tc>
        <w:tc>
          <w:tcPr>
            <w:tcW w:w="1150" w:type="dxa"/>
            <w:vMerge/>
          </w:tcPr>
          <w:p w14:paraId="02AB1139" w14:textId="77777777" w:rsidR="00132AEA" w:rsidRPr="006C53D9" w:rsidRDefault="00132AEA" w:rsidP="00760FF7">
            <w:pPr>
              <w:pStyle w:val="TAH"/>
            </w:pPr>
          </w:p>
        </w:tc>
        <w:tc>
          <w:tcPr>
            <w:tcW w:w="1179" w:type="dxa"/>
            <w:vMerge/>
            <w:shd w:val="clear" w:color="auto" w:fill="auto"/>
            <w:vAlign w:val="center"/>
          </w:tcPr>
          <w:p w14:paraId="77C077EB" w14:textId="77777777" w:rsidR="00132AEA" w:rsidRPr="006C53D9" w:rsidRDefault="00132AEA" w:rsidP="00760FF7">
            <w:pPr>
              <w:pStyle w:val="TAH"/>
            </w:pPr>
          </w:p>
        </w:tc>
        <w:tc>
          <w:tcPr>
            <w:tcW w:w="959" w:type="dxa"/>
            <w:shd w:val="clear" w:color="auto" w:fill="auto"/>
            <w:vAlign w:val="center"/>
          </w:tcPr>
          <w:p w14:paraId="2DC565C4" w14:textId="77777777" w:rsidR="00132AEA" w:rsidRPr="006C53D9" w:rsidRDefault="00132AEA" w:rsidP="00760FF7">
            <w:pPr>
              <w:pStyle w:val="TAH"/>
            </w:pPr>
            <w:r w:rsidRPr="006C53D9">
              <w:t>1</w:t>
            </w:r>
          </w:p>
        </w:tc>
        <w:tc>
          <w:tcPr>
            <w:tcW w:w="959" w:type="dxa"/>
          </w:tcPr>
          <w:p w14:paraId="08DDD045" w14:textId="77777777" w:rsidR="00132AEA" w:rsidRPr="006C53D9" w:rsidRDefault="00132AEA" w:rsidP="00760FF7">
            <w:pPr>
              <w:pStyle w:val="TAH"/>
            </w:pPr>
            <w:r w:rsidRPr="006C53D9">
              <w:t>2</w:t>
            </w:r>
          </w:p>
        </w:tc>
        <w:tc>
          <w:tcPr>
            <w:tcW w:w="949" w:type="dxa"/>
          </w:tcPr>
          <w:p w14:paraId="408BA628" w14:textId="77777777" w:rsidR="00132AEA" w:rsidRPr="006C53D9" w:rsidRDefault="00132AEA" w:rsidP="00760FF7">
            <w:pPr>
              <w:pStyle w:val="TAH"/>
            </w:pPr>
            <w:r w:rsidRPr="006C53D9">
              <w:t>3</w:t>
            </w:r>
          </w:p>
        </w:tc>
        <w:tc>
          <w:tcPr>
            <w:tcW w:w="959" w:type="dxa"/>
          </w:tcPr>
          <w:p w14:paraId="4872241F" w14:textId="77777777" w:rsidR="00132AEA" w:rsidRPr="006C53D9" w:rsidRDefault="00132AEA" w:rsidP="00760FF7">
            <w:pPr>
              <w:pStyle w:val="TAH"/>
            </w:pPr>
            <w:r w:rsidRPr="006C53D9">
              <w:t>4</w:t>
            </w:r>
          </w:p>
        </w:tc>
        <w:tc>
          <w:tcPr>
            <w:tcW w:w="1443" w:type="dxa"/>
            <w:shd w:val="clear" w:color="auto" w:fill="auto"/>
            <w:vAlign w:val="center"/>
          </w:tcPr>
          <w:p w14:paraId="5DE0A010" w14:textId="77777777" w:rsidR="00132AEA" w:rsidRPr="006C53D9" w:rsidRDefault="00132AEA" w:rsidP="00760FF7">
            <w:pPr>
              <w:pStyle w:val="TAH"/>
            </w:pPr>
            <w:r w:rsidRPr="006C53D9">
              <w:t>1, 2, 3, 4</w:t>
            </w:r>
          </w:p>
        </w:tc>
        <w:tc>
          <w:tcPr>
            <w:tcW w:w="1012" w:type="dxa"/>
            <w:vMerge/>
            <w:shd w:val="clear" w:color="auto" w:fill="auto"/>
          </w:tcPr>
          <w:p w14:paraId="0D6967BF" w14:textId="77777777" w:rsidR="00132AEA" w:rsidRPr="006C53D9" w:rsidRDefault="00132AEA" w:rsidP="00760FF7">
            <w:pPr>
              <w:pStyle w:val="TAH"/>
            </w:pPr>
          </w:p>
        </w:tc>
      </w:tr>
      <w:tr w:rsidR="004319D8" w:rsidRPr="006C53D9" w14:paraId="4308C8A2" w14:textId="77777777" w:rsidTr="00760FF7">
        <w:trPr>
          <w:jc w:val="center"/>
        </w:trPr>
        <w:tc>
          <w:tcPr>
            <w:tcW w:w="1171" w:type="dxa"/>
            <w:vMerge w:val="restart"/>
            <w:shd w:val="clear" w:color="auto" w:fill="auto"/>
            <w:vAlign w:val="center"/>
          </w:tcPr>
          <w:p w14:paraId="4F7C9E30" w14:textId="77777777" w:rsidR="004319D8" w:rsidRPr="004F2BFB" w:rsidRDefault="004319D8" w:rsidP="004319D8">
            <w:pPr>
              <w:pStyle w:val="TAC"/>
              <w:rPr>
                <w:b/>
                <w:bCs/>
              </w:rPr>
            </w:pPr>
            <w:r w:rsidRPr="004F2BFB">
              <w:rPr>
                <w:b/>
                <w:bCs/>
              </w:rPr>
              <w:t>Conditions</w:t>
            </w:r>
          </w:p>
        </w:tc>
        <w:tc>
          <w:tcPr>
            <w:tcW w:w="1150" w:type="dxa"/>
            <w:vMerge w:val="restart"/>
            <w:vAlign w:val="center"/>
          </w:tcPr>
          <w:p w14:paraId="7ACD67C2" w14:textId="77777777" w:rsidR="004319D8" w:rsidRPr="006C53D9" w:rsidRDefault="004319D8" w:rsidP="004319D8">
            <w:pPr>
              <w:pStyle w:val="TAC"/>
            </w:pPr>
            <w:r w:rsidRPr="006C53D9">
              <w:t>Rx Beam Peak</w:t>
            </w:r>
          </w:p>
        </w:tc>
        <w:tc>
          <w:tcPr>
            <w:tcW w:w="1179" w:type="dxa"/>
            <w:shd w:val="clear" w:color="auto" w:fill="auto"/>
            <w:vAlign w:val="center"/>
          </w:tcPr>
          <w:p w14:paraId="351272E4" w14:textId="77777777" w:rsidR="004319D8" w:rsidRPr="006C53D9" w:rsidRDefault="004319D8" w:rsidP="004319D8">
            <w:pPr>
              <w:pStyle w:val="TAC"/>
              <w:rPr>
                <w:rFonts w:eastAsia="Calibri"/>
                <w:szCs w:val="22"/>
              </w:rPr>
            </w:pPr>
            <w:r w:rsidRPr="006C53D9">
              <w:rPr>
                <w:rFonts w:eastAsia="Calibri"/>
                <w:szCs w:val="22"/>
              </w:rPr>
              <w:t>n257</w:t>
            </w:r>
          </w:p>
        </w:tc>
        <w:tc>
          <w:tcPr>
            <w:tcW w:w="959" w:type="dxa"/>
            <w:shd w:val="clear" w:color="auto" w:fill="auto"/>
            <w:vAlign w:val="center"/>
          </w:tcPr>
          <w:p w14:paraId="1FCE6095" w14:textId="77777777" w:rsidR="004319D8" w:rsidRPr="006C53D9" w:rsidRDefault="004319D8" w:rsidP="004319D8">
            <w:pPr>
              <w:pStyle w:val="TAC"/>
              <w:rPr>
                <w:rFonts w:eastAsia="Yu Mincho"/>
                <w:lang w:eastAsia="zh-CN"/>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4B5C001B" w14:textId="77777777" w:rsidR="004319D8" w:rsidRPr="006C53D9" w:rsidRDefault="004319D8" w:rsidP="004319D8">
            <w:pPr>
              <w:pStyle w:val="TAC"/>
            </w:pPr>
            <w:r w:rsidRPr="006C53D9">
              <w:t>-113.8</w:t>
            </w:r>
          </w:p>
        </w:tc>
        <w:tc>
          <w:tcPr>
            <w:tcW w:w="949" w:type="dxa"/>
            <w:vAlign w:val="center"/>
          </w:tcPr>
          <w:p w14:paraId="237CECB1" w14:textId="77777777" w:rsidR="004319D8" w:rsidRPr="006C53D9" w:rsidRDefault="004319D8" w:rsidP="004319D8">
            <w:pPr>
              <w:pStyle w:val="TAC"/>
              <w:rPr>
                <w:rFonts w:eastAsia="Yu Mincho"/>
                <w:lang w:eastAsia="ja-JP"/>
              </w:rPr>
            </w:pPr>
            <w:r w:rsidRPr="006C53D9">
              <w:rPr>
                <w:rFonts w:eastAsia="Yu Mincho"/>
                <w:lang w:eastAsia="ja-JP"/>
              </w:rPr>
              <w:t>-112.1</w:t>
            </w:r>
          </w:p>
        </w:tc>
        <w:tc>
          <w:tcPr>
            <w:tcW w:w="959" w:type="dxa"/>
            <w:vAlign w:val="center"/>
          </w:tcPr>
          <w:p w14:paraId="0A9116D3" w14:textId="77777777" w:rsidR="004319D8" w:rsidRPr="006C53D9" w:rsidRDefault="004319D8" w:rsidP="004319D8">
            <w:pPr>
              <w:pStyle w:val="TAC"/>
              <w:rPr>
                <w:rFonts w:eastAsia="Yu Mincho"/>
                <w:lang w:eastAsia="zh-CN"/>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7B254BEE" w14:textId="77777777" w:rsidR="004319D8" w:rsidRPr="006C53D9" w:rsidRDefault="004319D8" w:rsidP="004319D8">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15DAEE0" w14:textId="77777777" w:rsidR="004319D8" w:rsidRDefault="004319D8" w:rsidP="004319D8">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320ABA17" w14:textId="77777777" w:rsidR="004319D8" w:rsidRDefault="004319D8" w:rsidP="004319D8">
            <w:pPr>
              <w:pStyle w:val="TAC"/>
              <w:rPr>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p w14:paraId="6080AA0E" w14:textId="6091E1CA" w:rsidR="004319D8" w:rsidRPr="004F2BFB" w:rsidRDefault="004319D8" w:rsidP="004319D8">
            <w:pPr>
              <w:pStyle w:val="TAC"/>
              <w:rPr>
                <w:rFonts w:cs="Arial"/>
                <w:lang w:eastAsia="zh-CN"/>
              </w:rPr>
            </w:pPr>
            <w:r w:rsidRPr="00520704">
              <w:sym w:font="Symbol" w:char="F0B3"/>
            </w:r>
            <w:r w:rsidRPr="00520704">
              <w:t xml:space="preserve"> -</w:t>
            </w:r>
            <w:r w:rsidRPr="00586C89">
              <w:t xml:space="preserve">3 </w:t>
            </w:r>
            <w:r w:rsidRPr="00520704">
              <w:rPr>
                <w:vertAlign w:val="superscript"/>
              </w:rPr>
              <w:t>Note</w:t>
            </w:r>
            <w:r w:rsidRPr="00586C89">
              <w:rPr>
                <w:vertAlign w:val="superscript"/>
              </w:rPr>
              <w:t>6</w:t>
            </w:r>
          </w:p>
        </w:tc>
      </w:tr>
      <w:tr w:rsidR="00132AEA" w:rsidRPr="006C53D9" w14:paraId="430BBF2E" w14:textId="77777777" w:rsidTr="00760FF7">
        <w:trPr>
          <w:jc w:val="center"/>
        </w:trPr>
        <w:tc>
          <w:tcPr>
            <w:tcW w:w="1171" w:type="dxa"/>
            <w:vMerge/>
            <w:shd w:val="clear" w:color="auto" w:fill="auto"/>
            <w:vAlign w:val="center"/>
          </w:tcPr>
          <w:p w14:paraId="4305B7C2" w14:textId="77777777" w:rsidR="00132AEA" w:rsidRPr="006C53D9" w:rsidRDefault="00132AEA" w:rsidP="00760FF7">
            <w:pPr>
              <w:pStyle w:val="TAC"/>
            </w:pPr>
          </w:p>
        </w:tc>
        <w:tc>
          <w:tcPr>
            <w:tcW w:w="1150" w:type="dxa"/>
            <w:vMerge/>
          </w:tcPr>
          <w:p w14:paraId="4D675D33" w14:textId="77777777" w:rsidR="00132AEA" w:rsidRPr="006C53D9" w:rsidRDefault="00132AEA" w:rsidP="00760FF7">
            <w:pPr>
              <w:pStyle w:val="TAC"/>
              <w:rPr>
                <w:szCs w:val="22"/>
                <w:lang w:val="en-US"/>
              </w:rPr>
            </w:pPr>
          </w:p>
        </w:tc>
        <w:tc>
          <w:tcPr>
            <w:tcW w:w="1179" w:type="dxa"/>
            <w:shd w:val="clear" w:color="auto" w:fill="auto"/>
            <w:vAlign w:val="center"/>
          </w:tcPr>
          <w:p w14:paraId="116F518F"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7698A13B" w14:textId="77777777" w:rsidR="00132AEA" w:rsidRPr="006C53D9" w:rsidRDefault="00132AEA"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586E3CCF" w14:textId="77777777" w:rsidR="00132AEA" w:rsidRPr="006C53D9" w:rsidRDefault="00132AEA" w:rsidP="00760FF7">
            <w:pPr>
              <w:pStyle w:val="TAC"/>
            </w:pPr>
            <w:r w:rsidRPr="006C53D9">
              <w:t>-113.8</w:t>
            </w:r>
          </w:p>
        </w:tc>
        <w:tc>
          <w:tcPr>
            <w:tcW w:w="949" w:type="dxa"/>
            <w:vAlign w:val="center"/>
          </w:tcPr>
          <w:p w14:paraId="181FAC17" w14:textId="77777777" w:rsidR="00132AEA" w:rsidRPr="006C53D9" w:rsidRDefault="00132AEA" w:rsidP="00760FF7">
            <w:pPr>
              <w:pStyle w:val="TAC"/>
              <w:rPr>
                <w:rFonts w:eastAsia="Yu Mincho"/>
                <w:lang w:eastAsia="ja-JP"/>
              </w:rPr>
            </w:pPr>
            <w:r w:rsidRPr="006C53D9">
              <w:rPr>
                <w:rFonts w:eastAsia="Yu Mincho"/>
                <w:lang w:eastAsia="ja-JP"/>
              </w:rPr>
              <w:t>-112.1</w:t>
            </w:r>
          </w:p>
        </w:tc>
        <w:tc>
          <w:tcPr>
            <w:tcW w:w="959" w:type="dxa"/>
            <w:vAlign w:val="center"/>
          </w:tcPr>
          <w:p w14:paraId="1219AE7F" w14:textId="77777777" w:rsidR="00132AEA" w:rsidRPr="006C53D9" w:rsidRDefault="00132AEA"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E480431" w14:textId="77777777" w:rsidR="00132AEA" w:rsidRPr="006C53D9" w:rsidRDefault="00132AEA" w:rsidP="00760FF7">
            <w:pPr>
              <w:pStyle w:val="TAC"/>
              <w:rPr>
                <w:rFonts w:cs="Arial"/>
                <w:lang w:val="en-US"/>
              </w:rPr>
            </w:pPr>
          </w:p>
        </w:tc>
        <w:tc>
          <w:tcPr>
            <w:tcW w:w="1012" w:type="dxa"/>
            <w:vMerge/>
            <w:shd w:val="clear" w:color="auto" w:fill="auto"/>
            <w:vAlign w:val="center"/>
          </w:tcPr>
          <w:p w14:paraId="2BD5C5A3" w14:textId="77777777" w:rsidR="00132AEA" w:rsidRPr="006C53D9" w:rsidRDefault="00132AEA" w:rsidP="00760FF7">
            <w:pPr>
              <w:pStyle w:val="TAC"/>
              <w:rPr>
                <w:rFonts w:cs="Arial"/>
                <w:lang w:val="en-US"/>
              </w:rPr>
            </w:pPr>
          </w:p>
        </w:tc>
      </w:tr>
      <w:tr w:rsidR="00132AEA" w:rsidRPr="006C53D9" w14:paraId="0E4FA46A" w14:textId="77777777" w:rsidTr="00760FF7">
        <w:trPr>
          <w:jc w:val="center"/>
        </w:trPr>
        <w:tc>
          <w:tcPr>
            <w:tcW w:w="1171" w:type="dxa"/>
            <w:vMerge/>
            <w:shd w:val="clear" w:color="auto" w:fill="auto"/>
            <w:vAlign w:val="center"/>
          </w:tcPr>
          <w:p w14:paraId="34B20DB2" w14:textId="77777777" w:rsidR="00132AEA" w:rsidRPr="006C53D9" w:rsidRDefault="00132AEA" w:rsidP="00760FF7">
            <w:pPr>
              <w:pStyle w:val="TAC"/>
            </w:pPr>
          </w:p>
        </w:tc>
        <w:tc>
          <w:tcPr>
            <w:tcW w:w="1150" w:type="dxa"/>
            <w:vMerge/>
          </w:tcPr>
          <w:p w14:paraId="2DC4322B" w14:textId="77777777" w:rsidR="00132AEA" w:rsidRPr="006C53D9" w:rsidRDefault="00132AEA" w:rsidP="00760FF7">
            <w:pPr>
              <w:pStyle w:val="TAC"/>
              <w:rPr>
                <w:szCs w:val="22"/>
                <w:lang w:val="en-US"/>
              </w:rPr>
            </w:pPr>
          </w:p>
        </w:tc>
        <w:tc>
          <w:tcPr>
            <w:tcW w:w="1179" w:type="dxa"/>
            <w:shd w:val="clear" w:color="auto" w:fill="auto"/>
            <w:vAlign w:val="center"/>
          </w:tcPr>
          <w:p w14:paraId="5AC5608E"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6116059F" w14:textId="77777777" w:rsidR="00132AEA" w:rsidRPr="006C53D9" w:rsidRDefault="00132AEA" w:rsidP="00760FF7">
            <w:pPr>
              <w:pStyle w:val="TAC"/>
              <w:rPr>
                <w:rFonts w:eastAsia="Yu Mincho"/>
                <w:lang w:eastAsia="zh-CN"/>
              </w:rPr>
            </w:pPr>
          </w:p>
        </w:tc>
        <w:tc>
          <w:tcPr>
            <w:tcW w:w="959" w:type="dxa"/>
            <w:vAlign w:val="center"/>
          </w:tcPr>
          <w:p w14:paraId="24E27D07" w14:textId="77777777" w:rsidR="00132AEA" w:rsidRPr="006C53D9" w:rsidRDefault="00132AEA" w:rsidP="00760FF7">
            <w:pPr>
              <w:pStyle w:val="TAC"/>
            </w:pPr>
          </w:p>
        </w:tc>
        <w:tc>
          <w:tcPr>
            <w:tcW w:w="949" w:type="dxa"/>
            <w:vAlign w:val="center"/>
          </w:tcPr>
          <w:p w14:paraId="1FE34E56" w14:textId="77777777" w:rsidR="00132AEA" w:rsidRPr="006C53D9" w:rsidRDefault="00132AEA" w:rsidP="00760FF7">
            <w:pPr>
              <w:pStyle w:val="TAC"/>
              <w:rPr>
                <w:rFonts w:eastAsia="Yu Mincho"/>
                <w:lang w:eastAsia="ja-JP"/>
              </w:rPr>
            </w:pPr>
            <w:r>
              <w:rPr>
                <w:rFonts w:eastAsia="Yu Mincho"/>
                <w:lang w:eastAsia="ja-JP"/>
              </w:rPr>
              <w:t>-108.5</w:t>
            </w:r>
          </w:p>
        </w:tc>
        <w:tc>
          <w:tcPr>
            <w:tcW w:w="959" w:type="dxa"/>
            <w:vAlign w:val="center"/>
          </w:tcPr>
          <w:p w14:paraId="6E40F615"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4D2D7059" w14:textId="77777777" w:rsidR="00132AEA" w:rsidRPr="006C53D9" w:rsidRDefault="00132AEA" w:rsidP="00760FF7">
            <w:pPr>
              <w:pStyle w:val="TAC"/>
              <w:rPr>
                <w:rFonts w:cs="Arial"/>
                <w:lang w:val="en-US"/>
              </w:rPr>
            </w:pPr>
          </w:p>
        </w:tc>
        <w:tc>
          <w:tcPr>
            <w:tcW w:w="1012" w:type="dxa"/>
            <w:vMerge/>
            <w:shd w:val="clear" w:color="auto" w:fill="auto"/>
            <w:vAlign w:val="center"/>
          </w:tcPr>
          <w:p w14:paraId="633BF5C0" w14:textId="77777777" w:rsidR="00132AEA" w:rsidRPr="006C53D9" w:rsidRDefault="00132AEA" w:rsidP="00760FF7">
            <w:pPr>
              <w:pStyle w:val="TAC"/>
              <w:rPr>
                <w:rFonts w:cs="Arial"/>
                <w:lang w:val="en-US"/>
              </w:rPr>
            </w:pPr>
          </w:p>
        </w:tc>
      </w:tr>
      <w:tr w:rsidR="00132AEA" w:rsidRPr="006C53D9" w14:paraId="1AA1CD2E" w14:textId="77777777" w:rsidTr="00760FF7">
        <w:trPr>
          <w:jc w:val="center"/>
        </w:trPr>
        <w:tc>
          <w:tcPr>
            <w:tcW w:w="1171" w:type="dxa"/>
            <w:vMerge/>
            <w:shd w:val="clear" w:color="auto" w:fill="auto"/>
            <w:vAlign w:val="center"/>
          </w:tcPr>
          <w:p w14:paraId="20632BEF" w14:textId="77777777" w:rsidR="00132AEA" w:rsidRPr="006C53D9" w:rsidRDefault="00132AEA" w:rsidP="00760FF7">
            <w:pPr>
              <w:pStyle w:val="TAC"/>
              <w:rPr>
                <w:lang w:val="en-US"/>
              </w:rPr>
            </w:pPr>
          </w:p>
        </w:tc>
        <w:tc>
          <w:tcPr>
            <w:tcW w:w="1150" w:type="dxa"/>
            <w:vMerge/>
          </w:tcPr>
          <w:p w14:paraId="179936DC" w14:textId="77777777" w:rsidR="00132AEA" w:rsidRPr="006C53D9" w:rsidRDefault="00132AEA" w:rsidP="00760FF7">
            <w:pPr>
              <w:pStyle w:val="TAC"/>
              <w:rPr>
                <w:szCs w:val="22"/>
                <w:lang w:val="en-US"/>
              </w:rPr>
            </w:pPr>
          </w:p>
        </w:tc>
        <w:tc>
          <w:tcPr>
            <w:tcW w:w="1179" w:type="dxa"/>
            <w:shd w:val="clear" w:color="auto" w:fill="auto"/>
            <w:vAlign w:val="center"/>
          </w:tcPr>
          <w:p w14:paraId="6BDA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15E12CC" w14:textId="77777777" w:rsidR="00132AEA" w:rsidRPr="006C53D9" w:rsidRDefault="00132AEA"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0103D92E" w14:textId="77777777" w:rsidR="00132AEA" w:rsidRPr="006C53D9" w:rsidRDefault="00132AEA" w:rsidP="00760FF7">
            <w:pPr>
              <w:pStyle w:val="TAC"/>
            </w:pPr>
          </w:p>
        </w:tc>
        <w:tc>
          <w:tcPr>
            <w:tcW w:w="949" w:type="dxa"/>
            <w:vAlign w:val="center"/>
          </w:tcPr>
          <w:p w14:paraId="0BAF6E9D" w14:textId="77777777" w:rsidR="00132AEA" w:rsidRPr="006C53D9" w:rsidRDefault="00132AEA" w:rsidP="00760FF7">
            <w:pPr>
              <w:pStyle w:val="TAC"/>
            </w:pPr>
            <w:r w:rsidRPr="006C53D9">
              <w:rPr>
                <w:rFonts w:eastAsia="Yu Mincho"/>
                <w:lang w:eastAsia="ja-JP"/>
              </w:rPr>
              <w:t>-109.5</w:t>
            </w:r>
          </w:p>
        </w:tc>
        <w:tc>
          <w:tcPr>
            <w:tcW w:w="959" w:type="dxa"/>
            <w:vAlign w:val="center"/>
          </w:tcPr>
          <w:p w14:paraId="643339A7" w14:textId="77777777" w:rsidR="00132AEA" w:rsidRPr="006C53D9" w:rsidRDefault="00132AEA"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1C379EFD" w14:textId="77777777" w:rsidR="00132AEA" w:rsidRPr="006C53D9" w:rsidRDefault="00132AEA" w:rsidP="00760FF7">
            <w:pPr>
              <w:pStyle w:val="TAC"/>
              <w:rPr>
                <w:rFonts w:cs="Arial"/>
                <w:lang w:val="en-US"/>
              </w:rPr>
            </w:pPr>
          </w:p>
        </w:tc>
        <w:tc>
          <w:tcPr>
            <w:tcW w:w="1012" w:type="dxa"/>
            <w:vMerge/>
            <w:shd w:val="clear" w:color="auto" w:fill="auto"/>
            <w:vAlign w:val="center"/>
          </w:tcPr>
          <w:p w14:paraId="1CDB0D81" w14:textId="77777777" w:rsidR="00132AEA" w:rsidRPr="006C53D9" w:rsidRDefault="00132AEA" w:rsidP="00760FF7">
            <w:pPr>
              <w:pStyle w:val="TAC"/>
              <w:rPr>
                <w:rFonts w:cs="Arial"/>
                <w:lang w:val="en-US"/>
              </w:rPr>
            </w:pPr>
          </w:p>
        </w:tc>
      </w:tr>
      <w:tr w:rsidR="00132AEA" w:rsidRPr="006C53D9" w14:paraId="736CD5BB" w14:textId="77777777" w:rsidTr="00760FF7">
        <w:trPr>
          <w:jc w:val="center"/>
        </w:trPr>
        <w:tc>
          <w:tcPr>
            <w:tcW w:w="1171" w:type="dxa"/>
            <w:vMerge/>
            <w:shd w:val="clear" w:color="auto" w:fill="auto"/>
            <w:vAlign w:val="center"/>
          </w:tcPr>
          <w:p w14:paraId="4C4923D8" w14:textId="77777777" w:rsidR="00132AEA" w:rsidRPr="006C53D9" w:rsidRDefault="00132AEA" w:rsidP="00760FF7">
            <w:pPr>
              <w:pStyle w:val="TAC"/>
              <w:rPr>
                <w:lang w:val="en-US"/>
              </w:rPr>
            </w:pPr>
          </w:p>
        </w:tc>
        <w:tc>
          <w:tcPr>
            <w:tcW w:w="1150" w:type="dxa"/>
            <w:vMerge/>
          </w:tcPr>
          <w:p w14:paraId="2CF0EFE9" w14:textId="77777777" w:rsidR="00132AEA" w:rsidRPr="006C53D9" w:rsidRDefault="00132AEA" w:rsidP="00760FF7">
            <w:pPr>
              <w:pStyle w:val="TAC"/>
              <w:rPr>
                <w:szCs w:val="22"/>
                <w:lang w:val="en-US"/>
              </w:rPr>
            </w:pPr>
          </w:p>
        </w:tc>
        <w:tc>
          <w:tcPr>
            <w:tcW w:w="1179" w:type="dxa"/>
            <w:shd w:val="clear" w:color="auto" w:fill="auto"/>
            <w:vAlign w:val="center"/>
          </w:tcPr>
          <w:p w14:paraId="32307A56"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8D21408" w14:textId="77777777" w:rsidR="00132AEA" w:rsidRPr="006C53D9" w:rsidRDefault="00132AEA"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E5721C3" w14:textId="77777777" w:rsidR="00132AEA" w:rsidRPr="006C53D9" w:rsidRDefault="00132AEA" w:rsidP="00760FF7">
            <w:pPr>
              <w:pStyle w:val="TAC"/>
            </w:pPr>
            <w:r w:rsidRPr="006C53D9">
              <w:t>-113.8</w:t>
            </w:r>
          </w:p>
        </w:tc>
        <w:tc>
          <w:tcPr>
            <w:tcW w:w="949" w:type="dxa"/>
            <w:vAlign w:val="center"/>
          </w:tcPr>
          <w:p w14:paraId="6FB73225" w14:textId="77777777" w:rsidR="00132AEA" w:rsidRPr="006C53D9" w:rsidRDefault="00132AEA" w:rsidP="00760FF7">
            <w:pPr>
              <w:pStyle w:val="TAC"/>
            </w:pPr>
            <w:r w:rsidRPr="006C53D9">
              <w:rPr>
                <w:rFonts w:eastAsia="Yu Mincho"/>
                <w:lang w:eastAsia="ja-JP"/>
              </w:rPr>
              <w:t>-112.1</w:t>
            </w:r>
          </w:p>
        </w:tc>
        <w:tc>
          <w:tcPr>
            <w:tcW w:w="959" w:type="dxa"/>
            <w:vAlign w:val="center"/>
          </w:tcPr>
          <w:p w14:paraId="620B9C77" w14:textId="77777777" w:rsidR="00132AEA" w:rsidRPr="006C53D9" w:rsidRDefault="00132AEA"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27E7824" w14:textId="77777777" w:rsidR="00132AEA" w:rsidRPr="006C53D9" w:rsidRDefault="00132AEA" w:rsidP="00760FF7">
            <w:pPr>
              <w:pStyle w:val="TAC"/>
              <w:rPr>
                <w:rFonts w:cs="Arial"/>
              </w:rPr>
            </w:pPr>
          </w:p>
        </w:tc>
        <w:tc>
          <w:tcPr>
            <w:tcW w:w="1012" w:type="dxa"/>
            <w:vMerge/>
            <w:shd w:val="clear" w:color="auto" w:fill="auto"/>
            <w:vAlign w:val="center"/>
          </w:tcPr>
          <w:p w14:paraId="78D3E108" w14:textId="77777777" w:rsidR="00132AEA" w:rsidRPr="006C53D9" w:rsidRDefault="00132AEA" w:rsidP="00760FF7">
            <w:pPr>
              <w:pStyle w:val="TAC"/>
              <w:rPr>
                <w:rFonts w:cs="Arial"/>
                <w:lang w:val="en-US"/>
              </w:rPr>
            </w:pPr>
          </w:p>
        </w:tc>
      </w:tr>
      <w:tr w:rsidR="00132AEA" w:rsidRPr="006C53D9" w14:paraId="41088B0C" w14:textId="77777777" w:rsidTr="00760FF7">
        <w:trPr>
          <w:jc w:val="center"/>
        </w:trPr>
        <w:tc>
          <w:tcPr>
            <w:tcW w:w="1171" w:type="dxa"/>
            <w:vMerge/>
            <w:shd w:val="clear" w:color="auto" w:fill="auto"/>
            <w:vAlign w:val="center"/>
          </w:tcPr>
          <w:p w14:paraId="31506171" w14:textId="77777777" w:rsidR="00132AEA" w:rsidRPr="006C53D9" w:rsidRDefault="00132AEA" w:rsidP="00760FF7">
            <w:pPr>
              <w:pStyle w:val="TAC"/>
              <w:rPr>
                <w:lang w:val="en-US"/>
              </w:rPr>
            </w:pPr>
          </w:p>
        </w:tc>
        <w:tc>
          <w:tcPr>
            <w:tcW w:w="1150" w:type="dxa"/>
            <w:vMerge w:val="restart"/>
            <w:vAlign w:val="center"/>
          </w:tcPr>
          <w:p w14:paraId="73B7054A" w14:textId="77777777" w:rsidR="00132AEA" w:rsidRPr="006C53D9" w:rsidRDefault="00132AEA"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4F52CE89" w14:textId="77777777" w:rsidR="00132AEA" w:rsidRPr="006C53D9" w:rsidRDefault="00132AEA"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6CA31EA" w14:textId="77777777" w:rsidR="00132AEA" w:rsidRPr="006C53D9" w:rsidRDefault="00132AEA"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05E9B72D" w14:textId="77777777" w:rsidR="00132AEA" w:rsidRPr="006C53D9" w:rsidRDefault="00132AEA" w:rsidP="00760FF7">
            <w:pPr>
              <w:pStyle w:val="TAC"/>
            </w:pPr>
            <w:r w:rsidRPr="006C53D9">
              <w:t>-102.8</w:t>
            </w:r>
          </w:p>
        </w:tc>
        <w:tc>
          <w:tcPr>
            <w:tcW w:w="949" w:type="dxa"/>
            <w:vAlign w:val="center"/>
          </w:tcPr>
          <w:p w14:paraId="7224F2AA"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0E7E623D" w14:textId="77777777" w:rsidR="00132AEA" w:rsidRPr="006C53D9" w:rsidRDefault="00132AEA" w:rsidP="00760FF7">
            <w:pPr>
              <w:pStyle w:val="TAC"/>
              <w:rPr>
                <w:rFonts w:eastAsia="Yu Mincho"/>
                <w:lang w:eastAsia="zh-CN"/>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18B8904" w14:textId="77777777" w:rsidR="00132AEA" w:rsidRPr="006C53D9" w:rsidRDefault="00132AEA" w:rsidP="00760FF7">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5EBA960" w14:textId="77777777" w:rsidR="004319D8" w:rsidRDefault="004319D8" w:rsidP="004319D8">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6CCDCEAB" w14:textId="77777777" w:rsidR="004319D8" w:rsidRDefault="004319D8" w:rsidP="004319D8">
            <w:pPr>
              <w:pStyle w:val="TAC"/>
              <w:rPr>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p w14:paraId="7CA42ABD" w14:textId="2E7E6DA2" w:rsidR="00132AEA" w:rsidRPr="004F2BFB" w:rsidRDefault="004319D8" w:rsidP="004319D8">
            <w:pPr>
              <w:pStyle w:val="TAC"/>
              <w:rPr>
                <w:rFonts w:cs="Arial"/>
                <w:lang w:eastAsia="zh-CN"/>
              </w:rPr>
            </w:pPr>
            <w:r w:rsidRPr="00520704">
              <w:sym w:font="Symbol" w:char="F0B3"/>
            </w:r>
            <w:r w:rsidRPr="00520704">
              <w:t xml:space="preserve"> -</w:t>
            </w:r>
            <w:r w:rsidRPr="004911C3">
              <w:rPr>
                <w:lang w:eastAsia="en-US"/>
              </w:rPr>
              <w:t xml:space="preserve">3 </w:t>
            </w:r>
            <w:r w:rsidRPr="00520704">
              <w:rPr>
                <w:vertAlign w:val="superscript"/>
              </w:rPr>
              <w:t>Note</w:t>
            </w:r>
            <w:r w:rsidRPr="004911C3">
              <w:rPr>
                <w:vertAlign w:val="superscript"/>
                <w:lang w:eastAsia="en-US"/>
              </w:rPr>
              <w:t>6</w:t>
            </w:r>
          </w:p>
        </w:tc>
      </w:tr>
      <w:tr w:rsidR="00132AEA" w:rsidRPr="006C53D9" w14:paraId="13130E31" w14:textId="77777777" w:rsidTr="00760FF7">
        <w:trPr>
          <w:jc w:val="center"/>
        </w:trPr>
        <w:tc>
          <w:tcPr>
            <w:tcW w:w="1171" w:type="dxa"/>
            <w:vMerge/>
            <w:shd w:val="clear" w:color="auto" w:fill="auto"/>
            <w:vAlign w:val="center"/>
          </w:tcPr>
          <w:p w14:paraId="7FCB306F" w14:textId="77777777" w:rsidR="00132AEA" w:rsidRPr="006C53D9" w:rsidRDefault="00132AEA" w:rsidP="00760FF7">
            <w:pPr>
              <w:pStyle w:val="TAC"/>
              <w:rPr>
                <w:lang w:val="en-US"/>
              </w:rPr>
            </w:pPr>
          </w:p>
        </w:tc>
        <w:tc>
          <w:tcPr>
            <w:tcW w:w="1150" w:type="dxa"/>
            <w:vMerge/>
          </w:tcPr>
          <w:p w14:paraId="310E13CD" w14:textId="77777777" w:rsidR="00132AEA" w:rsidRPr="006C53D9" w:rsidRDefault="00132AEA" w:rsidP="00760FF7">
            <w:pPr>
              <w:pStyle w:val="TAC"/>
              <w:rPr>
                <w:szCs w:val="22"/>
                <w:lang w:val="en-US"/>
              </w:rPr>
            </w:pPr>
          </w:p>
        </w:tc>
        <w:tc>
          <w:tcPr>
            <w:tcW w:w="1179" w:type="dxa"/>
            <w:shd w:val="clear" w:color="auto" w:fill="auto"/>
            <w:vAlign w:val="center"/>
          </w:tcPr>
          <w:p w14:paraId="041A7485"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05F4CC04" w14:textId="77777777" w:rsidR="00132AEA" w:rsidRPr="006C53D9" w:rsidRDefault="00132AEA"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B4363B0" w14:textId="77777777" w:rsidR="00132AEA" w:rsidRPr="006C53D9" w:rsidRDefault="00132AEA" w:rsidP="00760FF7">
            <w:pPr>
              <w:pStyle w:val="TAC"/>
            </w:pPr>
            <w:r w:rsidRPr="006C53D9">
              <w:t>-102.8</w:t>
            </w:r>
          </w:p>
        </w:tc>
        <w:tc>
          <w:tcPr>
            <w:tcW w:w="949" w:type="dxa"/>
            <w:vAlign w:val="center"/>
          </w:tcPr>
          <w:p w14:paraId="03540D31"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4A8AB165" w14:textId="77777777" w:rsidR="00132AEA" w:rsidRPr="006C53D9" w:rsidRDefault="00132AEA"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C44A0F"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659EE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026BAC87" w14:textId="77777777" w:rsidTr="00760FF7">
        <w:trPr>
          <w:jc w:val="center"/>
        </w:trPr>
        <w:tc>
          <w:tcPr>
            <w:tcW w:w="1171" w:type="dxa"/>
            <w:vMerge/>
            <w:shd w:val="clear" w:color="auto" w:fill="auto"/>
            <w:vAlign w:val="center"/>
          </w:tcPr>
          <w:p w14:paraId="5D14191C" w14:textId="77777777" w:rsidR="00132AEA" w:rsidRPr="006C53D9" w:rsidRDefault="00132AEA" w:rsidP="00760FF7">
            <w:pPr>
              <w:pStyle w:val="TAC"/>
              <w:rPr>
                <w:lang w:val="en-US"/>
              </w:rPr>
            </w:pPr>
          </w:p>
        </w:tc>
        <w:tc>
          <w:tcPr>
            <w:tcW w:w="1150" w:type="dxa"/>
            <w:vMerge/>
          </w:tcPr>
          <w:p w14:paraId="6714208F" w14:textId="77777777" w:rsidR="00132AEA" w:rsidRPr="006C53D9" w:rsidRDefault="00132AEA" w:rsidP="00760FF7">
            <w:pPr>
              <w:pStyle w:val="TAC"/>
              <w:rPr>
                <w:szCs w:val="22"/>
                <w:lang w:val="en-US"/>
              </w:rPr>
            </w:pPr>
          </w:p>
        </w:tc>
        <w:tc>
          <w:tcPr>
            <w:tcW w:w="1179" w:type="dxa"/>
            <w:shd w:val="clear" w:color="auto" w:fill="auto"/>
            <w:vAlign w:val="center"/>
          </w:tcPr>
          <w:p w14:paraId="0A32028B"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B9833E3" w14:textId="77777777" w:rsidR="00132AEA" w:rsidRPr="006C53D9" w:rsidRDefault="00132AEA" w:rsidP="00760FF7">
            <w:pPr>
              <w:pStyle w:val="TAC"/>
              <w:rPr>
                <w:rFonts w:eastAsia="Yu Mincho"/>
                <w:lang w:eastAsia="zh-CN"/>
              </w:rPr>
            </w:pPr>
          </w:p>
        </w:tc>
        <w:tc>
          <w:tcPr>
            <w:tcW w:w="959" w:type="dxa"/>
            <w:vAlign w:val="center"/>
          </w:tcPr>
          <w:p w14:paraId="590B5771" w14:textId="77777777" w:rsidR="00132AEA" w:rsidRPr="006C53D9" w:rsidRDefault="00132AEA" w:rsidP="00760FF7">
            <w:pPr>
              <w:pStyle w:val="TAC"/>
            </w:pPr>
          </w:p>
        </w:tc>
        <w:tc>
          <w:tcPr>
            <w:tcW w:w="949" w:type="dxa"/>
            <w:vAlign w:val="center"/>
          </w:tcPr>
          <w:p w14:paraId="23266AEF" w14:textId="77777777" w:rsidR="00132AEA" w:rsidRPr="006C53D9" w:rsidRDefault="00132AEA" w:rsidP="00760FF7">
            <w:pPr>
              <w:pStyle w:val="TAC"/>
              <w:rPr>
                <w:rFonts w:eastAsia="Yu Mincho"/>
                <w:lang w:eastAsia="ja-JP"/>
              </w:rPr>
            </w:pPr>
            <w:r>
              <w:rPr>
                <w:rFonts w:eastAsia="Yu Mincho"/>
                <w:lang w:eastAsia="ja-JP"/>
              </w:rPr>
              <w:t>-95.7</w:t>
            </w:r>
          </w:p>
        </w:tc>
        <w:tc>
          <w:tcPr>
            <w:tcW w:w="959" w:type="dxa"/>
            <w:vAlign w:val="center"/>
          </w:tcPr>
          <w:p w14:paraId="13E12759"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3FAF309D"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EE8C21D"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5A9F2F9E" w14:textId="77777777" w:rsidTr="00760FF7">
        <w:trPr>
          <w:jc w:val="center"/>
        </w:trPr>
        <w:tc>
          <w:tcPr>
            <w:tcW w:w="1171" w:type="dxa"/>
            <w:vMerge/>
            <w:shd w:val="clear" w:color="auto" w:fill="auto"/>
            <w:vAlign w:val="center"/>
          </w:tcPr>
          <w:p w14:paraId="77C67049" w14:textId="77777777" w:rsidR="00132AEA" w:rsidRPr="006C53D9" w:rsidRDefault="00132AEA" w:rsidP="00760FF7">
            <w:pPr>
              <w:pStyle w:val="TAC"/>
              <w:rPr>
                <w:lang w:val="en-US"/>
              </w:rPr>
            </w:pPr>
          </w:p>
        </w:tc>
        <w:tc>
          <w:tcPr>
            <w:tcW w:w="1150" w:type="dxa"/>
            <w:vMerge/>
          </w:tcPr>
          <w:p w14:paraId="12CE9809" w14:textId="77777777" w:rsidR="00132AEA" w:rsidRPr="006C53D9" w:rsidRDefault="00132AEA" w:rsidP="00760FF7">
            <w:pPr>
              <w:pStyle w:val="TAC"/>
              <w:rPr>
                <w:szCs w:val="22"/>
                <w:lang w:val="en-US"/>
              </w:rPr>
            </w:pPr>
          </w:p>
        </w:tc>
        <w:tc>
          <w:tcPr>
            <w:tcW w:w="1179" w:type="dxa"/>
            <w:shd w:val="clear" w:color="auto" w:fill="auto"/>
            <w:vAlign w:val="center"/>
          </w:tcPr>
          <w:p w14:paraId="1AAB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94AD01C" w14:textId="77777777" w:rsidR="00132AEA" w:rsidRPr="006C53D9" w:rsidRDefault="00132AEA"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061E8C21" w14:textId="77777777" w:rsidR="00132AEA" w:rsidRPr="006C53D9" w:rsidRDefault="00132AEA" w:rsidP="00760FF7">
            <w:pPr>
              <w:pStyle w:val="TAC"/>
            </w:pPr>
          </w:p>
        </w:tc>
        <w:tc>
          <w:tcPr>
            <w:tcW w:w="949" w:type="dxa"/>
            <w:vAlign w:val="center"/>
          </w:tcPr>
          <w:p w14:paraId="5CF28C2D" w14:textId="77777777" w:rsidR="00132AEA" w:rsidRPr="006C53D9" w:rsidRDefault="00132AEA" w:rsidP="00760FF7">
            <w:pPr>
              <w:pStyle w:val="TAC"/>
            </w:pPr>
            <w:r w:rsidRPr="006C53D9">
              <w:rPr>
                <w:rFonts w:eastAsia="Yu Mincho"/>
                <w:lang w:eastAsia="ja-JP"/>
              </w:rPr>
              <w:t>-96.9</w:t>
            </w:r>
          </w:p>
        </w:tc>
        <w:tc>
          <w:tcPr>
            <w:tcW w:w="959" w:type="dxa"/>
            <w:vAlign w:val="center"/>
          </w:tcPr>
          <w:p w14:paraId="5FF89168" w14:textId="77777777" w:rsidR="00132AEA" w:rsidRPr="006C53D9" w:rsidRDefault="00132AEA"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DEF34AC"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CC487EC"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1622A3E0" w14:textId="77777777" w:rsidTr="00760FF7">
        <w:trPr>
          <w:jc w:val="center"/>
        </w:trPr>
        <w:tc>
          <w:tcPr>
            <w:tcW w:w="1171" w:type="dxa"/>
            <w:vMerge/>
            <w:shd w:val="clear" w:color="auto" w:fill="auto"/>
            <w:vAlign w:val="center"/>
          </w:tcPr>
          <w:p w14:paraId="27F293CC" w14:textId="77777777" w:rsidR="00132AEA" w:rsidRPr="006C53D9" w:rsidRDefault="00132AEA" w:rsidP="00760FF7">
            <w:pPr>
              <w:pStyle w:val="TAC"/>
              <w:rPr>
                <w:lang w:val="en-US"/>
              </w:rPr>
            </w:pPr>
          </w:p>
        </w:tc>
        <w:tc>
          <w:tcPr>
            <w:tcW w:w="1150" w:type="dxa"/>
            <w:vMerge/>
          </w:tcPr>
          <w:p w14:paraId="201CB2F5" w14:textId="77777777" w:rsidR="00132AEA" w:rsidRPr="006C53D9" w:rsidRDefault="00132AEA" w:rsidP="00760FF7">
            <w:pPr>
              <w:pStyle w:val="TAC"/>
              <w:rPr>
                <w:szCs w:val="22"/>
                <w:lang w:val="en-US"/>
              </w:rPr>
            </w:pPr>
          </w:p>
        </w:tc>
        <w:tc>
          <w:tcPr>
            <w:tcW w:w="1179" w:type="dxa"/>
            <w:shd w:val="clear" w:color="auto" w:fill="auto"/>
            <w:vAlign w:val="center"/>
          </w:tcPr>
          <w:p w14:paraId="080A1D2D"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70DF55C" w14:textId="77777777" w:rsidR="00132AEA" w:rsidRPr="006C53D9" w:rsidRDefault="00132AEA"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D8A6BC4" w14:textId="77777777" w:rsidR="00132AEA" w:rsidRPr="006C53D9" w:rsidRDefault="00132AEA" w:rsidP="00760FF7">
            <w:pPr>
              <w:pStyle w:val="TAC"/>
            </w:pPr>
            <w:r w:rsidRPr="006C53D9">
              <w:t>-102.8</w:t>
            </w:r>
          </w:p>
        </w:tc>
        <w:tc>
          <w:tcPr>
            <w:tcW w:w="949" w:type="dxa"/>
            <w:vAlign w:val="center"/>
          </w:tcPr>
          <w:p w14:paraId="02551187" w14:textId="77777777" w:rsidR="00132AEA" w:rsidRPr="006C53D9" w:rsidRDefault="00132AEA" w:rsidP="00760FF7">
            <w:pPr>
              <w:pStyle w:val="TAC"/>
            </w:pPr>
            <w:r w:rsidRPr="006C53D9">
              <w:rPr>
                <w:rFonts w:eastAsia="Yu Mincho"/>
                <w:lang w:eastAsia="ja-JP"/>
              </w:rPr>
              <w:t>-101.2</w:t>
            </w:r>
          </w:p>
        </w:tc>
        <w:tc>
          <w:tcPr>
            <w:tcW w:w="959" w:type="dxa"/>
            <w:vAlign w:val="center"/>
          </w:tcPr>
          <w:p w14:paraId="148E1AEC" w14:textId="77777777" w:rsidR="00132AEA" w:rsidRPr="006C53D9" w:rsidRDefault="00132AEA"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2AAB9007"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2C121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6C3DB85B" w14:textId="77777777" w:rsidTr="00760FF7">
        <w:trPr>
          <w:jc w:val="center"/>
        </w:trPr>
        <w:tc>
          <w:tcPr>
            <w:tcW w:w="9781" w:type="dxa"/>
            <w:gridSpan w:val="9"/>
            <w:shd w:val="clear" w:color="auto" w:fill="auto"/>
            <w:vAlign w:val="center"/>
          </w:tcPr>
          <w:p w14:paraId="49F58AC3" w14:textId="77777777" w:rsidR="00132AEA" w:rsidRPr="006C53D9" w:rsidRDefault="00132AEA" w:rsidP="00760FF7">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6BD93221" w14:textId="77777777" w:rsidR="00132AEA" w:rsidRPr="006C53D9" w:rsidRDefault="00132AEA" w:rsidP="00760FF7">
            <w:pPr>
              <w:pStyle w:val="TAN"/>
            </w:pPr>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p>
          <w:p w14:paraId="06650D49" w14:textId="77777777" w:rsidR="00132AEA" w:rsidRDefault="00132AEA" w:rsidP="00760FF7">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2CE34D9B" w14:textId="43E92F0D" w:rsidR="004319D8" w:rsidRDefault="004319D8" w:rsidP="004319D8">
            <w:pPr>
              <w:pStyle w:val="TAN"/>
            </w:pPr>
            <w:r>
              <w:t>NOTE 4:</w:t>
            </w:r>
            <w:r w:rsidRPr="006C53D9">
              <w:rPr>
                <w:rFonts w:cs="Arial"/>
              </w:rPr>
              <w:tab/>
            </w:r>
            <w:r>
              <w:t>PRS</w:t>
            </w:r>
            <w:r w:rsidRPr="006C53D9">
              <w:t xml:space="preserve"> Ês/Iot</w:t>
            </w:r>
            <w:r>
              <w:t xml:space="preserve"> for RSTD measurement reference cell PRS resource.</w:t>
            </w:r>
          </w:p>
          <w:p w14:paraId="27250EA6" w14:textId="63BEEB40" w:rsidR="004319D8" w:rsidRDefault="004319D8" w:rsidP="004319D8">
            <w:pPr>
              <w:pStyle w:val="TAN"/>
              <w:rPr>
                <w:lang w:eastAsia="zh-CN"/>
              </w:rPr>
            </w:pPr>
            <w:r>
              <w:t>NOTE 5:</w:t>
            </w:r>
            <w:r w:rsidRPr="006C53D9">
              <w:rPr>
                <w:rFonts w:cs="Arial"/>
              </w:rPr>
              <w:tab/>
            </w:r>
            <w:r>
              <w:t>PRS</w:t>
            </w:r>
            <w:r w:rsidRPr="006C53D9">
              <w:t xml:space="preserve"> Ês/Iot</w:t>
            </w:r>
            <w:r>
              <w:t xml:space="preserve"> for RSTD measurement neighbor cell PRS resource, PRS-RSRP </w:t>
            </w:r>
            <w:r>
              <w:rPr>
                <w:rFonts w:hint="eastAsia"/>
                <w:lang w:eastAsia="zh-CN"/>
              </w:rPr>
              <w:t xml:space="preserve">measurement </w:t>
            </w:r>
            <w:r>
              <w:t>and UE Rx-Tx</w:t>
            </w:r>
            <w:r>
              <w:rPr>
                <w:rFonts w:hint="eastAsia"/>
                <w:lang w:eastAsia="zh-CN"/>
              </w:rPr>
              <w:t xml:space="preserve"> time difference measurement</w:t>
            </w:r>
            <w:r>
              <w:t>.</w:t>
            </w:r>
          </w:p>
          <w:p w14:paraId="45DA8C1B" w14:textId="53AFB9E4" w:rsidR="004319D8" w:rsidRPr="006C53D9" w:rsidRDefault="004319D8" w:rsidP="004319D8">
            <w:pPr>
              <w:pStyle w:val="TAN"/>
              <w:rPr>
                <w:rFonts w:cs="Arial"/>
                <w:lang w:val="en-US"/>
              </w:rPr>
            </w:pPr>
            <w:r>
              <w:t xml:space="preserve">NOTE </w:t>
            </w:r>
            <w:r>
              <w:rPr>
                <w:rFonts w:hint="eastAsia"/>
                <w:lang w:eastAsia="zh-CN"/>
              </w:rPr>
              <w:t>6</w:t>
            </w:r>
            <w:r>
              <w:t>:</w:t>
            </w:r>
            <w:r w:rsidRPr="006C53D9">
              <w:tab/>
            </w:r>
            <w:r>
              <w:t>PRS</w:t>
            </w:r>
            <w:r w:rsidRPr="006C53D9">
              <w:t xml:space="preserve"> Ês/Iot</w:t>
            </w:r>
            <w:r>
              <w:t xml:space="preserve"> </w:t>
            </w:r>
            <w:r>
              <w:rPr>
                <w:rFonts w:hint="eastAsia"/>
                <w:lang w:eastAsia="zh-CN"/>
              </w:rPr>
              <w:t>for</w:t>
            </w:r>
            <w:r>
              <w:t xml:space="preserve"> PRS-RSRP </w:t>
            </w:r>
            <w:r>
              <w:rPr>
                <w:rFonts w:hint="eastAsia"/>
                <w:lang w:eastAsia="zh-CN"/>
              </w:rPr>
              <w:t xml:space="preserve">measurement </w:t>
            </w:r>
            <w:r>
              <w:t>and UE Rx-Tx</w:t>
            </w:r>
            <w:r>
              <w:rPr>
                <w:rFonts w:hint="eastAsia"/>
                <w:lang w:eastAsia="zh-CN"/>
              </w:rPr>
              <w:t xml:space="preserve"> time difference measurement</w:t>
            </w:r>
            <w:r>
              <w:t>.</w:t>
            </w:r>
          </w:p>
        </w:tc>
      </w:tr>
    </w:tbl>
    <w:p w14:paraId="16D65F04" w14:textId="77777777" w:rsidR="00132AEA" w:rsidRPr="006C53D9" w:rsidRDefault="00132AEA" w:rsidP="00132AEA">
      <w:pPr>
        <w:jc w:val="both"/>
        <w:rPr>
          <w:lang w:eastAsia="ja-JP"/>
        </w:rPr>
      </w:pPr>
    </w:p>
    <w:p w14:paraId="3907DBEB" w14:textId="77777777" w:rsidR="00132AEA" w:rsidRPr="006C53D9" w:rsidRDefault="00132AEA" w:rsidP="00132AEA">
      <w:pPr>
        <w:pStyle w:val="EditorsNote"/>
        <w:rPr>
          <w:i/>
          <w:iCs/>
          <w:color w:val="auto"/>
        </w:rPr>
      </w:pPr>
      <w:r w:rsidRPr="006C53D9">
        <w:rPr>
          <w:i/>
          <w:iCs/>
          <w:color w:val="auto"/>
        </w:rPr>
        <w:t xml:space="preserve">Editor’s notes for Table </w:t>
      </w:r>
      <w:r>
        <w:rPr>
          <w:i/>
          <w:iCs/>
          <w:color w:val="auto"/>
        </w:rPr>
        <w:t>B.2.</w:t>
      </w:r>
      <w:r>
        <w:rPr>
          <w:i/>
          <w:iCs/>
          <w:color w:val="auto"/>
          <w:lang w:eastAsia="zh-CN"/>
        </w:rPr>
        <w:t>14</w:t>
      </w:r>
      <w:r w:rsidRPr="006C53D9">
        <w:rPr>
          <w:i/>
          <w:iCs/>
          <w:color w:val="auto"/>
        </w:rPr>
        <w:t xml:space="preserve">-2: </w:t>
      </w:r>
    </w:p>
    <w:p w14:paraId="7D8C9A70" w14:textId="77777777" w:rsidR="00132AEA" w:rsidRPr="006C53D9" w:rsidRDefault="00132AEA" w:rsidP="00132AEA">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60DB340" w14:textId="77777777" w:rsidR="00132AEA" w:rsidRPr="00BC6A5A" w:rsidRDefault="00132AEA" w:rsidP="00132AEA">
      <w:pPr>
        <w:pStyle w:val="EditorsNote"/>
        <w:rPr>
          <w:i/>
          <w:color w:val="auto"/>
          <w:lang w:eastAsia="zh-CN"/>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561DE7E5" w14:textId="5456161B" w:rsidR="00132AEA" w:rsidRDefault="00132AEA" w:rsidP="00096867">
      <w:pPr>
        <w:jc w:val="both"/>
        <w:rPr>
          <w:lang w:eastAsia="ja-JP"/>
        </w:rPr>
      </w:pPr>
    </w:p>
    <w:p w14:paraId="059AE274" w14:textId="77777777" w:rsidR="00132AEA" w:rsidRPr="006C53D9" w:rsidRDefault="00132AEA"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7" w:name="_Toc535476827"/>
      <w:r w:rsidRPr="006C53D9">
        <w:t>B.3.1</w:t>
      </w:r>
      <w:r w:rsidRPr="006C53D9">
        <w:tab/>
        <w:t>Introduction</w:t>
      </w:r>
      <w:bookmarkEnd w:id="17"/>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18" w:name="_Toc535476828"/>
      <w:r w:rsidRPr="006C53D9">
        <w:t>B.3.2</w:t>
      </w:r>
      <w:r w:rsidRPr="006C53D9">
        <w:tab/>
        <w:t>Receiver sensitivity relaxation for CA</w:t>
      </w:r>
      <w:bookmarkEnd w:id="18"/>
    </w:p>
    <w:p w14:paraId="60588BD8" w14:textId="77777777" w:rsidR="0059104B" w:rsidRPr="006C53D9" w:rsidRDefault="0059104B" w:rsidP="0059104B">
      <w:pPr>
        <w:pStyle w:val="Heading3"/>
      </w:pPr>
      <w:bookmarkStart w:id="19" w:name="_Toc535476829"/>
      <w:r w:rsidRPr="006C53D9">
        <w:t>B.3.2.1</w:t>
      </w:r>
      <w:r w:rsidRPr="006C53D9">
        <w:tab/>
        <w:t>Receiver sensitivity relaxation for UE supporting CA in FR1</w:t>
      </w:r>
      <w:bookmarkEnd w:id="19"/>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 xml:space="preserve">&gt;0 dB as defined in clause 7.3A.3 of TS 38.101-1 [18], the relevant side conditions specifying </w:t>
      </w:r>
      <w:r w:rsidRPr="006C53D9">
        <w:lastRenderedPageBreak/>
        <w:t>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0" w:name="_Toc535476830"/>
      <w:r w:rsidRPr="006C53D9">
        <w:t>B.3.2.2</w:t>
      </w:r>
      <w:r w:rsidRPr="006C53D9">
        <w:tab/>
        <w:t>Receiver sensitivity relaxation for UE configured with CA in FR1</w:t>
      </w:r>
      <w:bookmarkEnd w:id="20"/>
    </w:p>
    <w:p w14:paraId="60588BDC" w14:textId="77777777" w:rsidR="0059104B" w:rsidRPr="006C53D9" w:rsidRDefault="0059104B" w:rsidP="0059104B">
      <w:pPr>
        <w:pStyle w:val="Heading4"/>
        <w:rPr>
          <w:rFonts w:eastAsia="MS Mincho"/>
        </w:rPr>
      </w:pPr>
      <w:bookmarkStart w:id="21" w:name="_Toc535476831"/>
      <w:r w:rsidRPr="006C53D9">
        <w:rPr>
          <w:rFonts w:eastAsia="MS Mincho"/>
        </w:rPr>
        <w:t>B.3.2.2.1</w:t>
      </w:r>
      <w:r w:rsidRPr="006C53D9">
        <w:rPr>
          <w:rFonts w:eastAsia="MS Mincho"/>
        </w:rPr>
        <w:tab/>
        <w:t>Inter-band carrier aggregation</w:t>
      </w:r>
      <w:bookmarkEnd w:id="21"/>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2" w:name="_Toc535476832"/>
      <w:r w:rsidRPr="006C53D9">
        <w:rPr>
          <w:lang w:eastAsia="zh-CN"/>
        </w:rPr>
        <w:t>B.3.2.2.2</w:t>
      </w:r>
      <w:r w:rsidRPr="006C53D9">
        <w:rPr>
          <w:lang w:eastAsia="zh-CN"/>
        </w:rPr>
        <w:tab/>
        <w:t>Reference sensitivity exceptions due to UL harmonic interference for CA</w:t>
      </w:r>
      <w:bookmarkEnd w:id="22"/>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3" w:name="_Toc535476833"/>
      <w:r w:rsidRPr="006C53D9">
        <w:t>B.3.2.2.3</w:t>
      </w:r>
      <w:r w:rsidRPr="006C53D9">
        <w:tab/>
      </w:r>
      <w:r w:rsidRPr="006C53D9">
        <w:rPr>
          <w:lang w:eastAsia="zh-CN"/>
        </w:rPr>
        <w:t>Reference sensitivity exceptions due to intermodulation interference due to 2UL CA</w:t>
      </w:r>
      <w:bookmarkEnd w:id="23"/>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4" w:name="_Toc535476834"/>
      <w:r w:rsidRPr="006C53D9">
        <w:t>B.3.2.3</w:t>
      </w:r>
      <w:r w:rsidRPr="006C53D9">
        <w:tab/>
        <w:t>Receiver sensitivity relaxation for UE supporting CA in FR2</w:t>
      </w:r>
      <w:bookmarkEnd w:id="24"/>
    </w:p>
    <w:p w14:paraId="60588BEF" w14:textId="77777777" w:rsidR="0059104B" w:rsidRPr="006C53D9" w:rsidRDefault="0059104B" w:rsidP="0059104B">
      <w:pPr>
        <w:pStyle w:val="Heading3"/>
      </w:pPr>
      <w:bookmarkStart w:id="25" w:name="_Toc535476835"/>
      <w:r w:rsidRPr="006C53D9">
        <w:t>B.3.2.4</w:t>
      </w:r>
      <w:r w:rsidRPr="006C53D9">
        <w:tab/>
        <w:t>Receiver sensitivity relaxation for UE configured with CA in FR2</w:t>
      </w:r>
      <w:bookmarkEnd w:id="25"/>
    </w:p>
    <w:p w14:paraId="60588BF0" w14:textId="77777777" w:rsidR="0059104B" w:rsidRPr="006C53D9" w:rsidRDefault="0059104B" w:rsidP="0059104B">
      <w:pPr>
        <w:pStyle w:val="Heading4"/>
        <w:rPr>
          <w:rFonts w:eastAsia="MS Mincho"/>
        </w:rPr>
      </w:pPr>
      <w:bookmarkStart w:id="26" w:name="_Toc535476836"/>
      <w:r w:rsidRPr="006C53D9">
        <w:rPr>
          <w:rFonts w:eastAsia="MS Mincho"/>
        </w:rPr>
        <w:t>B.3.2.4.1</w:t>
      </w:r>
      <w:r w:rsidRPr="006C53D9">
        <w:rPr>
          <w:rFonts w:eastAsia="MS Mincho"/>
        </w:rPr>
        <w:tab/>
        <w:t>Intra-band contiguous carrier aggregation</w:t>
      </w:r>
      <w:bookmarkEnd w:id="26"/>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7" w:name="_Toc535476837"/>
      <w:r w:rsidRPr="006C53D9">
        <w:rPr>
          <w:rFonts w:eastAsia="MS Mincho"/>
        </w:rPr>
        <w:lastRenderedPageBreak/>
        <w:t>B.3.2.4.2</w:t>
      </w:r>
      <w:r w:rsidRPr="006C53D9">
        <w:rPr>
          <w:rFonts w:eastAsia="MS Mincho"/>
        </w:rPr>
        <w:tab/>
        <w:t>Intra-band non-contiguous carrier aggregation</w:t>
      </w:r>
      <w:bookmarkEnd w:id="27"/>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28" w:name="_Toc535476838"/>
      <w:bookmarkStart w:id="29" w:name="_Toc535476839"/>
      <w:r w:rsidRPr="006C53D9">
        <w:t>B.3.3</w:t>
      </w:r>
      <w:r w:rsidRPr="006C53D9">
        <w:tab/>
        <w:t>Receiver sensitivity relaxation for DC</w:t>
      </w:r>
      <w:bookmarkEnd w:id="28"/>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29"/>
    </w:p>
    <w:p w14:paraId="60588BFA" w14:textId="77777777" w:rsidR="0059104B" w:rsidRPr="006C53D9" w:rsidRDefault="0059104B" w:rsidP="0059104B">
      <w:pPr>
        <w:pStyle w:val="Heading3"/>
      </w:pPr>
      <w:bookmarkStart w:id="30" w:name="_Toc535476840"/>
      <w:r w:rsidRPr="006C53D9">
        <w:t>B.3.4.1</w:t>
      </w:r>
      <w:r w:rsidRPr="006C53D9">
        <w:tab/>
        <w:t>Receiver sensitivity relaxation for UE supporting SUL in FR1</w:t>
      </w:r>
      <w:bookmarkEnd w:id="30"/>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1" w:name="_Toc535476841"/>
      <w:r w:rsidRPr="006C53D9">
        <w:t>B.3.4.2</w:t>
      </w:r>
      <w:r w:rsidRPr="006C53D9">
        <w:tab/>
        <w:t>Receiver sensitivity relaxation for UE configured with SUL in FR1</w:t>
      </w:r>
      <w:bookmarkEnd w:id="31"/>
    </w:p>
    <w:p w14:paraId="60588BFE" w14:textId="77777777" w:rsidR="0059104B" w:rsidRPr="006C53D9" w:rsidRDefault="0059104B" w:rsidP="0059104B">
      <w:pPr>
        <w:pStyle w:val="Heading4"/>
        <w:rPr>
          <w:rFonts w:eastAsia="MS Mincho"/>
        </w:rPr>
      </w:pPr>
      <w:bookmarkStart w:id="32" w:name="_Toc535476842"/>
      <w:r w:rsidRPr="006C53D9">
        <w:rPr>
          <w:lang w:eastAsia="zh-CN"/>
        </w:rPr>
        <w:t>B.3.4.2.1</w:t>
      </w:r>
      <w:r w:rsidRPr="006C53D9">
        <w:rPr>
          <w:lang w:eastAsia="zh-CN"/>
        </w:rPr>
        <w:tab/>
        <w:t>Reference sensitivity exceptions due to UL harmonic interference for SUL</w:t>
      </w:r>
      <w:bookmarkEnd w:id="32"/>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0BB8AD81" w:rsidR="0059104B" w:rsidRDefault="0059104B" w:rsidP="0059104B">
      <w:r w:rsidRPr="006C53D9">
        <w:t>If the relaxation Δ specified in this clause applies, then the relaxation specified in clause B.3.4.1 should not be applied.</w:t>
      </w:r>
    </w:p>
    <w:p w14:paraId="5754C4E1" w14:textId="77777777" w:rsidR="008109C2" w:rsidRDefault="008109C2" w:rsidP="008109C2">
      <w:pPr>
        <w:pStyle w:val="Heading1"/>
      </w:pPr>
      <w:r w:rsidRPr="00B93C63">
        <w:t>B.</w:t>
      </w:r>
      <w:r>
        <w:t>4</w:t>
      </w:r>
      <w:r w:rsidRPr="00B93C63">
        <w:tab/>
        <w:t xml:space="preserve">Conditions for </w:t>
      </w:r>
      <w:r w:rsidRPr="00B93C63">
        <w:rPr>
          <w:rFonts w:hint="eastAsia"/>
        </w:rPr>
        <w:t>V2X</w:t>
      </w:r>
    </w:p>
    <w:p w14:paraId="6A11C0C8" w14:textId="77777777" w:rsidR="008109C2" w:rsidRPr="00B93C63" w:rsidRDefault="008109C2" w:rsidP="008109C2">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461D98B7" w14:textId="77777777" w:rsidR="008109C2" w:rsidRPr="00B93C63" w:rsidRDefault="008109C2" w:rsidP="008109C2">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78787912" w14:textId="77777777" w:rsidR="008109C2" w:rsidRPr="00B93C63" w:rsidRDefault="008109C2" w:rsidP="008109C2">
      <w:pPr>
        <w:pStyle w:val="TH"/>
      </w:pPr>
      <w:r w:rsidRPr="00B93C63">
        <w:lastRenderedPageBreak/>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8109C2" w:rsidRPr="00B93C63" w14:paraId="4372D378" w14:textId="77777777" w:rsidTr="00ED28CC">
        <w:trPr>
          <w:tblHeader/>
          <w:jc w:val="center"/>
        </w:trPr>
        <w:tc>
          <w:tcPr>
            <w:tcW w:w="0" w:type="auto"/>
          </w:tcPr>
          <w:p w14:paraId="40C9AA84" w14:textId="77777777" w:rsidR="008109C2" w:rsidRPr="00B93C63" w:rsidRDefault="008109C2" w:rsidP="00ED28CC">
            <w:pPr>
              <w:pStyle w:val="TAH"/>
            </w:pPr>
            <w:r w:rsidRPr="00B93C63">
              <w:t>System</w:t>
            </w:r>
          </w:p>
        </w:tc>
        <w:tc>
          <w:tcPr>
            <w:tcW w:w="0" w:type="auto"/>
          </w:tcPr>
          <w:p w14:paraId="139F50EA" w14:textId="77777777" w:rsidR="008109C2" w:rsidRPr="00B93C63" w:rsidRDefault="008109C2" w:rsidP="00ED28CC">
            <w:pPr>
              <w:pStyle w:val="TAH"/>
            </w:pPr>
            <w:r w:rsidRPr="00B93C63">
              <w:t>Parameters</w:t>
            </w:r>
          </w:p>
        </w:tc>
        <w:tc>
          <w:tcPr>
            <w:tcW w:w="0" w:type="auto"/>
          </w:tcPr>
          <w:p w14:paraId="61EFD502" w14:textId="77777777" w:rsidR="008109C2" w:rsidRPr="00B93C63" w:rsidRDefault="008109C2" w:rsidP="00ED28CC">
            <w:pPr>
              <w:pStyle w:val="TAH"/>
            </w:pPr>
            <w:r w:rsidRPr="00B93C63">
              <w:t>Unit</w:t>
            </w:r>
          </w:p>
        </w:tc>
        <w:tc>
          <w:tcPr>
            <w:tcW w:w="0" w:type="auto"/>
          </w:tcPr>
          <w:p w14:paraId="48CB89D0" w14:textId="77777777" w:rsidR="008109C2" w:rsidRPr="00B93C63" w:rsidRDefault="008109C2" w:rsidP="00ED28CC">
            <w:pPr>
              <w:pStyle w:val="TAH"/>
            </w:pPr>
            <w:r w:rsidRPr="00B93C63">
              <w:t>Value</w:t>
            </w:r>
          </w:p>
        </w:tc>
      </w:tr>
      <w:tr w:rsidR="008109C2" w:rsidRPr="00B93C63" w14:paraId="0C9C9A0B" w14:textId="77777777" w:rsidTr="00ED28CC">
        <w:trPr>
          <w:cantSplit/>
          <w:jc w:val="center"/>
        </w:trPr>
        <w:tc>
          <w:tcPr>
            <w:tcW w:w="0" w:type="auto"/>
          </w:tcPr>
          <w:p w14:paraId="27277371" w14:textId="77777777" w:rsidR="008109C2" w:rsidRPr="00B93C63" w:rsidRDefault="008109C2" w:rsidP="00ED28CC">
            <w:pPr>
              <w:pStyle w:val="TAL"/>
            </w:pPr>
          </w:p>
        </w:tc>
        <w:tc>
          <w:tcPr>
            <w:tcW w:w="0" w:type="auto"/>
          </w:tcPr>
          <w:p w14:paraId="2F848F84" w14:textId="77777777" w:rsidR="008109C2" w:rsidRPr="00B93C63" w:rsidRDefault="008109C2" w:rsidP="00ED28CC">
            <w:pPr>
              <w:pStyle w:val="TAL"/>
            </w:pPr>
            <w:r w:rsidRPr="00B93C63">
              <w:t>Number of generated satellites per system</w:t>
            </w:r>
          </w:p>
        </w:tc>
        <w:tc>
          <w:tcPr>
            <w:tcW w:w="0" w:type="auto"/>
          </w:tcPr>
          <w:p w14:paraId="0B829026" w14:textId="77777777" w:rsidR="008109C2" w:rsidRPr="00B93C63" w:rsidRDefault="008109C2" w:rsidP="00ED28CC">
            <w:pPr>
              <w:pStyle w:val="TAC"/>
            </w:pPr>
            <w:r w:rsidRPr="00B93C63">
              <w:t>-</w:t>
            </w:r>
          </w:p>
        </w:tc>
        <w:tc>
          <w:tcPr>
            <w:tcW w:w="0" w:type="auto"/>
          </w:tcPr>
          <w:p w14:paraId="2AE0C970" w14:textId="77777777" w:rsidR="008109C2" w:rsidRPr="00B93C63" w:rsidRDefault="008109C2" w:rsidP="00ED28CC">
            <w:pPr>
              <w:pStyle w:val="TAC"/>
            </w:pPr>
            <w:r w:rsidRPr="00B93C63">
              <w:t>6</w:t>
            </w:r>
          </w:p>
        </w:tc>
      </w:tr>
      <w:tr w:rsidR="008109C2" w:rsidRPr="00B93C63" w14:paraId="408E6F96" w14:textId="77777777" w:rsidTr="00ED28CC">
        <w:trPr>
          <w:cantSplit/>
          <w:jc w:val="center"/>
        </w:trPr>
        <w:tc>
          <w:tcPr>
            <w:tcW w:w="0" w:type="auto"/>
            <w:vAlign w:val="center"/>
          </w:tcPr>
          <w:p w14:paraId="6ECE4EFE" w14:textId="77777777" w:rsidR="008109C2" w:rsidRPr="00B93C63" w:rsidRDefault="008109C2" w:rsidP="00ED28CC">
            <w:pPr>
              <w:pStyle w:val="TAL"/>
            </w:pPr>
            <w:r w:rsidRPr="00B93C63">
              <w:t>GPS</w:t>
            </w:r>
            <w:r w:rsidRPr="00B93C63">
              <w:rPr>
                <w:vertAlign w:val="superscript"/>
              </w:rPr>
              <w:t>(1)</w:t>
            </w:r>
          </w:p>
        </w:tc>
        <w:tc>
          <w:tcPr>
            <w:tcW w:w="0" w:type="auto"/>
            <w:vAlign w:val="center"/>
          </w:tcPr>
          <w:p w14:paraId="7BB94C8C" w14:textId="77777777" w:rsidR="008109C2" w:rsidRPr="00B93C63" w:rsidRDefault="008109C2" w:rsidP="00ED28CC">
            <w:pPr>
              <w:pStyle w:val="TAL"/>
            </w:pPr>
            <w:r w:rsidRPr="00B93C63">
              <w:t>Reference signal power level for all satellites</w:t>
            </w:r>
          </w:p>
        </w:tc>
        <w:tc>
          <w:tcPr>
            <w:tcW w:w="0" w:type="auto"/>
            <w:vAlign w:val="center"/>
          </w:tcPr>
          <w:p w14:paraId="0EBA94D1" w14:textId="77777777" w:rsidR="008109C2" w:rsidRPr="00B93C63" w:rsidRDefault="008109C2" w:rsidP="00ED28CC">
            <w:pPr>
              <w:pStyle w:val="TAC"/>
            </w:pPr>
            <w:r w:rsidRPr="00B93C63">
              <w:t>dBm</w:t>
            </w:r>
          </w:p>
        </w:tc>
        <w:tc>
          <w:tcPr>
            <w:tcW w:w="0" w:type="auto"/>
            <w:vAlign w:val="center"/>
          </w:tcPr>
          <w:p w14:paraId="26EBD671" w14:textId="77777777" w:rsidR="008109C2" w:rsidRPr="00B93C63" w:rsidRDefault="008109C2" w:rsidP="00ED28CC">
            <w:pPr>
              <w:pStyle w:val="TAC"/>
            </w:pPr>
            <w:r w:rsidRPr="00B93C63">
              <w:t>-128.5</w:t>
            </w:r>
          </w:p>
        </w:tc>
      </w:tr>
      <w:tr w:rsidR="008109C2" w:rsidRPr="00B93C63" w14:paraId="6B1AFE2D" w14:textId="77777777" w:rsidTr="00ED28CC">
        <w:trPr>
          <w:cantSplit/>
          <w:jc w:val="center"/>
        </w:trPr>
        <w:tc>
          <w:tcPr>
            <w:tcW w:w="0" w:type="auto"/>
            <w:vAlign w:val="center"/>
          </w:tcPr>
          <w:p w14:paraId="335BB2B9" w14:textId="77777777" w:rsidR="008109C2" w:rsidRPr="00B93C63" w:rsidRDefault="008109C2" w:rsidP="00ED28CC">
            <w:pPr>
              <w:pStyle w:val="TAL"/>
            </w:pPr>
            <w:r w:rsidRPr="00B93C63">
              <w:t>Galileo</w:t>
            </w:r>
          </w:p>
        </w:tc>
        <w:tc>
          <w:tcPr>
            <w:tcW w:w="0" w:type="auto"/>
            <w:vAlign w:val="center"/>
          </w:tcPr>
          <w:p w14:paraId="5FE425E4" w14:textId="77777777" w:rsidR="008109C2" w:rsidRPr="00B93C63" w:rsidRDefault="008109C2" w:rsidP="00ED28CC">
            <w:pPr>
              <w:pStyle w:val="TAL"/>
            </w:pPr>
            <w:r w:rsidRPr="00B93C63">
              <w:t>Reference signal power level for all satellites</w:t>
            </w:r>
          </w:p>
        </w:tc>
        <w:tc>
          <w:tcPr>
            <w:tcW w:w="0" w:type="auto"/>
            <w:vAlign w:val="center"/>
          </w:tcPr>
          <w:p w14:paraId="4E8E8EFE" w14:textId="77777777" w:rsidR="008109C2" w:rsidRPr="00B93C63" w:rsidRDefault="008109C2" w:rsidP="00ED28CC">
            <w:pPr>
              <w:pStyle w:val="TAC"/>
            </w:pPr>
            <w:r w:rsidRPr="00B93C63">
              <w:t>dBm</w:t>
            </w:r>
          </w:p>
        </w:tc>
        <w:tc>
          <w:tcPr>
            <w:tcW w:w="0" w:type="auto"/>
          </w:tcPr>
          <w:p w14:paraId="4E108715" w14:textId="77777777" w:rsidR="008109C2" w:rsidRPr="00B93C63" w:rsidRDefault="008109C2" w:rsidP="00ED28CC">
            <w:pPr>
              <w:pStyle w:val="TAC"/>
            </w:pPr>
            <w:r w:rsidRPr="00B93C63">
              <w:t>-127</w:t>
            </w:r>
          </w:p>
        </w:tc>
      </w:tr>
      <w:tr w:rsidR="008109C2" w:rsidRPr="00B93C63" w14:paraId="1BBA89DA" w14:textId="77777777" w:rsidTr="00ED28CC">
        <w:trPr>
          <w:cantSplit/>
          <w:jc w:val="center"/>
        </w:trPr>
        <w:tc>
          <w:tcPr>
            <w:tcW w:w="0" w:type="auto"/>
            <w:vAlign w:val="center"/>
          </w:tcPr>
          <w:p w14:paraId="0596047B" w14:textId="77777777" w:rsidR="008109C2" w:rsidRPr="00B93C63" w:rsidRDefault="008109C2" w:rsidP="00ED28CC">
            <w:pPr>
              <w:pStyle w:val="TAL"/>
            </w:pPr>
            <w:r w:rsidRPr="00B93C63">
              <w:t>GLONASS</w:t>
            </w:r>
          </w:p>
        </w:tc>
        <w:tc>
          <w:tcPr>
            <w:tcW w:w="0" w:type="auto"/>
            <w:vAlign w:val="center"/>
          </w:tcPr>
          <w:p w14:paraId="6736872C" w14:textId="77777777" w:rsidR="008109C2" w:rsidRPr="00B93C63" w:rsidRDefault="008109C2" w:rsidP="00ED28CC">
            <w:pPr>
              <w:pStyle w:val="TAL"/>
            </w:pPr>
            <w:r w:rsidRPr="00B93C63">
              <w:t>Reference signal power level for all satellites</w:t>
            </w:r>
          </w:p>
        </w:tc>
        <w:tc>
          <w:tcPr>
            <w:tcW w:w="0" w:type="auto"/>
            <w:vAlign w:val="center"/>
          </w:tcPr>
          <w:p w14:paraId="31EC8E6F" w14:textId="77777777" w:rsidR="008109C2" w:rsidRPr="00B93C63" w:rsidRDefault="008109C2" w:rsidP="00ED28CC">
            <w:pPr>
              <w:pStyle w:val="TAC"/>
            </w:pPr>
            <w:r w:rsidRPr="00B93C63">
              <w:t>dBm</w:t>
            </w:r>
          </w:p>
        </w:tc>
        <w:tc>
          <w:tcPr>
            <w:tcW w:w="0" w:type="auto"/>
          </w:tcPr>
          <w:p w14:paraId="5B20FDEE" w14:textId="77777777" w:rsidR="008109C2" w:rsidRPr="00B93C63" w:rsidRDefault="008109C2" w:rsidP="00ED28CC">
            <w:pPr>
              <w:pStyle w:val="TAC"/>
            </w:pPr>
            <w:r w:rsidRPr="00B93C63">
              <w:t>-131</w:t>
            </w:r>
          </w:p>
        </w:tc>
      </w:tr>
      <w:tr w:rsidR="008109C2" w:rsidRPr="00B93C63" w14:paraId="08BF44A6" w14:textId="77777777" w:rsidTr="00ED28CC">
        <w:trPr>
          <w:cantSplit/>
          <w:jc w:val="center"/>
        </w:trPr>
        <w:tc>
          <w:tcPr>
            <w:tcW w:w="0" w:type="auto"/>
            <w:vAlign w:val="center"/>
          </w:tcPr>
          <w:p w14:paraId="5E47235F" w14:textId="77777777" w:rsidR="008109C2" w:rsidRPr="00B93C63" w:rsidRDefault="008109C2" w:rsidP="00ED28CC">
            <w:pPr>
              <w:pStyle w:val="TAL"/>
            </w:pPr>
            <w:r w:rsidRPr="00B93C63">
              <w:t>BDS</w:t>
            </w:r>
          </w:p>
        </w:tc>
        <w:tc>
          <w:tcPr>
            <w:tcW w:w="0" w:type="auto"/>
            <w:vAlign w:val="center"/>
          </w:tcPr>
          <w:p w14:paraId="6A24CFAC" w14:textId="77777777" w:rsidR="008109C2" w:rsidRPr="00B93C63" w:rsidRDefault="008109C2" w:rsidP="00ED28CC">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213FE35C" w14:textId="77777777" w:rsidR="008109C2" w:rsidRPr="00B93C63" w:rsidRDefault="008109C2" w:rsidP="00ED28CC">
            <w:pPr>
              <w:pStyle w:val="TAC"/>
            </w:pPr>
            <w:r w:rsidRPr="00B93C63">
              <w:t>dBm</w:t>
            </w:r>
          </w:p>
        </w:tc>
        <w:tc>
          <w:tcPr>
            <w:tcW w:w="0" w:type="auto"/>
          </w:tcPr>
          <w:p w14:paraId="2B020D26" w14:textId="77777777" w:rsidR="008109C2" w:rsidRPr="00B93C63" w:rsidRDefault="008109C2" w:rsidP="00ED28CC">
            <w:pPr>
              <w:pStyle w:val="TAC"/>
            </w:pPr>
            <w:r w:rsidRPr="00B93C63">
              <w:rPr>
                <w:rFonts w:hint="eastAsia"/>
                <w:lang w:eastAsia="zh-CN"/>
              </w:rPr>
              <w:t>-133</w:t>
            </w:r>
          </w:p>
        </w:tc>
      </w:tr>
      <w:tr w:rsidR="008109C2" w:rsidRPr="00B93C63" w14:paraId="3F897AD3" w14:textId="77777777" w:rsidTr="00ED28CC">
        <w:trPr>
          <w:cantSplit/>
          <w:jc w:val="center"/>
        </w:trPr>
        <w:tc>
          <w:tcPr>
            <w:tcW w:w="0" w:type="auto"/>
            <w:gridSpan w:val="4"/>
          </w:tcPr>
          <w:p w14:paraId="2CB93F9D" w14:textId="77777777" w:rsidR="008109C2" w:rsidRPr="00B93C63" w:rsidRDefault="008109C2" w:rsidP="00ED28CC">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59CA436C" w14:textId="77777777" w:rsidR="008109C2" w:rsidRPr="00B93C63" w:rsidRDefault="008109C2" w:rsidP="00ED28CC">
            <w:pPr>
              <w:pStyle w:val="TAN"/>
            </w:pPr>
            <w:r w:rsidRPr="00B93C63">
              <w:t>NOTE 2:</w:t>
            </w:r>
            <w:r w:rsidRPr="00B93C63">
              <w:tab/>
              <w:t>The DUT UE does not need to support all systems. The DUT UE shall support at least one system and will be test for the supported systems.</w:t>
            </w:r>
          </w:p>
        </w:tc>
      </w:tr>
    </w:tbl>
    <w:p w14:paraId="1839BC68" w14:textId="77777777" w:rsidR="008109C2" w:rsidRPr="00B93C63" w:rsidRDefault="008109C2" w:rsidP="008109C2"/>
    <w:p w14:paraId="79FDADC1" w14:textId="77777777" w:rsidR="008109C2" w:rsidRPr="00B93C63" w:rsidRDefault="008109C2" w:rsidP="008109C2">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13FFCC5D" w14:textId="77777777" w:rsidR="008109C2" w:rsidRPr="00B93C63" w:rsidRDefault="008109C2" w:rsidP="008109C2">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574FBA04" w14:textId="77777777" w:rsidR="008109C2" w:rsidRPr="000C78F4" w:rsidRDefault="008109C2" w:rsidP="008109C2">
      <w:r w:rsidRPr="00B93C63">
        <w:t xml:space="preserve">The conditions are </w:t>
      </w:r>
      <w:r w:rsidRPr="000C78F4">
        <w:t>defined in Table B.4.</w:t>
      </w:r>
      <w:r w:rsidRPr="000C78F4">
        <w:rPr>
          <w:rFonts w:hint="eastAsia"/>
        </w:rPr>
        <w:t>2</w:t>
      </w:r>
      <w:r w:rsidRPr="000C78F4">
        <w:t>-1 for FR1.</w:t>
      </w:r>
    </w:p>
    <w:p w14:paraId="28A00811" w14:textId="77777777" w:rsidR="008109C2" w:rsidRPr="000C78F4" w:rsidRDefault="008109C2" w:rsidP="008109C2">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8109C2" w:rsidRPr="000C78F4" w14:paraId="18259AFB" w14:textId="77777777" w:rsidTr="00ED28CC">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C78F4" w:rsidRDefault="008109C2" w:rsidP="00ED28CC">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C78F4" w:rsidRDefault="008109C2" w:rsidP="00ED28CC">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C78F4" w:rsidRDefault="008109C2" w:rsidP="00ED28CC">
            <w:pPr>
              <w:pStyle w:val="TAH"/>
              <w:rPr>
                <w:rFonts w:cs="Arial"/>
              </w:rPr>
            </w:pPr>
            <w:r w:rsidRPr="000C78F4">
              <w:rPr>
                <w:rFonts w:cs="Arial"/>
              </w:rPr>
              <w:t>S-SSB Ês/Iot</w:t>
            </w:r>
          </w:p>
        </w:tc>
      </w:tr>
      <w:tr w:rsidR="008109C2" w:rsidRPr="000C78F4" w14:paraId="330EB6D3" w14:textId="77777777" w:rsidTr="00ED28CC">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C78F4" w:rsidRDefault="008109C2" w:rsidP="00ED28CC">
            <w:pPr>
              <w:pStyle w:val="TAH"/>
              <w:rPr>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C78F4" w:rsidRDefault="008109C2" w:rsidP="00ED28CC">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C78F4" w:rsidRDefault="008109C2" w:rsidP="00ED28CC">
            <w:pPr>
              <w:pStyle w:val="TAH"/>
              <w:rPr>
                <w:rFonts w:cs="Arial"/>
              </w:rPr>
            </w:pPr>
            <w:r w:rsidRPr="000C78F4">
              <w:rPr>
                <w:rFonts w:cs="Arial"/>
              </w:rPr>
              <w:t>dB</w:t>
            </w:r>
          </w:p>
        </w:tc>
      </w:tr>
      <w:tr w:rsidR="008109C2" w:rsidRPr="000C78F4" w14:paraId="52AFC15F"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C78F4" w:rsidRDefault="008109C2" w:rsidP="00ED28CC">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C78F4" w:rsidRDefault="008109C2" w:rsidP="00ED28CC">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76DB35E6" w14:textId="77777777" w:rsidR="008109C2" w:rsidRPr="000C78F4" w:rsidRDefault="008109C2" w:rsidP="00ED28CC">
            <w:pPr>
              <w:pStyle w:val="TAH"/>
              <w:rPr>
                <w:rFonts w:cs="Arial"/>
              </w:rPr>
            </w:pPr>
          </w:p>
        </w:tc>
      </w:tr>
      <w:tr w:rsidR="008109C2" w:rsidRPr="000C78F4" w14:paraId="7D9541A7"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C78F4" w:rsidRDefault="008109C2" w:rsidP="00ED28CC">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53300C" w:rsidRDefault="008109C2" w:rsidP="00ED28CC">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53300C" w:rsidRDefault="008109C2" w:rsidP="00ED28CC">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53300C" w:rsidRDefault="008109C2" w:rsidP="00ED28CC">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53300C" w:rsidRDefault="008109C2" w:rsidP="00ED28CC">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C78F4" w:rsidRDefault="008109C2" w:rsidP="00ED28CC">
            <w:pPr>
              <w:pStyle w:val="TAH"/>
              <w:rPr>
                <w:rFonts w:cs="Arial"/>
                <w:b w:val="0"/>
              </w:rPr>
            </w:pPr>
            <w:r w:rsidRPr="000C78F4">
              <w:rPr>
                <w:rFonts w:cs="Arial"/>
                <w:b w:val="0"/>
              </w:rPr>
              <w:sym w:font="Symbol" w:char="F0B3"/>
            </w:r>
            <w:r w:rsidRPr="000C78F4">
              <w:rPr>
                <w:rFonts w:cs="Arial"/>
                <w:b w:val="0"/>
              </w:rPr>
              <w:t xml:space="preserve"> -6</w:t>
            </w:r>
          </w:p>
        </w:tc>
      </w:tr>
      <w:tr w:rsidR="008109C2" w:rsidRPr="000C78F4" w14:paraId="53F97E66" w14:textId="77777777" w:rsidTr="00ED28CC">
        <w:trPr>
          <w:trHeight w:val="238"/>
        </w:trPr>
        <w:tc>
          <w:tcPr>
            <w:tcW w:w="1120" w:type="dxa"/>
            <w:vMerge/>
            <w:tcBorders>
              <w:left w:val="single" w:sz="4" w:space="0" w:color="auto"/>
              <w:right w:val="single" w:sz="6" w:space="0" w:color="auto"/>
            </w:tcBorders>
            <w:shd w:val="clear" w:color="auto" w:fill="auto"/>
          </w:tcPr>
          <w:p w14:paraId="6204A511" w14:textId="77777777" w:rsidR="008109C2" w:rsidRPr="000C78F4" w:rsidRDefault="008109C2" w:rsidP="00ED28CC">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53300C" w:rsidRDefault="008109C2" w:rsidP="00ED28CC">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3B3F5816" w14:textId="77777777" w:rsidR="008109C2" w:rsidRPr="0053300C" w:rsidRDefault="008109C2" w:rsidP="00ED28CC">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08231418" w14:textId="77777777" w:rsidR="008109C2" w:rsidRPr="0053300C" w:rsidRDefault="008109C2" w:rsidP="00ED28CC">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53300C" w:rsidRDefault="008109C2" w:rsidP="00ED28CC">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11967454" w14:textId="77777777" w:rsidR="008109C2" w:rsidRPr="000C78F4" w:rsidRDefault="008109C2" w:rsidP="00ED28CC">
            <w:pPr>
              <w:pStyle w:val="TAC"/>
              <w:rPr>
                <w:rFonts w:cs="Arial"/>
              </w:rPr>
            </w:pPr>
          </w:p>
        </w:tc>
      </w:tr>
      <w:tr w:rsidR="008109C2" w:rsidRPr="000C78F4" w14:paraId="479F055C"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3A9D6DF8" w14:textId="77777777" w:rsidR="008109C2" w:rsidRPr="000C78F4" w:rsidRDefault="008109C2" w:rsidP="008109C2"/>
    <w:p w14:paraId="44908AE0" w14:textId="77777777" w:rsidR="008109C2" w:rsidRPr="000C78F4" w:rsidRDefault="008109C2" w:rsidP="008109C2">
      <w:pPr>
        <w:pStyle w:val="Heading2"/>
      </w:pPr>
      <w:r w:rsidRPr="000C78F4">
        <w:t>B.4.3</w:t>
      </w:r>
      <w:r w:rsidRPr="000C78F4">
        <w:tab/>
        <w:t>Conditions for Selection/Reselection to Intra-frequency SyncRef UE</w:t>
      </w:r>
    </w:p>
    <w:p w14:paraId="782C8DA9" w14:textId="77777777" w:rsidR="008109C2" w:rsidRPr="000C78F4" w:rsidRDefault="008109C2" w:rsidP="008109C2">
      <w:r w:rsidRPr="000C78F4">
        <w:t xml:space="preserve">This clause defines the S-SSB_RP and S-SSB </w:t>
      </w:r>
      <w:r w:rsidRPr="000C78F4">
        <w:rPr>
          <w:lang w:val="en-US"/>
        </w:rPr>
        <w:t>Ês/Iot</w:t>
      </w:r>
      <w:r w:rsidRPr="000C78F4">
        <w:t xml:space="preserve"> applicable for a corresponding operating band.</w:t>
      </w:r>
    </w:p>
    <w:p w14:paraId="604387E0" w14:textId="77777777" w:rsidR="008109C2" w:rsidRPr="000C78F4" w:rsidRDefault="008109C2" w:rsidP="008109C2">
      <w:r w:rsidRPr="000C78F4">
        <w:t>The conditions for selection/reselection to intra-frequency SyncRef UE are defined in Table B.4.</w:t>
      </w:r>
      <w:r>
        <w:t>3-1</w:t>
      </w:r>
      <w:r w:rsidRPr="000C78F4">
        <w:t xml:space="preserve"> for FR1.</w:t>
      </w:r>
    </w:p>
    <w:p w14:paraId="19C08367" w14:textId="77777777" w:rsidR="008109C2" w:rsidRPr="000C78F4" w:rsidRDefault="008109C2" w:rsidP="008109C2">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8109C2" w:rsidRPr="000C78F4" w14:paraId="2209C989" w14:textId="77777777" w:rsidTr="00ED28CC">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C78F4" w:rsidRDefault="008109C2" w:rsidP="00ED28CC">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C78F4" w:rsidRDefault="008109C2" w:rsidP="00ED28CC">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C78F4" w:rsidRDefault="008109C2" w:rsidP="00ED28CC">
            <w:pPr>
              <w:pStyle w:val="TAH"/>
              <w:rPr>
                <w:rFonts w:cs="Arial"/>
              </w:rPr>
            </w:pPr>
            <w:r w:rsidRPr="000C78F4">
              <w:rPr>
                <w:rFonts w:cs="Arial"/>
              </w:rPr>
              <w:t xml:space="preserve">S-SSB </w:t>
            </w:r>
            <w:r w:rsidRPr="000C78F4">
              <w:rPr>
                <w:rFonts w:cs="Arial"/>
                <w:lang w:val="en-US"/>
              </w:rPr>
              <w:t>Ês/Iot</w:t>
            </w:r>
          </w:p>
        </w:tc>
      </w:tr>
      <w:tr w:rsidR="008109C2" w:rsidRPr="000C78F4" w14:paraId="486BDA46" w14:textId="77777777" w:rsidTr="00ED28CC">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C78F4" w:rsidRDefault="008109C2" w:rsidP="00ED28CC">
            <w:pPr>
              <w:pStyle w:val="TAH"/>
              <w:rPr>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C78F4" w:rsidRDefault="008109C2" w:rsidP="00ED28CC">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C78F4" w:rsidRDefault="008109C2" w:rsidP="00ED28CC">
            <w:pPr>
              <w:pStyle w:val="TAH"/>
              <w:rPr>
                <w:rFonts w:cs="Arial"/>
              </w:rPr>
            </w:pPr>
            <w:r w:rsidRPr="000C78F4">
              <w:rPr>
                <w:rFonts w:cs="Arial"/>
              </w:rPr>
              <w:t>dB</w:t>
            </w:r>
          </w:p>
        </w:tc>
      </w:tr>
      <w:tr w:rsidR="008109C2" w:rsidRPr="000C78F4" w14:paraId="109B91A4"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C78F4" w:rsidRDefault="008109C2" w:rsidP="00ED28CC">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C78F4" w:rsidRDefault="008109C2" w:rsidP="00ED28CC">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C78F4" w:rsidRDefault="008109C2" w:rsidP="00ED28CC">
            <w:pPr>
              <w:pStyle w:val="TAH"/>
              <w:rPr>
                <w:rFonts w:cs="Arial"/>
              </w:rPr>
            </w:pPr>
          </w:p>
        </w:tc>
      </w:tr>
      <w:tr w:rsidR="008109C2" w:rsidRPr="000C78F4" w14:paraId="03C8D605"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C78F4" w:rsidRDefault="008109C2" w:rsidP="00ED28CC">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53300C" w:rsidRDefault="008109C2" w:rsidP="00ED28CC">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53300C" w:rsidRDefault="008109C2" w:rsidP="00ED28CC">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53300C" w:rsidRDefault="008109C2" w:rsidP="00ED28CC">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53300C" w:rsidRDefault="008109C2" w:rsidP="00ED28CC">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547A2399" w14:textId="77777777" w:rsidTr="00ED28CC">
        <w:trPr>
          <w:trHeight w:val="238"/>
        </w:trPr>
        <w:tc>
          <w:tcPr>
            <w:tcW w:w="1119" w:type="dxa"/>
            <w:vMerge/>
            <w:tcBorders>
              <w:left w:val="single" w:sz="4" w:space="0" w:color="auto"/>
              <w:right w:val="single" w:sz="6" w:space="0" w:color="auto"/>
            </w:tcBorders>
            <w:shd w:val="clear" w:color="auto" w:fill="auto"/>
          </w:tcPr>
          <w:p w14:paraId="4AC73E67" w14:textId="77777777" w:rsidR="008109C2" w:rsidRPr="000C78F4" w:rsidRDefault="008109C2" w:rsidP="00ED28CC">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53300C" w:rsidRDefault="008109C2" w:rsidP="00ED28CC">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3BB602A1" w14:textId="77777777" w:rsidR="008109C2" w:rsidRPr="0053300C" w:rsidRDefault="008109C2" w:rsidP="00ED28CC">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508F9D8C" w14:textId="77777777" w:rsidR="008109C2" w:rsidRPr="0053300C" w:rsidRDefault="008109C2" w:rsidP="00ED28CC">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309BF381" w14:textId="77777777" w:rsidR="008109C2" w:rsidRPr="0053300C" w:rsidRDefault="008109C2" w:rsidP="00ED28CC">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667C2336"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6EE299FE" w14:textId="77777777" w:rsidR="00642075" w:rsidRDefault="00642075" w:rsidP="00642075">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6CB49319" w14:textId="4D6D0E6A" w:rsidR="008109C2" w:rsidRPr="000C78F4" w:rsidRDefault="00642075" w:rsidP="00642075">
            <w:pPr>
              <w:pStyle w:val="TAN"/>
              <w:rPr>
                <w:rFonts w:cs="Arial"/>
              </w:rPr>
            </w:pPr>
            <w:r w:rsidRPr="00DA1C38">
              <w:rPr>
                <w:rFonts w:cs="Arial"/>
              </w:rPr>
              <w:t>NOTE 2:</w:t>
            </w:r>
            <w:r w:rsidRPr="000C78F4">
              <w:rPr>
                <w:rFonts w:cs="Arial"/>
              </w:rPr>
              <w:t xml:space="preserve"> </w:t>
            </w:r>
            <w:r w:rsidRPr="000C78F4">
              <w:rPr>
                <w:rFonts w:cs="Arial"/>
              </w:rPr>
              <w:tab/>
            </w:r>
            <w:r w:rsidRPr="00DA1C38">
              <w:rPr>
                <w:rFonts w:cs="Arial"/>
              </w:rPr>
              <w:t>The SyncRef UE transmission frequency shall be accurate to within ±5 PPM compared to the absolute frequency.</w:t>
            </w:r>
          </w:p>
        </w:tc>
      </w:tr>
    </w:tbl>
    <w:p w14:paraId="435FB5A5" w14:textId="77777777" w:rsidR="008109C2" w:rsidRPr="000C78F4" w:rsidRDefault="008109C2" w:rsidP="002458A0"/>
    <w:p w14:paraId="49C84B6A" w14:textId="77777777" w:rsidR="008109C2" w:rsidRPr="000C78F4" w:rsidRDefault="008109C2" w:rsidP="008109C2">
      <w:pPr>
        <w:pStyle w:val="Heading2"/>
      </w:pPr>
      <w:r w:rsidRPr="000C78F4">
        <w:t>B.4.4</w:t>
      </w:r>
      <w:r w:rsidRPr="000C78F4">
        <w:tab/>
        <w:t>Conditions for L1 SL-RSRP Accuracy Requirements</w:t>
      </w:r>
    </w:p>
    <w:p w14:paraId="2401FE7F" w14:textId="77777777" w:rsidR="008109C2" w:rsidRPr="000C78F4" w:rsidRDefault="008109C2" w:rsidP="008109C2">
      <w:r w:rsidRPr="000C78F4">
        <w:t>This clause defines the following condtions for L1 SL-RSRP measurement accuracy requirements applicable for a corresponding operating band.</w:t>
      </w:r>
    </w:p>
    <w:p w14:paraId="7B8D1192" w14:textId="77777777" w:rsidR="008109C2" w:rsidRPr="000C78F4" w:rsidRDefault="008109C2" w:rsidP="008109C2">
      <w:r w:rsidRPr="000C78F4">
        <w:t>The conditions are defined in Table B.4.4-1 for FR1.</w:t>
      </w:r>
    </w:p>
    <w:p w14:paraId="6DE7FA28" w14:textId="77777777" w:rsidR="008109C2" w:rsidRPr="000C78F4" w:rsidRDefault="008109C2" w:rsidP="008109C2">
      <w:pPr>
        <w:pStyle w:val="TH"/>
      </w:pPr>
      <w:r w:rsidRPr="000C78F4">
        <w:lastRenderedPageBreak/>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8109C2" w:rsidRPr="000C78F4" w14:paraId="20F032F1" w14:textId="77777777" w:rsidTr="00ED28CC">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C78F4" w:rsidRDefault="008109C2" w:rsidP="00ED28CC">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C78F4" w:rsidRDefault="008109C2" w:rsidP="00ED28CC">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C78F4" w:rsidRDefault="008109C2" w:rsidP="00ED28CC">
            <w:pPr>
              <w:pStyle w:val="TAH"/>
              <w:rPr>
                <w:rFonts w:cs="Arial"/>
              </w:rPr>
            </w:pPr>
            <w:r w:rsidRPr="000C78F4">
              <w:rPr>
                <w:rFonts w:cs="Arial"/>
              </w:rPr>
              <w:t>Ês/Iot</w:t>
            </w:r>
          </w:p>
        </w:tc>
      </w:tr>
      <w:tr w:rsidR="008109C2" w:rsidRPr="000C78F4" w14:paraId="014E0531" w14:textId="77777777" w:rsidTr="00ED28CC">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C78F4" w:rsidRDefault="008109C2" w:rsidP="00ED28CC">
            <w:pPr>
              <w:pStyle w:val="TAH"/>
              <w:rPr>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C78F4" w:rsidRDefault="008109C2" w:rsidP="00ED28CC">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C78F4" w:rsidRDefault="008109C2" w:rsidP="00ED28CC">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C78F4" w:rsidRDefault="008109C2" w:rsidP="00ED28CC">
            <w:pPr>
              <w:pStyle w:val="TAH"/>
              <w:rPr>
                <w:rFonts w:cs="Arial"/>
              </w:rPr>
            </w:pPr>
            <w:r w:rsidRPr="000C78F4">
              <w:rPr>
                <w:rFonts w:cs="Arial"/>
              </w:rPr>
              <w:t>dB</w:t>
            </w:r>
          </w:p>
        </w:tc>
      </w:tr>
      <w:tr w:rsidR="008109C2" w:rsidRPr="000C78F4" w14:paraId="4338DAF4"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C78F4" w:rsidRDefault="008109C2" w:rsidP="00ED28CC">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C78F4" w:rsidRDefault="008109C2" w:rsidP="00ED28CC">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C78F4" w:rsidRDefault="008109C2" w:rsidP="00ED28CC">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C78F4" w:rsidRDefault="008109C2" w:rsidP="00ED28CC">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C78F4" w:rsidRDefault="008109C2" w:rsidP="00ED28CC">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C78F4" w:rsidRDefault="008109C2" w:rsidP="00ED28CC">
            <w:pPr>
              <w:pStyle w:val="TAH"/>
              <w:rPr>
                <w:rFonts w:cs="Arial"/>
              </w:rPr>
            </w:pPr>
          </w:p>
        </w:tc>
      </w:tr>
      <w:tr w:rsidR="008109C2" w:rsidRPr="000C78F4" w14:paraId="4A5C9CBB"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C78F4" w:rsidRDefault="008109C2" w:rsidP="00ED28CC">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53300C" w:rsidRDefault="008109C2" w:rsidP="00ED28CC">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53300C" w:rsidRDefault="008109C2" w:rsidP="00ED28CC">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53300C" w:rsidRDefault="008109C2" w:rsidP="00ED28CC">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53300C" w:rsidRDefault="008109C2" w:rsidP="00ED28CC">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C78F4" w:rsidRDefault="008109C2" w:rsidP="00ED28CC">
            <w:pPr>
              <w:pStyle w:val="TAC"/>
              <w:rPr>
                <w:rFonts w:cs="Arial"/>
              </w:rPr>
            </w:pPr>
            <w:r w:rsidRPr="000C78F4">
              <w:rPr>
                <w:rFonts w:cs="Arial"/>
              </w:rPr>
              <w:sym w:font="Symbol" w:char="F0B3"/>
            </w:r>
            <w:r w:rsidRPr="000C78F4">
              <w:rPr>
                <w:rFonts w:cs="Arial"/>
              </w:rPr>
              <w:t xml:space="preserve"> 0</w:t>
            </w:r>
          </w:p>
        </w:tc>
      </w:tr>
      <w:tr w:rsidR="008109C2" w:rsidRPr="000C78F4" w14:paraId="0AFCF069" w14:textId="77777777" w:rsidTr="00ED28CC">
        <w:trPr>
          <w:trHeight w:val="238"/>
        </w:trPr>
        <w:tc>
          <w:tcPr>
            <w:tcW w:w="1121" w:type="dxa"/>
            <w:vMerge/>
            <w:tcBorders>
              <w:left w:val="single" w:sz="4" w:space="0" w:color="auto"/>
              <w:right w:val="single" w:sz="6" w:space="0" w:color="auto"/>
            </w:tcBorders>
            <w:shd w:val="clear" w:color="auto" w:fill="auto"/>
          </w:tcPr>
          <w:p w14:paraId="5DF59C2E" w14:textId="77777777" w:rsidR="008109C2" w:rsidRPr="000C78F4" w:rsidRDefault="008109C2" w:rsidP="00ED28CC">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53300C" w:rsidRDefault="008109C2" w:rsidP="00ED28CC">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60C70F63" w14:textId="77777777" w:rsidR="008109C2" w:rsidRPr="0053300C" w:rsidRDefault="008109C2" w:rsidP="00ED28CC">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4FA642DF" w14:textId="77777777" w:rsidR="008109C2" w:rsidRPr="0053300C" w:rsidRDefault="008109C2" w:rsidP="00ED28CC">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53300C" w:rsidRDefault="008109C2" w:rsidP="00ED28CC">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6262FFD1" w14:textId="77777777" w:rsidR="008109C2" w:rsidRPr="000C78F4" w:rsidRDefault="008109C2" w:rsidP="00ED28CC">
            <w:pPr>
              <w:pStyle w:val="TAC"/>
              <w:rPr>
                <w:rFonts w:cs="Arial"/>
              </w:rPr>
            </w:pPr>
          </w:p>
        </w:tc>
      </w:tr>
      <w:tr w:rsidR="008109C2" w:rsidRPr="00B93C63" w14:paraId="0A83B565"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C78F4" w:rsidRDefault="008109C2" w:rsidP="008109C2">
            <w:pPr>
              <w:pStyle w:val="TAN"/>
            </w:pPr>
            <w:r w:rsidRPr="000C78F4">
              <w:t>NOTE 1:</w:t>
            </w:r>
            <w:r w:rsidRPr="000C78F4">
              <w:tab/>
              <w:t>NR V2X operating band groups are as defined in Section 3.5 for the corresponding NR operating bands.</w:t>
            </w:r>
          </w:p>
          <w:p w14:paraId="1CB551AD" w14:textId="0A023FB4" w:rsidR="008109C2" w:rsidRPr="000C78F4" w:rsidRDefault="008109C2">
            <w:pPr>
              <w:pStyle w:val="TAN"/>
            </w:pPr>
            <w:r w:rsidRPr="000C78F4">
              <w:t>NOTE 2:</w:t>
            </w:r>
            <w:r w:rsidRPr="000C78F4">
              <w:tab/>
            </w:r>
            <w:r w:rsidRPr="000C78F4">
              <w:rPr>
                <w:lang w:eastAsia="zh-CN"/>
              </w:rPr>
              <w:t xml:space="preserve">The parameter </w:t>
            </w:r>
            <w:r w:rsidRPr="000C78F4">
              <w:t>Ês/Iot is the Ês/Iot of PSCCH-DMRS</w:t>
            </w:r>
            <w:r>
              <w:t xml:space="preserve"> and/or </w:t>
            </w:r>
            <w:r w:rsidRPr="000C78F4">
              <w:t>PSSCH-DMRS.</w:t>
            </w:r>
          </w:p>
          <w:p w14:paraId="730B1078" w14:textId="135296EA" w:rsidR="008109C2" w:rsidRPr="00B93C63" w:rsidRDefault="008109C2">
            <w:pPr>
              <w:pStyle w:val="TAN"/>
            </w:pPr>
            <w:r w:rsidRPr="000C78F4">
              <w:t>NOTE 3:</w:t>
            </w:r>
            <w:r w:rsidRPr="000C78F4">
              <w:tab/>
              <w:t>The SCS is for PSCCH</w:t>
            </w:r>
            <w:r>
              <w:t xml:space="preserve"> and/or </w:t>
            </w:r>
            <w:r w:rsidRPr="000C78F4">
              <w:t>PSSCH</w:t>
            </w:r>
            <w:r>
              <w:t>.</w:t>
            </w:r>
          </w:p>
        </w:tc>
      </w:tr>
    </w:tbl>
    <w:p w14:paraId="46E4EC94" w14:textId="77777777" w:rsidR="008109C2" w:rsidRPr="006C53D9" w:rsidRDefault="008109C2" w:rsidP="0059104B"/>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sz w:val="16"/>
                <w:szCs w:val="16"/>
              </w:rPr>
            </w:pPr>
            <w:r>
              <w:rPr>
                <w:sz w:val="16"/>
                <w:szCs w:val="16"/>
              </w:rPr>
              <w:t>16.6.0</w:t>
            </w:r>
          </w:p>
        </w:tc>
      </w:tr>
      <w:tr w:rsidR="00DD4AE5"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sz w:val="16"/>
                <w:szCs w:val="16"/>
              </w:rPr>
            </w:pPr>
            <w:r>
              <w:rPr>
                <w:sz w:val="16"/>
                <w:szCs w:val="16"/>
              </w:rPr>
              <w:t>16.6.0</w:t>
            </w:r>
          </w:p>
        </w:tc>
      </w:tr>
      <w:tr w:rsidR="00DD4AE5"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sz w:val="16"/>
                <w:szCs w:val="16"/>
              </w:rPr>
            </w:pPr>
            <w:r>
              <w:rPr>
                <w:sz w:val="16"/>
                <w:szCs w:val="16"/>
              </w:rPr>
              <w:t>16.6.0</w:t>
            </w:r>
          </w:p>
        </w:tc>
      </w:tr>
      <w:tr w:rsidR="00DD4AE5"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sz w:val="16"/>
                <w:szCs w:val="16"/>
              </w:rPr>
            </w:pPr>
            <w:r>
              <w:rPr>
                <w:sz w:val="16"/>
                <w:szCs w:val="16"/>
              </w:rPr>
              <w:t>16.6.0</w:t>
            </w:r>
          </w:p>
        </w:tc>
      </w:tr>
      <w:tr w:rsidR="00DD4AE5"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sz w:val="16"/>
                <w:szCs w:val="16"/>
              </w:rPr>
            </w:pPr>
            <w:r>
              <w:rPr>
                <w:sz w:val="16"/>
                <w:szCs w:val="16"/>
              </w:rPr>
              <w:t>16.6.0</w:t>
            </w:r>
          </w:p>
        </w:tc>
      </w:tr>
      <w:tr w:rsidR="00DD4AE5"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sz w:val="16"/>
                <w:szCs w:val="16"/>
              </w:rPr>
            </w:pPr>
            <w:r>
              <w:rPr>
                <w:sz w:val="16"/>
                <w:szCs w:val="16"/>
              </w:rPr>
              <w:t>16.6.0</w:t>
            </w:r>
          </w:p>
        </w:tc>
      </w:tr>
      <w:tr w:rsidR="00DD4AE5"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sz w:val="16"/>
                <w:szCs w:val="16"/>
              </w:rPr>
            </w:pPr>
            <w:r>
              <w:rPr>
                <w:sz w:val="16"/>
                <w:szCs w:val="16"/>
              </w:rPr>
              <w:t>16.6.0</w:t>
            </w:r>
          </w:p>
        </w:tc>
      </w:tr>
      <w:tr w:rsidR="00DD4AE5"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sz w:val="16"/>
                <w:szCs w:val="16"/>
              </w:rPr>
            </w:pPr>
            <w:r>
              <w:rPr>
                <w:sz w:val="16"/>
                <w:szCs w:val="16"/>
              </w:rPr>
              <w:t>16.6.0</w:t>
            </w:r>
          </w:p>
        </w:tc>
      </w:tr>
      <w:tr w:rsidR="00DD4AE5"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sz w:val="16"/>
                <w:szCs w:val="16"/>
              </w:rPr>
            </w:pPr>
            <w:r>
              <w:rPr>
                <w:sz w:val="16"/>
                <w:szCs w:val="16"/>
              </w:rPr>
              <w:t>16.6.0</w:t>
            </w:r>
          </w:p>
        </w:tc>
      </w:tr>
      <w:tr w:rsidR="00DD4AE5"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sz w:val="16"/>
                <w:szCs w:val="16"/>
              </w:rPr>
            </w:pPr>
            <w:r>
              <w:rPr>
                <w:sz w:val="16"/>
                <w:szCs w:val="16"/>
              </w:rPr>
              <w:t>16.6.0</w:t>
            </w:r>
          </w:p>
        </w:tc>
      </w:tr>
      <w:tr w:rsidR="00DD4AE5"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sz w:val="16"/>
                <w:szCs w:val="16"/>
              </w:rPr>
            </w:pPr>
            <w:r>
              <w:rPr>
                <w:sz w:val="16"/>
                <w:szCs w:val="16"/>
              </w:rPr>
              <w:t>16.6.0</w:t>
            </w:r>
          </w:p>
        </w:tc>
      </w:tr>
      <w:tr w:rsidR="00DD4AE5"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sz w:val="16"/>
                <w:szCs w:val="16"/>
              </w:rPr>
            </w:pPr>
            <w:r>
              <w:rPr>
                <w:sz w:val="16"/>
                <w:szCs w:val="16"/>
              </w:rPr>
              <w:t>16.6.0</w:t>
            </w:r>
          </w:p>
        </w:tc>
      </w:tr>
      <w:tr w:rsidR="00DD4AE5"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sz w:val="16"/>
                <w:szCs w:val="16"/>
              </w:rPr>
            </w:pPr>
            <w:r>
              <w:rPr>
                <w:sz w:val="16"/>
                <w:szCs w:val="16"/>
              </w:rPr>
              <w:t>16.6.0</w:t>
            </w:r>
          </w:p>
        </w:tc>
      </w:tr>
      <w:tr w:rsidR="00DD4AE5"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sz w:val="16"/>
                <w:szCs w:val="16"/>
              </w:rPr>
            </w:pPr>
            <w:r>
              <w:rPr>
                <w:sz w:val="16"/>
                <w:szCs w:val="16"/>
              </w:rPr>
              <w:t>16.6.0</w:t>
            </w:r>
          </w:p>
        </w:tc>
      </w:tr>
      <w:tr w:rsidR="00DD4AE5"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sz w:val="16"/>
                <w:szCs w:val="16"/>
              </w:rPr>
            </w:pPr>
            <w:r>
              <w:rPr>
                <w:sz w:val="16"/>
                <w:szCs w:val="16"/>
              </w:rPr>
              <w:t>16.6.0</w:t>
            </w:r>
          </w:p>
        </w:tc>
      </w:tr>
      <w:tr w:rsidR="00DD4AE5"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sz w:val="16"/>
                <w:szCs w:val="16"/>
              </w:rPr>
            </w:pPr>
            <w:r>
              <w:rPr>
                <w:sz w:val="16"/>
                <w:szCs w:val="16"/>
              </w:rPr>
              <w:t>16.6.0</w:t>
            </w:r>
          </w:p>
        </w:tc>
      </w:tr>
      <w:tr w:rsidR="00DD4AE5"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sz w:val="16"/>
                <w:szCs w:val="16"/>
              </w:rPr>
            </w:pPr>
            <w:r>
              <w:rPr>
                <w:sz w:val="16"/>
                <w:szCs w:val="16"/>
              </w:rPr>
              <w:t>16.6.0</w:t>
            </w:r>
          </w:p>
        </w:tc>
      </w:tr>
      <w:tr w:rsidR="00DD4AE5"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sz w:val="16"/>
                <w:szCs w:val="16"/>
              </w:rPr>
            </w:pPr>
            <w:r>
              <w:rPr>
                <w:sz w:val="16"/>
                <w:szCs w:val="16"/>
              </w:rPr>
              <w:t>16.6.0</w:t>
            </w:r>
          </w:p>
        </w:tc>
      </w:tr>
      <w:tr w:rsidR="00DD4AE5"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sz w:val="16"/>
                <w:szCs w:val="16"/>
              </w:rPr>
            </w:pPr>
            <w:r>
              <w:rPr>
                <w:sz w:val="16"/>
                <w:szCs w:val="16"/>
              </w:rPr>
              <w:t>16.6.0</w:t>
            </w:r>
          </w:p>
        </w:tc>
      </w:tr>
      <w:tr w:rsidR="00DD4AE5"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sz w:val="16"/>
                <w:szCs w:val="16"/>
              </w:rPr>
            </w:pPr>
            <w:r>
              <w:rPr>
                <w:sz w:val="16"/>
                <w:szCs w:val="16"/>
              </w:rPr>
              <w:t>16.6.0</w:t>
            </w:r>
          </w:p>
        </w:tc>
      </w:tr>
      <w:tr w:rsidR="00DD4AE5"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sz w:val="16"/>
                <w:szCs w:val="16"/>
              </w:rPr>
            </w:pPr>
            <w:r>
              <w:rPr>
                <w:sz w:val="16"/>
                <w:szCs w:val="16"/>
              </w:rPr>
              <w:t>16.6.0</w:t>
            </w:r>
          </w:p>
        </w:tc>
      </w:tr>
      <w:tr w:rsidR="00DD4AE5"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sz w:val="16"/>
                <w:szCs w:val="16"/>
              </w:rPr>
            </w:pPr>
            <w:r>
              <w:rPr>
                <w:sz w:val="16"/>
                <w:szCs w:val="16"/>
              </w:rPr>
              <w:t>16.6.0</w:t>
            </w:r>
          </w:p>
        </w:tc>
      </w:tr>
      <w:tr w:rsidR="00DD4AE5"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sz w:val="16"/>
                <w:szCs w:val="16"/>
              </w:rPr>
            </w:pPr>
            <w:r>
              <w:rPr>
                <w:sz w:val="16"/>
                <w:szCs w:val="16"/>
              </w:rPr>
              <w:t>16.6.0</w:t>
            </w:r>
          </w:p>
        </w:tc>
      </w:tr>
      <w:tr w:rsidR="00DD4AE5"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sz w:val="16"/>
                <w:szCs w:val="16"/>
              </w:rPr>
            </w:pPr>
            <w:r>
              <w:rPr>
                <w:sz w:val="16"/>
                <w:szCs w:val="16"/>
              </w:rPr>
              <w:t>16.6.0</w:t>
            </w:r>
          </w:p>
        </w:tc>
      </w:tr>
      <w:tr w:rsidR="00DD4AE5"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sz w:val="16"/>
                <w:szCs w:val="16"/>
              </w:rPr>
            </w:pPr>
            <w:r>
              <w:rPr>
                <w:sz w:val="16"/>
                <w:szCs w:val="16"/>
              </w:rPr>
              <w:t>16.6.0</w:t>
            </w:r>
          </w:p>
        </w:tc>
      </w:tr>
      <w:tr w:rsidR="00DD4AE5"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sz w:val="16"/>
                <w:szCs w:val="16"/>
              </w:rPr>
            </w:pPr>
            <w:r>
              <w:rPr>
                <w:sz w:val="16"/>
                <w:szCs w:val="16"/>
              </w:rPr>
              <w:t>16.6.0</w:t>
            </w:r>
          </w:p>
        </w:tc>
      </w:tr>
      <w:tr w:rsidR="00DD4AE5"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sz w:val="16"/>
                <w:szCs w:val="16"/>
              </w:rPr>
            </w:pPr>
            <w:r>
              <w:rPr>
                <w:sz w:val="16"/>
                <w:szCs w:val="16"/>
              </w:rPr>
              <w:t>16.6.0</w:t>
            </w:r>
          </w:p>
        </w:tc>
      </w:tr>
      <w:tr w:rsidR="00DD4AE5"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sz w:val="16"/>
                <w:szCs w:val="16"/>
              </w:rPr>
            </w:pPr>
            <w:r>
              <w:rPr>
                <w:sz w:val="16"/>
                <w:szCs w:val="16"/>
              </w:rPr>
              <w:t>16.6.0</w:t>
            </w:r>
          </w:p>
        </w:tc>
      </w:tr>
      <w:tr w:rsidR="00DD4AE5"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sz w:val="16"/>
                <w:szCs w:val="16"/>
              </w:rPr>
            </w:pPr>
            <w:r>
              <w:rPr>
                <w:sz w:val="16"/>
                <w:szCs w:val="16"/>
              </w:rPr>
              <w:t>16.6.0</w:t>
            </w:r>
          </w:p>
        </w:tc>
      </w:tr>
      <w:tr w:rsidR="00DD4AE5"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sz w:val="16"/>
                <w:szCs w:val="16"/>
              </w:rPr>
            </w:pPr>
            <w:r>
              <w:rPr>
                <w:sz w:val="16"/>
                <w:szCs w:val="16"/>
              </w:rPr>
              <w:t>16.6.0</w:t>
            </w:r>
          </w:p>
        </w:tc>
      </w:tr>
      <w:tr w:rsidR="00DD4AE5"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sz w:val="16"/>
                <w:szCs w:val="16"/>
              </w:rPr>
            </w:pPr>
            <w:r>
              <w:rPr>
                <w:sz w:val="16"/>
                <w:szCs w:val="16"/>
              </w:rPr>
              <w:t>16.6.0</w:t>
            </w:r>
          </w:p>
        </w:tc>
      </w:tr>
      <w:tr w:rsidR="00DD4AE5"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sz w:val="16"/>
                <w:szCs w:val="16"/>
              </w:rPr>
            </w:pPr>
            <w:r>
              <w:rPr>
                <w:sz w:val="16"/>
                <w:szCs w:val="16"/>
              </w:rPr>
              <w:t>16.6.0</w:t>
            </w:r>
          </w:p>
        </w:tc>
      </w:tr>
      <w:tr w:rsidR="00DD4AE5"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sz w:val="16"/>
                <w:szCs w:val="16"/>
              </w:rPr>
            </w:pPr>
            <w:r>
              <w:rPr>
                <w:sz w:val="16"/>
                <w:szCs w:val="16"/>
              </w:rPr>
              <w:t>16.6.0</w:t>
            </w:r>
          </w:p>
        </w:tc>
      </w:tr>
      <w:tr w:rsidR="00DD4AE5"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sz w:val="16"/>
                <w:szCs w:val="16"/>
              </w:rPr>
            </w:pPr>
            <w:r>
              <w:rPr>
                <w:sz w:val="16"/>
                <w:szCs w:val="16"/>
              </w:rPr>
              <w:t>16.6.0</w:t>
            </w:r>
          </w:p>
        </w:tc>
      </w:tr>
      <w:tr w:rsidR="00DD4AE5"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sz w:val="16"/>
                <w:szCs w:val="16"/>
              </w:rPr>
            </w:pPr>
            <w:r>
              <w:rPr>
                <w:sz w:val="16"/>
                <w:szCs w:val="16"/>
              </w:rPr>
              <w:t>16.6.0</w:t>
            </w:r>
          </w:p>
        </w:tc>
      </w:tr>
      <w:tr w:rsidR="00DD4AE5"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sz w:val="16"/>
                <w:szCs w:val="16"/>
              </w:rPr>
            </w:pPr>
            <w:r>
              <w:rPr>
                <w:sz w:val="16"/>
                <w:szCs w:val="16"/>
              </w:rPr>
              <w:t>16.6.0</w:t>
            </w:r>
          </w:p>
        </w:tc>
      </w:tr>
      <w:tr w:rsidR="00DD4AE5"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sz w:val="16"/>
                <w:szCs w:val="16"/>
              </w:rPr>
            </w:pPr>
            <w:r>
              <w:rPr>
                <w:sz w:val="16"/>
                <w:szCs w:val="16"/>
              </w:rPr>
              <w:t>16.6.0</w:t>
            </w:r>
          </w:p>
        </w:tc>
      </w:tr>
      <w:tr w:rsidR="00DD4AE5"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sz w:val="16"/>
                <w:szCs w:val="16"/>
              </w:rPr>
            </w:pPr>
            <w:r>
              <w:rPr>
                <w:sz w:val="16"/>
                <w:szCs w:val="16"/>
              </w:rPr>
              <w:t>16.6.0</w:t>
            </w:r>
          </w:p>
        </w:tc>
      </w:tr>
      <w:tr w:rsidR="00DD4AE5"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sz w:val="16"/>
                <w:szCs w:val="16"/>
              </w:rPr>
            </w:pPr>
            <w:r>
              <w:rPr>
                <w:sz w:val="16"/>
                <w:szCs w:val="16"/>
              </w:rPr>
              <w:t>16.6.0</w:t>
            </w:r>
          </w:p>
        </w:tc>
      </w:tr>
      <w:tr w:rsidR="00DD4AE5"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sz w:val="16"/>
                <w:szCs w:val="16"/>
              </w:rPr>
            </w:pPr>
            <w:r>
              <w:rPr>
                <w:sz w:val="16"/>
                <w:szCs w:val="16"/>
              </w:rPr>
              <w:t>16.6.0</w:t>
            </w:r>
          </w:p>
        </w:tc>
      </w:tr>
      <w:tr w:rsidR="00DD4AE5"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sz w:val="16"/>
                <w:szCs w:val="16"/>
              </w:rPr>
            </w:pPr>
            <w:r>
              <w:rPr>
                <w:sz w:val="16"/>
                <w:szCs w:val="16"/>
              </w:rPr>
              <w:t>16.6.0</w:t>
            </w:r>
          </w:p>
        </w:tc>
      </w:tr>
      <w:tr w:rsidR="00DD4AE5"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sz w:val="16"/>
                <w:szCs w:val="16"/>
              </w:rPr>
            </w:pPr>
            <w:r>
              <w:rPr>
                <w:sz w:val="16"/>
                <w:szCs w:val="16"/>
              </w:rPr>
              <w:t>16.6.0</w:t>
            </w:r>
          </w:p>
        </w:tc>
      </w:tr>
      <w:tr w:rsidR="00DD4AE5"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sz w:val="16"/>
                <w:szCs w:val="16"/>
              </w:rPr>
            </w:pPr>
            <w:r>
              <w:rPr>
                <w:sz w:val="16"/>
                <w:szCs w:val="16"/>
              </w:rPr>
              <w:t>16.6.0</w:t>
            </w:r>
          </w:p>
        </w:tc>
      </w:tr>
      <w:tr w:rsidR="00DD4AE5"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sz w:val="16"/>
                <w:szCs w:val="16"/>
              </w:rPr>
            </w:pPr>
            <w:r>
              <w:rPr>
                <w:sz w:val="16"/>
                <w:szCs w:val="16"/>
              </w:rPr>
              <w:t>16.6.0</w:t>
            </w:r>
          </w:p>
        </w:tc>
      </w:tr>
      <w:tr w:rsidR="00DD4AE5"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sz w:val="16"/>
                <w:szCs w:val="16"/>
              </w:rPr>
            </w:pPr>
            <w:r>
              <w:rPr>
                <w:sz w:val="16"/>
                <w:szCs w:val="16"/>
              </w:rPr>
              <w:t>16.6.0</w:t>
            </w:r>
          </w:p>
        </w:tc>
      </w:tr>
      <w:tr w:rsidR="00DD4AE5"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sz w:val="16"/>
                <w:szCs w:val="16"/>
              </w:rPr>
            </w:pPr>
            <w:r>
              <w:rPr>
                <w:sz w:val="16"/>
                <w:szCs w:val="16"/>
              </w:rPr>
              <w:t>16.6.0</w:t>
            </w:r>
          </w:p>
        </w:tc>
      </w:tr>
      <w:tr w:rsidR="00DD4AE5"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sz w:val="16"/>
                <w:szCs w:val="16"/>
              </w:rPr>
            </w:pPr>
            <w:r>
              <w:rPr>
                <w:sz w:val="16"/>
                <w:szCs w:val="16"/>
              </w:rPr>
              <w:t>16.6.0</w:t>
            </w:r>
          </w:p>
        </w:tc>
      </w:tr>
      <w:tr w:rsidR="00DD4AE5"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sz w:val="16"/>
                <w:szCs w:val="16"/>
              </w:rPr>
            </w:pPr>
            <w:r>
              <w:rPr>
                <w:sz w:val="16"/>
                <w:szCs w:val="16"/>
              </w:rPr>
              <w:t>16.6.0</w:t>
            </w:r>
          </w:p>
        </w:tc>
      </w:tr>
      <w:tr w:rsidR="00DD4AE5"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sz w:val="16"/>
                <w:szCs w:val="16"/>
              </w:rPr>
            </w:pPr>
            <w:r>
              <w:rPr>
                <w:sz w:val="16"/>
                <w:szCs w:val="16"/>
              </w:rPr>
              <w:t>16.6.0</w:t>
            </w:r>
          </w:p>
        </w:tc>
      </w:tr>
      <w:tr w:rsidR="00DD4AE5"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sz w:val="16"/>
                <w:szCs w:val="16"/>
              </w:rPr>
            </w:pPr>
            <w:r>
              <w:rPr>
                <w:sz w:val="16"/>
                <w:szCs w:val="16"/>
              </w:rPr>
              <w:t>16.6.0</w:t>
            </w:r>
          </w:p>
        </w:tc>
      </w:tr>
      <w:tr w:rsidR="00DD4AE5"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sz w:val="16"/>
                <w:szCs w:val="16"/>
              </w:rPr>
            </w:pPr>
            <w:r>
              <w:rPr>
                <w:sz w:val="16"/>
                <w:szCs w:val="16"/>
              </w:rPr>
              <w:t>16.6.0</w:t>
            </w:r>
          </w:p>
        </w:tc>
      </w:tr>
      <w:tr w:rsidR="00DD4AE5"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sz w:val="16"/>
                <w:szCs w:val="16"/>
              </w:rPr>
            </w:pPr>
            <w:r>
              <w:rPr>
                <w:sz w:val="16"/>
                <w:szCs w:val="16"/>
              </w:rPr>
              <w:t>16.6.0</w:t>
            </w:r>
          </w:p>
        </w:tc>
      </w:tr>
      <w:tr w:rsidR="00DD4AE5"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sz w:val="16"/>
                <w:szCs w:val="16"/>
              </w:rPr>
            </w:pPr>
            <w:r>
              <w:rPr>
                <w:sz w:val="16"/>
                <w:szCs w:val="16"/>
              </w:rPr>
              <w:t>16.6.0</w:t>
            </w:r>
          </w:p>
        </w:tc>
      </w:tr>
      <w:tr w:rsidR="00DD4AE5"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sz w:val="16"/>
                <w:szCs w:val="16"/>
              </w:rPr>
            </w:pPr>
            <w:r>
              <w:rPr>
                <w:sz w:val="16"/>
                <w:szCs w:val="16"/>
              </w:rPr>
              <w:t>16.6.0</w:t>
            </w:r>
          </w:p>
        </w:tc>
      </w:tr>
      <w:tr w:rsidR="00DD4AE5"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sz w:val="16"/>
                <w:szCs w:val="16"/>
              </w:rPr>
            </w:pPr>
            <w:r>
              <w:rPr>
                <w:sz w:val="16"/>
                <w:szCs w:val="16"/>
              </w:rPr>
              <w:t>16.6.0</w:t>
            </w:r>
          </w:p>
        </w:tc>
      </w:tr>
      <w:tr w:rsidR="00DD4AE5"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sz w:val="16"/>
                <w:szCs w:val="16"/>
              </w:rPr>
            </w:pPr>
            <w:r>
              <w:rPr>
                <w:sz w:val="16"/>
                <w:szCs w:val="16"/>
              </w:rPr>
              <w:t>16.6.0</w:t>
            </w:r>
          </w:p>
        </w:tc>
      </w:tr>
      <w:tr w:rsidR="00DD4AE5"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sz w:val="16"/>
                <w:szCs w:val="16"/>
              </w:rPr>
            </w:pPr>
            <w:r>
              <w:rPr>
                <w:sz w:val="16"/>
                <w:szCs w:val="16"/>
              </w:rPr>
              <w:t>16.6.0</w:t>
            </w:r>
          </w:p>
        </w:tc>
      </w:tr>
      <w:tr w:rsidR="00DD4AE5"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sz w:val="16"/>
                <w:szCs w:val="16"/>
              </w:rPr>
            </w:pPr>
            <w:r>
              <w:rPr>
                <w:sz w:val="16"/>
                <w:szCs w:val="16"/>
              </w:rPr>
              <w:t>16.6.0</w:t>
            </w:r>
          </w:p>
        </w:tc>
      </w:tr>
      <w:tr w:rsidR="00DD4AE5"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sz w:val="16"/>
                <w:szCs w:val="16"/>
              </w:rPr>
            </w:pPr>
            <w:r>
              <w:rPr>
                <w:sz w:val="16"/>
                <w:szCs w:val="16"/>
              </w:rPr>
              <w:t>16.6.0</w:t>
            </w:r>
          </w:p>
        </w:tc>
      </w:tr>
      <w:tr w:rsidR="00DD4AE5"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sz w:val="16"/>
                <w:szCs w:val="16"/>
              </w:rPr>
            </w:pPr>
            <w:r>
              <w:rPr>
                <w:sz w:val="16"/>
                <w:szCs w:val="16"/>
              </w:rPr>
              <w:t>16.6.0</w:t>
            </w:r>
          </w:p>
        </w:tc>
      </w:tr>
      <w:tr w:rsidR="00DD4AE5"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sz w:val="16"/>
                <w:szCs w:val="16"/>
              </w:rPr>
            </w:pPr>
            <w:r>
              <w:rPr>
                <w:sz w:val="16"/>
                <w:szCs w:val="16"/>
              </w:rPr>
              <w:t>16.6.0</w:t>
            </w:r>
          </w:p>
        </w:tc>
      </w:tr>
      <w:tr w:rsidR="00DD4AE5"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sz w:val="16"/>
                <w:szCs w:val="16"/>
              </w:rPr>
            </w:pPr>
            <w:r>
              <w:rPr>
                <w:sz w:val="16"/>
                <w:szCs w:val="16"/>
              </w:rPr>
              <w:t>16.6.0</w:t>
            </w:r>
          </w:p>
        </w:tc>
      </w:tr>
      <w:tr w:rsidR="00DD4AE5"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sz w:val="16"/>
                <w:szCs w:val="16"/>
              </w:rPr>
            </w:pPr>
            <w:r>
              <w:rPr>
                <w:sz w:val="16"/>
                <w:szCs w:val="16"/>
              </w:rPr>
              <w:t>16.6.0</w:t>
            </w:r>
          </w:p>
        </w:tc>
      </w:tr>
      <w:tr w:rsidR="00DD4AE5"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sz w:val="16"/>
                <w:szCs w:val="16"/>
              </w:rPr>
            </w:pPr>
            <w:r>
              <w:rPr>
                <w:sz w:val="16"/>
                <w:szCs w:val="16"/>
              </w:rPr>
              <w:t>16.6.0</w:t>
            </w:r>
          </w:p>
        </w:tc>
      </w:tr>
      <w:tr w:rsidR="00DD4AE5"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sz w:val="16"/>
                <w:szCs w:val="16"/>
              </w:rPr>
            </w:pPr>
            <w:r>
              <w:rPr>
                <w:sz w:val="16"/>
                <w:szCs w:val="16"/>
              </w:rPr>
              <w:t>16.6.0</w:t>
            </w:r>
          </w:p>
        </w:tc>
      </w:tr>
      <w:tr w:rsidR="00DD4AE5"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sz w:val="16"/>
                <w:szCs w:val="16"/>
              </w:rPr>
            </w:pPr>
            <w:r>
              <w:rPr>
                <w:sz w:val="16"/>
                <w:szCs w:val="16"/>
              </w:rPr>
              <w:t>16.6.0</w:t>
            </w:r>
          </w:p>
        </w:tc>
      </w:tr>
      <w:tr w:rsidR="00DD4AE5"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sz w:val="16"/>
                <w:szCs w:val="16"/>
              </w:rPr>
            </w:pPr>
            <w:r>
              <w:rPr>
                <w:sz w:val="16"/>
                <w:szCs w:val="16"/>
              </w:rPr>
              <w:t>16.6.0</w:t>
            </w:r>
          </w:p>
        </w:tc>
      </w:tr>
      <w:tr w:rsidR="00DD4AE5"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sz w:val="16"/>
                <w:szCs w:val="16"/>
              </w:rPr>
            </w:pPr>
            <w:r>
              <w:rPr>
                <w:sz w:val="16"/>
                <w:szCs w:val="16"/>
              </w:rPr>
              <w:t>16.6.0</w:t>
            </w:r>
          </w:p>
        </w:tc>
      </w:tr>
      <w:tr w:rsidR="00DD4AE5"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sz w:val="16"/>
                <w:szCs w:val="16"/>
              </w:rPr>
            </w:pPr>
            <w:r>
              <w:rPr>
                <w:sz w:val="16"/>
                <w:szCs w:val="16"/>
              </w:rPr>
              <w:t>16.6.0</w:t>
            </w:r>
          </w:p>
        </w:tc>
      </w:tr>
      <w:tr w:rsidR="00DD4AE5"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sz w:val="16"/>
                <w:szCs w:val="16"/>
              </w:rPr>
            </w:pPr>
            <w:r>
              <w:rPr>
                <w:sz w:val="16"/>
                <w:szCs w:val="16"/>
              </w:rPr>
              <w:t>16.6.0</w:t>
            </w:r>
          </w:p>
        </w:tc>
      </w:tr>
      <w:tr w:rsidR="00DD4AE5"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sz w:val="16"/>
                <w:szCs w:val="16"/>
              </w:rPr>
            </w:pPr>
            <w:r>
              <w:rPr>
                <w:sz w:val="16"/>
                <w:szCs w:val="16"/>
              </w:rPr>
              <w:t>16.6.0</w:t>
            </w:r>
          </w:p>
        </w:tc>
      </w:tr>
      <w:tr w:rsidR="00DD4AE5"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sz w:val="16"/>
                <w:szCs w:val="16"/>
              </w:rPr>
            </w:pPr>
            <w:r>
              <w:rPr>
                <w:sz w:val="16"/>
                <w:szCs w:val="16"/>
              </w:rPr>
              <w:t>16.6.0</w:t>
            </w:r>
          </w:p>
        </w:tc>
      </w:tr>
      <w:tr w:rsidR="00DD4AE5"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sz w:val="16"/>
                <w:szCs w:val="16"/>
              </w:rPr>
            </w:pPr>
            <w:r>
              <w:rPr>
                <w:sz w:val="16"/>
                <w:szCs w:val="16"/>
              </w:rPr>
              <w:t>16.6.0</w:t>
            </w:r>
          </w:p>
        </w:tc>
      </w:tr>
      <w:tr w:rsidR="00DD4AE5"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sz w:val="16"/>
                <w:szCs w:val="16"/>
              </w:rPr>
            </w:pPr>
            <w:r>
              <w:rPr>
                <w:sz w:val="16"/>
                <w:szCs w:val="16"/>
              </w:rPr>
              <w:t>16.6.0</w:t>
            </w:r>
          </w:p>
        </w:tc>
      </w:tr>
      <w:tr w:rsidR="00DD4AE5"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sz w:val="16"/>
                <w:szCs w:val="16"/>
              </w:rPr>
            </w:pPr>
            <w:r>
              <w:rPr>
                <w:sz w:val="16"/>
                <w:szCs w:val="16"/>
              </w:rPr>
              <w:t>16.6.0</w:t>
            </w:r>
          </w:p>
        </w:tc>
      </w:tr>
      <w:tr w:rsidR="00DD4AE5"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sz w:val="16"/>
                <w:szCs w:val="16"/>
              </w:rPr>
            </w:pPr>
            <w:r>
              <w:rPr>
                <w:sz w:val="16"/>
                <w:szCs w:val="16"/>
              </w:rPr>
              <w:t>16.6.0</w:t>
            </w:r>
          </w:p>
        </w:tc>
      </w:tr>
      <w:tr w:rsidR="00DD4AE5"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sz w:val="16"/>
                <w:szCs w:val="16"/>
              </w:rPr>
            </w:pPr>
            <w:r>
              <w:rPr>
                <w:sz w:val="16"/>
                <w:szCs w:val="16"/>
              </w:rPr>
              <w:t>16.6.0</w:t>
            </w:r>
          </w:p>
        </w:tc>
      </w:tr>
      <w:tr w:rsidR="00DD4AE5"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sz w:val="16"/>
                <w:szCs w:val="16"/>
              </w:rPr>
            </w:pPr>
            <w:r>
              <w:rPr>
                <w:sz w:val="16"/>
                <w:szCs w:val="16"/>
              </w:rPr>
              <w:t>16.6.0</w:t>
            </w:r>
          </w:p>
        </w:tc>
      </w:tr>
      <w:tr w:rsidR="00DD4AE5"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sz w:val="16"/>
                <w:szCs w:val="16"/>
              </w:rPr>
            </w:pPr>
            <w:r>
              <w:rPr>
                <w:sz w:val="16"/>
                <w:szCs w:val="16"/>
              </w:rPr>
              <w:t>16.6.0</w:t>
            </w:r>
          </w:p>
        </w:tc>
      </w:tr>
      <w:tr w:rsidR="00DD4AE5"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sz w:val="16"/>
                <w:szCs w:val="16"/>
              </w:rPr>
            </w:pPr>
            <w:r>
              <w:rPr>
                <w:sz w:val="16"/>
                <w:szCs w:val="16"/>
              </w:rPr>
              <w:t>16.6.0</w:t>
            </w:r>
          </w:p>
        </w:tc>
      </w:tr>
      <w:tr w:rsidR="00DD4AE5"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sz w:val="16"/>
                <w:szCs w:val="16"/>
              </w:rPr>
            </w:pPr>
            <w:r>
              <w:rPr>
                <w:sz w:val="16"/>
                <w:szCs w:val="16"/>
              </w:rPr>
              <w:t>16.6.0</w:t>
            </w:r>
          </w:p>
        </w:tc>
      </w:tr>
      <w:tr w:rsidR="00DD4AE5"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sz w:val="16"/>
                <w:szCs w:val="16"/>
              </w:rPr>
            </w:pPr>
            <w:r>
              <w:rPr>
                <w:sz w:val="16"/>
                <w:szCs w:val="16"/>
              </w:rPr>
              <w:t>16.6.0</w:t>
            </w:r>
          </w:p>
        </w:tc>
      </w:tr>
      <w:tr w:rsidR="00DD4AE5"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sz w:val="16"/>
                <w:szCs w:val="16"/>
              </w:rPr>
            </w:pPr>
            <w:r>
              <w:rPr>
                <w:sz w:val="16"/>
                <w:szCs w:val="16"/>
              </w:rPr>
              <w:t>16.6.0</w:t>
            </w:r>
          </w:p>
        </w:tc>
      </w:tr>
      <w:tr w:rsidR="00DD4AE5"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sz w:val="16"/>
                <w:szCs w:val="16"/>
              </w:rPr>
            </w:pPr>
            <w:r>
              <w:rPr>
                <w:sz w:val="16"/>
                <w:szCs w:val="16"/>
              </w:rPr>
              <w:t>16.6.0</w:t>
            </w:r>
          </w:p>
        </w:tc>
      </w:tr>
      <w:tr w:rsidR="00DD4AE5"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sz w:val="16"/>
                <w:szCs w:val="16"/>
              </w:rPr>
            </w:pPr>
            <w:r>
              <w:rPr>
                <w:sz w:val="16"/>
                <w:szCs w:val="16"/>
              </w:rPr>
              <w:t>16.6.0</w:t>
            </w:r>
          </w:p>
        </w:tc>
      </w:tr>
      <w:tr w:rsidR="00DD4AE5"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sz w:val="16"/>
                <w:szCs w:val="16"/>
              </w:rPr>
            </w:pPr>
            <w:r>
              <w:rPr>
                <w:sz w:val="16"/>
                <w:szCs w:val="16"/>
              </w:rPr>
              <w:t>16.6.0</w:t>
            </w:r>
          </w:p>
        </w:tc>
      </w:tr>
      <w:tr w:rsidR="00DD4AE5"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sz w:val="16"/>
                <w:szCs w:val="16"/>
              </w:rPr>
            </w:pPr>
            <w:r>
              <w:rPr>
                <w:sz w:val="16"/>
                <w:szCs w:val="16"/>
              </w:rPr>
              <w:t>16.6.0</w:t>
            </w:r>
          </w:p>
        </w:tc>
      </w:tr>
      <w:tr w:rsidR="00DD4AE5"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sz w:val="16"/>
                <w:szCs w:val="16"/>
              </w:rPr>
            </w:pPr>
            <w:r>
              <w:rPr>
                <w:sz w:val="16"/>
                <w:szCs w:val="16"/>
              </w:rPr>
              <w:t>16.6.0</w:t>
            </w:r>
          </w:p>
        </w:tc>
      </w:tr>
      <w:tr w:rsidR="00DD4AE5"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sz w:val="16"/>
                <w:szCs w:val="16"/>
              </w:rPr>
            </w:pPr>
            <w:r>
              <w:rPr>
                <w:sz w:val="16"/>
                <w:szCs w:val="16"/>
              </w:rPr>
              <w:t>16.6.0</w:t>
            </w:r>
          </w:p>
        </w:tc>
      </w:tr>
      <w:tr w:rsidR="00DD4AE5"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sz w:val="16"/>
                <w:szCs w:val="16"/>
              </w:rPr>
            </w:pPr>
            <w:r>
              <w:rPr>
                <w:sz w:val="16"/>
                <w:szCs w:val="16"/>
              </w:rPr>
              <w:t>16.6.0</w:t>
            </w:r>
          </w:p>
        </w:tc>
      </w:tr>
      <w:tr w:rsidR="00DD4AE5"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sz w:val="16"/>
                <w:szCs w:val="16"/>
              </w:rPr>
            </w:pPr>
            <w:r>
              <w:rPr>
                <w:sz w:val="16"/>
                <w:szCs w:val="16"/>
              </w:rPr>
              <w:t>16.6.0</w:t>
            </w:r>
          </w:p>
        </w:tc>
      </w:tr>
      <w:tr w:rsidR="00DD4AE5"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sz w:val="16"/>
                <w:szCs w:val="16"/>
              </w:rPr>
            </w:pPr>
            <w:r>
              <w:rPr>
                <w:sz w:val="16"/>
                <w:szCs w:val="16"/>
              </w:rPr>
              <w:t>16.6.0</w:t>
            </w:r>
          </w:p>
        </w:tc>
      </w:tr>
      <w:tr w:rsidR="00DD4AE5"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sz w:val="16"/>
                <w:szCs w:val="16"/>
              </w:rPr>
            </w:pPr>
            <w:r>
              <w:rPr>
                <w:sz w:val="16"/>
                <w:szCs w:val="16"/>
              </w:rPr>
              <w:t>16.6.0</w:t>
            </w:r>
          </w:p>
        </w:tc>
      </w:tr>
      <w:tr w:rsidR="00DD4AE5"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sz w:val="16"/>
                <w:szCs w:val="16"/>
              </w:rPr>
            </w:pPr>
            <w:r>
              <w:rPr>
                <w:sz w:val="16"/>
                <w:szCs w:val="16"/>
              </w:rPr>
              <w:t>16.6.0</w:t>
            </w:r>
          </w:p>
        </w:tc>
      </w:tr>
      <w:tr w:rsidR="00DD4AE5"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sz w:val="16"/>
                <w:szCs w:val="16"/>
              </w:rPr>
            </w:pPr>
            <w:r>
              <w:rPr>
                <w:sz w:val="16"/>
                <w:szCs w:val="16"/>
              </w:rPr>
              <w:t>16.6.0</w:t>
            </w:r>
          </w:p>
        </w:tc>
      </w:tr>
      <w:tr w:rsidR="00DD4AE5"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sz w:val="16"/>
                <w:szCs w:val="16"/>
              </w:rPr>
            </w:pPr>
            <w:r>
              <w:rPr>
                <w:sz w:val="16"/>
                <w:szCs w:val="16"/>
              </w:rPr>
              <w:t>16.6.0</w:t>
            </w:r>
          </w:p>
        </w:tc>
      </w:tr>
      <w:tr w:rsidR="00DD4AE5"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sz w:val="16"/>
                <w:szCs w:val="16"/>
              </w:rPr>
            </w:pPr>
            <w:r>
              <w:rPr>
                <w:sz w:val="16"/>
                <w:szCs w:val="16"/>
              </w:rPr>
              <w:t>16.6.0</w:t>
            </w:r>
          </w:p>
        </w:tc>
      </w:tr>
      <w:tr w:rsidR="00DD4AE5"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sz w:val="16"/>
                <w:szCs w:val="16"/>
              </w:rPr>
            </w:pPr>
            <w:r>
              <w:rPr>
                <w:sz w:val="16"/>
                <w:szCs w:val="16"/>
              </w:rPr>
              <w:t>16.6.0</w:t>
            </w:r>
          </w:p>
        </w:tc>
      </w:tr>
      <w:tr w:rsidR="00DD4AE5"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sz w:val="16"/>
                <w:szCs w:val="16"/>
              </w:rPr>
            </w:pPr>
            <w:r>
              <w:rPr>
                <w:sz w:val="16"/>
                <w:szCs w:val="16"/>
              </w:rPr>
              <w:t>16.6.0</w:t>
            </w:r>
          </w:p>
        </w:tc>
      </w:tr>
      <w:tr w:rsidR="00DD4AE5"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sz w:val="16"/>
                <w:szCs w:val="16"/>
              </w:rPr>
            </w:pPr>
            <w:r>
              <w:rPr>
                <w:sz w:val="16"/>
                <w:szCs w:val="16"/>
              </w:rPr>
              <w:t>16.6.0</w:t>
            </w:r>
          </w:p>
        </w:tc>
      </w:tr>
      <w:tr w:rsidR="00DD4AE5"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sz w:val="16"/>
                <w:szCs w:val="16"/>
              </w:rPr>
            </w:pPr>
            <w:r>
              <w:rPr>
                <w:sz w:val="16"/>
                <w:szCs w:val="16"/>
              </w:rPr>
              <w:t>16.6.0</w:t>
            </w:r>
          </w:p>
        </w:tc>
      </w:tr>
      <w:tr w:rsidR="00DD4AE5"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sz w:val="16"/>
                <w:szCs w:val="16"/>
              </w:rPr>
            </w:pPr>
            <w:r>
              <w:rPr>
                <w:sz w:val="16"/>
                <w:szCs w:val="16"/>
              </w:rPr>
              <w:t>16.6.0</w:t>
            </w:r>
          </w:p>
        </w:tc>
      </w:tr>
      <w:tr w:rsidR="00DD4AE5"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sz w:val="16"/>
                <w:szCs w:val="16"/>
              </w:rPr>
            </w:pPr>
            <w:r>
              <w:rPr>
                <w:sz w:val="16"/>
                <w:szCs w:val="16"/>
              </w:rPr>
              <w:t>16.6.0</w:t>
            </w:r>
          </w:p>
        </w:tc>
      </w:tr>
      <w:tr w:rsidR="00DD4AE5"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sz w:val="16"/>
                <w:szCs w:val="16"/>
              </w:rPr>
            </w:pPr>
            <w:r>
              <w:rPr>
                <w:sz w:val="16"/>
                <w:szCs w:val="16"/>
              </w:rPr>
              <w:t>16.6.0</w:t>
            </w:r>
          </w:p>
        </w:tc>
      </w:tr>
      <w:tr w:rsidR="00DD4AE5"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sz w:val="16"/>
                <w:szCs w:val="16"/>
              </w:rPr>
            </w:pPr>
            <w:r>
              <w:rPr>
                <w:sz w:val="16"/>
                <w:szCs w:val="16"/>
              </w:rPr>
              <w:t>16.6.0</w:t>
            </w:r>
          </w:p>
        </w:tc>
      </w:tr>
      <w:tr w:rsidR="00DD4AE5"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sz w:val="16"/>
                <w:szCs w:val="16"/>
              </w:rPr>
            </w:pPr>
            <w:r>
              <w:rPr>
                <w:sz w:val="16"/>
                <w:szCs w:val="16"/>
              </w:rPr>
              <w:t>16.6.0</w:t>
            </w:r>
          </w:p>
        </w:tc>
      </w:tr>
      <w:tr w:rsidR="00DD4AE5"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sz w:val="16"/>
                <w:szCs w:val="16"/>
              </w:rPr>
            </w:pPr>
            <w:r>
              <w:rPr>
                <w:sz w:val="16"/>
                <w:szCs w:val="16"/>
              </w:rPr>
              <w:t>16.6.0</w:t>
            </w:r>
          </w:p>
        </w:tc>
      </w:tr>
      <w:tr w:rsidR="00DD4AE5"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sz w:val="16"/>
                <w:szCs w:val="16"/>
              </w:rPr>
            </w:pPr>
            <w:r>
              <w:rPr>
                <w:sz w:val="16"/>
                <w:szCs w:val="16"/>
              </w:rPr>
              <w:t>16.6.0</w:t>
            </w:r>
          </w:p>
        </w:tc>
      </w:tr>
      <w:tr w:rsidR="00DD4AE5"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sz w:val="16"/>
                <w:szCs w:val="16"/>
              </w:rPr>
            </w:pPr>
            <w:r>
              <w:rPr>
                <w:sz w:val="16"/>
                <w:szCs w:val="16"/>
              </w:rPr>
              <w:t>16.6.0</w:t>
            </w:r>
          </w:p>
        </w:tc>
      </w:tr>
      <w:tr w:rsidR="00DD4AE5"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sz w:val="16"/>
                <w:szCs w:val="16"/>
              </w:rPr>
            </w:pPr>
            <w:r>
              <w:rPr>
                <w:sz w:val="16"/>
                <w:szCs w:val="16"/>
              </w:rPr>
              <w:t>16.6.0</w:t>
            </w:r>
          </w:p>
        </w:tc>
      </w:tr>
      <w:tr w:rsidR="00DD4AE5"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sz w:val="16"/>
                <w:szCs w:val="16"/>
              </w:rPr>
            </w:pPr>
            <w:r>
              <w:rPr>
                <w:sz w:val="16"/>
                <w:szCs w:val="16"/>
              </w:rPr>
              <w:t>16.6.0</w:t>
            </w:r>
          </w:p>
        </w:tc>
      </w:tr>
      <w:tr w:rsidR="00DD4AE5"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sz w:val="16"/>
                <w:szCs w:val="16"/>
              </w:rPr>
            </w:pPr>
            <w:r>
              <w:rPr>
                <w:sz w:val="16"/>
                <w:szCs w:val="16"/>
              </w:rPr>
              <w:t>16.6.0</w:t>
            </w:r>
          </w:p>
        </w:tc>
      </w:tr>
      <w:tr w:rsidR="00DD4AE5"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sz w:val="16"/>
                <w:szCs w:val="16"/>
              </w:rPr>
            </w:pPr>
            <w:r>
              <w:rPr>
                <w:sz w:val="16"/>
                <w:szCs w:val="16"/>
              </w:rPr>
              <w:t>16.6.0</w:t>
            </w:r>
          </w:p>
        </w:tc>
      </w:tr>
      <w:tr w:rsidR="00DD4AE5"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sz w:val="16"/>
                <w:szCs w:val="16"/>
              </w:rPr>
            </w:pPr>
            <w:r>
              <w:rPr>
                <w:sz w:val="16"/>
                <w:szCs w:val="16"/>
              </w:rPr>
              <w:t>16.6.0</w:t>
            </w:r>
          </w:p>
        </w:tc>
      </w:tr>
      <w:tr w:rsidR="00DD4AE5"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sz w:val="16"/>
                <w:szCs w:val="16"/>
              </w:rPr>
            </w:pPr>
            <w:r>
              <w:rPr>
                <w:sz w:val="16"/>
                <w:szCs w:val="16"/>
              </w:rPr>
              <w:t>16.6.0</w:t>
            </w:r>
          </w:p>
        </w:tc>
      </w:tr>
      <w:tr w:rsidR="00DD4AE5"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sz w:val="16"/>
                <w:szCs w:val="16"/>
              </w:rPr>
            </w:pPr>
            <w:r>
              <w:rPr>
                <w:sz w:val="16"/>
                <w:szCs w:val="16"/>
              </w:rPr>
              <w:t>16.6.0</w:t>
            </w:r>
          </w:p>
        </w:tc>
      </w:tr>
      <w:tr w:rsidR="00DD4AE5"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sz w:val="16"/>
                <w:szCs w:val="16"/>
              </w:rPr>
            </w:pPr>
            <w:r>
              <w:rPr>
                <w:sz w:val="16"/>
                <w:szCs w:val="16"/>
              </w:rPr>
              <w:t>16.6.0</w:t>
            </w:r>
          </w:p>
        </w:tc>
      </w:tr>
      <w:tr w:rsidR="00D05C20" w14:paraId="68D4E7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Default="00D05C20" w:rsidP="00D05C20">
            <w:pPr>
              <w:pStyle w:val="TAL"/>
              <w:rPr>
                <w:rFonts w:cs="Arial"/>
                <w:sz w:val="16"/>
                <w:szCs w:val="16"/>
              </w:rPr>
            </w:pPr>
            <w:r>
              <w:rPr>
                <w:rFonts w:cs="Arial"/>
                <w:sz w:val="16"/>
                <w:szCs w:val="16"/>
              </w:rPr>
              <w:t>1417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Default="00D05C20" w:rsidP="00D05C20">
            <w:pPr>
              <w:pStyle w:val="TAL"/>
              <w:rPr>
                <w:rFonts w:cs="Arial"/>
                <w:sz w:val="16"/>
                <w:szCs w:val="16"/>
              </w:rPr>
            </w:pPr>
            <w:r>
              <w:rPr>
                <w:rFonts w:cs="Arial"/>
                <w:sz w:val="16"/>
                <w:szCs w:val="16"/>
              </w:rPr>
              <w:t>[CR] RRM test case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Default="00D05C20" w:rsidP="00D05C20">
            <w:pPr>
              <w:pStyle w:val="TAC"/>
              <w:rPr>
                <w:sz w:val="16"/>
                <w:szCs w:val="16"/>
              </w:rPr>
            </w:pPr>
            <w:r>
              <w:rPr>
                <w:sz w:val="16"/>
                <w:szCs w:val="16"/>
              </w:rPr>
              <w:t>16.7.0</w:t>
            </w:r>
          </w:p>
        </w:tc>
      </w:tr>
      <w:tr w:rsidR="00D05C20" w14:paraId="37FA9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Default="00D05C20" w:rsidP="00D05C20">
            <w:pPr>
              <w:pStyle w:val="TAL"/>
              <w:rPr>
                <w:rFonts w:cs="Arial"/>
                <w:sz w:val="16"/>
                <w:szCs w:val="16"/>
              </w:rPr>
            </w:pPr>
            <w:r>
              <w:rPr>
                <w:rFonts w:cs="Arial"/>
                <w:sz w:val="16"/>
                <w:szCs w:val="16"/>
              </w:rPr>
              <w:t>1423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Default="00D05C20" w:rsidP="00D05C20">
            <w:pPr>
              <w:pStyle w:val="TAL"/>
              <w:rPr>
                <w:rFonts w:cs="Arial"/>
                <w:sz w:val="16"/>
                <w:szCs w:val="16"/>
              </w:rPr>
            </w:pPr>
            <w:r>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Default="00D05C20" w:rsidP="00D05C20">
            <w:pPr>
              <w:pStyle w:val="TAC"/>
              <w:rPr>
                <w:sz w:val="16"/>
                <w:szCs w:val="16"/>
              </w:rPr>
            </w:pPr>
            <w:r w:rsidRPr="00AD4CBD">
              <w:rPr>
                <w:sz w:val="16"/>
                <w:szCs w:val="16"/>
              </w:rPr>
              <w:t>16.7.0</w:t>
            </w:r>
          </w:p>
        </w:tc>
      </w:tr>
      <w:tr w:rsidR="00D05C20" w14:paraId="5E6E81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Default="00D05C20" w:rsidP="00D05C20">
            <w:pPr>
              <w:pStyle w:val="TAL"/>
              <w:rPr>
                <w:rFonts w:cs="Arial"/>
                <w:sz w:val="16"/>
                <w:szCs w:val="16"/>
              </w:rPr>
            </w:pPr>
            <w:r>
              <w:rPr>
                <w:rFonts w:cs="Arial"/>
                <w:sz w:val="16"/>
                <w:szCs w:val="16"/>
              </w:rPr>
              <w:t>1426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Default="00D05C20" w:rsidP="00D05C20">
            <w:pPr>
              <w:pStyle w:val="TAL"/>
              <w:rPr>
                <w:rFonts w:cs="Arial"/>
                <w:sz w:val="16"/>
                <w:szCs w:val="16"/>
              </w:rPr>
            </w:pPr>
            <w:r>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Default="00D05C20" w:rsidP="00D05C20">
            <w:pPr>
              <w:pStyle w:val="TAC"/>
              <w:rPr>
                <w:sz w:val="16"/>
                <w:szCs w:val="16"/>
              </w:rPr>
            </w:pPr>
            <w:r w:rsidRPr="00AD4CBD">
              <w:rPr>
                <w:sz w:val="16"/>
                <w:szCs w:val="16"/>
              </w:rPr>
              <w:t>16.7.0</w:t>
            </w:r>
          </w:p>
        </w:tc>
      </w:tr>
      <w:tr w:rsidR="00D05C20" w14:paraId="0CB826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Default="00D05C20" w:rsidP="00D05C20">
            <w:pPr>
              <w:pStyle w:val="TAL"/>
              <w:rPr>
                <w:rFonts w:cs="Arial"/>
                <w:sz w:val="16"/>
                <w:szCs w:val="16"/>
              </w:rPr>
            </w:pPr>
            <w:r>
              <w:rPr>
                <w:rFonts w:cs="Arial"/>
                <w:sz w:val="16"/>
                <w:szCs w:val="16"/>
              </w:rPr>
              <w:t>1429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Default="00D05C20" w:rsidP="00D05C20">
            <w:pPr>
              <w:pStyle w:val="TAL"/>
              <w:rPr>
                <w:rFonts w:cs="Arial"/>
                <w:sz w:val="16"/>
                <w:szCs w:val="16"/>
              </w:rPr>
            </w:pPr>
            <w:r>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Default="00D05C20" w:rsidP="00D05C20">
            <w:pPr>
              <w:pStyle w:val="TAC"/>
              <w:rPr>
                <w:sz w:val="16"/>
                <w:szCs w:val="16"/>
              </w:rPr>
            </w:pPr>
            <w:r w:rsidRPr="00AD4CBD">
              <w:rPr>
                <w:sz w:val="16"/>
                <w:szCs w:val="16"/>
              </w:rPr>
              <w:t>16.7.0</w:t>
            </w:r>
          </w:p>
        </w:tc>
      </w:tr>
      <w:tr w:rsidR="00D05C20" w14:paraId="6950AD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Default="00D05C20" w:rsidP="00D05C20">
            <w:pPr>
              <w:pStyle w:val="TAL"/>
              <w:rPr>
                <w:rFonts w:cs="Arial"/>
                <w:sz w:val="16"/>
                <w:szCs w:val="16"/>
              </w:rPr>
            </w:pPr>
            <w:r>
              <w:rPr>
                <w:rFonts w:cs="Arial"/>
                <w:sz w:val="16"/>
                <w:szCs w:val="16"/>
              </w:rPr>
              <w:t>1432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Default="00D05C20" w:rsidP="00D05C20">
            <w:pPr>
              <w:pStyle w:val="TAL"/>
              <w:rPr>
                <w:rFonts w:cs="Arial"/>
                <w:sz w:val="16"/>
                <w:szCs w:val="16"/>
              </w:rPr>
            </w:pPr>
            <w:r>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Default="00D05C20" w:rsidP="00D05C20">
            <w:pPr>
              <w:pStyle w:val="TAC"/>
              <w:rPr>
                <w:sz w:val="16"/>
                <w:szCs w:val="16"/>
              </w:rPr>
            </w:pPr>
            <w:r w:rsidRPr="00AD4CBD">
              <w:rPr>
                <w:sz w:val="16"/>
                <w:szCs w:val="16"/>
              </w:rPr>
              <w:t>16.7.0</w:t>
            </w:r>
          </w:p>
        </w:tc>
      </w:tr>
      <w:tr w:rsidR="00D05C20" w14:paraId="15BECE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Default="00D05C20" w:rsidP="00D05C20">
            <w:pPr>
              <w:pStyle w:val="TAL"/>
              <w:rPr>
                <w:rFonts w:cs="Arial"/>
                <w:sz w:val="16"/>
                <w:szCs w:val="16"/>
              </w:rPr>
            </w:pPr>
            <w:r>
              <w:rPr>
                <w:rFonts w:cs="Arial"/>
                <w:sz w:val="16"/>
                <w:szCs w:val="16"/>
              </w:rPr>
              <w:t>1436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Default="00D05C20" w:rsidP="00D05C20">
            <w:pPr>
              <w:pStyle w:val="TAL"/>
              <w:rPr>
                <w:rFonts w:cs="Arial"/>
                <w:sz w:val="16"/>
                <w:szCs w:val="16"/>
              </w:rPr>
            </w:pPr>
            <w:r>
              <w:rPr>
                <w:rFonts w:cs="Arial"/>
                <w:sz w:val="16"/>
                <w:szCs w:val="16"/>
              </w:rPr>
              <w:t>[CR] Core maintenance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Default="00D05C20" w:rsidP="00D05C20">
            <w:pPr>
              <w:pStyle w:val="TAC"/>
              <w:rPr>
                <w:sz w:val="16"/>
                <w:szCs w:val="16"/>
              </w:rPr>
            </w:pPr>
            <w:r w:rsidRPr="00AD4CBD">
              <w:rPr>
                <w:sz w:val="16"/>
                <w:szCs w:val="16"/>
              </w:rPr>
              <w:t>16.7.0</w:t>
            </w:r>
          </w:p>
        </w:tc>
      </w:tr>
      <w:tr w:rsidR="00D05C20" w14:paraId="2C2F66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Default="00D05C20" w:rsidP="00D05C20">
            <w:pPr>
              <w:pStyle w:val="TAL"/>
              <w:rPr>
                <w:rFonts w:cs="Arial"/>
                <w:sz w:val="16"/>
                <w:szCs w:val="16"/>
              </w:rPr>
            </w:pPr>
            <w:r>
              <w:rPr>
                <w:rFonts w:cs="Arial"/>
                <w:sz w:val="16"/>
                <w:szCs w:val="16"/>
              </w:rPr>
              <w:t>1445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Default="00D05C20" w:rsidP="00D05C20">
            <w:pPr>
              <w:pStyle w:val="TAL"/>
              <w:rPr>
                <w:rFonts w:cs="Arial"/>
                <w:sz w:val="16"/>
                <w:szCs w:val="16"/>
              </w:rPr>
            </w:pPr>
            <w:r>
              <w:rPr>
                <w:rFonts w:cs="Arial"/>
                <w:sz w:val="16"/>
                <w:szCs w:val="16"/>
              </w:rPr>
              <w:t>CR on maintenance for inter-band FR2 CA RRM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Default="00D05C20" w:rsidP="00D05C20">
            <w:pPr>
              <w:pStyle w:val="TAC"/>
              <w:rPr>
                <w:sz w:val="16"/>
                <w:szCs w:val="16"/>
              </w:rPr>
            </w:pPr>
            <w:r w:rsidRPr="00AD4CBD">
              <w:rPr>
                <w:sz w:val="16"/>
                <w:szCs w:val="16"/>
              </w:rPr>
              <w:t>16.7.0</w:t>
            </w:r>
          </w:p>
        </w:tc>
      </w:tr>
      <w:tr w:rsidR="00D05C20" w14:paraId="0CAD1C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Default="00D05C20" w:rsidP="00D05C20">
            <w:pPr>
              <w:pStyle w:val="TAL"/>
              <w:rPr>
                <w:rFonts w:cs="Arial"/>
                <w:sz w:val="16"/>
                <w:szCs w:val="16"/>
              </w:rPr>
            </w:pPr>
            <w:r>
              <w:rPr>
                <w:rFonts w:cs="Arial"/>
                <w:sz w:val="16"/>
                <w:szCs w:val="16"/>
              </w:rPr>
              <w:t>1447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Default="00D05C20" w:rsidP="00D05C20">
            <w:pPr>
              <w:pStyle w:val="TAL"/>
              <w:rPr>
                <w:rFonts w:cs="Arial"/>
                <w:sz w:val="16"/>
                <w:szCs w:val="16"/>
              </w:rPr>
            </w:pPr>
            <w:r>
              <w:rPr>
                <w:rFonts w:cs="Arial"/>
                <w:sz w:val="16"/>
                <w:szCs w:val="16"/>
              </w:rPr>
              <w:t>CR on UE behavior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Default="00D05C20" w:rsidP="00D05C20">
            <w:pPr>
              <w:pStyle w:val="TAC"/>
              <w:rPr>
                <w:sz w:val="16"/>
                <w:szCs w:val="16"/>
              </w:rPr>
            </w:pPr>
            <w:r w:rsidRPr="00AD4CBD">
              <w:rPr>
                <w:sz w:val="16"/>
                <w:szCs w:val="16"/>
              </w:rPr>
              <w:t>16.7.0</w:t>
            </w:r>
          </w:p>
        </w:tc>
      </w:tr>
      <w:tr w:rsidR="00D05C20" w14:paraId="6E1091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Default="00D05C20" w:rsidP="00D05C20">
            <w:pPr>
              <w:pStyle w:val="TAL"/>
              <w:rPr>
                <w:rFonts w:cs="Arial"/>
                <w:sz w:val="16"/>
                <w:szCs w:val="16"/>
              </w:rPr>
            </w:pPr>
            <w:r>
              <w:rPr>
                <w:rFonts w:cs="Arial"/>
                <w:sz w:val="16"/>
                <w:szCs w:val="16"/>
              </w:rPr>
              <w:t>1449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Default="00D05C20" w:rsidP="00D05C20">
            <w:pPr>
              <w:pStyle w:val="TAL"/>
              <w:rPr>
                <w:rFonts w:cs="Arial"/>
                <w:sz w:val="16"/>
                <w:szCs w:val="16"/>
              </w:rPr>
            </w:pPr>
            <w:r>
              <w:rPr>
                <w:rFonts w:cs="Arial"/>
                <w:sz w:val="16"/>
                <w:szCs w:val="16"/>
              </w:rPr>
              <w:t>CR on IDLE/INACTIVE RRM requirement with SMTC2-LP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Default="00D05C20" w:rsidP="00D05C20">
            <w:pPr>
              <w:pStyle w:val="TAC"/>
              <w:rPr>
                <w:sz w:val="16"/>
                <w:szCs w:val="16"/>
              </w:rPr>
            </w:pPr>
            <w:r w:rsidRPr="00AD4CBD">
              <w:rPr>
                <w:sz w:val="16"/>
                <w:szCs w:val="16"/>
              </w:rPr>
              <w:t>16.7.0</w:t>
            </w:r>
          </w:p>
        </w:tc>
      </w:tr>
      <w:tr w:rsidR="00D05C20" w14:paraId="6BE332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Default="00D05C20" w:rsidP="00D05C20">
            <w:pPr>
              <w:pStyle w:val="TAL"/>
              <w:rPr>
                <w:rFonts w:cs="Arial"/>
                <w:sz w:val="16"/>
                <w:szCs w:val="16"/>
              </w:rPr>
            </w:pPr>
            <w:r>
              <w:rPr>
                <w:rFonts w:cs="Arial"/>
                <w:sz w:val="16"/>
                <w:szCs w:val="16"/>
              </w:rPr>
              <w:t>1455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Default="00D05C20" w:rsidP="00D05C20">
            <w:pPr>
              <w:pStyle w:val="TAL"/>
              <w:rPr>
                <w:rFonts w:cs="Arial"/>
                <w:sz w:val="16"/>
                <w:szCs w:val="16"/>
              </w:rPr>
            </w:pPr>
            <w:r>
              <w:rPr>
                <w:rFonts w:cs="Arial"/>
                <w:sz w:val="16"/>
                <w:szCs w:val="16"/>
              </w:rPr>
              <w:t>CR to 38.133 on Link Recovery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Default="00D05C20" w:rsidP="00D05C20">
            <w:pPr>
              <w:pStyle w:val="TAC"/>
              <w:rPr>
                <w:sz w:val="16"/>
                <w:szCs w:val="16"/>
              </w:rPr>
            </w:pPr>
            <w:r w:rsidRPr="00AD4CBD">
              <w:rPr>
                <w:sz w:val="16"/>
                <w:szCs w:val="16"/>
              </w:rPr>
              <w:t>16.7.0</w:t>
            </w:r>
          </w:p>
        </w:tc>
      </w:tr>
      <w:tr w:rsidR="00D05C20" w14:paraId="348C6F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Default="00D05C20" w:rsidP="00D05C20">
            <w:pPr>
              <w:pStyle w:val="TAL"/>
              <w:rPr>
                <w:rFonts w:cs="Arial"/>
                <w:sz w:val="16"/>
                <w:szCs w:val="16"/>
              </w:rPr>
            </w:pPr>
            <w:r>
              <w:rPr>
                <w:rFonts w:cs="Arial"/>
                <w:sz w:val="16"/>
                <w:szCs w:val="16"/>
              </w:rPr>
              <w:t>1457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Default="00D05C20" w:rsidP="00D05C20">
            <w:pPr>
              <w:pStyle w:val="TAL"/>
              <w:rPr>
                <w:rFonts w:cs="Arial"/>
                <w:sz w:val="16"/>
                <w:szCs w:val="16"/>
              </w:rPr>
            </w:pPr>
            <w:r>
              <w:rPr>
                <w:rFonts w:cs="Arial"/>
                <w:sz w:val="16"/>
                <w:szCs w:val="16"/>
              </w:rPr>
              <w:t>CR to 38.133 on Pathloss activation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Default="00D05C20" w:rsidP="00D05C20">
            <w:pPr>
              <w:pStyle w:val="TAC"/>
              <w:rPr>
                <w:sz w:val="16"/>
                <w:szCs w:val="16"/>
              </w:rPr>
            </w:pPr>
            <w:r w:rsidRPr="00AD4CBD">
              <w:rPr>
                <w:sz w:val="16"/>
                <w:szCs w:val="16"/>
              </w:rPr>
              <w:t>16.7.0</w:t>
            </w:r>
          </w:p>
        </w:tc>
      </w:tr>
      <w:tr w:rsidR="00D05C20" w14:paraId="2269DE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Default="00D05C20" w:rsidP="00D05C20">
            <w:pPr>
              <w:pStyle w:val="TAL"/>
              <w:rPr>
                <w:rFonts w:cs="Arial"/>
                <w:sz w:val="16"/>
                <w:szCs w:val="16"/>
              </w:rPr>
            </w:pPr>
            <w:r>
              <w:rPr>
                <w:rFonts w:cs="Arial"/>
                <w:sz w:val="16"/>
                <w:szCs w:val="16"/>
              </w:rPr>
              <w:t>1464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Default="00D05C20" w:rsidP="00D05C20">
            <w:pPr>
              <w:pStyle w:val="TAL"/>
              <w:rPr>
                <w:rFonts w:cs="Arial"/>
                <w:sz w:val="16"/>
                <w:szCs w:val="16"/>
              </w:rPr>
            </w:pPr>
            <w:r>
              <w:rPr>
                <w:rFonts w:cs="Arial"/>
                <w:sz w:val="16"/>
                <w:szCs w:val="16"/>
              </w:rPr>
              <w:t>Interruption requirements maintenance in NR-DC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Default="00D05C20" w:rsidP="00D05C20">
            <w:pPr>
              <w:pStyle w:val="TAC"/>
              <w:rPr>
                <w:sz w:val="16"/>
                <w:szCs w:val="16"/>
              </w:rPr>
            </w:pPr>
            <w:r w:rsidRPr="00AD4CBD">
              <w:rPr>
                <w:sz w:val="16"/>
                <w:szCs w:val="16"/>
              </w:rPr>
              <w:t>16.7.0</w:t>
            </w:r>
          </w:p>
        </w:tc>
      </w:tr>
      <w:tr w:rsidR="00D05C20" w14:paraId="064151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Default="00D05C20" w:rsidP="00D05C20">
            <w:pPr>
              <w:pStyle w:val="TAL"/>
              <w:rPr>
                <w:rFonts w:cs="Arial"/>
                <w:sz w:val="16"/>
                <w:szCs w:val="16"/>
              </w:rPr>
            </w:pPr>
            <w:r>
              <w:rPr>
                <w:rFonts w:cs="Arial"/>
                <w:sz w:val="16"/>
                <w:szCs w:val="16"/>
              </w:rPr>
              <w:t>1466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Default="00D05C20" w:rsidP="00D05C20">
            <w:pPr>
              <w:pStyle w:val="TAL"/>
              <w:rPr>
                <w:rFonts w:cs="Arial"/>
                <w:sz w:val="16"/>
                <w:szCs w:val="16"/>
              </w:rPr>
            </w:pPr>
            <w:r>
              <w:rPr>
                <w:rFonts w:cs="Arial"/>
                <w:sz w:val="16"/>
                <w:szCs w:val="16"/>
              </w:rPr>
              <w:t>CR on HST core part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Default="00D05C20" w:rsidP="00D05C20">
            <w:pPr>
              <w:pStyle w:val="TAC"/>
              <w:rPr>
                <w:sz w:val="16"/>
                <w:szCs w:val="16"/>
              </w:rPr>
            </w:pPr>
            <w:r w:rsidRPr="00AD4CBD">
              <w:rPr>
                <w:sz w:val="16"/>
                <w:szCs w:val="16"/>
              </w:rPr>
              <w:t>16.7.0</w:t>
            </w:r>
          </w:p>
        </w:tc>
      </w:tr>
      <w:tr w:rsidR="00D05C20" w14:paraId="614BD9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Default="00D05C20" w:rsidP="00D05C20">
            <w:pPr>
              <w:pStyle w:val="TAL"/>
              <w:rPr>
                <w:rFonts w:cs="Arial"/>
                <w:sz w:val="16"/>
                <w:szCs w:val="16"/>
              </w:rPr>
            </w:pPr>
            <w:r>
              <w:rPr>
                <w:rFonts w:cs="Arial"/>
                <w:sz w:val="16"/>
                <w:szCs w:val="16"/>
              </w:rPr>
              <w:t>1470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Default="00D05C20" w:rsidP="00D05C20">
            <w:pPr>
              <w:pStyle w:val="TAL"/>
              <w:rPr>
                <w:rFonts w:cs="Arial"/>
                <w:sz w:val="16"/>
                <w:szCs w:val="16"/>
              </w:rPr>
            </w:pPr>
            <w:r>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Default="00D05C20" w:rsidP="00D05C20">
            <w:pPr>
              <w:pStyle w:val="TAC"/>
              <w:rPr>
                <w:sz w:val="16"/>
                <w:szCs w:val="16"/>
              </w:rPr>
            </w:pPr>
            <w:r w:rsidRPr="00AD4CBD">
              <w:rPr>
                <w:sz w:val="16"/>
                <w:szCs w:val="16"/>
              </w:rPr>
              <w:t>16.7.0</w:t>
            </w:r>
          </w:p>
        </w:tc>
      </w:tr>
      <w:tr w:rsidR="00D05C20" w14:paraId="4267E9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Default="00D05C20" w:rsidP="00D05C20">
            <w:pPr>
              <w:pStyle w:val="TAL"/>
              <w:rPr>
                <w:rFonts w:cs="Arial"/>
                <w:sz w:val="16"/>
                <w:szCs w:val="16"/>
              </w:rPr>
            </w:pPr>
            <w:r>
              <w:rPr>
                <w:rFonts w:cs="Arial"/>
                <w:sz w:val="16"/>
                <w:szCs w:val="16"/>
              </w:rPr>
              <w:t>1477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Default="00D05C20" w:rsidP="00D05C20">
            <w:pPr>
              <w:pStyle w:val="TAL"/>
              <w:rPr>
                <w:rFonts w:cs="Arial"/>
                <w:sz w:val="16"/>
                <w:szCs w:val="16"/>
              </w:rPr>
            </w:pPr>
            <w:r>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Default="00D05C20" w:rsidP="00D05C20">
            <w:pPr>
              <w:pStyle w:val="TAC"/>
              <w:rPr>
                <w:sz w:val="16"/>
                <w:szCs w:val="16"/>
              </w:rPr>
            </w:pPr>
            <w:r w:rsidRPr="00AD4CBD">
              <w:rPr>
                <w:sz w:val="16"/>
                <w:szCs w:val="16"/>
              </w:rPr>
              <w:t>16.7.0</w:t>
            </w:r>
          </w:p>
        </w:tc>
      </w:tr>
      <w:tr w:rsidR="00D05C20" w14:paraId="367CB3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Default="00D05C20" w:rsidP="00D05C20">
            <w:pPr>
              <w:pStyle w:val="TAL"/>
              <w:rPr>
                <w:rFonts w:cs="Arial"/>
                <w:sz w:val="16"/>
                <w:szCs w:val="16"/>
              </w:rPr>
            </w:pPr>
            <w:r>
              <w:rPr>
                <w:rFonts w:cs="Arial"/>
                <w:sz w:val="16"/>
                <w:szCs w:val="16"/>
              </w:rPr>
              <w:t>1495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Default="00D05C20" w:rsidP="00D05C20">
            <w:pPr>
              <w:pStyle w:val="TAL"/>
              <w:rPr>
                <w:rFonts w:cs="Arial"/>
                <w:sz w:val="16"/>
                <w:szCs w:val="16"/>
              </w:rPr>
            </w:pPr>
            <w:r>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Default="00D05C20" w:rsidP="00D05C20">
            <w:pPr>
              <w:pStyle w:val="TAC"/>
              <w:rPr>
                <w:sz w:val="16"/>
                <w:szCs w:val="16"/>
              </w:rPr>
            </w:pPr>
            <w:r w:rsidRPr="00AD4CBD">
              <w:rPr>
                <w:sz w:val="16"/>
                <w:szCs w:val="16"/>
              </w:rPr>
              <w:t>16.7.0</w:t>
            </w:r>
          </w:p>
        </w:tc>
      </w:tr>
      <w:tr w:rsidR="00D05C20" w14:paraId="35CDF3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Default="00D05C20" w:rsidP="00D05C20">
            <w:pPr>
              <w:pStyle w:val="TAL"/>
              <w:rPr>
                <w:rFonts w:cs="Arial"/>
                <w:sz w:val="16"/>
                <w:szCs w:val="16"/>
              </w:rPr>
            </w:pPr>
            <w:r>
              <w:rPr>
                <w:rFonts w:cs="Arial"/>
                <w:sz w:val="16"/>
                <w:szCs w:val="16"/>
              </w:rPr>
              <w:t>1497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Default="00D05C20" w:rsidP="00D05C20">
            <w:pPr>
              <w:pStyle w:val="TAL"/>
              <w:rPr>
                <w:rFonts w:cs="Arial"/>
                <w:sz w:val="16"/>
                <w:szCs w:val="16"/>
              </w:rPr>
            </w:pPr>
            <w:r>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Default="00D05C20" w:rsidP="00D05C20">
            <w:pPr>
              <w:pStyle w:val="TAC"/>
              <w:rPr>
                <w:sz w:val="16"/>
                <w:szCs w:val="16"/>
              </w:rPr>
            </w:pPr>
            <w:r w:rsidRPr="00AD4CBD">
              <w:rPr>
                <w:sz w:val="16"/>
                <w:szCs w:val="16"/>
              </w:rPr>
              <w:t>16.7.0</w:t>
            </w:r>
          </w:p>
        </w:tc>
      </w:tr>
      <w:tr w:rsidR="00D05C20" w14:paraId="52069D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Default="00D05C20" w:rsidP="00D05C20">
            <w:pPr>
              <w:pStyle w:val="TAC"/>
              <w:rPr>
                <w:rFonts w:cs="Arial"/>
                <w:sz w:val="16"/>
                <w:szCs w:val="16"/>
              </w:rPr>
            </w:pPr>
            <w:r>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Default="00D05C20" w:rsidP="00D05C20">
            <w:pPr>
              <w:pStyle w:val="TAL"/>
              <w:rPr>
                <w:rFonts w:cs="Arial"/>
                <w:sz w:val="16"/>
                <w:szCs w:val="16"/>
              </w:rPr>
            </w:pPr>
            <w:r>
              <w:rPr>
                <w:rFonts w:cs="Arial"/>
                <w:sz w:val="16"/>
                <w:szCs w:val="16"/>
              </w:rPr>
              <w:t>1501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Default="00D05C20" w:rsidP="00D05C20">
            <w:pPr>
              <w:pStyle w:val="TAL"/>
              <w:rPr>
                <w:rFonts w:cs="Arial"/>
                <w:sz w:val="16"/>
                <w:szCs w:val="16"/>
              </w:rPr>
            </w:pPr>
            <w:r>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Default="00D05C20" w:rsidP="00D05C20">
            <w:pPr>
              <w:pStyle w:val="TAC"/>
              <w:rPr>
                <w:sz w:val="16"/>
                <w:szCs w:val="16"/>
              </w:rPr>
            </w:pPr>
            <w:r w:rsidRPr="00AD4CBD">
              <w:rPr>
                <w:sz w:val="16"/>
                <w:szCs w:val="16"/>
              </w:rPr>
              <w:t>16.7.0</w:t>
            </w:r>
          </w:p>
        </w:tc>
      </w:tr>
      <w:tr w:rsidR="00D05C20" w14:paraId="01EDC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Default="00D05C20" w:rsidP="00D05C20">
            <w:pPr>
              <w:pStyle w:val="TAL"/>
              <w:rPr>
                <w:rFonts w:cs="Arial"/>
                <w:sz w:val="16"/>
                <w:szCs w:val="16"/>
              </w:rPr>
            </w:pPr>
            <w:r>
              <w:rPr>
                <w:rFonts w:cs="Arial"/>
                <w:sz w:val="16"/>
                <w:szCs w:val="16"/>
              </w:rPr>
              <w:t>1504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Default="00D05C20" w:rsidP="00D05C20">
            <w:pPr>
              <w:pStyle w:val="TAL"/>
              <w:rPr>
                <w:rFonts w:cs="Arial"/>
                <w:sz w:val="16"/>
                <w:szCs w:val="16"/>
              </w:rPr>
            </w:pPr>
            <w:r>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Default="00D05C20" w:rsidP="00D05C20">
            <w:pPr>
              <w:pStyle w:val="TAC"/>
              <w:rPr>
                <w:sz w:val="16"/>
                <w:szCs w:val="16"/>
              </w:rPr>
            </w:pPr>
            <w:r w:rsidRPr="00AD4CBD">
              <w:rPr>
                <w:sz w:val="16"/>
                <w:szCs w:val="16"/>
              </w:rPr>
              <w:t>16.7.0</w:t>
            </w:r>
          </w:p>
        </w:tc>
      </w:tr>
      <w:tr w:rsidR="00D05C20" w14:paraId="5AB73C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Default="00D05C20" w:rsidP="00D05C20">
            <w:pPr>
              <w:pStyle w:val="TAL"/>
              <w:rPr>
                <w:rFonts w:cs="Arial"/>
                <w:sz w:val="16"/>
                <w:szCs w:val="16"/>
              </w:rPr>
            </w:pPr>
            <w:r>
              <w:rPr>
                <w:rFonts w:cs="Arial"/>
                <w:sz w:val="16"/>
                <w:szCs w:val="16"/>
              </w:rPr>
              <w:t>1506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Default="00D05C20" w:rsidP="00D05C20">
            <w:pPr>
              <w:pStyle w:val="TAL"/>
              <w:rPr>
                <w:rFonts w:cs="Arial"/>
                <w:sz w:val="16"/>
                <w:szCs w:val="16"/>
              </w:rPr>
            </w:pPr>
            <w:r>
              <w:rPr>
                <w:rFonts w:cs="Arial"/>
                <w:sz w:val="16"/>
                <w:szCs w:val="16"/>
              </w:rPr>
              <w:t>Big CR-Introduction of NR V2X RRM performance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Default="00D05C20" w:rsidP="00D05C20">
            <w:pPr>
              <w:pStyle w:val="TAC"/>
              <w:rPr>
                <w:sz w:val="16"/>
                <w:szCs w:val="16"/>
              </w:rPr>
            </w:pPr>
            <w:r w:rsidRPr="00AD4CBD">
              <w:rPr>
                <w:sz w:val="16"/>
                <w:szCs w:val="16"/>
              </w:rPr>
              <w:t>16.7.0</w:t>
            </w:r>
          </w:p>
        </w:tc>
      </w:tr>
      <w:tr w:rsidR="00D05C20" w14:paraId="57F949F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Default="00D05C20" w:rsidP="00D05C20">
            <w:pPr>
              <w:pStyle w:val="TAL"/>
              <w:rPr>
                <w:rFonts w:cs="Arial"/>
                <w:sz w:val="16"/>
                <w:szCs w:val="16"/>
              </w:rPr>
            </w:pPr>
            <w:r>
              <w:rPr>
                <w:rFonts w:cs="Arial"/>
                <w:sz w:val="16"/>
                <w:szCs w:val="16"/>
              </w:rPr>
              <w:t>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Default="00D05C20" w:rsidP="00D05C20">
            <w:pPr>
              <w:pStyle w:val="TAL"/>
              <w:rPr>
                <w:rFonts w:cs="Arial"/>
                <w:sz w:val="16"/>
                <w:szCs w:val="16"/>
              </w:rPr>
            </w:pPr>
            <w:r>
              <w:rPr>
                <w:rFonts w:cs="Arial"/>
                <w:sz w:val="16"/>
                <w:szCs w:val="16"/>
              </w:rPr>
              <w:t>Correction on the measurement restriction for CSI-IM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Default="00D05C20" w:rsidP="00D05C20">
            <w:pPr>
              <w:pStyle w:val="TAC"/>
              <w:rPr>
                <w:sz w:val="16"/>
                <w:szCs w:val="16"/>
              </w:rPr>
            </w:pPr>
            <w:r w:rsidRPr="00AD4CBD">
              <w:rPr>
                <w:sz w:val="16"/>
                <w:szCs w:val="16"/>
              </w:rPr>
              <w:t>16.7.0</w:t>
            </w:r>
          </w:p>
        </w:tc>
      </w:tr>
      <w:tr w:rsidR="00D05C20" w14:paraId="5C855B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Default="00D05C20" w:rsidP="00D05C20">
            <w:pPr>
              <w:pStyle w:val="TAL"/>
              <w:rPr>
                <w:rFonts w:cs="Arial"/>
                <w:sz w:val="16"/>
                <w:szCs w:val="16"/>
              </w:rPr>
            </w:pPr>
            <w:r>
              <w:rPr>
                <w:rFonts w:cs="Arial"/>
                <w:sz w:val="16"/>
                <w:szCs w:val="16"/>
              </w:rPr>
              <w:t>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Default="00D05C20" w:rsidP="00D05C20">
            <w:pPr>
              <w:pStyle w:val="TAL"/>
              <w:rPr>
                <w:rFonts w:cs="Arial"/>
                <w:sz w:val="16"/>
                <w:szCs w:val="16"/>
              </w:rPr>
            </w:pPr>
            <w:r>
              <w:rPr>
                <w:rFonts w:cs="Arial"/>
                <w:sz w:val="16"/>
                <w:szCs w:val="16"/>
              </w:rPr>
              <w:t>Correction on PRACH configuration for FR2 Non-Contention based Random Access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Default="00D05C20" w:rsidP="00D05C20">
            <w:pPr>
              <w:pStyle w:val="TAC"/>
              <w:rPr>
                <w:sz w:val="16"/>
                <w:szCs w:val="16"/>
              </w:rPr>
            </w:pPr>
            <w:r w:rsidRPr="00AD4CBD">
              <w:rPr>
                <w:sz w:val="16"/>
                <w:szCs w:val="16"/>
              </w:rPr>
              <w:t>16.7.0</w:t>
            </w:r>
          </w:p>
        </w:tc>
      </w:tr>
      <w:tr w:rsidR="00D05C20" w14:paraId="3C4661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Default="00D05C20" w:rsidP="00D05C20">
            <w:pPr>
              <w:pStyle w:val="TAL"/>
              <w:rPr>
                <w:rFonts w:cs="Arial"/>
                <w:sz w:val="16"/>
                <w:szCs w:val="16"/>
              </w:rPr>
            </w:pPr>
            <w:r>
              <w:rPr>
                <w:rFonts w:cs="Arial"/>
                <w:sz w:val="16"/>
                <w:szCs w:val="16"/>
              </w:rPr>
              <w:t>1516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Default="00D05C20" w:rsidP="00D05C20">
            <w:pPr>
              <w:pStyle w:val="TAL"/>
              <w:rPr>
                <w:rFonts w:cs="Arial"/>
                <w:sz w:val="16"/>
                <w:szCs w:val="16"/>
              </w:rPr>
            </w:pPr>
            <w:r>
              <w:rPr>
                <w:rFonts w:cs="Arial"/>
                <w:sz w:val="16"/>
                <w:szCs w:val="16"/>
              </w:rPr>
              <w:t>Correction on PRACH configuration for Beam Failure Detection and Link Recovery Test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Default="00D05C20" w:rsidP="00D05C20">
            <w:pPr>
              <w:pStyle w:val="TAC"/>
              <w:rPr>
                <w:sz w:val="16"/>
                <w:szCs w:val="16"/>
              </w:rPr>
            </w:pPr>
            <w:r w:rsidRPr="00AD4CBD">
              <w:rPr>
                <w:sz w:val="16"/>
                <w:szCs w:val="16"/>
              </w:rPr>
              <w:t>16.7.0</w:t>
            </w:r>
          </w:p>
        </w:tc>
      </w:tr>
      <w:tr w:rsidR="00D05C20" w14:paraId="285DA5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Default="00D05C20" w:rsidP="00D05C20">
            <w:pPr>
              <w:pStyle w:val="TAL"/>
              <w:rPr>
                <w:rFonts w:cs="Arial"/>
                <w:sz w:val="16"/>
                <w:szCs w:val="16"/>
              </w:rPr>
            </w:pPr>
            <w:r>
              <w:rPr>
                <w:rFonts w:cs="Arial"/>
                <w:sz w:val="16"/>
                <w:szCs w:val="16"/>
              </w:rPr>
              <w:t>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Default="00D05C20" w:rsidP="00D05C20">
            <w:pPr>
              <w:pStyle w:val="TAL"/>
              <w:rPr>
                <w:rFonts w:cs="Arial"/>
                <w:sz w:val="16"/>
                <w:szCs w:val="16"/>
              </w:rPr>
            </w:pPr>
            <w:r>
              <w:rPr>
                <w:rFonts w:cs="Arial"/>
                <w:sz w:val="16"/>
                <w:szCs w:val="16"/>
              </w:rPr>
              <w:t>Correction on PRACH RMC for FR1 CSI-RS based Non-Contention based Random Access for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Default="00D05C20" w:rsidP="00D05C20">
            <w:pPr>
              <w:pStyle w:val="TAC"/>
              <w:rPr>
                <w:sz w:val="16"/>
                <w:szCs w:val="16"/>
              </w:rPr>
            </w:pPr>
            <w:r w:rsidRPr="00AD4CBD">
              <w:rPr>
                <w:sz w:val="16"/>
                <w:szCs w:val="16"/>
              </w:rPr>
              <w:t>16.7.0</w:t>
            </w:r>
          </w:p>
        </w:tc>
      </w:tr>
      <w:tr w:rsidR="00D05C20" w14:paraId="5745A2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Default="00D05C20" w:rsidP="00D05C20">
            <w:pPr>
              <w:pStyle w:val="TAL"/>
              <w:rPr>
                <w:rFonts w:cs="Arial"/>
                <w:sz w:val="16"/>
                <w:szCs w:val="16"/>
              </w:rPr>
            </w:pPr>
            <w:r>
              <w:rPr>
                <w:rFonts w:cs="Arial"/>
                <w:sz w:val="16"/>
                <w:szCs w:val="16"/>
              </w:rPr>
              <w:t>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Default="00D05C20" w:rsidP="00D05C20">
            <w:pPr>
              <w:pStyle w:val="TAL"/>
              <w:rPr>
                <w:rFonts w:cs="Arial"/>
                <w:sz w:val="16"/>
                <w:szCs w:val="16"/>
              </w:rPr>
            </w:pPr>
            <w:r>
              <w:rPr>
                <w:rFonts w:cs="Arial"/>
                <w:sz w:val="16"/>
                <w:szCs w:val="16"/>
              </w:rPr>
              <w:t>Correction on scheduling availability and measurement restriction on FR2 inter-band CA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Default="00D05C20" w:rsidP="00D05C20">
            <w:pPr>
              <w:pStyle w:val="TAC"/>
              <w:rPr>
                <w:sz w:val="16"/>
                <w:szCs w:val="16"/>
              </w:rPr>
            </w:pPr>
            <w:r w:rsidRPr="00AD4CBD">
              <w:rPr>
                <w:sz w:val="16"/>
                <w:szCs w:val="16"/>
              </w:rPr>
              <w:t>16.7.0</w:t>
            </w:r>
          </w:p>
        </w:tc>
      </w:tr>
      <w:tr w:rsidR="00D05C20" w14:paraId="2B88D5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Default="00D05C20" w:rsidP="00D05C20">
            <w:pPr>
              <w:pStyle w:val="TAL"/>
              <w:rPr>
                <w:rFonts w:cs="Arial"/>
                <w:sz w:val="16"/>
                <w:szCs w:val="16"/>
              </w:rPr>
            </w:pPr>
            <w:r>
              <w:rPr>
                <w:rFonts w:cs="Arial"/>
                <w:sz w:val="16"/>
                <w:szCs w:val="16"/>
              </w:rPr>
              <w:t>1526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Default="00D05C20" w:rsidP="00D05C20">
            <w:pPr>
              <w:pStyle w:val="TAL"/>
              <w:rPr>
                <w:rFonts w:cs="Arial"/>
                <w:sz w:val="16"/>
                <w:szCs w:val="16"/>
              </w:rPr>
            </w:pPr>
            <w:r>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Default="00D05C20" w:rsidP="00D05C20">
            <w:pPr>
              <w:pStyle w:val="TAC"/>
              <w:rPr>
                <w:sz w:val="16"/>
                <w:szCs w:val="16"/>
              </w:rPr>
            </w:pPr>
            <w:r w:rsidRPr="00AD4CBD">
              <w:rPr>
                <w:sz w:val="16"/>
                <w:szCs w:val="16"/>
              </w:rPr>
              <w:t>16.7.0</w:t>
            </w:r>
          </w:p>
        </w:tc>
      </w:tr>
      <w:tr w:rsidR="00D05C20" w14:paraId="79D3F3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Default="00D05C20" w:rsidP="00D05C20">
            <w:pPr>
              <w:pStyle w:val="TAL"/>
              <w:rPr>
                <w:rFonts w:cs="Arial"/>
                <w:sz w:val="16"/>
                <w:szCs w:val="16"/>
              </w:rPr>
            </w:pPr>
            <w:r>
              <w:rPr>
                <w:rFonts w:cs="Arial"/>
                <w:sz w:val="16"/>
                <w:szCs w:val="16"/>
              </w:rPr>
              <w:t>1533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Default="00D05C20" w:rsidP="00D05C20">
            <w:pPr>
              <w:pStyle w:val="TAL"/>
              <w:rPr>
                <w:rFonts w:cs="Arial"/>
                <w:sz w:val="16"/>
                <w:szCs w:val="16"/>
              </w:rPr>
            </w:pPr>
            <w:r>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Default="00D05C20" w:rsidP="00D05C20">
            <w:pPr>
              <w:pStyle w:val="TAC"/>
              <w:rPr>
                <w:sz w:val="16"/>
                <w:szCs w:val="16"/>
              </w:rPr>
            </w:pPr>
            <w:r w:rsidRPr="00AD4CBD">
              <w:rPr>
                <w:sz w:val="16"/>
                <w:szCs w:val="16"/>
              </w:rPr>
              <w:t>16.7.0</w:t>
            </w:r>
          </w:p>
        </w:tc>
      </w:tr>
      <w:tr w:rsidR="00D05C20" w14:paraId="1EFF2E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Default="00D05C20" w:rsidP="00D05C20">
            <w:pPr>
              <w:pStyle w:val="TAC"/>
              <w:rPr>
                <w:rFonts w:cs="Arial"/>
                <w:sz w:val="16"/>
                <w:szCs w:val="16"/>
              </w:rPr>
            </w:pPr>
            <w:r>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Default="00D05C20" w:rsidP="00D05C20">
            <w:pPr>
              <w:pStyle w:val="TAL"/>
              <w:rPr>
                <w:rFonts w:cs="Arial"/>
                <w:sz w:val="16"/>
                <w:szCs w:val="16"/>
              </w:rPr>
            </w:pPr>
            <w:r>
              <w:rPr>
                <w:rFonts w:cs="Arial"/>
                <w:sz w:val="16"/>
                <w:szCs w:val="16"/>
              </w:rPr>
              <w:t>1535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Default="00D05C20" w:rsidP="00D05C20">
            <w:pPr>
              <w:pStyle w:val="TAL"/>
              <w:rPr>
                <w:rFonts w:cs="Arial"/>
                <w:sz w:val="16"/>
                <w:szCs w:val="16"/>
              </w:rPr>
            </w:pPr>
            <w:r>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Default="00D05C20" w:rsidP="00D05C20">
            <w:pPr>
              <w:pStyle w:val="TAC"/>
              <w:rPr>
                <w:sz w:val="16"/>
                <w:szCs w:val="16"/>
              </w:rPr>
            </w:pPr>
            <w:r w:rsidRPr="00AD4CBD">
              <w:rPr>
                <w:sz w:val="16"/>
                <w:szCs w:val="16"/>
              </w:rPr>
              <w:t>16.7.0</w:t>
            </w:r>
          </w:p>
        </w:tc>
      </w:tr>
      <w:tr w:rsidR="00D05C20" w14:paraId="7C4540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Default="00D05C20" w:rsidP="00D05C20">
            <w:pPr>
              <w:pStyle w:val="TAL"/>
              <w:rPr>
                <w:rFonts w:cs="Arial"/>
                <w:sz w:val="16"/>
                <w:szCs w:val="16"/>
              </w:rPr>
            </w:pPr>
            <w:r>
              <w:rPr>
                <w:rFonts w:cs="Arial"/>
                <w:sz w:val="16"/>
                <w:szCs w:val="16"/>
              </w:rPr>
              <w:t>1538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Default="00D05C20" w:rsidP="00D05C20">
            <w:pPr>
              <w:pStyle w:val="TAL"/>
              <w:rPr>
                <w:rFonts w:cs="Arial"/>
                <w:sz w:val="16"/>
                <w:szCs w:val="16"/>
              </w:rPr>
            </w:pPr>
            <w:r>
              <w:rPr>
                <w:rFonts w:cs="Arial"/>
                <w:sz w:val="16"/>
                <w:szCs w:val="16"/>
              </w:rPr>
              <w:t>CR on Scell activation delay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Default="00D05C20" w:rsidP="00D05C20">
            <w:pPr>
              <w:pStyle w:val="TAC"/>
              <w:rPr>
                <w:sz w:val="16"/>
                <w:szCs w:val="16"/>
              </w:rPr>
            </w:pPr>
            <w:r w:rsidRPr="00AD4CBD">
              <w:rPr>
                <w:sz w:val="16"/>
                <w:szCs w:val="16"/>
              </w:rPr>
              <w:t>16.7.0</w:t>
            </w:r>
          </w:p>
        </w:tc>
      </w:tr>
      <w:tr w:rsidR="00D05C20" w14:paraId="6C21EA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Default="00D05C20" w:rsidP="00D05C20">
            <w:pPr>
              <w:pStyle w:val="TAL"/>
              <w:rPr>
                <w:rFonts w:cs="Arial"/>
                <w:sz w:val="16"/>
                <w:szCs w:val="16"/>
              </w:rPr>
            </w:pPr>
            <w:r>
              <w:rPr>
                <w:rFonts w:cs="Arial"/>
                <w:sz w:val="16"/>
                <w:szCs w:val="16"/>
              </w:rPr>
              <w:t>1546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Default="00D05C20" w:rsidP="00D05C20">
            <w:pPr>
              <w:pStyle w:val="TAL"/>
              <w:rPr>
                <w:rFonts w:cs="Arial"/>
                <w:sz w:val="16"/>
                <w:szCs w:val="16"/>
              </w:rPr>
            </w:pPr>
            <w:r>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Default="00D05C20" w:rsidP="00D05C20">
            <w:pPr>
              <w:pStyle w:val="TAC"/>
              <w:rPr>
                <w:sz w:val="16"/>
                <w:szCs w:val="16"/>
              </w:rPr>
            </w:pPr>
            <w:r w:rsidRPr="00AD4CBD">
              <w:rPr>
                <w:sz w:val="16"/>
                <w:szCs w:val="16"/>
              </w:rPr>
              <w:t>16.7.0</w:t>
            </w:r>
          </w:p>
        </w:tc>
      </w:tr>
      <w:tr w:rsidR="00D05C20" w14:paraId="21F575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Default="00D05C20" w:rsidP="00D05C20">
            <w:pPr>
              <w:pStyle w:val="TAL"/>
              <w:rPr>
                <w:rFonts w:cs="Arial"/>
                <w:sz w:val="16"/>
                <w:szCs w:val="16"/>
              </w:rPr>
            </w:pPr>
            <w:r>
              <w:rPr>
                <w:rFonts w:cs="Arial"/>
                <w:sz w:val="16"/>
                <w:szCs w:val="16"/>
              </w:rPr>
              <w:t>1549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Default="00D05C20" w:rsidP="00D05C20">
            <w:pPr>
              <w:pStyle w:val="TAL"/>
              <w:rPr>
                <w:rFonts w:cs="Arial"/>
                <w:sz w:val="16"/>
                <w:szCs w:val="16"/>
              </w:rPr>
            </w:pPr>
            <w:r>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Default="00D05C20" w:rsidP="00D05C20">
            <w:pPr>
              <w:pStyle w:val="TAC"/>
              <w:rPr>
                <w:sz w:val="16"/>
                <w:szCs w:val="16"/>
              </w:rPr>
            </w:pPr>
            <w:r w:rsidRPr="00AD4CBD">
              <w:rPr>
                <w:sz w:val="16"/>
                <w:szCs w:val="16"/>
              </w:rPr>
              <w:t>16.7.0</w:t>
            </w:r>
          </w:p>
        </w:tc>
      </w:tr>
      <w:tr w:rsidR="00D05C20" w14:paraId="610255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Default="00D05C20" w:rsidP="00D05C20">
            <w:pPr>
              <w:pStyle w:val="TAL"/>
              <w:rPr>
                <w:rFonts w:cs="Arial"/>
                <w:sz w:val="16"/>
                <w:szCs w:val="16"/>
              </w:rPr>
            </w:pPr>
            <w:r>
              <w:rPr>
                <w:rFonts w:cs="Arial"/>
                <w:sz w:val="16"/>
                <w:szCs w:val="16"/>
              </w:rPr>
              <w:t>1551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Default="00D05C20" w:rsidP="00D05C20">
            <w:pPr>
              <w:pStyle w:val="TAL"/>
              <w:rPr>
                <w:rFonts w:cs="Arial"/>
                <w:sz w:val="16"/>
                <w:szCs w:val="16"/>
              </w:rPr>
            </w:pPr>
            <w:r>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Default="00D05C20" w:rsidP="00D05C20">
            <w:pPr>
              <w:pStyle w:val="TAC"/>
              <w:rPr>
                <w:sz w:val="16"/>
                <w:szCs w:val="16"/>
              </w:rPr>
            </w:pPr>
            <w:r w:rsidRPr="00AD4CBD">
              <w:rPr>
                <w:sz w:val="16"/>
                <w:szCs w:val="16"/>
              </w:rPr>
              <w:t>16.7.0</w:t>
            </w:r>
          </w:p>
        </w:tc>
      </w:tr>
      <w:tr w:rsidR="00D05C20" w14:paraId="3D2068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Default="00D05C20" w:rsidP="00D05C20">
            <w:pPr>
              <w:pStyle w:val="TAL"/>
              <w:rPr>
                <w:rFonts w:cs="Arial"/>
                <w:sz w:val="16"/>
                <w:szCs w:val="16"/>
              </w:rPr>
            </w:pPr>
            <w:r>
              <w:rPr>
                <w:rFonts w:cs="Arial"/>
                <w:sz w:val="16"/>
                <w:szCs w:val="16"/>
              </w:rPr>
              <w:t>1555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Default="00D05C20" w:rsidP="00D05C20">
            <w:pPr>
              <w:pStyle w:val="TAL"/>
              <w:rPr>
                <w:rFonts w:cs="Arial"/>
                <w:sz w:val="16"/>
                <w:szCs w:val="16"/>
              </w:rPr>
            </w:pPr>
            <w:r>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Default="00D05C20" w:rsidP="00D05C20">
            <w:pPr>
              <w:pStyle w:val="TAC"/>
              <w:rPr>
                <w:sz w:val="16"/>
                <w:szCs w:val="16"/>
              </w:rPr>
            </w:pPr>
            <w:r w:rsidRPr="00AD4CBD">
              <w:rPr>
                <w:sz w:val="16"/>
                <w:szCs w:val="16"/>
              </w:rPr>
              <w:t>16.7.0</w:t>
            </w:r>
          </w:p>
        </w:tc>
      </w:tr>
      <w:tr w:rsidR="00D05C20" w14:paraId="55C4A6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Default="00D05C20" w:rsidP="00D05C20">
            <w:pPr>
              <w:pStyle w:val="TAL"/>
              <w:rPr>
                <w:rFonts w:cs="Arial"/>
                <w:sz w:val="16"/>
                <w:szCs w:val="16"/>
              </w:rPr>
            </w:pPr>
            <w:r>
              <w:rPr>
                <w:rFonts w:cs="Arial"/>
                <w:sz w:val="16"/>
                <w:szCs w:val="16"/>
              </w:rPr>
              <w:t>1559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Default="00D05C20" w:rsidP="00D05C20">
            <w:pPr>
              <w:pStyle w:val="TAL"/>
              <w:rPr>
                <w:rFonts w:cs="Arial"/>
                <w:sz w:val="16"/>
                <w:szCs w:val="16"/>
              </w:rPr>
            </w:pPr>
            <w:r>
              <w:rPr>
                <w:rFonts w:cs="Arial"/>
                <w:sz w:val="16"/>
                <w:szCs w:val="16"/>
              </w:rPr>
              <w:t>Update on interruption test cases for Tx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Default="00D05C20" w:rsidP="00D05C20">
            <w:pPr>
              <w:pStyle w:val="TAC"/>
              <w:rPr>
                <w:sz w:val="16"/>
                <w:szCs w:val="16"/>
              </w:rPr>
            </w:pPr>
            <w:r w:rsidRPr="00AD4CBD">
              <w:rPr>
                <w:sz w:val="16"/>
                <w:szCs w:val="16"/>
              </w:rPr>
              <w:t>16.7.0</w:t>
            </w:r>
          </w:p>
        </w:tc>
      </w:tr>
      <w:tr w:rsidR="00D05C20" w14:paraId="30E1A4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Default="00D05C20" w:rsidP="00D05C20">
            <w:pPr>
              <w:pStyle w:val="TAL"/>
              <w:rPr>
                <w:rFonts w:cs="Arial"/>
                <w:sz w:val="16"/>
                <w:szCs w:val="16"/>
              </w:rPr>
            </w:pPr>
            <w:r>
              <w:rPr>
                <w:rFonts w:cs="Arial"/>
                <w:sz w:val="16"/>
                <w:szCs w:val="16"/>
              </w:rPr>
              <w:t>1561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Default="00D05C20" w:rsidP="00D05C20">
            <w:pPr>
              <w:pStyle w:val="TAL"/>
              <w:rPr>
                <w:rFonts w:cs="Arial"/>
                <w:sz w:val="16"/>
                <w:szCs w:val="16"/>
              </w:rPr>
            </w:pPr>
            <w:r>
              <w:rPr>
                <w:rFonts w:cs="Arial"/>
                <w:sz w:val="16"/>
                <w:szCs w:val="16"/>
              </w:rPr>
              <w:t>Maintenance CR for CSI-RS based L3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Default="00D05C20" w:rsidP="00D05C20">
            <w:pPr>
              <w:pStyle w:val="TAC"/>
              <w:rPr>
                <w:sz w:val="16"/>
                <w:szCs w:val="16"/>
              </w:rPr>
            </w:pPr>
            <w:r w:rsidRPr="00AD4CBD">
              <w:rPr>
                <w:sz w:val="16"/>
                <w:szCs w:val="16"/>
              </w:rPr>
              <w:t>16.7.0</w:t>
            </w:r>
          </w:p>
        </w:tc>
      </w:tr>
      <w:tr w:rsidR="00D05C20" w14:paraId="548060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Default="00D05C20" w:rsidP="00D05C20">
            <w:pPr>
              <w:pStyle w:val="TAL"/>
              <w:rPr>
                <w:rFonts w:cs="Arial"/>
                <w:sz w:val="16"/>
                <w:szCs w:val="16"/>
              </w:rPr>
            </w:pPr>
            <w:r>
              <w:rPr>
                <w:rFonts w:cs="Arial"/>
                <w:sz w:val="16"/>
                <w:szCs w:val="16"/>
              </w:rPr>
              <w:t>1564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Default="00D05C20" w:rsidP="00D05C20">
            <w:pPr>
              <w:pStyle w:val="TAL"/>
              <w:rPr>
                <w:rFonts w:cs="Arial"/>
                <w:sz w:val="16"/>
                <w:szCs w:val="16"/>
              </w:rPr>
            </w:pPr>
            <w:r>
              <w:rPr>
                <w:rFonts w:cs="Arial"/>
                <w:sz w:val="16"/>
                <w:szCs w:val="16"/>
              </w:rPr>
              <w:t>Correction on the power of the first preamble for random access in EN-DC and SA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Default="00D05C20" w:rsidP="00D05C20">
            <w:pPr>
              <w:pStyle w:val="TAC"/>
              <w:rPr>
                <w:sz w:val="16"/>
                <w:szCs w:val="16"/>
              </w:rPr>
            </w:pPr>
            <w:r w:rsidRPr="00AD4CBD">
              <w:rPr>
                <w:sz w:val="16"/>
                <w:szCs w:val="16"/>
              </w:rPr>
              <w:t>16.7.0</w:t>
            </w:r>
          </w:p>
        </w:tc>
      </w:tr>
      <w:tr w:rsidR="00D05C20" w14:paraId="5F3FA6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Default="00D05C20" w:rsidP="00D05C20">
            <w:pPr>
              <w:pStyle w:val="TAL"/>
              <w:rPr>
                <w:rFonts w:cs="Arial"/>
                <w:sz w:val="16"/>
                <w:szCs w:val="16"/>
              </w:rPr>
            </w:pPr>
            <w:r>
              <w:rPr>
                <w:rFonts w:cs="Arial"/>
                <w:sz w:val="16"/>
                <w:szCs w:val="16"/>
              </w:rPr>
              <w:t>1567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Default="00D05C20" w:rsidP="00D05C20">
            <w:pPr>
              <w:pStyle w:val="TAL"/>
              <w:rPr>
                <w:rFonts w:cs="Arial"/>
                <w:sz w:val="16"/>
                <w:szCs w:val="16"/>
              </w:rPr>
            </w:pPr>
            <w:r>
              <w:rPr>
                <w:rFonts w:cs="Arial"/>
                <w:sz w:val="16"/>
                <w:szCs w:val="16"/>
              </w:rPr>
              <w:t>Correction on the time for Scell activation and CSI-report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Default="00D05C20" w:rsidP="00D05C20">
            <w:pPr>
              <w:pStyle w:val="TAC"/>
              <w:rPr>
                <w:sz w:val="16"/>
                <w:szCs w:val="16"/>
              </w:rPr>
            </w:pPr>
            <w:r w:rsidRPr="00AD4CBD">
              <w:rPr>
                <w:sz w:val="16"/>
                <w:szCs w:val="16"/>
              </w:rPr>
              <w:t>16.7.0</w:t>
            </w:r>
          </w:p>
        </w:tc>
      </w:tr>
      <w:tr w:rsidR="00D05C20" w14:paraId="47D2E2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Default="00D05C20" w:rsidP="00D05C20">
            <w:pPr>
              <w:pStyle w:val="TAL"/>
              <w:rPr>
                <w:rFonts w:cs="Arial"/>
                <w:sz w:val="16"/>
                <w:szCs w:val="16"/>
              </w:rPr>
            </w:pPr>
            <w:r>
              <w:rPr>
                <w:rFonts w:cs="Arial"/>
                <w:sz w:val="16"/>
                <w:szCs w:val="16"/>
              </w:rPr>
              <w:t>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Default="00D05C20" w:rsidP="00D05C20">
            <w:pPr>
              <w:pStyle w:val="TAL"/>
              <w:rPr>
                <w:rFonts w:cs="Arial"/>
                <w:sz w:val="16"/>
                <w:szCs w:val="16"/>
              </w:rPr>
            </w:pPr>
            <w:r>
              <w:rPr>
                <w:rFonts w:cs="Arial"/>
                <w:sz w:val="16"/>
                <w:szCs w:val="16"/>
              </w:rPr>
              <w:t>Correction on the Noc level in TS38.133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Default="00D05C20" w:rsidP="00D05C20">
            <w:pPr>
              <w:pStyle w:val="TAC"/>
              <w:rPr>
                <w:sz w:val="16"/>
                <w:szCs w:val="16"/>
              </w:rPr>
            </w:pPr>
            <w:r w:rsidRPr="00AD4CBD">
              <w:rPr>
                <w:sz w:val="16"/>
                <w:szCs w:val="16"/>
              </w:rPr>
              <w:t>16.7.0</w:t>
            </w:r>
          </w:p>
        </w:tc>
      </w:tr>
      <w:tr w:rsidR="00D05C20" w14:paraId="18B81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Default="00D05C20" w:rsidP="00D05C20">
            <w:pPr>
              <w:pStyle w:val="TAC"/>
              <w:rPr>
                <w:rFonts w:cs="Arial"/>
                <w:sz w:val="16"/>
                <w:szCs w:val="16"/>
              </w:rPr>
            </w:pPr>
            <w:r>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Default="00D05C20" w:rsidP="00D05C20">
            <w:pPr>
              <w:pStyle w:val="TAL"/>
              <w:rPr>
                <w:rFonts w:cs="Arial"/>
                <w:sz w:val="16"/>
                <w:szCs w:val="16"/>
              </w:rPr>
            </w:pPr>
            <w:r>
              <w:rPr>
                <w:rFonts w:cs="Arial"/>
                <w:sz w:val="16"/>
                <w:szCs w:val="16"/>
              </w:rPr>
              <w:t>1577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Default="00D05C20" w:rsidP="00D05C20">
            <w:pPr>
              <w:pStyle w:val="TAL"/>
              <w:rPr>
                <w:rFonts w:cs="Arial"/>
                <w:sz w:val="16"/>
                <w:szCs w:val="16"/>
              </w:rPr>
            </w:pPr>
            <w:r>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Default="00D05C20" w:rsidP="00D05C20">
            <w:pPr>
              <w:pStyle w:val="TAC"/>
              <w:rPr>
                <w:sz w:val="16"/>
                <w:szCs w:val="16"/>
              </w:rPr>
            </w:pPr>
            <w:r w:rsidRPr="00AD4CBD">
              <w:rPr>
                <w:sz w:val="16"/>
                <w:szCs w:val="16"/>
              </w:rPr>
              <w:t>16.7.0</w:t>
            </w:r>
          </w:p>
        </w:tc>
      </w:tr>
      <w:tr w:rsidR="00D05C20" w14:paraId="0C64F3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Default="00D05C20" w:rsidP="00D05C20">
            <w:pPr>
              <w:pStyle w:val="TAL"/>
              <w:rPr>
                <w:rFonts w:cs="Arial"/>
                <w:sz w:val="16"/>
                <w:szCs w:val="16"/>
              </w:rPr>
            </w:pPr>
            <w:r>
              <w:rPr>
                <w:rFonts w:cs="Arial"/>
                <w:sz w:val="16"/>
                <w:szCs w:val="16"/>
              </w:rPr>
              <w:t>1585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Default="00D05C20" w:rsidP="00D05C20">
            <w:pPr>
              <w:pStyle w:val="TAL"/>
              <w:rPr>
                <w:rFonts w:cs="Arial"/>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Default="00D05C20" w:rsidP="00D05C20">
            <w:pPr>
              <w:pStyle w:val="TAC"/>
              <w:rPr>
                <w:sz w:val="16"/>
                <w:szCs w:val="16"/>
              </w:rPr>
            </w:pPr>
            <w:r w:rsidRPr="00AD4CBD">
              <w:rPr>
                <w:sz w:val="16"/>
                <w:szCs w:val="16"/>
              </w:rPr>
              <w:t>16.7.0</w:t>
            </w:r>
          </w:p>
        </w:tc>
      </w:tr>
      <w:tr w:rsidR="00D05C20" w14:paraId="499967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Default="00D05C20" w:rsidP="00D05C20">
            <w:pPr>
              <w:pStyle w:val="TAL"/>
              <w:rPr>
                <w:rFonts w:cs="Arial"/>
                <w:sz w:val="16"/>
                <w:szCs w:val="16"/>
              </w:rPr>
            </w:pPr>
            <w:r>
              <w:rPr>
                <w:rFonts w:cs="Arial"/>
                <w:sz w:val="16"/>
                <w:szCs w:val="16"/>
              </w:rPr>
              <w:t>1596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Default="00D05C20" w:rsidP="00D05C20">
            <w:pPr>
              <w:pStyle w:val="TAL"/>
              <w:rPr>
                <w:rFonts w:cs="Arial"/>
                <w:sz w:val="16"/>
                <w:szCs w:val="16"/>
              </w:rPr>
            </w:pPr>
            <w:r>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Default="00D05C20" w:rsidP="00D05C20">
            <w:pPr>
              <w:pStyle w:val="TAC"/>
              <w:rPr>
                <w:sz w:val="16"/>
                <w:szCs w:val="16"/>
              </w:rPr>
            </w:pPr>
            <w:r w:rsidRPr="00AD4CBD">
              <w:rPr>
                <w:sz w:val="16"/>
                <w:szCs w:val="16"/>
              </w:rPr>
              <w:t>16.7.0</w:t>
            </w:r>
          </w:p>
        </w:tc>
      </w:tr>
      <w:tr w:rsidR="00D05C20" w14:paraId="2E5337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Default="00D05C20" w:rsidP="00D05C20">
            <w:pPr>
              <w:pStyle w:val="TAL"/>
              <w:rPr>
                <w:rFonts w:cs="Arial"/>
                <w:sz w:val="16"/>
                <w:szCs w:val="16"/>
              </w:rPr>
            </w:pPr>
            <w:r>
              <w:rPr>
                <w:rFonts w:cs="Arial"/>
                <w:sz w:val="16"/>
                <w:szCs w:val="16"/>
              </w:rPr>
              <w:t>1599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Default="00D05C20" w:rsidP="00D05C20">
            <w:pPr>
              <w:pStyle w:val="TAL"/>
              <w:rPr>
                <w:rFonts w:cs="Arial"/>
                <w:sz w:val="16"/>
                <w:szCs w:val="16"/>
              </w:rPr>
            </w:pPr>
            <w:r>
              <w:rPr>
                <w:rFonts w:cs="Arial"/>
                <w:sz w:val="16"/>
                <w:szCs w:val="16"/>
              </w:rPr>
              <w:t>Big CR: Introduction of Rel-16 NR RRM enhancements WI performance requirements and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Default="00D05C20" w:rsidP="00D05C20">
            <w:pPr>
              <w:pStyle w:val="TAC"/>
              <w:rPr>
                <w:sz w:val="16"/>
                <w:szCs w:val="16"/>
              </w:rPr>
            </w:pPr>
            <w:r w:rsidRPr="00AD4CBD">
              <w:rPr>
                <w:sz w:val="16"/>
                <w:szCs w:val="16"/>
              </w:rPr>
              <w:t>16.7.0</w:t>
            </w:r>
          </w:p>
        </w:tc>
      </w:tr>
      <w:tr w:rsidR="00D05C20" w14:paraId="6D9780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Default="00D05C20" w:rsidP="00D05C20">
            <w:pPr>
              <w:pStyle w:val="TAL"/>
              <w:rPr>
                <w:rFonts w:cs="Arial"/>
                <w:sz w:val="16"/>
                <w:szCs w:val="16"/>
              </w:rPr>
            </w:pPr>
            <w:r>
              <w:rPr>
                <w:rFonts w:cs="Arial"/>
                <w:sz w:val="16"/>
                <w:szCs w:val="16"/>
              </w:rPr>
              <w:t>1601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Default="00D05C20" w:rsidP="00D05C20">
            <w:pPr>
              <w:pStyle w:val="TAL"/>
              <w:rPr>
                <w:rFonts w:cs="Arial"/>
                <w:sz w:val="16"/>
                <w:szCs w:val="16"/>
              </w:rPr>
            </w:pPr>
            <w:r>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Default="00D05C20" w:rsidP="00D05C20">
            <w:pPr>
              <w:pStyle w:val="TAC"/>
              <w:rPr>
                <w:sz w:val="16"/>
                <w:szCs w:val="16"/>
              </w:rPr>
            </w:pPr>
            <w:r w:rsidRPr="00AD4CBD">
              <w:rPr>
                <w:sz w:val="16"/>
                <w:szCs w:val="16"/>
              </w:rPr>
              <w:t>16.7.0</w:t>
            </w:r>
          </w:p>
        </w:tc>
      </w:tr>
      <w:tr w:rsidR="00D05C20" w14:paraId="726B5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Default="00D05C20" w:rsidP="00D05C20">
            <w:pPr>
              <w:pStyle w:val="TAL"/>
              <w:rPr>
                <w:rFonts w:cs="Arial"/>
                <w:sz w:val="16"/>
                <w:szCs w:val="16"/>
              </w:rPr>
            </w:pPr>
            <w:r>
              <w:rPr>
                <w:rFonts w:cs="Arial"/>
                <w:sz w:val="16"/>
                <w:szCs w:val="16"/>
              </w:rPr>
              <w:t>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Default="00D05C20" w:rsidP="00D05C20">
            <w:pPr>
              <w:pStyle w:val="TAL"/>
              <w:rPr>
                <w:rFonts w:cs="Arial"/>
                <w:sz w:val="16"/>
                <w:szCs w:val="16"/>
              </w:rPr>
            </w:pPr>
            <w:r>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Default="00D05C20" w:rsidP="00D05C20">
            <w:pPr>
              <w:pStyle w:val="TAC"/>
              <w:rPr>
                <w:sz w:val="16"/>
                <w:szCs w:val="16"/>
              </w:rPr>
            </w:pPr>
            <w:r w:rsidRPr="00AD4CBD">
              <w:rPr>
                <w:sz w:val="16"/>
                <w:szCs w:val="16"/>
              </w:rPr>
              <w:t>16.7.0</w:t>
            </w:r>
          </w:p>
        </w:tc>
      </w:tr>
      <w:tr w:rsidR="00D05C20" w14:paraId="22128E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Default="00D05C20" w:rsidP="00D05C20">
            <w:pPr>
              <w:pStyle w:val="TAL"/>
              <w:rPr>
                <w:rFonts w:cs="Arial"/>
                <w:sz w:val="16"/>
                <w:szCs w:val="16"/>
              </w:rPr>
            </w:pPr>
            <w:r>
              <w:rPr>
                <w:rFonts w:cs="Arial"/>
                <w:sz w:val="16"/>
                <w:szCs w:val="16"/>
              </w:rPr>
              <w:t>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Default="00D05C20" w:rsidP="00D05C20">
            <w:pPr>
              <w:pStyle w:val="TAL"/>
              <w:rPr>
                <w:rFonts w:cs="Arial"/>
                <w:sz w:val="16"/>
                <w:szCs w:val="16"/>
              </w:rPr>
            </w:pPr>
            <w:r>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Default="00D05C20" w:rsidP="00D05C20">
            <w:pPr>
              <w:pStyle w:val="TAC"/>
              <w:rPr>
                <w:sz w:val="16"/>
                <w:szCs w:val="16"/>
              </w:rPr>
            </w:pPr>
            <w:r w:rsidRPr="00AD4CBD">
              <w:rPr>
                <w:sz w:val="16"/>
                <w:szCs w:val="16"/>
              </w:rPr>
              <w:t>16.7.0</w:t>
            </w:r>
          </w:p>
        </w:tc>
      </w:tr>
      <w:tr w:rsidR="00D05C20" w14:paraId="3D7208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Default="00D05C20" w:rsidP="00D05C20">
            <w:pPr>
              <w:pStyle w:val="TAL"/>
              <w:rPr>
                <w:rFonts w:cs="Arial"/>
                <w:sz w:val="16"/>
                <w:szCs w:val="16"/>
              </w:rPr>
            </w:pPr>
            <w:r>
              <w:rPr>
                <w:rFonts w:cs="Arial"/>
                <w:sz w:val="16"/>
                <w:szCs w:val="16"/>
              </w:rPr>
              <w:t>1608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Default="00D05C20" w:rsidP="00D05C20">
            <w:pPr>
              <w:pStyle w:val="TAL"/>
              <w:rPr>
                <w:rFonts w:cs="Arial"/>
                <w:sz w:val="16"/>
                <w:szCs w:val="16"/>
              </w:rPr>
            </w:pPr>
            <w:r>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Default="00D05C20" w:rsidP="00D05C20">
            <w:pPr>
              <w:pStyle w:val="TAC"/>
              <w:rPr>
                <w:sz w:val="16"/>
                <w:szCs w:val="16"/>
              </w:rPr>
            </w:pPr>
            <w:r w:rsidRPr="00AD4CBD">
              <w:rPr>
                <w:sz w:val="16"/>
                <w:szCs w:val="16"/>
              </w:rPr>
              <w:t>16.7.0</w:t>
            </w:r>
          </w:p>
        </w:tc>
      </w:tr>
      <w:tr w:rsidR="00D05C20" w14:paraId="786E0B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Default="00D05C20" w:rsidP="00D05C20">
            <w:pPr>
              <w:pStyle w:val="TAL"/>
              <w:rPr>
                <w:rFonts w:cs="Arial"/>
                <w:sz w:val="16"/>
                <w:szCs w:val="16"/>
              </w:rPr>
            </w:pPr>
            <w:r>
              <w:rPr>
                <w:rFonts w:cs="Arial"/>
                <w:sz w:val="16"/>
                <w:szCs w:val="16"/>
              </w:rPr>
              <w:t>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Default="00D05C20" w:rsidP="00D05C20">
            <w:pPr>
              <w:pStyle w:val="TAL"/>
              <w:rPr>
                <w:rFonts w:cs="Arial"/>
                <w:sz w:val="16"/>
                <w:szCs w:val="16"/>
              </w:rPr>
            </w:pPr>
            <w:r>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Default="00D05C20" w:rsidP="00D05C20">
            <w:pPr>
              <w:pStyle w:val="TAC"/>
              <w:rPr>
                <w:sz w:val="16"/>
                <w:szCs w:val="16"/>
              </w:rPr>
            </w:pPr>
            <w:r w:rsidRPr="00AD4CBD">
              <w:rPr>
                <w:sz w:val="16"/>
                <w:szCs w:val="16"/>
              </w:rPr>
              <w:t>16.7.0</w:t>
            </w:r>
          </w:p>
        </w:tc>
      </w:tr>
      <w:tr w:rsidR="00D05C20" w14:paraId="21008A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Default="00D05C20" w:rsidP="00D05C20">
            <w:pPr>
              <w:pStyle w:val="TAL"/>
              <w:rPr>
                <w:rFonts w:cs="Arial"/>
                <w:sz w:val="16"/>
                <w:szCs w:val="16"/>
              </w:rPr>
            </w:pPr>
            <w:r>
              <w:rPr>
                <w:rFonts w:cs="Arial"/>
                <w:sz w:val="16"/>
                <w:szCs w:val="16"/>
              </w:rPr>
              <w:t>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Default="00D05C20" w:rsidP="00D05C20">
            <w:pPr>
              <w:pStyle w:val="TAL"/>
              <w:rPr>
                <w:rFonts w:cs="Arial"/>
                <w:sz w:val="16"/>
                <w:szCs w:val="16"/>
              </w:rPr>
            </w:pPr>
            <w:r>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Default="00D05C20" w:rsidP="00D05C20">
            <w:pPr>
              <w:pStyle w:val="TAC"/>
              <w:rPr>
                <w:sz w:val="16"/>
                <w:szCs w:val="16"/>
              </w:rPr>
            </w:pPr>
            <w:r w:rsidRPr="00AD4CBD">
              <w:rPr>
                <w:sz w:val="16"/>
                <w:szCs w:val="16"/>
              </w:rPr>
              <w:t>16.7.0</w:t>
            </w:r>
          </w:p>
        </w:tc>
      </w:tr>
      <w:tr w:rsidR="00D05C20" w14:paraId="3800785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Default="00D05C20" w:rsidP="00D05C20">
            <w:pPr>
              <w:pStyle w:val="TAL"/>
              <w:rPr>
                <w:rFonts w:cs="Arial"/>
                <w:sz w:val="16"/>
                <w:szCs w:val="16"/>
              </w:rPr>
            </w:pPr>
            <w:r>
              <w:rPr>
                <w:rFonts w:cs="Arial"/>
                <w:sz w:val="16"/>
                <w:szCs w:val="16"/>
              </w:rPr>
              <w:t>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Default="00D05C20" w:rsidP="00D05C20">
            <w:pPr>
              <w:pStyle w:val="TAL"/>
              <w:rPr>
                <w:rFonts w:cs="Arial"/>
                <w:sz w:val="16"/>
                <w:szCs w:val="16"/>
              </w:rPr>
            </w:pPr>
            <w:r>
              <w:rPr>
                <w:rFonts w:cs="Arial"/>
                <w:sz w:val="16"/>
                <w:szCs w:val="16"/>
              </w:rPr>
              <w:t>Correction to Aperiodic CSI-RS configurations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Default="00D05C20" w:rsidP="00D05C20">
            <w:pPr>
              <w:pStyle w:val="TAC"/>
              <w:rPr>
                <w:sz w:val="16"/>
                <w:szCs w:val="16"/>
              </w:rPr>
            </w:pPr>
            <w:r w:rsidRPr="00AD4CBD">
              <w:rPr>
                <w:sz w:val="16"/>
                <w:szCs w:val="16"/>
              </w:rPr>
              <w:t>16.7.0</w:t>
            </w:r>
          </w:p>
        </w:tc>
      </w:tr>
      <w:tr w:rsidR="00D05C20" w14:paraId="020D1B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Default="00D05C20" w:rsidP="00D05C20">
            <w:pPr>
              <w:pStyle w:val="TAL"/>
              <w:rPr>
                <w:rFonts w:cs="Arial"/>
                <w:sz w:val="16"/>
                <w:szCs w:val="16"/>
              </w:rPr>
            </w:pPr>
            <w:r>
              <w:rPr>
                <w:rFonts w:cs="Arial"/>
                <w:sz w:val="16"/>
                <w:szCs w:val="16"/>
              </w:rPr>
              <w:t>1618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Default="00D05C20" w:rsidP="00D05C20">
            <w:pPr>
              <w:pStyle w:val="TAL"/>
              <w:rPr>
                <w:rFonts w:cs="Arial"/>
                <w:sz w:val="16"/>
                <w:szCs w:val="16"/>
              </w:rPr>
            </w:pPr>
            <w:r>
              <w:rPr>
                <w:rFonts w:cs="Arial"/>
                <w:sz w:val="16"/>
                <w:szCs w:val="16"/>
              </w:rPr>
              <w:t>Correction to radio link monitoring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Default="00D05C20" w:rsidP="00D05C20">
            <w:pPr>
              <w:pStyle w:val="TAC"/>
              <w:rPr>
                <w:sz w:val="16"/>
                <w:szCs w:val="16"/>
              </w:rPr>
            </w:pPr>
            <w:r w:rsidRPr="00AD4CBD">
              <w:rPr>
                <w:sz w:val="16"/>
                <w:szCs w:val="16"/>
              </w:rPr>
              <w:t>16.7.0</w:t>
            </w:r>
          </w:p>
        </w:tc>
      </w:tr>
      <w:tr w:rsidR="00D05C20" w14:paraId="52B00DD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Default="00D05C20" w:rsidP="00D05C20">
            <w:pPr>
              <w:pStyle w:val="TAC"/>
              <w:rPr>
                <w:sz w:val="16"/>
                <w:szCs w:val="16"/>
              </w:rPr>
            </w:pPr>
            <w:r>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Default="00D05C20" w:rsidP="00D05C20">
            <w:pPr>
              <w:pStyle w:val="TAL"/>
              <w:rPr>
                <w:rFonts w:cs="Arial"/>
                <w:sz w:val="16"/>
                <w:szCs w:val="16"/>
              </w:rPr>
            </w:pPr>
            <w:r>
              <w:rPr>
                <w:rFonts w:cs="Arial"/>
                <w:sz w:val="16"/>
                <w:szCs w:val="16"/>
              </w:rPr>
              <w:t>1621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Default="00D05C20" w:rsidP="00D05C20">
            <w:pPr>
              <w:pStyle w:val="TAL"/>
              <w:rPr>
                <w:rFonts w:cs="Arial"/>
                <w:sz w:val="16"/>
                <w:szCs w:val="16"/>
              </w:rPr>
            </w:pPr>
            <w:r>
              <w:rPr>
                <w:rFonts w:cs="Arial"/>
                <w:sz w:val="16"/>
                <w:szCs w:val="16"/>
              </w:rPr>
              <w:t>Correction to beam failure recovery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Default="00D05C20" w:rsidP="00D05C20">
            <w:pPr>
              <w:pStyle w:val="TAC"/>
              <w:rPr>
                <w:sz w:val="16"/>
                <w:szCs w:val="16"/>
              </w:rPr>
            </w:pPr>
            <w:r w:rsidRPr="00AD4CBD">
              <w:rPr>
                <w:sz w:val="16"/>
                <w:szCs w:val="16"/>
              </w:rPr>
              <w:t>16.7.0</w:t>
            </w:r>
          </w:p>
        </w:tc>
      </w:tr>
      <w:tr w:rsidR="00D05C20" w14:paraId="67887D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Default="00D05C20" w:rsidP="00D05C20">
            <w:pPr>
              <w:pStyle w:val="TAL"/>
              <w:rPr>
                <w:rFonts w:cs="Arial"/>
                <w:sz w:val="16"/>
                <w:szCs w:val="16"/>
              </w:rPr>
            </w:pPr>
            <w:r>
              <w:rPr>
                <w:rFonts w:cs="Arial"/>
                <w:sz w:val="16"/>
                <w:szCs w:val="16"/>
              </w:rPr>
              <w:t>1624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Default="00D05C20" w:rsidP="00D05C20">
            <w:pPr>
              <w:pStyle w:val="TAL"/>
              <w:rPr>
                <w:rFonts w:cs="Arial"/>
                <w:sz w:val="16"/>
                <w:szCs w:val="16"/>
              </w:rPr>
            </w:pPr>
            <w:r>
              <w:rPr>
                <w:rFonts w:cs="Arial"/>
                <w:sz w:val="16"/>
                <w:szCs w:val="16"/>
              </w:rPr>
              <w:t>Correction to L1-RSRP reporting delay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Default="00D05C20" w:rsidP="00D05C20">
            <w:pPr>
              <w:pStyle w:val="TAC"/>
              <w:rPr>
                <w:sz w:val="16"/>
                <w:szCs w:val="16"/>
              </w:rPr>
            </w:pPr>
            <w:r w:rsidRPr="00AD4CBD">
              <w:rPr>
                <w:sz w:val="16"/>
                <w:szCs w:val="16"/>
              </w:rPr>
              <w:t>16.7.0</w:t>
            </w:r>
          </w:p>
        </w:tc>
      </w:tr>
      <w:tr w:rsidR="00D05C20" w14:paraId="4CF0A9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Default="00D05C20" w:rsidP="00D05C20">
            <w:pPr>
              <w:pStyle w:val="TAL"/>
              <w:rPr>
                <w:rFonts w:cs="Arial"/>
                <w:sz w:val="16"/>
                <w:szCs w:val="16"/>
              </w:rPr>
            </w:pPr>
            <w:r>
              <w:rPr>
                <w:rFonts w:cs="Arial"/>
                <w:sz w:val="16"/>
                <w:szCs w:val="16"/>
              </w:rPr>
              <w:t>1630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Default="00D05C20" w:rsidP="00D05C20">
            <w:pPr>
              <w:pStyle w:val="TAL"/>
              <w:rPr>
                <w:rFonts w:cs="Arial"/>
                <w:sz w:val="16"/>
                <w:szCs w:val="16"/>
              </w:rPr>
            </w:pPr>
            <w:r>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Default="00D05C20" w:rsidP="00D05C20">
            <w:pPr>
              <w:pStyle w:val="TAC"/>
              <w:rPr>
                <w:sz w:val="16"/>
                <w:szCs w:val="16"/>
              </w:rPr>
            </w:pPr>
            <w:r w:rsidRPr="00AD4CBD">
              <w:rPr>
                <w:sz w:val="16"/>
                <w:szCs w:val="16"/>
              </w:rPr>
              <w:t>16.7.0</w:t>
            </w:r>
          </w:p>
        </w:tc>
      </w:tr>
      <w:tr w:rsidR="00D05C20" w14:paraId="328457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Default="00D05C20" w:rsidP="00D05C20">
            <w:pPr>
              <w:pStyle w:val="TAL"/>
              <w:rPr>
                <w:rFonts w:cs="Arial"/>
                <w:sz w:val="16"/>
                <w:szCs w:val="16"/>
              </w:rPr>
            </w:pPr>
            <w:r>
              <w:rPr>
                <w:rFonts w:cs="Arial"/>
                <w:sz w:val="16"/>
                <w:szCs w:val="16"/>
              </w:rPr>
              <w:t>1635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Default="00D05C20" w:rsidP="00D05C20">
            <w:pPr>
              <w:pStyle w:val="TAL"/>
              <w:rPr>
                <w:rFonts w:cs="Arial"/>
                <w:sz w:val="16"/>
                <w:szCs w:val="16"/>
              </w:rPr>
            </w:pPr>
            <w:r>
              <w:rPr>
                <w:rFonts w:cs="Arial"/>
                <w:sz w:val="16"/>
                <w:szCs w:val="16"/>
              </w:rPr>
              <w:t>CR on maintaining Antenna configurations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Default="00D05C20" w:rsidP="00D05C20">
            <w:pPr>
              <w:pStyle w:val="TAC"/>
              <w:rPr>
                <w:sz w:val="16"/>
                <w:szCs w:val="16"/>
              </w:rPr>
            </w:pPr>
            <w:r w:rsidRPr="00AD4CBD">
              <w:rPr>
                <w:sz w:val="16"/>
                <w:szCs w:val="16"/>
              </w:rPr>
              <w:t>16.7.0</w:t>
            </w:r>
          </w:p>
        </w:tc>
      </w:tr>
      <w:tr w:rsidR="00D05C20" w14:paraId="1038A6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Default="00D05C20" w:rsidP="00D05C20">
            <w:pPr>
              <w:pStyle w:val="TAL"/>
              <w:rPr>
                <w:rFonts w:cs="Arial"/>
                <w:sz w:val="16"/>
                <w:szCs w:val="16"/>
              </w:rPr>
            </w:pPr>
            <w:r>
              <w:rPr>
                <w:rFonts w:cs="Arial"/>
                <w:sz w:val="16"/>
                <w:szCs w:val="16"/>
              </w:rPr>
              <w:t>1638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Default="00D05C20" w:rsidP="00D05C20">
            <w:pPr>
              <w:pStyle w:val="TAL"/>
              <w:rPr>
                <w:rFonts w:cs="Arial"/>
                <w:sz w:val="16"/>
                <w:szCs w:val="16"/>
              </w:rPr>
            </w:pPr>
            <w:r>
              <w:rPr>
                <w:rFonts w:cs="Arial"/>
                <w:sz w:val="16"/>
                <w:szCs w:val="16"/>
              </w:rPr>
              <w:t>CR on test requirements for measurement performance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Default="00D05C20" w:rsidP="00D05C20">
            <w:pPr>
              <w:pStyle w:val="TAC"/>
              <w:rPr>
                <w:sz w:val="16"/>
                <w:szCs w:val="16"/>
              </w:rPr>
            </w:pPr>
            <w:r w:rsidRPr="00AD4CBD">
              <w:rPr>
                <w:sz w:val="16"/>
                <w:szCs w:val="16"/>
              </w:rPr>
              <w:t>16.7.0</w:t>
            </w:r>
          </w:p>
        </w:tc>
      </w:tr>
      <w:tr w:rsidR="00D05C20" w14:paraId="4E2CF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Default="00D05C20" w:rsidP="00D05C20">
            <w:pPr>
              <w:pStyle w:val="TAL"/>
              <w:rPr>
                <w:rFonts w:cs="Arial"/>
                <w:sz w:val="16"/>
                <w:szCs w:val="16"/>
              </w:rPr>
            </w:pPr>
            <w:r>
              <w:rPr>
                <w:rFonts w:cs="Arial"/>
                <w:sz w:val="16"/>
                <w:szCs w:val="16"/>
              </w:rPr>
              <w:t>1642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Default="00D05C20" w:rsidP="00D05C20">
            <w:pPr>
              <w:pStyle w:val="TAL"/>
              <w:rPr>
                <w:rFonts w:cs="Arial"/>
                <w:sz w:val="16"/>
                <w:szCs w:val="16"/>
              </w:rPr>
            </w:pPr>
            <w:r>
              <w:rPr>
                <w:rFonts w:cs="Arial"/>
                <w:sz w:val="16"/>
                <w:szCs w:val="16"/>
              </w:rPr>
              <w:t>CR on maintaining L1-SINR measurent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Default="00D05C20" w:rsidP="00D05C20">
            <w:pPr>
              <w:pStyle w:val="TAC"/>
              <w:rPr>
                <w:sz w:val="16"/>
                <w:szCs w:val="16"/>
              </w:rPr>
            </w:pPr>
            <w:r w:rsidRPr="00AD4CBD">
              <w:rPr>
                <w:sz w:val="16"/>
                <w:szCs w:val="16"/>
              </w:rPr>
              <w:t>16.7.0</w:t>
            </w:r>
          </w:p>
        </w:tc>
      </w:tr>
      <w:tr w:rsidR="00D05C20" w14:paraId="7FF88C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Default="00D05C20" w:rsidP="00D05C20">
            <w:pPr>
              <w:pStyle w:val="TAL"/>
              <w:rPr>
                <w:rFonts w:cs="Arial"/>
                <w:sz w:val="16"/>
                <w:szCs w:val="16"/>
              </w:rPr>
            </w:pPr>
            <w:r>
              <w:rPr>
                <w:rFonts w:cs="Arial"/>
                <w:sz w:val="16"/>
                <w:szCs w:val="16"/>
              </w:rPr>
              <w:t>1647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Default="00D05C20" w:rsidP="00D05C20">
            <w:pPr>
              <w:pStyle w:val="TAL"/>
              <w:rPr>
                <w:rFonts w:cs="Arial"/>
                <w:sz w:val="16"/>
                <w:szCs w:val="16"/>
              </w:rPr>
            </w:pPr>
            <w:r>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Default="00D05C20" w:rsidP="00D05C20">
            <w:pPr>
              <w:pStyle w:val="TAC"/>
              <w:rPr>
                <w:sz w:val="16"/>
                <w:szCs w:val="16"/>
              </w:rPr>
            </w:pPr>
            <w:r w:rsidRPr="00AD4CBD">
              <w:rPr>
                <w:sz w:val="16"/>
                <w:szCs w:val="16"/>
              </w:rPr>
              <w:t>16.7.0</w:t>
            </w:r>
          </w:p>
        </w:tc>
      </w:tr>
      <w:tr w:rsidR="00D05C20" w14:paraId="06B9F22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Default="00D05C20" w:rsidP="00D05C20">
            <w:pPr>
              <w:pStyle w:val="TAL"/>
              <w:rPr>
                <w:rFonts w:cs="Arial"/>
                <w:sz w:val="16"/>
                <w:szCs w:val="16"/>
              </w:rPr>
            </w:pPr>
            <w:r>
              <w:rPr>
                <w:rFonts w:cs="Arial"/>
                <w:sz w:val="16"/>
                <w:szCs w:val="16"/>
              </w:rPr>
              <w:t>1651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Default="00D05C20" w:rsidP="00D05C20">
            <w:pPr>
              <w:pStyle w:val="TAL"/>
              <w:rPr>
                <w:rFonts w:cs="Arial"/>
                <w:sz w:val="16"/>
                <w:szCs w:val="16"/>
              </w:rPr>
            </w:pPr>
            <w:r>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Default="00D05C20" w:rsidP="00D05C20">
            <w:pPr>
              <w:pStyle w:val="TAC"/>
              <w:rPr>
                <w:sz w:val="16"/>
                <w:szCs w:val="16"/>
              </w:rPr>
            </w:pPr>
            <w:r w:rsidRPr="00AD4CBD">
              <w:rPr>
                <w:sz w:val="16"/>
                <w:szCs w:val="16"/>
              </w:rPr>
              <w:t>16.7.0</w:t>
            </w:r>
          </w:p>
        </w:tc>
      </w:tr>
      <w:tr w:rsidR="00D05C20" w14:paraId="3DB99DB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Default="00D05C20" w:rsidP="00D05C20">
            <w:pPr>
              <w:pStyle w:val="TAL"/>
              <w:rPr>
                <w:rFonts w:cs="Arial"/>
                <w:sz w:val="16"/>
                <w:szCs w:val="16"/>
              </w:rPr>
            </w:pPr>
            <w:r>
              <w:rPr>
                <w:rFonts w:cs="Arial"/>
                <w:sz w:val="16"/>
                <w:szCs w:val="16"/>
              </w:rPr>
              <w:t>1654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Default="00D05C20" w:rsidP="00D05C20">
            <w:pPr>
              <w:pStyle w:val="TAL"/>
              <w:rPr>
                <w:rFonts w:cs="Arial"/>
                <w:sz w:val="16"/>
                <w:szCs w:val="16"/>
              </w:rPr>
            </w:pPr>
            <w:r>
              <w:rPr>
                <w:rFonts w:cs="Arial"/>
                <w:sz w:val="16"/>
                <w:szCs w:val="16"/>
              </w:rPr>
              <w:t>Correction on test cases of inter-frequency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Default="00D05C20" w:rsidP="00D05C20">
            <w:pPr>
              <w:pStyle w:val="TAC"/>
              <w:rPr>
                <w:sz w:val="16"/>
                <w:szCs w:val="16"/>
              </w:rPr>
            </w:pPr>
            <w:r w:rsidRPr="00AD4CBD">
              <w:rPr>
                <w:sz w:val="16"/>
                <w:szCs w:val="16"/>
              </w:rPr>
              <w:t>16.7.0</w:t>
            </w:r>
          </w:p>
        </w:tc>
      </w:tr>
      <w:tr w:rsidR="00D05C20" w14:paraId="6D455A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Default="00D05C20" w:rsidP="00D05C20">
            <w:pPr>
              <w:pStyle w:val="TAL"/>
              <w:rPr>
                <w:rFonts w:cs="Arial"/>
                <w:sz w:val="16"/>
                <w:szCs w:val="16"/>
              </w:rPr>
            </w:pPr>
            <w:r>
              <w:rPr>
                <w:rFonts w:cs="Arial"/>
                <w:sz w:val="16"/>
                <w:szCs w:val="16"/>
              </w:rPr>
              <w:t>1659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Default="00D05C20" w:rsidP="00D05C20">
            <w:pPr>
              <w:pStyle w:val="TAL"/>
              <w:rPr>
                <w:rFonts w:cs="Arial"/>
                <w:sz w:val="16"/>
                <w:szCs w:val="16"/>
              </w:rPr>
            </w:pPr>
            <w:r>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Default="00D05C20" w:rsidP="00D05C20">
            <w:pPr>
              <w:pStyle w:val="TAC"/>
              <w:rPr>
                <w:sz w:val="16"/>
                <w:szCs w:val="16"/>
              </w:rPr>
            </w:pPr>
            <w:r w:rsidRPr="00AD4CBD">
              <w:rPr>
                <w:sz w:val="16"/>
                <w:szCs w:val="16"/>
              </w:rPr>
              <w:t>16.7.0</w:t>
            </w:r>
          </w:p>
        </w:tc>
      </w:tr>
      <w:tr w:rsidR="00D05C20" w14:paraId="341E7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Default="00D05C20" w:rsidP="00D05C20">
            <w:pPr>
              <w:pStyle w:val="TAL"/>
              <w:rPr>
                <w:rFonts w:cs="Arial"/>
                <w:sz w:val="16"/>
                <w:szCs w:val="16"/>
              </w:rPr>
            </w:pPr>
            <w:r>
              <w:rPr>
                <w:rFonts w:cs="Arial"/>
                <w:sz w:val="16"/>
                <w:szCs w:val="16"/>
              </w:rPr>
              <w:t>1669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Default="00D05C20" w:rsidP="00D05C20">
            <w:pPr>
              <w:pStyle w:val="TAL"/>
              <w:rPr>
                <w:rFonts w:cs="Arial"/>
                <w:sz w:val="16"/>
                <w:szCs w:val="16"/>
              </w:rPr>
            </w:pPr>
            <w:r>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Default="00D05C20" w:rsidP="00D05C20">
            <w:pPr>
              <w:pStyle w:val="TAC"/>
              <w:rPr>
                <w:sz w:val="16"/>
                <w:szCs w:val="16"/>
              </w:rPr>
            </w:pPr>
            <w:r w:rsidRPr="00AD4CBD">
              <w:rPr>
                <w:sz w:val="16"/>
                <w:szCs w:val="16"/>
              </w:rPr>
              <w:t>16.7.0</w:t>
            </w:r>
          </w:p>
        </w:tc>
      </w:tr>
      <w:tr w:rsidR="00D05C20" w14:paraId="3A0CAB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Default="00D05C20" w:rsidP="00D05C20">
            <w:pPr>
              <w:pStyle w:val="TAL"/>
              <w:rPr>
                <w:rFonts w:cs="Arial"/>
                <w:sz w:val="16"/>
                <w:szCs w:val="16"/>
              </w:rPr>
            </w:pPr>
            <w:r>
              <w:rPr>
                <w:rFonts w:cs="Arial"/>
                <w:sz w:val="16"/>
                <w:szCs w:val="16"/>
              </w:rPr>
              <w:t>1671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Default="00D05C20" w:rsidP="00D05C20">
            <w:pPr>
              <w:pStyle w:val="TAL"/>
              <w:rPr>
                <w:rFonts w:cs="Arial"/>
                <w:sz w:val="16"/>
                <w:szCs w:val="16"/>
              </w:rPr>
            </w:pPr>
            <w:r>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Default="00D05C20" w:rsidP="00D05C20">
            <w:pPr>
              <w:pStyle w:val="TAC"/>
              <w:rPr>
                <w:sz w:val="16"/>
                <w:szCs w:val="16"/>
              </w:rPr>
            </w:pPr>
            <w:r w:rsidRPr="00AD4CBD">
              <w:rPr>
                <w:sz w:val="16"/>
                <w:szCs w:val="16"/>
              </w:rPr>
              <w:t>16.7.0</w:t>
            </w:r>
          </w:p>
        </w:tc>
      </w:tr>
      <w:tr w:rsidR="00D05C20" w14:paraId="44EA88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Default="00D05C20" w:rsidP="00D05C20">
            <w:pPr>
              <w:pStyle w:val="TAC"/>
              <w:rPr>
                <w:rFonts w:cs="Arial"/>
                <w:sz w:val="16"/>
                <w:szCs w:val="16"/>
              </w:rPr>
            </w:pPr>
            <w:r>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Default="00D05C20" w:rsidP="00D05C20">
            <w:pPr>
              <w:pStyle w:val="TAL"/>
              <w:rPr>
                <w:rFonts w:cs="Arial"/>
                <w:sz w:val="16"/>
                <w:szCs w:val="16"/>
              </w:rPr>
            </w:pPr>
            <w:r>
              <w:rPr>
                <w:rFonts w:cs="Arial"/>
                <w:sz w:val="16"/>
                <w:szCs w:val="16"/>
              </w:rPr>
              <w:t>1673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Default="00D05C20" w:rsidP="00D05C20">
            <w:pPr>
              <w:pStyle w:val="TAL"/>
              <w:rPr>
                <w:rFonts w:cs="Arial"/>
                <w:sz w:val="16"/>
                <w:szCs w:val="16"/>
              </w:rPr>
            </w:pPr>
            <w:r>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Default="00D05C20" w:rsidP="00D05C20">
            <w:pPr>
              <w:pStyle w:val="TAC"/>
              <w:rPr>
                <w:sz w:val="16"/>
                <w:szCs w:val="16"/>
              </w:rPr>
            </w:pPr>
            <w:r w:rsidRPr="00AD4CBD">
              <w:rPr>
                <w:sz w:val="16"/>
                <w:szCs w:val="16"/>
              </w:rPr>
              <w:t>16.7.0</w:t>
            </w:r>
          </w:p>
        </w:tc>
      </w:tr>
      <w:tr w:rsidR="00D05C20" w14:paraId="0A18C1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Default="00D05C20" w:rsidP="00D05C20">
            <w:pPr>
              <w:pStyle w:val="TAL"/>
              <w:rPr>
                <w:rFonts w:cs="Arial"/>
                <w:sz w:val="16"/>
                <w:szCs w:val="16"/>
              </w:rPr>
            </w:pPr>
            <w:r>
              <w:rPr>
                <w:rFonts w:cs="Arial"/>
                <w:sz w:val="16"/>
                <w:szCs w:val="16"/>
              </w:rPr>
              <w:t>1674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Default="00D05C20" w:rsidP="00D05C20">
            <w:pPr>
              <w:pStyle w:val="TAL"/>
              <w:rPr>
                <w:rFonts w:cs="Arial"/>
                <w:sz w:val="16"/>
                <w:szCs w:val="16"/>
              </w:rPr>
            </w:pPr>
            <w:r>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Default="00D05C20" w:rsidP="00D05C20">
            <w:pPr>
              <w:pStyle w:val="TAC"/>
              <w:rPr>
                <w:sz w:val="16"/>
                <w:szCs w:val="16"/>
              </w:rPr>
            </w:pPr>
            <w:r w:rsidRPr="00AD4CBD">
              <w:rPr>
                <w:sz w:val="16"/>
                <w:szCs w:val="16"/>
              </w:rPr>
              <w:t>16.7.0</w:t>
            </w:r>
          </w:p>
        </w:tc>
      </w:tr>
      <w:tr w:rsidR="00D05C20" w14:paraId="1CFF67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Default="00D05C20" w:rsidP="00D05C20">
            <w:pPr>
              <w:pStyle w:val="TAL"/>
              <w:rPr>
                <w:rFonts w:cs="Arial"/>
                <w:sz w:val="16"/>
                <w:szCs w:val="16"/>
              </w:rPr>
            </w:pPr>
            <w:r>
              <w:rPr>
                <w:rFonts w:cs="Arial"/>
                <w:sz w:val="16"/>
                <w:szCs w:val="16"/>
              </w:rPr>
              <w:t>1678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Default="00D05C20" w:rsidP="00D05C20">
            <w:pPr>
              <w:pStyle w:val="TAL"/>
              <w:rPr>
                <w:rFonts w:cs="Arial"/>
                <w:sz w:val="16"/>
                <w:szCs w:val="16"/>
              </w:rPr>
            </w:pPr>
            <w:r>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Default="00D05C20" w:rsidP="00D05C20">
            <w:pPr>
              <w:pStyle w:val="TAC"/>
              <w:rPr>
                <w:sz w:val="16"/>
                <w:szCs w:val="16"/>
              </w:rPr>
            </w:pPr>
            <w:r w:rsidRPr="00AD4CBD">
              <w:rPr>
                <w:sz w:val="16"/>
                <w:szCs w:val="16"/>
              </w:rPr>
              <w:t>16.7.0</w:t>
            </w:r>
          </w:p>
        </w:tc>
      </w:tr>
      <w:tr w:rsidR="00D05C20" w14:paraId="307AD3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Default="00D05C20" w:rsidP="00D05C20">
            <w:pPr>
              <w:pStyle w:val="TAL"/>
              <w:rPr>
                <w:rFonts w:cs="Arial"/>
                <w:sz w:val="16"/>
                <w:szCs w:val="16"/>
              </w:rPr>
            </w:pPr>
            <w:r>
              <w:rPr>
                <w:rFonts w:cs="Arial"/>
                <w:sz w:val="16"/>
                <w:szCs w:val="16"/>
              </w:rPr>
              <w:t>1682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Default="00D05C20" w:rsidP="00D05C20">
            <w:pPr>
              <w:pStyle w:val="TAL"/>
              <w:rPr>
                <w:rFonts w:cs="Arial"/>
                <w:sz w:val="16"/>
                <w:szCs w:val="16"/>
              </w:rPr>
            </w:pPr>
            <w:r>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Default="00D05C20" w:rsidP="00D05C20">
            <w:pPr>
              <w:pStyle w:val="TAC"/>
              <w:rPr>
                <w:sz w:val="16"/>
                <w:szCs w:val="16"/>
              </w:rPr>
            </w:pPr>
            <w:r w:rsidRPr="00AD4CBD">
              <w:rPr>
                <w:sz w:val="16"/>
                <w:szCs w:val="16"/>
              </w:rPr>
              <w:t>16.7.0</w:t>
            </w:r>
          </w:p>
        </w:tc>
      </w:tr>
      <w:tr w:rsidR="00D05C20" w14:paraId="579C1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Default="00D05C20" w:rsidP="00D05C20">
            <w:pPr>
              <w:pStyle w:val="TAL"/>
              <w:rPr>
                <w:rFonts w:cs="Arial"/>
                <w:sz w:val="16"/>
                <w:szCs w:val="16"/>
              </w:rPr>
            </w:pPr>
            <w:r>
              <w:rPr>
                <w:rFonts w:cs="Arial"/>
                <w:sz w:val="16"/>
                <w:szCs w:val="16"/>
              </w:rPr>
              <w:t>1692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Default="00D05C20" w:rsidP="00D05C20">
            <w:pPr>
              <w:pStyle w:val="TAL"/>
              <w:rPr>
                <w:rFonts w:cs="Arial"/>
                <w:sz w:val="16"/>
                <w:szCs w:val="16"/>
              </w:rPr>
            </w:pPr>
            <w:r>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Default="00D05C20" w:rsidP="00D05C20">
            <w:pPr>
              <w:pStyle w:val="TAC"/>
              <w:rPr>
                <w:sz w:val="16"/>
                <w:szCs w:val="16"/>
              </w:rPr>
            </w:pPr>
            <w:r w:rsidRPr="00AD4CBD">
              <w:rPr>
                <w:sz w:val="16"/>
                <w:szCs w:val="16"/>
              </w:rPr>
              <w:t>16.7.0</w:t>
            </w:r>
          </w:p>
        </w:tc>
      </w:tr>
      <w:tr w:rsidR="00D05C20" w14:paraId="0B270D1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Default="00D05C20" w:rsidP="00D05C20">
            <w:pPr>
              <w:pStyle w:val="TAL"/>
              <w:rPr>
                <w:rFonts w:cs="Arial"/>
                <w:sz w:val="16"/>
                <w:szCs w:val="16"/>
              </w:rPr>
            </w:pPr>
            <w:r>
              <w:rPr>
                <w:rFonts w:cs="Arial"/>
                <w:sz w:val="16"/>
                <w:szCs w:val="16"/>
              </w:rPr>
              <w:t>1696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Default="00D05C20" w:rsidP="00D05C20">
            <w:pPr>
              <w:pStyle w:val="TAL"/>
              <w:rPr>
                <w:rFonts w:cs="Arial"/>
                <w:sz w:val="16"/>
                <w:szCs w:val="16"/>
              </w:rPr>
            </w:pPr>
            <w:r>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Default="00D05C20" w:rsidP="00D05C20">
            <w:pPr>
              <w:pStyle w:val="TAC"/>
              <w:rPr>
                <w:sz w:val="16"/>
                <w:szCs w:val="16"/>
              </w:rPr>
            </w:pPr>
            <w:r w:rsidRPr="00AD4CBD">
              <w:rPr>
                <w:sz w:val="16"/>
                <w:szCs w:val="16"/>
              </w:rPr>
              <w:t>16.7.0</w:t>
            </w:r>
          </w:p>
        </w:tc>
      </w:tr>
      <w:tr w:rsidR="00D05C20" w14:paraId="476BC1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Default="00D05C20" w:rsidP="00D05C20">
            <w:pPr>
              <w:pStyle w:val="TAL"/>
              <w:rPr>
                <w:rFonts w:cs="Arial"/>
                <w:sz w:val="16"/>
                <w:szCs w:val="16"/>
              </w:rPr>
            </w:pPr>
            <w:r>
              <w:rPr>
                <w:rFonts w:cs="Arial"/>
                <w:sz w:val="16"/>
                <w:szCs w:val="16"/>
              </w:rPr>
              <w:t>1698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Default="00D05C20" w:rsidP="00D05C20">
            <w:pPr>
              <w:pStyle w:val="TAL"/>
              <w:rPr>
                <w:rFonts w:cs="Arial"/>
                <w:sz w:val="16"/>
                <w:szCs w:val="16"/>
              </w:rPr>
            </w:pPr>
            <w:r>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Default="00D05C20" w:rsidP="00D05C20">
            <w:pPr>
              <w:pStyle w:val="TAC"/>
              <w:rPr>
                <w:sz w:val="16"/>
                <w:szCs w:val="16"/>
              </w:rPr>
            </w:pPr>
            <w:r w:rsidRPr="00AD4CBD">
              <w:rPr>
                <w:sz w:val="16"/>
                <w:szCs w:val="16"/>
              </w:rPr>
              <w:t>16.7.0</w:t>
            </w:r>
          </w:p>
        </w:tc>
      </w:tr>
      <w:tr w:rsidR="00D05C20" w14:paraId="06E0A1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Default="00D05C20" w:rsidP="00D05C20">
            <w:pPr>
              <w:pStyle w:val="TAL"/>
              <w:rPr>
                <w:rFonts w:cs="Arial"/>
                <w:sz w:val="16"/>
                <w:szCs w:val="16"/>
              </w:rPr>
            </w:pPr>
            <w:r>
              <w:rPr>
                <w:rFonts w:cs="Arial"/>
                <w:sz w:val="16"/>
                <w:szCs w:val="16"/>
              </w:rPr>
              <w:t>1700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Default="00D05C20" w:rsidP="00D05C20">
            <w:pPr>
              <w:pStyle w:val="TAL"/>
              <w:rPr>
                <w:rFonts w:cs="Arial"/>
                <w:sz w:val="16"/>
                <w:szCs w:val="16"/>
              </w:rPr>
            </w:pPr>
            <w:r>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Default="00D05C20" w:rsidP="00D05C20">
            <w:pPr>
              <w:pStyle w:val="TAC"/>
              <w:rPr>
                <w:sz w:val="16"/>
                <w:szCs w:val="16"/>
              </w:rPr>
            </w:pPr>
            <w:r w:rsidRPr="00AD4CBD">
              <w:rPr>
                <w:sz w:val="16"/>
                <w:szCs w:val="16"/>
              </w:rPr>
              <w:t>16.7.0</w:t>
            </w:r>
          </w:p>
        </w:tc>
      </w:tr>
      <w:tr w:rsidR="00D05C20" w14:paraId="0AF079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Default="00D05C20" w:rsidP="00D05C20">
            <w:pPr>
              <w:pStyle w:val="TAL"/>
              <w:rPr>
                <w:rFonts w:cs="Arial"/>
                <w:sz w:val="16"/>
                <w:szCs w:val="16"/>
              </w:rPr>
            </w:pPr>
            <w:r>
              <w:rPr>
                <w:rFonts w:cs="Arial"/>
                <w:sz w:val="16"/>
                <w:szCs w:val="16"/>
              </w:rPr>
              <w:t>1702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Default="00D05C20" w:rsidP="00D05C20">
            <w:pPr>
              <w:pStyle w:val="TAL"/>
              <w:rPr>
                <w:rFonts w:cs="Arial"/>
                <w:sz w:val="16"/>
                <w:szCs w:val="16"/>
              </w:rPr>
            </w:pPr>
            <w:r>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Default="00D05C20" w:rsidP="00D05C20">
            <w:pPr>
              <w:pStyle w:val="TAC"/>
              <w:rPr>
                <w:sz w:val="16"/>
                <w:szCs w:val="16"/>
              </w:rPr>
            </w:pPr>
            <w:r w:rsidRPr="00AD4CBD">
              <w:rPr>
                <w:sz w:val="16"/>
                <w:szCs w:val="16"/>
              </w:rPr>
              <w:t>16.7.0</w:t>
            </w:r>
          </w:p>
        </w:tc>
      </w:tr>
      <w:tr w:rsidR="00D05C20" w14:paraId="661D6C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Default="00D05C20" w:rsidP="00D05C20">
            <w:pPr>
              <w:pStyle w:val="TAL"/>
              <w:rPr>
                <w:rFonts w:cs="Arial"/>
                <w:sz w:val="16"/>
                <w:szCs w:val="16"/>
              </w:rPr>
            </w:pPr>
            <w:r>
              <w:rPr>
                <w:rFonts w:cs="Arial"/>
                <w:sz w:val="16"/>
                <w:szCs w:val="16"/>
              </w:rPr>
              <w:t>1713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Default="00D05C20" w:rsidP="00D05C20">
            <w:pPr>
              <w:pStyle w:val="TAL"/>
              <w:rPr>
                <w:rFonts w:cs="Arial"/>
                <w:sz w:val="16"/>
                <w:szCs w:val="16"/>
              </w:rPr>
            </w:pPr>
            <w:r>
              <w:rPr>
                <w:rFonts w:cs="Arial"/>
                <w:sz w:val="16"/>
                <w:szCs w:val="16"/>
              </w:rPr>
              <w:t>CR to TS 38.133: Redundant and incorrect TCI state in tests with TRS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Default="00D05C20" w:rsidP="00D05C20">
            <w:pPr>
              <w:pStyle w:val="TAC"/>
              <w:rPr>
                <w:sz w:val="16"/>
                <w:szCs w:val="16"/>
              </w:rPr>
            </w:pPr>
            <w:r w:rsidRPr="00AD4CBD">
              <w:rPr>
                <w:sz w:val="16"/>
                <w:szCs w:val="16"/>
              </w:rPr>
              <w:t>16.7.0</w:t>
            </w:r>
          </w:p>
        </w:tc>
      </w:tr>
      <w:tr w:rsidR="00D05C20" w14:paraId="67D919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Default="00D05C20" w:rsidP="00D05C20">
            <w:pPr>
              <w:pStyle w:val="TAL"/>
              <w:rPr>
                <w:rFonts w:cs="Arial"/>
                <w:sz w:val="16"/>
                <w:szCs w:val="16"/>
              </w:rPr>
            </w:pPr>
            <w:r>
              <w:rPr>
                <w:rFonts w:cs="Arial"/>
                <w:sz w:val="16"/>
                <w:szCs w:val="16"/>
              </w:rPr>
              <w:t>1716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Default="00D05C20" w:rsidP="00D05C20">
            <w:pPr>
              <w:pStyle w:val="TAL"/>
              <w:rPr>
                <w:rFonts w:cs="Arial"/>
                <w:sz w:val="16"/>
                <w:szCs w:val="16"/>
              </w:rPr>
            </w:pPr>
            <w:r>
              <w:rPr>
                <w:rFonts w:cs="Arial"/>
                <w:sz w:val="16"/>
                <w:szCs w:val="16"/>
              </w:rPr>
              <w:t>CR to TS 38.133: Corrections to TC A.4.5.7.1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Default="00D05C20" w:rsidP="00D05C20">
            <w:pPr>
              <w:pStyle w:val="TAC"/>
              <w:rPr>
                <w:sz w:val="16"/>
                <w:szCs w:val="16"/>
              </w:rPr>
            </w:pPr>
            <w:r w:rsidRPr="00AD4CBD">
              <w:rPr>
                <w:sz w:val="16"/>
                <w:szCs w:val="16"/>
              </w:rPr>
              <w:t>16.7.0</w:t>
            </w:r>
          </w:p>
        </w:tc>
      </w:tr>
      <w:tr w:rsidR="00D05C20" w14:paraId="5AC07F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Default="00D05C20" w:rsidP="00D05C20">
            <w:pPr>
              <w:pStyle w:val="TAL"/>
              <w:rPr>
                <w:rFonts w:cs="Arial"/>
                <w:sz w:val="16"/>
                <w:szCs w:val="16"/>
              </w:rPr>
            </w:pPr>
            <w:r>
              <w:rPr>
                <w:rFonts w:cs="Arial"/>
                <w:sz w:val="16"/>
                <w:szCs w:val="16"/>
              </w:rPr>
              <w:t>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Default="00D05C20" w:rsidP="00D05C20">
            <w:pPr>
              <w:pStyle w:val="TAL"/>
              <w:rPr>
                <w:rFonts w:cs="Arial"/>
                <w:sz w:val="16"/>
                <w:szCs w:val="16"/>
              </w:rPr>
            </w:pPr>
            <w:r>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Default="00D05C20" w:rsidP="00D05C20">
            <w:pPr>
              <w:pStyle w:val="TAC"/>
              <w:rPr>
                <w:sz w:val="16"/>
                <w:szCs w:val="16"/>
              </w:rPr>
            </w:pPr>
            <w:r w:rsidRPr="00AD4CBD">
              <w:rPr>
                <w:sz w:val="16"/>
                <w:szCs w:val="16"/>
              </w:rPr>
              <w:t>16.7.0</w:t>
            </w:r>
          </w:p>
        </w:tc>
      </w:tr>
      <w:tr w:rsidR="00D05C20" w14:paraId="13C269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Default="00D05C20" w:rsidP="00D05C20">
            <w:pPr>
              <w:pStyle w:val="TAL"/>
              <w:rPr>
                <w:rFonts w:cs="Arial"/>
                <w:sz w:val="16"/>
                <w:szCs w:val="16"/>
              </w:rPr>
            </w:pPr>
            <w:r>
              <w:rPr>
                <w:rFonts w:cs="Arial"/>
                <w:sz w:val="16"/>
                <w:szCs w:val="16"/>
              </w:rPr>
              <w:t>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Default="00D05C20" w:rsidP="00D05C20">
            <w:pPr>
              <w:pStyle w:val="TAL"/>
              <w:rPr>
                <w:rFonts w:cs="Arial"/>
                <w:sz w:val="16"/>
                <w:szCs w:val="16"/>
              </w:rPr>
            </w:pPr>
            <w:r>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Default="00D05C20" w:rsidP="00D05C20">
            <w:pPr>
              <w:pStyle w:val="TAC"/>
              <w:rPr>
                <w:sz w:val="16"/>
                <w:szCs w:val="16"/>
              </w:rPr>
            </w:pPr>
            <w:r w:rsidRPr="00AD4CBD">
              <w:rPr>
                <w:sz w:val="16"/>
                <w:szCs w:val="16"/>
              </w:rPr>
              <w:t>16.7.0</w:t>
            </w:r>
          </w:p>
        </w:tc>
      </w:tr>
      <w:tr w:rsidR="00D05C20" w14:paraId="5C07CD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Default="00D05C20" w:rsidP="00D05C20">
            <w:pPr>
              <w:pStyle w:val="TAL"/>
              <w:rPr>
                <w:rFonts w:cs="Arial"/>
                <w:sz w:val="16"/>
                <w:szCs w:val="16"/>
              </w:rPr>
            </w:pPr>
            <w:r>
              <w:rPr>
                <w:rFonts w:cs="Arial"/>
                <w:sz w:val="16"/>
                <w:szCs w:val="16"/>
              </w:rPr>
              <w:t>1726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Default="00D05C20" w:rsidP="00D05C20">
            <w:pPr>
              <w:pStyle w:val="TAL"/>
              <w:rPr>
                <w:rFonts w:cs="Arial"/>
                <w:sz w:val="16"/>
                <w:szCs w:val="16"/>
              </w:rPr>
            </w:pPr>
            <w:r>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Default="00D05C20" w:rsidP="00D05C20">
            <w:pPr>
              <w:pStyle w:val="TAC"/>
              <w:rPr>
                <w:sz w:val="16"/>
                <w:szCs w:val="16"/>
              </w:rPr>
            </w:pPr>
            <w:r w:rsidRPr="00AD4CBD">
              <w:rPr>
                <w:sz w:val="16"/>
                <w:szCs w:val="16"/>
              </w:rPr>
              <w:t>16.7.0</w:t>
            </w:r>
          </w:p>
        </w:tc>
      </w:tr>
      <w:tr w:rsidR="00D05C20" w14:paraId="31958A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Default="00D05C20" w:rsidP="00D05C20">
            <w:pPr>
              <w:pStyle w:val="TAL"/>
              <w:rPr>
                <w:rFonts w:cs="Arial"/>
                <w:sz w:val="16"/>
                <w:szCs w:val="16"/>
              </w:rPr>
            </w:pPr>
            <w:r>
              <w:rPr>
                <w:rFonts w:cs="Arial"/>
                <w:sz w:val="16"/>
                <w:szCs w:val="16"/>
              </w:rPr>
              <w:t>1732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Default="00D05C20" w:rsidP="00D05C20">
            <w:pPr>
              <w:pStyle w:val="TAL"/>
              <w:rPr>
                <w:rFonts w:cs="Arial"/>
                <w:sz w:val="16"/>
                <w:szCs w:val="16"/>
              </w:rPr>
            </w:pPr>
            <w:r>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Default="00D05C20" w:rsidP="00D05C20">
            <w:pPr>
              <w:pStyle w:val="TAC"/>
              <w:rPr>
                <w:sz w:val="16"/>
                <w:szCs w:val="16"/>
              </w:rPr>
            </w:pPr>
            <w:r w:rsidRPr="00AD4CBD">
              <w:rPr>
                <w:sz w:val="16"/>
                <w:szCs w:val="16"/>
              </w:rPr>
              <w:t>16.7.0</w:t>
            </w:r>
          </w:p>
        </w:tc>
      </w:tr>
      <w:tr w:rsidR="00D05C20" w14:paraId="6017F5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Default="00D05C20" w:rsidP="00D05C20">
            <w:pPr>
              <w:pStyle w:val="TAL"/>
              <w:rPr>
                <w:rFonts w:cs="Arial"/>
                <w:sz w:val="16"/>
                <w:szCs w:val="16"/>
              </w:rPr>
            </w:pPr>
            <w:r>
              <w:rPr>
                <w:rFonts w:cs="Arial"/>
                <w:sz w:val="16"/>
                <w:szCs w:val="16"/>
              </w:rPr>
              <w:t>1738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Default="00D05C20" w:rsidP="00D05C20">
            <w:pPr>
              <w:pStyle w:val="TAL"/>
              <w:rPr>
                <w:rFonts w:cs="Arial"/>
                <w:sz w:val="16"/>
                <w:szCs w:val="16"/>
              </w:rPr>
            </w:pPr>
            <w:r>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Default="00D05C20" w:rsidP="00D05C20">
            <w:pPr>
              <w:pStyle w:val="TAC"/>
              <w:rPr>
                <w:sz w:val="16"/>
                <w:szCs w:val="16"/>
              </w:rPr>
            </w:pPr>
            <w:r w:rsidRPr="00AD4CBD">
              <w:rPr>
                <w:sz w:val="16"/>
                <w:szCs w:val="16"/>
              </w:rPr>
              <w:t>16.7.0</w:t>
            </w:r>
          </w:p>
        </w:tc>
      </w:tr>
      <w:tr w:rsidR="00D05C20" w14:paraId="1CC47B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Default="00D05C20" w:rsidP="00D05C20">
            <w:pPr>
              <w:pStyle w:val="TAL"/>
              <w:rPr>
                <w:rFonts w:cs="Arial"/>
                <w:sz w:val="16"/>
                <w:szCs w:val="16"/>
              </w:rPr>
            </w:pPr>
            <w:r>
              <w:rPr>
                <w:rFonts w:cs="Arial"/>
                <w:sz w:val="16"/>
                <w:szCs w:val="16"/>
              </w:rPr>
              <w:t>1743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Default="00D05C20" w:rsidP="00D05C20">
            <w:pPr>
              <w:pStyle w:val="TAL"/>
              <w:rPr>
                <w:rFonts w:cs="Arial"/>
                <w:sz w:val="16"/>
                <w:szCs w:val="16"/>
              </w:rPr>
            </w:pPr>
            <w:r>
              <w:rPr>
                <w:rFonts w:cs="Arial"/>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Default="00D05C20" w:rsidP="00D05C20">
            <w:pPr>
              <w:pStyle w:val="TAC"/>
              <w:rPr>
                <w:sz w:val="16"/>
                <w:szCs w:val="16"/>
              </w:rPr>
            </w:pPr>
            <w:r w:rsidRPr="00AD4CBD">
              <w:rPr>
                <w:sz w:val="16"/>
                <w:szCs w:val="16"/>
              </w:rPr>
              <w:t>16.7.0</w:t>
            </w:r>
          </w:p>
        </w:tc>
      </w:tr>
      <w:tr w:rsidR="00D05C20" w14:paraId="45E809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Default="00D05C20" w:rsidP="00D05C20">
            <w:pPr>
              <w:pStyle w:val="TAL"/>
              <w:rPr>
                <w:rFonts w:cs="Arial"/>
                <w:sz w:val="16"/>
                <w:szCs w:val="16"/>
              </w:rPr>
            </w:pPr>
            <w:r>
              <w:rPr>
                <w:rFonts w:cs="Arial"/>
                <w:sz w:val="16"/>
                <w:szCs w:val="16"/>
              </w:rPr>
              <w:t>1745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Default="00D05C20" w:rsidP="00D05C20">
            <w:pPr>
              <w:pStyle w:val="TAL"/>
              <w:rPr>
                <w:rFonts w:cs="Arial"/>
                <w:sz w:val="16"/>
                <w:szCs w:val="16"/>
              </w:rPr>
            </w:pPr>
            <w:r>
              <w:rPr>
                <w:rFonts w:cs="Arial"/>
                <w:sz w:val="16"/>
                <w:szCs w:val="16"/>
              </w:rPr>
              <w:t>CR on maintenance on BWP switch requirements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Default="00D05C20" w:rsidP="00D05C20">
            <w:pPr>
              <w:pStyle w:val="TAC"/>
              <w:rPr>
                <w:sz w:val="16"/>
                <w:szCs w:val="16"/>
              </w:rPr>
            </w:pPr>
            <w:r w:rsidRPr="00AD4CBD">
              <w:rPr>
                <w:sz w:val="16"/>
                <w:szCs w:val="16"/>
              </w:rPr>
              <w:t>16.7.0</w:t>
            </w:r>
          </w:p>
        </w:tc>
      </w:tr>
      <w:tr w:rsidR="00D05C20" w14:paraId="1AB53C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Default="00D05C20" w:rsidP="00D05C20">
            <w:pPr>
              <w:pStyle w:val="TAL"/>
              <w:rPr>
                <w:rFonts w:cs="Arial"/>
                <w:sz w:val="16"/>
                <w:szCs w:val="16"/>
              </w:rPr>
            </w:pPr>
            <w:r>
              <w:rPr>
                <w:rFonts w:cs="Arial"/>
                <w:sz w:val="16"/>
                <w:szCs w:val="16"/>
              </w:rPr>
              <w:t>1750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Default="00D05C20" w:rsidP="00D05C20">
            <w:pPr>
              <w:pStyle w:val="TAL"/>
              <w:rPr>
                <w:rFonts w:cs="Arial"/>
                <w:sz w:val="16"/>
                <w:szCs w:val="16"/>
              </w:rPr>
            </w:pPr>
            <w:r>
              <w:rPr>
                <w:rFonts w:cs="Arial"/>
                <w:sz w:val="16"/>
                <w:szCs w:val="16"/>
              </w:rPr>
              <w:t>CR on test cases for inter-RAT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Default="00D05C20" w:rsidP="00D05C20">
            <w:pPr>
              <w:pStyle w:val="TAC"/>
              <w:rPr>
                <w:sz w:val="16"/>
                <w:szCs w:val="16"/>
              </w:rPr>
            </w:pPr>
            <w:r w:rsidRPr="00AD4CBD">
              <w:rPr>
                <w:sz w:val="16"/>
                <w:szCs w:val="16"/>
              </w:rPr>
              <w:t>16.7.0</w:t>
            </w:r>
          </w:p>
        </w:tc>
      </w:tr>
      <w:tr w:rsidR="00D05C20" w14:paraId="1C83E5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Default="00D05C20" w:rsidP="00D05C20">
            <w:pPr>
              <w:pStyle w:val="TAL"/>
              <w:rPr>
                <w:rFonts w:cs="Arial"/>
                <w:sz w:val="16"/>
                <w:szCs w:val="16"/>
              </w:rPr>
            </w:pPr>
            <w:r>
              <w:rPr>
                <w:rFonts w:cs="Arial"/>
                <w:sz w:val="16"/>
                <w:szCs w:val="16"/>
              </w:rPr>
              <w:t>1753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Default="00D05C20" w:rsidP="00D05C20">
            <w:pPr>
              <w:pStyle w:val="TAL"/>
              <w:rPr>
                <w:rFonts w:cs="Arial"/>
                <w:sz w:val="16"/>
                <w:szCs w:val="16"/>
              </w:rPr>
            </w:pPr>
            <w:r>
              <w:rPr>
                <w:rFonts w:cs="Arial"/>
                <w:sz w:val="16"/>
                <w:szCs w:val="16"/>
              </w:rPr>
              <w:t>CR on SCell activation delay, cell idenfication requirements on deactivated SCell and inter-RAT ECID requirements for 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Default="00D05C20" w:rsidP="00D05C20">
            <w:pPr>
              <w:pStyle w:val="TAC"/>
              <w:rPr>
                <w:sz w:val="16"/>
                <w:szCs w:val="16"/>
              </w:rPr>
            </w:pPr>
            <w:r w:rsidRPr="00AD4CBD">
              <w:rPr>
                <w:sz w:val="16"/>
                <w:szCs w:val="16"/>
              </w:rPr>
              <w:t>16.7.0</w:t>
            </w:r>
          </w:p>
        </w:tc>
      </w:tr>
      <w:tr w:rsidR="00D05C20" w14:paraId="18ED8F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Default="00D05C20" w:rsidP="00D05C20">
            <w:pPr>
              <w:pStyle w:val="TAL"/>
              <w:rPr>
                <w:rFonts w:cs="Arial"/>
                <w:sz w:val="16"/>
                <w:szCs w:val="16"/>
              </w:rPr>
            </w:pPr>
            <w:r>
              <w:rPr>
                <w:rFonts w:cs="Arial"/>
                <w:sz w:val="16"/>
                <w:szCs w:val="16"/>
              </w:rPr>
              <w:t>1756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Default="00D05C20" w:rsidP="00D05C20">
            <w:pPr>
              <w:pStyle w:val="TAL"/>
              <w:rPr>
                <w:rFonts w:cs="Arial"/>
                <w:sz w:val="16"/>
                <w:szCs w:val="16"/>
              </w:rPr>
            </w:pPr>
            <w:r>
              <w:rPr>
                <w:rFonts w:cs="Arial"/>
                <w:sz w:val="16"/>
                <w:szCs w:val="16"/>
              </w:rPr>
              <w:t>CR on SCell activation TCs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Default="00D05C20" w:rsidP="00D05C20">
            <w:pPr>
              <w:pStyle w:val="TAC"/>
              <w:rPr>
                <w:sz w:val="16"/>
                <w:szCs w:val="16"/>
              </w:rPr>
            </w:pPr>
            <w:r w:rsidRPr="00AD4CBD">
              <w:rPr>
                <w:sz w:val="16"/>
                <w:szCs w:val="16"/>
              </w:rPr>
              <w:t>16.7.0</w:t>
            </w:r>
          </w:p>
        </w:tc>
      </w:tr>
      <w:tr w:rsidR="00D05C20" w14:paraId="1D80C0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Default="00D05C20" w:rsidP="00D05C20">
            <w:pPr>
              <w:pStyle w:val="TAL"/>
              <w:rPr>
                <w:rFonts w:cs="Arial"/>
                <w:sz w:val="16"/>
                <w:szCs w:val="16"/>
              </w:rPr>
            </w:pPr>
            <w:r>
              <w:rPr>
                <w:rFonts w:cs="Arial"/>
                <w:sz w:val="16"/>
                <w:szCs w:val="16"/>
              </w:rPr>
              <w:t>1758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Default="00D05C20" w:rsidP="00D05C20">
            <w:pPr>
              <w:pStyle w:val="TAL"/>
              <w:rPr>
                <w:rFonts w:cs="Arial"/>
                <w:sz w:val="16"/>
                <w:szCs w:val="16"/>
              </w:rPr>
            </w:pPr>
            <w:r>
              <w:rPr>
                <w:rFonts w:cs="Arial"/>
                <w:sz w:val="16"/>
                <w:szCs w:val="16"/>
              </w:rPr>
              <w:t>CR on EMR requirement maintenance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Default="00D05C20" w:rsidP="00D05C20">
            <w:pPr>
              <w:pStyle w:val="TAC"/>
              <w:rPr>
                <w:sz w:val="16"/>
                <w:szCs w:val="16"/>
              </w:rPr>
            </w:pPr>
            <w:r w:rsidRPr="00AD4CBD">
              <w:rPr>
                <w:sz w:val="16"/>
                <w:szCs w:val="16"/>
              </w:rPr>
              <w:t>16.7.0</w:t>
            </w:r>
          </w:p>
        </w:tc>
      </w:tr>
      <w:tr w:rsidR="00D05C20" w14:paraId="000854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Default="00D05C20" w:rsidP="00D05C20">
            <w:pPr>
              <w:pStyle w:val="TAL"/>
              <w:rPr>
                <w:rFonts w:cs="Arial"/>
                <w:sz w:val="16"/>
                <w:szCs w:val="16"/>
              </w:rPr>
            </w:pPr>
            <w:r>
              <w:rPr>
                <w:rFonts w:cs="Arial"/>
                <w:sz w:val="16"/>
                <w:szCs w:val="16"/>
              </w:rPr>
              <w:t>1760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Default="00D05C20" w:rsidP="00D05C20">
            <w:pPr>
              <w:pStyle w:val="TAL"/>
              <w:rPr>
                <w:rFonts w:cs="Arial"/>
                <w:sz w:val="16"/>
                <w:szCs w:val="16"/>
              </w:rPr>
            </w:pPr>
            <w:r>
              <w:rPr>
                <w:rFonts w:cs="Arial"/>
                <w:sz w:val="16"/>
                <w:szCs w:val="16"/>
              </w:rPr>
              <w:t>CR on SCell dormancy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Default="00D05C20" w:rsidP="00D05C20">
            <w:pPr>
              <w:pStyle w:val="TAC"/>
              <w:rPr>
                <w:sz w:val="16"/>
                <w:szCs w:val="16"/>
              </w:rPr>
            </w:pPr>
            <w:r w:rsidRPr="00AD4CBD">
              <w:rPr>
                <w:sz w:val="16"/>
                <w:szCs w:val="16"/>
              </w:rPr>
              <w:t>16.7.0</w:t>
            </w:r>
          </w:p>
        </w:tc>
      </w:tr>
      <w:tr w:rsidR="00D05C20" w14:paraId="08244C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Default="00D05C20" w:rsidP="00D05C20">
            <w:pPr>
              <w:pStyle w:val="TAL"/>
              <w:rPr>
                <w:rFonts w:cs="Arial"/>
                <w:sz w:val="16"/>
                <w:szCs w:val="16"/>
              </w:rPr>
            </w:pPr>
            <w:r>
              <w:rPr>
                <w:rFonts w:cs="Arial"/>
                <w:sz w:val="16"/>
                <w:szCs w:val="16"/>
              </w:rPr>
              <w:t>1770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Default="00D05C20" w:rsidP="00D05C20">
            <w:pPr>
              <w:pStyle w:val="TAL"/>
              <w:rPr>
                <w:rFonts w:cs="Arial"/>
                <w:sz w:val="16"/>
                <w:szCs w:val="16"/>
              </w:rPr>
            </w:pPr>
            <w:r>
              <w:rPr>
                <w:rFonts w:cs="Arial"/>
                <w:sz w:val="16"/>
                <w:szCs w:val="16"/>
              </w:rPr>
              <w:t>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Default="00D05C20" w:rsidP="00D05C20">
            <w:pPr>
              <w:pStyle w:val="TAC"/>
              <w:rPr>
                <w:sz w:val="16"/>
                <w:szCs w:val="16"/>
              </w:rPr>
            </w:pPr>
            <w:r w:rsidRPr="00AD4CBD">
              <w:rPr>
                <w:sz w:val="16"/>
                <w:szCs w:val="16"/>
              </w:rPr>
              <w:t>16.7.0</w:t>
            </w:r>
          </w:p>
        </w:tc>
      </w:tr>
      <w:tr w:rsidR="00D05C20" w14:paraId="1E98874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Default="00D05C20" w:rsidP="00D05C20">
            <w:pPr>
              <w:pStyle w:val="TAL"/>
              <w:rPr>
                <w:rFonts w:cs="Arial"/>
                <w:sz w:val="16"/>
                <w:szCs w:val="16"/>
              </w:rPr>
            </w:pPr>
            <w:r>
              <w:rPr>
                <w:rFonts w:cs="Arial"/>
                <w:sz w:val="16"/>
                <w:szCs w:val="16"/>
              </w:rPr>
              <w:t>1772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Default="00D05C20" w:rsidP="00D05C20">
            <w:pPr>
              <w:pStyle w:val="TAL"/>
              <w:rPr>
                <w:rFonts w:cs="Arial"/>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Default="00D05C20" w:rsidP="00D05C20">
            <w:pPr>
              <w:pStyle w:val="TAC"/>
              <w:rPr>
                <w:sz w:val="16"/>
                <w:szCs w:val="16"/>
              </w:rPr>
            </w:pPr>
            <w:r w:rsidRPr="00AD4CBD">
              <w:rPr>
                <w:sz w:val="16"/>
                <w:szCs w:val="16"/>
              </w:rPr>
              <w:t>16.7.0</w:t>
            </w:r>
          </w:p>
        </w:tc>
      </w:tr>
      <w:tr w:rsidR="00D05C20" w14:paraId="47F1C1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Default="00D05C20" w:rsidP="00D05C20">
            <w:pPr>
              <w:pStyle w:val="TAL"/>
              <w:rPr>
                <w:rFonts w:cs="Arial"/>
                <w:sz w:val="16"/>
                <w:szCs w:val="16"/>
              </w:rPr>
            </w:pPr>
            <w:r>
              <w:rPr>
                <w:rFonts w:cs="Arial"/>
                <w:sz w:val="16"/>
                <w:szCs w:val="16"/>
              </w:rPr>
              <w:t>1780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Default="00D05C20" w:rsidP="00D05C20">
            <w:pPr>
              <w:pStyle w:val="TAL"/>
              <w:rPr>
                <w:rFonts w:cs="Arial"/>
                <w:sz w:val="16"/>
                <w:szCs w:val="16"/>
              </w:rPr>
            </w:pPr>
            <w:r>
              <w:rPr>
                <w:rFonts w:cs="Arial"/>
                <w:sz w:val="16"/>
                <w:szCs w:val="16"/>
              </w:rPr>
              <w:t>Cat-A CR to addition of TRS Configurations in Rel-16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Default="00D05C20" w:rsidP="00D05C20">
            <w:pPr>
              <w:pStyle w:val="TAC"/>
              <w:rPr>
                <w:sz w:val="16"/>
                <w:szCs w:val="16"/>
              </w:rPr>
            </w:pPr>
            <w:r w:rsidRPr="00AD4CBD">
              <w:rPr>
                <w:sz w:val="16"/>
                <w:szCs w:val="16"/>
              </w:rPr>
              <w:t>16.7.0</w:t>
            </w:r>
          </w:p>
        </w:tc>
      </w:tr>
      <w:tr w:rsidR="00D05C20" w14:paraId="1245F3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Default="00D05C20" w:rsidP="00D05C20">
            <w:pPr>
              <w:pStyle w:val="TAL"/>
              <w:rPr>
                <w:rFonts w:cs="Arial"/>
                <w:sz w:val="16"/>
                <w:szCs w:val="16"/>
              </w:rPr>
            </w:pPr>
            <w:r>
              <w:rPr>
                <w:rFonts w:cs="Arial"/>
                <w:sz w:val="16"/>
                <w:szCs w:val="16"/>
              </w:rPr>
              <w:t>1787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Default="00D05C20" w:rsidP="00D05C20">
            <w:pPr>
              <w:pStyle w:val="TAL"/>
              <w:rPr>
                <w:rFonts w:cs="Arial"/>
                <w:sz w:val="16"/>
                <w:szCs w:val="16"/>
              </w:rPr>
            </w:pPr>
            <w:r>
              <w:rPr>
                <w:rFonts w:cs="Arial"/>
                <w:sz w:val="16"/>
                <w:szCs w:val="16"/>
              </w:rPr>
              <w:t>Cat-F CR to addition of TRS Configurations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Default="00D05C20" w:rsidP="00D05C20">
            <w:pPr>
              <w:pStyle w:val="TAC"/>
              <w:rPr>
                <w:sz w:val="16"/>
                <w:szCs w:val="16"/>
              </w:rPr>
            </w:pPr>
            <w:r w:rsidRPr="00AD4CBD">
              <w:rPr>
                <w:sz w:val="16"/>
                <w:szCs w:val="16"/>
              </w:rPr>
              <w:t>16.7.0</w:t>
            </w:r>
          </w:p>
        </w:tc>
      </w:tr>
      <w:tr w:rsidR="00D05C20" w14:paraId="5E472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Default="00D05C20" w:rsidP="00D05C20">
            <w:pPr>
              <w:pStyle w:val="TAL"/>
              <w:rPr>
                <w:rFonts w:cs="Arial"/>
                <w:sz w:val="16"/>
                <w:szCs w:val="16"/>
              </w:rPr>
            </w:pPr>
            <w:r>
              <w:rPr>
                <w:rFonts w:cs="Arial"/>
                <w:sz w:val="16"/>
                <w:szCs w:val="16"/>
              </w:rPr>
              <w:t>1789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Default="00D05C20" w:rsidP="00D05C20">
            <w:pPr>
              <w:pStyle w:val="TAL"/>
              <w:rPr>
                <w:rFonts w:cs="Arial"/>
                <w:sz w:val="16"/>
                <w:szCs w:val="16"/>
              </w:rPr>
            </w:pPr>
            <w:r>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Default="00D05C20" w:rsidP="00D05C20">
            <w:pPr>
              <w:pStyle w:val="TAC"/>
              <w:rPr>
                <w:sz w:val="16"/>
                <w:szCs w:val="16"/>
              </w:rPr>
            </w:pPr>
            <w:r w:rsidRPr="00AD4CBD">
              <w:rPr>
                <w:sz w:val="16"/>
                <w:szCs w:val="16"/>
              </w:rPr>
              <w:t>16.7.0</w:t>
            </w:r>
          </w:p>
        </w:tc>
      </w:tr>
      <w:tr w:rsidR="00D05C20" w14:paraId="7DDBE0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Default="00D05C20" w:rsidP="00D05C20">
            <w:pPr>
              <w:pStyle w:val="TAL"/>
              <w:rPr>
                <w:rFonts w:cs="Arial"/>
                <w:sz w:val="16"/>
                <w:szCs w:val="16"/>
              </w:rPr>
            </w:pPr>
            <w:r>
              <w:rPr>
                <w:rFonts w:cs="Arial"/>
                <w:sz w:val="16"/>
                <w:szCs w:val="16"/>
              </w:rPr>
              <w:t>1791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Default="00D05C20" w:rsidP="00D05C20">
            <w:pPr>
              <w:pStyle w:val="TAL"/>
              <w:rPr>
                <w:rFonts w:cs="Arial"/>
                <w:sz w:val="16"/>
                <w:szCs w:val="16"/>
              </w:rPr>
            </w:pPr>
            <w:r>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Default="00D05C20" w:rsidP="00D05C20">
            <w:pPr>
              <w:pStyle w:val="TAC"/>
              <w:rPr>
                <w:sz w:val="16"/>
                <w:szCs w:val="16"/>
              </w:rPr>
            </w:pPr>
            <w:r w:rsidRPr="00AD4CBD">
              <w:rPr>
                <w:sz w:val="16"/>
                <w:szCs w:val="16"/>
              </w:rPr>
              <w:t>16.7.0</w:t>
            </w:r>
          </w:p>
        </w:tc>
      </w:tr>
      <w:tr w:rsidR="00D05C20" w14:paraId="55A6A2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Default="00D05C20" w:rsidP="00D05C20">
            <w:pPr>
              <w:pStyle w:val="TAL"/>
              <w:rPr>
                <w:rFonts w:cs="Arial"/>
                <w:sz w:val="16"/>
                <w:szCs w:val="16"/>
              </w:rPr>
            </w:pPr>
            <w:r>
              <w:rPr>
                <w:rFonts w:cs="Arial"/>
                <w:sz w:val="16"/>
                <w:szCs w:val="16"/>
              </w:rPr>
              <w:t>1795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Default="00D05C20" w:rsidP="00D05C20">
            <w:pPr>
              <w:pStyle w:val="TAL"/>
              <w:rPr>
                <w:rFonts w:cs="Arial"/>
                <w:sz w:val="16"/>
                <w:szCs w:val="16"/>
              </w:rPr>
            </w:pPr>
            <w:r>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Default="00D05C20" w:rsidP="00D05C20">
            <w:pPr>
              <w:pStyle w:val="TAC"/>
              <w:rPr>
                <w:sz w:val="16"/>
                <w:szCs w:val="16"/>
              </w:rPr>
            </w:pPr>
            <w:r w:rsidRPr="00AD4CBD">
              <w:rPr>
                <w:sz w:val="16"/>
                <w:szCs w:val="16"/>
              </w:rPr>
              <w:t>16.7.0</w:t>
            </w:r>
          </w:p>
        </w:tc>
      </w:tr>
      <w:tr w:rsidR="00ED28CC" w14:paraId="56C4C2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590723" w14:textId="2045A7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C83" w14:textId="7097442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81C69" w14:textId="3618D47F"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6EBA5" w14:textId="4EEF7B27" w:rsidR="00ED28CC" w:rsidRPr="00ED28CC" w:rsidRDefault="00ED28CC" w:rsidP="00ED28CC">
            <w:pPr>
              <w:pStyle w:val="TAL"/>
              <w:rPr>
                <w:rFonts w:cs="Arial"/>
                <w:sz w:val="16"/>
                <w:szCs w:val="16"/>
              </w:rPr>
            </w:pPr>
            <w:r w:rsidRPr="00ED28CC">
              <w:rPr>
                <w:sz w:val="16"/>
                <w:szCs w:val="16"/>
              </w:rPr>
              <w:t>1808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AEA6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2D0" w14:textId="54546C0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C48026" w14:textId="68E219F9" w:rsidR="00ED28CC" w:rsidRPr="00ED28CC" w:rsidRDefault="00ED28CC" w:rsidP="00ED28CC">
            <w:pPr>
              <w:pStyle w:val="TAL"/>
              <w:rPr>
                <w:rFonts w:cs="Arial"/>
                <w:sz w:val="16"/>
                <w:szCs w:val="16"/>
              </w:rPr>
            </w:pPr>
            <w:r w:rsidRPr="00ED28CC">
              <w:rPr>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522CD" w14:textId="6E02DB6A" w:rsidR="00ED28CC" w:rsidRPr="00ED28CC" w:rsidRDefault="00ED28CC" w:rsidP="00ED28CC">
            <w:pPr>
              <w:pStyle w:val="TAC"/>
              <w:rPr>
                <w:sz w:val="16"/>
                <w:szCs w:val="16"/>
              </w:rPr>
            </w:pPr>
            <w:r w:rsidRPr="00ED28CC">
              <w:rPr>
                <w:sz w:val="16"/>
                <w:szCs w:val="16"/>
              </w:rPr>
              <w:t>16.8.0</w:t>
            </w:r>
          </w:p>
        </w:tc>
      </w:tr>
      <w:tr w:rsidR="00ED28CC" w14:paraId="11E04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8429B5" w14:textId="5CB21E2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D740" w14:textId="383C998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E8B90" w14:textId="719CEAEB"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0EE" w14:textId="45C0E863" w:rsidR="00ED28CC" w:rsidRPr="00ED28CC" w:rsidRDefault="00ED28CC" w:rsidP="00ED28CC">
            <w:pPr>
              <w:pStyle w:val="TAL"/>
              <w:rPr>
                <w:rFonts w:cs="Arial"/>
                <w:sz w:val="16"/>
                <w:szCs w:val="16"/>
              </w:rPr>
            </w:pPr>
            <w:r w:rsidRPr="00ED28CC">
              <w:rPr>
                <w:sz w:val="16"/>
                <w:szCs w:val="16"/>
              </w:rPr>
              <w:t>1811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9A0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9E93" w14:textId="149FFF6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5554A8" w14:textId="450B4B82" w:rsidR="00ED28CC" w:rsidRPr="00ED28CC" w:rsidRDefault="00ED28CC" w:rsidP="00ED28CC">
            <w:pPr>
              <w:pStyle w:val="TAL"/>
              <w:rPr>
                <w:rFonts w:cs="Arial"/>
                <w:sz w:val="16"/>
                <w:szCs w:val="16"/>
              </w:rPr>
            </w:pPr>
            <w:r w:rsidRPr="00ED28CC">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D700B" w14:textId="4CD0D84E" w:rsidR="00ED28CC" w:rsidRPr="00ED28CC" w:rsidRDefault="00ED28CC" w:rsidP="00ED28CC">
            <w:pPr>
              <w:pStyle w:val="TAC"/>
              <w:rPr>
                <w:sz w:val="16"/>
                <w:szCs w:val="16"/>
              </w:rPr>
            </w:pPr>
            <w:r w:rsidRPr="00ED28CC">
              <w:rPr>
                <w:sz w:val="16"/>
                <w:szCs w:val="16"/>
              </w:rPr>
              <w:t>16.8.0</w:t>
            </w:r>
          </w:p>
        </w:tc>
      </w:tr>
      <w:tr w:rsidR="00ED28CC" w14:paraId="175BBC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FE850D" w14:textId="07DAF9E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2F626" w14:textId="76B20AA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9F303" w14:textId="2BED30F5"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8072" w14:textId="5914BE72" w:rsidR="00ED28CC" w:rsidRPr="00ED28CC" w:rsidRDefault="00ED28CC" w:rsidP="00ED28CC">
            <w:pPr>
              <w:pStyle w:val="TAL"/>
              <w:rPr>
                <w:rFonts w:cs="Arial"/>
                <w:sz w:val="16"/>
                <w:szCs w:val="16"/>
              </w:rPr>
            </w:pPr>
            <w:r w:rsidRPr="00ED28CC">
              <w:rPr>
                <w:sz w:val="16"/>
                <w:szCs w:val="16"/>
              </w:rPr>
              <w:t>1814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884C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9DD2B" w14:textId="0BDAFA9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69A88" w14:textId="5D5CA333" w:rsidR="00ED28CC" w:rsidRPr="00ED28CC" w:rsidRDefault="00ED28CC" w:rsidP="00ED28CC">
            <w:pPr>
              <w:pStyle w:val="TAL"/>
              <w:rPr>
                <w:rFonts w:cs="Arial"/>
                <w:sz w:val="16"/>
                <w:szCs w:val="16"/>
              </w:rPr>
            </w:pPr>
            <w:r w:rsidRPr="00ED28CC">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31A11" w14:textId="030711EA" w:rsidR="00ED28CC" w:rsidRPr="00ED28CC" w:rsidRDefault="00ED28CC" w:rsidP="00ED28CC">
            <w:pPr>
              <w:pStyle w:val="TAC"/>
              <w:rPr>
                <w:sz w:val="16"/>
                <w:szCs w:val="16"/>
              </w:rPr>
            </w:pPr>
            <w:r w:rsidRPr="00ED28CC">
              <w:rPr>
                <w:sz w:val="16"/>
                <w:szCs w:val="16"/>
              </w:rPr>
              <w:t>16.8.0</w:t>
            </w:r>
          </w:p>
        </w:tc>
      </w:tr>
      <w:tr w:rsidR="00ED28CC" w14:paraId="624A54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263097" w14:textId="274F8C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2F5C9" w14:textId="31CFB5A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BED32" w14:textId="457BFCF2"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77474" w14:textId="6ACBA71A" w:rsidR="00ED28CC" w:rsidRPr="00ED28CC" w:rsidRDefault="00ED28CC" w:rsidP="00ED28CC">
            <w:pPr>
              <w:pStyle w:val="TAL"/>
              <w:rPr>
                <w:rFonts w:cs="Arial"/>
                <w:sz w:val="16"/>
                <w:szCs w:val="16"/>
              </w:rPr>
            </w:pPr>
            <w:r w:rsidRPr="00ED28CC">
              <w:rPr>
                <w:sz w:val="16"/>
                <w:szCs w:val="16"/>
              </w:rPr>
              <w:t>1817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B3F1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00AA1" w14:textId="21D6782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4A1F3" w14:textId="45EDC7B9" w:rsidR="00ED28CC" w:rsidRPr="00ED28CC" w:rsidRDefault="00ED28CC" w:rsidP="00ED28CC">
            <w:pPr>
              <w:pStyle w:val="TAL"/>
              <w:rPr>
                <w:rFonts w:cs="Arial"/>
                <w:sz w:val="16"/>
                <w:szCs w:val="16"/>
              </w:rPr>
            </w:pPr>
            <w:r w:rsidRPr="00ED28CC">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5AA7E" w14:textId="4146EEDC" w:rsidR="00ED28CC" w:rsidRPr="00ED28CC" w:rsidRDefault="00ED28CC" w:rsidP="00ED28CC">
            <w:pPr>
              <w:pStyle w:val="TAC"/>
              <w:rPr>
                <w:sz w:val="16"/>
                <w:szCs w:val="16"/>
              </w:rPr>
            </w:pPr>
            <w:r w:rsidRPr="00ED28CC">
              <w:rPr>
                <w:sz w:val="16"/>
                <w:szCs w:val="16"/>
              </w:rPr>
              <w:t>16.8.0</w:t>
            </w:r>
          </w:p>
        </w:tc>
      </w:tr>
      <w:tr w:rsidR="00ED28CC" w14:paraId="58EBFA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9D6872" w14:textId="08784C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CD3F4" w14:textId="0A0EBD3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BF8C1" w14:textId="40A3B6DE"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2D808" w14:textId="3BCC0C44" w:rsidR="00ED28CC" w:rsidRPr="00ED28CC" w:rsidRDefault="00ED28CC" w:rsidP="00ED28CC">
            <w:pPr>
              <w:pStyle w:val="TAL"/>
              <w:rPr>
                <w:rFonts w:cs="Arial"/>
                <w:sz w:val="16"/>
                <w:szCs w:val="16"/>
              </w:rPr>
            </w:pPr>
            <w:r w:rsidRPr="00ED28CC">
              <w:rPr>
                <w:sz w:val="16"/>
                <w:szCs w:val="16"/>
              </w:rPr>
              <w:t>1820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5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34817" w14:textId="1DFF6AF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17158" w14:textId="4E13E923" w:rsidR="00ED28CC" w:rsidRPr="00ED28CC" w:rsidRDefault="00ED28CC" w:rsidP="00ED28CC">
            <w:pPr>
              <w:pStyle w:val="TAL"/>
              <w:rPr>
                <w:rFonts w:cs="Arial"/>
                <w:sz w:val="16"/>
                <w:szCs w:val="16"/>
              </w:rPr>
            </w:pPr>
            <w:r w:rsidRPr="00ED28CC">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38C0" w14:textId="5946583F" w:rsidR="00ED28CC" w:rsidRPr="00ED28CC" w:rsidRDefault="00ED28CC" w:rsidP="00ED28CC">
            <w:pPr>
              <w:pStyle w:val="TAC"/>
              <w:rPr>
                <w:sz w:val="16"/>
                <w:szCs w:val="16"/>
              </w:rPr>
            </w:pPr>
            <w:r w:rsidRPr="00ED28CC">
              <w:rPr>
                <w:sz w:val="16"/>
                <w:szCs w:val="16"/>
              </w:rPr>
              <w:t>16.8.0</w:t>
            </w:r>
          </w:p>
        </w:tc>
      </w:tr>
      <w:tr w:rsidR="00ED28CC" w14:paraId="315EB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EDA8DE" w14:textId="727D347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45180" w14:textId="48531C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6750ED" w14:textId="63AB2C27" w:rsidR="00ED28CC" w:rsidRPr="00ED28CC" w:rsidRDefault="00ED28CC" w:rsidP="00ED28CC">
            <w:pPr>
              <w:pStyle w:val="TAC"/>
              <w:rPr>
                <w:rFonts w:cs="Arial"/>
                <w:sz w:val="16"/>
                <w:szCs w:val="16"/>
              </w:rPr>
            </w:pPr>
            <w:r w:rsidRPr="00ED28CC">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85B20" w14:textId="6AB74C89" w:rsidR="00ED28CC" w:rsidRPr="00ED28CC" w:rsidRDefault="00ED28CC" w:rsidP="00ED28CC">
            <w:pPr>
              <w:pStyle w:val="TAL"/>
              <w:rPr>
                <w:rFonts w:cs="Arial"/>
                <w:sz w:val="16"/>
                <w:szCs w:val="16"/>
              </w:rPr>
            </w:pPr>
            <w:r w:rsidRPr="00ED28CC">
              <w:rPr>
                <w:sz w:val="16"/>
                <w:szCs w:val="16"/>
              </w:rPr>
              <w:t>1826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CE252" w14:textId="1500169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33BD4" w14:textId="3F6E504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0B1E45" w14:textId="6CE3B0E3" w:rsidR="00ED28CC" w:rsidRPr="00ED28CC" w:rsidRDefault="00ED28CC" w:rsidP="00ED28CC">
            <w:pPr>
              <w:pStyle w:val="TAL"/>
              <w:rPr>
                <w:rFonts w:cs="Arial"/>
                <w:sz w:val="16"/>
                <w:szCs w:val="16"/>
              </w:rPr>
            </w:pPr>
            <w:r w:rsidRPr="00ED28CC">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4DFE8" w14:textId="7AB4500F" w:rsidR="00ED28CC" w:rsidRPr="00ED28CC" w:rsidRDefault="00ED28CC" w:rsidP="00ED28CC">
            <w:pPr>
              <w:pStyle w:val="TAC"/>
              <w:rPr>
                <w:sz w:val="16"/>
                <w:szCs w:val="16"/>
              </w:rPr>
            </w:pPr>
            <w:r w:rsidRPr="00ED28CC">
              <w:rPr>
                <w:sz w:val="16"/>
                <w:szCs w:val="16"/>
              </w:rPr>
              <w:t>16.8.0</w:t>
            </w:r>
          </w:p>
        </w:tc>
      </w:tr>
      <w:tr w:rsidR="00ED28CC" w14:paraId="73EDF3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61B254" w14:textId="376D3E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321ED" w14:textId="750823C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3939AC" w14:textId="38C9B547"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63449" w14:textId="060A95F4" w:rsidR="00ED28CC" w:rsidRPr="00ED28CC" w:rsidRDefault="00ED28CC" w:rsidP="00ED28CC">
            <w:pPr>
              <w:pStyle w:val="TAL"/>
              <w:rPr>
                <w:rFonts w:cs="Arial"/>
                <w:sz w:val="16"/>
                <w:szCs w:val="16"/>
              </w:rPr>
            </w:pPr>
            <w:r w:rsidRPr="00ED28CC">
              <w:rPr>
                <w:sz w:val="16"/>
                <w:szCs w:val="16"/>
              </w:rPr>
              <w:t>1832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089A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EC067" w14:textId="5F27632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7E5A1" w14:textId="7605F81C" w:rsidR="00ED28CC" w:rsidRPr="00ED28CC" w:rsidRDefault="00ED28CC" w:rsidP="00ED28CC">
            <w:pPr>
              <w:pStyle w:val="TAL"/>
              <w:rPr>
                <w:rFonts w:cs="Arial"/>
                <w:sz w:val="16"/>
                <w:szCs w:val="16"/>
              </w:rPr>
            </w:pPr>
            <w:r w:rsidRPr="00ED28CC">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12826" w14:textId="72705438" w:rsidR="00ED28CC" w:rsidRPr="00ED28CC" w:rsidRDefault="00ED28CC" w:rsidP="00ED28CC">
            <w:pPr>
              <w:pStyle w:val="TAC"/>
              <w:rPr>
                <w:sz w:val="16"/>
                <w:szCs w:val="16"/>
              </w:rPr>
            </w:pPr>
            <w:r w:rsidRPr="00ED28CC">
              <w:rPr>
                <w:sz w:val="16"/>
                <w:szCs w:val="16"/>
              </w:rPr>
              <w:t>16.8.0</w:t>
            </w:r>
          </w:p>
        </w:tc>
      </w:tr>
      <w:tr w:rsidR="00ED28CC" w14:paraId="6EB1E7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50822A" w14:textId="5451E7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E68B0" w14:textId="653A7BE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0347" w14:textId="2D3C27DB"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17E61" w14:textId="051444F0" w:rsidR="00ED28CC" w:rsidRPr="00ED28CC" w:rsidRDefault="00ED28CC" w:rsidP="00ED28CC">
            <w:pPr>
              <w:pStyle w:val="TAL"/>
              <w:rPr>
                <w:rFonts w:cs="Arial"/>
                <w:sz w:val="16"/>
                <w:szCs w:val="16"/>
              </w:rPr>
            </w:pPr>
            <w:r w:rsidRPr="00ED28CC">
              <w:rPr>
                <w:sz w:val="16"/>
                <w:szCs w:val="16"/>
              </w:rPr>
              <w:t>1835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A22E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B008B" w14:textId="75A5564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90A68B" w14:textId="5E0C4FEB" w:rsidR="00ED28CC" w:rsidRPr="00ED28CC" w:rsidRDefault="00ED28CC" w:rsidP="00ED28CC">
            <w:pPr>
              <w:pStyle w:val="TAL"/>
              <w:rPr>
                <w:rFonts w:cs="Arial"/>
                <w:sz w:val="16"/>
                <w:szCs w:val="16"/>
              </w:rPr>
            </w:pPr>
            <w:r w:rsidRPr="00ED28CC">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F85E" w14:textId="5A5BE373" w:rsidR="00ED28CC" w:rsidRPr="00ED28CC" w:rsidRDefault="00ED28CC" w:rsidP="00ED28CC">
            <w:pPr>
              <w:pStyle w:val="TAC"/>
              <w:rPr>
                <w:sz w:val="16"/>
                <w:szCs w:val="16"/>
              </w:rPr>
            </w:pPr>
            <w:r w:rsidRPr="00ED28CC">
              <w:rPr>
                <w:sz w:val="16"/>
                <w:szCs w:val="16"/>
              </w:rPr>
              <w:t>16.8.0</w:t>
            </w:r>
          </w:p>
        </w:tc>
      </w:tr>
      <w:tr w:rsidR="00ED28CC" w14:paraId="65D8D6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153E31" w14:textId="0FB152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FBE88" w14:textId="20BE4C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D5459" w14:textId="77D1C5D6"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DE95" w14:textId="62EB7FEA" w:rsidR="00ED28CC" w:rsidRPr="00ED28CC" w:rsidRDefault="00ED28CC" w:rsidP="00ED28CC">
            <w:pPr>
              <w:pStyle w:val="TAL"/>
              <w:rPr>
                <w:rFonts w:cs="Arial"/>
                <w:sz w:val="16"/>
                <w:szCs w:val="16"/>
              </w:rPr>
            </w:pPr>
            <w:r w:rsidRPr="00ED28CC">
              <w:rPr>
                <w:sz w:val="16"/>
                <w:szCs w:val="16"/>
              </w:rPr>
              <w:t>1838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CC48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C7D69" w14:textId="7F970EB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73DD1E" w14:textId="1962CD0E" w:rsidR="00ED28CC" w:rsidRPr="00ED28CC" w:rsidRDefault="00ED28CC" w:rsidP="00ED28CC">
            <w:pPr>
              <w:pStyle w:val="TAL"/>
              <w:rPr>
                <w:rFonts w:cs="Arial"/>
                <w:sz w:val="16"/>
                <w:szCs w:val="16"/>
              </w:rPr>
            </w:pPr>
            <w:r w:rsidRPr="00ED28CC">
              <w:rPr>
                <w:sz w:val="16"/>
                <w:szCs w:val="16"/>
              </w:rPr>
              <w:t>Cat-A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695AD" w14:textId="12319D67" w:rsidR="00ED28CC" w:rsidRPr="00ED28CC" w:rsidRDefault="00ED28CC" w:rsidP="00ED28CC">
            <w:pPr>
              <w:pStyle w:val="TAC"/>
              <w:rPr>
                <w:sz w:val="16"/>
                <w:szCs w:val="16"/>
              </w:rPr>
            </w:pPr>
            <w:r w:rsidRPr="00ED28CC">
              <w:rPr>
                <w:sz w:val="16"/>
                <w:szCs w:val="16"/>
              </w:rPr>
              <w:t>16.8.0</w:t>
            </w:r>
          </w:p>
        </w:tc>
      </w:tr>
      <w:tr w:rsidR="00ED28CC" w14:paraId="48393F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9C7ADF" w14:textId="3F87FD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29BA5" w14:textId="5F15A91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9F296" w14:textId="459F954F"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C6931" w14:textId="611D8DF3" w:rsidR="00ED28CC" w:rsidRPr="00ED28CC" w:rsidRDefault="00ED28CC" w:rsidP="00ED28CC">
            <w:pPr>
              <w:pStyle w:val="TAL"/>
              <w:rPr>
                <w:rFonts w:cs="Arial"/>
                <w:sz w:val="16"/>
                <w:szCs w:val="16"/>
              </w:rPr>
            </w:pPr>
            <w:r w:rsidRPr="00ED28CC">
              <w:rPr>
                <w:sz w:val="16"/>
                <w:szCs w:val="16"/>
              </w:rPr>
              <w:t>1840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C4AA6" w14:textId="45DB981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8B7F1" w14:textId="14668B0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C5794A" w14:textId="7E614E06" w:rsidR="00ED28CC" w:rsidRPr="00ED28CC" w:rsidRDefault="00ED28CC" w:rsidP="00ED28CC">
            <w:pPr>
              <w:pStyle w:val="TAL"/>
              <w:rPr>
                <w:rFonts w:cs="Arial"/>
                <w:sz w:val="16"/>
                <w:szCs w:val="16"/>
              </w:rPr>
            </w:pPr>
            <w:r w:rsidRPr="00ED28CC">
              <w:rPr>
                <w:sz w:val="16"/>
                <w:szCs w:val="16"/>
              </w:rPr>
              <w:t>Cat-F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AAC1B" w14:textId="14703E1B" w:rsidR="00ED28CC" w:rsidRPr="00ED28CC" w:rsidRDefault="00ED28CC" w:rsidP="00ED28CC">
            <w:pPr>
              <w:pStyle w:val="TAC"/>
              <w:rPr>
                <w:sz w:val="16"/>
                <w:szCs w:val="16"/>
              </w:rPr>
            </w:pPr>
            <w:r w:rsidRPr="00ED28CC">
              <w:rPr>
                <w:sz w:val="16"/>
                <w:szCs w:val="16"/>
              </w:rPr>
              <w:t>16.8.0</w:t>
            </w:r>
          </w:p>
        </w:tc>
      </w:tr>
      <w:tr w:rsidR="00ED28CC" w14:paraId="37BBD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C4B7B2" w14:textId="5D03AB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82A0A" w14:textId="70CA81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19D91" w14:textId="162FC733"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BF01" w14:textId="3CEFD811" w:rsidR="00ED28CC" w:rsidRPr="00ED28CC" w:rsidRDefault="00ED28CC" w:rsidP="00ED28CC">
            <w:pPr>
              <w:pStyle w:val="TAL"/>
              <w:rPr>
                <w:rFonts w:cs="Arial"/>
                <w:sz w:val="16"/>
                <w:szCs w:val="16"/>
              </w:rPr>
            </w:pPr>
            <w:r w:rsidRPr="00ED28CC">
              <w:rPr>
                <w:sz w:val="16"/>
                <w:szCs w:val="16"/>
              </w:rPr>
              <w:t>1843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A88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92B8" w14:textId="5840E62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6C59B0" w14:textId="75FB485E" w:rsidR="00ED28CC" w:rsidRPr="00ED28CC" w:rsidRDefault="00ED28CC" w:rsidP="00ED28CC">
            <w:pPr>
              <w:pStyle w:val="TAL"/>
              <w:rPr>
                <w:rFonts w:cs="Arial"/>
                <w:sz w:val="16"/>
                <w:szCs w:val="16"/>
              </w:rPr>
            </w:pPr>
            <w:r w:rsidRPr="00ED28CC">
              <w:rPr>
                <w:sz w:val="16"/>
                <w:szCs w:val="16"/>
              </w:rPr>
              <w:t>Cat-A CR to FR2 CORESET and Search Space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97B4D" w14:textId="310B4270" w:rsidR="00ED28CC" w:rsidRPr="00ED28CC" w:rsidRDefault="00ED28CC" w:rsidP="00ED28CC">
            <w:pPr>
              <w:pStyle w:val="TAC"/>
              <w:rPr>
                <w:sz w:val="16"/>
                <w:szCs w:val="16"/>
              </w:rPr>
            </w:pPr>
            <w:r w:rsidRPr="00ED28CC">
              <w:rPr>
                <w:sz w:val="16"/>
                <w:szCs w:val="16"/>
              </w:rPr>
              <w:t>16.8.0</w:t>
            </w:r>
          </w:p>
        </w:tc>
      </w:tr>
      <w:tr w:rsidR="00ED28CC" w14:paraId="1293AA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4068C" w14:textId="23C71B7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C08C5" w14:textId="28762C8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9343A" w14:textId="41F9BEA7"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538F" w14:textId="4CCB6307" w:rsidR="00ED28CC" w:rsidRPr="00ED28CC" w:rsidRDefault="00ED28CC" w:rsidP="00ED28CC">
            <w:pPr>
              <w:pStyle w:val="TAL"/>
              <w:rPr>
                <w:rFonts w:cs="Arial"/>
                <w:sz w:val="16"/>
                <w:szCs w:val="16"/>
              </w:rPr>
            </w:pPr>
            <w:r w:rsidRPr="00ED28CC">
              <w:rPr>
                <w:sz w:val="16"/>
                <w:szCs w:val="16"/>
              </w:rPr>
              <w:t>1846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3818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ACCD" w14:textId="31A2E8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DF404" w14:textId="441438A8" w:rsidR="00ED28CC" w:rsidRPr="00ED28CC" w:rsidRDefault="00ED28CC" w:rsidP="00ED28CC">
            <w:pPr>
              <w:pStyle w:val="TAL"/>
              <w:rPr>
                <w:rFonts w:cs="Arial"/>
                <w:sz w:val="16"/>
                <w:szCs w:val="16"/>
              </w:rPr>
            </w:pPr>
            <w:r w:rsidRPr="00ED28CC">
              <w:rPr>
                <w:sz w:val="16"/>
                <w:szCs w:val="16"/>
              </w:rPr>
              <w:t>Cat-A CR to PDSCH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6F221" w14:textId="1800981C" w:rsidR="00ED28CC" w:rsidRPr="00ED28CC" w:rsidRDefault="00ED28CC" w:rsidP="00ED28CC">
            <w:pPr>
              <w:pStyle w:val="TAC"/>
              <w:rPr>
                <w:sz w:val="16"/>
                <w:szCs w:val="16"/>
              </w:rPr>
            </w:pPr>
            <w:r w:rsidRPr="00ED28CC">
              <w:rPr>
                <w:sz w:val="16"/>
                <w:szCs w:val="16"/>
              </w:rPr>
              <w:t>16.8.0</w:t>
            </w:r>
          </w:p>
        </w:tc>
      </w:tr>
      <w:tr w:rsidR="00ED28CC" w14:paraId="598676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F00BFE" w14:textId="58961D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8E37F" w14:textId="11E8C4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0C38E8" w14:textId="2513DF5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FF7D8" w14:textId="51AED7C7" w:rsidR="00ED28CC" w:rsidRPr="00ED28CC" w:rsidRDefault="00ED28CC" w:rsidP="00ED28CC">
            <w:pPr>
              <w:pStyle w:val="TAL"/>
              <w:rPr>
                <w:rFonts w:cs="Arial"/>
                <w:sz w:val="16"/>
                <w:szCs w:val="16"/>
              </w:rPr>
            </w:pPr>
            <w:r w:rsidRPr="00ED28CC">
              <w:rPr>
                <w:sz w:val="16"/>
                <w:szCs w:val="16"/>
              </w:rPr>
              <w:t>1849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3F1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631B2" w14:textId="3B98DF2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D76DE" w14:textId="56CE5E45" w:rsidR="00ED28CC" w:rsidRPr="00ED28CC" w:rsidRDefault="00ED28CC" w:rsidP="00ED28CC">
            <w:pPr>
              <w:pStyle w:val="TAL"/>
              <w:rPr>
                <w:rFonts w:cs="Arial"/>
                <w:sz w:val="16"/>
                <w:szCs w:val="16"/>
              </w:rPr>
            </w:pPr>
            <w:r w:rsidRPr="00ED28CC">
              <w:rPr>
                <w:sz w:val="16"/>
                <w:szCs w:val="16"/>
              </w:rPr>
              <w:t>Cat-A CR to TRS Configuration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61092" w14:textId="69D82058" w:rsidR="00ED28CC" w:rsidRPr="00ED28CC" w:rsidRDefault="00ED28CC" w:rsidP="00ED28CC">
            <w:pPr>
              <w:pStyle w:val="TAC"/>
              <w:rPr>
                <w:sz w:val="16"/>
                <w:szCs w:val="16"/>
              </w:rPr>
            </w:pPr>
            <w:r w:rsidRPr="00ED28CC">
              <w:rPr>
                <w:sz w:val="16"/>
                <w:szCs w:val="16"/>
              </w:rPr>
              <w:t>16.8.0</w:t>
            </w:r>
          </w:p>
        </w:tc>
      </w:tr>
      <w:tr w:rsidR="00ED28CC" w14:paraId="434E8E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79EEB8" w14:textId="29C619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7C862" w14:textId="2FDFFC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F32A4" w14:textId="066AE751"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268BA8" w14:textId="72B6EB82" w:rsidR="00ED28CC" w:rsidRPr="00ED28CC" w:rsidRDefault="00ED28CC" w:rsidP="00ED28CC">
            <w:pPr>
              <w:pStyle w:val="TAL"/>
              <w:rPr>
                <w:rFonts w:cs="Arial"/>
                <w:sz w:val="16"/>
                <w:szCs w:val="16"/>
              </w:rPr>
            </w:pPr>
            <w:r w:rsidRPr="00ED28CC">
              <w:rPr>
                <w:sz w:val="16"/>
                <w:szCs w:val="16"/>
              </w:rPr>
              <w:t>1851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869D8" w14:textId="6E75C77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7E0D" w14:textId="3772408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D98DC" w14:textId="460363B8" w:rsidR="00ED28CC" w:rsidRPr="00ED28CC" w:rsidRDefault="00ED28CC" w:rsidP="00ED28CC">
            <w:pPr>
              <w:pStyle w:val="TAL"/>
              <w:rPr>
                <w:rFonts w:cs="Arial"/>
                <w:sz w:val="16"/>
                <w:szCs w:val="16"/>
              </w:rPr>
            </w:pPr>
            <w:r w:rsidRPr="00ED28CC">
              <w:rPr>
                <w:sz w:val="16"/>
                <w:szCs w:val="16"/>
              </w:rPr>
              <w:t xml:space="preserve">FR1 Single SCell activation requirement with TCI activation [FR1_SCell_TCI_Act]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DE532" w14:textId="235DB653" w:rsidR="00ED28CC" w:rsidRPr="00ED28CC" w:rsidRDefault="00ED28CC" w:rsidP="00ED28CC">
            <w:pPr>
              <w:pStyle w:val="TAC"/>
              <w:rPr>
                <w:sz w:val="16"/>
                <w:szCs w:val="16"/>
              </w:rPr>
            </w:pPr>
            <w:r w:rsidRPr="00ED28CC">
              <w:rPr>
                <w:sz w:val="16"/>
                <w:szCs w:val="16"/>
              </w:rPr>
              <w:t>16.8.0</w:t>
            </w:r>
          </w:p>
        </w:tc>
      </w:tr>
      <w:tr w:rsidR="00ED28CC" w14:paraId="74CE3C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25356" w14:textId="3EE351DD"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E176" w14:textId="31C85F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D2FD3" w14:textId="4E38CD7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0A830" w14:textId="35215CB8" w:rsidR="00ED28CC" w:rsidRPr="00ED28CC" w:rsidRDefault="00ED28CC" w:rsidP="00ED28CC">
            <w:pPr>
              <w:pStyle w:val="TAL"/>
              <w:rPr>
                <w:rFonts w:cs="Arial"/>
                <w:sz w:val="16"/>
                <w:szCs w:val="16"/>
              </w:rPr>
            </w:pPr>
            <w:r w:rsidRPr="00ED28CC">
              <w:rPr>
                <w:sz w:val="16"/>
                <w:szCs w:val="16"/>
              </w:rPr>
              <w:t>1856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211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44AC" w14:textId="5BEEE0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D36A7" w14:textId="0B155DD8" w:rsidR="00ED28CC" w:rsidRPr="00ED28CC" w:rsidRDefault="00ED28CC" w:rsidP="00ED28CC">
            <w:pPr>
              <w:pStyle w:val="TAL"/>
              <w:rPr>
                <w:rFonts w:cs="Arial"/>
                <w:sz w:val="16"/>
                <w:szCs w:val="16"/>
              </w:rPr>
            </w:pPr>
            <w:r w:rsidRPr="00ED28CC">
              <w:rPr>
                <w:sz w:val="16"/>
                <w:szCs w:val="16"/>
              </w:rPr>
              <w:t>Maintenance CR for test cases -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67909" w14:textId="5D284646" w:rsidR="00ED28CC" w:rsidRPr="00ED28CC" w:rsidRDefault="00ED28CC" w:rsidP="00ED28CC">
            <w:pPr>
              <w:pStyle w:val="TAC"/>
              <w:rPr>
                <w:sz w:val="16"/>
                <w:szCs w:val="16"/>
              </w:rPr>
            </w:pPr>
            <w:r w:rsidRPr="00ED28CC">
              <w:rPr>
                <w:sz w:val="16"/>
                <w:szCs w:val="16"/>
              </w:rPr>
              <w:t>16.8.0</w:t>
            </w:r>
          </w:p>
        </w:tc>
      </w:tr>
      <w:tr w:rsidR="00ED28CC" w14:paraId="64AB9C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EDA901" w14:textId="6F0797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94549" w14:textId="1159F71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3C4A7" w14:textId="742E38A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C3148" w14:textId="76181671" w:rsidR="00ED28CC" w:rsidRPr="00ED28CC" w:rsidRDefault="00ED28CC" w:rsidP="00ED28CC">
            <w:pPr>
              <w:pStyle w:val="TAL"/>
              <w:rPr>
                <w:rFonts w:cs="Arial"/>
                <w:sz w:val="16"/>
                <w:szCs w:val="16"/>
              </w:rPr>
            </w:pPr>
            <w:r w:rsidRPr="00ED28CC">
              <w:rPr>
                <w:sz w:val="16"/>
                <w:szCs w:val="16"/>
              </w:rPr>
              <w:t>1858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B5F50" w14:textId="1521D4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56D4" w14:textId="4DE0331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83E9E4" w14:textId="4DBDCC55" w:rsidR="00ED28CC" w:rsidRPr="00ED28CC" w:rsidRDefault="00ED28CC" w:rsidP="00ED28CC">
            <w:pPr>
              <w:pStyle w:val="TAL"/>
              <w:rPr>
                <w:rFonts w:cs="Arial"/>
                <w:sz w:val="16"/>
                <w:szCs w:val="16"/>
              </w:rPr>
            </w:pPr>
            <w:r w:rsidRPr="00ED28CC">
              <w:rPr>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0B8BB" w14:textId="6D1CC724" w:rsidR="00ED28CC" w:rsidRPr="00ED28CC" w:rsidRDefault="00ED28CC" w:rsidP="00ED28CC">
            <w:pPr>
              <w:pStyle w:val="TAC"/>
              <w:rPr>
                <w:sz w:val="16"/>
                <w:szCs w:val="16"/>
              </w:rPr>
            </w:pPr>
            <w:r w:rsidRPr="00ED28CC">
              <w:rPr>
                <w:sz w:val="16"/>
                <w:szCs w:val="16"/>
              </w:rPr>
              <w:t>16.8.0</w:t>
            </w:r>
          </w:p>
        </w:tc>
      </w:tr>
      <w:tr w:rsidR="00ED28CC" w14:paraId="4D3793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AB2729" w14:textId="4369064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A1CB3" w14:textId="2F235C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B979" w14:textId="2C410969"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72483" w14:textId="2D14E81A" w:rsidR="00ED28CC" w:rsidRPr="00ED28CC" w:rsidRDefault="00ED28CC" w:rsidP="00ED28CC">
            <w:pPr>
              <w:pStyle w:val="TAL"/>
              <w:rPr>
                <w:rFonts w:cs="Arial"/>
                <w:sz w:val="16"/>
                <w:szCs w:val="16"/>
              </w:rPr>
            </w:pPr>
            <w:r w:rsidRPr="00ED28CC">
              <w:rPr>
                <w:sz w:val="16"/>
                <w:szCs w:val="16"/>
              </w:rPr>
              <w:t>1860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68F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8A2FB" w14:textId="1618F2C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139D6" w14:textId="0554C0CF" w:rsidR="00ED28CC" w:rsidRPr="00ED28CC" w:rsidRDefault="00ED28CC" w:rsidP="00ED28CC">
            <w:pPr>
              <w:pStyle w:val="TAL"/>
              <w:rPr>
                <w:rFonts w:cs="Arial"/>
                <w:sz w:val="16"/>
                <w:szCs w:val="16"/>
              </w:rPr>
            </w:pPr>
            <w:r w:rsidRPr="00ED28CC">
              <w:rPr>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47CE1" w14:textId="04109682" w:rsidR="00ED28CC" w:rsidRPr="00ED28CC" w:rsidRDefault="00ED28CC" w:rsidP="00ED28CC">
            <w:pPr>
              <w:pStyle w:val="TAC"/>
              <w:rPr>
                <w:sz w:val="16"/>
                <w:szCs w:val="16"/>
              </w:rPr>
            </w:pPr>
            <w:r w:rsidRPr="00ED28CC">
              <w:rPr>
                <w:sz w:val="16"/>
                <w:szCs w:val="16"/>
              </w:rPr>
              <w:t>16.8.0</w:t>
            </w:r>
          </w:p>
        </w:tc>
      </w:tr>
      <w:tr w:rsidR="00ED28CC" w14:paraId="092CF8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1F89EC" w14:textId="7A9C267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B0DF6" w14:textId="537BAD2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34712" w14:textId="5612BC69"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A59ED" w14:textId="5625B0A0" w:rsidR="00ED28CC" w:rsidRPr="00ED28CC" w:rsidRDefault="00ED28CC" w:rsidP="00ED28CC">
            <w:pPr>
              <w:pStyle w:val="TAL"/>
              <w:rPr>
                <w:rFonts w:cs="Arial"/>
                <w:sz w:val="16"/>
                <w:szCs w:val="16"/>
              </w:rPr>
            </w:pPr>
            <w:r w:rsidRPr="00ED28CC">
              <w:rPr>
                <w:sz w:val="16"/>
                <w:szCs w:val="16"/>
              </w:rPr>
              <w:t>1863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18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D550" w14:textId="7EF5D42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A5F64" w14:textId="1F757634" w:rsidR="00ED28CC" w:rsidRPr="00ED28CC" w:rsidRDefault="00ED28CC" w:rsidP="00ED28CC">
            <w:pPr>
              <w:pStyle w:val="TAL"/>
              <w:rPr>
                <w:rFonts w:cs="Arial"/>
                <w:sz w:val="16"/>
                <w:szCs w:val="16"/>
              </w:rPr>
            </w:pPr>
            <w:r w:rsidRPr="00ED28CC">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A466F" w14:textId="0B6AB865" w:rsidR="00ED28CC" w:rsidRPr="00ED28CC" w:rsidRDefault="00ED28CC" w:rsidP="00ED28CC">
            <w:pPr>
              <w:pStyle w:val="TAC"/>
              <w:rPr>
                <w:sz w:val="16"/>
                <w:szCs w:val="16"/>
              </w:rPr>
            </w:pPr>
            <w:r w:rsidRPr="00ED28CC">
              <w:rPr>
                <w:sz w:val="16"/>
                <w:szCs w:val="16"/>
              </w:rPr>
              <w:t>16.8.0</w:t>
            </w:r>
          </w:p>
        </w:tc>
      </w:tr>
      <w:tr w:rsidR="00ED28CC" w14:paraId="696AD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4AE5F9" w14:textId="4AAE341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3EBF" w14:textId="181133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5158F" w14:textId="27D2FBFC"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8BF33" w14:textId="37D89078" w:rsidR="00ED28CC" w:rsidRPr="00ED28CC" w:rsidRDefault="00ED28CC" w:rsidP="00ED28CC">
            <w:pPr>
              <w:pStyle w:val="TAL"/>
              <w:rPr>
                <w:rFonts w:cs="Arial"/>
                <w:sz w:val="16"/>
                <w:szCs w:val="16"/>
              </w:rPr>
            </w:pPr>
            <w:r w:rsidRPr="00ED28CC">
              <w:rPr>
                <w:sz w:val="16"/>
                <w:szCs w:val="16"/>
              </w:rPr>
              <w:t>1865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C06D5" w14:textId="0A2B1D5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EE43B" w14:textId="331172F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696E1" w14:textId="78447AC9" w:rsidR="00ED28CC" w:rsidRPr="00ED28CC" w:rsidRDefault="00ED28CC" w:rsidP="00ED28CC">
            <w:pPr>
              <w:pStyle w:val="TAL"/>
              <w:rPr>
                <w:rFonts w:cs="Arial"/>
                <w:sz w:val="16"/>
                <w:szCs w:val="16"/>
              </w:rPr>
            </w:pPr>
            <w:r w:rsidRPr="00ED28CC">
              <w:rPr>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721DC" w14:textId="1830B2E4" w:rsidR="00ED28CC" w:rsidRPr="00ED28CC" w:rsidRDefault="00ED28CC" w:rsidP="00ED28CC">
            <w:pPr>
              <w:pStyle w:val="TAC"/>
              <w:rPr>
                <w:sz w:val="16"/>
                <w:szCs w:val="16"/>
              </w:rPr>
            </w:pPr>
            <w:r w:rsidRPr="00ED28CC">
              <w:rPr>
                <w:sz w:val="16"/>
                <w:szCs w:val="16"/>
              </w:rPr>
              <w:t>16.8.0</w:t>
            </w:r>
          </w:p>
        </w:tc>
      </w:tr>
      <w:tr w:rsidR="00ED28CC" w14:paraId="25E30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28F966" w14:textId="610A176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9AF7" w14:textId="1D04F26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9D890" w14:textId="6419C557"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5D632" w14:textId="3F7437D6" w:rsidR="00ED28CC" w:rsidRPr="00ED28CC" w:rsidRDefault="00ED28CC" w:rsidP="00ED28CC">
            <w:pPr>
              <w:pStyle w:val="TAL"/>
              <w:rPr>
                <w:rFonts w:cs="Arial"/>
                <w:sz w:val="16"/>
                <w:szCs w:val="16"/>
              </w:rPr>
            </w:pPr>
            <w:r w:rsidRPr="00ED28CC">
              <w:rPr>
                <w:sz w:val="16"/>
                <w:szCs w:val="16"/>
              </w:rPr>
              <w:t>1866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F362" w14:textId="688ED8D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3F1CA" w14:textId="4B22AB7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5F772C" w14:textId="76275F50" w:rsidR="00ED28CC" w:rsidRPr="00ED28CC" w:rsidRDefault="00ED28CC" w:rsidP="00ED28CC">
            <w:pPr>
              <w:pStyle w:val="TAL"/>
              <w:rPr>
                <w:rFonts w:cs="Arial"/>
                <w:sz w:val="16"/>
                <w:szCs w:val="16"/>
              </w:rPr>
            </w:pPr>
            <w:r w:rsidRPr="00ED28CC">
              <w:rPr>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BB3F2" w14:textId="310C1AC0" w:rsidR="00ED28CC" w:rsidRPr="00ED28CC" w:rsidRDefault="00ED28CC" w:rsidP="00ED28CC">
            <w:pPr>
              <w:pStyle w:val="TAC"/>
              <w:rPr>
                <w:sz w:val="16"/>
                <w:szCs w:val="16"/>
              </w:rPr>
            </w:pPr>
            <w:r w:rsidRPr="00ED28CC">
              <w:rPr>
                <w:sz w:val="16"/>
                <w:szCs w:val="16"/>
              </w:rPr>
              <w:t>16.8.0</w:t>
            </w:r>
          </w:p>
        </w:tc>
      </w:tr>
      <w:tr w:rsidR="00ED28CC" w14:paraId="2F8EED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4B7D21" w14:textId="61D3884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39C6" w14:textId="0B1FA3C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3226" w14:textId="4BB48FCB"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D81D" w14:textId="0C18E6E0" w:rsidR="00ED28CC" w:rsidRPr="00ED28CC" w:rsidRDefault="00ED28CC" w:rsidP="00ED28CC">
            <w:pPr>
              <w:pStyle w:val="TAL"/>
              <w:rPr>
                <w:rFonts w:cs="Arial"/>
                <w:sz w:val="16"/>
                <w:szCs w:val="16"/>
              </w:rPr>
            </w:pPr>
            <w:r w:rsidRPr="00ED28CC">
              <w:rPr>
                <w:sz w:val="16"/>
                <w:szCs w:val="16"/>
              </w:rPr>
              <w:t>1869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891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4222" w14:textId="325DCF68"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9CD2B" w14:textId="5F806849" w:rsidR="00ED28CC" w:rsidRPr="00ED28CC" w:rsidRDefault="00ED28CC" w:rsidP="00ED28CC">
            <w:pPr>
              <w:pStyle w:val="TAL"/>
              <w:rPr>
                <w:rFonts w:cs="Arial"/>
                <w:sz w:val="16"/>
                <w:szCs w:val="16"/>
              </w:rPr>
            </w:pPr>
            <w:r w:rsidRPr="00ED28CC">
              <w:rPr>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0DB04" w14:textId="386AF737" w:rsidR="00ED28CC" w:rsidRPr="00ED28CC" w:rsidRDefault="00ED28CC" w:rsidP="00ED28CC">
            <w:pPr>
              <w:pStyle w:val="TAC"/>
              <w:rPr>
                <w:sz w:val="16"/>
                <w:szCs w:val="16"/>
              </w:rPr>
            </w:pPr>
            <w:r w:rsidRPr="00ED28CC">
              <w:rPr>
                <w:sz w:val="16"/>
                <w:szCs w:val="16"/>
              </w:rPr>
              <w:t>16.8.0</w:t>
            </w:r>
          </w:p>
        </w:tc>
      </w:tr>
      <w:tr w:rsidR="00ED28CC" w14:paraId="1A15F1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3E6C9D" w14:textId="57DA9B3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98EF1" w14:textId="7880DD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D671A" w14:textId="68FD3BE1"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2916" w14:textId="53EA8CD1" w:rsidR="00ED28CC" w:rsidRPr="00ED28CC" w:rsidRDefault="00ED28CC" w:rsidP="00ED28CC">
            <w:pPr>
              <w:pStyle w:val="TAL"/>
              <w:rPr>
                <w:rFonts w:cs="Arial"/>
                <w:sz w:val="16"/>
                <w:szCs w:val="16"/>
              </w:rPr>
            </w:pPr>
            <w:r w:rsidRPr="00ED28CC">
              <w:rPr>
                <w:sz w:val="16"/>
                <w:szCs w:val="16"/>
              </w:rPr>
              <w:t>1870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A064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F06F1" w14:textId="6829051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FA13DC" w14:textId="5C2DABD5" w:rsidR="00ED28CC" w:rsidRPr="00ED28CC" w:rsidRDefault="00ED28CC" w:rsidP="00ED28CC">
            <w:pPr>
              <w:pStyle w:val="TAL"/>
              <w:rPr>
                <w:rFonts w:cs="Arial"/>
                <w:sz w:val="16"/>
                <w:szCs w:val="16"/>
              </w:rPr>
            </w:pPr>
            <w:r w:rsidRPr="00ED28CC">
              <w:rPr>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89D44" w14:textId="7A9ACD0C" w:rsidR="00ED28CC" w:rsidRPr="00ED28CC" w:rsidRDefault="00ED28CC" w:rsidP="00ED28CC">
            <w:pPr>
              <w:pStyle w:val="TAC"/>
              <w:rPr>
                <w:sz w:val="16"/>
                <w:szCs w:val="16"/>
              </w:rPr>
            </w:pPr>
            <w:r w:rsidRPr="00ED28CC">
              <w:rPr>
                <w:sz w:val="16"/>
                <w:szCs w:val="16"/>
              </w:rPr>
              <w:t>16.8.0</w:t>
            </w:r>
          </w:p>
        </w:tc>
      </w:tr>
      <w:tr w:rsidR="00ED28CC" w14:paraId="4200BA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F0C71B" w14:textId="02B1E58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34FE" w14:textId="7DBF78A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4DA79" w14:textId="55EF1E79"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E4ADE" w14:textId="08B44089" w:rsidR="00ED28CC" w:rsidRPr="00ED28CC" w:rsidRDefault="00ED28CC" w:rsidP="00ED28CC">
            <w:pPr>
              <w:pStyle w:val="TAL"/>
              <w:rPr>
                <w:rFonts w:cs="Arial"/>
                <w:sz w:val="16"/>
                <w:szCs w:val="16"/>
              </w:rPr>
            </w:pPr>
            <w:r w:rsidRPr="00ED28CC">
              <w:rPr>
                <w:sz w:val="16"/>
                <w:szCs w:val="16"/>
              </w:rPr>
              <w:t>1875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0AA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57B92" w14:textId="061C75B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25904" w14:textId="5F25F91F" w:rsidR="00ED28CC" w:rsidRPr="00ED28CC" w:rsidRDefault="00ED28CC" w:rsidP="00ED28CC">
            <w:pPr>
              <w:pStyle w:val="TAL"/>
              <w:rPr>
                <w:rFonts w:cs="Arial"/>
                <w:sz w:val="16"/>
                <w:szCs w:val="16"/>
              </w:rPr>
            </w:pPr>
            <w:r w:rsidRPr="00ED28CC">
              <w:rPr>
                <w:sz w:val="16"/>
                <w:szCs w:val="16"/>
              </w:rPr>
              <w:t>CR for clarification on frequency layer merging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DEB82" w14:textId="1FB93DEC" w:rsidR="00ED28CC" w:rsidRPr="00ED28CC" w:rsidRDefault="00ED28CC" w:rsidP="00ED28CC">
            <w:pPr>
              <w:pStyle w:val="TAC"/>
              <w:rPr>
                <w:sz w:val="16"/>
                <w:szCs w:val="16"/>
              </w:rPr>
            </w:pPr>
            <w:r w:rsidRPr="00ED28CC">
              <w:rPr>
                <w:sz w:val="16"/>
                <w:szCs w:val="16"/>
              </w:rPr>
              <w:t>16.8.0</w:t>
            </w:r>
          </w:p>
        </w:tc>
      </w:tr>
      <w:tr w:rsidR="00ED28CC" w14:paraId="3E670B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F19760" w14:textId="3585A91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C5E" w14:textId="63B4CE4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685B" w14:textId="5170EBD6"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E4C78" w14:textId="0CDC3B22" w:rsidR="00ED28CC" w:rsidRPr="00ED28CC" w:rsidRDefault="00ED28CC" w:rsidP="00ED28CC">
            <w:pPr>
              <w:pStyle w:val="TAL"/>
              <w:rPr>
                <w:rFonts w:cs="Arial"/>
                <w:sz w:val="16"/>
                <w:szCs w:val="16"/>
              </w:rPr>
            </w:pPr>
            <w:r w:rsidRPr="00ED28CC">
              <w:rPr>
                <w:sz w:val="16"/>
                <w:szCs w:val="16"/>
              </w:rPr>
              <w:t>1877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502B" w14:textId="77D5386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3A6B" w14:textId="49E2ACD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5E891" w14:textId="4ED305EF" w:rsidR="00ED28CC" w:rsidRPr="00ED28CC" w:rsidRDefault="00ED28CC" w:rsidP="00ED28CC">
            <w:pPr>
              <w:pStyle w:val="TAL"/>
              <w:rPr>
                <w:rFonts w:cs="Arial"/>
                <w:sz w:val="16"/>
                <w:szCs w:val="16"/>
              </w:rPr>
            </w:pPr>
            <w:r w:rsidRPr="00ED28CC">
              <w:rPr>
                <w:sz w:val="16"/>
                <w:szCs w:val="16"/>
              </w:rPr>
              <w:t>CR on legacy Rel-16 HST NR UE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810BD" w14:textId="20894441" w:rsidR="00ED28CC" w:rsidRPr="00ED28CC" w:rsidRDefault="00ED28CC" w:rsidP="00ED28CC">
            <w:pPr>
              <w:pStyle w:val="TAC"/>
              <w:rPr>
                <w:sz w:val="16"/>
                <w:szCs w:val="16"/>
              </w:rPr>
            </w:pPr>
            <w:r w:rsidRPr="00ED28CC">
              <w:rPr>
                <w:sz w:val="16"/>
                <w:szCs w:val="16"/>
              </w:rPr>
              <w:t>16.8.0</w:t>
            </w:r>
          </w:p>
        </w:tc>
      </w:tr>
      <w:tr w:rsidR="00ED28CC" w14:paraId="7E6A68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0724F" w14:textId="2A59EAA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E0781" w14:textId="568C14B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2D2A8" w14:textId="74144F7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834FE" w14:textId="180D04FA" w:rsidR="00ED28CC" w:rsidRPr="00ED28CC" w:rsidRDefault="00ED28CC" w:rsidP="00ED28CC">
            <w:pPr>
              <w:pStyle w:val="TAL"/>
              <w:rPr>
                <w:rFonts w:cs="Arial"/>
                <w:sz w:val="16"/>
                <w:szCs w:val="16"/>
              </w:rPr>
            </w:pPr>
            <w:r w:rsidRPr="00ED28CC">
              <w:rPr>
                <w:sz w:val="16"/>
                <w:szCs w:val="16"/>
              </w:rPr>
              <w:t>1879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5FCCA" w14:textId="4684BAF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FCFC9" w14:textId="6D0689B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33C58" w14:textId="10977C57" w:rsidR="00ED28CC" w:rsidRPr="00ED28CC" w:rsidRDefault="00ED28CC" w:rsidP="00ED28CC">
            <w:pPr>
              <w:pStyle w:val="TAL"/>
              <w:rPr>
                <w:rFonts w:cs="Arial"/>
                <w:sz w:val="16"/>
                <w:szCs w:val="16"/>
              </w:rPr>
            </w:pPr>
            <w:r w:rsidRPr="00ED28CC">
              <w:rPr>
                <w:sz w:val="16"/>
                <w:szCs w:val="16"/>
              </w:rPr>
              <w:t>CR on RRC based BWP switching on multiple CCs of EN-DC for FR1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ECC24" w14:textId="4D0C29F5" w:rsidR="00ED28CC" w:rsidRPr="00ED28CC" w:rsidRDefault="00ED28CC" w:rsidP="00ED28CC">
            <w:pPr>
              <w:pStyle w:val="TAC"/>
              <w:rPr>
                <w:sz w:val="16"/>
                <w:szCs w:val="16"/>
              </w:rPr>
            </w:pPr>
            <w:r w:rsidRPr="00ED28CC">
              <w:rPr>
                <w:sz w:val="16"/>
                <w:szCs w:val="16"/>
              </w:rPr>
              <w:t>16.8.0</w:t>
            </w:r>
          </w:p>
        </w:tc>
      </w:tr>
      <w:tr w:rsidR="00ED28CC" w14:paraId="76B78F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9E381" w14:textId="570350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B67C" w14:textId="352A81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A9F18" w14:textId="4A38DF65"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632DD" w14:textId="2EDF5EAC" w:rsidR="00ED28CC" w:rsidRPr="00ED28CC" w:rsidRDefault="00ED28CC" w:rsidP="00ED28CC">
            <w:pPr>
              <w:pStyle w:val="TAL"/>
              <w:rPr>
                <w:rFonts w:cs="Arial"/>
                <w:sz w:val="16"/>
                <w:szCs w:val="16"/>
              </w:rPr>
            </w:pPr>
            <w:r w:rsidRPr="00ED28CC">
              <w:rPr>
                <w:sz w:val="16"/>
                <w:szCs w:val="16"/>
              </w:rPr>
              <w:t>1881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A05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94916" w14:textId="4A3FB0B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5B82C" w14:textId="1E89D945" w:rsidR="00ED28CC" w:rsidRPr="00ED28CC" w:rsidRDefault="00ED28CC" w:rsidP="00ED28CC">
            <w:pPr>
              <w:pStyle w:val="TAL"/>
              <w:rPr>
                <w:rFonts w:cs="Arial"/>
                <w:sz w:val="16"/>
                <w:szCs w:val="16"/>
              </w:rPr>
            </w:pPr>
            <w:r w:rsidRPr="00ED28CC">
              <w:rPr>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72809" w14:textId="66B28C9E" w:rsidR="00ED28CC" w:rsidRPr="00ED28CC" w:rsidRDefault="00ED28CC" w:rsidP="00ED28CC">
            <w:pPr>
              <w:pStyle w:val="TAC"/>
              <w:rPr>
                <w:sz w:val="16"/>
                <w:szCs w:val="16"/>
              </w:rPr>
            </w:pPr>
            <w:r w:rsidRPr="00ED28CC">
              <w:rPr>
                <w:sz w:val="16"/>
                <w:szCs w:val="16"/>
              </w:rPr>
              <w:t>16.8.0</w:t>
            </w:r>
          </w:p>
        </w:tc>
      </w:tr>
      <w:tr w:rsidR="00ED28CC" w14:paraId="73C06A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0EBDD9" w14:textId="3ABE1F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6396B" w14:textId="2ADE320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25CD5C" w14:textId="02DEFFD6"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441644" w14:textId="086C5513" w:rsidR="00ED28CC" w:rsidRPr="00ED28CC" w:rsidRDefault="00ED28CC" w:rsidP="00ED28CC">
            <w:pPr>
              <w:pStyle w:val="TAL"/>
              <w:rPr>
                <w:rFonts w:cs="Arial"/>
                <w:sz w:val="16"/>
                <w:szCs w:val="16"/>
              </w:rPr>
            </w:pPr>
            <w:r w:rsidRPr="00ED28CC">
              <w:rPr>
                <w:sz w:val="16"/>
                <w:szCs w:val="16"/>
              </w:rPr>
              <w:t>1886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7125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81D3A" w14:textId="3F086A8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F610B0" w14:textId="2960E05E" w:rsidR="00ED28CC" w:rsidRPr="00ED28CC" w:rsidRDefault="00ED28CC" w:rsidP="00ED28CC">
            <w:pPr>
              <w:pStyle w:val="TAL"/>
              <w:rPr>
                <w:rFonts w:cs="Arial"/>
                <w:sz w:val="16"/>
                <w:szCs w:val="16"/>
              </w:rPr>
            </w:pPr>
            <w:r w:rsidRPr="00ED28CC">
              <w:rPr>
                <w:sz w:val="16"/>
                <w:szCs w:val="16"/>
              </w:rPr>
              <w:t>Maintenance on CSSF for EN-DC and deactivated SCell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08E1" w14:textId="6AC989D3" w:rsidR="00ED28CC" w:rsidRPr="00ED28CC" w:rsidRDefault="00ED28CC" w:rsidP="00ED28CC">
            <w:pPr>
              <w:pStyle w:val="TAC"/>
              <w:rPr>
                <w:sz w:val="16"/>
                <w:szCs w:val="16"/>
              </w:rPr>
            </w:pPr>
            <w:r w:rsidRPr="00ED28CC">
              <w:rPr>
                <w:sz w:val="16"/>
                <w:szCs w:val="16"/>
              </w:rPr>
              <w:t>16.8.0</w:t>
            </w:r>
          </w:p>
        </w:tc>
      </w:tr>
      <w:tr w:rsidR="00ED28CC" w14:paraId="7B21B34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32E6F" w14:textId="29333A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92221" w14:textId="2D5EAE6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F229C" w14:textId="40095590"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6D40" w14:textId="40EBB8D3" w:rsidR="00ED28CC" w:rsidRPr="00ED28CC" w:rsidRDefault="00ED28CC" w:rsidP="00ED28CC">
            <w:pPr>
              <w:pStyle w:val="TAL"/>
              <w:rPr>
                <w:rFonts w:cs="Arial"/>
                <w:sz w:val="16"/>
                <w:szCs w:val="16"/>
              </w:rPr>
            </w:pPr>
            <w:r w:rsidRPr="00ED28CC">
              <w:rPr>
                <w:sz w:val="16"/>
                <w:szCs w:val="16"/>
              </w:rPr>
              <w:t>1888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EFB07" w14:textId="2E1E533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12005" w14:textId="5C6A3EC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64FE9" w14:textId="048C47C0" w:rsidR="00ED28CC" w:rsidRPr="00ED28CC" w:rsidRDefault="00ED28CC" w:rsidP="00ED28CC">
            <w:pPr>
              <w:pStyle w:val="TAL"/>
              <w:rPr>
                <w:rFonts w:cs="Arial"/>
                <w:sz w:val="16"/>
                <w:szCs w:val="16"/>
              </w:rPr>
            </w:pPr>
            <w:r w:rsidRPr="00ED28CC">
              <w:rPr>
                <w:sz w:val="16"/>
                <w:szCs w:val="16"/>
              </w:rPr>
              <w:t>CR on reference cell availability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6D4B" w14:textId="50B94A3A" w:rsidR="00ED28CC" w:rsidRPr="00ED28CC" w:rsidRDefault="00ED28CC" w:rsidP="00ED28CC">
            <w:pPr>
              <w:pStyle w:val="TAC"/>
              <w:rPr>
                <w:sz w:val="16"/>
                <w:szCs w:val="16"/>
              </w:rPr>
            </w:pPr>
            <w:r w:rsidRPr="00ED28CC">
              <w:rPr>
                <w:sz w:val="16"/>
                <w:szCs w:val="16"/>
              </w:rPr>
              <w:t>16.8.0</w:t>
            </w:r>
          </w:p>
        </w:tc>
      </w:tr>
      <w:tr w:rsidR="00ED28CC" w14:paraId="268B64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E8A81A" w14:textId="245672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5D586" w14:textId="237554B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D349F" w14:textId="41243E38"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8816A" w14:textId="72F7A9DD" w:rsidR="00ED28CC" w:rsidRPr="00ED28CC" w:rsidRDefault="00ED28CC" w:rsidP="00ED28CC">
            <w:pPr>
              <w:pStyle w:val="TAL"/>
              <w:rPr>
                <w:rFonts w:cs="Arial"/>
                <w:sz w:val="16"/>
                <w:szCs w:val="16"/>
              </w:rPr>
            </w:pPr>
            <w:r w:rsidRPr="00ED28CC">
              <w:rPr>
                <w:sz w:val="16"/>
                <w:szCs w:val="16"/>
              </w:rPr>
              <w:t>1890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9AE8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A3868" w14:textId="223C85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2B7CF" w14:textId="14A93CD0" w:rsidR="00ED28CC" w:rsidRPr="00ED28CC" w:rsidRDefault="00ED28CC" w:rsidP="00ED28CC">
            <w:pPr>
              <w:pStyle w:val="TAL"/>
              <w:rPr>
                <w:rFonts w:cs="Arial"/>
                <w:sz w:val="16"/>
                <w:szCs w:val="16"/>
              </w:rPr>
            </w:pPr>
            <w:r w:rsidRPr="00ED28CC">
              <w:rPr>
                <w:sz w:val="16"/>
                <w:szCs w:val="16"/>
              </w:rPr>
              <w:t>CR on SCell activation requirement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6BB9" w14:textId="6F618688" w:rsidR="00ED28CC" w:rsidRPr="00ED28CC" w:rsidRDefault="00ED28CC" w:rsidP="00ED28CC">
            <w:pPr>
              <w:pStyle w:val="TAC"/>
              <w:rPr>
                <w:sz w:val="16"/>
                <w:szCs w:val="16"/>
              </w:rPr>
            </w:pPr>
            <w:r w:rsidRPr="00ED28CC">
              <w:rPr>
                <w:sz w:val="16"/>
                <w:szCs w:val="16"/>
              </w:rPr>
              <w:t>16.8.0</w:t>
            </w:r>
          </w:p>
        </w:tc>
      </w:tr>
      <w:tr w:rsidR="00ED28CC" w14:paraId="1C7AA4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A63EEC" w14:textId="674044A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8BDA7" w14:textId="27978A4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061F2" w14:textId="2673D11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A5630" w14:textId="06D500DA" w:rsidR="00ED28CC" w:rsidRPr="00ED28CC" w:rsidRDefault="00ED28CC" w:rsidP="00ED28CC">
            <w:pPr>
              <w:pStyle w:val="TAL"/>
              <w:rPr>
                <w:rFonts w:cs="Arial"/>
                <w:sz w:val="16"/>
                <w:szCs w:val="16"/>
              </w:rPr>
            </w:pPr>
            <w:r w:rsidRPr="00ED28CC">
              <w:rPr>
                <w:sz w:val="16"/>
                <w:szCs w:val="16"/>
              </w:rPr>
              <w:t>1892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917AC" w14:textId="348E6A4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1013" w14:textId="56904A1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AD01" w14:textId="3B8EA38C" w:rsidR="00ED28CC" w:rsidRPr="00ED28CC" w:rsidRDefault="00ED28CC" w:rsidP="00ED28CC">
            <w:pPr>
              <w:pStyle w:val="TAL"/>
              <w:rPr>
                <w:rFonts w:cs="Arial"/>
                <w:sz w:val="16"/>
                <w:szCs w:val="16"/>
              </w:rPr>
            </w:pPr>
            <w:r w:rsidRPr="00ED28CC">
              <w:rPr>
                <w:sz w:val="16"/>
                <w:szCs w:val="16"/>
              </w:rPr>
              <w:t>CR on interruption for SCell addition/release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8BBD5" w14:textId="0B730C17" w:rsidR="00ED28CC" w:rsidRPr="00ED28CC" w:rsidRDefault="00ED28CC" w:rsidP="00ED28CC">
            <w:pPr>
              <w:pStyle w:val="TAC"/>
              <w:rPr>
                <w:sz w:val="16"/>
                <w:szCs w:val="16"/>
              </w:rPr>
            </w:pPr>
            <w:r w:rsidRPr="00ED28CC">
              <w:rPr>
                <w:sz w:val="16"/>
                <w:szCs w:val="16"/>
              </w:rPr>
              <w:t>16.8.0</w:t>
            </w:r>
          </w:p>
        </w:tc>
      </w:tr>
      <w:tr w:rsidR="00ED28CC" w14:paraId="76F917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9B8944" w14:textId="7BA068B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DD46A" w14:textId="53DDDA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FAB0C3" w14:textId="44287A81"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C02E8" w14:textId="7877FAF8" w:rsidR="00ED28CC" w:rsidRPr="00ED28CC" w:rsidRDefault="00ED28CC" w:rsidP="00ED28CC">
            <w:pPr>
              <w:pStyle w:val="TAL"/>
              <w:rPr>
                <w:rFonts w:cs="Arial"/>
                <w:sz w:val="16"/>
                <w:szCs w:val="16"/>
              </w:rPr>
            </w:pPr>
            <w:r w:rsidRPr="00ED28CC">
              <w:rPr>
                <w:sz w:val="16"/>
                <w:szCs w:val="16"/>
              </w:rPr>
              <w:t>1901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83E7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25B2B" w14:textId="2DE404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0299C" w14:textId="6A24FD3C" w:rsidR="00ED28CC" w:rsidRPr="00ED28CC" w:rsidRDefault="00ED28CC" w:rsidP="00ED28CC">
            <w:pPr>
              <w:pStyle w:val="TAL"/>
              <w:rPr>
                <w:rFonts w:cs="Arial"/>
                <w:sz w:val="16"/>
                <w:szCs w:val="16"/>
              </w:rPr>
            </w:pPr>
            <w:r w:rsidRPr="00ED28CC">
              <w:rPr>
                <w:sz w:val="16"/>
                <w:szCs w:val="16"/>
              </w:rPr>
              <w:t>CR to 38.133 on Link recovery requirements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906DD" w14:textId="57A38B6C" w:rsidR="00ED28CC" w:rsidRPr="00ED28CC" w:rsidRDefault="00ED28CC" w:rsidP="00ED28CC">
            <w:pPr>
              <w:pStyle w:val="TAC"/>
              <w:rPr>
                <w:sz w:val="16"/>
                <w:szCs w:val="16"/>
              </w:rPr>
            </w:pPr>
            <w:r w:rsidRPr="00ED28CC">
              <w:rPr>
                <w:sz w:val="16"/>
                <w:szCs w:val="16"/>
              </w:rPr>
              <w:t>16.8.0</w:t>
            </w:r>
          </w:p>
        </w:tc>
      </w:tr>
      <w:tr w:rsidR="00ED28CC" w14:paraId="2E1A0E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1363FF" w14:textId="010D4B4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01AF4" w14:textId="760E250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7035E" w14:textId="5FF06D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90962" w14:textId="1F893364" w:rsidR="00ED28CC" w:rsidRPr="00ED28CC" w:rsidRDefault="00ED28CC" w:rsidP="00ED28CC">
            <w:pPr>
              <w:pStyle w:val="TAL"/>
              <w:rPr>
                <w:rFonts w:cs="Arial"/>
                <w:sz w:val="16"/>
                <w:szCs w:val="16"/>
              </w:rPr>
            </w:pPr>
            <w:r w:rsidRPr="00ED28CC">
              <w:rPr>
                <w:sz w:val="16"/>
                <w:szCs w:val="16"/>
              </w:rPr>
              <w:t>1905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9E573" w14:textId="6D854C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40F06" w14:textId="2DD8C8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10D07" w14:textId="2813DCA9" w:rsidR="00ED28CC" w:rsidRPr="00ED28CC" w:rsidRDefault="00ED28CC" w:rsidP="00ED28CC">
            <w:pPr>
              <w:pStyle w:val="TAL"/>
              <w:rPr>
                <w:rFonts w:cs="Arial"/>
                <w:sz w:val="16"/>
                <w:szCs w:val="16"/>
              </w:rPr>
            </w:pPr>
            <w:r w:rsidRPr="00ED28CC">
              <w:rPr>
                <w:sz w:val="16"/>
                <w:szCs w:val="16"/>
              </w:rPr>
              <w:t>CR to 38.133 on Uplink Spatial relation switch for PUCCH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D10E" w14:textId="3828897F" w:rsidR="00ED28CC" w:rsidRPr="00ED28CC" w:rsidRDefault="00ED28CC" w:rsidP="00ED28CC">
            <w:pPr>
              <w:pStyle w:val="TAC"/>
              <w:rPr>
                <w:sz w:val="16"/>
                <w:szCs w:val="16"/>
              </w:rPr>
            </w:pPr>
            <w:r w:rsidRPr="00ED28CC">
              <w:rPr>
                <w:sz w:val="16"/>
                <w:szCs w:val="16"/>
              </w:rPr>
              <w:t>16.8.0</w:t>
            </w:r>
          </w:p>
        </w:tc>
      </w:tr>
      <w:tr w:rsidR="00ED28CC" w14:paraId="405085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20825" w14:textId="17AE90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F529A" w14:textId="1EE57F6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0ABA6" w14:textId="25B7AB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5C0A5" w14:textId="709F08DF" w:rsidR="00ED28CC" w:rsidRPr="00ED28CC" w:rsidRDefault="00ED28CC" w:rsidP="00ED28CC">
            <w:pPr>
              <w:pStyle w:val="TAL"/>
              <w:rPr>
                <w:rFonts w:cs="Arial"/>
                <w:sz w:val="16"/>
                <w:szCs w:val="16"/>
              </w:rPr>
            </w:pPr>
            <w:r w:rsidRPr="00ED28CC">
              <w:rPr>
                <w:sz w:val="16"/>
                <w:szCs w:val="16"/>
              </w:rPr>
              <w:t>1906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3C67" w14:textId="20244880" w:rsidR="00ED28CC" w:rsidRPr="00ED28CC" w:rsidRDefault="00ED28CC" w:rsidP="00ED28CC">
            <w:pPr>
              <w:pStyle w:val="TAC"/>
              <w:rPr>
                <w:rFonts w:cs="Arial"/>
                <w:sz w:val="16"/>
                <w:szCs w:val="16"/>
              </w:rPr>
            </w:pPr>
            <w:r w:rsidRPr="00ED28CC">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619AE" w14:textId="2AFE292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F3EF2A" w14:textId="1D050E85" w:rsidR="00ED28CC" w:rsidRPr="00ED28CC" w:rsidRDefault="00ED28CC" w:rsidP="00ED28CC">
            <w:pPr>
              <w:pStyle w:val="TAL"/>
              <w:rPr>
                <w:rFonts w:cs="Arial"/>
                <w:sz w:val="16"/>
                <w:szCs w:val="16"/>
              </w:rPr>
            </w:pPr>
            <w:r w:rsidRPr="00ED28CC">
              <w:rPr>
                <w:sz w:val="16"/>
                <w:szCs w:val="16"/>
              </w:rPr>
              <w:t>CR to introduce testcase for RRC based BWP switch on multiple CCs- SA in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B1EFB" w14:textId="062FB01F" w:rsidR="00ED28CC" w:rsidRPr="00ED28CC" w:rsidRDefault="00ED28CC" w:rsidP="00ED28CC">
            <w:pPr>
              <w:pStyle w:val="TAC"/>
              <w:rPr>
                <w:sz w:val="16"/>
                <w:szCs w:val="16"/>
              </w:rPr>
            </w:pPr>
            <w:r w:rsidRPr="00ED28CC">
              <w:rPr>
                <w:sz w:val="16"/>
                <w:szCs w:val="16"/>
              </w:rPr>
              <w:t>16.8.0</w:t>
            </w:r>
          </w:p>
        </w:tc>
      </w:tr>
      <w:tr w:rsidR="00ED28CC" w14:paraId="27F239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3A92" w14:textId="655471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8E8FB" w14:textId="7386830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E9510" w14:textId="1237158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96346" w14:textId="737D57B1" w:rsidR="00ED28CC" w:rsidRPr="00ED28CC" w:rsidRDefault="00ED28CC" w:rsidP="00ED28CC">
            <w:pPr>
              <w:pStyle w:val="TAL"/>
              <w:rPr>
                <w:rFonts w:cs="Arial"/>
                <w:sz w:val="16"/>
                <w:szCs w:val="16"/>
              </w:rPr>
            </w:pPr>
            <w:r w:rsidRPr="00ED28CC">
              <w:rPr>
                <w:sz w:val="16"/>
                <w:szCs w:val="16"/>
              </w:rPr>
              <w:t>1909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53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6352B" w14:textId="2A9A06A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E28DF5" w14:textId="660AD6F6" w:rsidR="00ED28CC" w:rsidRPr="00ED28CC" w:rsidRDefault="00ED28CC" w:rsidP="00ED28CC">
            <w:pPr>
              <w:pStyle w:val="TAL"/>
              <w:rPr>
                <w:rFonts w:cs="Arial"/>
                <w:sz w:val="16"/>
                <w:szCs w:val="16"/>
              </w:rPr>
            </w:pPr>
            <w:r w:rsidRPr="00ED28CC">
              <w:rPr>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CD9F3" w14:textId="6E8446B6" w:rsidR="00ED28CC" w:rsidRPr="00ED28CC" w:rsidRDefault="00ED28CC" w:rsidP="00ED28CC">
            <w:pPr>
              <w:pStyle w:val="TAC"/>
              <w:rPr>
                <w:sz w:val="16"/>
                <w:szCs w:val="16"/>
              </w:rPr>
            </w:pPr>
            <w:r w:rsidRPr="00ED28CC">
              <w:rPr>
                <w:sz w:val="16"/>
                <w:szCs w:val="16"/>
              </w:rPr>
              <w:t>16.8.0</w:t>
            </w:r>
          </w:p>
        </w:tc>
      </w:tr>
      <w:tr w:rsidR="00ED28CC" w14:paraId="6D2200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942DB4" w14:textId="0A5D2F1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A1C32" w14:textId="33E4119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880C7" w14:textId="66420C6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15198" w14:textId="71FF11E8" w:rsidR="00ED28CC" w:rsidRPr="00ED28CC" w:rsidRDefault="00ED28CC" w:rsidP="00ED28CC">
            <w:pPr>
              <w:pStyle w:val="TAL"/>
              <w:rPr>
                <w:rFonts w:cs="Arial"/>
                <w:sz w:val="16"/>
                <w:szCs w:val="16"/>
              </w:rPr>
            </w:pPr>
            <w:r w:rsidRPr="00ED28CC">
              <w:rPr>
                <w:sz w:val="16"/>
                <w:szCs w:val="16"/>
              </w:rPr>
              <w:t>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4256F" w14:textId="615EE3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CFEC5" w14:textId="103DEC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6B7B0" w14:textId="48E5829E" w:rsidR="00ED28CC" w:rsidRPr="00ED28CC" w:rsidRDefault="00ED28CC" w:rsidP="00ED28CC">
            <w:pPr>
              <w:pStyle w:val="TAL"/>
              <w:rPr>
                <w:rFonts w:cs="Arial"/>
                <w:sz w:val="16"/>
                <w:szCs w:val="16"/>
              </w:rPr>
            </w:pPr>
            <w:r w:rsidRPr="00ED28CC">
              <w:rPr>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B8F9" w14:textId="6399AFD2" w:rsidR="00ED28CC" w:rsidRPr="00ED28CC" w:rsidRDefault="00ED28CC" w:rsidP="00ED28CC">
            <w:pPr>
              <w:pStyle w:val="TAC"/>
              <w:rPr>
                <w:sz w:val="16"/>
                <w:szCs w:val="16"/>
              </w:rPr>
            </w:pPr>
            <w:r w:rsidRPr="00ED28CC">
              <w:rPr>
                <w:sz w:val="16"/>
                <w:szCs w:val="16"/>
              </w:rPr>
              <w:t>16.8.0</w:t>
            </w:r>
          </w:p>
        </w:tc>
      </w:tr>
      <w:tr w:rsidR="00ED28CC" w14:paraId="41627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8291FF" w14:textId="4F82D8D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7C6EB" w14:textId="69C4AE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6F2B3" w14:textId="0EE37B68"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81E3" w14:textId="32A3B21E" w:rsidR="00ED28CC" w:rsidRPr="00ED28CC" w:rsidRDefault="00ED28CC" w:rsidP="00ED28CC">
            <w:pPr>
              <w:pStyle w:val="TAL"/>
              <w:rPr>
                <w:rFonts w:cs="Arial"/>
                <w:sz w:val="16"/>
                <w:szCs w:val="16"/>
              </w:rPr>
            </w:pPr>
            <w:r w:rsidRPr="00ED28CC">
              <w:rPr>
                <w:sz w:val="16"/>
                <w:szCs w:val="16"/>
              </w:rPr>
              <w:t>1920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8B8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C15CB" w14:textId="4CF4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E529" w14:textId="27D0CCC7" w:rsidR="00ED28CC" w:rsidRPr="00ED28CC" w:rsidRDefault="00ED28CC" w:rsidP="00ED28CC">
            <w:pPr>
              <w:pStyle w:val="TAL"/>
              <w:rPr>
                <w:rFonts w:cs="Arial"/>
                <w:sz w:val="16"/>
                <w:szCs w:val="16"/>
              </w:rPr>
            </w:pPr>
            <w:r w:rsidRPr="00ED28CC">
              <w:rPr>
                <w:sz w:val="16"/>
                <w:szCs w:val="16"/>
              </w:rPr>
              <w:t>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3C9F" w14:textId="19FB074C" w:rsidR="00ED28CC" w:rsidRPr="00ED28CC" w:rsidRDefault="00ED28CC" w:rsidP="00ED28CC">
            <w:pPr>
              <w:pStyle w:val="TAC"/>
              <w:rPr>
                <w:sz w:val="16"/>
                <w:szCs w:val="16"/>
              </w:rPr>
            </w:pPr>
            <w:r w:rsidRPr="00ED28CC">
              <w:rPr>
                <w:sz w:val="16"/>
                <w:szCs w:val="16"/>
              </w:rPr>
              <w:t>16.8.0</w:t>
            </w:r>
          </w:p>
        </w:tc>
      </w:tr>
      <w:tr w:rsidR="00ED28CC" w14:paraId="67B270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0AF8AD" w14:textId="396395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2ED27" w14:textId="3C6B923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09EA7" w14:textId="4801F50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329F5" w14:textId="6D7FA974" w:rsidR="00ED28CC" w:rsidRPr="00ED28CC" w:rsidRDefault="00ED28CC" w:rsidP="00ED28CC">
            <w:pPr>
              <w:pStyle w:val="TAL"/>
              <w:rPr>
                <w:rFonts w:cs="Arial"/>
                <w:sz w:val="16"/>
                <w:szCs w:val="16"/>
              </w:rPr>
            </w:pPr>
            <w:r w:rsidRPr="00ED28CC">
              <w:rPr>
                <w:sz w:val="16"/>
                <w:szCs w:val="16"/>
              </w:rPr>
              <w:t>1921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8C2C" w14:textId="5594A9A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4AAE" w14:textId="433DFFE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8AEC1" w14:textId="104CBEEB" w:rsidR="00ED28CC" w:rsidRPr="00ED28CC" w:rsidRDefault="00ED28CC" w:rsidP="00ED28CC">
            <w:pPr>
              <w:pStyle w:val="TAL"/>
              <w:rPr>
                <w:rFonts w:cs="Arial"/>
                <w:sz w:val="16"/>
                <w:szCs w:val="16"/>
              </w:rPr>
            </w:pPr>
            <w:r w:rsidRPr="00ED28CC">
              <w:rPr>
                <w:sz w:val="16"/>
                <w:szCs w:val="16"/>
              </w:rPr>
              <w:t>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50F22" w14:textId="4E53B9B0" w:rsidR="00ED28CC" w:rsidRPr="00ED28CC" w:rsidRDefault="00ED28CC" w:rsidP="00ED28CC">
            <w:pPr>
              <w:pStyle w:val="TAC"/>
              <w:rPr>
                <w:sz w:val="16"/>
                <w:szCs w:val="16"/>
              </w:rPr>
            </w:pPr>
            <w:r w:rsidRPr="00ED28CC">
              <w:rPr>
                <w:sz w:val="16"/>
                <w:szCs w:val="16"/>
              </w:rPr>
              <w:t>16.8.0</w:t>
            </w:r>
          </w:p>
        </w:tc>
      </w:tr>
      <w:tr w:rsidR="00ED28CC" w14:paraId="1325C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8A4768" w14:textId="05D60B3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24509" w14:textId="7F79541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7F4575" w14:textId="0E223336"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584" w14:textId="3C901C23" w:rsidR="00ED28CC" w:rsidRPr="00ED28CC" w:rsidRDefault="00ED28CC" w:rsidP="00ED28CC">
            <w:pPr>
              <w:pStyle w:val="TAL"/>
              <w:rPr>
                <w:rFonts w:cs="Arial"/>
                <w:sz w:val="16"/>
                <w:szCs w:val="16"/>
              </w:rPr>
            </w:pPr>
            <w:r w:rsidRPr="00ED28CC">
              <w:rPr>
                <w:sz w:val="16"/>
                <w:szCs w:val="16"/>
              </w:rPr>
              <w:t>1922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24E3" w14:textId="7F9439E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113CC" w14:textId="747E9F9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1525A" w14:textId="6B4501EE" w:rsidR="00ED28CC" w:rsidRPr="00ED28CC" w:rsidRDefault="00ED28CC" w:rsidP="00ED28CC">
            <w:pPr>
              <w:pStyle w:val="TAL"/>
              <w:rPr>
                <w:rFonts w:cs="Arial"/>
                <w:sz w:val="16"/>
                <w:szCs w:val="16"/>
              </w:rPr>
            </w:pPr>
            <w:r w:rsidRPr="00ED28CC">
              <w:rPr>
                <w:sz w:val="16"/>
                <w:szCs w:val="16"/>
              </w:rPr>
              <w:t>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106FC" w14:textId="7D076EEC" w:rsidR="00ED28CC" w:rsidRPr="00ED28CC" w:rsidRDefault="00ED28CC" w:rsidP="00ED28CC">
            <w:pPr>
              <w:pStyle w:val="TAC"/>
              <w:rPr>
                <w:sz w:val="16"/>
                <w:szCs w:val="16"/>
              </w:rPr>
            </w:pPr>
            <w:r w:rsidRPr="00ED28CC">
              <w:rPr>
                <w:sz w:val="16"/>
                <w:szCs w:val="16"/>
              </w:rPr>
              <w:t>16.8.0</w:t>
            </w:r>
          </w:p>
        </w:tc>
      </w:tr>
      <w:tr w:rsidR="00ED28CC" w14:paraId="52624D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1830BA" w14:textId="6C9C9E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1122" w14:textId="4F6CDC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81CB9" w14:textId="511369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290BD" w14:textId="38BE79E5" w:rsidR="00ED28CC" w:rsidRPr="00ED28CC" w:rsidRDefault="00ED28CC" w:rsidP="00ED28CC">
            <w:pPr>
              <w:pStyle w:val="TAL"/>
              <w:rPr>
                <w:rFonts w:cs="Arial"/>
                <w:sz w:val="16"/>
                <w:szCs w:val="16"/>
              </w:rPr>
            </w:pPr>
            <w:r w:rsidRPr="00ED28CC">
              <w:rPr>
                <w:sz w:val="16"/>
                <w:szCs w:val="16"/>
              </w:rPr>
              <w:t>1923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790F5" w14:textId="7E5705A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0DFDE" w14:textId="6B80D21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931D2" w14:textId="5167E904" w:rsidR="00ED28CC" w:rsidRPr="00ED28CC" w:rsidRDefault="00ED28CC" w:rsidP="00ED28CC">
            <w:pPr>
              <w:pStyle w:val="TAL"/>
              <w:rPr>
                <w:rFonts w:cs="Arial"/>
                <w:sz w:val="16"/>
                <w:szCs w:val="16"/>
              </w:rPr>
            </w:pPr>
            <w:r w:rsidRPr="00ED28CC">
              <w:rPr>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92DE3" w14:textId="213759B5" w:rsidR="00ED28CC" w:rsidRPr="00ED28CC" w:rsidRDefault="00ED28CC" w:rsidP="00ED28CC">
            <w:pPr>
              <w:pStyle w:val="TAC"/>
              <w:rPr>
                <w:sz w:val="16"/>
                <w:szCs w:val="16"/>
              </w:rPr>
            </w:pPr>
            <w:r w:rsidRPr="00ED28CC">
              <w:rPr>
                <w:sz w:val="16"/>
                <w:szCs w:val="16"/>
              </w:rPr>
              <w:t>16.8.0</w:t>
            </w:r>
          </w:p>
        </w:tc>
      </w:tr>
      <w:tr w:rsidR="00ED28CC" w14:paraId="5878E0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D73F" w14:textId="1E4D03A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5731" w14:textId="0B9179D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A2BB55" w14:textId="70BF2C2B"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97F20" w14:textId="480901CB" w:rsidR="00ED28CC" w:rsidRPr="00ED28CC" w:rsidRDefault="00ED28CC" w:rsidP="00ED28CC">
            <w:pPr>
              <w:pStyle w:val="TAL"/>
              <w:rPr>
                <w:rFonts w:cs="Arial"/>
                <w:sz w:val="16"/>
                <w:szCs w:val="16"/>
              </w:rPr>
            </w:pPr>
            <w:r w:rsidRPr="00ED28CC">
              <w:rPr>
                <w:sz w:val="16"/>
                <w:szCs w:val="16"/>
              </w:rPr>
              <w:t>1929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C0E6" w14:textId="1C96943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AFBF7" w14:textId="57C03EF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1065A" w14:textId="1A632B7A" w:rsidR="00ED28CC" w:rsidRPr="00ED28CC" w:rsidRDefault="00ED28CC" w:rsidP="00ED28CC">
            <w:pPr>
              <w:pStyle w:val="TAL"/>
              <w:rPr>
                <w:rFonts w:cs="Arial"/>
                <w:sz w:val="16"/>
                <w:szCs w:val="16"/>
              </w:rPr>
            </w:pPr>
            <w:r w:rsidRPr="00ED28CC">
              <w:rPr>
                <w:sz w:val="16"/>
                <w:szCs w:val="16"/>
              </w:rPr>
              <w:t>Correction on the SS-RSRP difference value for SS-RSRP measurement TC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D7973" w14:textId="3E7B7DE5" w:rsidR="00ED28CC" w:rsidRPr="00ED28CC" w:rsidRDefault="00ED28CC" w:rsidP="00ED28CC">
            <w:pPr>
              <w:pStyle w:val="TAC"/>
              <w:rPr>
                <w:sz w:val="16"/>
                <w:szCs w:val="16"/>
              </w:rPr>
            </w:pPr>
            <w:r w:rsidRPr="00ED28CC">
              <w:rPr>
                <w:sz w:val="16"/>
                <w:szCs w:val="16"/>
              </w:rPr>
              <w:t>16.8.0</w:t>
            </w:r>
          </w:p>
        </w:tc>
      </w:tr>
      <w:tr w:rsidR="00ED28CC" w14:paraId="5067A2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078367" w14:textId="66FC80C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8CF79" w14:textId="7FE5314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329F" w14:textId="710E5DB6"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EB32F" w14:textId="053D87A5" w:rsidR="00ED28CC" w:rsidRPr="00ED28CC" w:rsidRDefault="00ED28CC" w:rsidP="00ED28CC">
            <w:pPr>
              <w:pStyle w:val="TAL"/>
              <w:rPr>
                <w:rFonts w:cs="Arial"/>
                <w:sz w:val="16"/>
                <w:szCs w:val="16"/>
              </w:rPr>
            </w:pPr>
            <w:r w:rsidRPr="00ED28CC">
              <w:rPr>
                <w:sz w:val="16"/>
                <w:szCs w:val="16"/>
              </w:rPr>
              <w:t>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CFF78" w14:textId="2489719A"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17FED" w14:textId="47D7DE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E57F0F" w14:textId="6987A5CF" w:rsidR="00ED28CC" w:rsidRPr="00ED28CC" w:rsidRDefault="00ED28CC" w:rsidP="00ED28CC">
            <w:pPr>
              <w:pStyle w:val="TAL"/>
              <w:rPr>
                <w:rFonts w:cs="Arial"/>
                <w:sz w:val="16"/>
                <w:szCs w:val="16"/>
              </w:rPr>
            </w:pPr>
            <w:r w:rsidRPr="00ED28CC">
              <w:rPr>
                <w:sz w:val="16"/>
                <w:szCs w:val="16"/>
              </w:rPr>
              <w:t>Correction on the CSI-reporting period for SCell activation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6C18" w14:textId="22997EE7" w:rsidR="00ED28CC" w:rsidRPr="00ED28CC" w:rsidRDefault="00ED28CC" w:rsidP="00ED28CC">
            <w:pPr>
              <w:pStyle w:val="TAC"/>
              <w:rPr>
                <w:sz w:val="16"/>
                <w:szCs w:val="16"/>
              </w:rPr>
            </w:pPr>
            <w:r w:rsidRPr="00ED28CC">
              <w:rPr>
                <w:sz w:val="16"/>
                <w:szCs w:val="16"/>
              </w:rPr>
              <w:t>16.8.0</w:t>
            </w:r>
          </w:p>
        </w:tc>
      </w:tr>
      <w:tr w:rsidR="00ED28CC" w14:paraId="70884B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C34B17" w14:textId="16A13D1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844E" w14:textId="42B1D81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45ABC" w14:textId="4F2E0521"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9B331" w14:textId="3F7873D6" w:rsidR="00ED28CC" w:rsidRPr="00ED28CC" w:rsidRDefault="00ED28CC" w:rsidP="00ED28CC">
            <w:pPr>
              <w:pStyle w:val="TAL"/>
              <w:rPr>
                <w:rFonts w:cs="Arial"/>
                <w:sz w:val="16"/>
                <w:szCs w:val="16"/>
              </w:rPr>
            </w:pPr>
            <w:r w:rsidRPr="00ED28CC">
              <w:rPr>
                <w:sz w:val="16"/>
                <w:szCs w:val="16"/>
              </w:rPr>
              <w:t>1939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C30E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DAA93" w14:textId="0B00AB3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A57EF9" w14:textId="13F0E2C6" w:rsidR="00ED28CC" w:rsidRPr="00ED28CC" w:rsidRDefault="00ED28CC" w:rsidP="00ED28CC">
            <w:pPr>
              <w:pStyle w:val="TAL"/>
              <w:rPr>
                <w:rFonts w:cs="Arial"/>
                <w:sz w:val="16"/>
                <w:szCs w:val="16"/>
              </w:rPr>
            </w:pPr>
            <w:r w:rsidRPr="00ED28CC">
              <w:rPr>
                <w:sz w:val="16"/>
                <w:szCs w:val="16"/>
              </w:rPr>
              <w:t>CR on scheduling restriction of UE during intra-frequency measurements on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511CA" w14:textId="75A62D0C" w:rsidR="00ED28CC" w:rsidRPr="00ED28CC" w:rsidRDefault="00ED28CC" w:rsidP="00ED28CC">
            <w:pPr>
              <w:pStyle w:val="TAC"/>
              <w:rPr>
                <w:sz w:val="16"/>
                <w:szCs w:val="16"/>
              </w:rPr>
            </w:pPr>
            <w:r w:rsidRPr="00ED28CC">
              <w:rPr>
                <w:sz w:val="16"/>
                <w:szCs w:val="16"/>
              </w:rPr>
              <w:t>16.8.0</w:t>
            </w:r>
          </w:p>
        </w:tc>
      </w:tr>
      <w:tr w:rsidR="00ED28CC" w14:paraId="27615A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9F96A" w14:textId="3BBC262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22BA7" w14:textId="3C0F7A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017ED5" w14:textId="3387A020"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B910F" w14:textId="33B61C7A" w:rsidR="00ED28CC" w:rsidRPr="00ED28CC" w:rsidRDefault="00ED28CC" w:rsidP="00ED28CC">
            <w:pPr>
              <w:pStyle w:val="TAL"/>
              <w:rPr>
                <w:rFonts w:cs="Arial"/>
                <w:sz w:val="16"/>
                <w:szCs w:val="16"/>
              </w:rPr>
            </w:pPr>
            <w:r w:rsidRPr="00ED28CC">
              <w:rPr>
                <w:sz w:val="16"/>
                <w:szCs w:val="16"/>
              </w:rPr>
              <w:t>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EAEE" w14:textId="6C6F3B9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97751" w14:textId="024D6CA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32383" w14:textId="1B3880FA" w:rsidR="00ED28CC" w:rsidRPr="00ED28CC" w:rsidRDefault="00ED28CC" w:rsidP="00ED28CC">
            <w:pPr>
              <w:pStyle w:val="TAL"/>
              <w:rPr>
                <w:rFonts w:cs="Arial"/>
                <w:sz w:val="16"/>
                <w:szCs w:val="16"/>
              </w:rPr>
            </w:pPr>
            <w:r w:rsidRPr="00ED28CC">
              <w:rPr>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61E33" w14:textId="031B09FE" w:rsidR="00ED28CC" w:rsidRPr="00ED28CC" w:rsidRDefault="00ED28CC" w:rsidP="00ED28CC">
            <w:pPr>
              <w:pStyle w:val="TAC"/>
              <w:rPr>
                <w:sz w:val="16"/>
                <w:szCs w:val="16"/>
              </w:rPr>
            </w:pPr>
            <w:r w:rsidRPr="00ED28CC">
              <w:rPr>
                <w:sz w:val="16"/>
                <w:szCs w:val="16"/>
              </w:rPr>
              <w:t>16.8.0</w:t>
            </w:r>
          </w:p>
        </w:tc>
      </w:tr>
      <w:tr w:rsidR="00ED28CC" w14:paraId="2FB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DBACC3" w14:textId="38E7213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F9100" w14:textId="15F2999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6E0" w14:textId="7516BCFF"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DC2E" w14:textId="6F4D9B54" w:rsidR="00ED28CC" w:rsidRPr="00ED28CC" w:rsidRDefault="00ED28CC" w:rsidP="00ED28CC">
            <w:pPr>
              <w:pStyle w:val="TAL"/>
              <w:rPr>
                <w:rFonts w:cs="Arial"/>
                <w:sz w:val="16"/>
                <w:szCs w:val="16"/>
              </w:rPr>
            </w:pPr>
            <w:r w:rsidRPr="00ED28CC">
              <w:rPr>
                <w:sz w:val="16"/>
                <w:szCs w:val="16"/>
              </w:rPr>
              <w:t>1943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D8B27" w14:textId="0F4CD7D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04B15" w14:textId="1201E486" w:rsidR="00ED28CC" w:rsidRPr="00ED28CC" w:rsidRDefault="00ED28CC" w:rsidP="00ED28CC">
            <w:pPr>
              <w:pStyle w:val="TAC"/>
              <w:rPr>
                <w:rFonts w:cs="Arial"/>
                <w:sz w:val="16"/>
                <w:szCs w:val="16"/>
              </w:rPr>
            </w:pPr>
            <w:r w:rsidRPr="00ED28C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D3E64" w14:textId="61B8AF64" w:rsidR="00ED28CC" w:rsidRPr="00ED28CC" w:rsidRDefault="00ED28CC" w:rsidP="00ED28CC">
            <w:pPr>
              <w:pStyle w:val="TAL"/>
              <w:rPr>
                <w:rFonts w:cs="Arial"/>
                <w:sz w:val="16"/>
                <w:szCs w:val="16"/>
              </w:rPr>
            </w:pPr>
            <w:r w:rsidRPr="00ED28CC">
              <w:rPr>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7365" w14:textId="3F5B06A7" w:rsidR="00ED28CC" w:rsidRPr="00ED28CC" w:rsidRDefault="00ED28CC" w:rsidP="00ED28CC">
            <w:pPr>
              <w:pStyle w:val="TAC"/>
              <w:rPr>
                <w:sz w:val="16"/>
                <w:szCs w:val="16"/>
              </w:rPr>
            </w:pPr>
            <w:r w:rsidRPr="00ED28CC">
              <w:rPr>
                <w:sz w:val="16"/>
                <w:szCs w:val="16"/>
              </w:rPr>
              <w:t>16.8.0</w:t>
            </w:r>
          </w:p>
        </w:tc>
      </w:tr>
      <w:tr w:rsidR="00ED28CC" w14:paraId="362E7D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C39D" w14:textId="16FB28C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2930" w14:textId="3C58E60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4F765" w14:textId="045D668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3B92D" w14:textId="6DA894BC" w:rsidR="00ED28CC" w:rsidRPr="00ED28CC" w:rsidRDefault="00ED28CC" w:rsidP="00ED28CC">
            <w:pPr>
              <w:pStyle w:val="TAL"/>
              <w:rPr>
                <w:rFonts w:cs="Arial"/>
                <w:sz w:val="16"/>
                <w:szCs w:val="16"/>
              </w:rPr>
            </w:pPr>
            <w:r w:rsidRPr="00ED28CC">
              <w:rPr>
                <w:sz w:val="16"/>
                <w:szCs w:val="16"/>
              </w:rPr>
              <w:t>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3EB3C" w14:textId="775EE90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2841" w14:textId="0F1DBD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A8F5B8" w14:textId="052D6E7E" w:rsidR="00ED28CC" w:rsidRPr="00ED28CC" w:rsidRDefault="00ED28CC" w:rsidP="00ED28CC">
            <w:pPr>
              <w:pStyle w:val="TAL"/>
              <w:rPr>
                <w:rFonts w:cs="Arial"/>
                <w:sz w:val="16"/>
                <w:szCs w:val="16"/>
              </w:rPr>
            </w:pPr>
            <w:r w:rsidRPr="00ED28CC">
              <w:rPr>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75ED9" w14:textId="221B030C" w:rsidR="00ED28CC" w:rsidRPr="00ED28CC" w:rsidRDefault="00ED28CC" w:rsidP="00ED28CC">
            <w:pPr>
              <w:pStyle w:val="TAC"/>
              <w:rPr>
                <w:sz w:val="16"/>
                <w:szCs w:val="16"/>
              </w:rPr>
            </w:pPr>
            <w:r w:rsidRPr="00ED28CC">
              <w:rPr>
                <w:sz w:val="16"/>
                <w:szCs w:val="16"/>
              </w:rPr>
              <w:t>16.8.0</w:t>
            </w:r>
          </w:p>
        </w:tc>
      </w:tr>
      <w:tr w:rsidR="00ED28CC" w14:paraId="02E06D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EF7ED" w14:textId="397CDB0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A0FDE" w14:textId="05EA8E0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FB081" w14:textId="0E32B4BE"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448B" w14:textId="02EF6442" w:rsidR="00ED28CC" w:rsidRPr="00ED28CC" w:rsidRDefault="00ED28CC" w:rsidP="00ED28CC">
            <w:pPr>
              <w:pStyle w:val="TAL"/>
              <w:rPr>
                <w:rFonts w:cs="Arial"/>
                <w:sz w:val="16"/>
                <w:szCs w:val="16"/>
              </w:rPr>
            </w:pPr>
            <w:r w:rsidRPr="00ED28CC">
              <w:rPr>
                <w:sz w:val="16"/>
                <w:szCs w:val="16"/>
              </w:rPr>
              <w:t>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94FC1" w14:textId="34E5E396"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56EFC" w14:textId="7258C0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FAB83" w14:textId="3AF47F1D" w:rsidR="00ED28CC" w:rsidRPr="00ED28CC" w:rsidRDefault="00ED28CC" w:rsidP="00ED28CC">
            <w:pPr>
              <w:pStyle w:val="TAL"/>
              <w:rPr>
                <w:rFonts w:cs="Arial"/>
                <w:sz w:val="16"/>
                <w:szCs w:val="16"/>
              </w:rPr>
            </w:pPr>
            <w:r w:rsidRPr="00ED28CC">
              <w:rPr>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A512" w14:textId="0150ADB1" w:rsidR="00ED28CC" w:rsidRPr="00ED28CC" w:rsidRDefault="00ED28CC" w:rsidP="00ED28CC">
            <w:pPr>
              <w:pStyle w:val="TAC"/>
              <w:rPr>
                <w:sz w:val="16"/>
                <w:szCs w:val="16"/>
              </w:rPr>
            </w:pPr>
            <w:r w:rsidRPr="00ED28CC">
              <w:rPr>
                <w:sz w:val="16"/>
                <w:szCs w:val="16"/>
              </w:rPr>
              <w:t>16.8.0</w:t>
            </w:r>
          </w:p>
        </w:tc>
      </w:tr>
      <w:tr w:rsidR="00ED28CC" w14:paraId="5C769A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CCBFB6" w14:textId="125691A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3AC8C" w14:textId="1E1DC27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F31FA" w14:textId="4A4C87E2"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D29B9" w14:textId="51D9B76F" w:rsidR="00ED28CC" w:rsidRPr="00ED28CC" w:rsidRDefault="00ED28CC" w:rsidP="00ED28CC">
            <w:pPr>
              <w:pStyle w:val="TAL"/>
              <w:rPr>
                <w:rFonts w:cs="Arial"/>
                <w:sz w:val="16"/>
                <w:szCs w:val="16"/>
              </w:rPr>
            </w:pPr>
            <w:r w:rsidRPr="00ED28CC">
              <w:rPr>
                <w:sz w:val="16"/>
                <w:szCs w:val="16"/>
              </w:rPr>
              <w:t>1953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6793F" w14:textId="285F07F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633F6" w14:textId="60C0BA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4488D" w14:textId="50BD3CDF" w:rsidR="00ED28CC" w:rsidRPr="00ED28CC" w:rsidRDefault="00ED28CC" w:rsidP="00ED28CC">
            <w:pPr>
              <w:pStyle w:val="TAL"/>
              <w:rPr>
                <w:rFonts w:cs="Arial"/>
                <w:sz w:val="16"/>
                <w:szCs w:val="16"/>
              </w:rPr>
            </w:pPr>
            <w:r w:rsidRPr="00ED28CC">
              <w:rPr>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FF715" w14:textId="0F2419F9" w:rsidR="00ED28CC" w:rsidRPr="00ED28CC" w:rsidRDefault="00ED28CC" w:rsidP="00ED28CC">
            <w:pPr>
              <w:pStyle w:val="TAC"/>
              <w:rPr>
                <w:sz w:val="16"/>
                <w:szCs w:val="16"/>
              </w:rPr>
            </w:pPr>
            <w:r w:rsidRPr="00ED28CC">
              <w:rPr>
                <w:sz w:val="16"/>
                <w:szCs w:val="16"/>
              </w:rPr>
              <w:t>16.8.0</w:t>
            </w:r>
          </w:p>
        </w:tc>
      </w:tr>
      <w:tr w:rsidR="00ED28CC" w14:paraId="747CC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E169E" w14:textId="76B9A45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683E4" w14:textId="4AE3AE3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E8929" w14:textId="7505BF0B"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0C0BD" w14:textId="5CD1465C" w:rsidR="00ED28CC" w:rsidRPr="00ED28CC" w:rsidRDefault="00ED28CC" w:rsidP="00ED28CC">
            <w:pPr>
              <w:pStyle w:val="TAL"/>
              <w:rPr>
                <w:rFonts w:cs="Arial"/>
                <w:sz w:val="16"/>
                <w:szCs w:val="16"/>
              </w:rPr>
            </w:pPr>
            <w:r w:rsidRPr="00ED28CC">
              <w:rPr>
                <w:sz w:val="16"/>
                <w:szCs w:val="16"/>
              </w:rPr>
              <w:t>1955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DA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7BDB" w14:textId="63850CD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662A" w14:textId="06D51FD7" w:rsidR="00ED28CC" w:rsidRPr="00ED28CC" w:rsidRDefault="00ED28CC" w:rsidP="00ED28CC">
            <w:pPr>
              <w:pStyle w:val="TAL"/>
              <w:rPr>
                <w:rFonts w:cs="Arial"/>
                <w:sz w:val="16"/>
                <w:szCs w:val="16"/>
              </w:rPr>
            </w:pPr>
            <w:r w:rsidRPr="00ED28CC">
              <w:rPr>
                <w:sz w:val="16"/>
                <w:szCs w:val="16"/>
              </w:rPr>
              <w:t>CR to 38.133 Introduction of Gain to PRS-RSRP measurement point for FR2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3186C" w14:textId="7705218C" w:rsidR="00ED28CC" w:rsidRPr="00ED28CC" w:rsidRDefault="00ED28CC" w:rsidP="00ED28CC">
            <w:pPr>
              <w:pStyle w:val="TAC"/>
              <w:rPr>
                <w:sz w:val="16"/>
                <w:szCs w:val="16"/>
              </w:rPr>
            </w:pPr>
            <w:r w:rsidRPr="00ED28CC">
              <w:rPr>
                <w:sz w:val="16"/>
                <w:szCs w:val="16"/>
              </w:rPr>
              <w:t>16.8.0</w:t>
            </w:r>
          </w:p>
        </w:tc>
      </w:tr>
      <w:tr w:rsidR="00ED28CC" w14:paraId="585EE4E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CDF6D" w14:textId="1BA089B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43AFA" w14:textId="78D021B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E775B0" w14:textId="787EEFF2"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ADE4A" w14:textId="024A70A5" w:rsidR="00ED28CC" w:rsidRPr="00ED28CC" w:rsidRDefault="00ED28CC" w:rsidP="00ED28CC">
            <w:pPr>
              <w:pStyle w:val="TAL"/>
              <w:rPr>
                <w:rFonts w:cs="Arial"/>
                <w:sz w:val="16"/>
                <w:szCs w:val="16"/>
              </w:rPr>
            </w:pPr>
            <w:r w:rsidRPr="00ED28CC">
              <w:rPr>
                <w:sz w:val="16"/>
                <w:szCs w:val="16"/>
              </w:rPr>
              <w:t>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EB8AB" w14:textId="7CD029E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F2E4C" w14:textId="58E56DF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3E714A" w14:textId="77777777" w:rsidR="00ED28CC" w:rsidRDefault="00ED28CC" w:rsidP="00ED28CC">
            <w:pPr>
              <w:pStyle w:val="TAL"/>
              <w:rPr>
                <w:sz w:val="16"/>
                <w:szCs w:val="16"/>
              </w:rPr>
            </w:pPr>
            <w:r w:rsidRPr="00ED28CC">
              <w:rPr>
                <w:sz w:val="16"/>
                <w:szCs w:val="16"/>
              </w:rPr>
              <w:t xml:space="preserve"> CR on TS38.133 inter-frequency without gap -r16</w:t>
            </w:r>
          </w:p>
          <w:p w14:paraId="128CF290" w14:textId="77777777" w:rsidR="005A6D39" w:rsidRPr="006C53D9" w:rsidRDefault="005A6D39" w:rsidP="005A6D39">
            <w:pPr>
              <w:pStyle w:val="TAN"/>
              <w:rPr>
                <w:sz w:val="16"/>
                <w:szCs w:val="16"/>
              </w:rPr>
            </w:pPr>
            <w:r w:rsidRPr="006C53D9">
              <w:rPr>
                <w:sz w:val="16"/>
                <w:szCs w:val="16"/>
              </w:rPr>
              <w:t>NOTE</w:t>
            </w:r>
            <w:r w:rsidRPr="006C53D9">
              <w:rPr>
                <w:rFonts w:cs="Arial"/>
              </w:rPr>
              <w:tab/>
            </w:r>
            <w:r w:rsidRPr="00010576">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476FD999" w14:textId="4AB992B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BA111" w14:textId="1AE4F721" w:rsidR="00ED28CC" w:rsidRPr="00ED28CC" w:rsidRDefault="00ED28CC" w:rsidP="00ED28CC">
            <w:pPr>
              <w:pStyle w:val="TAC"/>
              <w:rPr>
                <w:sz w:val="16"/>
                <w:szCs w:val="16"/>
              </w:rPr>
            </w:pPr>
            <w:r w:rsidRPr="00ED28CC">
              <w:rPr>
                <w:sz w:val="16"/>
                <w:szCs w:val="16"/>
              </w:rPr>
              <w:t>16.8.0</w:t>
            </w:r>
          </w:p>
        </w:tc>
      </w:tr>
      <w:tr w:rsidR="00ED28CC" w14:paraId="5C4C882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7FBEE4" w14:textId="63AA93C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B1647" w14:textId="21F4A7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29FBF" w14:textId="38C806EF"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74943" w14:textId="74B7CFA0" w:rsidR="00ED28CC" w:rsidRPr="00ED28CC" w:rsidRDefault="00ED28CC" w:rsidP="00ED28CC">
            <w:pPr>
              <w:pStyle w:val="TAL"/>
              <w:rPr>
                <w:rFonts w:cs="Arial"/>
                <w:sz w:val="16"/>
                <w:szCs w:val="16"/>
              </w:rPr>
            </w:pPr>
            <w:r w:rsidRPr="00ED28CC">
              <w:rPr>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783D" w14:textId="4AA530D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A163" w14:textId="3E4FDB4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B3C03" w14:textId="7C38742B" w:rsidR="00ED28CC" w:rsidRPr="00ED28CC" w:rsidRDefault="00ED28CC" w:rsidP="00ED28CC">
            <w:pPr>
              <w:pStyle w:val="TAL"/>
              <w:rPr>
                <w:rFonts w:cs="Arial"/>
                <w:sz w:val="16"/>
                <w:szCs w:val="16"/>
              </w:rPr>
            </w:pPr>
            <w:r w:rsidRPr="00ED28CC">
              <w:rPr>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A3267" w14:textId="5CE96136" w:rsidR="00ED28CC" w:rsidRPr="00ED28CC" w:rsidRDefault="00ED28CC" w:rsidP="00ED28CC">
            <w:pPr>
              <w:pStyle w:val="TAC"/>
              <w:rPr>
                <w:sz w:val="16"/>
                <w:szCs w:val="16"/>
              </w:rPr>
            </w:pPr>
            <w:r w:rsidRPr="00ED28CC">
              <w:rPr>
                <w:sz w:val="16"/>
                <w:szCs w:val="16"/>
              </w:rPr>
              <w:t>16.8.0</w:t>
            </w:r>
          </w:p>
        </w:tc>
      </w:tr>
      <w:tr w:rsidR="00ED28CC" w14:paraId="2AC029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9352A0" w14:textId="41D010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5B963" w14:textId="661D7FD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5EF24" w14:textId="6CBEC794" w:rsidR="00ED28CC" w:rsidRPr="00ED28CC" w:rsidRDefault="00ED28CC" w:rsidP="00ED28CC">
            <w:pPr>
              <w:pStyle w:val="TAC"/>
              <w:rPr>
                <w:rFonts w:cs="Arial"/>
                <w:sz w:val="16"/>
                <w:szCs w:val="16"/>
              </w:rPr>
            </w:pPr>
            <w:r w:rsidRPr="00ED28CC">
              <w:rPr>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32AA" w14:textId="189B586F" w:rsidR="00ED28CC" w:rsidRPr="00ED28CC" w:rsidRDefault="00ED28CC" w:rsidP="00ED28CC">
            <w:pPr>
              <w:pStyle w:val="TAL"/>
              <w:rPr>
                <w:rFonts w:cs="Arial"/>
                <w:sz w:val="16"/>
                <w:szCs w:val="16"/>
              </w:rPr>
            </w:pPr>
            <w:r w:rsidRPr="00ED28CC">
              <w:rPr>
                <w:sz w:val="16"/>
                <w:szCs w:val="16"/>
              </w:rPr>
              <w:t>1969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85D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8DF9C" w14:textId="1A9C4B8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D715F3" w14:textId="1CCD886A" w:rsidR="00ED28CC" w:rsidRPr="00ED28CC" w:rsidRDefault="00ED28CC" w:rsidP="00ED28CC">
            <w:pPr>
              <w:pStyle w:val="TAL"/>
              <w:rPr>
                <w:rFonts w:cs="Arial"/>
                <w:sz w:val="16"/>
                <w:szCs w:val="16"/>
              </w:rPr>
            </w:pPr>
            <w:r w:rsidRPr="00ED28CC">
              <w:rPr>
                <w:sz w:val="16"/>
                <w:szCs w:val="16"/>
              </w:rPr>
              <w:t>CR to 38.133 Correction on the requirement of FR2 L1-SINR measurement accuracy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08D" w14:textId="0043459D" w:rsidR="00ED28CC" w:rsidRPr="00ED28CC" w:rsidRDefault="00ED28CC" w:rsidP="00ED28CC">
            <w:pPr>
              <w:pStyle w:val="TAC"/>
              <w:rPr>
                <w:sz w:val="16"/>
                <w:szCs w:val="16"/>
              </w:rPr>
            </w:pPr>
            <w:r w:rsidRPr="00ED28CC">
              <w:rPr>
                <w:sz w:val="16"/>
                <w:szCs w:val="16"/>
              </w:rPr>
              <w:t>16.8.0</w:t>
            </w:r>
          </w:p>
        </w:tc>
      </w:tr>
      <w:tr w:rsidR="00ED28CC" w14:paraId="458D20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035C1A" w14:textId="14BF1D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108D2" w14:textId="02CE08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EC1CAF" w14:textId="6DFB60EA"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5287D" w14:textId="790B4705" w:rsidR="00ED28CC" w:rsidRPr="00ED28CC" w:rsidRDefault="00ED28CC" w:rsidP="00ED28CC">
            <w:pPr>
              <w:pStyle w:val="TAL"/>
              <w:rPr>
                <w:rFonts w:cs="Arial"/>
                <w:sz w:val="16"/>
                <w:szCs w:val="16"/>
              </w:rPr>
            </w:pPr>
            <w:r w:rsidRPr="00ED28CC">
              <w:rPr>
                <w:sz w:val="16"/>
                <w:szCs w:val="16"/>
              </w:rPr>
              <w:t>1976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F0A37" w14:textId="40B0931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7D2C5" w14:textId="510882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DB3E6" w14:textId="13F7087A" w:rsidR="00ED28CC" w:rsidRPr="00ED28CC" w:rsidRDefault="00ED28CC" w:rsidP="00ED28CC">
            <w:pPr>
              <w:pStyle w:val="TAL"/>
              <w:rPr>
                <w:rFonts w:cs="Arial"/>
                <w:sz w:val="16"/>
                <w:szCs w:val="16"/>
              </w:rPr>
            </w:pPr>
            <w:r w:rsidRPr="00ED28CC">
              <w:rPr>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3A6C" w14:textId="2FD24837" w:rsidR="00ED28CC" w:rsidRPr="00ED28CC" w:rsidRDefault="00ED28CC" w:rsidP="00ED28CC">
            <w:pPr>
              <w:pStyle w:val="TAC"/>
              <w:rPr>
                <w:sz w:val="16"/>
                <w:szCs w:val="16"/>
              </w:rPr>
            </w:pPr>
            <w:r w:rsidRPr="00ED28CC">
              <w:rPr>
                <w:sz w:val="16"/>
                <w:szCs w:val="16"/>
              </w:rPr>
              <w:t>16.8.0</w:t>
            </w:r>
          </w:p>
        </w:tc>
      </w:tr>
      <w:tr w:rsidR="00ED28CC" w14:paraId="3BF16F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1510E9" w14:textId="3534A4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68C78" w14:textId="3F8638B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79890" w14:textId="5FC1DD6D"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46BEF" w14:textId="4E86F0DD" w:rsidR="00ED28CC" w:rsidRPr="00ED28CC" w:rsidRDefault="00ED28CC" w:rsidP="00ED28CC">
            <w:pPr>
              <w:pStyle w:val="TAL"/>
              <w:rPr>
                <w:rFonts w:cs="Arial"/>
                <w:sz w:val="16"/>
                <w:szCs w:val="16"/>
              </w:rPr>
            </w:pPr>
            <w:r w:rsidRPr="00ED28CC">
              <w:rPr>
                <w:sz w:val="16"/>
                <w:szCs w:val="16"/>
              </w:rPr>
              <w:t>1982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D7C5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772F4" w14:textId="29D31A7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1C0F6" w14:textId="070CEC1E" w:rsidR="00ED28CC" w:rsidRPr="00ED28CC" w:rsidRDefault="00ED28CC" w:rsidP="00ED28CC">
            <w:pPr>
              <w:pStyle w:val="TAL"/>
              <w:rPr>
                <w:rFonts w:cs="Arial"/>
                <w:sz w:val="16"/>
                <w:szCs w:val="16"/>
              </w:rPr>
            </w:pPr>
            <w:r w:rsidRPr="00ED28CC">
              <w:rPr>
                <w:sz w:val="16"/>
                <w:szCs w:val="16"/>
              </w:rPr>
              <w:t>CR to TS 38.133: Correction of TDD Configuration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4760B" w14:textId="312937F4" w:rsidR="00ED28CC" w:rsidRPr="00ED28CC" w:rsidRDefault="00ED28CC" w:rsidP="00ED28CC">
            <w:pPr>
              <w:pStyle w:val="TAC"/>
              <w:rPr>
                <w:sz w:val="16"/>
                <w:szCs w:val="16"/>
              </w:rPr>
            </w:pPr>
            <w:r w:rsidRPr="00ED28CC">
              <w:rPr>
                <w:sz w:val="16"/>
                <w:szCs w:val="16"/>
              </w:rPr>
              <w:t>16.8.0</w:t>
            </w:r>
          </w:p>
        </w:tc>
      </w:tr>
      <w:tr w:rsidR="00ED28CC" w14:paraId="134DB4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5E6D3F" w14:textId="1B3A21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1E78D" w14:textId="202F18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6CC1A6" w14:textId="2B58988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DC457" w14:textId="22ABFCD6" w:rsidR="00ED28CC" w:rsidRPr="00ED28CC" w:rsidRDefault="00ED28CC" w:rsidP="00ED28CC">
            <w:pPr>
              <w:pStyle w:val="TAL"/>
              <w:rPr>
                <w:rFonts w:cs="Arial"/>
                <w:sz w:val="16"/>
                <w:szCs w:val="16"/>
              </w:rPr>
            </w:pPr>
            <w:r w:rsidRPr="00ED28CC">
              <w:rPr>
                <w:sz w:val="16"/>
                <w:szCs w:val="16"/>
              </w:rPr>
              <w:t>1985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1F89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75E" w14:textId="3B0F65E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3B46E" w14:textId="15CAEC6E" w:rsidR="00ED28CC" w:rsidRPr="00ED28CC" w:rsidRDefault="00ED28CC" w:rsidP="00ED28CC">
            <w:pPr>
              <w:pStyle w:val="TAL"/>
              <w:rPr>
                <w:rFonts w:cs="Arial"/>
                <w:sz w:val="16"/>
                <w:szCs w:val="16"/>
              </w:rPr>
            </w:pPr>
            <w:r w:rsidRPr="00ED28CC">
              <w:rPr>
                <w:sz w:val="16"/>
                <w:szCs w:val="16"/>
              </w:rPr>
              <w:t>CR to TS 38.133: Correction of OCNG pattern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DAD4A" w14:textId="155468EE" w:rsidR="00ED28CC" w:rsidRPr="00ED28CC" w:rsidRDefault="00ED28CC" w:rsidP="00ED28CC">
            <w:pPr>
              <w:pStyle w:val="TAC"/>
              <w:rPr>
                <w:sz w:val="16"/>
                <w:szCs w:val="16"/>
              </w:rPr>
            </w:pPr>
            <w:r w:rsidRPr="00ED28CC">
              <w:rPr>
                <w:sz w:val="16"/>
                <w:szCs w:val="16"/>
              </w:rPr>
              <w:t>16.8.0</w:t>
            </w:r>
          </w:p>
        </w:tc>
      </w:tr>
      <w:tr w:rsidR="00ED28CC" w14:paraId="392B06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1BB418" w14:textId="49C7EEF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8B2BD" w14:textId="1627B23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4DFB70" w14:textId="00DF7B03"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DE6A" w14:textId="58C4FF52" w:rsidR="00ED28CC" w:rsidRPr="00ED28CC" w:rsidRDefault="00ED28CC" w:rsidP="00ED28CC">
            <w:pPr>
              <w:pStyle w:val="TAL"/>
              <w:rPr>
                <w:rFonts w:cs="Arial"/>
                <w:sz w:val="16"/>
                <w:szCs w:val="16"/>
              </w:rPr>
            </w:pPr>
            <w:r w:rsidRPr="00ED28CC">
              <w:rPr>
                <w:sz w:val="16"/>
                <w:szCs w:val="16"/>
              </w:rPr>
              <w:t>1988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863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CE010" w14:textId="1883D3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ECAE1D" w14:textId="24DCEDE9" w:rsidR="00ED28CC" w:rsidRPr="00ED28CC" w:rsidRDefault="00ED28CC" w:rsidP="00ED28CC">
            <w:pPr>
              <w:pStyle w:val="TAL"/>
              <w:rPr>
                <w:rFonts w:cs="Arial"/>
                <w:sz w:val="16"/>
                <w:szCs w:val="16"/>
              </w:rPr>
            </w:pPr>
            <w:r w:rsidRPr="00ED28CC">
              <w:rPr>
                <w:sz w:val="16"/>
                <w:szCs w:val="16"/>
              </w:rPr>
              <w:t>CR to TS 38.133: Correction of IRAT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06262" w14:textId="624A2B68" w:rsidR="00ED28CC" w:rsidRPr="00ED28CC" w:rsidRDefault="00ED28CC" w:rsidP="00ED28CC">
            <w:pPr>
              <w:pStyle w:val="TAC"/>
              <w:rPr>
                <w:sz w:val="16"/>
                <w:szCs w:val="16"/>
              </w:rPr>
            </w:pPr>
            <w:r w:rsidRPr="00ED28CC">
              <w:rPr>
                <w:sz w:val="16"/>
                <w:szCs w:val="16"/>
              </w:rPr>
              <w:t>16.8.0</w:t>
            </w:r>
          </w:p>
        </w:tc>
      </w:tr>
      <w:tr w:rsidR="00ED28CC" w14:paraId="1AB569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B448FF" w14:textId="0BEC56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13542" w14:textId="04BA60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4D78E" w14:textId="187ED605"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E2D5E" w14:textId="145C09A9" w:rsidR="00ED28CC" w:rsidRPr="00ED28CC" w:rsidRDefault="00ED28CC" w:rsidP="00ED28CC">
            <w:pPr>
              <w:pStyle w:val="TAL"/>
              <w:rPr>
                <w:rFonts w:cs="Arial"/>
                <w:sz w:val="16"/>
                <w:szCs w:val="16"/>
              </w:rPr>
            </w:pPr>
            <w:r w:rsidRPr="00ED28CC">
              <w:rPr>
                <w:sz w:val="16"/>
                <w:szCs w:val="16"/>
              </w:rPr>
              <w:t>1991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2D4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8536F" w14:textId="29EB5743"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598F8" w14:textId="4A9FD517" w:rsidR="00ED28CC" w:rsidRPr="00ED28CC" w:rsidRDefault="00ED28CC" w:rsidP="00ED28CC">
            <w:pPr>
              <w:pStyle w:val="TAL"/>
              <w:rPr>
                <w:rFonts w:cs="Arial"/>
                <w:sz w:val="16"/>
                <w:szCs w:val="16"/>
              </w:rPr>
            </w:pPr>
            <w:r w:rsidRPr="00ED28CC">
              <w:rPr>
                <w:sz w:val="16"/>
                <w:szCs w:val="16"/>
              </w:rPr>
              <w:t>CR to TS 38.133: Corrections to SS-RSRP/RSRQ/SINR accuracy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A6586" w14:textId="5270106B" w:rsidR="00ED28CC" w:rsidRPr="00ED28CC" w:rsidRDefault="00ED28CC" w:rsidP="00ED28CC">
            <w:pPr>
              <w:pStyle w:val="TAC"/>
              <w:rPr>
                <w:sz w:val="16"/>
                <w:szCs w:val="16"/>
              </w:rPr>
            </w:pPr>
            <w:r w:rsidRPr="00ED28CC">
              <w:rPr>
                <w:sz w:val="16"/>
                <w:szCs w:val="16"/>
              </w:rPr>
              <w:t>16.8.0</w:t>
            </w:r>
          </w:p>
        </w:tc>
      </w:tr>
      <w:tr w:rsidR="00ED28CC" w14:paraId="603B4C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AB5F96" w14:textId="7D119D8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D396" w14:textId="27D5D1F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7F004" w14:textId="54E52C9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FB115" w14:textId="447F6807" w:rsidR="00ED28CC" w:rsidRPr="00ED28CC" w:rsidRDefault="00ED28CC" w:rsidP="00ED28CC">
            <w:pPr>
              <w:pStyle w:val="TAL"/>
              <w:rPr>
                <w:rFonts w:cs="Arial"/>
                <w:sz w:val="16"/>
                <w:szCs w:val="16"/>
              </w:rPr>
            </w:pPr>
            <w:r w:rsidRPr="00ED28CC">
              <w:rPr>
                <w:sz w:val="16"/>
                <w:szCs w:val="16"/>
              </w:rPr>
              <w:t>1994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2E2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B3DA4" w14:textId="66C6A15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B8A960" w14:textId="70BEBE33" w:rsidR="00ED28CC" w:rsidRPr="00ED28CC" w:rsidRDefault="00ED28CC" w:rsidP="00ED28CC">
            <w:pPr>
              <w:pStyle w:val="TAL"/>
              <w:rPr>
                <w:rFonts w:cs="Arial"/>
                <w:sz w:val="16"/>
                <w:szCs w:val="16"/>
              </w:rPr>
            </w:pPr>
            <w:r w:rsidRPr="00ED28CC">
              <w:rPr>
                <w:sz w:val="16"/>
                <w:szCs w:val="16"/>
              </w:rPr>
              <w:t>CR to TS 38.133: Several corrections to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97D2" w14:textId="3032B855" w:rsidR="00ED28CC" w:rsidRPr="00ED28CC" w:rsidRDefault="00ED28CC" w:rsidP="00ED28CC">
            <w:pPr>
              <w:pStyle w:val="TAC"/>
              <w:rPr>
                <w:sz w:val="16"/>
                <w:szCs w:val="16"/>
              </w:rPr>
            </w:pPr>
            <w:r w:rsidRPr="00ED28CC">
              <w:rPr>
                <w:sz w:val="16"/>
                <w:szCs w:val="16"/>
              </w:rPr>
              <w:t>16.8.0</w:t>
            </w:r>
          </w:p>
        </w:tc>
      </w:tr>
      <w:tr w:rsidR="00ED28CC" w14:paraId="114D4E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E806FD" w14:textId="50E3A22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10169" w14:textId="47D0945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FE965" w14:textId="76EBCF90"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98FC7" w14:textId="6D288DC6" w:rsidR="00ED28CC" w:rsidRPr="00ED28CC" w:rsidRDefault="00ED28CC" w:rsidP="00ED28CC">
            <w:pPr>
              <w:pStyle w:val="TAL"/>
              <w:rPr>
                <w:rFonts w:cs="Arial"/>
                <w:sz w:val="16"/>
                <w:szCs w:val="16"/>
              </w:rPr>
            </w:pPr>
            <w:r w:rsidRPr="00ED28CC">
              <w:rPr>
                <w:sz w:val="16"/>
                <w:szCs w:val="16"/>
              </w:rPr>
              <w:t>1996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D6EB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DC091" w14:textId="47D3D8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6334" w14:textId="6093AB7A" w:rsidR="00ED28CC" w:rsidRPr="00ED28CC" w:rsidRDefault="00ED28CC" w:rsidP="00ED28CC">
            <w:pPr>
              <w:pStyle w:val="TAL"/>
              <w:rPr>
                <w:rFonts w:cs="Arial"/>
                <w:sz w:val="16"/>
                <w:szCs w:val="16"/>
              </w:rPr>
            </w:pPr>
            <w:r w:rsidRPr="00ED28CC">
              <w:rPr>
                <w:sz w:val="16"/>
                <w:szCs w:val="16"/>
              </w:rPr>
              <w:t>CR on maintaining condition requirements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7845B" w14:textId="24D65817" w:rsidR="00ED28CC" w:rsidRPr="00ED28CC" w:rsidRDefault="00ED28CC" w:rsidP="00ED28CC">
            <w:pPr>
              <w:pStyle w:val="TAC"/>
              <w:rPr>
                <w:sz w:val="16"/>
                <w:szCs w:val="16"/>
              </w:rPr>
            </w:pPr>
            <w:r w:rsidRPr="00ED28CC">
              <w:rPr>
                <w:sz w:val="16"/>
                <w:szCs w:val="16"/>
              </w:rPr>
              <w:t>16.8.0</w:t>
            </w:r>
          </w:p>
        </w:tc>
      </w:tr>
      <w:tr w:rsidR="00ED28CC" w14:paraId="646B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AD3CF" w14:textId="27D70C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C9EFE" w14:textId="7FF5DE4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C343E" w14:textId="4F86CCD6"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CEA51" w14:textId="2532B04F" w:rsidR="00ED28CC" w:rsidRPr="00ED28CC" w:rsidRDefault="00ED28CC" w:rsidP="00ED28CC">
            <w:pPr>
              <w:pStyle w:val="TAL"/>
              <w:rPr>
                <w:rFonts w:cs="Arial"/>
                <w:sz w:val="16"/>
                <w:szCs w:val="16"/>
              </w:rPr>
            </w:pPr>
            <w:r w:rsidRPr="00ED28CC">
              <w:rPr>
                <w:sz w:val="16"/>
                <w:szCs w:val="16"/>
              </w:rPr>
              <w:t>1998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FD51" w14:textId="24A2986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8BC" w14:textId="0CBC4D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6C1C" w14:textId="1C265864" w:rsidR="00ED28CC" w:rsidRPr="00ED28CC" w:rsidRDefault="00ED28CC" w:rsidP="00ED28CC">
            <w:pPr>
              <w:pStyle w:val="TAL"/>
              <w:rPr>
                <w:rFonts w:cs="Arial"/>
                <w:sz w:val="16"/>
                <w:szCs w:val="16"/>
              </w:rPr>
            </w:pPr>
            <w:r w:rsidRPr="00ED28CC">
              <w:rPr>
                <w:sz w:val="16"/>
                <w:szCs w:val="16"/>
              </w:rPr>
              <w:t>CR on maintaining L1-SINR measurement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432BC" w14:textId="4DFE4192" w:rsidR="00ED28CC" w:rsidRPr="00ED28CC" w:rsidRDefault="00ED28CC" w:rsidP="00ED28CC">
            <w:pPr>
              <w:pStyle w:val="TAC"/>
              <w:rPr>
                <w:sz w:val="16"/>
                <w:szCs w:val="16"/>
              </w:rPr>
            </w:pPr>
            <w:r w:rsidRPr="00ED28CC">
              <w:rPr>
                <w:sz w:val="16"/>
                <w:szCs w:val="16"/>
              </w:rPr>
              <w:t>16.8.0</w:t>
            </w:r>
          </w:p>
        </w:tc>
      </w:tr>
      <w:tr w:rsidR="00ED28CC" w14:paraId="345855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8AD547" w14:textId="165E4E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50213" w14:textId="3AE8CC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D615B" w14:textId="016CFB99"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C9A5B" w14:textId="2F056525" w:rsidR="00ED28CC" w:rsidRPr="00ED28CC" w:rsidRDefault="00ED28CC" w:rsidP="00ED28CC">
            <w:pPr>
              <w:pStyle w:val="TAL"/>
              <w:rPr>
                <w:rFonts w:cs="Arial"/>
                <w:sz w:val="16"/>
                <w:szCs w:val="16"/>
              </w:rPr>
            </w:pPr>
            <w:r w:rsidRPr="00ED28CC">
              <w:rPr>
                <w:sz w:val="16"/>
                <w:szCs w:val="16"/>
              </w:rPr>
              <w:t>2000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A54A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F2C7E" w14:textId="7D06083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ABECE" w14:textId="0619AB7B" w:rsidR="00ED28CC" w:rsidRPr="00ED28CC" w:rsidRDefault="00ED28CC" w:rsidP="00ED28CC">
            <w:pPr>
              <w:pStyle w:val="TAL"/>
              <w:rPr>
                <w:rFonts w:cs="Arial"/>
                <w:sz w:val="16"/>
                <w:szCs w:val="16"/>
              </w:rPr>
            </w:pPr>
            <w:r w:rsidRPr="00ED28CC">
              <w:rPr>
                <w:sz w:val="16"/>
                <w:szCs w:val="16"/>
              </w:rPr>
              <w:t>CR on maintaining L1-SINR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C74B" w14:textId="127E87F6" w:rsidR="00ED28CC" w:rsidRPr="00ED28CC" w:rsidRDefault="00ED28CC" w:rsidP="00ED28CC">
            <w:pPr>
              <w:pStyle w:val="TAC"/>
              <w:rPr>
                <w:sz w:val="16"/>
                <w:szCs w:val="16"/>
              </w:rPr>
            </w:pPr>
            <w:r w:rsidRPr="00ED28CC">
              <w:rPr>
                <w:sz w:val="16"/>
                <w:szCs w:val="16"/>
              </w:rPr>
              <w:t>16.8.0</w:t>
            </w:r>
          </w:p>
        </w:tc>
      </w:tr>
      <w:tr w:rsidR="00ED28CC" w14:paraId="6C264B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E04CE0" w14:textId="0FF4ED5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1F815" w14:textId="42420F7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C6F4C7" w14:textId="4CFCC57E"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94426" w14:textId="6B753224" w:rsidR="00ED28CC" w:rsidRPr="00ED28CC" w:rsidRDefault="00ED28CC" w:rsidP="00ED28CC">
            <w:pPr>
              <w:pStyle w:val="TAL"/>
              <w:rPr>
                <w:rFonts w:cs="Arial"/>
                <w:sz w:val="16"/>
                <w:szCs w:val="16"/>
              </w:rPr>
            </w:pPr>
            <w:r w:rsidRPr="00ED28CC">
              <w:rPr>
                <w:sz w:val="16"/>
                <w:szCs w:val="16"/>
              </w:rPr>
              <w:t>2002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80EB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6310" w14:textId="0A11701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A3BD2" w14:textId="21D4352C" w:rsidR="00ED28CC" w:rsidRPr="00ED28CC" w:rsidRDefault="00ED28CC" w:rsidP="00ED28CC">
            <w:pPr>
              <w:pStyle w:val="TAL"/>
              <w:rPr>
                <w:rFonts w:cs="Arial"/>
                <w:sz w:val="16"/>
                <w:szCs w:val="16"/>
              </w:rPr>
            </w:pPr>
            <w:r w:rsidRPr="00ED28CC">
              <w:rPr>
                <w:sz w:val="16"/>
                <w:szCs w:val="16"/>
              </w:rPr>
              <w:t>CR on maintaining L1-SINR measurent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CD6B" w14:textId="1B32A97C" w:rsidR="00ED28CC" w:rsidRPr="00ED28CC" w:rsidRDefault="00ED28CC" w:rsidP="00ED28CC">
            <w:pPr>
              <w:pStyle w:val="TAC"/>
              <w:rPr>
                <w:sz w:val="16"/>
                <w:szCs w:val="16"/>
              </w:rPr>
            </w:pPr>
            <w:r w:rsidRPr="00ED28CC">
              <w:rPr>
                <w:sz w:val="16"/>
                <w:szCs w:val="16"/>
              </w:rPr>
              <w:t>16.8.0</w:t>
            </w:r>
          </w:p>
        </w:tc>
      </w:tr>
      <w:tr w:rsidR="00ED28CC" w14:paraId="685E86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2962DB" w14:textId="7B5892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22A94" w14:textId="0FEEFC9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81A07" w14:textId="1831535C"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B431B" w14:textId="5A06C4B4" w:rsidR="00ED28CC" w:rsidRPr="00ED28CC" w:rsidRDefault="00ED28CC" w:rsidP="00ED28CC">
            <w:pPr>
              <w:pStyle w:val="TAL"/>
              <w:rPr>
                <w:rFonts w:cs="Arial"/>
                <w:sz w:val="16"/>
                <w:szCs w:val="16"/>
              </w:rPr>
            </w:pPr>
            <w:r w:rsidRPr="00ED28CC">
              <w:rPr>
                <w:sz w:val="16"/>
                <w:szCs w:val="16"/>
              </w:rPr>
              <w:t>2004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A1E00" w14:textId="50B501C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D2DF" w14:textId="4B115D8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7F8BEE" w14:textId="6508A842" w:rsidR="00ED28CC" w:rsidRPr="00ED28CC" w:rsidRDefault="00ED28CC" w:rsidP="00ED28CC">
            <w:pPr>
              <w:pStyle w:val="TAL"/>
              <w:rPr>
                <w:rFonts w:cs="Arial"/>
                <w:sz w:val="16"/>
                <w:szCs w:val="16"/>
              </w:rPr>
            </w:pPr>
            <w:r w:rsidRPr="00ED28CC">
              <w:rPr>
                <w:sz w:val="16"/>
                <w:szCs w:val="16"/>
              </w:rPr>
              <w:t>CR on maintaining SCell activation and deactication delay test for FR2 inter-band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7EA" w14:textId="019CA79B" w:rsidR="00ED28CC" w:rsidRPr="00ED28CC" w:rsidRDefault="00ED28CC" w:rsidP="00ED28CC">
            <w:pPr>
              <w:pStyle w:val="TAC"/>
              <w:rPr>
                <w:sz w:val="16"/>
                <w:szCs w:val="16"/>
              </w:rPr>
            </w:pPr>
            <w:r w:rsidRPr="00ED28CC">
              <w:rPr>
                <w:sz w:val="16"/>
                <w:szCs w:val="16"/>
              </w:rPr>
              <w:t>16.8.0</w:t>
            </w:r>
          </w:p>
        </w:tc>
      </w:tr>
      <w:tr w:rsidR="00ED28CC" w14:paraId="326CC3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531DF4" w14:textId="5E5DCD6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D549" w14:textId="4F9DD5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31B79" w14:textId="3757B488"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1D584" w14:textId="743E972D" w:rsidR="00ED28CC" w:rsidRPr="00ED28CC" w:rsidRDefault="00ED28CC" w:rsidP="00ED28CC">
            <w:pPr>
              <w:pStyle w:val="TAL"/>
              <w:rPr>
                <w:rFonts w:cs="Arial"/>
                <w:sz w:val="16"/>
                <w:szCs w:val="16"/>
              </w:rPr>
            </w:pPr>
            <w:r w:rsidRPr="00ED28CC">
              <w:rPr>
                <w:sz w:val="16"/>
                <w:szCs w:val="16"/>
              </w:rPr>
              <w:t>2006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8D34A" w14:textId="203A98F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E8968" w14:textId="030A890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9A5E94" w14:textId="182BCC90" w:rsidR="00ED28CC" w:rsidRPr="00ED28CC" w:rsidRDefault="00ED28CC" w:rsidP="00ED28CC">
            <w:pPr>
              <w:pStyle w:val="TAL"/>
              <w:rPr>
                <w:rFonts w:cs="Arial"/>
                <w:sz w:val="16"/>
                <w:szCs w:val="16"/>
              </w:rPr>
            </w:pPr>
            <w:r w:rsidRPr="00ED28CC">
              <w:rPr>
                <w:sz w:val="16"/>
                <w:szCs w:val="16"/>
              </w:rPr>
              <w:t>CR on maintaining sync conditions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B4116" w14:textId="71D6A991" w:rsidR="00ED28CC" w:rsidRPr="00ED28CC" w:rsidRDefault="00ED28CC" w:rsidP="00ED28CC">
            <w:pPr>
              <w:pStyle w:val="TAC"/>
              <w:rPr>
                <w:sz w:val="16"/>
                <w:szCs w:val="16"/>
              </w:rPr>
            </w:pPr>
            <w:r w:rsidRPr="00ED28CC">
              <w:rPr>
                <w:sz w:val="16"/>
                <w:szCs w:val="16"/>
              </w:rPr>
              <w:t>16.8.0</w:t>
            </w:r>
          </w:p>
        </w:tc>
      </w:tr>
      <w:tr w:rsidR="00ED28CC" w14:paraId="585F8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F5626" w14:textId="750F2EAB"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8AC59" w14:textId="627E46D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28A32D" w14:textId="3AB5A384"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8F52C" w14:textId="4636C654" w:rsidR="00ED28CC" w:rsidRPr="00ED28CC" w:rsidRDefault="00ED28CC" w:rsidP="00ED28CC">
            <w:pPr>
              <w:pStyle w:val="TAL"/>
              <w:rPr>
                <w:rFonts w:cs="Arial"/>
                <w:sz w:val="16"/>
                <w:szCs w:val="16"/>
              </w:rPr>
            </w:pPr>
            <w:r w:rsidRPr="00ED28CC">
              <w:rPr>
                <w:sz w:val="16"/>
                <w:szCs w:val="16"/>
              </w:rPr>
              <w:t>2008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94B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1FF2" w14:textId="3E634BA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951FD" w14:textId="635368F5" w:rsidR="00ED28CC" w:rsidRPr="00ED28CC" w:rsidRDefault="00ED28CC" w:rsidP="00ED28CC">
            <w:pPr>
              <w:pStyle w:val="TAL"/>
              <w:rPr>
                <w:rFonts w:cs="Arial"/>
                <w:sz w:val="16"/>
                <w:szCs w:val="16"/>
              </w:rPr>
            </w:pPr>
            <w:r w:rsidRPr="00ED28CC">
              <w:rPr>
                <w:sz w:val="16"/>
                <w:szCs w:val="16"/>
              </w:rPr>
              <w:t>CR on maintaining interruptions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B5744" w14:textId="53340BB9" w:rsidR="00ED28CC" w:rsidRPr="00ED28CC" w:rsidRDefault="00ED28CC" w:rsidP="00ED28CC">
            <w:pPr>
              <w:pStyle w:val="TAC"/>
              <w:rPr>
                <w:sz w:val="16"/>
                <w:szCs w:val="16"/>
              </w:rPr>
            </w:pPr>
            <w:r w:rsidRPr="00ED28CC">
              <w:rPr>
                <w:sz w:val="16"/>
                <w:szCs w:val="16"/>
              </w:rPr>
              <w:t>16.8.0</w:t>
            </w:r>
          </w:p>
        </w:tc>
      </w:tr>
      <w:tr w:rsidR="00ED28CC" w14:paraId="7AFB75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7F0F4B" w14:textId="216F7A9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A177" w14:textId="4CBEFBA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11751" w14:textId="654EDE2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440A" w14:textId="02591212" w:rsidR="00ED28CC" w:rsidRPr="00ED28CC" w:rsidRDefault="00ED28CC" w:rsidP="00ED28CC">
            <w:pPr>
              <w:pStyle w:val="TAL"/>
              <w:rPr>
                <w:rFonts w:cs="Arial"/>
                <w:sz w:val="16"/>
                <w:szCs w:val="16"/>
              </w:rPr>
            </w:pPr>
            <w:r w:rsidRPr="00ED28CC">
              <w:rPr>
                <w:sz w:val="16"/>
                <w:szCs w:val="16"/>
              </w:rPr>
              <w:t>2019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DD4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5FCA" w14:textId="2E16E0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CB7E41" w14:textId="11EE6522" w:rsidR="00ED28CC" w:rsidRPr="00ED28CC" w:rsidRDefault="00ED28CC" w:rsidP="00ED28CC">
            <w:pPr>
              <w:pStyle w:val="TAL"/>
              <w:rPr>
                <w:rFonts w:cs="Arial"/>
                <w:sz w:val="16"/>
                <w:szCs w:val="16"/>
              </w:rPr>
            </w:pPr>
            <w:r w:rsidRPr="00ED28CC">
              <w:rPr>
                <w:sz w:val="16"/>
                <w:szCs w:val="16"/>
              </w:rPr>
              <w:t>CR on Active TCI state switching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77474" w14:textId="0EB29ABE" w:rsidR="00ED28CC" w:rsidRPr="00ED28CC" w:rsidRDefault="00ED28CC" w:rsidP="00ED28CC">
            <w:pPr>
              <w:pStyle w:val="TAC"/>
              <w:rPr>
                <w:sz w:val="16"/>
                <w:szCs w:val="16"/>
              </w:rPr>
            </w:pPr>
            <w:r w:rsidRPr="00ED28CC">
              <w:rPr>
                <w:sz w:val="16"/>
                <w:szCs w:val="16"/>
              </w:rPr>
              <w:t>16.8.0</w:t>
            </w:r>
          </w:p>
        </w:tc>
      </w:tr>
      <w:tr w:rsidR="00ED28CC" w14:paraId="12669E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C88D63" w14:textId="55C9E93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D1D" w14:textId="3E0608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8CAF" w14:textId="1DAEAC1C"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8E5D2" w14:textId="3EC0D51F" w:rsidR="00ED28CC" w:rsidRPr="00ED28CC" w:rsidRDefault="00ED28CC" w:rsidP="00ED28CC">
            <w:pPr>
              <w:pStyle w:val="TAL"/>
              <w:rPr>
                <w:rFonts w:cs="Arial"/>
                <w:sz w:val="16"/>
                <w:szCs w:val="16"/>
              </w:rPr>
            </w:pPr>
            <w:r w:rsidRPr="00ED28CC">
              <w:rPr>
                <w:sz w:val="16"/>
                <w:szCs w:val="16"/>
              </w:rPr>
              <w:t>2021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597BD"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D73F" w14:textId="06BCE6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05E75" w14:textId="01AA92EF" w:rsidR="00ED28CC" w:rsidRPr="00ED28CC" w:rsidRDefault="00ED28CC" w:rsidP="00ED28CC">
            <w:pPr>
              <w:pStyle w:val="TAL"/>
              <w:rPr>
                <w:rFonts w:cs="Arial"/>
                <w:sz w:val="16"/>
                <w:szCs w:val="16"/>
              </w:rPr>
            </w:pPr>
            <w:r w:rsidRPr="00ED28CC">
              <w:rPr>
                <w:sz w:val="16"/>
                <w:szCs w:val="16"/>
              </w:rPr>
              <w:t>CR on RLM requirements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48EC9" w14:textId="74E71907" w:rsidR="00ED28CC" w:rsidRPr="00ED28CC" w:rsidRDefault="00ED28CC" w:rsidP="00ED28CC">
            <w:pPr>
              <w:pStyle w:val="TAC"/>
              <w:rPr>
                <w:sz w:val="16"/>
                <w:szCs w:val="16"/>
              </w:rPr>
            </w:pPr>
            <w:r w:rsidRPr="00ED28CC">
              <w:rPr>
                <w:sz w:val="16"/>
                <w:szCs w:val="16"/>
              </w:rPr>
              <w:t>16.8.0</w:t>
            </w:r>
          </w:p>
        </w:tc>
      </w:tr>
      <w:tr w:rsidR="00ED28CC" w14:paraId="19EAA5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C2492" w14:textId="0870BA3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396C1" w14:textId="67A4866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6B6047" w14:textId="510D6B6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9486E" w14:textId="17F68B39" w:rsidR="00ED28CC" w:rsidRPr="00ED28CC" w:rsidRDefault="00ED28CC" w:rsidP="00ED28CC">
            <w:pPr>
              <w:pStyle w:val="TAL"/>
              <w:rPr>
                <w:rFonts w:cs="Arial"/>
                <w:sz w:val="16"/>
                <w:szCs w:val="16"/>
              </w:rPr>
            </w:pPr>
            <w:r w:rsidRPr="00ED28CC">
              <w:rPr>
                <w:sz w:val="16"/>
                <w:szCs w:val="16"/>
              </w:rPr>
              <w:t>2023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C66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9C03" w14:textId="6847C13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BF661" w14:textId="07D39C8A" w:rsidR="00ED28CC" w:rsidRPr="00ED28CC" w:rsidRDefault="00ED28CC" w:rsidP="00ED28CC">
            <w:pPr>
              <w:pStyle w:val="TAL"/>
              <w:rPr>
                <w:rFonts w:cs="Arial"/>
                <w:sz w:val="16"/>
                <w:szCs w:val="16"/>
              </w:rPr>
            </w:pPr>
            <w:r w:rsidRPr="00ED28CC">
              <w:rPr>
                <w:sz w:val="16"/>
                <w:szCs w:val="16"/>
              </w:rPr>
              <w:t>CR on beam management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7D888" w14:textId="60B80F9C" w:rsidR="00ED28CC" w:rsidRPr="00ED28CC" w:rsidRDefault="00ED28CC" w:rsidP="00ED28CC">
            <w:pPr>
              <w:pStyle w:val="TAC"/>
              <w:rPr>
                <w:sz w:val="16"/>
                <w:szCs w:val="16"/>
              </w:rPr>
            </w:pPr>
            <w:r w:rsidRPr="00ED28CC">
              <w:rPr>
                <w:sz w:val="16"/>
                <w:szCs w:val="16"/>
              </w:rPr>
              <w:t>16.8.0</w:t>
            </w:r>
          </w:p>
        </w:tc>
      </w:tr>
      <w:tr w:rsidR="00ED28CC" w14:paraId="15D717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DA615A" w14:textId="2DC40C2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5B075" w14:textId="551246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F4E87" w14:textId="0ADD9E2B"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4323C" w14:textId="23CCBEC4" w:rsidR="00ED28CC" w:rsidRPr="00ED28CC" w:rsidRDefault="00ED28CC" w:rsidP="00ED28CC">
            <w:pPr>
              <w:pStyle w:val="TAL"/>
              <w:rPr>
                <w:rFonts w:cs="Arial"/>
                <w:sz w:val="16"/>
                <w:szCs w:val="16"/>
              </w:rPr>
            </w:pPr>
            <w:r w:rsidRPr="00ED28CC">
              <w:rPr>
                <w:sz w:val="16"/>
                <w:szCs w:val="16"/>
              </w:rPr>
              <w:t>2025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138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9CFA" w14:textId="00BF1F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D08BA" w14:textId="5C291913" w:rsidR="00ED28CC" w:rsidRPr="00ED28CC" w:rsidRDefault="00ED28CC" w:rsidP="00ED28CC">
            <w:pPr>
              <w:pStyle w:val="TAL"/>
              <w:rPr>
                <w:rFonts w:cs="Arial"/>
                <w:sz w:val="16"/>
                <w:szCs w:val="16"/>
              </w:rPr>
            </w:pPr>
            <w:r w:rsidRPr="00ED28CC">
              <w:rPr>
                <w:sz w:val="16"/>
                <w:szCs w:val="16"/>
              </w:rPr>
              <w:t>CR on measurement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487B6" w14:textId="103BCD6F" w:rsidR="00ED28CC" w:rsidRPr="00ED28CC" w:rsidRDefault="00ED28CC" w:rsidP="00ED28CC">
            <w:pPr>
              <w:pStyle w:val="TAC"/>
              <w:rPr>
                <w:sz w:val="16"/>
                <w:szCs w:val="16"/>
              </w:rPr>
            </w:pPr>
            <w:r w:rsidRPr="00ED28CC">
              <w:rPr>
                <w:sz w:val="16"/>
                <w:szCs w:val="16"/>
              </w:rPr>
              <w:t>16.8.0</w:t>
            </w:r>
          </w:p>
        </w:tc>
      </w:tr>
      <w:tr w:rsidR="00ED28CC" w14:paraId="3E37E84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A0ECD1" w14:textId="39266C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9F519" w14:textId="1228839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CC4EE" w14:textId="73098BF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BBA41" w14:textId="3F369078" w:rsidR="00ED28CC" w:rsidRPr="00ED28CC" w:rsidRDefault="00ED28CC" w:rsidP="00ED28CC">
            <w:pPr>
              <w:pStyle w:val="TAL"/>
              <w:rPr>
                <w:rFonts w:cs="Arial"/>
                <w:sz w:val="16"/>
                <w:szCs w:val="16"/>
              </w:rPr>
            </w:pPr>
            <w:r w:rsidRPr="00ED28CC">
              <w:rPr>
                <w:sz w:val="16"/>
                <w:szCs w:val="16"/>
              </w:rPr>
              <w:t>2027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4F04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2DB7E" w14:textId="2B5118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3961" w14:textId="2FB3CE8D" w:rsidR="00ED28CC" w:rsidRPr="00ED28CC" w:rsidRDefault="00ED28CC" w:rsidP="00ED28CC">
            <w:pPr>
              <w:pStyle w:val="TAL"/>
              <w:rPr>
                <w:rFonts w:cs="Arial"/>
                <w:sz w:val="16"/>
                <w:szCs w:val="16"/>
              </w:rPr>
            </w:pPr>
            <w:r w:rsidRPr="00ED28CC">
              <w:rPr>
                <w:sz w:val="16"/>
                <w:szCs w:val="16"/>
              </w:rPr>
              <w:t>CR on CSSF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51875" w14:textId="6144D52B" w:rsidR="00ED28CC" w:rsidRPr="00ED28CC" w:rsidRDefault="00ED28CC" w:rsidP="00ED28CC">
            <w:pPr>
              <w:pStyle w:val="TAC"/>
              <w:rPr>
                <w:sz w:val="16"/>
                <w:szCs w:val="16"/>
              </w:rPr>
            </w:pPr>
            <w:r w:rsidRPr="00ED28CC">
              <w:rPr>
                <w:sz w:val="16"/>
                <w:szCs w:val="16"/>
              </w:rPr>
              <w:t>16.8.0</w:t>
            </w:r>
          </w:p>
        </w:tc>
      </w:tr>
      <w:tr w:rsidR="00ED28CC" w14:paraId="1F7A98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A09" w14:textId="374DC5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FE501" w14:textId="3DA534B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137E0" w14:textId="504C8E34" w:rsidR="00ED28CC" w:rsidRPr="00ED28CC" w:rsidRDefault="00ED28CC" w:rsidP="00ED28CC">
            <w:pPr>
              <w:pStyle w:val="TAC"/>
              <w:rPr>
                <w:rFonts w:cs="Arial"/>
                <w:sz w:val="16"/>
                <w:szCs w:val="16"/>
              </w:rPr>
            </w:pPr>
            <w:r w:rsidRPr="00ED28CC">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9550E" w14:textId="6138C5ED" w:rsidR="00ED28CC" w:rsidRPr="00ED28CC" w:rsidRDefault="00ED28CC" w:rsidP="00ED28CC">
            <w:pPr>
              <w:pStyle w:val="TAL"/>
              <w:rPr>
                <w:rFonts w:cs="Arial"/>
                <w:sz w:val="16"/>
                <w:szCs w:val="16"/>
              </w:rPr>
            </w:pPr>
            <w:r w:rsidRPr="00ED28CC">
              <w:rPr>
                <w:sz w:val="16"/>
                <w:szCs w:val="16"/>
              </w:rPr>
              <w:t>2029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0DB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8B019" w14:textId="5A0E066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8743F" w14:textId="2007CDEB" w:rsidR="00ED28CC" w:rsidRPr="00ED28CC" w:rsidRDefault="00ED28CC" w:rsidP="00ED28CC">
            <w:pPr>
              <w:pStyle w:val="TAL"/>
              <w:rPr>
                <w:rFonts w:cs="Arial"/>
                <w:sz w:val="16"/>
                <w:szCs w:val="16"/>
              </w:rPr>
            </w:pPr>
            <w:r w:rsidRPr="00ED28CC">
              <w:rPr>
                <w:sz w:val="16"/>
                <w:szCs w:val="16"/>
              </w:rPr>
              <w:t>CR on maintenance of BWP Switch on multiple CCs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21B" w14:textId="28B2B527" w:rsidR="00ED28CC" w:rsidRPr="00ED28CC" w:rsidRDefault="00ED28CC" w:rsidP="00ED28CC">
            <w:pPr>
              <w:pStyle w:val="TAC"/>
              <w:rPr>
                <w:sz w:val="16"/>
                <w:szCs w:val="16"/>
              </w:rPr>
            </w:pPr>
            <w:r w:rsidRPr="00ED28CC">
              <w:rPr>
                <w:sz w:val="16"/>
                <w:szCs w:val="16"/>
              </w:rPr>
              <w:t>16.8.0</w:t>
            </w:r>
          </w:p>
        </w:tc>
      </w:tr>
      <w:tr w:rsidR="00ED28CC" w14:paraId="235C72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3ECCAE" w14:textId="05E3690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F07C7" w14:textId="00402B2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A2B97" w14:textId="23F82F58"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738F1" w14:textId="6717F661" w:rsidR="00ED28CC" w:rsidRPr="00ED28CC" w:rsidRDefault="00ED28CC" w:rsidP="00ED28CC">
            <w:pPr>
              <w:pStyle w:val="TAL"/>
              <w:rPr>
                <w:rFonts w:cs="Arial"/>
                <w:sz w:val="16"/>
                <w:szCs w:val="16"/>
              </w:rPr>
            </w:pPr>
            <w:r w:rsidRPr="00ED28CC">
              <w:rPr>
                <w:sz w:val="16"/>
                <w:szCs w:val="16"/>
              </w:rPr>
              <w:t>2032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03D6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0A009" w14:textId="1D53CF1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870A2" w14:textId="667369EA" w:rsidR="00ED28CC" w:rsidRPr="00ED28CC" w:rsidRDefault="00ED28CC" w:rsidP="00ED28CC">
            <w:pPr>
              <w:pStyle w:val="TAL"/>
              <w:rPr>
                <w:rFonts w:cs="Arial"/>
                <w:sz w:val="16"/>
                <w:szCs w:val="16"/>
              </w:rPr>
            </w:pPr>
            <w:r w:rsidRPr="00ED28CC">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5B7E4" w14:textId="6ADC6D89" w:rsidR="00ED28CC" w:rsidRPr="00ED28CC" w:rsidRDefault="00ED28CC" w:rsidP="00ED28CC">
            <w:pPr>
              <w:pStyle w:val="TAC"/>
              <w:rPr>
                <w:sz w:val="16"/>
                <w:szCs w:val="16"/>
              </w:rPr>
            </w:pPr>
            <w:r w:rsidRPr="00ED28CC">
              <w:rPr>
                <w:sz w:val="16"/>
                <w:szCs w:val="16"/>
              </w:rPr>
              <w:t>16.8.0</w:t>
            </w:r>
          </w:p>
        </w:tc>
      </w:tr>
      <w:tr w:rsidR="00ED28CC" w14:paraId="1601D1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AC2B0A" w14:textId="38C3235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BE3F1" w14:textId="312FD41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46F10" w14:textId="033CFD44"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5A2D7" w14:textId="333C75C1" w:rsidR="00ED28CC" w:rsidRPr="00ED28CC" w:rsidRDefault="00ED28CC" w:rsidP="00ED28CC">
            <w:pPr>
              <w:pStyle w:val="TAL"/>
              <w:rPr>
                <w:rFonts w:cs="Arial"/>
                <w:sz w:val="16"/>
                <w:szCs w:val="16"/>
              </w:rPr>
            </w:pPr>
            <w:r w:rsidRPr="00ED28CC">
              <w:rPr>
                <w:sz w:val="16"/>
                <w:szCs w:val="16"/>
              </w:rPr>
              <w:t>2036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4C669" w14:textId="317E432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5561" w14:textId="53E236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E43CAA" w14:textId="74B32307" w:rsidR="00ED28CC" w:rsidRPr="00ED28CC" w:rsidRDefault="00ED28CC" w:rsidP="00ED28CC">
            <w:pPr>
              <w:pStyle w:val="TAL"/>
              <w:rPr>
                <w:rFonts w:cs="Arial"/>
                <w:sz w:val="16"/>
                <w:szCs w:val="16"/>
              </w:rPr>
            </w:pPr>
            <w:r w:rsidRPr="00ED28CC">
              <w:rPr>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7F1BD" w14:textId="25630ED7" w:rsidR="00ED28CC" w:rsidRPr="00ED28CC" w:rsidRDefault="00ED28CC" w:rsidP="00ED28CC">
            <w:pPr>
              <w:pStyle w:val="TAC"/>
              <w:rPr>
                <w:sz w:val="16"/>
                <w:szCs w:val="16"/>
              </w:rPr>
            </w:pPr>
            <w:r w:rsidRPr="00ED28CC">
              <w:rPr>
                <w:sz w:val="16"/>
                <w:szCs w:val="16"/>
              </w:rPr>
              <w:t>16.8.0</w:t>
            </w:r>
          </w:p>
        </w:tc>
      </w:tr>
      <w:tr w:rsidR="00ED28CC" w14:paraId="29A87BF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C11" w14:textId="12E764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6653D" w14:textId="51F4F77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469F90" w14:textId="55CCD951" w:rsidR="00ED28CC" w:rsidRPr="00ED28CC" w:rsidRDefault="00ED28CC" w:rsidP="00ED28CC">
            <w:pPr>
              <w:pStyle w:val="TAC"/>
              <w:rPr>
                <w:rFonts w:cs="Arial"/>
                <w:sz w:val="16"/>
                <w:szCs w:val="16"/>
              </w:rPr>
            </w:pPr>
            <w:r w:rsidRPr="00ED28CC">
              <w:rPr>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43F51" w14:textId="28614E08" w:rsidR="00ED28CC" w:rsidRPr="00ED28CC" w:rsidRDefault="00ED28CC" w:rsidP="00ED28CC">
            <w:pPr>
              <w:pStyle w:val="TAL"/>
              <w:rPr>
                <w:rFonts w:cs="Arial"/>
                <w:sz w:val="16"/>
                <w:szCs w:val="16"/>
              </w:rPr>
            </w:pPr>
            <w:r w:rsidRPr="00ED28CC">
              <w:rPr>
                <w:sz w:val="16"/>
                <w:szCs w:val="16"/>
              </w:rPr>
              <w:t>2040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DBE6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E1CD6" w14:textId="37FB440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4F6AF" w14:textId="1753A866" w:rsidR="00ED28CC" w:rsidRPr="00ED28CC" w:rsidRDefault="00ED28CC" w:rsidP="00ED28CC">
            <w:pPr>
              <w:pStyle w:val="TAL"/>
              <w:rPr>
                <w:rFonts w:cs="Arial"/>
                <w:sz w:val="16"/>
                <w:szCs w:val="16"/>
              </w:rPr>
            </w:pPr>
            <w:r w:rsidRPr="00ED28CC">
              <w:rPr>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89994" w14:textId="643D2180" w:rsidR="00ED28CC" w:rsidRPr="00ED28CC" w:rsidRDefault="00ED28CC" w:rsidP="00ED28CC">
            <w:pPr>
              <w:pStyle w:val="TAC"/>
              <w:rPr>
                <w:sz w:val="16"/>
                <w:szCs w:val="16"/>
              </w:rPr>
            </w:pPr>
            <w:r w:rsidRPr="00ED28CC">
              <w:rPr>
                <w:sz w:val="16"/>
                <w:szCs w:val="16"/>
              </w:rPr>
              <w:t>16.8.0</w:t>
            </w:r>
          </w:p>
        </w:tc>
      </w:tr>
      <w:tr w:rsidR="00ED28CC" w14:paraId="41FF95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A7705E" w14:textId="3DC6A6C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E993F" w14:textId="08F85D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9CA39" w14:textId="2EB9DA70"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FB95D" w14:textId="3D6D8015" w:rsidR="00ED28CC" w:rsidRPr="00ED28CC" w:rsidRDefault="00ED28CC" w:rsidP="00ED28CC">
            <w:pPr>
              <w:pStyle w:val="TAL"/>
              <w:rPr>
                <w:rFonts w:cs="Arial"/>
                <w:sz w:val="16"/>
                <w:szCs w:val="16"/>
              </w:rPr>
            </w:pPr>
            <w:r w:rsidRPr="00ED28CC">
              <w:rPr>
                <w:sz w:val="16"/>
                <w:szCs w:val="16"/>
              </w:rPr>
              <w:t>2044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6D14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0009" w14:textId="2CD780A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E658A7" w14:textId="7F701769" w:rsidR="00ED28CC" w:rsidRPr="00ED28CC" w:rsidRDefault="00ED28CC" w:rsidP="00ED28CC">
            <w:pPr>
              <w:pStyle w:val="TAL"/>
              <w:rPr>
                <w:rFonts w:cs="Arial"/>
                <w:sz w:val="16"/>
                <w:szCs w:val="16"/>
              </w:rPr>
            </w:pPr>
            <w:r w:rsidRPr="00ED28CC">
              <w:rPr>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3AA0E" w14:textId="183B0BB6" w:rsidR="00ED28CC" w:rsidRPr="00ED28CC" w:rsidRDefault="00ED28CC" w:rsidP="00ED28CC">
            <w:pPr>
              <w:pStyle w:val="TAC"/>
              <w:rPr>
                <w:sz w:val="16"/>
                <w:szCs w:val="16"/>
              </w:rPr>
            </w:pPr>
            <w:r w:rsidRPr="00ED28CC">
              <w:rPr>
                <w:sz w:val="16"/>
                <w:szCs w:val="16"/>
              </w:rPr>
              <w:t>16.8.0</w:t>
            </w:r>
          </w:p>
        </w:tc>
      </w:tr>
      <w:tr w:rsidR="00ED28CC" w14:paraId="38D531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0710BD" w14:textId="3B262A7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9C86C" w14:textId="4237223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AC60E" w14:textId="2AFDB54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CD370" w14:textId="626FEE32" w:rsidR="00ED28CC" w:rsidRPr="00ED28CC" w:rsidRDefault="00ED28CC" w:rsidP="00ED28CC">
            <w:pPr>
              <w:pStyle w:val="TAL"/>
              <w:rPr>
                <w:rFonts w:cs="Arial"/>
                <w:sz w:val="16"/>
                <w:szCs w:val="16"/>
              </w:rPr>
            </w:pPr>
            <w:r w:rsidRPr="00ED28CC">
              <w:rPr>
                <w:sz w:val="16"/>
                <w:szCs w:val="16"/>
              </w:rPr>
              <w:t>2046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84D0D" w14:textId="7B11D85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ABA3" w14:textId="76A57C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563BA" w14:textId="0A3F067E" w:rsidR="00ED28CC" w:rsidRPr="00ED28CC" w:rsidRDefault="00ED28CC" w:rsidP="00ED28CC">
            <w:pPr>
              <w:pStyle w:val="TAL"/>
              <w:rPr>
                <w:rFonts w:cs="Arial"/>
                <w:sz w:val="16"/>
                <w:szCs w:val="16"/>
              </w:rPr>
            </w:pPr>
            <w:r w:rsidRPr="00ED28CC">
              <w:rPr>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FDCC4" w14:textId="2C3D0149" w:rsidR="00ED28CC" w:rsidRPr="00ED28CC" w:rsidRDefault="00ED28CC" w:rsidP="00ED28CC">
            <w:pPr>
              <w:pStyle w:val="TAC"/>
              <w:rPr>
                <w:sz w:val="16"/>
                <w:szCs w:val="16"/>
              </w:rPr>
            </w:pPr>
            <w:r w:rsidRPr="00ED28CC">
              <w:rPr>
                <w:sz w:val="16"/>
                <w:szCs w:val="16"/>
              </w:rPr>
              <w:t>16.8.0</w:t>
            </w:r>
          </w:p>
        </w:tc>
      </w:tr>
      <w:tr w:rsidR="00ED28CC" w14:paraId="47B7F1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D25375" w14:textId="5827964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89794" w14:textId="01BD11E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BEE12" w14:textId="622066A4"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8F232" w14:textId="459A1D92" w:rsidR="00ED28CC" w:rsidRPr="00ED28CC" w:rsidRDefault="00ED28CC" w:rsidP="00ED28CC">
            <w:pPr>
              <w:pStyle w:val="TAL"/>
              <w:rPr>
                <w:rFonts w:cs="Arial"/>
                <w:sz w:val="16"/>
                <w:szCs w:val="16"/>
              </w:rPr>
            </w:pPr>
            <w:r w:rsidRPr="00ED28CC">
              <w:rPr>
                <w:sz w:val="16"/>
                <w:szCs w:val="16"/>
              </w:rPr>
              <w:t>2054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030D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EAFA7" w14:textId="446D45A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563B3" w14:textId="2EE8C041" w:rsidR="00ED28CC" w:rsidRPr="00ED28CC" w:rsidRDefault="00ED28CC" w:rsidP="00ED28CC">
            <w:pPr>
              <w:pStyle w:val="TAL"/>
              <w:rPr>
                <w:rFonts w:cs="Arial"/>
                <w:sz w:val="16"/>
                <w:szCs w:val="16"/>
              </w:rPr>
            </w:pPr>
            <w:r w:rsidRPr="00ED28CC">
              <w:rPr>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8F2F" w14:textId="3B6721E4" w:rsidR="00ED28CC" w:rsidRPr="00ED28CC" w:rsidRDefault="00ED28CC" w:rsidP="00ED28CC">
            <w:pPr>
              <w:pStyle w:val="TAC"/>
              <w:rPr>
                <w:sz w:val="16"/>
                <w:szCs w:val="16"/>
              </w:rPr>
            </w:pPr>
            <w:r w:rsidRPr="00ED28CC">
              <w:rPr>
                <w:sz w:val="16"/>
                <w:szCs w:val="16"/>
              </w:rPr>
              <w:t>16.8.0</w:t>
            </w:r>
          </w:p>
        </w:tc>
      </w:tr>
      <w:tr w:rsidR="00ED28CC" w14:paraId="1844453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A5F25A" w14:textId="4D6401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F66F9" w14:textId="108B929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E371A" w14:textId="100E9977"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48F5A" w14:textId="2F16DD4F" w:rsidR="00ED28CC" w:rsidRPr="00ED28CC" w:rsidRDefault="00ED28CC" w:rsidP="00ED28CC">
            <w:pPr>
              <w:pStyle w:val="TAL"/>
              <w:rPr>
                <w:rFonts w:cs="Arial"/>
                <w:sz w:val="16"/>
                <w:szCs w:val="16"/>
              </w:rPr>
            </w:pPr>
            <w:r w:rsidRPr="00ED28CC">
              <w:rPr>
                <w:sz w:val="16"/>
                <w:szCs w:val="16"/>
              </w:rPr>
              <w:t>2057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C3E4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B1D7" w14:textId="1B34E2EA"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962D8" w14:textId="32244519" w:rsidR="00ED28CC" w:rsidRPr="00ED28CC" w:rsidRDefault="00ED28CC" w:rsidP="00ED28CC">
            <w:pPr>
              <w:pStyle w:val="TAL"/>
              <w:rPr>
                <w:rFonts w:cs="Arial"/>
                <w:sz w:val="16"/>
                <w:szCs w:val="16"/>
              </w:rPr>
            </w:pPr>
            <w:r w:rsidRPr="00ED28CC">
              <w:rPr>
                <w:sz w:val="16"/>
                <w:szCs w:val="16"/>
              </w:rPr>
              <w:t>Correction to CSI-RS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B4DC" w14:textId="7E8BEF88" w:rsidR="00ED28CC" w:rsidRPr="00ED28CC" w:rsidRDefault="00ED28CC" w:rsidP="00ED28CC">
            <w:pPr>
              <w:pStyle w:val="TAC"/>
              <w:rPr>
                <w:sz w:val="16"/>
                <w:szCs w:val="16"/>
              </w:rPr>
            </w:pPr>
            <w:r w:rsidRPr="00ED28CC">
              <w:rPr>
                <w:sz w:val="16"/>
                <w:szCs w:val="16"/>
              </w:rPr>
              <w:t>16.8.0</w:t>
            </w:r>
          </w:p>
        </w:tc>
      </w:tr>
      <w:tr w:rsidR="00ED28CC" w14:paraId="0734CC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1F70F3" w14:textId="5583D8F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CCF53" w14:textId="3E2840D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412" w14:textId="1B2235B0"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F461E" w14:textId="56F1DBDC" w:rsidR="00ED28CC" w:rsidRPr="00ED28CC" w:rsidRDefault="00ED28CC" w:rsidP="00ED28CC">
            <w:pPr>
              <w:pStyle w:val="TAL"/>
              <w:rPr>
                <w:rFonts w:cs="Arial"/>
                <w:sz w:val="16"/>
                <w:szCs w:val="16"/>
              </w:rPr>
            </w:pPr>
            <w:r w:rsidRPr="00ED28CC">
              <w:rPr>
                <w:sz w:val="16"/>
                <w:szCs w:val="16"/>
              </w:rPr>
              <w:t>2061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19CA1"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29B04" w14:textId="178C713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1A9B7" w14:textId="347B8E80" w:rsidR="00ED28CC" w:rsidRPr="00ED28CC" w:rsidRDefault="00ED28CC" w:rsidP="00ED28CC">
            <w:pPr>
              <w:pStyle w:val="TAL"/>
              <w:rPr>
                <w:rFonts w:cs="Arial"/>
                <w:sz w:val="16"/>
                <w:szCs w:val="16"/>
              </w:rPr>
            </w:pPr>
            <w:r w:rsidRPr="00ED28CC">
              <w:rPr>
                <w:sz w:val="16"/>
                <w:szCs w:val="16"/>
              </w:rPr>
              <w:t>Correction to reference configurations related to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B356" w14:textId="59712E17" w:rsidR="00ED28CC" w:rsidRPr="00ED28CC" w:rsidRDefault="00ED28CC" w:rsidP="00ED28CC">
            <w:pPr>
              <w:pStyle w:val="TAC"/>
              <w:rPr>
                <w:sz w:val="16"/>
                <w:szCs w:val="16"/>
              </w:rPr>
            </w:pPr>
            <w:r w:rsidRPr="00ED28CC">
              <w:rPr>
                <w:sz w:val="16"/>
                <w:szCs w:val="16"/>
              </w:rPr>
              <w:t>16.8.0</w:t>
            </w:r>
          </w:p>
        </w:tc>
      </w:tr>
      <w:tr w:rsidR="00ED28CC" w14:paraId="41365E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9ADCA3" w14:textId="294C7DA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09C5" w14:textId="767C57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69904" w14:textId="0A72510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90F1D" w14:textId="01E14E10" w:rsidR="00ED28CC" w:rsidRPr="00ED28CC" w:rsidRDefault="00ED28CC" w:rsidP="00ED28CC">
            <w:pPr>
              <w:pStyle w:val="TAL"/>
              <w:rPr>
                <w:rFonts w:cs="Arial"/>
                <w:sz w:val="16"/>
                <w:szCs w:val="16"/>
              </w:rPr>
            </w:pPr>
            <w:r w:rsidRPr="00ED28CC">
              <w:rPr>
                <w:sz w:val="16"/>
                <w:szCs w:val="16"/>
              </w:rPr>
              <w:t>2064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B2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12CF" w14:textId="3B7C7CE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67F85" w14:textId="031683BE" w:rsidR="00ED28CC" w:rsidRPr="00ED28CC" w:rsidRDefault="00ED28CC" w:rsidP="00ED28CC">
            <w:pPr>
              <w:pStyle w:val="TAL"/>
              <w:rPr>
                <w:rFonts w:cs="Arial"/>
                <w:sz w:val="16"/>
                <w:szCs w:val="16"/>
              </w:rPr>
            </w:pPr>
            <w:r w:rsidRPr="00ED28CC">
              <w:rPr>
                <w:sz w:val="16"/>
                <w:szCs w:val="16"/>
              </w:rPr>
              <w:t>Correction to TRS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6CF95" w14:textId="66020198" w:rsidR="00ED28CC" w:rsidRPr="00ED28CC" w:rsidRDefault="00ED28CC" w:rsidP="00ED28CC">
            <w:pPr>
              <w:pStyle w:val="TAC"/>
              <w:rPr>
                <w:sz w:val="16"/>
                <w:szCs w:val="16"/>
              </w:rPr>
            </w:pPr>
            <w:r w:rsidRPr="00ED28CC">
              <w:rPr>
                <w:sz w:val="16"/>
                <w:szCs w:val="16"/>
              </w:rPr>
              <w:t>16.8.0</w:t>
            </w:r>
          </w:p>
        </w:tc>
      </w:tr>
      <w:tr w:rsidR="00ED28CC" w14:paraId="5C00C3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F7F84" w14:textId="1B29B4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BC8C3" w14:textId="29F08B8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1CA90" w14:textId="5E9BDDFF"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4DB77" w14:textId="31D16405" w:rsidR="00ED28CC" w:rsidRPr="00ED28CC" w:rsidRDefault="00ED28CC" w:rsidP="00ED28CC">
            <w:pPr>
              <w:pStyle w:val="TAL"/>
              <w:rPr>
                <w:rFonts w:cs="Arial"/>
                <w:sz w:val="16"/>
                <w:szCs w:val="16"/>
              </w:rPr>
            </w:pPr>
            <w:r w:rsidRPr="00ED28CC">
              <w:rPr>
                <w:sz w:val="16"/>
                <w:szCs w:val="16"/>
              </w:rPr>
              <w:t>2067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464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A3BFC" w14:textId="48F6EF1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C12FB" w14:textId="11C8CF31" w:rsidR="00ED28CC" w:rsidRPr="00ED28CC" w:rsidRDefault="00ED28CC" w:rsidP="00ED28CC">
            <w:pPr>
              <w:pStyle w:val="TAL"/>
              <w:rPr>
                <w:rFonts w:cs="Arial"/>
                <w:sz w:val="16"/>
                <w:szCs w:val="16"/>
              </w:rPr>
            </w:pPr>
            <w:r w:rsidRPr="00ED28CC">
              <w:rPr>
                <w:sz w:val="16"/>
                <w:szCs w:val="16"/>
              </w:rPr>
              <w:t>Correction to FR1 test cases using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0F841" w14:textId="1421E102" w:rsidR="00ED28CC" w:rsidRPr="00ED28CC" w:rsidRDefault="00ED28CC" w:rsidP="00ED28CC">
            <w:pPr>
              <w:pStyle w:val="TAC"/>
              <w:rPr>
                <w:sz w:val="16"/>
                <w:szCs w:val="16"/>
              </w:rPr>
            </w:pPr>
            <w:r w:rsidRPr="00ED28CC">
              <w:rPr>
                <w:sz w:val="16"/>
                <w:szCs w:val="16"/>
              </w:rPr>
              <w:t>16.8.0</w:t>
            </w:r>
          </w:p>
        </w:tc>
      </w:tr>
      <w:tr w:rsidR="00ED28CC" w14:paraId="58DDBA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6B6361" w14:textId="0C260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8FE" w14:textId="2A8FE88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D206D" w14:textId="1CA07906"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BB82" w14:textId="443EB53F" w:rsidR="00ED28CC" w:rsidRPr="00ED28CC" w:rsidRDefault="00ED28CC" w:rsidP="00ED28CC">
            <w:pPr>
              <w:pStyle w:val="TAL"/>
              <w:rPr>
                <w:rFonts w:cs="Arial"/>
                <w:sz w:val="16"/>
                <w:szCs w:val="16"/>
              </w:rPr>
            </w:pPr>
            <w:r w:rsidRPr="00ED28CC">
              <w:rPr>
                <w:sz w:val="16"/>
                <w:szCs w:val="16"/>
              </w:rPr>
              <w:t>2073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2F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C14E6" w14:textId="34BC09B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EA72DA" w14:textId="5FC142FF" w:rsidR="00ED28CC" w:rsidRPr="00ED28CC" w:rsidRDefault="00ED28CC" w:rsidP="00ED28CC">
            <w:pPr>
              <w:pStyle w:val="TAL"/>
              <w:rPr>
                <w:rFonts w:cs="Arial"/>
                <w:sz w:val="16"/>
                <w:szCs w:val="16"/>
              </w:rPr>
            </w:pPr>
            <w:r w:rsidRPr="00ED28CC">
              <w:rPr>
                <w:sz w:val="16"/>
                <w:szCs w:val="16"/>
              </w:rPr>
              <w:t>Correction to interruption during measurement on deactivated SCell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4F0FB" w14:textId="72C1D507" w:rsidR="00ED28CC" w:rsidRPr="00ED28CC" w:rsidRDefault="00ED28CC" w:rsidP="00ED28CC">
            <w:pPr>
              <w:pStyle w:val="TAC"/>
              <w:rPr>
                <w:sz w:val="16"/>
                <w:szCs w:val="16"/>
              </w:rPr>
            </w:pPr>
            <w:r w:rsidRPr="00ED28CC">
              <w:rPr>
                <w:sz w:val="16"/>
                <w:szCs w:val="16"/>
              </w:rPr>
              <w:t>16.8.0</w:t>
            </w:r>
          </w:p>
        </w:tc>
      </w:tr>
      <w:tr w:rsidR="00ED28CC" w14:paraId="0460CA9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BA119" w14:textId="6DD742E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0140C" w14:textId="762F626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DF3A5" w14:textId="534F988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8A7E8" w14:textId="2CCD13BC" w:rsidR="00ED28CC" w:rsidRPr="00ED28CC" w:rsidRDefault="00ED28CC" w:rsidP="00ED28CC">
            <w:pPr>
              <w:pStyle w:val="TAL"/>
              <w:rPr>
                <w:rFonts w:cs="Arial"/>
                <w:sz w:val="16"/>
                <w:szCs w:val="16"/>
              </w:rPr>
            </w:pPr>
            <w:r w:rsidRPr="00ED28CC">
              <w:rPr>
                <w:sz w:val="16"/>
                <w:szCs w:val="16"/>
              </w:rPr>
              <w:t>2075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E34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32024" w14:textId="527AE8D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507D5" w14:textId="14342A53" w:rsidR="00ED28CC" w:rsidRPr="00ED28CC" w:rsidRDefault="00ED28CC" w:rsidP="00ED28CC">
            <w:pPr>
              <w:pStyle w:val="TAL"/>
              <w:rPr>
                <w:rFonts w:cs="Arial"/>
                <w:sz w:val="16"/>
                <w:szCs w:val="16"/>
              </w:rPr>
            </w:pPr>
            <w:r w:rsidRPr="00ED28CC">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A2881" w14:textId="11165C71" w:rsidR="00ED28CC" w:rsidRPr="00ED28CC" w:rsidRDefault="00ED28CC" w:rsidP="00ED28CC">
            <w:pPr>
              <w:pStyle w:val="TAC"/>
              <w:rPr>
                <w:sz w:val="16"/>
                <w:szCs w:val="16"/>
              </w:rPr>
            </w:pPr>
            <w:r w:rsidRPr="00ED28CC">
              <w:rPr>
                <w:sz w:val="16"/>
                <w:szCs w:val="16"/>
              </w:rPr>
              <w:t>16.8.0</w:t>
            </w:r>
          </w:p>
        </w:tc>
      </w:tr>
      <w:tr w:rsidR="00ED28CC" w14:paraId="5117F4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47A6CB" w14:textId="12DFD1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6813B" w14:textId="2F8190F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2872D9" w14:textId="2F9C03A2"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AD470" w14:textId="504450C2" w:rsidR="00ED28CC" w:rsidRPr="00ED28CC" w:rsidRDefault="00ED28CC" w:rsidP="00ED28CC">
            <w:pPr>
              <w:pStyle w:val="TAL"/>
              <w:rPr>
                <w:rFonts w:cs="Arial"/>
                <w:sz w:val="16"/>
                <w:szCs w:val="16"/>
              </w:rPr>
            </w:pPr>
            <w:r w:rsidRPr="00ED28CC">
              <w:rPr>
                <w:sz w:val="16"/>
                <w:szCs w:val="16"/>
              </w:rPr>
              <w:t>2077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48BD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608C1" w14:textId="67DB009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AB6CB" w14:textId="30486508" w:rsidR="00ED28CC" w:rsidRPr="00ED28CC" w:rsidRDefault="00ED28CC" w:rsidP="00ED28CC">
            <w:pPr>
              <w:pStyle w:val="TAL"/>
              <w:rPr>
                <w:rFonts w:cs="Arial"/>
                <w:sz w:val="16"/>
                <w:szCs w:val="16"/>
              </w:rPr>
            </w:pPr>
            <w:r w:rsidRPr="00ED28CC">
              <w:rPr>
                <w:sz w:val="16"/>
                <w:szCs w:val="16"/>
              </w:rPr>
              <w:t>CR on Rel-15 SCell activation, SMTC determination and UL timing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36C20" w14:textId="21E507EF" w:rsidR="00ED28CC" w:rsidRPr="00ED28CC" w:rsidRDefault="00ED28CC" w:rsidP="00ED28CC">
            <w:pPr>
              <w:pStyle w:val="TAC"/>
              <w:rPr>
                <w:sz w:val="16"/>
                <w:szCs w:val="16"/>
              </w:rPr>
            </w:pPr>
            <w:r w:rsidRPr="00ED28CC">
              <w:rPr>
                <w:sz w:val="16"/>
                <w:szCs w:val="16"/>
              </w:rPr>
              <w:t>16.8.0</w:t>
            </w:r>
          </w:p>
        </w:tc>
      </w:tr>
      <w:tr w:rsidR="00ED28CC" w14:paraId="5117F4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B830E" w14:textId="18A2997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7E8A" w14:textId="30E52B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62E6D" w14:textId="0F44305A"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F194" w14:textId="57B259BA" w:rsidR="00ED28CC" w:rsidRPr="00ED28CC" w:rsidRDefault="00ED28CC" w:rsidP="00ED28CC">
            <w:pPr>
              <w:pStyle w:val="TAL"/>
              <w:rPr>
                <w:rFonts w:cs="Arial"/>
                <w:sz w:val="16"/>
                <w:szCs w:val="16"/>
              </w:rPr>
            </w:pPr>
            <w:r w:rsidRPr="00ED28CC">
              <w:rPr>
                <w:sz w:val="16"/>
                <w:szCs w:val="16"/>
              </w:rPr>
              <w:t>2079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766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2641A" w14:textId="7029093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6F7A3" w14:textId="6458A431" w:rsidR="00ED28CC" w:rsidRPr="00ED28CC" w:rsidRDefault="00ED28CC" w:rsidP="00ED28CC">
            <w:pPr>
              <w:pStyle w:val="TAL"/>
              <w:rPr>
                <w:rFonts w:cs="Arial"/>
                <w:sz w:val="16"/>
                <w:szCs w:val="16"/>
              </w:rPr>
            </w:pPr>
            <w:r w:rsidRPr="00ED28CC">
              <w:rPr>
                <w:sz w:val="16"/>
                <w:szCs w:val="16"/>
              </w:rPr>
              <w:t>CR on EMR requirements correction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8EB" w14:textId="6A6E2E18" w:rsidR="00ED28CC" w:rsidRPr="00ED28CC" w:rsidRDefault="00ED28CC" w:rsidP="00ED28CC">
            <w:pPr>
              <w:pStyle w:val="TAC"/>
              <w:rPr>
                <w:sz w:val="16"/>
                <w:szCs w:val="16"/>
              </w:rPr>
            </w:pPr>
            <w:r w:rsidRPr="00ED28CC">
              <w:rPr>
                <w:sz w:val="16"/>
                <w:szCs w:val="16"/>
              </w:rPr>
              <w:t>16.8.0</w:t>
            </w:r>
          </w:p>
        </w:tc>
      </w:tr>
      <w:tr w:rsidR="00ED28CC" w14:paraId="5A9E01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D0935" w14:textId="62BE5CA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6FD23" w14:textId="3BF5CE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C9FB1C" w14:textId="45FF9FA6"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34162" w14:textId="71544CBD" w:rsidR="00ED28CC" w:rsidRPr="00ED28CC" w:rsidRDefault="00ED28CC" w:rsidP="00ED28CC">
            <w:pPr>
              <w:pStyle w:val="TAL"/>
              <w:rPr>
                <w:rFonts w:cs="Arial"/>
                <w:sz w:val="16"/>
                <w:szCs w:val="16"/>
              </w:rPr>
            </w:pPr>
            <w:r w:rsidRPr="00ED28CC">
              <w:rPr>
                <w:sz w:val="16"/>
                <w:szCs w:val="16"/>
              </w:rPr>
              <w:t>2081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008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D41F0" w14:textId="4A10D7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975BE6" w14:textId="379FE629" w:rsidR="00ED28CC" w:rsidRPr="00ED28CC" w:rsidRDefault="00ED28CC" w:rsidP="00ED28CC">
            <w:pPr>
              <w:pStyle w:val="TAL"/>
              <w:rPr>
                <w:rFonts w:cs="Arial"/>
                <w:sz w:val="16"/>
                <w:szCs w:val="16"/>
              </w:rPr>
            </w:pPr>
            <w:r w:rsidRPr="00ED28CC">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D3383" w14:textId="1FEB397E" w:rsidR="00ED28CC" w:rsidRPr="00ED28CC" w:rsidRDefault="00ED28CC" w:rsidP="00ED28CC">
            <w:pPr>
              <w:pStyle w:val="TAC"/>
              <w:rPr>
                <w:sz w:val="16"/>
                <w:szCs w:val="16"/>
              </w:rPr>
            </w:pPr>
            <w:r w:rsidRPr="00ED28CC">
              <w:rPr>
                <w:sz w:val="16"/>
                <w:szCs w:val="16"/>
              </w:rPr>
              <w:t>16.8.0</w:t>
            </w:r>
          </w:p>
        </w:tc>
      </w:tr>
      <w:tr w:rsidR="00ED28CC" w14:paraId="062A10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B908AA" w14:textId="6003086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E5C1E" w14:textId="6F65AB2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B634" w14:textId="7A9C6A8F"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B16C" w14:textId="0338CD9C" w:rsidR="00ED28CC" w:rsidRPr="00ED28CC" w:rsidRDefault="00ED28CC" w:rsidP="00ED28CC">
            <w:pPr>
              <w:pStyle w:val="TAL"/>
              <w:rPr>
                <w:rFonts w:cs="Arial"/>
                <w:sz w:val="16"/>
                <w:szCs w:val="16"/>
              </w:rPr>
            </w:pPr>
            <w:r w:rsidRPr="00ED28CC">
              <w:rPr>
                <w:sz w:val="16"/>
                <w:szCs w:val="16"/>
              </w:rPr>
              <w:t>2083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4F7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6F3F4" w14:textId="35348EB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9C26B" w14:textId="0C4D7E20" w:rsidR="00ED28CC" w:rsidRPr="00ED28CC" w:rsidRDefault="00ED28CC" w:rsidP="00ED28CC">
            <w:pPr>
              <w:pStyle w:val="TAL"/>
              <w:rPr>
                <w:rFonts w:cs="Arial"/>
                <w:sz w:val="16"/>
                <w:szCs w:val="16"/>
              </w:rPr>
            </w:pPr>
            <w:r w:rsidRPr="00ED28CC">
              <w:rPr>
                <w:sz w:val="16"/>
                <w:szCs w:val="16"/>
              </w:rPr>
              <w:t>CR on SCell dormancy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43033" w14:textId="1E096A65" w:rsidR="00ED28CC" w:rsidRPr="00ED28CC" w:rsidRDefault="00ED28CC" w:rsidP="00ED28CC">
            <w:pPr>
              <w:pStyle w:val="TAC"/>
              <w:rPr>
                <w:sz w:val="16"/>
                <w:szCs w:val="16"/>
              </w:rPr>
            </w:pPr>
            <w:r w:rsidRPr="00ED28CC">
              <w:rPr>
                <w:sz w:val="16"/>
                <w:szCs w:val="16"/>
              </w:rPr>
              <w:t>16.8.0</w:t>
            </w:r>
          </w:p>
        </w:tc>
      </w:tr>
      <w:tr w:rsidR="00ED28CC" w14:paraId="689661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C02B9" w14:textId="2A632A2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122B7" w14:textId="39548B6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D8019" w14:textId="5DB0E62F"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83313" w14:textId="3C5419C3" w:rsidR="00ED28CC" w:rsidRPr="00ED28CC" w:rsidRDefault="00ED28CC" w:rsidP="00ED28CC">
            <w:pPr>
              <w:pStyle w:val="TAL"/>
              <w:rPr>
                <w:rFonts w:cs="Arial"/>
                <w:sz w:val="16"/>
                <w:szCs w:val="16"/>
              </w:rPr>
            </w:pPr>
            <w:r w:rsidRPr="00ED28CC">
              <w:rPr>
                <w:sz w:val="16"/>
                <w:szCs w:val="16"/>
              </w:rPr>
              <w:t>2085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C1A4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8B603" w14:textId="016D34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B6F21" w14:textId="13EC5331" w:rsidR="00ED28CC" w:rsidRPr="00ED28CC" w:rsidRDefault="00ED28CC" w:rsidP="00ED28CC">
            <w:pPr>
              <w:pStyle w:val="TAL"/>
              <w:rPr>
                <w:rFonts w:cs="Arial"/>
                <w:sz w:val="16"/>
                <w:szCs w:val="16"/>
              </w:rPr>
            </w:pPr>
            <w:r w:rsidRPr="00ED28CC">
              <w:rPr>
                <w:sz w:val="16"/>
                <w:szCs w:val="16"/>
              </w:rPr>
              <w:t>CR on MG for PRS measurement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2F6E3" w14:textId="6A437370" w:rsidR="00ED28CC" w:rsidRPr="00ED28CC" w:rsidRDefault="00ED28CC" w:rsidP="00ED28CC">
            <w:pPr>
              <w:pStyle w:val="TAC"/>
              <w:rPr>
                <w:sz w:val="16"/>
                <w:szCs w:val="16"/>
              </w:rPr>
            </w:pPr>
            <w:r w:rsidRPr="00ED28CC">
              <w:rPr>
                <w:sz w:val="16"/>
                <w:szCs w:val="16"/>
              </w:rPr>
              <w:t>16.8.0</w:t>
            </w:r>
          </w:p>
        </w:tc>
      </w:tr>
      <w:tr w:rsidR="00ED28CC" w14:paraId="0A5470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BCDAD" w14:textId="7B74F6E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E5989" w14:textId="51322D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DC7FD" w14:textId="667B8B30"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E3257" w14:textId="5580B9E5" w:rsidR="00ED28CC" w:rsidRPr="00ED28CC" w:rsidRDefault="00ED28CC" w:rsidP="00ED28CC">
            <w:pPr>
              <w:pStyle w:val="TAL"/>
              <w:rPr>
                <w:rFonts w:cs="Arial"/>
                <w:sz w:val="16"/>
                <w:szCs w:val="16"/>
              </w:rPr>
            </w:pPr>
            <w:r w:rsidRPr="00ED28CC">
              <w:rPr>
                <w:sz w:val="16"/>
                <w:szCs w:val="16"/>
              </w:rPr>
              <w:t>2093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E1025" w14:textId="46687BE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E1B6F" w14:textId="31663F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FF2972" w14:textId="6C402FCD" w:rsidR="00ED28CC" w:rsidRPr="00ED28CC" w:rsidRDefault="00ED28CC" w:rsidP="00ED28CC">
            <w:pPr>
              <w:pStyle w:val="TAL"/>
              <w:rPr>
                <w:rFonts w:cs="Arial"/>
                <w:sz w:val="16"/>
                <w:szCs w:val="16"/>
              </w:rPr>
            </w:pPr>
            <w:r w:rsidRPr="00ED28CC">
              <w:rPr>
                <w:sz w:val="16"/>
                <w:szCs w:val="16"/>
              </w:rPr>
              <w:t>CR on CSSF and measurement capability for PRS measurement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5D621" w14:textId="38B08C38" w:rsidR="00ED28CC" w:rsidRPr="00ED28CC" w:rsidRDefault="00ED28CC" w:rsidP="00ED28CC">
            <w:pPr>
              <w:pStyle w:val="TAC"/>
              <w:rPr>
                <w:sz w:val="16"/>
                <w:szCs w:val="16"/>
              </w:rPr>
            </w:pPr>
            <w:r w:rsidRPr="00ED28CC">
              <w:rPr>
                <w:sz w:val="16"/>
                <w:szCs w:val="16"/>
              </w:rPr>
              <w:t>16.8.0</w:t>
            </w:r>
          </w:p>
        </w:tc>
      </w:tr>
      <w:tr w:rsidR="00ED28CC" w14:paraId="3AFCBD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B882C" w14:textId="0CF834A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3FDF1" w14:textId="2908C3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C6FE" w14:textId="2C97A2C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BB9D8" w14:textId="3AAF86B2" w:rsidR="00ED28CC" w:rsidRPr="00ED28CC" w:rsidRDefault="00ED28CC" w:rsidP="00ED28CC">
            <w:pPr>
              <w:pStyle w:val="TAL"/>
              <w:rPr>
                <w:rFonts w:cs="Arial"/>
                <w:sz w:val="16"/>
                <w:szCs w:val="16"/>
              </w:rPr>
            </w:pPr>
            <w:r w:rsidRPr="00ED28CC">
              <w:rPr>
                <w:sz w:val="16"/>
                <w:szCs w:val="16"/>
              </w:rPr>
              <w:t>2095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55675" w14:textId="7ACF3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288D2" w14:textId="7982D18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78A40" w14:textId="7576C3BB" w:rsidR="00ED28CC" w:rsidRPr="00ED28CC" w:rsidRDefault="00ED28CC" w:rsidP="00ED28CC">
            <w:pPr>
              <w:pStyle w:val="TAL"/>
              <w:rPr>
                <w:rFonts w:cs="Arial"/>
                <w:sz w:val="16"/>
                <w:szCs w:val="16"/>
              </w:rPr>
            </w:pPr>
            <w:r w:rsidRPr="00ED28CC">
              <w:rPr>
                <w:sz w:val="16"/>
                <w:szCs w:val="16"/>
              </w:rPr>
              <w:t>CR on SSB offset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F884D" w14:textId="680015D6" w:rsidR="00ED28CC" w:rsidRPr="00ED28CC" w:rsidRDefault="00ED28CC" w:rsidP="00ED28CC">
            <w:pPr>
              <w:pStyle w:val="TAC"/>
              <w:rPr>
                <w:sz w:val="16"/>
                <w:szCs w:val="16"/>
              </w:rPr>
            </w:pPr>
            <w:r w:rsidRPr="00ED28CC">
              <w:rPr>
                <w:sz w:val="16"/>
                <w:szCs w:val="16"/>
              </w:rPr>
              <w:t>16.8.0</w:t>
            </w:r>
          </w:p>
        </w:tc>
      </w:tr>
      <w:tr w:rsidR="00ED28CC" w14:paraId="5BAC630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0474AE" w14:textId="5030E35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CF5D9" w14:textId="7E8EF50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08057" w14:textId="504C8D2D"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62D7" w14:textId="2AACAD11" w:rsidR="00ED28CC" w:rsidRPr="00ED28CC" w:rsidRDefault="00ED28CC" w:rsidP="00ED28CC">
            <w:pPr>
              <w:pStyle w:val="TAL"/>
              <w:rPr>
                <w:rFonts w:cs="Arial"/>
                <w:sz w:val="16"/>
                <w:szCs w:val="16"/>
              </w:rPr>
            </w:pPr>
            <w:r w:rsidRPr="00ED28CC">
              <w:rPr>
                <w:sz w:val="16"/>
                <w:szCs w:val="16"/>
              </w:rPr>
              <w:t>2097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4DF20" w14:textId="3D781F3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07C69" w14:textId="445384F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17AF4" w14:textId="683FCB4D" w:rsidR="00ED28CC" w:rsidRPr="00ED28CC" w:rsidRDefault="00ED28CC" w:rsidP="00ED28CC">
            <w:pPr>
              <w:pStyle w:val="TAL"/>
              <w:rPr>
                <w:rFonts w:cs="Arial"/>
                <w:sz w:val="16"/>
                <w:szCs w:val="16"/>
              </w:rPr>
            </w:pPr>
            <w:r w:rsidRPr="00ED28CC">
              <w:rPr>
                <w:sz w:val="16"/>
                <w:szCs w:val="16"/>
              </w:rPr>
              <w:t>CR on SMTC alignment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E68C97" w14:textId="6652963F" w:rsidR="00ED28CC" w:rsidRPr="00ED28CC" w:rsidRDefault="00ED28CC" w:rsidP="00ED28CC">
            <w:pPr>
              <w:pStyle w:val="TAC"/>
              <w:rPr>
                <w:sz w:val="16"/>
                <w:szCs w:val="16"/>
              </w:rPr>
            </w:pPr>
            <w:r w:rsidRPr="00ED28CC">
              <w:rPr>
                <w:sz w:val="16"/>
                <w:szCs w:val="16"/>
              </w:rPr>
              <w:t>16.8.0</w:t>
            </w:r>
          </w:p>
        </w:tc>
      </w:tr>
      <w:tr w:rsidR="00ED28CC" w14:paraId="1F3440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B15" w14:textId="4D5AAE4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AA266" w14:textId="2ADD0EE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4C9A5" w14:textId="23D0CBDE"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88752" w14:textId="5320995F" w:rsidR="00ED28CC" w:rsidRPr="00ED28CC" w:rsidRDefault="00ED28CC" w:rsidP="00ED28CC">
            <w:pPr>
              <w:pStyle w:val="TAL"/>
              <w:rPr>
                <w:rFonts w:cs="Arial"/>
                <w:sz w:val="16"/>
                <w:szCs w:val="16"/>
              </w:rPr>
            </w:pPr>
            <w:r w:rsidRPr="00ED28CC">
              <w:rPr>
                <w:sz w:val="16"/>
                <w:szCs w:val="16"/>
              </w:rPr>
              <w:t>2099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4076" w14:textId="24A8C0B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1C961" w14:textId="78F5A88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77843" w14:textId="7267383D" w:rsidR="00ED28CC" w:rsidRPr="00ED28CC" w:rsidRDefault="00ED28CC" w:rsidP="00ED28CC">
            <w:pPr>
              <w:pStyle w:val="TAL"/>
              <w:rPr>
                <w:rFonts w:cs="Arial"/>
                <w:sz w:val="16"/>
                <w:szCs w:val="16"/>
              </w:rPr>
            </w:pPr>
            <w:r w:rsidRPr="00ED28CC">
              <w:rPr>
                <w:sz w:val="16"/>
                <w:szCs w:val="16"/>
              </w:rPr>
              <w:t>CR on CSI-RS measurement window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7D14" w14:textId="095AD11F" w:rsidR="00ED28CC" w:rsidRPr="00ED28CC" w:rsidRDefault="00ED28CC" w:rsidP="00ED28CC">
            <w:pPr>
              <w:pStyle w:val="TAC"/>
              <w:rPr>
                <w:sz w:val="16"/>
                <w:szCs w:val="16"/>
              </w:rPr>
            </w:pPr>
            <w:r w:rsidRPr="00ED28CC">
              <w:rPr>
                <w:sz w:val="16"/>
                <w:szCs w:val="16"/>
              </w:rPr>
              <w:t>16.8.0</w:t>
            </w:r>
          </w:p>
        </w:tc>
      </w:tr>
      <w:tr w:rsidR="00ED28CC" w14:paraId="471952C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A7F9AE" w14:textId="7D91420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25AEE" w14:textId="489DFF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74AAE" w14:textId="1C29D94B"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8D68C" w14:textId="034E6B62" w:rsidR="00ED28CC" w:rsidRPr="00ED28CC" w:rsidRDefault="00ED28CC" w:rsidP="00ED28CC">
            <w:pPr>
              <w:pStyle w:val="TAL"/>
              <w:rPr>
                <w:rFonts w:cs="Arial"/>
                <w:sz w:val="16"/>
                <w:szCs w:val="16"/>
              </w:rPr>
            </w:pPr>
            <w:r w:rsidRPr="00ED28CC">
              <w:rPr>
                <w:sz w:val="16"/>
                <w:szCs w:val="16"/>
              </w:rPr>
              <w:t>2104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6A77" w14:textId="727A2E4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01426" w14:textId="544EED1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C2A89" w14:textId="77777777" w:rsidR="005A6D39" w:rsidRDefault="00ED28CC" w:rsidP="00DF3EA7">
            <w:pPr>
              <w:pStyle w:val="TAL"/>
              <w:rPr>
                <w:sz w:val="16"/>
                <w:szCs w:val="16"/>
              </w:rPr>
            </w:pPr>
            <w:r w:rsidRPr="00ED28CC">
              <w:rPr>
                <w:sz w:val="16"/>
                <w:szCs w:val="16"/>
              </w:rPr>
              <w:t>Big CR 38.133: Introduction of Rel-16 MR-DC Direct SCell activation and SCell dormancy RRM performance requirements</w:t>
            </w:r>
          </w:p>
          <w:p w14:paraId="7D18A0D5" w14:textId="77777777" w:rsidR="00871A66" w:rsidRPr="00871A66" w:rsidRDefault="00871A66" w:rsidP="00871A66">
            <w:pPr>
              <w:keepNext/>
              <w:keepLines/>
              <w:spacing w:after="0"/>
              <w:ind w:left="851" w:hanging="851"/>
              <w:rPr>
                <w:rFonts w:ascii="Arial" w:hAnsi="Arial"/>
                <w:sz w:val="16"/>
                <w:szCs w:val="16"/>
              </w:rPr>
            </w:pPr>
            <w:r w:rsidRPr="00871A66">
              <w:rPr>
                <w:rFonts w:ascii="Arial" w:hAnsi="Arial"/>
                <w:sz w:val="16"/>
                <w:szCs w:val="16"/>
              </w:rPr>
              <w:t>NOTE</w:t>
            </w:r>
            <w:r w:rsidRPr="00871A66">
              <w:rPr>
                <w:rFonts w:ascii="Arial" w:hAnsi="Arial" w:cs="Arial"/>
                <w:sz w:val="16"/>
                <w:szCs w:val="16"/>
              </w:rPr>
              <w:tab/>
              <w:t>Part of the CR</w:t>
            </w:r>
            <w:r w:rsidRPr="00871A66">
              <w:rPr>
                <w:rFonts w:ascii="Arial" w:hAnsi="Arial"/>
                <w:sz w:val="16"/>
                <w:szCs w:val="16"/>
              </w:rPr>
              <w:t xml:space="preserve"> is not implemented because CCR.2.3 TDD” are already exist</w:t>
            </w:r>
          </w:p>
          <w:p w14:paraId="7161C321" w14:textId="140FA791" w:rsidR="00871A66" w:rsidRPr="00DF3EA7" w:rsidRDefault="00871A66" w:rsidP="00DF3EA7">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B436" w14:textId="7C154AC1" w:rsidR="00ED28CC" w:rsidRPr="00ED28CC" w:rsidRDefault="00ED28CC" w:rsidP="00ED28CC">
            <w:pPr>
              <w:pStyle w:val="TAC"/>
              <w:rPr>
                <w:sz w:val="16"/>
                <w:szCs w:val="16"/>
              </w:rPr>
            </w:pPr>
            <w:r w:rsidRPr="00ED28CC">
              <w:rPr>
                <w:sz w:val="16"/>
                <w:szCs w:val="16"/>
              </w:rPr>
              <w:t>16.8.0</w:t>
            </w:r>
          </w:p>
        </w:tc>
      </w:tr>
      <w:tr w:rsidR="00ED28CC" w14:paraId="3CB99D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88BFD5" w14:textId="706EE4C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422AC" w14:textId="694CB3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30795" w14:textId="0C81DD5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6DCEF" w14:textId="72EA1684" w:rsidR="00ED28CC" w:rsidRPr="00ED28CC" w:rsidRDefault="00ED28CC" w:rsidP="00ED28CC">
            <w:pPr>
              <w:pStyle w:val="TAL"/>
              <w:rPr>
                <w:rFonts w:cs="Arial"/>
                <w:sz w:val="16"/>
                <w:szCs w:val="16"/>
              </w:rPr>
            </w:pPr>
            <w:r w:rsidRPr="00ED28CC">
              <w:rPr>
                <w:sz w:val="16"/>
                <w:szCs w:val="16"/>
              </w:rPr>
              <w:t>2110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95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C4AFC" w14:textId="196EC8A1"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563A9" w14:textId="095CBEEB" w:rsidR="00ED28CC" w:rsidRPr="00ED28CC" w:rsidRDefault="00ED28CC" w:rsidP="00ED28CC">
            <w:pPr>
              <w:pStyle w:val="TAL"/>
              <w:rPr>
                <w:rFonts w:cs="Arial"/>
                <w:sz w:val="16"/>
                <w:szCs w:val="16"/>
              </w:rPr>
            </w:pPr>
            <w:r w:rsidRPr="00ED28CC">
              <w:rPr>
                <w:sz w:val="16"/>
                <w:szCs w:val="16"/>
              </w:rPr>
              <w:t>CR on NR-DC PSCell addition and release delay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D3A7C" w14:textId="57E1CCAB" w:rsidR="00ED28CC" w:rsidRPr="00ED28CC" w:rsidRDefault="00ED28CC" w:rsidP="00ED28CC">
            <w:pPr>
              <w:pStyle w:val="TAC"/>
              <w:rPr>
                <w:sz w:val="16"/>
                <w:szCs w:val="16"/>
              </w:rPr>
            </w:pPr>
            <w:r w:rsidRPr="00ED28CC">
              <w:rPr>
                <w:sz w:val="16"/>
                <w:szCs w:val="16"/>
              </w:rPr>
              <w:t>16.8.0</w:t>
            </w:r>
          </w:p>
        </w:tc>
      </w:tr>
      <w:tr w:rsidR="00ED28CC" w14:paraId="7EB794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B2596" w14:textId="3E85F81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DBCDE" w14:textId="348A7F2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34E2B" w14:textId="6D14932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A7FF7" w14:textId="4A1399EF" w:rsidR="00ED28CC" w:rsidRPr="00ED28CC" w:rsidRDefault="00ED28CC" w:rsidP="00ED28CC">
            <w:pPr>
              <w:pStyle w:val="TAL"/>
              <w:rPr>
                <w:rFonts w:cs="Arial"/>
                <w:sz w:val="16"/>
                <w:szCs w:val="16"/>
              </w:rPr>
            </w:pPr>
            <w:r w:rsidRPr="00ED28CC">
              <w:rPr>
                <w:sz w:val="16"/>
                <w:szCs w:val="16"/>
              </w:rPr>
              <w:t>2113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C175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88B79" w14:textId="6D0550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6824" w14:textId="461503BB" w:rsidR="00ED28CC" w:rsidRPr="00ED28CC" w:rsidRDefault="00ED28CC" w:rsidP="00ED28CC">
            <w:pPr>
              <w:pStyle w:val="TAL"/>
              <w:rPr>
                <w:rFonts w:cs="Arial"/>
                <w:sz w:val="16"/>
                <w:szCs w:val="16"/>
              </w:rPr>
            </w:pPr>
            <w:r w:rsidRPr="00ED28CC">
              <w:rPr>
                <w:sz w:val="16"/>
                <w:szCs w:val="16"/>
              </w:rPr>
              <w:t>Maintenance CR for RRM test cases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6F5FB" w14:textId="0C758E05" w:rsidR="00ED28CC" w:rsidRPr="00ED28CC" w:rsidRDefault="00ED28CC" w:rsidP="00ED28CC">
            <w:pPr>
              <w:pStyle w:val="TAC"/>
              <w:rPr>
                <w:sz w:val="16"/>
                <w:szCs w:val="16"/>
              </w:rPr>
            </w:pPr>
            <w:r w:rsidRPr="00ED28CC">
              <w:rPr>
                <w:sz w:val="16"/>
                <w:szCs w:val="16"/>
              </w:rPr>
              <w:t>16.8.0</w:t>
            </w:r>
          </w:p>
        </w:tc>
      </w:tr>
      <w:tr w:rsidR="00ED28CC" w14:paraId="19794B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BFFF18" w14:textId="403C4F2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2870" w14:textId="64B6A65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E4008" w14:textId="495DABB0"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B499A" w14:textId="7FF4B112" w:rsidR="00ED28CC" w:rsidRPr="00ED28CC" w:rsidRDefault="00ED28CC" w:rsidP="00ED28CC">
            <w:pPr>
              <w:pStyle w:val="TAL"/>
              <w:rPr>
                <w:rFonts w:cs="Arial"/>
                <w:sz w:val="16"/>
                <w:szCs w:val="16"/>
              </w:rPr>
            </w:pPr>
            <w:r w:rsidRPr="00ED28CC">
              <w:rPr>
                <w:sz w:val="16"/>
                <w:szCs w:val="16"/>
              </w:rPr>
              <w:t>2115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3527E" w14:textId="6939F0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0726F" w14:textId="6ED047E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76649" w14:textId="4232D5E2" w:rsidR="00ED28CC" w:rsidRDefault="00ED28CC" w:rsidP="00ED28CC">
            <w:pPr>
              <w:pStyle w:val="TAL"/>
              <w:rPr>
                <w:sz w:val="16"/>
                <w:szCs w:val="16"/>
              </w:rPr>
            </w:pPr>
            <w:r w:rsidRPr="00ED28CC">
              <w:rPr>
                <w:sz w:val="16"/>
                <w:szCs w:val="16"/>
              </w:rPr>
              <w:t>CR on RRC-based BWP switch on multiple CCs in Rel16</w:t>
            </w:r>
            <w:r w:rsidR="008600E6">
              <w:rPr>
                <w:sz w:val="16"/>
                <w:szCs w:val="16"/>
              </w:rPr>
              <w:t xml:space="preserve"> </w:t>
            </w:r>
          </w:p>
          <w:p w14:paraId="2882CAD1" w14:textId="2B1EC377"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corresponding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7A22" w14:textId="14D61DC0" w:rsidR="00ED28CC" w:rsidRPr="00ED28CC" w:rsidRDefault="00ED28CC" w:rsidP="00ED28CC">
            <w:pPr>
              <w:pStyle w:val="TAC"/>
              <w:rPr>
                <w:sz w:val="16"/>
                <w:szCs w:val="16"/>
              </w:rPr>
            </w:pPr>
            <w:r w:rsidRPr="00ED28CC">
              <w:rPr>
                <w:sz w:val="16"/>
                <w:szCs w:val="16"/>
              </w:rPr>
              <w:t>16.8.0</w:t>
            </w:r>
          </w:p>
        </w:tc>
      </w:tr>
      <w:tr w:rsidR="008600E6" w14:paraId="1053D9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B703C9" w14:textId="50970ACC" w:rsidR="008600E6" w:rsidRPr="008600E6" w:rsidRDefault="008600E6" w:rsidP="008600E6">
            <w:pPr>
              <w:pStyle w:val="TAC"/>
              <w:rPr>
                <w:sz w:val="16"/>
                <w:szCs w:val="16"/>
              </w:rPr>
            </w:pPr>
            <w:r w:rsidRPr="008600E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912E5" w14:textId="4D8610DF" w:rsidR="008600E6" w:rsidRPr="008600E6" w:rsidRDefault="008600E6" w:rsidP="008600E6">
            <w:pPr>
              <w:pStyle w:val="TAC"/>
              <w:rPr>
                <w:sz w:val="16"/>
                <w:szCs w:val="16"/>
              </w:rPr>
            </w:pPr>
            <w:r w:rsidRPr="008600E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6A752" w14:textId="7B668AB4" w:rsidR="008600E6" w:rsidRPr="008600E6" w:rsidRDefault="008600E6" w:rsidP="008600E6">
            <w:pPr>
              <w:pStyle w:val="TAC"/>
              <w:rPr>
                <w:sz w:val="16"/>
                <w:szCs w:val="16"/>
              </w:rPr>
            </w:pPr>
            <w:r w:rsidRPr="008600E6">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BD3F" w14:textId="1446700B" w:rsidR="008600E6" w:rsidRPr="008600E6" w:rsidRDefault="008600E6" w:rsidP="008600E6">
            <w:pPr>
              <w:pStyle w:val="TAL"/>
              <w:rPr>
                <w:sz w:val="16"/>
                <w:szCs w:val="16"/>
              </w:rPr>
            </w:pPr>
            <w:r w:rsidRPr="008600E6">
              <w:rPr>
                <w:sz w:val="16"/>
                <w:szCs w:val="16"/>
              </w:rPr>
              <w:t>2116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1E62B" w14:textId="77777777" w:rsidR="008600E6" w:rsidRPr="008600E6" w:rsidRDefault="008600E6" w:rsidP="008600E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AFA7" w14:textId="6D451755" w:rsidR="008600E6" w:rsidRPr="008600E6" w:rsidRDefault="008600E6" w:rsidP="008600E6">
            <w:pPr>
              <w:pStyle w:val="TAC"/>
              <w:rPr>
                <w:sz w:val="16"/>
                <w:szCs w:val="16"/>
              </w:rPr>
            </w:pPr>
            <w:r w:rsidRPr="008600E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A8459" w14:textId="62C40AC1" w:rsidR="008600E6" w:rsidRDefault="008600E6" w:rsidP="008600E6">
            <w:pPr>
              <w:pStyle w:val="TAL"/>
              <w:rPr>
                <w:sz w:val="16"/>
                <w:szCs w:val="16"/>
              </w:rPr>
            </w:pPr>
            <w:r w:rsidRPr="008600E6">
              <w:rPr>
                <w:sz w:val="16"/>
                <w:szCs w:val="16"/>
              </w:rPr>
              <w:t>CR on RRC-based BWP switch on multiple CCs in Rel17 - Cat A</w:t>
            </w:r>
          </w:p>
          <w:p w14:paraId="7C9A5DB3" w14:textId="067CDC41"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99988" w14:textId="3A5D23D0" w:rsidR="008600E6" w:rsidRPr="008600E6" w:rsidRDefault="008600E6" w:rsidP="008600E6">
            <w:pPr>
              <w:pStyle w:val="TAC"/>
              <w:rPr>
                <w:sz w:val="16"/>
                <w:szCs w:val="16"/>
              </w:rPr>
            </w:pPr>
            <w:r w:rsidRPr="008600E6">
              <w:rPr>
                <w:sz w:val="16"/>
                <w:szCs w:val="16"/>
              </w:rPr>
              <w:t>16.8.0</w:t>
            </w:r>
          </w:p>
        </w:tc>
      </w:tr>
      <w:tr w:rsidR="00ED28CC" w14:paraId="2200C1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74E38D" w14:textId="1ED37A4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A967A" w14:textId="3207D8F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BA2A2" w14:textId="205D2A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AF24D" w14:textId="4DB5EA7B" w:rsidR="00ED28CC" w:rsidRPr="00ED28CC" w:rsidRDefault="00ED28CC" w:rsidP="00ED28CC">
            <w:pPr>
              <w:pStyle w:val="TAL"/>
              <w:rPr>
                <w:rFonts w:cs="Arial"/>
                <w:sz w:val="16"/>
                <w:szCs w:val="16"/>
              </w:rPr>
            </w:pPr>
            <w:r w:rsidRPr="00ED28CC">
              <w:rPr>
                <w:sz w:val="16"/>
                <w:szCs w:val="16"/>
              </w:rPr>
              <w:t>2117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E3874" w14:textId="56F14C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8BB17" w14:textId="0204058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0E525A" w14:textId="7EB96AEF" w:rsidR="00ED28CC" w:rsidRPr="00ED28CC" w:rsidRDefault="00ED28CC" w:rsidP="00ED28CC">
            <w:pPr>
              <w:pStyle w:val="TAL"/>
              <w:rPr>
                <w:rFonts w:cs="Arial"/>
                <w:sz w:val="16"/>
                <w:szCs w:val="16"/>
              </w:rPr>
            </w:pPr>
            <w:r w:rsidRPr="00ED28CC">
              <w:rPr>
                <w:sz w:val="16"/>
                <w:szCs w:val="16"/>
              </w:rPr>
              <w:t>CR on test case for RRC-based BWP switch on multiple CCs - TC3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F6E0" w14:textId="35CA23EA" w:rsidR="00ED28CC" w:rsidRPr="00ED28CC" w:rsidRDefault="00ED28CC" w:rsidP="00ED28CC">
            <w:pPr>
              <w:pStyle w:val="TAC"/>
              <w:rPr>
                <w:sz w:val="16"/>
                <w:szCs w:val="16"/>
              </w:rPr>
            </w:pPr>
            <w:r w:rsidRPr="00ED28CC">
              <w:rPr>
                <w:sz w:val="16"/>
                <w:szCs w:val="16"/>
              </w:rPr>
              <w:t>16.8.0</w:t>
            </w:r>
          </w:p>
        </w:tc>
      </w:tr>
      <w:tr w:rsidR="00ED28CC" w14:paraId="2A7D9D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4FDF" w14:textId="721AE19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32DE01" w14:textId="0C4CDBE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B847D" w14:textId="314630C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64C2" w14:textId="6F5417AD" w:rsidR="00ED28CC" w:rsidRPr="00ED28CC" w:rsidRDefault="00ED28CC" w:rsidP="00ED28CC">
            <w:pPr>
              <w:pStyle w:val="TAL"/>
              <w:rPr>
                <w:rFonts w:cs="Arial"/>
                <w:sz w:val="16"/>
                <w:szCs w:val="16"/>
              </w:rPr>
            </w:pPr>
            <w:r w:rsidRPr="00ED28CC">
              <w:rPr>
                <w:sz w:val="16"/>
                <w:szCs w:val="16"/>
              </w:rPr>
              <w:t>2122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44CE8" w14:textId="081D44A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71F5E" w14:textId="65E0A94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B571B" w14:textId="2A483FD9" w:rsidR="00ED28CC" w:rsidRPr="00ED28CC" w:rsidRDefault="00ED28CC" w:rsidP="00ED28CC">
            <w:pPr>
              <w:pStyle w:val="TAL"/>
              <w:rPr>
                <w:rFonts w:cs="Arial"/>
                <w:sz w:val="16"/>
                <w:szCs w:val="16"/>
              </w:rPr>
            </w:pPr>
            <w:r w:rsidRPr="00ED28CC">
              <w:rPr>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96752" w14:textId="26D08992" w:rsidR="00ED28CC" w:rsidRPr="00ED28CC" w:rsidRDefault="00ED28CC" w:rsidP="00ED28CC">
            <w:pPr>
              <w:pStyle w:val="TAC"/>
              <w:rPr>
                <w:sz w:val="16"/>
                <w:szCs w:val="16"/>
              </w:rPr>
            </w:pPr>
            <w:r w:rsidRPr="00ED28CC">
              <w:rPr>
                <w:sz w:val="16"/>
                <w:szCs w:val="16"/>
              </w:rPr>
              <w:t>16.8.0</w:t>
            </w:r>
          </w:p>
        </w:tc>
      </w:tr>
      <w:tr w:rsidR="00ED28CC" w14:paraId="145B1C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174E2B" w14:textId="7B9D37E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E8A50" w14:textId="5976BD4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ACC57F" w14:textId="6CCB17F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1A04F" w14:textId="76CB732A" w:rsidR="00ED28CC" w:rsidRPr="00ED28CC" w:rsidRDefault="00ED28CC" w:rsidP="00ED28CC">
            <w:pPr>
              <w:pStyle w:val="TAL"/>
              <w:rPr>
                <w:rFonts w:cs="Arial"/>
                <w:sz w:val="16"/>
                <w:szCs w:val="16"/>
              </w:rPr>
            </w:pPr>
            <w:r w:rsidRPr="00ED28CC">
              <w:rPr>
                <w:sz w:val="16"/>
                <w:szCs w:val="16"/>
              </w:rPr>
              <w:t>2126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C441" w14:textId="760E190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8A503" w14:textId="15E3FF3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F5529" w14:textId="30C62666" w:rsidR="00ED28CC" w:rsidRPr="00ED28CC" w:rsidRDefault="00ED28CC" w:rsidP="00ED28CC">
            <w:pPr>
              <w:pStyle w:val="TAL"/>
              <w:rPr>
                <w:rFonts w:cs="Arial"/>
                <w:sz w:val="16"/>
                <w:szCs w:val="16"/>
              </w:rPr>
            </w:pPr>
            <w:r w:rsidRPr="00ED28CC">
              <w:rPr>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2BD0B" w14:textId="293A7D68" w:rsidR="00ED28CC" w:rsidRPr="00ED28CC" w:rsidRDefault="00ED28CC" w:rsidP="00ED28CC">
            <w:pPr>
              <w:pStyle w:val="TAC"/>
              <w:rPr>
                <w:sz w:val="16"/>
                <w:szCs w:val="16"/>
              </w:rPr>
            </w:pPr>
            <w:r w:rsidRPr="00ED28CC">
              <w:rPr>
                <w:sz w:val="16"/>
                <w:szCs w:val="16"/>
              </w:rPr>
              <w:t>16.8.0</w:t>
            </w:r>
          </w:p>
        </w:tc>
      </w:tr>
      <w:tr w:rsidR="00ED28CC" w14:paraId="4B78F2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6E801C" w14:textId="3B496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56C64" w14:textId="0AFF322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C1757" w14:textId="4663435C"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245E" w14:textId="66C36FD8" w:rsidR="00ED28CC" w:rsidRPr="00ED28CC" w:rsidRDefault="00ED28CC" w:rsidP="00ED28CC">
            <w:pPr>
              <w:pStyle w:val="TAL"/>
              <w:rPr>
                <w:rFonts w:cs="Arial"/>
                <w:sz w:val="16"/>
                <w:szCs w:val="16"/>
              </w:rPr>
            </w:pPr>
            <w:r w:rsidRPr="00ED28CC">
              <w:rPr>
                <w:sz w:val="16"/>
                <w:szCs w:val="16"/>
              </w:rPr>
              <w:t>2128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81A16" w14:textId="72A6A38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DCC6F" w14:textId="7DDB9D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7D56" w14:textId="3CBBE43B" w:rsidR="00ED28CC" w:rsidRPr="00ED28CC" w:rsidRDefault="00ED28CC" w:rsidP="00ED28CC">
            <w:pPr>
              <w:pStyle w:val="TAL"/>
              <w:rPr>
                <w:rFonts w:cs="Arial"/>
                <w:sz w:val="16"/>
                <w:szCs w:val="16"/>
              </w:rPr>
            </w:pPr>
            <w:r w:rsidRPr="00ED28CC">
              <w:rPr>
                <w:sz w:val="16"/>
                <w:szCs w:val="16"/>
              </w:rPr>
              <w:t>CR to TS 38.133: Adding conditions for L1-SINR reporting (Annex 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433B" w14:textId="7BF76B24" w:rsidR="00ED28CC" w:rsidRPr="00ED28CC" w:rsidRDefault="00ED28CC" w:rsidP="00ED28CC">
            <w:pPr>
              <w:pStyle w:val="TAC"/>
              <w:rPr>
                <w:sz w:val="16"/>
                <w:szCs w:val="16"/>
              </w:rPr>
            </w:pPr>
            <w:r w:rsidRPr="00ED28CC">
              <w:rPr>
                <w:sz w:val="16"/>
                <w:szCs w:val="16"/>
              </w:rPr>
              <w:t>16.8.0</w:t>
            </w:r>
          </w:p>
        </w:tc>
      </w:tr>
      <w:tr w:rsidR="00ED28CC" w14:paraId="3C2890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C3A48B" w14:textId="7B3396E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79F" w14:textId="0531C1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EA168" w14:textId="691BF829"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2FA08" w14:textId="6D39DBA8" w:rsidR="00ED28CC" w:rsidRPr="00ED28CC" w:rsidRDefault="00ED28CC" w:rsidP="00ED28CC">
            <w:pPr>
              <w:pStyle w:val="TAL"/>
              <w:rPr>
                <w:rFonts w:cs="Arial"/>
                <w:sz w:val="16"/>
                <w:szCs w:val="16"/>
              </w:rPr>
            </w:pPr>
            <w:r w:rsidRPr="00ED28CC">
              <w:rPr>
                <w:sz w:val="16"/>
                <w:szCs w:val="16"/>
              </w:rPr>
              <w:t>2130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EA48" w14:textId="5FACBD9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EC325" w14:textId="00F1D9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12701" w14:textId="0F2F88B9" w:rsidR="00ED28CC" w:rsidRPr="00ED28CC" w:rsidRDefault="00ED28CC" w:rsidP="00ED28CC">
            <w:pPr>
              <w:pStyle w:val="TAL"/>
              <w:rPr>
                <w:rFonts w:cs="Arial"/>
                <w:sz w:val="16"/>
                <w:szCs w:val="16"/>
              </w:rPr>
            </w:pPr>
            <w:r w:rsidRPr="00ED28CC">
              <w:rPr>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0C8E" w14:textId="5DD62C4D" w:rsidR="00ED28CC" w:rsidRPr="00ED28CC" w:rsidRDefault="00ED28CC" w:rsidP="00ED28CC">
            <w:pPr>
              <w:pStyle w:val="TAC"/>
              <w:rPr>
                <w:sz w:val="16"/>
                <w:szCs w:val="16"/>
              </w:rPr>
            </w:pPr>
            <w:r w:rsidRPr="00ED28CC">
              <w:rPr>
                <w:sz w:val="16"/>
                <w:szCs w:val="16"/>
              </w:rPr>
              <w:t>16.8.0</w:t>
            </w:r>
          </w:p>
        </w:tc>
      </w:tr>
      <w:tr w:rsidR="00ED28CC" w14:paraId="7F3D11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3AAF7E" w14:textId="60DE65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708F" w14:textId="4EDF3C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C9D41F" w14:textId="710C31A1" w:rsidR="00ED28CC" w:rsidRPr="00ED28CC" w:rsidRDefault="00ED28CC" w:rsidP="00ED28CC">
            <w:pPr>
              <w:pStyle w:val="TAC"/>
              <w:rPr>
                <w:rFonts w:cs="Arial"/>
                <w:sz w:val="16"/>
                <w:szCs w:val="16"/>
              </w:rPr>
            </w:pPr>
            <w:r w:rsidRPr="00ED28CC">
              <w:rPr>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B8F9D" w14:textId="5926F5E2" w:rsidR="00ED28CC" w:rsidRPr="00ED28CC" w:rsidRDefault="00ED28CC" w:rsidP="00ED28CC">
            <w:pPr>
              <w:pStyle w:val="TAL"/>
              <w:rPr>
                <w:rFonts w:cs="Arial"/>
                <w:sz w:val="16"/>
                <w:szCs w:val="16"/>
              </w:rPr>
            </w:pPr>
            <w:r w:rsidRPr="00ED28CC">
              <w:rPr>
                <w:sz w:val="16"/>
                <w:szCs w:val="16"/>
              </w:rPr>
              <w:t>2138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158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207" w14:textId="46B3D6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196CF8" w14:textId="2D9CDA27" w:rsidR="00ED28CC" w:rsidRPr="00ED28CC" w:rsidRDefault="00ED28CC" w:rsidP="00ED28CC">
            <w:pPr>
              <w:pStyle w:val="TAL"/>
              <w:rPr>
                <w:rFonts w:cs="Arial"/>
                <w:sz w:val="16"/>
                <w:szCs w:val="16"/>
              </w:rPr>
            </w:pPr>
            <w:r w:rsidRPr="00ED28CC">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64B8C" w14:textId="7C6E7949" w:rsidR="00ED28CC" w:rsidRPr="00ED28CC" w:rsidRDefault="00ED28CC" w:rsidP="00ED28CC">
            <w:pPr>
              <w:pStyle w:val="TAC"/>
              <w:rPr>
                <w:sz w:val="16"/>
                <w:szCs w:val="16"/>
              </w:rPr>
            </w:pPr>
            <w:r w:rsidRPr="00ED28CC">
              <w:rPr>
                <w:sz w:val="16"/>
                <w:szCs w:val="16"/>
              </w:rPr>
              <w:t>16.8.0</w:t>
            </w:r>
          </w:p>
        </w:tc>
      </w:tr>
      <w:tr w:rsidR="00ED28CC" w14:paraId="58D24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4F94" w14:textId="652810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0C2B3" w14:textId="4CFF231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A1003" w14:textId="7BD8ED8A"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52BC3" w14:textId="7C319FFD" w:rsidR="00ED28CC" w:rsidRPr="00ED28CC" w:rsidRDefault="00ED28CC" w:rsidP="00ED28CC">
            <w:pPr>
              <w:pStyle w:val="TAL"/>
              <w:rPr>
                <w:rFonts w:cs="Arial"/>
                <w:sz w:val="16"/>
                <w:szCs w:val="16"/>
              </w:rPr>
            </w:pPr>
            <w:r w:rsidRPr="00ED28CC">
              <w:rPr>
                <w:sz w:val="16"/>
                <w:szCs w:val="16"/>
              </w:rPr>
              <w:t>2140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CCE86" w14:textId="16D3A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E018" w14:textId="4FBF393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0C465" w14:textId="7569E5CD" w:rsidR="00ED28CC" w:rsidRPr="00ED28CC" w:rsidRDefault="00ED28CC" w:rsidP="00ED28CC">
            <w:pPr>
              <w:pStyle w:val="TAL"/>
              <w:rPr>
                <w:rFonts w:cs="Arial"/>
                <w:sz w:val="16"/>
                <w:szCs w:val="16"/>
              </w:rPr>
            </w:pPr>
            <w:r w:rsidRPr="00ED28CC">
              <w:rPr>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B4211" w14:textId="352FD444" w:rsidR="00ED28CC" w:rsidRPr="00ED28CC" w:rsidRDefault="00ED28CC" w:rsidP="00ED28CC">
            <w:pPr>
              <w:pStyle w:val="TAC"/>
              <w:rPr>
                <w:sz w:val="16"/>
                <w:szCs w:val="16"/>
              </w:rPr>
            </w:pPr>
            <w:r w:rsidRPr="00ED28CC">
              <w:rPr>
                <w:sz w:val="16"/>
                <w:szCs w:val="16"/>
              </w:rPr>
              <w:t>16.8.0</w:t>
            </w:r>
          </w:p>
        </w:tc>
      </w:tr>
      <w:tr w:rsidR="00ED28CC" w14:paraId="245AA6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A6DA13" w14:textId="72F3160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8BDB4" w14:textId="72A10C7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28214" w14:textId="4C1DB14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EB05" w14:textId="7602B9DC" w:rsidR="00ED28CC" w:rsidRPr="00ED28CC" w:rsidRDefault="00ED28CC" w:rsidP="00ED28CC">
            <w:pPr>
              <w:pStyle w:val="TAL"/>
              <w:rPr>
                <w:rFonts w:cs="Arial"/>
                <w:sz w:val="16"/>
                <w:szCs w:val="16"/>
              </w:rPr>
            </w:pPr>
            <w:r w:rsidRPr="00ED28CC">
              <w:rPr>
                <w:sz w:val="16"/>
                <w:szCs w:val="16"/>
              </w:rPr>
              <w:t>2142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8E9AC" w14:textId="61A126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93091" w14:textId="7E55C17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16A6" w14:textId="7AA1EF4B" w:rsidR="00ED28CC" w:rsidRPr="00ED28CC" w:rsidRDefault="00ED28CC" w:rsidP="00ED28CC">
            <w:pPr>
              <w:pStyle w:val="TAL"/>
              <w:rPr>
                <w:rFonts w:cs="Arial"/>
                <w:sz w:val="16"/>
                <w:szCs w:val="16"/>
              </w:rPr>
            </w:pPr>
            <w:r w:rsidRPr="00ED28CC">
              <w:rPr>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6AE55" w14:textId="06EEFA2A" w:rsidR="00ED28CC" w:rsidRPr="00ED28CC" w:rsidRDefault="00ED28CC" w:rsidP="00ED28CC">
            <w:pPr>
              <w:pStyle w:val="TAC"/>
              <w:rPr>
                <w:sz w:val="16"/>
                <w:szCs w:val="16"/>
              </w:rPr>
            </w:pPr>
            <w:r w:rsidRPr="00ED28CC">
              <w:rPr>
                <w:sz w:val="16"/>
                <w:szCs w:val="16"/>
              </w:rPr>
              <w:t>16.8.0</w:t>
            </w:r>
          </w:p>
        </w:tc>
      </w:tr>
      <w:tr w:rsidR="00ED28CC" w14:paraId="5EE165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1433F" w14:textId="276830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DB1C2" w14:textId="630F432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95291" w14:textId="2A27E60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15E84" w14:textId="3AECE846" w:rsidR="00ED28CC" w:rsidRPr="00ED28CC" w:rsidRDefault="00ED28CC" w:rsidP="00ED28CC">
            <w:pPr>
              <w:pStyle w:val="TAL"/>
              <w:rPr>
                <w:rFonts w:cs="Arial"/>
                <w:sz w:val="16"/>
                <w:szCs w:val="16"/>
              </w:rPr>
            </w:pPr>
            <w:r w:rsidRPr="00ED28CC">
              <w:rPr>
                <w:sz w:val="16"/>
                <w:szCs w:val="16"/>
              </w:rPr>
              <w:t>2144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3BFA1" w14:textId="2D9795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B3683" w14:textId="2B55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7342D" w14:textId="3165F9F9" w:rsidR="00ED28CC" w:rsidRPr="00ED28CC" w:rsidRDefault="00ED28CC" w:rsidP="00ED28CC">
            <w:pPr>
              <w:pStyle w:val="TAL"/>
              <w:rPr>
                <w:rFonts w:cs="Arial"/>
                <w:sz w:val="16"/>
                <w:szCs w:val="16"/>
              </w:rPr>
            </w:pPr>
            <w:r w:rsidRPr="00ED28CC">
              <w:rPr>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99477" w14:textId="18FFDF59" w:rsidR="00ED28CC" w:rsidRPr="00ED28CC" w:rsidRDefault="00ED28CC" w:rsidP="00ED28CC">
            <w:pPr>
              <w:pStyle w:val="TAC"/>
              <w:rPr>
                <w:sz w:val="16"/>
                <w:szCs w:val="16"/>
              </w:rPr>
            </w:pPr>
            <w:r w:rsidRPr="00ED28CC">
              <w:rPr>
                <w:sz w:val="16"/>
                <w:szCs w:val="16"/>
              </w:rPr>
              <w:t>16.8.0</w:t>
            </w:r>
          </w:p>
        </w:tc>
      </w:tr>
      <w:tr w:rsidR="00ED28CC" w14:paraId="35F570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F48324" w14:textId="5B8F91A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7AA3C" w14:textId="2DD3516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A9571" w14:textId="57AFD16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3DB22" w14:textId="1CBC990C" w:rsidR="00ED28CC" w:rsidRPr="00ED28CC" w:rsidRDefault="00ED28CC" w:rsidP="00ED28CC">
            <w:pPr>
              <w:pStyle w:val="TAL"/>
              <w:rPr>
                <w:rFonts w:cs="Arial"/>
                <w:sz w:val="16"/>
                <w:szCs w:val="16"/>
              </w:rPr>
            </w:pPr>
            <w:r w:rsidRPr="00ED28CC">
              <w:rPr>
                <w:sz w:val="16"/>
                <w:szCs w:val="16"/>
              </w:rPr>
              <w:t>2146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A5AFA" w14:textId="0A4825F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1086E" w14:textId="0CE669C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D351B" w14:textId="30338453" w:rsidR="00ED28CC" w:rsidRPr="00ED28CC" w:rsidRDefault="00ED28CC" w:rsidP="00ED28CC">
            <w:pPr>
              <w:pStyle w:val="TAL"/>
              <w:rPr>
                <w:rFonts w:cs="Arial"/>
                <w:sz w:val="16"/>
                <w:szCs w:val="16"/>
              </w:rPr>
            </w:pPr>
            <w:r w:rsidRPr="00ED28CC">
              <w:rPr>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B4225" w14:textId="2B2814C0" w:rsidR="00ED28CC" w:rsidRPr="00ED28CC" w:rsidRDefault="00ED28CC" w:rsidP="00ED28CC">
            <w:pPr>
              <w:pStyle w:val="TAC"/>
              <w:rPr>
                <w:sz w:val="16"/>
                <w:szCs w:val="16"/>
              </w:rPr>
            </w:pPr>
            <w:r w:rsidRPr="00ED28CC">
              <w:rPr>
                <w:sz w:val="16"/>
                <w:szCs w:val="16"/>
              </w:rPr>
              <w:t>16.8.0</w:t>
            </w:r>
          </w:p>
        </w:tc>
      </w:tr>
      <w:tr w:rsidR="00ED28CC" w14:paraId="1C7FAD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EA4116" w14:textId="1EE72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FA741" w14:textId="25CDE5A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066A4" w14:textId="0F019E8F" w:rsidR="00ED28CC" w:rsidRPr="00ED28CC" w:rsidRDefault="00ED28CC" w:rsidP="00ED28CC">
            <w:pPr>
              <w:pStyle w:val="TAC"/>
              <w:rPr>
                <w:rFonts w:cs="Arial"/>
                <w:sz w:val="16"/>
                <w:szCs w:val="16"/>
              </w:rPr>
            </w:pPr>
            <w:r w:rsidRPr="00ED28CC">
              <w:rPr>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E8F80" w14:textId="7E759FDB" w:rsidR="00ED28CC" w:rsidRPr="00ED28CC" w:rsidRDefault="00ED28CC" w:rsidP="00ED28CC">
            <w:pPr>
              <w:pStyle w:val="TAL"/>
              <w:rPr>
                <w:rFonts w:cs="Arial"/>
                <w:sz w:val="16"/>
                <w:szCs w:val="16"/>
              </w:rPr>
            </w:pPr>
            <w:r w:rsidRPr="00ED28CC">
              <w:rPr>
                <w:sz w:val="16"/>
                <w:szCs w:val="16"/>
              </w:rPr>
              <w:t>2148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3E6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02D75" w14:textId="018292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C9CED" w14:textId="436826D7" w:rsidR="00ED28CC" w:rsidRPr="00ED28CC" w:rsidRDefault="00ED28CC" w:rsidP="00ED28CC">
            <w:pPr>
              <w:pStyle w:val="TAL"/>
              <w:rPr>
                <w:rFonts w:cs="Arial"/>
                <w:sz w:val="16"/>
                <w:szCs w:val="16"/>
              </w:rPr>
            </w:pPr>
            <w:r w:rsidRPr="00ED28CC">
              <w:rPr>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CE526" w14:textId="3BB0E52A" w:rsidR="00ED28CC" w:rsidRPr="00ED28CC" w:rsidRDefault="00ED28CC" w:rsidP="00ED28CC">
            <w:pPr>
              <w:pStyle w:val="TAC"/>
              <w:rPr>
                <w:sz w:val="16"/>
                <w:szCs w:val="16"/>
              </w:rPr>
            </w:pPr>
            <w:r w:rsidRPr="00ED28CC">
              <w:rPr>
                <w:sz w:val="16"/>
                <w:szCs w:val="16"/>
              </w:rPr>
              <w:t>16.8.0</w:t>
            </w:r>
          </w:p>
        </w:tc>
      </w:tr>
      <w:tr w:rsidR="00ED28CC" w14:paraId="1F75E2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2A71FE" w14:textId="66EF4C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419BB" w14:textId="05576D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BE975" w14:textId="4C2C9FA0"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81521" w14:textId="093012FD" w:rsidR="00ED28CC" w:rsidRPr="00ED28CC" w:rsidRDefault="00ED28CC" w:rsidP="00ED28CC">
            <w:pPr>
              <w:pStyle w:val="TAL"/>
              <w:rPr>
                <w:rFonts w:cs="Arial"/>
                <w:sz w:val="16"/>
                <w:szCs w:val="16"/>
              </w:rPr>
            </w:pPr>
            <w:r w:rsidRPr="00ED28CC">
              <w:rPr>
                <w:sz w:val="16"/>
                <w:szCs w:val="16"/>
              </w:rPr>
              <w:t>2152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F74D7" w14:textId="1455209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64DA" w14:textId="20CF49E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3C5B5" w14:textId="0DA6D2E9" w:rsidR="00ED28CC" w:rsidRPr="00ED28CC" w:rsidRDefault="00ED28CC" w:rsidP="00ED28CC">
            <w:pPr>
              <w:pStyle w:val="TAL"/>
              <w:rPr>
                <w:rFonts w:cs="Arial"/>
                <w:sz w:val="16"/>
                <w:szCs w:val="16"/>
              </w:rPr>
            </w:pPr>
            <w:r w:rsidRPr="00ED28CC">
              <w:rPr>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4614F" w14:textId="0C5446D1" w:rsidR="00ED28CC" w:rsidRPr="00ED28CC" w:rsidRDefault="00ED28CC" w:rsidP="00ED28CC">
            <w:pPr>
              <w:pStyle w:val="TAC"/>
              <w:rPr>
                <w:sz w:val="16"/>
                <w:szCs w:val="16"/>
              </w:rPr>
            </w:pPr>
            <w:r w:rsidRPr="00ED28CC">
              <w:rPr>
                <w:sz w:val="16"/>
                <w:szCs w:val="16"/>
              </w:rPr>
              <w:t>16.8.0</w:t>
            </w:r>
          </w:p>
        </w:tc>
      </w:tr>
      <w:tr w:rsidR="00ED28CC" w14:paraId="5BA9D8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71AC77" w14:textId="061FD3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210D9" w14:textId="0DFD7E1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1079" w14:textId="66F4A87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DE246" w14:textId="4B5328B4" w:rsidR="00ED28CC" w:rsidRPr="00ED28CC" w:rsidRDefault="00ED28CC" w:rsidP="00ED28CC">
            <w:pPr>
              <w:pStyle w:val="TAL"/>
              <w:rPr>
                <w:rFonts w:cs="Arial"/>
                <w:sz w:val="16"/>
                <w:szCs w:val="16"/>
              </w:rPr>
            </w:pPr>
            <w:r w:rsidRPr="00ED28CC">
              <w:rPr>
                <w:sz w:val="16"/>
                <w:szCs w:val="16"/>
              </w:rPr>
              <w:t>2162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7BFC" w14:textId="504D544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7433E" w14:textId="41A7D41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B936B" w14:textId="53F5EF16" w:rsidR="00ED28CC" w:rsidRPr="00ED28CC" w:rsidRDefault="00ED28CC" w:rsidP="00ED28CC">
            <w:pPr>
              <w:pStyle w:val="TAL"/>
              <w:rPr>
                <w:rFonts w:cs="Arial"/>
                <w:sz w:val="16"/>
                <w:szCs w:val="16"/>
              </w:rPr>
            </w:pPr>
            <w:r w:rsidRPr="00ED28CC">
              <w:rPr>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326F2" w14:textId="182D6924" w:rsidR="00ED28CC" w:rsidRPr="00ED28CC" w:rsidRDefault="00ED28CC" w:rsidP="00ED28CC">
            <w:pPr>
              <w:pStyle w:val="TAC"/>
              <w:rPr>
                <w:sz w:val="16"/>
                <w:szCs w:val="16"/>
              </w:rPr>
            </w:pPr>
            <w:r w:rsidRPr="00ED28CC">
              <w:rPr>
                <w:sz w:val="16"/>
                <w:szCs w:val="16"/>
              </w:rPr>
              <w:t>16.8.0</w:t>
            </w:r>
          </w:p>
        </w:tc>
      </w:tr>
      <w:tr w:rsidR="00ED28CC" w14:paraId="1DEA0F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EEDD82" w14:textId="50DA2AB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47E12" w14:textId="5CA689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55B11" w14:textId="52F0F524"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95FC" w14:textId="5E80EA3F" w:rsidR="00ED28CC" w:rsidRPr="00ED28CC" w:rsidRDefault="00ED28CC" w:rsidP="00ED28CC">
            <w:pPr>
              <w:pStyle w:val="TAL"/>
              <w:rPr>
                <w:rFonts w:cs="Arial"/>
                <w:sz w:val="16"/>
                <w:szCs w:val="16"/>
              </w:rPr>
            </w:pPr>
            <w:r w:rsidRPr="00ED28CC">
              <w:rPr>
                <w:sz w:val="16"/>
                <w:szCs w:val="16"/>
              </w:rPr>
              <w:t>2164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DB34C" w14:textId="12A755F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40C7" w14:textId="3898DD5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5E7C9" w14:textId="1CE212E9" w:rsidR="00ED28CC" w:rsidRPr="00ED28CC" w:rsidRDefault="00ED28CC" w:rsidP="00ED28CC">
            <w:pPr>
              <w:pStyle w:val="TAL"/>
              <w:rPr>
                <w:rFonts w:cs="Arial"/>
                <w:sz w:val="16"/>
                <w:szCs w:val="16"/>
              </w:rPr>
            </w:pPr>
            <w:r w:rsidRPr="00ED28CC">
              <w:rPr>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9ED86" w14:textId="212739CF" w:rsidR="00ED28CC" w:rsidRPr="00ED28CC" w:rsidRDefault="00ED28CC" w:rsidP="00ED28CC">
            <w:pPr>
              <w:pStyle w:val="TAC"/>
              <w:rPr>
                <w:sz w:val="16"/>
                <w:szCs w:val="16"/>
              </w:rPr>
            </w:pPr>
            <w:r w:rsidRPr="00ED28CC">
              <w:rPr>
                <w:sz w:val="16"/>
                <w:szCs w:val="16"/>
              </w:rPr>
              <w:t>16.8.0</w:t>
            </w:r>
          </w:p>
        </w:tc>
      </w:tr>
      <w:tr w:rsidR="00ED28CC" w14:paraId="482498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F6A35" w14:textId="7BEF07D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A5449" w14:textId="1C0DE43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056F9" w14:textId="00F93A3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8238" w14:textId="5B6FFD77" w:rsidR="00ED28CC" w:rsidRPr="00ED28CC" w:rsidRDefault="00ED28CC" w:rsidP="00ED28CC">
            <w:pPr>
              <w:pStyle w:val="TAL"/>
              <w:rPr>
                <w:rFonts w:cs="Arial"/>
                <w:sz w:val="16"/>
                <w:szCs w:val="16"/>
              </w:rPr>
            </w:pPr>
            <w:r w:rsidRPr="00ED28CC">
              <w:rPr>
                <w:sz w:val="16"/>
                <w:szCs w:val="16"/>
              </w:rPr>
              <w:t>2168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1909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58A96" w14:textId="725B942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27523" w14:textId="27FC280C" w:rsidR="00ED28CC" w:rsidRPr="00ED28CC" w:rsidRDefault="00ED28CC" w:rsidP="00ED28CC">
            <w:pPr>
              <w:pStyle w:val="TAL"/>
              <w:rPr>
                <w:rFonts w:cs="Arial"/>
                <w:sz w:val="16"/>
                <w:szCs w:val="16"/>
              </w:rPr>
            </w:pPr>
            <w:r w:rsidRPr="00ED28CC">
              <w:rPr>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46E9F" w14:textId="78E188B9" w:rsidR="00ED28CC" w:rsidRPr="00ED28CC" w:rsidRDefault="00ED28CC" w:rsidP="00ED28CC">
            <w:pPr>
              <w:pStyle w:val="TAC"/>
              <w:rPr>
                <w:sz w:val="16"/>
                <w:szCs w:val="16"/>
              </w:rPr>
            </w:pPr>
            <w:r w:rsidRPr="00ED28CC">
              <w:rPr>
                <w:sz w:val="16"/>
                <w:szCs w:val="16"/>
              </w:rPr>
              <w:t>16.8.0</w:t>
            </w:r>
          </w:p>
        </w:tc>
      </w:tr>
      <w:tr w:rsidR="00ED28CC" w14:paraId="38C12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76E865" w14:textId="5BF98CC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E3998" w14:textId="0F9A13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439F6" w14:textId="743B75D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05F9F" w14:textId="3E5042F0" w:rsidR="00ED28CC" w:rsidRPr="00ED28CC" w:rsidRDefault="00ED28CC" w:rsidP="00ED28CC">
            <w:pPr>
              <w:pStyle w:val="TAL"/>
              <w:rPr>
                <w:rFonts w:cs="Arial"/>
                <w:sz w:val="16"/>
                <w:szCs w:val="16"/>
              </w:rPr>
            </w:pPr>
            <w:r w:rsidRPr="00ED28CC">
              <w:rPr>
                <w:sz w:val="16"/>
                <w:szCs w:val="16"/>
              </w:rPr>
              <w:t>2170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114A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225DA" w14:textId="2824BA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31E93" w14:textId="0F991F11" w:rsidR="00ED28CC" w:rsidRPr="00ED28CC" w:rsidRDefault="00ED28CC" w:rsidP="00ED28CC">
            <w:pPr>
              <w:pStyle w:val="TAL"/>
              <w:rPr>
                <w:rFonts w:cs="Arial"/>
                <w:sz w:val="16"/>
                <w:szCs w:val="16"/>
              </w:rPr>
            </w:pPr>
            <w:r w:rsidRPr="00ED28CC">
              <w:rPr>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8A2FA" w14:textId="7F4708D4" w:rsidR="00ED28CC" w:rsidRPr="00ED28CC" w:rsidRDefault="00ED28CC" w:rsidP="00ED28CC">
            <w:pPr>
              <w:pStyle w:val="TAC"/>
              <w:rPr>
                <w:sz w:val="16"/>
                <w:szCs w:val="16"/>
              </w:rPr>
            </w:pPr>
            <w:r w:rsidRPr="00ED28CC">
              <w:rPr>
                <w:sz w:val="16"/>
                <w:szCs w:val="16"/>
              </w:rPr>
              <w:t>16.8.0</w:t>
            </w:r>
          </w:p>
        </w:tc>
      </w:tr>
      <w:tr w:rsidR="00ED28CC" w14:paraId="580DDF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8F78" w14:textId="24DE3B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3EDAD" w14:textId="7CACDA3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1BBB9" w14:textId="2825CBB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B72B1" w14:textId="2420B927" w:rsidR="00ED28CC" w:rsidRPr="00ED28CC" w:rsidRDefault="00ED28CC" w:rsidP="00ED28CC">
            <w:pPr>
              <w:pStyle w:val="TAL"/>
              <w:rPr>
                <w:rFonts w:cs="Arial"/>
                <w:sz w:val="16"/>
                <w:szCs w:val="16"/>
              </w:rPr>
            </w:pPr>
            <w:r w:rsidRPr="00ED28CC">
              <w:rPr>
                <w:sz w:val="16"/>
                <w:szCs w:val="16"/>
              </w:rPr>
              <w:t>2172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B928B" w14:textId="166BC7F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1B8B6" w14:textId="3FE3FEF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7F7BB" w14:textId="00498654" w:rsidR="00ED28CC" w:rsidRPr="00ED28CC" w:rsidRDefault="00ED28CC" w:rsidP="00ED28CC">
            <w:pPr>
              <w:pStyle w:val="TAL"/>
              <w:rPr>
                <w:rFonts w:cs="Arial"/>
                <w:sz w:val="16"/>
                <w:szCs w:val="16"/>
              </w:rPr>
            </w:pPr>
            <w:r w:rsidRPr="00ED28CC">
              <w:rPr>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7A411" w14:textId="632AB54F" w:rsidR="00ED28CC" w:rsidRPr="00ED28CC" w:rsidRDefault="00ED28CC" w:rsidP="00ED28CC">
            <w:pPr>
              <w:pStyle w:val="TAC"/>
              <w:rPr>
                <w:sz w:val="16"/>
                <w:szCs w:val="16"/>
              </w:rPr>
            </w:pPr>
            <w:r w:rsidRPr="00ED28CC">
              <w:rPr>
                <w:sz w:val="16"/>
                <w:szCs w:val="16"/>
              </w:rPr>
              <w:t>16.8.0</w:t>
            </w:r>
          </w:p>
        </w:tc>
      </w:tr>
      <w:tr w:rsidR="00ED28CC" w14:paraId="5056A1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496AA6" w14:textId="0E3D67C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D3480" w14:textId="64C1E18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3F64E" w14:textId="4D044F65"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CE614" w14:textId="28B828B6" w:rsidR="00ED28CC" w:rsidRPr="00ED28CC" w:rsidRDefault="00ED28CC" w:rsidP="00ED28CC">
            <w:pPr>
              <w:pStyle w:val="TAL"/>
              <w:rPr>
                <w:rFonts w:cs="Arial"/>
                <w:sz w:val="16"/>
                <w:szCs w:val="16"/>
              </w:rPr>
            </w:pPr>
            <w:r w:rsidRPr="00ED28CC">
              <w:rPr>
                <w:sz w:val="16"/>
                <w:szCs w:val="16"/>
              </w:rPr>
              <w:t>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5BA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F7C44" w14:textId="3BFE9AB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AF26CD" w14:textId="1FB2EC01" w:rsidR="00ED28CC" w:rsidRPr="00ED28CC" w:rsidRDefault="00ED28CC" w:rsidP="00ED28CC">
            <w:pPr>
              <w:pStyle w:val="TAL"/>
              <w:rPr>
                <w:rFonts w:cs="Arial"/>
                <w:sz w:val="16"/>
                <w:szCs w:val="16"/>
              </w:rPr>
            </w:pPr>
            <w:r w:rsidRPr="00ED28CC">
              <w:rPr>
                <w:sz w:val="16"/>
                <w:szCs w:val="16"/>
              </w:rPr>
              <w:t>CR for core requirement maintenance on direct SCell activation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0681C" w14:textId="787A811F" w:rsidR="00ED28CC" w:rsidRPr="00ED28CC" w:rsidRDefault="00ED28CC" w:rsidP="00ED28CC">
            <w:pPr>
              <w:pStyle w:val="TAC"/>
              <w:rPr>
                <w:sz w:val="16"/>
                <w:szCs w:val="16"/>
              </w:rPr>
            </w:pPr>
            <w:r w:rsidRPr="00ED28CC">
              <w:rPr>
                <w:sz w:val="16"/>
                <w:szCs w:val="16"/>
              </w:rPr>
              <w:t>16.8.0</w:t>
            </w:r>
          </w:p>
        </w:tc>
      </w:tr>
      <w:tr w:rsidR="00ED28CC" w14:paraId="47E13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64051" w14:textId="7CF5DB65"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E3DB7" w14:textId="7EEEAC5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26A99" w14:textId="3966A67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0569C" w14:textId="31816A91" w:rsidR="00ED28CC" w:rsidRPr="00ED28CC" w:rsidRDefault="00ED28CC" w:rsidP="00ED28CC">
            <w:pPr>
              <w:pStyle w:val="TAL"/>
              <w:rPr>
                <w:rFonts w:cs="Arial"/>
                <w:sz w:val="16"/>
                <w:szCs w:val="16"/>
              </w:rPr>
            </w:pPr>
            <w:r w:rsidRPr="00ED28CC">
              <w:rPr>
                <w:sz w:val="16"/>
                <w:szCs w:val="16"/>
              </w:rPr>
              <w:t>2176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76F2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FBB6E" w14:textId="4CE21697"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AA7EA" w14:textId="77777777" w:rsidR="00ED28CC" w:rsidRDefault="00ED28CC" w:rsidP="00ED28CC">
            <w:pPr>
              <w:pStyle w:val="TAL"/>
              <w:rPr>
                <w:sz w:val="16"/>
                <w:szCs w:val="16"/>
              </w:rPr>
            </w:pPr>
            <w:r w:rsidRPr="00ED28CC">
              <w:rPr>
                <w:sz w:val="16"/>
                <w:szCs w:val="16"/>
              </w:rPr>
              <w:t>Big CR: Introduction of Rel-16 MR-DC EMR RRM performance requirements (TS 38.133)</w:t>
            </w:r>
          </w:p>
          <w:p w14:paraId="5A25DAF0" w14:textId="5F2A70E7" w:rsidR="005A6D39" w:rsidRPr="006C53D9" w:rsidRDefault="005A6D39" w:rsidP="005A6D39">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7DA62E65" w14:textId="20B7552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EC4D0" w14:textId="0EB871E9" w:rsidR="00ED28CC" w:rsidRPr="00ED28CC" w:rsidRDefault="00ED28CC" w:rsidP="00ED28CC">
            <w:pPr>
              <w:pStyle w:val="TAC"/>
              <w:rPr>
                <w:sz w:val="16"/>
                <w:szCs w:val="16"/>
              </w:rPr>
            </w:pPr>
            <w:r w:rsidRPr="00ED28CC">
              <w:rPr>
                <w:sz w:val="16"/>
                <w:szCs w:val="16"/>
              </w:rPr>
              <w:t>16.8.0</w:t>
            </w:r>
          </w:p>
        </w:tc>
      </w:tr>
      <w:tr w:rsidR="00ED28CC" w14:paraId="621A923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04EEED" w14:textId="2556B9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EB37F" w14:textId="0B178EB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8C7DB" w14:textId="320CF5BA"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809A7" w14:textId="18897780" w:rsidR="00ED28CC" w:rsidRPr="00ED28CC" w:rsidRDefault="00ED28CC" w:rsidP="00ED28CC">
            <w:pPr>
              <w:pStyle w:val="TAL"/>
              <w:rPr>
                <w:rFonts w:cs="Arial"/>
                <w:sz w:val="16"/>
                <w:szCs w:val="16"/>
              </w:rPr>
            </w:pPr>
            <w:r w:rsidRPr="00ED28CC">
              <w:rPr>
                <w:sz w:val="16"/>
                <w:szCs w:val="16"/>
              </w:rPr>
              <w:t>2178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74E91" w14:textId="6CBA186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DF71A" w14:textId="3A471C6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DD85E7" w14:textId="6AEFA92E" w:rsidR="00ED28CC" w:rsidRPr="00ED28CC" w:rsidRDefault="00ED28CC" w:rsidP="00ED28CC">
            <w:pPr>
              <w:pStyle w:val="TAL"/>
              <w:rPr>
                <w:rFonts w:cs="Arial"/>
                <w:sz w:val="16"/>
                <w:szCs w:val="16"/>
              </w:rPr>
            </w:pPr>
            <w:r w:rsidRPr="00ED28CC">
              <w:rPr>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A026" w14:textId="54F69DA2" w:rsidR="00ED28CC" w:rsidRPr="00ED28CC" w:rsidRDefault="00ED28CC" w:rsidP="00ED28CC">
            <w:pPr>
              <w:pStyle w:val="TAC"/>
              <w:rPr>
                <w:sz w:val="16"/>
                <w:szCs w:val="16"/>
              </w:rPr>
            </w:pPr>
            <w:r w:rsidRPr="00ED28CC">
              <w:rPr>
                <w:sz w:val="16"/>
                <w:szCs w:val="16"/>
              </w:rPr>
              <w:t>16.8.0</w:t>
            </w:r>
          </w:p>
        </w:tc>
      </w:tr>
      <w:tr w:rsidR="00ED28CC" w14:paraId="396811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693675" w14:textId="21CAB7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AE97D" w14:textId="78FB267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BC4915" w14:textId="363BB9E3"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CA150" w14:textId="5518A3E8" w:rsidR="00ED28CC" w:rsidRPr="00ED28CC" w:rsidRDefault="00ED28CC" w:rsidP="00ED28CC">
            <w:pPr>
              <w:pStyle w:val="TAL"/>
              <w:rPr>
                <w:rFonts w:cs="Arial"/>
                <w:sz w:val="16"/>
                <w:szCs w:val="16"/>
              </w:rPr>
            </w:pPr>
            <w:r w:rsidRPr="00ED28CC">
              <w:rPr>
                <w:sz w:val="16"/>
                <w:szCs w:val="16"/>
              </w:rPr>
              <w:t>2180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56F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26713" w14:textId="2D54DFF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90FF4" w14:textId="073A4A4B" w:rsidR="00ED28CC" w:rsidRPr="00ED28CC" w:rsidRDefault="00ED28CC" w:rsidP="00ED28CC">
            <w:pPr>
              <w:pStyle w:val="TAL"/>
              <w:rPr>
                <w:rFonts w:cs="Arial"/>
                <w:sz w:val="16"/>
                <w:szCs w:val="16"/>
              </w:rPr>
            </w:pPr>
            <w:r w:rsidRPr="00ED28CC">
              <w:rPr>
                <w:sz w:val="16"/>
                <w:szCs w:val="16"/>
              </w:rPr>
              <w:t>Core requirement maintenance on signal characteristics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5EB7D" w14:textId="140A2D37" w:rsidR="00ED28CC" w:rsidRPr="00ED28CC" w:rsidRDefault="00ED28CC" w:rsidP="00ED28CC">
            <w:pPr>
              <w:pStyle w:val="TAC"/>
              <w:rPr>
                <w:sz w:val="16"/>
                <w:szCs w:val="16"/>
              </w:rPr>
            </w:pPr>
            <w:r w:rsidRPr="00ED28CC">
              <w:rPr>
                <w:sz w:val="16"/>
                <w:szCs w:val="16"/>
              </w:rPr>
              <w:t>16.8.0</w:t>
            </w:r>
          </w:p>
        </w:tc>
      </w:tr>
      <w:tr w:rsidR="00ED28CC" w14:paraId="4F2846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6D5AD1" w14:textId="55FEA28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1F092" w14:textId="24AD069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6F969" w14:textId="2C5700B9"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B3253" w14:textId="2C21A52F" w:rsidR="00ED28CC" w:rsidRPr="00ED28CC" w:rsidRDefault="00ED28CC" w:rsidP="00ED28CC">
            <w:pPr>
              <w:pStyle w:val="TAL"/>
              <w:rPr>
                <w:rFonts w:cs="Arial"/>
                <w:sz w:val="16"/>
                <w:szCs w:val="16"/>
              </w:rPr>
            </w:pPr>
            <w:r w:rsidRPr="00ED28CC">
              <w:rPr>
                <w:sz w:val="16"/>
                <w:szCs w:val="16"/>
              </w:rPr>
              <w:t>2181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6535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76154" w14:textId="21CABF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DCCF9" w14:textId="6240C708" w:rsidR="00ED28CC" w:rsidRPr="00ED28CC" w:rsidRDefault="00ED28CC" w:rsidP="00ED28CC">
            <w:pPr>
              <w:pStyle w:val="TAL"/>
              <w:rPr>
                <w:rFonts w:cs="Arial"/>
                <w:sz w:val="16"/>
                <w:szCs w:val="16"/>
              </w:rPr>
            </w:pPr>
            <w:r w:rsidRPr="00ED28CC">
              <w:rPr>
                <w:sz w:val="16"/>
                <w:szCs w:val="16"/>
              </w:rPr>
              <w:t>Introduce the SCell beam failure recovery without the dedicated PUCCH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D573B" w14:textId="657556E4" w:rsidR="00ED28CC" w:rsidRPr="00ED28CC" w:rsidRDefault="00ED28CC" w:rsidP="00ED28CC">
            <w:pPr>
              <w:pStyle w:val="TAC"/>
              <w:rPr>
                <w:sz w:val="16"/>
                <w:szCs w:val="16"/>
              </w:rPr>
            </w:pPr>
            <w:r w:rsidRPr="00ED28CC">
              <w:rPr>
                <w:sz w:val="16"/>
                <w:szCs w:val="16"/>
              </w:rPr>
              <w:t>16.8.0</w:t>
            </w:r>
          </w:p>
        </w:tc>
      </w:tr>
      <w:tr w:rsidR="00ED28CC" w14:paraId="3353D7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1455D6" w14:textId="1CE336B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DC8E9" w14:textId="53B5B1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16823" w14:textId="20C38915"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4EA39" w14:textId="7A1C0A9B" w:rsidR="00ED28CC" w:rsidRPr="00ED28CC" w:rsidRDefault="00ED28CC" w:rsidP="00ED28CC">
            <w:pPr>
              <w:pStyle w:val="TAL"/>
              <w:rPr>
                <w:rFonts w:cs="Arial"/>
                <w:sz w:val="16"/>
                <w:szCs w:val="16"/>
              </w:rPr>
            </w:pPr>
            <w:r w:rsidRPr="00ED28CC">
              <w:rPr>
                <w:sz w:val="16"/>
                <w:szCs w:val="16"/>
              </w:rPr>
              <w:t>2183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A489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F0E43" w14:textId="20CFC283"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2F888" w14:textId="6A20690D" w:rsidR="00ED28CC" w:rsidRPr="00ED28CC" w:rsidRDefault="00ED28CC" w:rsidP="00ED28CC">
            <w:pPr>
              <w:pStyle w:val="TAL"/>
              <w:rPr>
                <w:rFonts w:cs="Arial"/>
                <w:sz w:val="16"/>
                <w:szCs w:val="16"/>
              </w:rPr>
            </w:pPr>
            <w:r w:rsidRPr="00ED28CC">
              <w:rPr>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F54B3A" w14:textId="6ED80D96" w:rsidR="00ED28CC" w:rsidRPr="00ED28CC" w:rsidRDefault="00ED28CC" w:rsidP="00ED28CC">
            <w:pPr>
              <w:pStyle w:val="TAC"/>
              <w:rPr>
                <w:sz w:val="16"/>
                <w:szCs w:val="16"/>
              </w:rPr>
            </w:pPr>
            <w:r w:rsidRPr="00ED28CC">
              <w:rPr>
                <w:sz w:val="16"/>
                <w:szCs w:val="16"/>
              </w:rPr>
              <w:t>16.8.0</w:t>
            </w:r>
          </w:p>
        </w:tc>
      </w:tr>
      <w:tr w:rsidR="004D7EBC" w14:paraId="3A20DA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EE3823" w14:textId="1EC151C5"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CF5" w14:textId="6C179BB8"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CCF78" w14:textId="7DDEE45C" w:rsidR="004D7EBC" w:rsidRPr="004D7EBC" w:rsidRDefault="004D7EBC" w:rsidP="004D7EBC">
            <w:pPr>
              <w:pStyle w:val="TAC"/>
              <w:rPr>
                <w:sz w:val="16"/>
                <w:szCs w:val="16"/>
              </w:rPr>
            </w:pPr>
            <w:r w:rsidRPr="004D7EBC">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FE79E" w14:textId="41476FF7" w:rsidR="004D7EBC" w:rsidRPr="004D7EBC" w:rsidRDefault="004D7EBC" w:rsidP="004D7EBC">
            <w:pPr>
              <w:pStyle w:val="TAL"/>
              <w:rPr>
                <w:sz w:val="16"/>
                <w:szCs w:val="16"/>
              </w:rPr>
            </w:pPr>
            <w:r w:rsidRPr="004D7EBC">
              <w:rPr>
                <w:sz w:val="16"/>
                <w:szCs w:val="16"/>
              </w:rPr>
              <w:t>2198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554A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CF2EB" w14:textId="710B10E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FE4F6" w14:textId="6C6F6305" w:rsidR="004D7EBC" w:rsidRPr="004D7EBC" w:rsidRDefault="004D7EBC" w:rsidP="004D7EBC">
            <w:pPr>
              <w:pStyle w:val="TAL"/>
              <w:rPr>
                <w:sz w:val="16"/>
                <w:szCs w:val="16"/>
              </w:rPr>
            </w:pPr>
            <w:r w:rsidRPr="004D7EB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F5EB4" w14:textId="72907935" w:rsidR="004D7EBC" w:rsidRPr="00ED28CC" w:rsidRDefault="004D7EBC" w:rsidP="004D7EBC">
            <w:pPr>
              <w:pStyle w:val="TAC"/>
              <w:rPr>
                <w:sz w:val="16"/>
                <w:szCs w:val="16"/>
              </w:rPr>
            </w:pPr>
            <w:r>
              <w:rPr>
                <w:sz w:val="16"/>
                <w:szCs w:val="16"/>
              </w:rPr>
              <w:t>16.9.0</w:t>
            </w:r>
          </w:p>
        </w:tc>
      </w:tr>
      <w:tr w:rsidR="004D7EBC" w14:paraId="0224D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FD1E5E" w14:textId="4C797BC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2CAE5" w14:textId="6B8D408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EAFB9" w14:textId="6AEB9D3F"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821B3" w14:textId="6C9F336A" w:rsidR="004D7EBC" w:rsidRPr="004D7EBC" w:rsidRDefault="004D7EBC" w:rsidP="004D7EBC">
            <w:pPr>
              <w:pStyle w:val="TAL"/>
              <w:rPr>
                <w:sz w:val="16"/>
                <w:szCs w:val="16"/>
              </w:rPr>
            </w:pPr>
            <w:r w:rsidRPr="004D7EBC">
              <w:rPr>
                <w:sz w:val="16"/>
                <w:szCs w:val="16"/>
              </w:rPr>
              <w:t>2201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1B388"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4AA4" w14:textId="5094715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92E12" w14:textId="083695A4" w:rsidR="004D7EBC" w:rsidRPr="004D7EBC" w:rsidRDefault="004D7EBC" w:rsidP="004D7EBC">
            <w:pPr>
              <w:pStyle w:val="TAL"/>
              <w:rPr>
                <w:sz w:val="16"/>
                <w:szCs w:val="16"/>
              </w:rPr>
            </w:pPr>
            <w:r w:rsidRPr="004D7EBC">
              <w:rPr>
                <w:sz w:val="16"/>
                <w:szCs w:val="16"/>
              </w:rPr>
              <w:t>Big CR to TS 38.133: NR_newRAT-Perf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96718" w14:textId="05F5EAE9" w:rsidR="004D7EBC" w:rsidRPr="00ED28CC" w:rsidRDefault="004D7EBC" w:rsidP="004D7EBC">
            <w:pPr>
              <w:pStyle w:val="TAC"/>
              <w:rPr>
                <w:sz w:val="16"/>
                <w:szCs w:val="16"/>
              </w:rPr>
            </w:pPr>
            <w:r w:rsidRPr="00B17048">
              <w:rPr>
                <w:sz w:val="16"/>
                <w:szCs w:val="16"/>
              </w:rPr>
              <w:t>16.9.0</w:t>
            </w:r>
          </w:p>
        </w:tc>
      </w:tr>
      <w:tr w:rsidR="004D7EBC" w14:paraId="51940C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4640D" w14:textId="24F060D8"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F133A" w14:textId="34BFF923"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15D02" w14:textId="6BFC7597"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9CD65" w14:textId="32845DCC" w:rsidR="004D7EBC" w:rsidRPr="004D7EBC" w:rsidRDefault="004D7EBC" w:rsidP="004D7EBC">
            <w:pPr>
              <w:pStyle w:val="TAL"/>
              <w:rPr>
                <w:sz w:val="16"/>
                <w:szCs w:val="16"/>
              </w:rPr>
            </w:pPr>
            <w:r w:rsidRPr="004D7EBC">
              <w:rPr>
                <w:sz w:val="16"/>
                <w:szCs w:val="16"/>
              </w:rPr>
              <w:t>2204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99A52"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1495" w14:textId="69CD0785"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C54FA" w14:textId="31177624" w:rsidR="004D7EBC" w:rsidRPr="004D7EBC" w:rsidRDefault="004D7EBC" w:rsidP="004D7EBC">
            <w:pPr>
              <w:pStyle w:val="TAL"/>
              <w:rPr>
                <w:sz w:val="16"/>
                <w:szCs w:val="16"/>
              </w:rPr>
            </w:pPr>
            <w:r w:rsidRPr="004D7EBC">
              <w:rPr>
                <w:sz w:val="16"/>
                <w:szCs w:val="16"/>
              </w:rPr>
              <w:t>Big CR to TS 38.133: NR_newRAT-Perf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49AD0" w14:textId="4641A55D" w:rsidR="004D7EBC" w:rsidRPr="00ED28CC" w:rsidRDefault="004D7EBC" w:rsidP="004D7EBC">
            <w:pPr>
              <w:pStyle w:val="TAC"/>
              <w:rPr>
                <w:sz w:val="16"/>
                <w:szCs w:val="16"/>
              </w:rPr>
            </w:pPr>
            <w:r w:rsidRPr="00B17048">
              <w:rPr>
                <w:sz w:val="16"/>
                <w:szCs w:val="16"/>
              </w:rPr>
              <w:t>16.9.0</w:t>
            </w:r>
          </w:p>
        </w:tc>
      </w:tr>
      <w:tr w:rsidR="004D7EBC" w14:paraId="6360A2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FF720" w14:textId="43C5962C"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84E1B" w14:textId="0E1EE36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594696" w14:textId="4F381DDC"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5CE17" w14:textId="1B0F315B" w:rsidR="004D7EBC" w:rsidRPr="004D7EBC" w:rsidRDefault="004D7EBC" w:rsidP="004D7EBC">
            <w:pPr>
              <w:pStyle w:val="TAL"/>
              <w:rPr>
                <w:sz w:val="16"/>
                <w:szCs w:val="16"/>
              </w:rPr>
            </w:pPr>
            <w:r w:rsidRPr="004D7EBC">
              <w:rPr>
                <w:sz w:val="16"/>
                <w:szCs w:val="16"/>
              </w:rPr>
              <w:t>2207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0544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CD386" w14:textId="79A66F40"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B7EF8" w14:textId="6C1C1A71" w:rsidR="004D7EBC" w:rsidRPr="004D7EBC" w:rsidRDefault="004D7EBC" w:rsidP="004D7EBC">
            <w:pPr>
              <w:pStyle w:val="TAL"/>
              <w:rPr>
                <w:sz w:val="16"/>
                <w:szCs w:val="16"/>
              </w:rPr>
            </w:pPr>
            <w:r w:rsidRPr="004D7EBC">
              <w:rPr>
                <w:sz w:val="16"/>
                <w:szCs w:val="16"/>
              </w:rPr>
              <w:t>Big CR to TS 38.133: NR_newRAT-Perf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32A7EA" w14:textId="5F71CDE1" w:rsidR="004D7EBC" w:rsidRPr="00ED28CC" w:rsidRDefault="004D7EBC" w:rsidP="004D7EBC">
            <w:pPr>
              <w:pStyle w:val="TAC"/>
              <w:rPr>
                <w:sz w:val="16"/>
                <w:szCs w:val="16"/>
              </w:rPr>
            </w:pPr>
            <w:r w:rsidRPr="00B17048">
              <w:rPr>
                <w:sz w:val="16"/>
                <w:szCs w:val="16"/>
              </w:rPr>
              <w:t>16.9.0</w:t>
            </w:r>
          </w:p>
        </w:tc>
      </w:tr>
      <w:tr w:rsidR="004D7EBC" w14:paraId="6AFD0B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0101F2" w14:textId="520618C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483BF" w14:textId="4EF1F6B1"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F0045" w14:textId="36DE7270"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A0E4A" w14:textId="30E52628" w:rsidR="004D7EBC" w:rsidRPr="004D7EBC" w:rsidRDefault="004D7EBC" w:rsidP="004D7EBC">
            <w:pPr>
              <w:pStyle w:val="TAL"/>
              <w:rPr>
                <w:sz w:val="16"/>
                <w:szCs w:val="16"/>
              </w:rPr>
            </w:pPr>
            <w:r w:rsidRPr="004D7EBC">
              <w:rPr>
                <w:sz w:val="16"/>
                <w:szCs w:val="16"/>
              </w:rPr>
              <w:t>2209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01B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5388D" w14:textId="0106E6B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72AC0" w14:textId="0D2F5950" w:rsidR="004D7EBC" w:rsidRPr="004D7EBC" w:rsidRDefault="004D7EBC" w:rsidP="004D7EBC">
            <w:pPr>
              <w:pStyle w:val="TAL"/>
              <w:rPr>
                <w:sz w:val="16"/>
                <w:szCs w:val="16"/>
              </w:rPr>
            </w:pPr>
            <w:r w:rsidRPr="004D7EBC">
              <w:rPr>
                <w:sz w:val="16"/>
                <w:szCs w:val="16"/>
              </w:rPr>
              <w:t>Big CR to TS 38.133: NR_unlic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FE410" w14:textId="2BF41C90" w:rsidR="004D7EBC" w:rsidRPr="00ED28CC" w:rsidRDefault="004D7EBC" w:rsidP="004D7EBC">
            <w:pPr>
              <w:pStyle w:val="TAC"/>
              <w:rPr>
                <w:sz w:val="16"/>
                <w:szCs w:val="16"/>
              </w:rPr>
            </w:pPr>
            <w:r w:rsidRPr="00B17048">
              <w:rPr>
                <w:sz w:val="16"/>
                <w:szCs w:val="16"/>
              </w:rPr>
              <w:t>16.9.0</w:t>
            </w:r>
          </w:p>
        </w:tc>
      </w:tr>
      <w:tr w:rsidR="004D7EBC" w14:paraId="59BEF9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5CDD4" w14:textId="3391C11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5F264" w14:textId="79A857B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0BEE5" w14:textId="0ED913A6"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8257E" w14:textId="61F5ABEA" w:rsidR="004D7EBC" w:rsidRPr="004D7EBC" w:rsidRDefault="004D7EBC" w:rsidP="004D7EBC">
            <w:pPr>
              <w:pStyle w:val="TAL"/>
              <w:rPr>
                <w:sz w:val="16"/>
                <w:szCs w:val="16"/>
              </w:rPr>
            </w:pPr>
            <w:r w:rsidRPr="004D7EBC">
              <w:rPr>
                <w:sz w:val="16"/>
                <w:szCs w:val="16"/>
              </w:rPr>
              <w:t>2211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3257E"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240FE" w14:textId="00CD7C5C"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43189" w14:textId="6C821A11" w:rsidR="004D7EBC" w:rsidRPr="004D7EBC" w:rsidRDefault="004D7EBC" w:rsidP="004D7EBC">
            <w:pPr>
              <w:pStyle w:val="TAL"/>
              <w:rPr>
                <w:sz w:val="16"/>
                <w:szCs w:val="16"/>
              </w:rPr>
            </w:pPr>
            <w:r w:rsidRPr="004D7EBC">
              <w:rPr>
                <w:sz w:val="16"/>
                <w:szCs w:val="16"/>
              </w:rPr>
              <w:t>Big CR to TS 38.133: NR_unlic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CFF68" w14:textId="4EF88266" w:rsidR="004D7EBC" w:rsidRPr="00ED28CC" w:rsidRDefault="004D7EBC" w:rsidP="004D7EBC">
            <w:pPr>
              <w:pStyle w:val="TAC"/>
              <w:rPr>
                <w:sz w:val="16"/>
                <w:szCs w:val="16"/>
              </w:rPr>
            </w:pPr>
            <w:r w:rsidRPr="00B17048">
              <w:rPr>
                <w:sz w:val="16"/>
                <w:szCs w:val="16"/>
              </w:rPr>
              <w:t>16.9.0</w:t>
            </w:r>
          </w:p>
        </w:tc>
      </w:tr>
      <w:tr w:rsidR="004D7EBC" w14:paraId="415F52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82BA3E" w14:textId="4A398CE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FA4E7" w14:textId="1CDE4A37"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D61D96" w14:textId="38D37C6E"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A045F" w14:textId="28D1129D" w:rsidR="004D7EBC" w:rsidRPr="004D7EBC" w:rsidRDefault="004D7EBC" w:rsidP="004D7EBC">
            <w:pPr>
              <w:pStyle w:val="TAL"/>
              <w:rPr>
                <w:sz w:val="16"/>
                <w:szCs w:val="16"/>
              </w:rPr>
            </w:pPr>
            <w:r w:rsidRPr="004D7EBC">
              <w:rPr>
                <w:sz w:val="16"/>
                <w:szCs w:val="16"/>
              </w:rPr>
              <w:t>2213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6742C"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396A5" w14:textId="6628774A"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972FE6" w14:textId="562EED5E" w:rsidR="004D7EBC" w:rsidRPr="004D7EBC" w:rsidRDefault="004D7EBC" w:rsidP="004D7EBC">
            <w:pPr>
              <w:pStyle w:val="TAL"/>
              <w:rPr>
                <w:sz w:val="16"/>
                <w:szCs w:val="16"/>
              </w:rPr>
            </w:pPr>
            <w:r w:rsidRPr="004D7EBC">
              <w:rPr>
                <w:sz w:val="16"/>
                <w:szCs w:val="16"/>
              </w:rPr>
              <w:t>Big CR to TS 38.133: NR_pos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5836A" w14:textId="2EAF64D6" w:rsidR="004D7EBC" w:rsidRPr="00ED28CC" w:rsidRDefault="004D7EBC" w:rsidP="004D7EBC">
            <w:pPr>
              <w:pStyle w:val="TAC"/>
              <w:rPr>
                <w:sz w:val="16"/>
                <w:szCs w:val="16"/>
              </w:rPr>
            </w:pPr>
            <w:r w:rsidRPr="00B17048">
              <w:rPr>
                <w:sz w:val="16"/>
                <w:szCs w:val="16"/>
              </w:rPr>
              <w:t>16.9.0</w:t>
            </w:r>
          </w:p>
        </w:tc>
      </w:tr>
      <w:tr w:rsidR="004D7EBC" w14:paraId="76A1CA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F92FEA" w14:textId="16D1D57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CD84" w14:textId="0AF79DB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C32EB" w14:textId="2459597C" w:rsidR="004D7EBC" w:rsidRPr="004D7EBC" w:rsidRDefault="004D7EBC" w:rsidP="004D7EBC">
            <w:pPr>
              <w:pStyle w:val="TAC"/>
              <w:rPr>
                <w:sz w:val="16"/>
                <w:szCs w:val="16"/>
              </w:rPr>
            </w:pPr>
            <w:r w:rsidRPr="004D7EBC">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A5164" w14:textId="77C3EC5F" w:rsidR="004D7EBC" w:rsidRPr="004D7EBC" w:rsidRDefault="004D7EBC" w:rsidP="004D7EBC">
            <w:pPr>
              <w:pStyle w:val="TAL"/>
              <w:rPr>
                <w:sz w:val="16"/>
                <w:szCs w:val="16"/>
              </w:rPr>
            </w:pPr>
            <w:r w:rsidRPr="004D7EBC">
              <w:rPr>
                <w:sz w:val="16"/>
                <w:szCs w:val="16"/>
              </w:rPr>
              <w:t>2215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13203"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857E9" w14:textId="39753B1E"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14FAE" w14:textId="61551E44" w:rsidR="004D7EBC" w:rsidRPr="004D7EBC" w:rsidRDefault="004D7EBC" w:rsidP="004D7EBC">
            <w:pPr>
              <w:pStyle w:val="TAL"/>
              <w:rPr>
                <w:sz w:val="16"/>
                <w:szCs w:val="16"/>
              </w:rPr>
            </w:pPr>
            <w:r w:rsidRPr="004D7EB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A6502" w14:textId="19BC4128" w:rsidR="004D7EBC" w:rsidRPr="00ED28CC" w:rsidRDefault="004D7EBC" w:rsidP="004D7EBC">
            <w:pPr>
              <w:pStyle w:val="TAC"/>
              <w:rPr>
                <w:sz w:val="16"/>
                <w:szCs w:val="16"/>
              </w:rPr>
            </w:pPr>
            <w:r w:rsidRPr="00B17048">
              <w:rPr>
                <w:sz w:val="16"/>
                <w:szCs w:val="16"/>
              </w:rPr>
              <w:t>16.9.0</w:t>
            </w:r>
          </w:p>
        </w:tc>
      </w:tr>
      <w:tr w:rsidR="004D7EBC" w14:paraId="4989DD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09BAE" w14:textId="58691FC9"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141E6" w14:textId="53F53A5C"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9C661" w14:textId="12CAB581"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C6F6C" w14:textId="324FE276" w:rsidR="004D7EBC" w:rsidRPr="004D7EBC" w:rsidRDefault="004D7EBC" w:rsidP="004D7EBC">
            <w:pPr>
              <w:pStyle w:val="TAL"/>
              <w:rPr>
                <w:sz w:val="16"/>
                <w:szCs w:val="16"/>
              </w:rPr>
            </w:pPr>
            <w:r w:rsidRPr="004D7EBC">
              <w:rPr>
                <w:sz w:val="16"/>
                <w:szCs w:val="16"/>
              </w:rPr>
              <w:t>2217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B699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F5F" w14:textId="6169C85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0C32FB" w14:textId="1976FEDB" w:rsidR="004D7EBC" w:rsidRPr="004D7EBC" w:rsidRDefault="004D7EBC" w:rsidP="004D7EBC">
            <w:pPr>
              <w:pStyle w:val="TAL"/>
              <w:rPr>
                <w:sz w:val="16"/>
                <w:szCs w:val="16"/>
              </w:rPr>
            </w:pPr>
            <w:r w:rsidRPr="004D7EB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CAE5C" w14:textId="661C6615" w:rsidR="004D7EBC" w:rsidRPr="00ED28CC" w:rsidRDefault="004D7EBC" w:rsidP="004D7EBC">
            <w:pPr>
              <w:pStyle w:val="TAC"/>
              <w:rPr>
                <w:sz w:val="16"/>
                <w:szCs w:val="16"/>
              </w:rPr>
            </w:pPr>
            <w:r w:rsidRPr="00B17048">
              <w:rPr>
                <w:sz w:val="16"/>
                <w:szCs w:val="16"/>
              </w:rPr>
              <w:t>16.9.0</w:t>
            </w:r>
          </w:p>
        </w:tc>
      </w:tr>
      <w:tr w:rsidR="00640654" w14:paraId="2FD73B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278A1" w14:textId="0FB8AC0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A7F99" w14:textId="255ACEBE"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DD284" w14:textId="7C4AE1EA" w:rsidR="00640654" w:rsidRPr="004D7EBC" w:rsidRDefault="00640654" w:rsidP="004D7EBC">
            <w:pPr>
              <w:pStyle w:val="TAC"/>
              <w:rPr>
                <w:sz w:val="16"/>
                <w:szCs w:val="16"/>
              </w:rPr>
            </w:pPr>
            <w:r w:rsidRPr="00640654">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20C2A" w14:textId="1F840D91" w:rsidR="00640654" w:rsidRPr="004D7EBC" w:rsidRDefault="00640654" w:rsidP="004D7EBC">
            <w:pPr>
              <w:pStyle w:val="TAL"/>
              <w:rPr>
                <w:sz w:val="16"/>
                <w:szCs w:val="16"/>
              </w:rPr>
            </w:pPr>
            <w:r w:rsidRPr="00640654">
              <w:rPr>
                <w:sz w:val="16"/>
                <w:szCs w:val="16"/>
              </w:rPr>
              <w:t>2238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9648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33F07" w14:textId="0D4562DF" w:rsidR="00640654" w:rsidRDefault="00640654" w:rsidP="004D7EBC">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5C629" w14:textId="65132A69" w:rsidR="00640654" w:rsidRPr="004D7EBC" w:rsidRDefault="00640654" w:rsidP="004D7EBC">
            <w:pPr>
              <w:pStyle w:val="TAL"/>
              <w:rPr>
                <w:sz w:val="16"/>
                <w:szCs w:val="16"/>
              </w:rPr>
            </w:pPr>
            <w:r w:rsidRPr="00640654">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FEBD5" w14:textId="5EF9D89E" w:rsidR="00640654" w:rsidRPr="00B17048" w:rsidRDefault="00640654" w:rsidP="004D7EBC">
            <w:pPr>
              <w:pStyle w:val="TAC"/>
              <w:rPr>
                <w:sz w:val="16"/>
                <w:szCs w:val="16"/>
              </w:rPr>
            </w:pPr>
            <w:r>
              <w:rPr>
                <w:sz w:val="16"/>
                <w:szCs w:val="16"/>
              </w:rPr>
              <w:t>16.10.0</w:t>
            </w:r>
          </w:p>
        </w:tc>
      </w:tr>
      <w:tr w:rsidR="00640654" w14:paraId="6A5BE0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19AC07" w14:textId="45514894"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92E75" w14:textId="2CD7CD78"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82BE4" w14:textId="7AAB01DA" w:rsidR="00640654" w:rsidRPr="004D7EBC" w:rsidRDefault="00640654" w:rsidP="004D7EBC">
            <w:pPr>
              <w:pStyle w:val="TAC"/>
              <w:rPr>
                <w:sz w:val="16"/>
                <w:szCs w:val="16"/>
              </w:rPr>
            </w:pPr>
            <w:r w:rsidRPr="00640654">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89BE1" w14:textId="623125D8" w:rsidR="00640654" w:rsidRPr="004D7EBC" w:rsidRDefault="00640654" w:rsidP="004D7EBC">
            <w:pPr>
              <w:pStyle w:val="TAL"/>
              <w:rPr>
                <w:sz w:val="16"/>
                <w:szCs w:val="16"/>
              </w:rPr>
            </w:pPr>
            <w:r w:rsidRPr="00640654">
              <w:rPr>
                <w:sz w:val="16"/>
                <w:szCs w:val="16"/>
              </w:rPr>
              <w:t>2241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B63E"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C4882" w14:textId="39EECC9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670DA" w14:textId="2DB605C7" w:rsidR="00640654" w:rsidRPr="004D7EBC" w:rsidRDefault="00640654" w:rsidP="004D7EBC">
            <w:pPr>
              <w:pStyle w:val="TAL"/>
              <w:rPr>
                <w:sz w:val="16"/>
                <w:szCs w:val="16"/>
              </w:rPr>
            </w:pPr>
            <w:r w:rsidRPr="00640654">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3BED" w14:textId="7CCBC06A" w:rsidR="00640654" w:rsidRPr="00B17048" w:rsidRDefault="00640654" w:rsidP="004D7EBC">
            <w:pPr>
              <w:pStyle w:val="TAC"/>
              <w:rPr>
                <w:sz w:val="16"/>
                <w:szCs w:val="16"/>
              </w:rPr>
            </w:pPr>
            <w:r>
              <w:rPr>
                <w:sz w:val="16"/>
                <w:szCs w:val="16"/>
              </w:rPr>
              <w:t>16.10.0</w:t>
            </w:r>
          </w:p>
        </w:tc>
      </w:tr>
      <w:tr w:rsidR="00640654" w14:paraId="3AAD0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82DABF" w14:textId="62BA6B8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EBAA9" w14:textId="3BCB09E5"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BC72D" w14:textId="049EA92A"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4E4C3" w14:textId="387CB595" w:rsidR="00640654" w:rsidRPr="004D7EBC" w:rsidRDefault="00640654" w:rsidP="004D7EBC">
            <w:pPr>
              <w:pStyle w:val="TAL"/>
              <w:rPr>
                <w:sz w:val="16"/>
                <w:szCs w:val="16"/>
              </w:rPr>
            </w:pPr>
            <w:r w:rsidRPr="00640654">
              <w:rPr>
                <w:sz w:val="16"/>
                <w:szCs w:val="16"/>
              </w:rPr>
              <w:t>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8D765"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C0D44" w14:textId="192AC26D"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5BFCC" w14:textId="6CA2C909" w:rsidR="00640654" w:rsidRPr="004D7EBC" w:rsidRDefault="00640654" w:rsidP="004D7EBC">
            <w:pPr>
              <w:pStyle w:val="TAL"/>
              <w:rPr>
                <w:sz w:val="16"/>
                <w:szCs w:val="16"/>
              </w:rPr>
            </w:pPr>
            <w:r w:rsidRPr="00640654">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BC3A2" w14:textId="57C4F824" w:rsidR="00640654" w:rsidRPr="00B17048" w:rsidRDefault="00640654" w:rsidP="004D7EBC">
            <w:pPr>
              <w:pStyle w:val="TAC"/>
              <w:rPr>
                <w:sz w:val="16"/>
                <w:szCs w:val="16"/>
              </w:rPr>
            </w:pPr>
            <w:r>
              <w:rPr>
                <w:sz w:val="16"/>
                <w:szCs w:val="16"/>
              </w:rPr>
              <w:t>16.10.0</w:t>
            </w:r>
          </w:p>
        </w:tc>
      </w:tr>
      <w:tr w:rsidR="00640654" w14:paraId="269B2C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B7FB2E" w14:textId="1495314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CFBB" w14:textId="3F8F6B7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CFF5D" w14:textId="41BFC2E9" w:rsidR="00640654" w:rsidRPr="004D7EBC" w:rsidRDefault="00640654" w:rsidP="004D7EBC">
            <w:pPr>
              <w:pStyle w:val="TAC"/>
              <w:rPr>
                <w:sz w:val="16"/>
                <w:szCs w:val="16"/>
              </w:rPr>
            </w:pPr>
            <w:r w:rsidRPr="00640654">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D8919" w14:textId="7217F233" w:rsidR="00640654" w:rsidRPr="004D7EBC" w:rsidRDefault="00640654" w:rsidP="004D7EBC">
            <w:pPr>
              <w:pStyle w:val="TAL"/>
              <w:rPr>
                <w:sz w:val="16"/>
                <w:szCs w:val="16"/>
              </w:rPr>
            </w:pPr>
            <w:r w:rsidRPr="00640654">
              <w:rPr>
                <w:sz w:val="16"/>
                <w:szCs w:val="16"/>
              </w:rPr>
              <w:t>2245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156B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04D3" w14:textId="18718AB8"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AD1AB" w14:textId="077A5967" w:rsidR="00640654" w:rsidRPr="004D7EBC" w:rsidRDefault="00640654" w:rsidP="004D7EBC">
            <w:pPr>
              <w:pStyle w:val="TAL"/>
              <w:rPr>
                <w:sz w:val="16"/>
                <w:szCs w:val="16"/>
              </w:rPr>
            </w:pPr>
            <w:r w:rsidRPr="00640654">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A5DBE" w14:textId="1BD6B354" w:rsidR="00640654" w:rsidRPr="00B17048" w:rsidRDefault="00640654" w:rsidP="004D7EBC">
            <w:pPr>
              <w:pStyle w:val="TAC"/>
              <w:rPr>
                <w:sz w:val="16"/>
                <w:szCs w:val="16"/>
              </w:rPr>
            </w:pPr>
            <w:r>
              <w:rPr>
                <w:sz w:val="16"/>
                <w:szCs w:val="16"/>
              </w:rPr>
              <w:t>16.10.0</w:t>
            </w:r>
          </w:p>
        </w:tc>
      </w:tr>
      <w:tr w:rsidR="00640654" w14:paraId="30F560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E372F7" w14:textId="6097744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E3BBB" w14:textId="23EFB89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65226" w14:textId="00A6B982"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A2DC9" w14:textId="1B7A29FB" w:rsidR="00640654" w:rsidRPr="004D7EBC" w:rsidRDefault="00640654" w:rsidP="004D7EBC">
            <w:pPr>
              <w:pStyle w:val="TAL"/>
              <w:rPr>
                <w:sz w:val="16"/>
                <w:szCs w:val="16"/>
              </w:rPr>
            </w:pPr>
            <w:r w:rsidRPr="00640654">
              <w:rPr>
                <w:sz w:val="16"/>
                <w:szCs w:val="16"/>
              </w:rPr>
              <w:t>2247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B316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38E97" w14:textId="56E3746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223F3" w14:textId="7C9AC917" w:rsidR="00640654" w:rsidRPr="004D7EBC" w:rsidRDefault="00640654" w:rsidP="004D7EBC">
            <w:pPr>
              <w:pStyle w:val="TAL"/>
              <w:rPr>
                <w:sz w:val="16"/>
                <w:szCs w:val="16"/>
              </w:rPr>
            </w:pPr>
            <w:r w:rsidRPr="00640654">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A0D1A" w14:textId="46DCD126" w:rsidR="00640654" w:rsidRPr="00B17048" w:rsidRDefault="00640654" w:rsidP="004D7EBC">
            <w:pPr>
              <w:pStyle w:val="TAC"/>
              <w:rPr>
                <w:sz w:val="16"/>
                <w:szCs w:val="16"/>
              </w:rPr>
            </w:pPr>
            <w:r>
              <w:rPr>
                <w:sz w:val="16"/>
                <w:szCs w:val="16"/>
              </w:rPr>
              <w:t>16.10.0</w:t>
            </w:r>
          </w:p>
        </w:tc>
      </w:tr>
      <w:tr w:rsidR="00640654" w14:paraId="157805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852330" w14:textId="3B9664BB"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3CF5B" w14:textId="2658AED2"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688DD" w14:textId="4A1AA1A1"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D3F9B" w14:textId="362F02A7" w:rsidR="00640654" w:rsidRPr="004D7EBC" w:rsidRDefault="00640654" w:rsidP="004D7EBC">
            <w:pPr>
              <w:pStyle w:val="TAL"/>
              <w:rPr>
                <w:sz w:val="16"/>
                <w:szCs w:val="16"/>
              </w:rPr>
            </w:pPr>
            <w:r w:rsidRPr="00640654">
              <w:rPr>
                <w:sz w:val="16"/>
                <w:szCs w:val="16"/>
              </w:rPr>
              <w:t>2249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F56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D2173" w14:textId="6EF4AEA3"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92439" w14:textId="360C4C07" w:rsidR="00640654" w:rsidRPr="004D7EBC" w:rsidRDefault="00640654" w:rsidP="004D7EBC">
            <w:pPr>
              <w:pStyle w:val="TAL"/>
              <w:rPr>
                <w:sz w:val="16"/>
                <w:szCs w:val="16"/>
              </w:rPr>
            </w:pPr>
            <w:r w:rsidRPr="00640654">
              <w:rPr>
                <w:sz w:val="16"/>
                <w:szCs w:val="16"/>
              </w:rPr>
              <w:t>Big CR to TS 38.133: Rel-16 WIs RRM maintenance Part 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F8AAD" w14:textId="1B50FEA3" w:rsidR="00640654" w:rsidRPr="00B17048" w:rsidRDefault="00640654" w:rsidP="004D7EBC">
            <w:pPr>
              <w:pStyle w:val="TAC"/>
              <w:rPr>
                <w:sz w:val="16"/>
                <w:szCs w:val="16"/>
              </w:rPr>
            </w:pPr>
            <w:r>
              <w:rPr>
                <w:sz w:val="16"/>
                <w:szCs w:val="16"/>
              </w:rPr>
              <w:t>16.10.0</w:t>
            </w:r>
          </w:p>
        </w:tc>
      </w:tr>
      <w:tr w:rsidR="001E66CC" w14:paraId="1663CB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E9797" w14:textId="356E25AD"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A4B80" w14:textId="7FBB0802"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2F70EC" w14:textId="4CABC3F5"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BFEA8" w14:textId="1581711C" w:rsidR="001E66CC" w:rsidRPr="00640654" w:rsidRDefault="001E66CC" w:rsidP="001E66CC">
            <w:pPr>
              <w:pStyle w:val="TAL"/>
              <w:rPr>
                <w:sz w:val="16"/>
                <w:szCs w:val="16"/>
              </w:rPr>
            </w:pPr>
            <w:r w:rsidRPr="001E66CC">
              <w:rPr>
                <w:sz w:val="16"/>
                <w:szCs w:val="16"/>
              </w:rPr>
              <w:t>2271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51C3E"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94C9D" w14:textId="21DD0588"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D17ED" w14:textId="3147E9BB" w:rsidR="001E66CC" w:rsidRPr="00640654" w:rsidRDefault="001E66CC" w:rsidP="001E66CC">
            <w:pPr>
              <w:pStyle w:val="TAL"/>
              <w:rPr>
                <w:sz w:val="16"/>
                <w:szCs w:val="16"/>
              </w:rPr>
            </w:pPr>
            <w:r w:rsidRPr="001E66C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BA05C" w14:textId="24EB5B08" w:rsidR="001E66CC" w:rsidRDefault="001E66CC" w:rsidP="001E66CC">
            <w:pPr>
              <w:pStyle w:val="TAC"/>
              <w:rPr>
                <w:sz w:val="16"/>
                <w:szCs w:val="16"/>
              </w:rPr>
            </w:pPr>
            <w:r>
              <w:rPr>
                <w:sz w:val="16"/>
                <w:szCs w:val="16"/>
              </w:rPr>
              <w:t>16.11.0</w:t>
            </w:r>
          </w:p>
        </w:tc>
      </w:tr>
      <w:tr w:rsidR="001E66CC" w14:paraId="4C3069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6B5343" w14:textId="1475CA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61A64" w14:textId="05D5E850"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F3B22" w14:textId="74897F11"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5C41CC" w14:textId="3729FB63" w:rsidR="001E66CC" w:rsidRPr="00640654" w:rsidRDefault="001E66CC" w:rsidP="001E66CC">
            <w:pPr>
              <w:pStyle w:val="TAL"/>
              <w:rPr>
                <w:sz w:val="16"/>
                <w:szCs w:val="16"/>
              </w:rPr>
            </w:pPr>
            <w:r w:rsidRPr="001E66CC">
              <w:rPr>
                <w:sz w:val="16"/>
                <w:szCs w:val="16"/>
              </w:rPr>
              <w:t>2274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4FCA9" w14:textId="609DDBA8" w:rsidR="001E66CC" w:rsidRPr="001E66CC" w:rsidRDefault="001E66CC" w:rsidP="001E66CC">
            <w:pPr>
              <w:pStyle w:val="TAC"/>
              <w:rPr>
                <w:sz w:val="16"/>
                <w:szCs w:val="16"/>
              </w:rPr>
            </w:pPr>
            <w:r w:rsidRPr="001E66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DB928" w14:textId="23009BF1"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2499" w14:textId="2EDE6F92" w:rsidR="001E66CC" w:rsidRPr="00640654" w:rsidRDefault="001E66CC" w:rsidP="001E66CC">
            <w:pPr>
              <w:pStyle w:val="TAL"/>
              <w:rPr>
                <w:sz w:val="16"/>
                <w:szCs w:val="16"/>
              </w:rPr>
            </w:pPr>
            <w:r w:rsidRPr="001E66CC">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39DF18" w14:textId="37935D54" w:rsidR="001E66CC" w:rsidRDefault="001E66CC" w:rsidP="001E66CC">
            <w:pPr>
              <w:pStyle w:val="TAC"/>
              <w:rPr>
                <w:sz w:val="16"/>
                <w:szCs w:val="16"/>
              </w:rPr>
            </w:pPr>
            <w:r w:rsidRPr="00461490">
              <w:rPr>
                <w:sz w:val="16"/>
                <w:szCs w:val="16"/>
              </w:rPr>
              <w:t>16.11.0</w:t>
            </w:r>
          </w:p>
        </w:tc>
      </w:tr>
      <w:tr w:rsidR="001E66CC" w14:paraId="61E9DFF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0A0DB3" w14:textId="7A3DFB62"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C5F20" w14:textId="36E1D2E4"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A12F5" w14:textId="59DCB30C" w:rsidR="001E66CC" w:rsidRPr="00640654" w:rsidRDefault="001E66CC" w:rsidP="001E66CC">
            <w:pPr>
              <w:pStyle w:val="TAC"/>
              <w:rPr>
                <w:sz w:val="16"/>
                <w:szCs w:val="16"/>
              </w:rPr>
            </w:pPr>
            <w:r w:rsidRPr="001E66CC">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63404" w14:textId="696B3335" w:rsidR="001E66CC" w:rsidRPr="00640654" w:rsidRDefault="001E66CC" w:rsidP="001E66CC">
            <w:pPr>
              <w:pStyle w:val="TAL"/>
              <w:rPr>
                <w:sz w:val="16"/>
                <w:szCs w:val="16"/>
              </w:rPr>
            </w:pPr>
            <w:r w:rsidRPr="001E66CC">
              <w:rPr>
                <w:sz w:val="16"/>
                <w:szCs w:val="16"/>
              </w:rPr>
              <w:t>2276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76AF"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3E2" w14:textId="50985D1B"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85B1" w14:textId="266AF634" w:rsidR="001E66CC" w:rsidRPr="00640654" w:rsidRDefault="001E66CC" w:rsidP="001E66CC">
            <w:pPr>
              <w:pStyle w:val="TAL"/>
              <w:rPr>
                <w:sz w:val="16"/>
                <w:szCs w:val="16"/>
              </w:rPr>
            </w:pPr>
            <w:r w:rsidRPr="001E66C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4A0CD" w14:textId="2B7024FA" w:rsidR="001E66CC" w:rsidRDefault="001E66CC" w:rsidP="001E66CC">
            <w:pPr>
              <w:pStyle w:val="TAC"/>
              <w:rPr>
                <w:sz w:val="16"/>
                <w:szCs w:val="16"/>
              </w:rPr>
            </w:pPr>
            <w:r w:rsidRPr="00461490">
              <w:rPr>
                <w:sz w:val="16"/>
                <w:szCs w:val="16"/>
              </w:rPr>
              <w:t>16.11.0</w:t>
            </w:r>
          </w:p>
        </w:tc>
      </w:tr>
      <w:tr w:rsidR="001E66CC" w14:paraId="3EE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7E0A5" w14:textId="10644B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200F8" w14:textId="72A0CDFF"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BFA92" w14:textId="02CDC794"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869AA" w14:textId="0038C162" w:rsidR="001E66CC" w:rsidRPr="00640654" w:rsidRDefault="001E66CC" w:rsidP="001E66CC">
            <w:pPr>
              <w:pStyle w:val="TAL"/>
              <w:rPr>
                <w:sz w:val="16"/>
                <w:szCs w:val="16"/>
              </w:rPr>
            </w:pPr>
            <w:r w:rsidRPr="001E66CC">
              <w:rPr>
                <w:sz w:val="16"/>
                <w:szCs w:val="16"/>
              </w:rPr>
              <w:t>2278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A6232"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DDED" w14:textId="1C5F87A6"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F84B1" w14:textId="7073EB46" w:rsidR="001E66CC" w:rsidRPr="00640654" w:rsidRDefault="001E66CC" w:rsidP="001E66CC">
            <w:pPr>
              <w:pStyle w:val="TAL"/>
              <w:rPr>
                <w:sz w:val="16"/>
                <w:szCs w:val="16"/>
              </w:rPr>
            </w:pPr>
            <w:r w:rsidRPr="001E66C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271F6" w14:textId="08474CE9" w:rsidR="001E66CC" w:rsidRDefault="001E66CC" w:rsidP="001E66CC">
            <w:pPr>
              <w:pStyle w:val="TAC"/>
              <w:rPr>
                <w:sz w:val="16"/>
                <w:szCs w:val="16"/>
              </w:rPr>
            </w:pPr>
            <w:r w:rsidRPr="00461490">
              <w:rPr>
                <w:sz w:val="16"/>
                <w:szCs w:val="16"/>
              </w:rPr>
              <w:t>16.11.0</w:t>
            </w:r>
          </w:p>
        </w:tc>
      </w:tr>
      <w:tr w:rsidR="001E66CC" w14:paraId="31AFBF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76AB3A" w14:textId="1E0BB56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3B213" w14:textId="423A5348"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37338" w14:textId="2B6E21AE"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80FFA" w14:textId="17E3A3E1" w:rsidR="001E66CC" w:rsidRPr="00640654" w:rsidRDefault="001E66CC" w:rsidP="001E66CC">
            <w:pPr>
              <w:pStyle w:val="TAL"/>
              <w:rPr>
                <w:sz w:val="16"/>
                <w:szCs w:val="16"/>
              </w:rPr>
            </w:pPr>
            <w:r w:rsidRPr="001E66CC">
              <w:rPr>
                <w:sz w:val="16"/>
                <w:szCs w:val="16"/>
              </w:rPr>
              <w:t>2280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99B33"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3C1E7" w14:textId="1312B5EC"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2949B" w14:textId="2A15DA16" w:rsidR="001E66CC" w:rsidRPr="00640654" w:rsidRDefault="001E66CC" w:rsidP="001E66CC">
            <w:pPr>
              <w:pStyle w:val="TAL"/>
              <w:rPr>
                <w:sz w:val="16"/>
                <w:szCs w:val="16"/>
              </w:rPr>
            </w:pPr>
            <w:r w:rsidRPr="001E66CC">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BE869" w14:textId="325E4210" w:rsidR="001E66CC" w:rsidRDefault="001E66CC" w:rsidP="001E66CC">
            <w:pPr>
              <w:pStyle w:val="TAC"/>
              <w:rPr>
                <w:sz w:val="16"/>
                <w:szCs w:val="16"/>
              </w:rPr>
            </w:pPr>
            <w:r w:rsidRPr="00461490">
              <w:rPr>
                <w:sz w:val="16"/>
                <w:szCs w:val="16"/>
              </w:rPr>
              <w:t>16.11.0</w:t>
            </w:r>
          </w:p>
        </w:tc>
      </w:tr>
      <w:tr w:rsidR="00DC40C8" w14:paraId="7B4077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B6FD7B" w14:textId="1A5D4EE5"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72DA0" w14:textId="0F4F3BA4"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0E3A13" w14:textId="1A28E4F6"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D6DAC5" w14:textId="5D3208BD" w:rsidR="00DC40C8" w:rsidRPr="001E66CC" w:rsidRDefault="00DC40C8" w:rsidP="00DC40C8">
            <w:pPr>
              <w:pStyle w:val="TAC"/>
              <w:rPr>
                <w:sz w:val="16"/>
                <w:szCs w:val="16"/>
              </w:rPr>
            </w:pPr>
            <w:r w:rsidRPr="00F663B6">
              <w:t>2405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398AD"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4E7E8" w14:textId="681DB74D"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519EEC" w14:textId="47DC5D6B" w:rsidR="00DC40C8" w:rsidRPr="001E66CC" w:rsidRDefault="00DC40C8" w:rsidP="00DC40C8">
            <w:pPr>
              <w:pStyle w:val="TAL"/>
              <w:rPr>
                <w:sz w:val="16"/>
                <w:szCs w:val="16"/>
              </w:rPr>
            </w:pPr>
            <w:r w:rsidRPr="004958E8">
              <w:t>Big CR for TS 38.133 Core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4AB64E" w14:textId="2677A373" w:rsidR="00DC40C8" w:rsidRPr="00461490" w:rsidRDefault="00DC40C8" w:rsidP="00DC40C8">
            <w:pPr>
              <w:pStyle w:val="TAC"/>
              <w:rPr>
                <w:sz w:val="16"/>
                <w:szCs w:val="16"/>
              </w:rPr>
            </w:pPr>
            <w:r>
              <w:rPr>
                <w:sz w:val="16"/>
                <w:szCs w:val="16"/>
              </w:rPr>
              <w:t>16.12.0</w:t>
            </w:r>
          </w:p>
        </w:tc>
      </w:tr>
      <w:tr w:rsidR="00DC40C8" w14:paraId="3291A3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F222B" w14:textId="66632802"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A981" w14:textId="0502D442"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9AA8E" w14:textId="2DE478A0"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0EA9F" w14:textId="6386103A" w:rsidR="00DC40C8" w:rsidRPr="001E66CC" w:rsidRDefault="00DC40C8" w:rsidP="00DC40C8">
            <w:pPr>
              <w:pStyle w:val="TAC"/>
              <w:rPr>
                <w:sz w:val="16"/>
                <w:szCs w:val="16"/>
              </w:rPr>
            </w:pPr>
            <w:r w:rsidRPr="00F663B6">
              <w:t>2408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591DB"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94BF5" w14:textId="570E021A"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C3E832" w14:textId="6BF8A33E" w:rsidR="00DC40C8" w:rsidRPr="001E66CC" w:rsidRDefault="00DC40C8" w:rsidP="00DC40C8">
            <w:pPr>
              <w:pStyle w:val="TAL"/>
              <w:rPr>
                <w:sz w:val="16"/>
                <w:szCs w:val="16"/>
              </w:rPr>
            </w:pPr>
            <w:r w:rsidRPr="004958E8">
              <w:t>Big CR for TS 38.133 Core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F991B" w14:textId="65FA9BF9" w:rsidR="00DC40C8" w:rsidRPr="00461490" w:rsidRDefault="00DC40C8" w:rsidP="00DC40C8">
            <w:pPr>
              <w:pStyle w:val="TAC"/>
              <w:rPr>
                <w:sz w:val="16"/>
                <w:szCs w:val="16"/>
              </w:rPr>
            </w:pPr>
            <w:r>
              <w:rPr>
                <w:sz w:val="16"/>
                <w:szCs w:val="16"/>
              </w:rPr>
              <w:t>16.12.0</w:t>
            </w:r>
          </w:p>
        </w:tc>
      </w:tr>
      <w:tr w:rsidR="00DC40C8" w14:paraId="290C28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A40BED" w14:textId="5895A14C"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A7DC2" w14:textId="7F59B8B9"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75337" w14:textId="30F46200"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059B8" w14:textId="29296B8C" w:rsidR="00DC40C8" w:rsidRPr="001E66CC" w:rsidRDefault="00DC40C8" w:rsidP="00DC40C8">
            <w:pPr>
              <w:pStyle w:val="TAC"/>
              <w:rPr>
                <w:sz w:val="16"/>
                <w:szCs w:val="16"/>
              </w:rPr>
            </w:pPr>
            <w:r w:rsidRPr="00F663B6">
              <w:t>2411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EC189"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36882" w14:textId="4F738652"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CFE7F" w14:textId="3C9B6567" w:rsidR="00DC40C8" w:rsidRPr="001E66CC" w:rsidRDefault="00DC40C8" w:rsidP="00DC40C8">
            <w:pPr>
              <w:pStyle w:val="TAL"/>
              <w:rPr>
                <w:sz w:val="16"/>
                <w:szCs w:val="16"/>
              </w:rPr>
            </w:pPr>
            <w:r w:rsidRPr="004958E8">
              <w:t>Big CR for TS 38.133 Perf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8C1B9C" w14:textId="5A3E9192" w:rsidR="00DC40C8" w:rsidRPr="00461490" w:rsidRDefault="00DC40C8" w:rsidP="00DC40C8">
            <w:pPr>
              <w:pStyle w:val="TAC"/>
              <w:rPr>
                <w:sz w:val="16"/>
                <w:szCs w:val="16"/>
              </w:rPr>
            </w:pPr>
            <w:r>
              <w:rPr>
                <w:sz w:val="16"/>
                <w:szCs w:val="16"/>
              </w:rPr>
              <w:t>16.12.0</w:t>
            </w:r>
          </w:p>
        </w:tc>
      </w:tr>
      <w:tr w:rsidR="00DC40C8" w14:paraId="0286DA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69A05D" w14:textId="3010826D"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9DF22" w14:textId="046854C3"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202E8" w14:textId="2A60659B"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632F5" w14:textId="350F919B" w:rsidR="00DC40C8" w:rsidRPr="001E66CC" w:rsidRDefault="00DC40C8" w:rsidP="00DC40C8">
            <w:pPr>
              <w:pStyle w:val="TAC"/>
              <w:rPr>
                <w:sz w:val="16"/>
                <w:szCs w:val="16"/>
              </w:rPr>
            </w:pPr>
            <w:r w:rsidRPr="00F663B6">
              <w:t>2414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DAF14"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28D74" w14:textId="1DF4E0B1"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93FED" w14:textId="308DFF34" w:rsidR="00DC40C8" w:rsidRPr="001E66CC" w:rsidRDefault="00DC40C8" w:rsidP="00DC40C8">
            <w:pPr>
              <w:pStyle w:val="TAL"/>
              <w:rPr>
                <w:sz w:val="16"/>
                <w:szCs w:val="16"/>
              </w:rPr>
            </w:pPr>
            <w:r w:rsidRPr="004958E8">
              <w:t>Big CR for TS 38.133 Perf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66E6C" w14:textId="2D638062" w:rsidR="00DC40C8" w:rsidRPr="00461490" w:rsidRDefault="00DC40C8" w:rsidP="00DC40C8">
            <w:pPr>
              <w:pStyle w:val="TAC"/>
              <w:rPr>
                <w:sz w:val="16"/>
                <w:szCs w:val="16"/>
              </w:rPr>
            </w:pPr>
            <w:r>
              <w:rPr>
                <w:sz w:val="16"/>
                <w:szCs w:val="16"/>
              </w:rPr>
              <w:t>16.12.0</w:t>
            </w:r>
          </w:p>
        </w:tc>
      </w:tr>
      <w:tr w:rsidR="003B6F69" w14:paraId="25F1E52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029D0D" w14:textId="0C3D6D8E" w:rsidR="003B6F69" w:rsidRDefault="003B6F69" w:rsidP="00DC40C8">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FE239" w14:textId="029F5CEF" w:rsidR="003B6F69" w:rsidRDefault="003B6F69" w:rsidP="00DC40C8">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9122" w14:textId="253039A4" w:rsidR="003B6F69" w:rsidRPr="005B67CE" w:rsidRDefault="003B6F69" w:rsidP="00DC40C8">
            <w:pPr>
              <w:pStyle w:val="TAC"/>
            </w:pPr>
            <w:r w:rsidRPr="003B6F69">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1A7275" w14:textId="69EECCD4" w:rsidR="003B6F69" w:rsidRPr="00F663B6" w:rsidRDefault="003B6F69" w:rsidP="00DC40C8">
            <w:pPr>
              <w:pStyle w:val="TAC"/>
            </w:pPr>
            <w:r w:rsidRPr="003B6F69">
              <w:t>2569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5D9AF" w14:textId="77777777" w:rsidR="003B6F69" w:rsidRPr="001E66CC" w:rsidRDefault="003B6F69"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CD23D" w14:textId="2D4F9F09" w:rsidR="003B6F69" w:rsidRPr="007B09C4" w:rsidRDefault="003B6F69" w:rsidP="00DC40C8">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A2276" w14:textId="461B98F5" w:rsidR="003B6F69" w:rsidRPr="004958E8" w:rsidRDefault="003B6F69" w:rsidP="00DC40C8">
            <w:pPr>
              <w:pStyle w:val="TAL"/>
            </w:pPr>
            <w:r w:rsidRPr="003B6F69">
              <w:t>Big CR for 38.133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8DA78" w14:textId="35C2FA60" w:rsidR="003B6F69" w:rsidRDefault="003B6F69" w:rsidP="00DC40C8">
            <w:pPr>
              <w:pStyle w:val="TAC"/>
              <w:rPr>
                <w:sz w:val="16"/>
                <w:szCs w:val="16"/>
              </w:rPr>
            </w:pPr>
            <w:r>
              <w:rPr>
                <w:sz w:val="16"/>
                <w:szCs w:val="16"/>
              </w:rPr>
              <w:t>16.13.0</w:t>
            </w:r>
          </w:p>
        </w:tc>
      </w:tr>
      <w:tr w:rsidR="003B6F69" w14:paraId="3E9E2E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DE0FFF" w14:textId="2E9ACD41" w:rsidR="003B6F69" w:rsidRDefault="003B6F69" w:rsidP="003B6F69">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89B9A" w14:textId="340C9BAE" w:rsidR="003B6F69" w:rsidRDefault="003B6F69" w:rsidP="003B6F69">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476C" w14:textId="7CC2C4E3" w:rsidR="003B6F69" w:rsidRPr="005B67CE" w:rsidRDefault="003B6F69" w:rsidP="003B6F69">
            <w:pPr>
              <w:pStyle w:val="TAC"/>
            </w:pPr>
            <w:r w:rsidRPr="003B6F69">
              <w:t>RP-222559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EEA53" w14:textId="5DC33299" w:rsidR="003B6F69" w:rsidRPr="00F663B6" w:rsidRDefault="003B6F69" w:rsidP="003B6F69">
            <w:pPr>
              <w:pStyle w:val="TAC"/>
            </w:pPr>
            <w:r w:rsidRPr="003B6F69">
              <w:t>2571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30682A" w14:textId="3BD16640" w:rsidR="003B6F69" w:rsidRPr="001E66CC" w:rsidRDefault="003B6F69" w:rsidP="003B6F69">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8F066" w14:textId="0D13D080" w:rsidR="003B6F69" w:rsidRPr="007B09C4" w:rsidRDefault="003B6F69" w:rsidP="003B6F69">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B2410" w14:textId="5587A884" w:rsidR="003B6F69" w:rsidRPr="004958E8" w:rsidRDefault="003B6F69" w:rsidP="003B6F69">
            <w:pPr>
              <w:pStyle w:val="TAL"/>
            </w:pPr>
            <w:r w:rsidRPr="003B6F69">
              <w:t>Big CR for 38.133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335DB2" w14:textId="6F04D4A0" w:rsidR="003B6F69" w:rsidRDefault="003B6F69" w:rsidP="003B6F69">
            <w:pPr>
              <w:pStyle w:val="TAC"/>
              <w:rPr>
                <w:sz w:val="16"/>
                <w:szCs w:val="16"/>
              </w:rPr>
            </w:pPr>
            <w:r>
              <w:rPr>
                <w:sz w:val="16"/>
                <w:szCs w:val="16"/>
              </w:rPr>
              <w:t>16.13.0</w:t>
            </w:r>
          </w:p>
        </w:tc>
      </w:tr>
      <w:tr w:rsidR="0035190F" w14:paraId="08F7AA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DDB6E7" w14:textId="6194E99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E7C49" w14:textId="360B7B61"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2B11F" w14:textId="115206F2"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1B95E" w14:textId="0F40A94D" w:rsidR="0035190F" w:rsidRPr="0035190F" w:rsidRDefault="0035190F" w:rsidP="0035190F">
            <w:pPr>
              <w:pStyle w:val="TAC"/>
              <w:rPr>
                <w:sz w:val="16"/>
                <w:szCs w:val="16"/>
              </w:rPr>
            </w:pPr>
            <w:r w:rsidRPr="0035190F">
              <w:rPr>
                <w:sz w:val="16"/>
                <w:szCs w:val="16"/>
              </w:rPr>
              <w:t>2660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13372" w14:textId="5B3E9388"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969F" w14:textId="3A919D3E"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2356B" w14:textId="2FAA5DF5" w:rsidR="0035190F" w:rsidRPr="0035190F" w:rsidRDefault="0035190F" w:rsidP="0035190F">
            <w:pPr>
              <w:pStyle w:val="TAL"/>
              <w:rPr>
                <w:sz w:val="16"/>
                <w:szCs w:val="16"/>
              </w:rPr>
            </w:pPr>
            <w:r w:rsidRPr="0035190F">
              <w:rPr>
                <w:sz w:val="16"/>
                <w:szCs w:val="16"/>
              </w:rPr>
              <w:t>CR to TS 38.133: Corrections to NR positioning and high speed train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813AC" w14:textId="45306530" w:rsidR="0035190F" w:rsidRDefault="0035190F" w:rsidP="0035190F">
            <w:pPr>
              <w:pStyle w:val="TAC"/>
              <w:rPr>
                <w:sz w:val="16"/>
                <w:szCs w:val="16"/>
              </w:rPr>
            </w:pPr>
            <w:r>
              <w:rPr>
                <w:sz w:val="16"/>
                <w:szCs w:val="16"/>
              </w:rPr>
              <w:t>16.14.0</w:t>
            </w:r>
          </w:p>
        </w:tc>
      </w:tr>
      <w:tr w:rsidR="0035190F" w14:paraId="2C3968C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C3A99F" w14:textId="62AF546A"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F0051" w14:textId="7B46635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C0F2C" w14:textId="12E13C79" w:rsidR="0035190F" w:rsidRPr="0035190F" w:rsidRDefault="0035190F" w:rsidP="0035190F">
            <w:pPr>
              <w:pStyle w:val="TAC"/>
              <w:rPr>
                <w:sz w:val="16"/>
                <w:szCs w:val="16"/>
              </w:rPr>
            </w:pPr>
            <w:r w:rsidRPr="0035190F">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EEC77" w14:textId="0AAEB355" w:rsidR="0035190F" w:rsidRPr="0035190F" w:rsidRDefault="0035190F" w:rsidP="0035190F">
            <w:pPr>
              <w:pStyle w:val="TAC"/>
              <w:rPr>
                <w:sz w:val="16"/>
                <w:szCs w:val="16"/>
              </w:rPr>
            </w:pPr>
            <w:r w:rsidRPr="0035190F">
              <w:rPr>
                <w:sz w:val="16"/>
                <w:szCs w:val="16"/>
              </w:rPr>
              <w:t>2663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27722" w14:textId="6B227F12"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12E63" w14:textId="7F4A154F"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6D8068" w14:textId="35E353C6" w:rsidR="0035190F" w:rsidRPr="0035190F" w:rsidRDefault="0035190F" w:rsidP="0035190F">
            <w:pPr>
              <w:pStyle w:val="TAL"/>
              <w:rPr>
                <w:sz w:val="16"/>
                <w:szCs w:val="16"/>
              </w:rPr>
            </w:pPr>
            <w:r w:rsidRPr="0035190F">
              <w:rPr>
                <w:sz w:val="16"/>
                <w:szCs w:val="16"/>
              </w:rPr>
              <w:t>CR on NR RRM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3D399" w14:textId="415E28BE" w:rsidR="0035190F" w:rsidRDefault="0035190F" w:rsidP="0035190F">
            <w:pPr>
              <w:pStyle w:val="TAC"/>
              <w:rPr>
                <w:sz w:val="16"/>
                <w:szCs w:val="16"/>
              </w:rPr>
            </w:pPr>
            <w:r>
              <w:rPr>
                <w:sz w:val="16"/>
                <w:szCs w:val="16"/>
              </w:rPr>
              <w:t>16.14.0</w:t>
            </w:r>
          </w:p>
        </w:tc>
      </w:tr>
      <w:tr w:rsidR="0035190F" w14:paraId="7BB65F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C324E" w14:textId="565DCB9C"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2B394" w14:textId="6758F2C4"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FF50D" w14:textId="65D9972A" w:rsidR="0035190F" w:rsidRPr="0035190F" w:rsidRDefault="0035190F" w:rsidP="0035190F">
            <w:pPr>
              <w:pStyle w:val="TAC"/>
              <w:rPr>
                <w:sz w:val="16"/>
                <w:szCs w:val="16"/>
              </w:rPr>
            </w:pPr>
            <w:r w:rsidRPr="0035190F">
              <w:rPr>
                <w:sz w:val="16"/>
                <w:szCs w:val="16"/>
              </w:rPr>
              <w:t>RP-223291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8EE14" w14:textId="2571C269" w:rsidR="0035190F" w:rsidRPr="0035190F" w:rsidRDefault="0035190F" w:rsidP="0035190F">
            <w:pPr>
              <w:pStyle w:val="TAC"/>
              <w:rPr>
                <w:sz w:val="16"/>
                <w:szCs w:val="16"/>
              </w:rPr>
            </w:pPr>
            <w:r w:rsidRPr="0035190F">
              <w:rPr>
                <w:sz w:val="16"/>
                <w:szCs w:val="16"/>
              </w:rPr>
              <w:t>2670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266F0" w14:textId="52D0CD22"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33A75C" w14:textId="6DA80D10" w:rsidR="0035190F" w:rsidRPr="0035190F" w:rsidRDefault="0035190F" w:rsidP="0035190F">
            <w:pPr>
              <w:pStyle w:val="TAC"/>
              <w:rPr>
                <w:sz w:val="16"/>
                <w:szCs w:val="16"/>
              </w:rPr>
            </w:pPr>
            <w:r w:rsidRPr="0035190F">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A8214F" w14:textId="6D11AF9D" w:rsidR="0035190F" w:rsidRPr="0035190F" w:rsidRDefault="0035190F" w:rsidP="0035190F">
            <w:pPr>
              <w:pStyle w:val="TAL"/>
              <w:rPr>
                <w:sz w:val="16"/>
                <w:szCs w:val="16"/>
              </w:rPr>
            </w:pPr>
            <w:r w:rsidRPr="0035190F">
              <w:rPr>
                <w:sz w:val="16"/>
                <w:szCs w:val="16"/>
              </w:rPr>
              <w:t>Editorial CR on scheduling restrictions for L3 measurements in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27F9C" w14:textId="544DC761" w:rsidR="0035190F" w:rsidRDefault="0035190F" w:rsidP="0035190F">
            <w:pPr>
              <w:pStyle w:val="TAC"/>
              <w:rPr>
                <w:sz w:val="16"/>
                <w:szCs w:val="16"/>
              </w:rPr>
            </w:pPr>
            <w:r>
              <w:rPr>
                <w:sz w:val="16"/>
                <w:szCs w:val="16"/>
              </w:rPr>
              <w:t>16.14.0</w:t>
            </w:r>
          </w:p>
        </w:tc>
      </w:tr>
      <w:tr w:rsidR="0035190F" w14:paraId="097362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54E780" w14:textId="5A6633E6"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41EB66" w14:textId="1DE1F19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06FFC" w14:textId="678922B6"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4FEC7" w14:textId="2F5A6DE4" w:rsidR="0035190F" w:rsidRPr="0035190F" w:rsidRDefault="0035190F" w:rsidP="0035190F">
            <w:pPr>
              <w:pStyle w:val="TAC"/>
              <w:rPr>
                <w:sz w:val="16"/>
                <w:szCs w:val="16"/>
              </w:rPr>
            </w:pPr>
            <w:r w:rsidRPr="0035190F">
              <w:rPr>
                <w:sz w:val="16"/>
                <w:szCs w:val="16"/>
              </w:rPr>
              <w:t>2675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EBECE" w14:textId="356BC769"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ACC9D" w14:textId="14DC1F12"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E86C78" w14:textId="5A8B0E53" w:rsidR="0035190F" w:rsidRPr="0035190F" w:rsidRDefault="0035190F" w:rsidP="0035190F">
            <w:pPr>
              <w:pStyle w:val="TAL"/>
              <w:rPr>
                <w:sz w:val="16"/>
                <w:szCs w:val="16"/>
              </w:rPr>
            </w:pPr>
            <w:r w:rsidRPr="0035190F">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EB5E" w14:textId="46E6C395" w:rsidR="0035190F" w:rsidRDefault="0035190F" w:rsidP="0035190F">
            <w:pPr>
              <w:pStyle w:val="TAC"/>
              <w:rPr>
                <w:sz w:val="16"/>
                <w:szCs w:val="16"/>
              </w:rPr>
            </w:pPr>
            <w:r>
              <w:rPr>
                <w:sz w:val="16"/>
                <w:szCs w:val="16"/>
              </w:rPr>
              <w:t>16.14.0</w:t>
            </w:r>
          </w:p>
        </w:tc>
      </w:tr>
      <w:tr w:rsidR="0035190F" w14:paraId="1E01DD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9E0F92" w14:textId="7FFD40E8"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823C4" w14:textId="31B00070"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0D3DE" w14:textId="13059502"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CD84C" w14:textId="02CDE2DC" w:rsidR="0035190F" w:rsidRPr="0035190F" w:rsidRDefault="0035190F" w:rsidP="0035190F">
            <w:pPr>
              <w:pStyle w:val="TAC"/>
              <w:rPr>
                <w:sz w:val="16"/>
                <w:szCs w:val="16"/>
              </w:rPr>
            </w:pPr>
            <w:r w:rsidRPr="0035190F">
              <w:rPr>
                <w:sz w:val="16"/>
                <w:szCs w:val="16"/>
              </w:rPr>
              <w:t>2678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29DC6" w14:textId="2F84D1FD"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0B7751" w14:textId="5BA0AB56"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35B8" w14:textId="23B15C66" w:rsidR="0035190F" w:rsidRPr="0035190F" w:rsidRDefault="0035190F" w:rsidP="0035190F">
            <w:pPr>
              <w:pStyle w:val="TAL"/>
              <w:rPr>
                <w:sz w:val="16"/>
                <w:szCs w:val="16"/>
              </w:rPr>
            </w:pPr>
            <w:r w:rsidRPr="0035190F">
              <w:rPr>
                <w:sz w:val="16"/>
                <w:szCs w:val="16"/>
              </w:rPr>
              <w:t>Update on Scell activation and deactivation and Control Channel RMC for RLM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29EC5" w14:textId="1DEA01D3" w:rsidR="0035190F" w:rsidRDefault="0035190F" w:rsidP="0035190F">
            <w:pPr>
              <w:pStyle w:val="TAC"/>
              <w:rPr>
                <w:sz w:val="16"/>
                <w:szCs w:val="16"/>
              </w:rPr>
            </w:pPr>
            <w:r>
              <w:rPr>
                <w:sz w:val="16"/>
                <w:szCs w:val="16"/>
              </w:rPr>
              <w:t>16.14.0</w:t>
            </w:r>
          </w:p>
        </w:tc>
      </w:tr>
      <w:tr w:rsidR="0035190F" w14:paraId="0BE014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DCE09" w14:textId="480DA1C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5FFAB" w14:textId="4E04280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E1924" w14:textId="58322EFD"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741A2" w14:textId="15789601" w:rsidR="0035190F" w:rsidRPr="0035190F" w:rsidRDefault="0035190F" w:rsidP="0035190F">
            <w:pPr>
              <w:pStyle w:val="TAC"/>
              <w:rPr>
                <w:sz w:val="16"/>
                <w:szCs w:val="16"/>
              </w:rPr>
            </w:pPr>
            <w:r w:rsidRPr="0035190F">
              <w:rPr>
                <w:sz w:val="16"/>
                <w:szCs w:val="16"/>
              </w:rPr>
              <w:t>2681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CF99" w14:textId="4E1F6C98"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20237" w14:textId="3DD9EC1E"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C574" w14:textId="66326B27" w:rsidR="0035190F" w:rsidRPr="0035190F" w:rsidRDefault="0035190F" w:rsidP="0035190F">
            <w:pPr>
              <w:pStyle w:val="TAL"/>
              <w:rPr>
                <w:sz w:val="16"/>
                <w:szCs w:val="16"/>
              </w:rPr>
            </w:pPr>
            <w:r w:rsidRPr="0035190F">
              <w:rPr>
                <w:sz w:val="16"/>
                <w:szCs w:val="16"/>
              </w:rPr>
              <w:t>Update to L1-RSRP test scenarios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2EC4D" w14:textId="3554B533" w:rsidR="0035190F" w:rsidRDefault="0035190F" w:rsidP="0035190F">
            <w:pPr>
              <w:pStyle w:val="TAC"/>
              <w:rPr>
                <w:sz w:val="16"/>
                <w:szCs w:val="16"/>
              </w:rPr>
            </w:pPr>
            <w:r>
              <w:rPr>
                <w:sz w:val="16"/>
                <w:szCs w:val="16"/>
              </w:rPr>
              <w:t>16.14.0</w:t>
            </w:r>
          </w:p>
        </w:tc>
      </w:tr>
      <w:tr w:rsidR="0035190F" w14:paraId="7C74BE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6A998C" w14:textId="107FB0F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15F81" w14:textId="0DB4BE3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09DB4A" w14:textId="184181C5"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E7070" w14:textId="2695E0F5" w:rsidR="0035190F" w:rsidRPr="0035190F" w:rsidRDefault="0035190F" w:rsidP="0035190F">
            <w:pPr>
              <w:pStyle w:val="TAC"/>
              <w:rPr>
                <w:sz w:val="16"/>
                <w:szCs w:val="16"/>
              </w:rPr>
            </w:pPr>
            <w:r w:rsidRPr="0035190F">
              <w:rPr>
                <w:sz w:val="16"/>
                <w:szCs w:val="16"/>
              </w:rPr>
              <w:t>2685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4844" w14:textId="6531B2F7"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D086E" w14:textId="08E55EF8"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958D9" w14:textId="3745968D" w:rsidR="0035190F" w:rsidRPr="0035190F" w:rsidRDefault="0035190F" w:rsidP="0035190F">
            <w:pPr>
              <w:pStyle w:val="TAL"/>
              <w:rPr>
                <w:sz w:val="16"/>
                <w:szCs w:val="16"/>
              </w:rPr>
            </w:pPr>
            <w:r w:rsidRPr="0035190F">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26476" w14:textId="0DB82C30" w:rsidR="0035190F" w:rsidRDefault="0035190F" w:rsidP="0035190F">
            <w:pPr>
              <w:pStyle w:val="TAC"/>
              <w:rPr>
                <w:sz w:val="16"/>
                <w:szCs w:val="16"/>
              </w:rPr>
            </w:pPr>
            <w:r>
              <w:rPr>
                <w:sz w:val="16"/>
                <w:szCs w:val="16"/>
              </w:rPr>
              <w:t>16.14.0</w:t>
            </w:r>
          </w:p>
        </w:tc>
      </w:tr>
      <w:tr w:rsidR="0035190F" w14:paraId="0B15A0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965AAD" w14:textId="69F1E638"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216834" w14:textId="0019F2ED"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660F" w14:textId="241C1E96"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3F1E" w14:textId="3EAB8F70" w:rsidR="0035190F" w:rsidRPr="0035190F" w:rsidRDefault="0035190F" w:rsidP="0035190F">
            <w:pPr>
              <w:pStyle w:val="TAC"/>
              <w:rPr>
                <w:sz w:val="16"/>
                <w:szCs w:val="16"/>
              </w:rPr>
            </w:pPr>
            <w:r w:rsidRPr="0035190F">
              <w:rPr>
                <w:sz w:val="16"/>
                <w:szCs w:val="16"/>
              </w:rPr>
              <w:t>2690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92A82" w14:textId="56AA9021"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07114" w14:textId="6278FB7A"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EDA6A" w14:textId="03AD81D5" w:rsidR="0035190F" w:rsidRPr="0035190F" w:rsidRDefault="0035190F" w:rsidP="0035190F">
            <w:pPr>
              <w:pStyle w:val="TAL"/>
              <w:rPr>
                <w:sz w:val="16"/>
                <w:szCs w:val="16"/>
              </w:rPr>
            </w:pPr>
            <w:r w:rsidRPr="0035190F">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DFFA8" w14:textId="6D83EBED" w:rsidR="0035190F" w:rsidRDefault="0035190F" w:rsidP="0035190F">
            <w:pPr>
              <w:pStyle w:val="TAC"/>
              <w:rPr>
                <w:sz w:val="16"/>
                <w:szCs w:val="16"/>
              </w:rPr>
            </w:pPr>
            <w:r>
              <w:rPr>
                <w:sz w:val="16"/>
                <w:szCs w:val="16"/>
              </w:rPr>
              <w:t>16.14.0</w:t>
            </w:r>
          </w:p>
        </w:tc>
      </w:tr>
      <w:tr w:rsidR="0035190F" w14:paraId="19C5D8D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ACF27F" w14:textId="7E8915E2"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FCA2E" w14:textId="6C196A40"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C0A99" w14:textId="65CE26EC"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58CA" w14:textId="68683706" w:rsidR="0035190F" w:rsidRPr="0035190F" w:rsidRDefault="0035190F" w:rsidP="0035190F">
            <w:pPr>
              <w:pStyle w:val="TAC"/>
              <w:rPr>
                <w:sz w:val="16"/>
                <w:szCs w:val="16"/>
              </w:rPr>
            </w:pPr>
            <w:r w:rsidRPr="0035190F">
              <w:rPr>
                <w:sz w:val="16"/>
                <w:szCs w:val="16"/>
              </w:rPr>
              <w:t>2694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CE029E" w14:textId="0113D6B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73AF1" w14:textId="565457AD"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AD1DB1" w14:textId="325A7D5B" w:rsidR="0035190F" w:rsidRPr="0035190F" w:rsidRDefault="0035190F" w:rsidP="0035190F">
            <w:pPr>
              <w:pStyle w:val="TAL"/>
              <w:rPr>
                <w:sz w:val="16"/>
                <w:szCs w:val="16"/>
              </w:rPr>
            </w:pPr>
            <w:r w:rsidRPr="0035190F">
              <w:rPr>
                <w:sz w:val="16"/>
                <w:szCs w:val="16"/>
              </w:rPr>
              <w:t>R16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90FF3" w14:textId="78FECFAA" w:rsidR="0035190F" w:rsidRDefault="0035190F" w:rsidP="0035190F">
            <w:pPr>
              <w:pStyle w:val="TAC"/>
              <w:rPr>
                <w:sz w:val="16"/>
                <w:szCs w:val="16"/>
              </w:rPr>
            </w:pPr>
            <w:r>
              <w:rPr>
                <w:sz w:val="16"/>
                <w:szCs w:val="16"/>
              </w:rPr>
              <w:t>16.14.0</w:t>
            </w:r>
          </w:p>
        </w:tc>
      </w:tr>
      <w:tr w:rsidR="0035190F" w14:paraId="1A2AD3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1C515F" w14:textId="260DF723"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9C3B" w14:textId="00CEC41F"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F83A6E" w14:textId="30B8220C"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6743E" w14:textId="712210A3" w:rsidR="0035190F" w:rsidRPr="0035190F" w:rsidRDefault="0035190F" w:rsidP="0035190F">
            <w:pPr>
              <w:pStyle w:val="TAC"/>
              <w:rPr>
                <w:sz w:val="16"/>
                <w:szCs w:val="16"/>
              </w:rPr>
            </w:pPr>
            <w:r w:rsidRPr="0035190F">
              <w:rPr>
                <w:sz w:val="16"/>
                <w:szCs w:val="16"/>
              </w:rPr>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61FC0" w14:textId="6B16C155"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EF8D" w14:textId="3278878E"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ED628" w14:textId="5487CFA5" w:rsidR="0035190F" w:rsidRPr="0035190F" w:rsidRDefault="0035190F" w:rsidP="0035190F">
            <w:pPr>
              <w:pStyle w:val="TAL"/>
              <w:rPr>
                <w:sz w:val="16"/>
                <w:szCs w:val="16"/>
              </w:rPr>
            </w:pPr>
            <w:r w:rsidRPr="0035190F">
              <w:rPr>
                <w:sz w:val="16"/>
                <w:szCs w:val="16"/>
              </w:rPr>
              <w:t>R16 Cat-F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A7F85" w14:textId="6271B49A" w:rsidR="0035190F" w:rsidRDefault="0035190F" w:rsidP="0035190F">
            <w:pPr>
              <w:pStyle w:val="TAC"/>
              <w:rPr>
                <w:sz w:val="16"/>
                <w:szCs w:val="16"/>
              </w:rPr>
            </w:pPr>
            <w:r>
              <w:rPr>
                <w:sz w:val="16"/>
                <w:szCs w:val="16"/>
              </w:rPr>
              <w:t>16.14.0</w:t>
            </w:r>
          </w:p>
        </w:tc>
      </w:tr>
      <w:tr w:rsidR="0035190F" w14:paraId="50E6D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0597CF" w14:textId="17469AE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DD59E" w14:textId="0AB147E5"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B3CB" w14:textId="22FEF8EF"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6185C" w14:textId="6303D343" w:rsidR="0035190F" w:rsidRPr="0035190F" w:rsidRDefault="0035190F" w:rsidP="0035190F">
            <w:pPr>
              <w:pStyle w:val="TAC"/>
              <w:rPr>
                <w:sz w:val="16"/>
                <w:szCs w:val="16"/>
              </w:rPr>
            </w:pPr>
            <w:r w:rsidRPr="0035190F">
              <w:rPr>
                <w:sz w:val="16"/>
                <w:szCs w:val="16"/>
              </w:rPr>
              <w:t>2701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1624E" w14:textId="24CC9512"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51EDB" w14:textId="54F51B0A"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D8D34" w14:textId="7935C0A2" w:rsidR="0035190F" w:rsidRPr="0035190F" w:rsidRDefault="0035190F" w:rsidP="0035190F">
            <w:pPr>
              <w:pStyle w:val="TAL"/>
              <w:rPr>
                <w:sz w:val="16"/>
                <w:szCs w:val="16"/>
              </w:rPr>
            </w:pPr>
            <w:r w:rsidRPr="0035190F">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ECEF9" w14:textId="3F2A5DEC" w:rsidR="0035190F" w:rsidRDefault="0035190F" w:rsidP="0035190F">
            <w:pPr>
              <w:pStyle w:val="TAC"/>
              <w:rPr>
                <w:sz w:val="16"/>
                <w:szCs w:val="16"/>
              </w:rPr>
            </w:pPr>
            <w:r>
              <w:rPr>
                <w:sz w:val="16"/>
                <w:szCs w:val="16"/>
              </w:rPr>
              <w:t>16.14.0</w:t>
            </w:r>
          </w:p>
        </w:tc>
      </w:tr>
      <w:tr w:rsidR="0035190F" w14:paraId="4A4599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42DDC0" w14:textId="4E1FCF1B"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41D842" w14:textId="355915C4"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1216B8" w14:textId="2AA0A2BF"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7A45" w14:textId="577FA450" w:rsidR="0035190F" w:rsidRPr="0035190F" w:rsidRDefault="0035190F" w:rsidP="0035190F">
            <w:pPr>
              <w:pStyle w:val="TAC"/>
              <w:rPr>
                <w:sz w:val="16"/>
                <w:szCs w:val="16"/>
              </w:rPr>
            </w:pPr>
            <w:r w:rsidRPr="0035190F">
              <w:rPr>
                <w:sz w:val="16"/>
                <w:szCs w:val="16"/>
              </w:rPr>
              <w:t>2704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57259" w14:textId="56CF638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08C89" w14:textId="5A1B4146"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C3332" w14:textId="1E2C02EF" w:rsidR="0035190F" w:rsidRPr="0035190F" w:rsidRDefault="0035190F" w:rsidP="0035190F">
            <w:pPr>
              <w:pStyle w:val="TAL"/>
              <w:rPr>
                <w:sz w:val="16"/>
                <w:szCs w:val="16"/>
              </w:rPr>
            </w:pPr>
            <w:r w:rsidRPr="0035190F">
              <w:rPr>
                <w:sz w:val="16"/>
                <w:szCs w:val="16"/>
              </w:rPr>
              <w:t>38133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4CD51" w14:textId="576208BD" w:rsidR="0035190F" w:rsidRDefault="0035190F" w:rsidP="0035190F">
            <w:pPr>
              <w:pStyle w:val="TAC"/>
              <w:rPr>
                <w:sz w:val="16"/>
                <w:szCs w:val="16"/>
              </w:rPr>
            </w:pPr>
            <w:r>
              <w:rPr>
                <w:sz w:val="16"/>
                <w:szCs w:val="16"/>
              </w:rPr>
              <w:t>16.14.0</w:t>
            </w:r>
          </w:p>
        </w:tc>
      </w:tr>
      <w:tr w:rsidR="0035190F" w14:paraId="159587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20C376" w14:textId="35A4BEFE"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76EC4" w14:textId="0C3FF85C"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13A6E" w14:textId="6F903C85"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B7703" w14:textId="6D2B3E43" w:rsidR="0035190F" w:rsidRPr="0035190F" w:rsidRDefault="0035190F" w:rsidP="0035190F">
            <w:pPr>
              <w:pStyle w:val="TAC"/>
              <w:rPr>
                <w:sz w:val="16"/>
                <w:szCs w:val="16"/>
              </w:rPr>
            </w:pPr>
            <w:r w:rsidRPr="0035190F">
              <w:rPr>
                <w:sz w:val="16"/>
                <w:szCs w:val="16"/>
              </w:rPr>
              <w:t>2710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17AE3" w14:textId="2F007DF6"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45DA2" w14:textId="62A3F0D2"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903C5" w14:textId="19795CE0" w:rsidR="0035190F" w:rsidRPr="0035190F" w:rsidRDefault="0035190F" w:rsidP="0035190F">
            <w:pPr>
              <w:pStyle w:val="TAL"/>
              <w:rPr>
                <w:sz w:val="16"/>
                <w:szCs w:val="16"/>
              </w:rPr>
            </w:pPr>
            <w:r w:rsidRPr="0035190F">
              <w:rPr>
                <w:sz w:val="16"/>
                <w:szCs w:val="16"/>
              </w:rPr>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2500A" w14:textId="66F62AFA" w:rsidR="0035190F" w:rsidRDefault="0035190F" w:rsidP="0035190F">
            <w:pPr>
              <w:pStyle w:val="TAC"/>
              <w:rPr>
                <w:sz w:val="16"/>
                <w:szCs w:val="16"/>
              </w:rPr>
            </w:pPr>
            <w:r>
              <w:rPr>
                <w:sz w:val="16"/>
                <w:szCs w:val="16"/>
              </w:rPr>
              <w:t>16.14.0</w:t>
            </w:r>
          </w:p>
        </w:tc>
      </w:tr>
      <w:tr w:rsidR="0035190F" w14:paraId="7A17A0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2900D" w14:textId="0D278BFC"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D0FE6" w14:textId="4131FC9E"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7C7D8" w14:textId="0B6EB0EE"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7A626B" w14:textId="40ED1651" w:rsidR="0035190F" w:rsidRPr="0035190F" w:rsidRDefault="0035190F" w:rsidP="0035190F">
            <w:pPr>
              <w:pStyle w:val="TAC"/>
              <w:rPr>
                <w:sz w:val="16"/>
                <w:szCs w:val="16"/>
              </w:rPr>
            </w:pPr>
            <w:r w:rsidRPr="0035190F">
              <w:rPr>
                <w:sz w:val="16"/>
                <w:szCs w:val="16"/>
              </w:rPr>
              <w:t>2713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5824" w14:textId="627DF3F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862E7" w14:textId="465A92B0"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6FB48" w14:textId="5FECACE1" w:rsidR="0035190F" w:rsidRPr="0035190F" w:rsidRDefault="0035190F" w:rsidP="0035190F">
            <w:pPr>
              <w:pStyle w:val="TAL"/>
              <w:rPr>
                <w:sz w:val="16"/>
                <w:szCs w:val="16"/>
              </w:rPr>
            </w:pPr>
            <w:r w:rsidRPr="0035190F">
              <w:rPr>
                <w:sz w:val="16"/>
                <w:szCs w:val="16"/>
              </w:rPr>
              <w:t>CR on TC for inter-RAT NR Cell reselection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B7F2" w14:textId="0CDB9D61" w:rsidR="0035190F" w:rsidRDefault="0035190F" w:rsidP="0035190F">
            <w:pPr>
              <w:pStyle w:val="TAC"/>
              <w:rPr>
                <w:sz w:val="16"/>
                <w:szCs w:val="16"/>
              </w:rPr>
            </w:pPr>
            <w:r>
              <w:rPr>
                <w:sz w:val="16"/>
                <w:szCs w:val="16"/>
              </w:rPr>
              <w:t>16.14.0</w:t>
            </w:r>
          </w:p>
        </w:tc>
      </w:tr>
      <w:tr w:rsidR="0035190F" w14:paraId="4BE81F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88278E" w14:textId="35B50A79"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27962" w14:textId="7D5F8BF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775C1" w14:textId="3086629E"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D15BA" w14:textId="15065DEC" w:rsidR="0035190F" w:rsidRPr="0035190F" w:rsidRDefault="0035190F" w:rsidP="0035190F">
            <w:pPr>
              <w:pStyle w:val="TAC"/>
              <w:rPr>
                <w:sz w:val="16"/>
                <w:szCs w:val="16"/>
              </w:rPr>
            </w:pPr>
            <w:r w:rsidRPr="0035190F">
              <w:rPr>
                <w:sz w:val="16"/>
                <w:szCs w:val="16"/>
              </w:rPr>
              <w:t>2733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74548" w14:textId="3811E043"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9A449" w14:textId="535F7F9F"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E06926" w14:textId="15B113B9" w:rsidR="0035190F" w:rsidRPr="0035190F" w:rsidRDefault="0035190F" w:rsidP="0035190F">
            <w:pPr>
              <w:pStyle w:val="TAL"/>
              <w:rPr>
                <w:sz w:val="16"/>
                <w:szCs w:val="16"/>
              </w:rPr>
            </w:pPr>
            <w:r w:rsidRPr="0035190F">
              <w:rPr>
                <w:sz w:val="16"/>
                <w:szCs w:val="16"/>
              </w:rPr>
              <w:t>Correction of L1 L3 measurenent measurement sharing factors for inter-frequency L3 measurement performed outside gaps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AE78" w14:textId="60313C92" w:rsidR="0035190F" w:rsidRDefault="0035190F" w:rsidP="0035190F">
            <w:pPr>
              <w:pStyle w:val="TAC"/>
              <w:rPr>
                <w:sz w:val="16"/>
                <w:szCs w:val="16"/>
              </w:rPr>
            </w:pPr>
            <w:r>
              <w:rPr>
                <w:sz w:val="16"/>
                <w:szCs w:val="16"/>
              </w:rPr>
              <w:t>16.14.0</w:t>
            </w:r>
          </w:p>
        </w:tc>
      </w:tr>
      <w:tr w:rsidR="0035190F" w14:paraId="0F9D48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081099" w14:textId="55894B8F"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180F2" w14:textId="0F249C1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6C82B5" w14:textId="2E821E2B"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F1578" w14:textId="20D5326C" w:rsidR="0035190F" w:rsidRPr="0035190F" w:rsidRDefault="0035190F" w:rsidP="0035190F">
            <w:pPr>
              <w:pStyle w:val="TAC"/>
              <w:rPr>
                <w:sz w:val="16"/>
                <w:szCs w:val="16"/>
              </w:rPr>
            </w:pPr>
            <w:r w:rsidRPr="0035190F">
              <w:rPr>
                <w:sz w:val="16"/>
                <w:szCs w:val="16"/>
              </w:rPr>
              <w:t>2748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793E1" w14:textId="3DBF02E8" w:rsidR="0035190F" w:rsidRPr="0035190F" w:rsidRDefault="0035190F" w:rsidP="0035190F">
            <w:pPr>
              <w:pStyle w:val="TAC"/>
              <w:rPr>
                <w:sz w:val="16"/>
                <w:szCs w:val="16"/>
              </w:rPr>
            </w:pPr>
            <w:r w:rsidRPr="0035190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0FF2B" w14:textId="200DBF31"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A0C0F" w14:textId="454E6DD5" w:rsidR="0035190F" w:rsidRPr="0035190F" w:rsidRDefault="0035190F" w:rsidP="0035190F">
            <w:pPr>
              <w:pStyle w:val="TAL"/>
              <w:rPr>
                <w:sz w:val="16"/>
                <w:szCs w:val="16"/>
              </w:rPr>
            </w:pPr>
            <w:r w:rsidRPr="0035190F">
              <w:rPr>
                <w:sz w:val="16"/>
                <w:szCs w:val="16"/>
              </w:rPr>
              <w:t>Correction on Aperiodic CSI-RS RMCs and RLM in-sync test cases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D6375" w14:textId="5BED9EEE" w:rsidR="0035190F" w:rsidRDefault="0035190F" w:rsidP="0035190F">
            <w:pPr>
              <w:pStyle w:val="TAC"/>
              <w:rPr>
                <w:sz w:val="16"/>
                <w:szCs w:val="16"/>
              </w:rPr>
            </w:pPr>
            <w:r>
              <w:rPr>
                <w:sz w:val="16"/>
                <w:szCs w:val="16"/>
              </w:rPr>
              <w:t>16.14.0</w:t>
            </w:r>
          </w:p>
        </w:tc>
      </w:tr>
      <w:tr w:rsidR="0035190F" w14:paraId="5FE3C4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ECD400" w14:textId="0A842054"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8DC5C9" w14:textId="09D8FC6D"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99C4A" w14:textId="50CC1822"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DAEC7" w14:textId="63DF4071" w:rsidR="0035190F" w:rsidRPr="0035190F" w:rsidRDefault="0035190F" w:rsidP="0035190F">
            <w:pPr>
              <w:pStyle w:val="TAC"/>
              <w:rPr>
                <w:sz w:val="16"/>
                <w:szCs w:val="16"/>
              </w:rPr>
            </w:pPr>
            <w:r w:rsidRPr="0035190F">
              <w:rPr>
                <w:sz w:val="16"/>
                <w:szCs w:val="16"/>
              </w:rPr>
              <w:t>2756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6F7B6" w14:textId="5F75EAC3"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9DEC6" w14:textId="3C736F9B"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845414" w14:textId="6CD8651C" w:rsidR="0035190F" w:rsidRPr="0035190F" w:rsidRDefault="0035190F" w:rsidP="0035190F">
            <w:pPr>
              <w:pStyle w:val="TAL"/>
              <w:rPr>
                <w:sz w:val="16"/>
                <w:szCs w:val="16"/>
              </w:rPr>
            </w:pPr>
            <w:r w:rsidRPr="0035190F">
              <w:rPr>
                <w:sz w:val="16"/>
                <w:szCs w:val="16"/>
              </w:rPr>
              <w:t>CR on positioning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A70BD" w14:textId="45F6EDE5" w:rsidR="0035190F" w:rsidRDefault="0035190F" w:rsidP="0035190F">
            <w:pPr>
              <w:pStyle w:val="TAC"/>
              <w:rPr>
                <w:sz w:val="16"/>
                <w:szCs w:val="16"/>
              </w:rPr>
            </w:pPr>
            <w:r>
              <w:rPr>
                <w:sz w:val="16"/>
                <w:szCs w:val="16"/>
              </w:rPr>
              <w:t>16.14.0</w:t>
            </w:r>
          </w:p>
        </w:tc>
      </w:tr>
      <w:tr w:rsidR="0035190F" w14:paraId="3E4F76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9F56D" w14:textId="6458A721"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93A40" w14:textId="38108C68"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C996B" w14:textId="40C6B940"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67491" w14:textId="49BC2C22" w:rsidR="0035190F" w:rsidRPr="0035190F" w:rsidRDefault="0035190F" w:rsidP="0035190F">
            <w:pPr>
              <w:pStyle w:val="TAC"/>
              <w:rPr>
                <w:sz w:val="16"/>
                <w:szCs w:val="16"/>
              </w:rPr>
            </w:pPr>
            <w:r w:rsidRPr="0035190F">
              <w:rPr>
                <w:sz w:val="16"/>
                <w:szCs w:val="16"/>
              </w:rPr>
              <w:t>2771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29839" w14:textId="3DAEB745" w:rsidR="0035190F" w:rsidRPr="0035190F" w:rsidRDefault="0035190F" w:rsidP="0035190F">
            <w:pPr>
              <w:pStyle w:val="TAC"/>
              <w:rPr>
                <w:sz w:val="16"/>
                <w:szCs w:val="16"/>
              </w:rPr>
            </w:pPr>
            <w:r w:rsidRPr="0035190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6895D" w14:textId="4F6DD47F"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099A4" w14:textId="44ABD01E" w:rsidR="0035190F" w:rsidRPr="0035190F" w:rsidRDefault="0035190F" w:rsidP="0035190F">
            <w:pPr>
              <w:pStyle w:val="TAL"/>
              <w:rPr>
                <w:sz w:val="16"/>
                <w:szCs w:val="16"/>
              </w:rPr>
            </w:pPr>
            <w:r w:rsidRPr="0035190F">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2EEC9" w14:textId="2D115770" w:rsidR="0035190F" w:rsidRDefault="0035190F" w:rsidP="0035190F">
            <w:pPr>
              <w:pStyle w:val="TAC"/>
              <w:rPr>
                <w:sz w:val="16"/>
                <w:szCs w:val="16"/>
              </w:rPr>
            </w:pPr>
            <w:r>
              <w:rPr>
                <w:sz w:val="16"/>
                <w:szCs w:val="16"/>
              </w:rPr>
              <w:t>16.14.0</w:t>
            </w:r>
          </w:p>
        </w:tc>
      </w:tr>
      <w:tr w:rsidR="0035190F" w14:paraId="174C0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7F1289" w14:textId="6DE74F70" w:rsidR="0035190F" w:rsidRDefault="0035190F" w:rsidP="0035190F">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F6CA90" w14:textId="5DDF7DD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5EA61" w14:textId="22BDB17B"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BD4CA6" w14:textId="72B9A276" w:rsidR="0035190F" w:rsidRPr="0035190F" w:rsidRDefault="0035190F" w:rsidP="0035190F">
            <w:pPr>
              <w:pStyle w:val="TAC"/>
              <w:rPr>
                <w:sz w:val="16"/>
                <w:szCs w:val="16"/>
              </w:rPr>
            </w:pPr>
            <w:r w:rsidRPr="0035190F">
              <w:rPr>
                <w:sz w:val="16"/>
                <w:szCs w:val="16"/>
              </w:rPr>
              <w:t>2778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326C19" w14:textId="00F6AFD0"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9D539" w14:textId="5333D3BA"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5B2E4" w14:textId="0E5BECF0" w:rsidR="0035190F" w:rsidRPr="0035190F" w:rsidRDefault="0035190F" w:rsidP="0035190F">
            <w:pPr>
              <w:pStyle w:val="TAL"/>
              <w:rPr>
                <w:sz w:val="16"/>
                <w:szCs w:val="16"/>
              </w:rPr>
            </w:pPr>
            <w:r w:rsidRPr="0035190F">
              <w:rPr>
                <w:sz w:val="16"/>
                <w:szCs w:val="16"/>
              </w:rPr>
              <w:t>CR on Rel-16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C9DBB" w14:textId="0D543716" w:rsidR="0035190F" w:rsidRDefault="0035190F" w:rsidP="0035190F">
            <w:pPr>
              <w:pStyle w:val="TAC"/>
              <w:rPr>
                <w:sz w:val="16"/>
                <w:szCs w:val="16"/>
              </w:rPr>
            </w:pPr>
            <w:r>
              <w:rPr>
                <w:sz w:val="16"/>
                <w:szCs w:val="16"/>
              </w:rPr>
              <w:t>16.14.0</w:t>
            </w:r>
          </w:p>
        </w:tc>
      </w:tr>
      <w:tr w:rsidR="00D83B04" w14:paraId="2E9CE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BE2F06" w14:textId="64B96EDC"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EB02D" w14:textId="6F715624"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994A0" w14:textId="763D54DE" w:rsidR="00D83B04" w:rsidRPr="0035190F" w:rsidRDefault="00D83B04" w:rsidP="00D83B04">
            <w:pPr>
              <w:pStyle w:val="TAC"/>
              <w:rPr>
                <w:sz w:val="16"/>
                <w:szCs w:val="16"/>
              </w:rPr>
            </w:pPr>
            <w:r w:rsidRPr="00404B05">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A795A4" w14:textId="67E78978" w:rsidR="00D83B04" w:rsidRPr="0035190F" w:rsidRDefault="00D83B04" w:rsidP="00D83B04">
            <w:pPr>
              <w:pStyle w:val="TAC"/>
              <w:rPr>
                <w:sz w:val="16"/>
                <w:szCs w:val="16"/>
              </w:rPr>
            </w:pPr>
            <w:r w:rsidRPr="009647F5">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49469" w14:textId="3891AE70" w:rsidR="00D83B04" w:rsidRPr="0035190F" w:rsidRDefault="00D83B04" w:rsidP="00D83B04">
            <w:pPr>
              <w:pStyle w:val="TAC"/>
              <w:rPr>
                <w:sz w:val="16"/>
                <w:szCs w:val="16"/>
              </w:rPr>
            </w:pPr>
            <w:r w:rsidRPr="009647F5">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E6633" w14:textId="26D37115"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7523" w14:textId="6D6FDCBB" w:rsidR="00D83B04" w:rsidRPr="0035190F" w:rsidRDefault="00D83B04" w:rsidP="00D83B04">
            <w:pPr>
              <w:pStyle w:val="TAL"/>
              <w:rPr>
                <w:sz w:val="16"/>
                <w:szCs w:val="16"/>
              </w:rPr>
            </w:pPr>
            <w:r w:rsidRPr="00075F95">
              <w:t>R16 Cat-F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1ABEA" w14:textId="0CB66B6C" w:rsidR="00D83B04" w:rsidRDefault="00D83B04" w:rsidP="00D83B04">
            <w:pPr>
              <w:pStyle w:val="TAC"/>
              <w:rPr>
                <w:sz w:val="16"/>
                <w:szCs w:val="16"/>
              </w:rPr>
            </w:pPr>
            <w:r>
              <w:rPr>
                <w:sz w:val="16"/>
                <w:szCs w:val="16"/>
              </w:rPr>
              <w:t>16.15.0</w:t>
            </w:r>
          </w:p>
        </w:tc>
      </w:tr>
      <w:tr w:rsidR="00D83B04" w14:paraId="6B120C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2D86F7" w14:textId="3C86A5FA"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9FAFD6" w14:textId="149A3539"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297331" w14:textId="29EDB4B2"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4FF76" w14:textId="47DDE377" w:rsidR="00D83B04" w:rsidRPr="0035190F" w:rsidRDefault="00D83B04" w:rsidP="00D83B04">
            <w:pPr>
              <w:pStyle w:val="TAC"/>
              <w:rPr>
                <w:sz w:val="16"/>
                <w:szCs w:val="16"/>
              </w:rPr>
            </w:pPr>
            <w:r w:rsidRPr="009647F5">
              <w:t>2794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911A2"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63D6F" w14:textId="18A5F9D1"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F8D0A" w14:textId="7773F667" w:rsidR="00D83B04" w:rsidRPr="0035190F" w:rsidRDefault="00D83B04" w:rsidP="00D83B04">
            <w:pPr>
              <w:pStyle w:val="TAL"/>
              <w:rPr>
                <w:sz w:val="16"/>
                <w:szCs w:val="16"/>
              </w:rPr>
            </w:pPr>
            <w:r w:rsidRPr="00075F95">
              <w:t>CR on TC for FR2 inter-frequency relative accuracy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27792" w14:textId="6CF41AB7" w:rsidR="00D83B04" w:rsidRDefault="00D83B04" w:rsidP="00D83B04">
            <w:pPr>
              <w:pStyle w:val="TAC"/>
              <w:rPr>
                <w:sz w:val="16"/>
                <w:szCs w:val="16"/>
              </w:rPr>
            </w:pPr>
            <w:r>
              <w:rPr>
                <w:sz w:val="16"/>
                <w:szCs w:val="16"/>
              </w:rPr>
              <w:t>16.15.0</w:t>
            </w:r>
          </w:p>
        </w:tc>
      </w:tr>
      <w:tr w:rsidR="00D83B04" w14:paraId="511708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942FBF" w14:textId="70944666"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87226" w14:textId="035DA49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00BBF" w14:textId="1F39E7CF"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F869D" w14:textId="266C31D6" w:rsidR="00D83B04" w:rsidRPr="0035190F" w:rsidRDefault="00D83B04" w:rsidP="00D83B04">
            <w:pPr>
              <w:pStyle w:val="TAC"/>
              <w:rPr>
                <w:sz w:val="16"/>
                <w:szCs w:val="16"/>
              </w:rPr>
            </w:pPr>
            <w:r w:rsidRPr="009647F5">
              <w:t>2798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C01E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22F6B" w14:textId="326D8079"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20BAA" w14:textId="36C0D304" w:rsidR="00D83B04" w:rsidRPr="0035190F" w:rsidRDefault="00D83B04" w:rsidP="00D83B04">
            <w:pPr>
              <w:pStyle w:val="TAL"/>
              <w:rPr>
                <w:sz w:val="16"/>
                <w:szCs w:val="16"/>
              </w:rPr>
            </w:pPr>
            <w:r w:rsidRPr="00075F95">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3652E6" w14:textId="04425DE6" w:rsidR="00D83B04" w:rsidRDefault="00D83B04" w:rsidP="00D83B04">
            <w:pPr>
              <w:pStyle w:val="TAC"/>
              <w:rPr>
                <w:sz w:val="16"/>
                <w:szCs w:val="16"/>
              </w:rPr>
            </w:pPr>
            <w:r w:rsidRPr="008B4426">
              <w:rPr>
                <w:sz w:val="16"/>
                <w:szCs w:val="16"/>
              </w:rPr>
              <w:t>16.15.0</w:t>
            </w:r>
          </w:p>
        </w:tc>
      </w:tr>
      <w:tr w:rsidR="00D83B04" w14:paraId="53F7CA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B70390" w14:textId="3A807100"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A166" w14:textId="6C7BEAA8"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CAA16" w14:textId="0B7EAD32"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E5D446" w14:textId="1FC09DE9" w:rsidR="00D83B04" w:rsidRPr="0035190F" w:rsidRDefault="00D83B04" w:rsidP="00D83B04">
            <w:pPr>
              <w:pStyle w:val="TAC"/>
              <w:rPr>
                <w:sz w:val="16"/>
                <w:szCs w:val="16"/>
              </w:rPr>
            </w:pPr>
            <w:r w:rsidRPr="009647F5">
              <w:t>2802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D69CE"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0DEA6" w14:textId="2DE6689E"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A65D6" w14:textId="1E6C1533" w:rsidR="00D83B04" w:rsidRPr="0035190F" w:rsidRDefault="00D83B04" w:rsidP="00D83B04">
            <w:pPr>
              <w:pStyle w:val="TAL"/>
              <w:rPr>
                <w:sz w:val="16"/>
                <w:szCs w:val="16"/>
              </w:rPr>
            </w:pPr>
            <w:r w:rsidRPr="00075F95">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1B348" w14:textId="0118E8F2" w:rsidR="00D83B04" w:rsidRDefault="00D83B04" w:rsidP="00D83B04">
            <w:pPr>
              <w:pStyle w:val="TAC"/>
              <w:rPr>
                <w:sz w:val="16"/>
                <w:szCs w:val="16"/>
              </w:rPr>
            </w:pPr>
            <w:r w:rsidRPr="008B4426">
              <w:rPr>
                <w:sz w:val="16"/>
                <w:szCs w:val="16"/>
              </w:rPr>
              <w:t>16.15.0</w:t>
            </w:r>
          </w:p>
        </w:tc>
      </w:tr>
      <w:tr w:rsidR="00D83B04" w14:paraId="02BFAA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A868F8" w14:textId="68E6312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FA39F" w14:textId="61F99F2E"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4E713" w14:textId="15C70519"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E19559" w14:textId="3B76ABD7" w:rsidR="00D83B04" w:rsidRPr="0035190F" w:rsidRDefault="00D83B04" w:rsidP="00D83B04">
            <w:pPr>
              <w:pStyle w:val="TAC"/>
              <w:rPr>
                <w:sz w:val="16"/>
                <w:szCs w:val="16"/>
              </w:rPr>
            </w:pPr>
            <w:r w:rsidRPr="009647F5">
              <w:t>2806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B622D" w14:textId="52AB39C9"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62594C" w14:textId="7B4833E3"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8A9AE" w14:textId="337609B7" w:rsidR="00D83B04" w:rsidRPr="0035190F" w:rsidRDefault="00D83B04" w:rsidP="00D83B04">
            <w:pPr>
              <w:pStyle w:val="TAL"/>
              <w:rPr>
                <w:sz w:val="16"/>
                <w:szCs w:val="16"/>
              </w:rPr>
            </w:pPr>
            <w:r w:rsidRPr="00075F95">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622F5B" w14:textId="33AD3BB8" w:rsidR="00D83B04" w:rsidRDefault="00D83B04" w:rsidP="00D83B04">
            <w:pPr>
              <w:pStyle w:val="TAC"/>
              <w:rPr>
                <w:sz w:val="16"/>
                <w:szCs w:val="16"/>
              </w:rPr>
            </w:pPr>
            <w:r w:rsidRPr="008B4426">
              <w:rPr>
                <w:sz w:val="16"/>
                <w:szCs w:val="16"/>
              </w:rPr>
              <w:t>16.15.0</w:t>
            </w:r>
          </w:p>
        </w:tc>
      </w:tr>
      <w:tr w:rsidR="00D83B04" w14:paraId="09D76D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F40EB5" w14:textId="405C9003"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4EFF9" w14:textId="3A0D96EF"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D71977" w14:textId="0F1B50D3"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8EDA8" w14:textId="0DD4B654" w:rsidR="00D83B04" w:rsidRPr="0035190F" w:rsidRDefault="00D83B04" w:rsidP="00D83B04">
            <w:pPr>
              <w:pStyle w:val="TAC"/>
              <w:rPr>
                <w:sz w:val="16"/>
                <w:szCs w:val="16"/>
              </w:rPr>
            </w:pPr>
            <w:r w:rsidRPr="009647F5">
              <w:t>2810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C21096"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31A11" w14:textId="1BFB780A"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0BD444" w14:textId="525F7032" w:rsidR="00D83B04" w:rsidRPr="0035190F" w:rsidRDefault="00D83B04" w:rsidP="00D83B04">
            <w:pPr>
              <w:pStyle w:val="TAL"/>
              <w:rPr>
                <w:sz w:val="16"/>
                <w:szCs w:val="16"/>
              </w:rPr>
            </w:pPr>
            <w:r w:rsidRPr="00075F95">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2998" w14:textId="17D8D757" w:rsidR="00D83B04" w:rsidRDefault="00D83B04" w:rsidP="00D83B04">
            <w:pPr>
              <w:pStyle w:val="TAC"/>
              <w:rPr>
                <w:sz w:val="16"/>
                <w:szCs w:val="16"/>
              </w:rPr>
            </w:pPr>
            <w:r w:rsidRPr="008B4426">
              <w:rPr>
                <w:sz w:val="16"/>
                <w:szCs w:val="16"/>
              </w:rPr>
              <w:t>16.15.0</w:t>
            </w:r>
          </w:p>
        </w:tc>
      </w:tr>
      <w:tr w:rsidR="00D83B04" w14:paraId="68480E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E46107" w14:textId="3664327B"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6B404F" w14:textId="3CF1627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EC65A" w14:textId="25F85FBB" w:rsidR="00D83B04" w:rsidRPr="0035190F" w:rsidRDefault="00D83B04" w:rsidP="00D83B04">
            <w:pPr>
              <w:pStyle w:val="TAC"/>
              <w:rPr>
                <w:sz w:val="16"/>
                <w:szCs w:val="16"/>
              </w:rPr>
            </w:pPr>
            <w:r w:rsidRPr="00404B05">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C589E" w14:textId="346373FB" w:rsidR="00D83B04" w:rsidRPr="0035190F" w:rsidRDefault="00D83B04" w:rsidP="00D83B04">
            <w:pPr>
              <w:pStyle w:val="TAC"/>
              <w:rPr>
                <w:sz w:val="16"/>
                <w:szCs w:val="16"/>
              </w:rPr>
            </w:pPr>
            <w:r w:rsidRPr="009647F5">
              <w:t>2829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6AC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D5C23" w14:textId="1938D2C1"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4909E" w14:textId="32600947" w:rsidR="00D83B04" w:rsidRPr="0035190F" w:rsidRDefault="00D83B04" w:rsidP="00D83B04">
            <w:pPr>
              <w:pStyle w:val="TAL"/>
              <w:rPr>
                <w:sz w:val="16"/>
                <w:szCs w:val="16"/>
              </w:rPr>
            </w:pPr>
            <w:r w:rsidRPr="00075F95">
              <w:t>R16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CD86F" w14:textId="74C9ED3F" w:rsidR="00D83B04" w:rsidRDefault="00D83B04" w:rsidP="00D83B04">
            <w:pPr>
              <w:pStyle w:val="TAC"/>
              <w:rPr>
                <w:sz w:val="16"/>
                <w:szCs w:val="16"/>
              </w:rPr>
            </w:pPr>
            <w:r w:rsidRPr="008B4426">
              <w:rPr>
                <w:sz w:val="16"/>
                <w:szCs w:val="16"/>
              </w:rPr>
              <w:t>16.15.0</w:t>
            </w:r>
          </w:p>
        </w:tc>
      </w:tr>
      <w:tr w:rsidR="00D83B04" w14:paraId="723D08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CCB09F" w14:textId="625AAA67"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09E33" w14:textId="4B481718"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ED96" w14:textId="447D61CC"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44BE9" w14:textId="66653840" w:rsidR="00D83B04" w:rsidRPr="0035190F" w:rsidRDefault="00D83B04" w:rsidP="00D83B04">
            <w:pPr>
              <w:pStyle w:val="TAC"/>
              <w:rPr>
                <w:sz w:val="16"/>
                <w:szCs w:val="16"/>
              </w:rPr>
            </w:pPr>
            <w:r w:rsidRPr="009647F5">
              <w:t>2848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1213B" w14:textId="542BE7CF"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4AA60" w14:textId="33F9F5A7"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90BD4" w14:textId="2950BDD7" w:rsidR="00D83B04" w:rsidRPr="0035190F" w:rsidRDefault="00D83B04" w:rsidP="00D83B04">
            <w:pPr>
              <w:pStyle w:val="TAL"/>
              <w:rPr>
                <w:sz w:val="16"/>
                <w:szCs w:val="16"/>
              </w:rPr>
            </w:pPr>
            <w:r w:rsidRPr="00075F95">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8D85" w14:textId="27AAE037" w:rsidR="00D83B04" w:rsidRPr="008B4426" w:rsidRDefault="00D83B04" w:rsidP="00D83B04">
            <w:pPr>
              <w:pStyle w:val="TAC"/>
              <w:rPr>
                <w:sz w:val="16"/>
                <w:szCs w:val="16"/>
              </w:rPr>
            </w:pPr>
            <w:r w:rsidRPr="008B4426">
              <w:rPr>
                <w:sz w:val="16"/>
                <w:szCs w:val="16"/>
              </w:rPr>
              <w:t>16.15.0</w:t>
            </w:r>
          </w:p>
        </w:tc>
      </w:tr>
      <w:tr w:rsidR="00D83B04" w14:paraId="737452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7900A9" w14:textId="6168786B"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B1CBF" w14:textId="7FE083EC"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AC4EB" w14:textId="191DB949" w:rsidR="00D83B04" w:rsidRPr="0035190F" w:rsidRDefault="00D83B04" w:rsidP="00D83B04">
            <w:pPr>
              <w:pStyle w:val="TAC"/>
              <w:rPr>
                <w:sz w:val="16"/>
                <w:szCs w:val="16"/>
              </w:rPr>
            </w:pPr>
            <w:r w:rsidRPr="00404B05">
              <w:t>RP-230499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15D30" w14:textId="3368D401" w:rsidR="00D83B04" w:rsidRPr="0035190F" w:rsidRDefault="00D83B04" w:rsidP="00D83B04">
            <w:pPr>
              <w:pStyle w:val="TAC"/>
              <w:rPr>
                <w:sz w:val="16"/>
                <w:szCs w:val="16"/>
              </w:rPr>
            </w:pPr>
            <w:r w:rsidRPr="009647F5">
              <w:t>2857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0D0E7"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B1F48" w14:textId="1751E2B5"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C068A" w14:textId="198F9ACE" w:rsidR="00D83B04" w:rsidRPr="0035190F" w:rsidRDefault="00D83B04" w:rsidP="00D83B04">
            <w:pPr>
              <w:pStyle w:val="TAL"/>
              <w:rPr>
                <w:sz w:val="16"/>
                <w:szCs w:val="16"/>
              </w:rPr>
            </w:pPr>
            <w:r w:rsidRPr="00075F95">
              <w:t>Sidelinek R16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3BFDD" w14:textId="6331F9E1" w:rsidR="00D83B04" w:rsidRPr="008B4426" w:rsidRDefault="00D83B04" w:rsidP="00D83B04">
            <w:pPr>
              <w:pStyle w:val="TAC"/>
              <w:rPr>
                <w:sz w:val="16"/>
                <w:szCs w:val="16"/>
              </w:rPr>
            </w:pPr>
            <w:r w:rsidRPr="008B4426">
              <w:rPr>
                <w:sz w:val="16"/>
                <w:szCs w:val="16"/>
              </w:rPr>
              <w:t>16.15.0</w:t>
            </w:r>
          </w:p>
        </w:tc>
      </w:tr>
      <w:tr w:rsidR="00D83B04" w14:paraId="652E7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CDBF2" w14:textId="0F4C2467"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AC4D" w14:textId="771D39F6"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4FA91" w14:textId="2459E7C2" w:rsidR="00D83B04" w:rsidRPr="0035190F" w:rsidRDefault="00D83B04" w:rsidP="00D83B04">
            <w:pPr>
              <w:pStyle w:val="TAC"/>
              <w:rPr>
                <w:sz w:val="16"/>
                <w:szCs w:val="16"/>
              </w:rPr>
            </w:pPr>
            <w:r w:rsidRPr="00404B05">
              <w:t>RP-230514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3D3210" w14:textId="579A021A" w:rsidR="00D83B04" w:rsidRPr="0035190F" w:rsidRDefault="00D83B04" w:rsidP="00D83B04">
            <w:pPr>
              <w:pStyle w:val="TAC"/>
              <w:rPr>
                <w:sz w:val="16"/>
                <w:szCs w:val="16"/>
              </w:rPr>
            </w:pPr>
            <w:r w:rsidRPr="009647F5">
              <w:t>2864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68228"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ABF334" w14:textId="3B7307D4"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DCDFC" w14:textId="35327F11" w:rsidR="00D83B04" w:rsidRPr="0035190F" w:rsidRDefault="00D83B04" w:rsidP="00D83B04">
            <w:pPr>
              <w:pStyle w:val="TAL"/>
              <w:rPr>
                <w:sz w:val="16"/>
                <w:szCs w:val="16"/>
              </w:rPr>
            </w:pPr>
            <w:r w:rsidRPr="00075F95">
              <w:t>FR1 HST L1-RSRP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409F3" w14:textId="37459B90" w:rsidR="00D83B04" w:rsidRPr="008B4426" w:rsidRDefault="00D83B04" w:rsidP="00D83B04">
            <w:pPr>
              <w:pStyle w:val="TAC"/>
              <w:rPr>
                <w:sz w:val="16"/>
                <w:szCs w:val="16"/>
              </w:rPr>
            </w:pPr>
            <w:r w:rsidRPr="008B4426">
              <w:rPr>
                <w:sz w:val="16"/>
                <w:szCs w:val="16"/>
              </w:rPr>
              <w:t>16.15.0</w:t>
            </w:r>
          </w:p>
        </w:tc>
      </w:tr>
      <w:tr w:rsidR="00D83B04" w14:paraId="36E2FE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358DC1" w14:textId="046DAD45"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C01DF" w14:textId="7E9CEE41"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0C345" w14:textId="281CC6D5" w:rsidR="00D83B04" w:rsidRPr="0035190F" w:rsidRDefault="00D83B04" w:rsidP="00D83B04">
            <w:pPr>
              <w:pStyle w:val="TAC"/>
              <w:rPr>
                <w:sz w:val="16"/>
                <w:szCs w:val="16"/>
              </w:rPr>
            </w:pPr>
            <w:r w:rsidRPr="00404B05">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C00044" w14:textId="4A4F942F" w:rsidR="00D83B04" w:rsidRPr="0035190F" w:rsidRDefault="00D83B04" w:rsidP="00D83B04">
            <w:pPr>
              <w:pStyle w:val="TAC"/>
              <w:rPr>
                <w:sz w:val="16"/>
                <w:szCs w:val="16"/>
              </w:rPr>
            </w:pPr>
            <w:r w:rsidRPr="009647F5">
              <w:t>2876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6EE25"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AD930" w14:textId="47003432"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EAAE74" w14:textId="6D418BC9" w:rsidR="00D83B04" w:rsidRPr="0035190F" w:rsidRDefault="00D83B04" w:rsidP="00D83B04">
            <w:pPr>
              <w:pStyle w:val="TAL"/>
              <w:rPr>
                <w:sz w:val="16"/>
                <w:szCs w:val="16"/>
              </w:rPr>
            </w:pPr>
            <w:r w:rsidRPr="00075F95">
              <w:t>Correction on test cases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34B77" w14:textId="656D2AAC" w:rsidR="00D83B04" w:rsidRPr="008B4426" w:rsidRDefault="00D83B04" w:rsidP="00D83B04">
            <w:pPr>
              <w:pStyle w:val="TAC"/>
              <w:rPr>
                <w:sz w:val="16"/>
                <w:szCs w:val="16"/>
              </w:rPr>
            </w:pPr>
            <w:r w:rsidRPr="008B4426">
              <w:rPr>
                <w:sz w:val="16"/>
                <w:szCs w:val="16"/>
              </w:rPr>
              <w:t>16.15.0</w:t>
            </w:r>
          </w:p>
        </w:tc>
      </w:tr>
      <w:tr w:rsidR="00D83B04" w14:paraId="3043D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43BE26" w14:textId="280AFA7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28547" w14:textId="4836F22E"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DF5" w14:textId="7304AC8C"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788A" w14:textId="69F4A8C3" w:rsidR="00D83B04" w:rsidRPr="0035190F" w:rsidRDefault="00D83B04" w:rsidP="00D83B04">
            <w:pPr>
              <w:pStyle w:val="TAC"/>
              <w:rPr>
                <w:sz w:val="16"/>
                <w:szCs w:val="16"/>
              </w:rPr>
            </w:pPr>
            <w:r w:rsidRPr="009647F5">
              <w:t>2909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52A3D" w14:textId="69FB2AF0"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2336A" w14:textId="6DDF3662"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2765" w14:textId="069C8B58" w:rsidR="00D83B04" w:rsidRPr="0035190F" w:rsidRDefault="00D83B04" w:rsidP="00D83B04">
            <w:pPr>
              <w:pStyle w:val="TAL"/>
              <w:rPr>
                <w:sz w:val="16"/>
                <w:szCs w:val="16"/>
              </w:rPr>
            </w:pPr>
            <w:r w:rsidRPr="00075F95">
              <w:t>CR on TC maintenance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34F3F" w14:textId="7EF5B7D5" w:rsidR="00D83B04" w:rsidRPr="008B4426" w:rsidRDefault="00D83B04" w:rsidP="00D83B04">
            <w:pPr>
              <w:pStyle w:val="TAC"/>
              <w:rPr>
                <w:sz w:val="16"/>
                <w:szCs w:val="16"/>
              </w:rPr>
            </w:pPr>
            <w:r w:rsidRPr="008B4426">
              <w:rPr>
                <w:sz w:val="16"/>
                <w:szCs w:val="16"/>
              </w:rPr>
              <w:t>16.15.0</w:t>
            </w:r>
          </w:p>
        </w:tc>
      </w:tr>
      <w:tr w:rsidR="00D83B04" w14:paraId="36A46B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001894" w14:textId="339A6083"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BB69D" w14:textId="44755E6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97E81" w14:textId="155C6887"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6C9B1" w14:textId="63AB1AD1" w:rsidR="00D83B04" w:rsidRPr="0035190F" w:rsidRDefault="00D83B04" w:rsidP="00D83B04">
            <w:pPr>
              <w:pStyle w:val="TAC"/>
              <w:rPr>
                <w:sz w:val="16"/>
                <w:szCs w:val="16"/>
              </w:rPr>
            </w:pPr>
            <w:r w:rsidRPr="009647F5">
              <w:t>2934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4794B"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E24F5" w14:textId="27362DBD"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4CCEBB" w14:textId="3E9A630B" w:rsidR="00D83B04" w:rsidRPr="0035190F" w:rsidRDefault="00D83B04" w:rsidP="00D83B04">
            <w:pPr>
              <w:pStyle w:val="TAL"/>
              <w:rPr>
                <w:sz w:val="16"/>
                <w:szCs w:val="16"/>
              </w:rPr>
            </w:pPr>
            <w:r w:rsidRPr="00075F95">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9C00" w14:textId="65B45775" w:rsidR="00D83B04" w:rsidRPr="008B4426" w:rsidRDefault="00D83B04" w:rsidP="00D83B04">
            <w:pPr>
              <w:pStyle w:val="TAC"/>
              <w:rPr>
                <w:sz w:val="16"/>
                <w:szCs w:val="16"/>
              </w:rPr>
            </w:pPr>
            <w:r w:rsidRPr="008B4426">
              <w:rPr>
                <w:sz w:val="16"/>
                <w:szCs w:val="16"/>
              </w:rPr>
              <w:t>16.15.0</w:t>
            </w:r>
          </w:p>
        </w:tc>
      </w:tr>
      <w:tr w:rsidR="00D83B04" w14:paraId="59E314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AD28F2" w14:textId="528C17D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08B2B6" w14:textId="637C7CD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F86A" w14:textId="1522CBA7" w:rsidR="00D83B04" w:rsidRPr="0035190F" w:rsidRDefault="00D83B04" w:rsidP="00D83B04">
            <w:pPr>
              <w:pStyle w:val="TAC"/>
              <w:rPr>
                <w:sz w:val="16"/>
                <w:szCs w:val="16"/>
              </w:rPr>
            </w:pPr>
            <w:r w:rsidRPr="00404B05">
              <w:t>RP-230503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2BD91" w14:textId="3630B7C4" w:rsidR="00D83B04" w:rsidRPr="0035190F" w:rsidRDefault="00D83B04" w:rsidP="00D83B04">
            <w:pPr>
              <w:pStyle w:val="TAC"/>
              <w:rPr>
                <w:sz w:val="16"/>
                <w:szCs w:val="16"/>
              </w:rPr>
            </w:pPr>
            <w:r w:rsidRPr="009647F5">
              <w:t>2944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F5351"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C3D24" w14:textId="648560EF"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B26B70" w14:textId="43D6800D" w:rsidR="00D83B04" w:rsidRPr="0035190F" w:rsidRDefault="00D83B04" w:rsidP="00D83B04">
            <w:pPr>
              <w:pStyle w:val="TAL"/>
              <w:rPr>
                <w:sz w:val="16"/>
                <w:szCs w:val="16"/>
              </w:rPr>
            </w:pPr>
            <w:r w:rsidRPr="00075F95">
              <w:t>CR on measurement requirements with per-FR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08DF8" w14:textId="39CEDC43" w:rsidR="00D83B04" w:rsidRPr="008B4426" w:rsidRDefault="00D83B04" w:rsidP="00D83B04">
            <w:pPr>
              <w:pStyle w:val="TAC"/>
              <w:rPr>
                <w:sz w:val="16"/>
                <w:szCs w:val="16"/>
              </w:rPr>
            </w:pPr>
            <w:r w:rsidRPr="008B4426">
              <w:rPr>
                <w:sz w:val="16"/>
                <w:szCs w:val="16"/>
              </w:rPr>
              <w:t>16.15.0</w:t>
            </w:r>
          </w:p>
        </w:tc>
      </w:tr>
      <w:tr w:rsidR="00D83B04" w14:paraId="375A25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B332C" w14:textId="135C2C08"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6DAC7" w14:textId="5211E17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3DC2F" w14:textId="72EB7984"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2D362" w14:textId="0606AD01" w:rsidR="00D83B04" w:rsidRPr="0035190F" w:rsidRDefault="00D83B04" w:rsidP="00D83B04">
            <w:pPr>
              <w:pStyle w:val="TAC"/>
              <w:rPr>
                <w:sz w:val="16"/>
                <w:szCs w:val="16"/>
              </w:rPr>
            </w:pPr>
            <w:r w:rsidRPr="009647F5">
              <w:t>2950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44E6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0FD11" w14:textId="6BE49048"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956BB" w14:textId="16FB5183" w:rsidR="00D83B04" w:rsidRPr="0035190F" w:rsidRDefault="00D83B04" w:rsidP="00D83B04">
            <w:pPr>
              <w:pStyle w:val="TAL"/>
              <w:rPr>
                <w:sz w:val="16"/>
                <w:szCs w:val="16"/>
              </w:rPr>
            </w:pPr>
            <w:r w:rsidRPr="00075F95">
              <w:t>CR on positioning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30CD" w14:textId="019F7AC5" w:rsidR="00D83B04" w:rsidRDefault="00D83B04" w:rsidP="00D83B04">
            <w:pPr>
              <w:pStyle w:val="TAC"/>
              <w:rPr>
                <w:sz w:val="16"/>
                <w:szCs w:val="16"/>
              </w:rPr>
            </w:pPr>
            <w:r w:rsidRPr="008B4426">
              <w:rPr>
                <w:sz w:val="16"/>
                <w:szCs w:val="16"/>
              </w:rPr>
              <w:t>16.15.0</w:t>
            </w:r>
          </w:p>
        </w:tc>
      </w:tr>
      <w:tr w:rsidR="00D83B04" w14:paraId="567823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6A0B83" w14:textId="13041CD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485DBB" w14:textId="1FD2AF22"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40B129" w14:textId="4EA1B177"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9771E" w14:textId="4927A7D3" w:rsidR="00D83B04" w:rsidRPr="0035190F" w:rsidRDefault="00D83B04" w:rsidP="00D83B04">
            <w:pPr>
              <w:pStyle w:val="TAC"/>
              <w:rPr>
                <w:sz w:val="16"/>
                <w:szCs w:val="16"/>
              </w:rPr>
            </w:pPr>
            <w:r w:rsidRPr="009647F5">
              <w:t>2953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B923E"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60DEB" w14:textId="3A8003BB"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0CF74" w14:textId="4272B973" w:rsidR="00D83B04" w:rsidRPr="0035190F" w:rsidRDefault="00D83B04" w:rsidP="00D83B04">
            <w:pPr>
              <w:pStyle w:val="TAL"/>
              <w:rPr>
                <w:sz w:val="16"/>
                <w:szCs w:val="16"/>
              </w:rPr>
            </w:pPr>
            <w:r w:rsidRPr="00075F95">
              <w:t>CR on positioning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3823D" w14:textId="5E359096" w:rsidR="00D83B04" w:rsidRDefault="00D83B04" w:rsidP="00D83B04">
            <w:pPr>
              <w:pStyle w:val="TAC"/>
              <w:rPr>
                <w:sz w:val="16"/>
                <w:szCs w:val="16"/>
              </w:rPr>
            </w:pPr>
            <w:r w:rsidRPr="008B4426">
              <w:rPr>
                <w:sz w:val="16"/>
                <w:szCs w:val="16"/>
              </w:rPr>
              <w:t>16.15.0</w:t>
            </w:r>
          </w:p>
        </w:tc>
      </w:tr>
      <w:tr w:rsidR="00D83B04" w14:paraId="16886B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FB4CD9" w14:textId="7095751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C0029E" w14:textId="30B97647"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11C73" w14:textId="2C220D74"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D3256" w14:textId="115E26CB" w:rsidR="00D83B04" w:rsidRPr="0035190F" w:rsidRDefault="00D83B04" w:rsidP="00D83B04">
            <w:pPr>
              <w:pStyle w:val="TAC"/>
              <w:rPr>
                <w:sz w:val="16"/>
                <w:szCs w:val="16"/>
              </w:rPr>
            </w:pPr>
            <w:r w:rsidRPr="009647F5">
              <w:t>2976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B674" w14:textId="6402E4C1"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4563C" w14:textId="5C1BF439"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D0A52" w14:textId="464146B8" w:rsidR="00D83B04" w:rsidRPr="0035190F" w:rsidRDefault="00D83B04" w:rsidP="00D83B04">
            <w:pPr>
              <w:pStyle w:val="TAL"/>
              <w:rPr>
                <w:sz w:val="16"/>
                <w:szCs w:val="16"/>
              </w:rPr>
            </w:pPr>
            <w:r w:rsidRPr="00075F95">
              <w:t>Correction to CBW change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1D36A" w14:textId="47F8AD19" w:rsidR="00D83B04" w:rsidRDefault="00D83B04" w:rsidP="00D83B04">
            <w:pPr>
              <w:pStyle w:val="TAC"/>
              <w:rPr>
                <w:sz w:val="16"/>
                <w:szCs w:val="16"/>
              </w:rPr>
            </w:pPr>
            <w:r w:rsidRPr="008B4426">
              <w:rPr>
                <w:sz w:val="16"/>
                <w:szCs w:val="16"/>
              </w:rPr>
              <w:t>16.15.0</w:t>
            </w:r>
          </w:p>
        </w:tc>
      </w:tr>
      <w:tr w:rsidR="00D83B04" w14:paraId="3F252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8BB12B" w14:textId="55FB5EE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18850E" w14:textId="2775A1D6"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B53A09" w14:textId="316AF235" w:rsidR="00D83B04" w:rsidRPr="0035190F" w:rsidRDefault="00D83B04" w:rsidP="00D83B04">
            <w:pPr>
              <w:pStyle w:val="TAC"/>
              <w:rPr>
                <w:sz w:val="16"/>
                <w:szCs w:val="16"/>
              </w:rPr>
            </w:pPr>
            <w:r w:rsidRPr="00404B05">
              <w:t>RP-230513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03DD8" w14:textId="5E0EA3FE" w:rsidR="00D83B04" w:rsidRPr="0035190F" w:rsidRDefault="00D83B04" w:rsidP="00D83B04">
            <w:pPr>
              <w:pStyle w:val="TAC"/>
              <w:rPr>
                <w:sz w:val="16"/>
                <w:szCs w:val="16"/>
              </w:rPr>
            </w:pPr>
            <w:r w:rsidRPr="009647F5">
              <w:t>2982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14163" w14:textId="72B625FB"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65C77" w14:textId="37752000"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D6117B" w14:textId="5142E7CB" w:rsidR="00D83B04" w:rsidRPr="0035190F" w:rsidRDefault="00D83B04" w:rsidP="00D83B04">
            <w:pPr>
              <w:pStyle w:val="TAL"/>
              <w:rPr>
                <w:sz w:val="16"/>
                <w:szCs w:val="16"/>
              </w:rPr>
            </w:pPr>
            <w:r w:rsidRPr="00075F95">
              <w:t>CR on correction of eMIMO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963C4" w14:textId="2A157EE3" w:rsidR="00D83B04" w:rsidRDefault="00D83B04" w:rsidP="00D83B04">
            <w:pPr>
              <w:pStyle w:val="TAC"/>
              <w:rPr>
                <w:sz w:val="16"/>
                <w:szCs w:val="16"/>
              </w:rPr>
            </w:pPr>
            <w:r w:rsidRPr="008B4426">
              <w:rPr>
                <w:sz w:val="16"/>
                <w:szCs w:val="16"/>
              </w:rPr>
              <w:t>16.15.0</w:t>
            </w:r>
          </w:p>
        </w:tc>
      </w:tr>
      <w:tr w:rsidR="00D83B04" w14:paraId="52FD78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2FB900" w14:textId="66CE4C42"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8F72A" w14:textId="13505EB0"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8EC8A6" w14:textId="6EDAB7A3" w:rsidR="00D83B04" w:rsidRPr="0035190F" w:rsidRDefault="00D83B04" w:rsidP="00D83B04">
            <w:pPr>
              <w:pStyle w:val="TAC"/>
              <w:rPr>
                <w:sz w:val="16"/>
                <w:szCs w:val="16"/>
              </w:rPr>
            </w:pPr>
            <w:r w:rsidRPr="00404B05">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4393C" w14:textId="50DBFECD" w:rsidR="00D83B04" w:rsidRPr="0035190F" w:rsidRDefault="00D83B04" w:rsidP="00D83B04">
            <w:pPr>
              <w:pStyle w:val="TAC"/>
              <w:rPr>
                <w:sz w:val="16"/>
                <w:szCs w:val="16"/>
              </w:rPr>
            </w:pPr>
            <w:r w:rsidRPr="009647F5">
              <w:t>3049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47DBB"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82BA0" w14:textId="23596C0E"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8E77EA" w14:textId="0EC3469E" w:rsidR="00D83B04" w:rsidRPr="0035190F" w:rsidRDefault="00D83B04" w:rsidP="00D83B04">
            <w:pPr>
              <w:pStyle w:val="TAL"/>
              <w:rPr>
                <w:sz w:val="16"/>
                <w:szCs w:val="16"/>
              </w:rPr>
            </w:pPr>
            <w:r w:rsidRPr="00075F95">
              <w:t>Correction to Inter-RAT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AF6DF" w14:textId="15B18609" w:rsidR="00D83B04" w:rsidRDefault="00D83B04" w:rsidP="00D83B04">
            <w:pPr>
              <w:pStyle w:val="TAC"/>
              <w:rPr>
                <w:sz w:val="16"/>
                <w:szCs w:val="16"/>
              </w:rPr>
            </w:pPr>
            <w:r w:rsidRPr="008B4426">
              <w:rPr>
                <w:sz w:val="16"/>
                <w:szCs w:val="16"/>
              </w:rPr>
              <w:t>16.15.0</w:t>
            </w:r>
          </w:p>
        </w:tc>
      </w:tr>
      <w:tr w:rsidR="00D83B04" w14:paraId="273AB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FE98B" w14:textId="0D4D5032"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F3584" w14:textId="6A0A41D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4CF62" w14:textId="57C3E6FE"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4D8EB" w14:textId="22CAD89D" w:rsidR="00D83B04" w:rsidRPr="0035190F" w:rsidRDefault="00D83B04" w:rsidP="00D83B04">
            <w:pPr>
              <w:pStyle w:val="TAC"/>
              <w:rPr>
                <w:sz w:val="16"/>
                <w:szCs w:val="16"/>
              </w:rPr>
            </w:pPr>
            <w:r w:rsidRPr="009647F5">
              <w:t>3066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25B94" w14:textId="5AE4C637"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01D0D" w14:textId="38931693"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73EDB" w14:textId="7478D624" w:rsidR="00D83B04" w:rsidRPr="0035190F" w:rsidRDefault="00D83B04" w:rsidP="00D83B04">
            <w:pPr>
              <w:pStyle w:val="TAL"/>
              <w:rPr>
                <w:sz w:val="16"/>
                <w:szCs w:val="16"/>
              </w:rPr>
            </w:pPr>
            <w:r w:rsidRPr="00075F95">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34E2C" w14:textId="566FCA41" w:rsidR="00D83B04" w:rsidRDefault="00D83B04" w:rsidP="00D83B04">
            <w:pPr>
              <w:pStyle w:val="TAC"/>
              <w:rPr>
                <w:sz w:val="16"/>
                <w:szCs w:val="16"/>
              </w:rPr>
            </w:pPr>
            <w:r w:rsidRPr="008B4426">
              <w:rPr>
                <w:sz w:val="16"/>
                <w:szCs w:val="16"/>
              </w:rPr>
              <w:t>16.15.0</w:t>
            </w:r>
          </w:p>
        </w:tc>
      </w:tr>
      <w:tr w:rsidR="00D83B04" w14:paraId="0B6E18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6A59D9" w14:textId="268DA1DD"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59A59" w14:textId="22876850"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F0ADF" w14:textId="11818501" w:rsidR="00D83B04" w:rsidRPr="00E15563" w:rsidRDefault="00D83B04" w:rsidP="00D83B04">
            <w:pPr>
              <w:pStyle w:val="TAC"/>
              <w:rPr>
                <w:sz w:val="16"/>
                <w:szCs w:val="16"/>
              </w:rPr>
            </w:pPr>
            <w:r w:rsidRPr="00E15563">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0CBE0" w14:textId="15951B40" w:rsidR="00D83B04" w:rsidRPr="00E15563" w:rsidRDefault="00D83B04" w:rsidP="00D83B04">
            <w:pPr>
              <w:pStyle w:val="TAC"/>
              <w:rPr>
                <w:sz w:val="16"/>
                <w:szCs w:val="16"/>
              </w:rPr>
            </w:pPr>
            <w:r w:rsidRPr="00E15563">
              <w:rPr>
                <w:sz w:val="16"/>
                <w:szCs w:val="16"/>
              </w:rPr>
              <w:t>3067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A396C" w14:textId="144335FA" w:rsidR="00D83B04" w:rsidRPr="00E15563" w:rsidRDefault="00D83B04" w:rsidP="00D83B04">
            <w:pPr>
              <w:pStyle w:val="TAC"/>
              <w:rPr>
                <w:sz w:val="16"/>
                <w:szCs w:val="16"/>
              </w:rPr>
            </w:pPr>
            <w:r w:rsidRPr="00E155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D766" w14:textId="7DD5D5CC"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944F0" w14:textId="5ABC0C80" w:rsidR="00D83B04" w:rsidRPr="00E15563" w:rsidRDefault="00D83B04" w:rsidP="00D83B04">
            <w:pPr>
              <w:pStyle w:val="TAL"/>
              <w:rPr>
                <w:sz w:val="16"/>
                <w:szCs w:val="16"/>
              </w:rPr>
            </w:pPr>
            <w:r w:rsidRPr="00E15563">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67FB5" w14:textId="19AF084A" w:rsidR="00D83B04" w:rsidRDefault="00D83B04" w:rsidP="00D83B04">
            <w:pPr>
              <w:pStyle w:val="TAC"/>
              <w:rPr>
                <w:sz w:val="16"/>
                <w:szCs w:val="16"/>
              </w:rPr>
            </w:pPr>
            <w:r w:rsidRPr="008B4426">
              <w:rPr>
                <w:sz w:val="16"/>
                <w:szCs w:val="16"/>
              </w:rPr>
              <w:t>16.15.0</w:t>
            </w:r>
          </w:p>
        </w:tc>
      </w:tr>
      <w:tr w:rsidR="00D83B04" w14:paraId="63F3E0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E039" w14:textId="3FB99469"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83D03C" w14:textId="4D7F67B2"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D86C5C" w14:textId="30D82BF7" w:rsidR="00D83B04" w:rsidRPr="00E15563" w:rsidRDefault="00D83B04" w:rsidP="00D83B04">
            <w:pPr>
              <w:pStyle w:val="TAC"/>
              <w:rPr>
                <w:sz w:val="16"/>
                <w:szCs w:val="16"/>
              </w:rPr>
            </w:pPr>
            <w:r w:rsidRPr="00E1556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1C1BD" w14:textId="717A757C" w:rsidR="00D83B04" w:rsidRPr="00E15563" w:rsidRDefault="00D83B04" w:rsidP="00D83B04">
            <w:pPr>
              <w:pStyle w:val="TAC"/>
              <w:rPr>
                <w:sz w:val="16"/>
                <w:szCs w:val="16"/>
              </w:rPr>
            </w:pPr>
            <w:r w:rsidRPr="00E15563">
              <w:rPr>
                <w:sz w:val="16"/>
                <w:szCs w:val="16"/>
              </w:rPr>
              <w:t>3077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51F7"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568F" w14:textId="0F77EF7E"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8006" w14:textId="7B387A37" w:rsidR="00D83B04" w:rsidRPr="00E15563" w:rsidRDefault="00D83B04" w:rsidP="00D83B04">
            <w:pPr>
              <w:pStyle w:val="TAL"/>
              <w:rPr>
                <w:sz w:val="16"/>
                <w:szCs w:val="16"/>
              </w:rPr>
            </w:pPr>
            <w:r w:rsidRPr="00E15563">
              <w:rPr>
                <w:sz w:val="16"/>
                <w:szCs w:val="16"/>
              </w:rPr>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41204" w14:textId="6ADDCF34" w:rsidR="00D83B04" w:rsidRDefault="00D83B04" w:rsidP="00D83B04">
            <w:pPr>
              <w:pStyle w:val="TAC"/>
              <w:rPr>
                <w:sz w:val="16"/>
                <w:szCs w:val="16"/>
              </w:rPr>
            </w:pPr>
            <w:r w:rsidRPr="008B4426">
              <w:rPr>
                <w:sz w:val="16"/>
                <w:szCs w:val="16"/>
              </w:rPr>
              <w:t>16.15.0</w:t>
            </w:r>
          </w:p>
        </w:tc>
      </w:tr>
      <w:tr w:rsidR="00D83B04" w14:paraId="550322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0788EF" w14:textId="2BB9F28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D0734" w14:textId="179AF1BA"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A0937" w14:textId="701B69D6"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06D14" w14:textId="01FA02B2" w:rsidR="00D83B04" w:rsidRPr="00E15563" w:rsidRDefault="00D83B04" w:rsidP="00D83B04">
            <w:pPr>
              <w:pStyle w:val="TAC"/>
              <w:rPr>
                <w:sz w:val="16"/>
                <w:szCs w:val="16"/>
              </w:rPr>
            </w:pPr>
            <w:r w:rsidRPr="00E15563">
              <w:rPr>
                <w:sz w:val="16"/>
                <w:szCs w:val="16"/>
              </w:rPr>
              <w:t>3080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579E6"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23A1B" w14:textId="072B7C55"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BF792" w14:textId="40B58984" w:rsidR="00D83B04" w:rsidRPr="00E15563" w:rsidRDefault="00D83B04" w:rsidP="00D83B04">
            <w:pPr>
              <w:pStyle w:val="TAL"/>
              <w:rPr>
                <w:sz w:val="16"/>
                <w:szCs w:val="16"/>
              </w:rPr>
            </w:pPr>
            <w:r w:rsidRPr="00E15563">
              <w:rPr>
                <w:sz w:val="16"/>
                <w:szCs w:val="16"/>
              </w:rPr>
              <w:t>CR to TS 38.133: Corrections to NR positioning requirements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058D1C" w14:textId="5A62F34D" w:rsidR="00D83B04" w:rsidRDefault="00D83B04" w:rsidP="00D83B04">
            <w:pPr>
              <w:pStyle w:val="TAC"/>
              <w:rPr>
                <w:sz w:val="16"/>
                <w:szCs w:val="16"/>
              </w:rPr>
            </w:pPr>
            <w:r w:rsidRPr="008B4426">
              <w:rPr>
                <w:sz w:val="16"/>
                <w:szCs w:val="16"/>
              </w:rPr>
              <w:t>16.15.0</w:t>
            </w:r>
          </w:p>
        </w:tc>
      </w:tr>
      <w:tr w:rsidR="00D83B04" w14:paraId="21B47F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4871A3" w14:textId="2E3832A1"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C6FDB" w14:textId="3CFB1DF5"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9BDEEE" w14:textId="66B81F0A"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C4170B" w14:textId="6F4628D3" w:rsidR="00D83B04" w:rsidRPr="00E15563" w:rsidRDefault="00D83B04" w:rsidP="00D83B04">
            <w:pPr>
              <w:pStyle w:val="TAC"/>
              <w:rPr>
                <w:sz w:val="16"/>
                <w:szCs w:val="16"/>
              </w:rPr>
            </w:pPr>
            <w:r w:rsidRPr="00E15563">
              <w:rPr>
                <w:sz w:val="16"/>
                <w:szCs w:val="16"/>
              </w:rPr>
              <w:t>3093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DEE2"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74E6E" w14:textId="2A4D8E44"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8B2FF" w14:textId="0F695869" w:rsidR="00D83B04" w:rsidRPr="00E15563" w:rsidRDefault="00D83B04" w:rsidP="00D83B04">
            <w:pPr>
              <w:pStyle w:val="TAL"/>
              <w:rPr>
                <w:sz w:val="16"/>
                <w:szCs w:val="16"/>
              </w:rPr>
            </w:pPr>
            <w:r w:rsidRPr="00E15563">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79CBC" w14:textId="211CC317" w:rsidR="00D83B04" w:rsidRDefault="00D83B04" w:rsidP="00D83B04">
            <w:pPr>
              <w:pStyle w:val="TAC"/>
              <w:rPr>
                <w:sz w:val="16"/>
                <w:szCs w:val="16"/>
              </w:rPr>
            </w:pPr>
            <w:r w:rsidRPr="008B4426">
              <w:rPr>
                <w:sz w:val="16"/>
                <w:szCs w:val="16"/>
              </w:rPr>
              <w:t>16.15.0</w:t>
            </w:r>
          </w:p>
        </w:tc>
      </w:tr>
      <w:tr w:rsidR="00D83B04" w14:paraId="6218C09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5D213" w14:textId="08B9272F"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8E67D" w14:textId="4220EE1F"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1D1A" w14:textId="408BBCD7"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C6A87" w14:textId="71990F67" w:rsidR="00D83B04" w:rsidRPr="00E15563" w:rsidRDefault="00D83B04" w:rsidP="00D83B04">
            <w:pPr>
              <w:pStyle w:val="TAC"/>
              <w:rPr>
                <w:sz w:val="16"/>
                <w:szCs w:val="16"/>
              </w:rPr>
            </w:pPr>
            <w:r w:rsidRPr="00E15563">
              <w:rPr>
                <w:sz w:val="16"/>
                <w:szCs w:val="16"/>
              </w:rPr>
              <w:t>3095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F8F16"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13B39" w14:textId="7C5781D1"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59D9D8" w14:textId="5771643F" w:rsidR="00D83B04" w:rsidRPr="00E15563" w:rsidRDefault="00D83B04" w:rsidP="00D83B04">
            <w:pPr>
              <w:pStyle w:val="TAL"/>
              <w:rPr>
                <w:sz w:val="16"/>
                <w:szCs w:val="16"/>
              </w:rPr>
            </w:pPr>
            <w:r w:rsidRPr="00E15563">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6E8AB" w14:textId="67751555" w:rsidR="00D83B04" w:rsidRDefault="00D83B04" w:rsidP="00D83B04">
            <w:pPr>
              <w:pStyle w:val="TAC"/>
              <w:rPr>
                <w:sz w:val="16"/>
                <w:szCs w:val="16"/>
              </w:rPr>
            </w:pPr>
            <w:r w:rsidRPr="008B4426">
              <w:rPr>
                <w:sz w:val="16"/>
                <w:szCs w:val="16"/>
              </w:rPr>
              <w:t>16.15.0</w:t>
            </w:r>
          </w:p>
        </w:tc>
      </w:tr>
      <w:tr w:rsidR="003D4B90" w14:paraId="277AFF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B417F4" w14:textId="7A474254"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7EAA6" w14:textId="26B6F945"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19148" w14:textId="2FDA2555" w:rsidR="003D4B90" w:rsidRPr="003D4B90" w:rsidRDefault="003D4B90" w:rsidP="003D4B90">
            <w:pPr>
              <w:pStyle w:val="TAC"/>
              <w:rPr>
                <w:sz w:val="16"/>
                <w:szCs w:val="16"/>
              </w:rPr>
            </w:pPr>
            <w:r w:rsidRPr="003D4B90">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EF7317" w14:textId="374F4562" w:rsidR="003D4B90" w:rsidRPr="003D4B90" w:rsidRDefault="003D4B90" w:rsidP="003D4B90">
            <w:pPr>
              <w:pStyle w:val="TAC"/>
              <w:rPr>
                <w:sz w:val="16"/>
                <w:szCs w:val="16"/>
              </w:rPr>
            </w:pPr>
            <w:r w:rsidRPr="003D4B90">
              <w:rPr>
                <w:sz w:val="16"/>
                <w:szCs w:val="16"/>
              </w:rPr>
              <w:t>3110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EFD77"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E9C56" w14:textId="7725A36E"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094D6" w14:textId="05AB2DFD" w:rsidR="003D4B90" w:rsidRPr="003D4B90" w:rsidRDefault="003D4B90" w:rsidP="003D4B90">
            <w:pPr>
              <w:pStyle w:val="TAL"/>
              <w:rPr>
                <w:sz w:val="16"/>
                <w:szCs w:val="16"/>
              </w:rPr>
            </w:pPr>
            <w:r w:rsidRPr="003D4B90">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D0D9" w14:textId="1143A1EB" w:rsidR="003D4B90" w:rsidRPr="008B4426" w:rsidRDefault="003D4B90" w:rsidP="003D4B90">
            <w:pPr>
              <w:pStyle w:val="TAC"/>
              <w:rPr>
                <w:sz w:val="16"/>
                <w:szCs w:val="16"/>
              </w:rPr>
            </w:pPr>
            <w:r>
              <w:rPr>
                <w:sz w:val="16"/>
                <w:szCs w:val="16"/>
              </w:rPr>
              <w:t>16.16.0</w:t>
            </w:r>
          </w:p>
        </w:tc>
      </w:tr>
      <w:tr w:rsidR="003D4B90" w14:paraId="117F87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D16D84" w14:textId="3DE3EF9D"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347FB" w14:textId="6C6C1DFE"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CD38A9" w14:textId="5ED6FD00"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036205" w14:textId="79FBA333" w:rsidR="003D4B90" w:rsidRPr="003D4B90" w:rsidRDefault="003D4B90" w:rsidP="003D4B90">
            <w:pPr>
              <w:pStyle w:val="TAC"/>
              <w:rPr>
                <w:sz w:val="16"/>
                <w:szCs w:val="16"/>
              </w:rPr>
            </w:pPr>
            <w:r w:rsidRPr="003D4B90">
              <w:rPr>
                <w:sz w:val="16"/>
                <w:szCs w:val="16"/>
              </w:rPr>
              <w:t>3114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1D41"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30C60" w14:textId="45B0DFA0"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AE767A" w14:textId="130FF484" w:rsidR="003D4B90" w:rsidRPr="003D4B90" w:rsidRDefault="003D4B90" w:rsidP="003D4B90">
            <w:pPr>
              <w:pStyle w:val="TAL"/>
              <w:rPr>
                <w:sz w:val="16"/>
                <w:szCs w:val="16"/>
              </w:rPr>
            </w:pPr>
            <w:r w:rsidRPr="003D4B90">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D141" w14:textId="5F7ADEF9" w:rsidR="003D4B90" w:rsidRDefault="003D4B90" w:rsidP="003D4B90">
            <w:pPr>
              <w:pStyle w:val="TAC"/>
              <w:rPr>
                <w:sz w:val="16"/>
                <w:szCs w:val="16"/>
              </w:rPr>
            </w:pPr>
            <w:r w:rsidRPr="00D12F9B">
              <w:rPr>
                <w:sz w:val="16"/>
                <w:szCs w:val="16"/>
              </w:rPr>
              <w:t>16.16.0</w:t>
            </w:r>
          </w:p>
        </w:tc>
      </w:tr>
      <w:tr w:rsidR="003D4B90" w14:paraId="052976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0F0F1D" w14:textId="0AC78FD0"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9C4E" w14:textId="24E4DFD4"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505533" w14:textId="78B4E202"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1387A" w14:textId="2D7FDFF5" w:rsidR="003D4B90" w:rsidRPr="003D4B90" w:rsidRDefault="003D4B90" w:rsidP="003D4B90">
            <w:pPr>
              <w:pStyle w:val="TAC"/>
              <w:rPr>
                <w:sz w:val="16"/>
                <w:szCs w:val="16"/>
              </w:rPr>
            </w:pPr>
            <w:r w:rsidRPr="003D4B90">
              <w:rPr>
                <w:sz w:val="16"/>
                <w:szCs w:val="16"/>
              </w:rPr>
              <w:t>3122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08DF0"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2266D" w14:textId="1DBF83E3"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D8EF59" w14:textId="662428DE" w:rsidR="003D4B90" w:rsidRPr="003D4B90" w:rsidRDefault="003D4B90" w:rsidP="003D4B90">
            <w:pPr>
              <w:pStyle w:val="TAL"/>
              <w:rPr>
                <w:sz w:val="16"/>
                <w:szCs w:val="16"/>
              </w:rPr>
            </w:pPr>
            <w:r w:rsidRPr="003D4B90">
              <w:rPr>
                <w:sz w:val="16"/>
                <w:szCs w:val="16"/>
              </w:rPr>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31BAC" w14:textId="07C8D6E5" w:rsidR="003D4B90" w:rsidRDefault="003D4B90" w:rsidP="003D4B90">
            <w:pPr>
              <w:pStyle w:val="TAC"/>
              <w:rPr>
                <w:sz w:val="16"/>
                <w:szCs w:val="16"/>
              </w:rPr>
            </w:pPr>
            <w:r w:rsidRPr="00D12F9B">
              <w:rPr>
                <w:sz w:val="16"/>
                <w:szCs w:val="16"/>
              </w:rPr>
              <w:t>16.16.0</w:t>
            </w:r>
          </w:p>
        </w:tc>
      </w:tr>
      <w:tr w:rsidR="003D4B90" w14:paraId="4AC425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AE953" w14:textId="7B6B8381"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60790" w14:textId="66A0F49B"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D2D9A" w14:textId="4E4F4DFA" w:rsidR="003D4B90" w:rsidRPr="003D4B90" w:rsidRDefault="003D4B90" w:rsidP="003D4B90">
            <w:pPr>
              <w:pStyle w:val="TAC"/>
              <w:rPr>
                <w:sz w:val="16"/>
                <w:szCs w:val="16"/>
              </w:rPr>
            </w:pPr>
            <w:r w:rsidRPr="003D4B90">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B4463" w14:textId="573352B0" w:rsidR="003D4B90" w:rsidRPr="003D4B90" w:rsidRDefault="003D4B90" w:rsidP="003D4B90">
            <w:pPr>
              <w:pStyle w:val="TAC"/>
              <w:rPr>
                <w:sz w:val="16"/>
                <w:szCs w:val="16"/>
              </w:rPr>
            </w:pPr>
            <w:r w:rsidRPr="003D4B90">
              <w:rPr>
                <w:sz w:val="16"/>
                <w:szCs w:val="16"/>
              </w:rPr>
              <w:t>3128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B62D4" w14:textId="66F7FEC1"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B4931" w14:textId="52F523A1"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B39F1C" w14:textId="1440C057" w:rsidR="003D4B90" w:rsidRPr="003D4B90" w:rsidRDefault="003D4B90" w:rsidP="003D4B90">
            <w:pPr>
              <w:pStyle w:val="TAL"/>
              <w:rPr>
                <w:sz w:val="16"/>
                <w:szCs w:val="16"/>
              </w:rPr>
            </w:pPr>
            <w:r w:rsidRPr="003D4B90">
              <w:rPr>
                <w:sz w:val="16"/>
                <w:szCs w:val="16"/>
              </w:rPr>
              <w:t>Corrections to RRM HST A.6.1.1.7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EBDB" w14:textId="3EE8B9E7" w:rsidR="003D4B90" w:rsidRDefault="003D4B90" w:rsidP="003D4B90">
            <w:pPr>
              <w:pStyle w:val="TAC"/>
              <w:rPr>
                <w:sz w:val="16"/>
                <w:szCs w:val="16"/>
              </w:rPr>
            </w:pPr>
            <w:r w:rsidRPr="00D12F9B">
              <w:rPr>
                <w:sz w:val="16"/>
                <w:szCs w:val="16"/>
              </w:rPr>
              <w:t>16.16.0</w:t>
            </w:r>
          </w:p>
        </w:tc>
      </w:tr>
      <w:tr w:rsidR="003D4B90" w14:paraId="16DBE7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F18D22" w14:textId="47D4CB2E"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03CBA" w14:textId="49837AA1"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66A37" w14:textId="536F5559" w:rsidR="003D4B90" w:rsidRPr="003D4B90" w:rsidRDefault="003D4B90" w:rsidP="003D4B90">
            <w:pPr>
              <w:pStyle w:val="TAC"/>
              <w:rPr>
                <w:sz w:val="16"/>
                <w:szCs w:val="16"/>
              </w:rPr>
            </w:pPr>
            <w:r w:rsidRPr="003D4B90">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56DC4" w14:textId="2164B873" w:rsidR="003D4B90" w:rsidRPr="003D4B90" w:rsidRDefault="003D4B90" w:rsidP="003D4B90">
            <w:pPr>
              <w:pStyle w:val="TAC"/>
              <w:rPr>
                <w:sz w:val="16"/>
                <w:szCs w:val="16"/>
              </w:rPr>
            </w:pPr>
            <w:r w:rsidRPr="003D4B90">
              <w:rPr>
                <w:sz w:val="16"/>
                <w:szCs w:val="16"/>
              </w:rPr>
              <w:t>3137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0AB02" w14:textId="3004C8E7"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D250C" w14:textId="429C1771"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C31579" w14:textId="131F8E78" w:rsidR="003D4B90" w:rsidRPr="003D4B90" w:rsidRDefault="003D4B90" w:rsidP="003D4B90">
            <w:pPr>
              <w:pStyle w:val="TAL"/>
              <w:rPr>
                <w:sz w:val="16"/>
                <w:szCs w:val="16"/>
              </w:rPr>
            </w:pPr>
            <w:r w:rsidRPr="003D4B90">
              <w:rPr>
                <w:sz w:val="16"/>
                <w:szCs w:val="16"/>
              </w:rPr>
              <w:t>Updation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B42C" w14:textId="01309AEE" w:rsidR="003D4B90" w:rsidRDefault="003D4B90" w:rsidP="003D4B90">
            <w:pPr>
              <w:pStyle w:val="TAC"/>
              <w:rPr>
                <w:sz w:val="16"/>
                <w:szCs w:val="16"/>
              </w:rPr>
            </w:pPr>
            <w:r w:rsidRPr="00D12F9B">
              <w:rPr>
                <w:sz w:val="16"/>
                <w:szCs w:val="16"/>
              </w:rPr>
              <w:t>16.16.0</w:t>
            </w:r>
          </w:p>
        </w:tc>
      </w:tr>
      <w:tr w:rsidR="003D4B90" w14:paraId="1AE6FB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A52F0" w14:textId="540440F0"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C6AD8" w14:textId="423C17D8"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BE05F" w14:textId="712A15E4" w:rsidR="003D4B90" w:rsidRPr="003D4B90" w:rsidRDefault="003D4B90" w:rsidP="003D4B90">
            <w:pPr>
              <w:pStyle w:val="TAC"/>
              <w:rPr>
                <w:sz w:val="16"/>
                <w:szCs w:val="16"/>
              </w:rPr>
            </w:pPr>
            <w:r w:rsidRPr="003D4B90">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B78C0" w14:textId="793C1580" w:rsidR="003D4B90" w:rsidRPr="003D4B90" w:rsidRDefault="003D4B90" w:rsidP="003D4B90">
            <w:pPr>
              <w:pStyle w:val="TAC"/>
              <w:rPr>
                <w:sz w:val="16"/>
                <w:szCs w:val="16"/>
              </w:rPr>
            </w:pPr>
            <w:r w:rsidRPr="003D4B90">
              <w:rPr>
                <w:sz w:val="16"/>
                <w:szCs w:val="16"/>
              </w:rPr>
              <w:t>3138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4283A" w14:textId="1111CC55"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8280A" w14:textId="72D8A407"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4E1D9" w14:textId="3CA9424C" w:rsidR="003D4B90" w:rsidRPr="003D4B90" w:rsidRDefault="003D4B90" w:rsidP="003D4B90">
            <w:pPr>
              <w:pStyle w:val="TAL"/>
              <w:rPr>
                <w:sz w:val="16"/>
                <w:szCs w:val="16"/>
              </w:rPr>
            </w:pPr>
            <w:r w:rsidRPr="003D4B90">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90FFC" w14:textId="40B43EEE" w:rsidR="003D4B90" w:rsidRDefault="003D4B90" w:rsidP="003D4B90">
            <w:pPr>
              <w:pStyle w:val="TAC"/>
              <w:rPr>
                <w:sz w:val="16"/>
                <w:szCs w:val="16"/>
              </w:rPr>
            </w:pPr>
            <w:r w:rsidRPr="00D12F9B">
              <w:rPr>
                <w:sz w:val="16"/>
                <w:szCs w:val="16"/>
              </w:rPr>
              <w:t>16.16.0</w:t>
            </w:r>
          </w:p>
        </w:tc>
      </w:tr>
      <w:tr w:rsidR="003D4B90" w14:paraId="39F923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AEC8AB" w14:textId="166B9F73"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551DC4" w14:textId="39D0BA6C"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B348" w14:textId="7696AE81"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1AB25" w14:textId="7C19A7DC" w:rsidR="003D4B90" w:rsidRPr="003D4B90" w:rsidRDefault="003D4B90" w:rsidP="003D4B90">
            <w:pPr>
              <w:pStyle w:val="TAC"/>
              <w:rPr>
                <w:sz w:val="16"/>
                <w:szCs w:val="16"/>
              </w:rPr>
            </w:pPr>
            <w:r w:rsidRPr="003D4B90">
              <w:rPr>
                <w:sz w:val="16"/>
                <w:szCs w:val="16"/>
              </w:rPr>
              <w:t>3141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F8A0C"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FE5E0" w14:textId="7F49A4EB"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26AFD" w14:textId="446139FF" w:rsidR="003D4B90" w:rsidRPr="003D4B90" w:rsidRDefault="003D4B90" w:rsidP="003D4B90">
            <w:pPr>
              <w:pStyle w:val="TAL"/>
              <w:rPr>
                <w:sz w:val="16"/>
                <w:szCs w:val="16"/>
              </w:rPr>
            </w:pPr>
            <w:r w:rsidRPr="003D4B90">
              <w:rPr>
                <w:sz w:val="16"/>
                <w:szCs w:val="16"/>
              </w:rPr>
              <w:t>CR to FR2 RLM In-syn test cases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F309F" w14:textId="5DDEF937" w:rsidR="003D4B90" w:rsidRDefault="003D4B90" w:rsidP="003D4B90">
            <w:pPr>
              <w:pStyle w:val="TAC"/>
              <w:rPr>
                <w:sz w:val="16"/>
                <w:szCs w:val="16"/>
              </w:rPr>
            </w:pPr>
            <w:r w:rsidRPr="00D12F9B">
              <w:rPr>
                <w:sz w:val="16"/>
                <w:szCs w:val="16"/>
              </w:rPr>
              <w:t>16.16.0</w:t>
            </w:r>
          </w:p>
        </w:tc>
      </w:tr>
      <w:tr w:rsidR="003D4B90" w14:paraId="13A14A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BF257A" w14:textId="178C8B31"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DA4FE" w14:textId="05C494FF"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7F7EDD" w14:textId="0DB1939C" w:rsidR="003D4B90" w:rsidRPr="003D4B90" w:rsidRDefault="003D4B90" w:rsidP="003D4B90">
            <w:pPr>
              <w:pStyle w:val="TAC"/>
              <w:rPr>
                <w:sz w:val="16"/>
                <w:szCs w:val="16"/>
              </w:rPr>
            </w:pPr>
            <w:r w:rsidRPr="003D4B90">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2AEEA" w14:textId="4748D145" w:rsidR="003D4B90" w:rsidRPr="003D4B90" w:rsidRDefault="003D4B90" w:rsidP="003D4B90">
            <w:pPr>
              <w:pStyle w:val="TAC"/>
              <w:rPr>
                <w:sz w:val="16"/>
                <w:szCs w:val="16"/>
              </w:rPr>
            </w:pPr>
            <w:r w:rsidRPr="003D4B90">
              <w:rPr>
                <w:sz w:val="16"/>
                <w:szCs w:val="16"/>
              </w:rPr>
              <w:t>3155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D1D8E"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7C31" w14:textId="4F910E52"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905910" w14:textId="60FAC40D" w:rsidR="003D4B90" w:rsidRPr="003D4B90" w:rsidRDefault="003D4B90" w:rsidP="003D4B90">
            <w:pPr>
              <w:pStyle w:val="TAL"/>
              <w:rPr>
                <w:sz w:val="16"/>
                <w:szCs w:val="16"/>
              </w:rPr>
            </w:pPr>
            <w:r w:rsidRPr="003D4B90">
              <w:rPr>
                <w:sz w:val="16"/>
                <w:szCs w:val="16"/>
              </w:rPr>
              <w:t>CR of known cell condition for HO on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B59EFE" w14:textId="4E0BA698" w:rsidR="003D4B90" w:rsidRDefault="003D4B90" w:rsidP="003D4B90">
            <w:pPr>
              <w:pStyle w:val="TAC"/>
              <w:rPr>
                <w:sz w:val="16"/>
                <w:szCs w:val="16"/>
              </w:rPr>
            </w:pPr>
            <w:r w:rsidRPr="00D12F9B">
              <w:rPr>
                <w:sz w:val="16"/>
                <w:szCs w:val="16"/>
              </w:rPr>
              <w:t>16.16.0</w:t>
            </w:r>
          </w:p>
        </w:tc>
      </w:tr>
      <w:tr w:rsidR="003D4B90" w14:paraId="060DC3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B3A3E8" w14:textId="6194A4F8"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3D6D8" w14:textId="1E89AFFD"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5F4F6" w14:textId="70788E2D" w:rsidR="003D4B90" w:rsidRPr="003D4B90" w:rsidRDefault="003D4B90" w:rsidP="003D4B90">
            <w:pPr>
              <w:pStyle w:val="TAC"/>
              <w:rPr>
                <w:sz w:val="16"/>
                <w:szCs w:val="16"/>
              </w:rPr>
            </w:pPr>
            <w:r w:rsidRPr="003D4B9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4348B2" w14:textId="0ADF39DB" w:rsidR="003D4B90" w:rsidRPr="003D4B90" w:rsidRDefault="003D4B90" w:rsidP="003D4B90">
            <w:pPr>
              <w:pStyle w:val="TAC"/>
              <w:rPr>
                <w:sz w:val="16"/>
                <w:szCs w:val="16"/>
              </w:rPr>
            </w:pPr>
            <w:r w:rsidRPr="003D4B90">
              <w:rPr>
                <w:sz w:val="16"/>
                <w:szCs w:val="16"/>
              </w:rPr>
              <w:t>3159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8D1DF" w14:textId="30BB46C6"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81F7E" w14:textId="1B96E6F5"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CD098D" w14:textId="0F400D74" w:rsidR="003D4B90" w:rsidRPr="003D4B90" w:rsidRDefault="003D4B90" w:rsidP="003D4B90">
            <w:pPr>
              <w:pStyle w:val="TAL"/>
              <w:rPr>
                <w:sz w:val="16"/>
                <w:szCs w:val="16"/>
              </w:rPr>
            </w:pPr>
            <w:r w:rsidRPr="003D4B90">
              <w:rPr>
                <w:sz w:val="16"/>
                <w:szCs w:val="16"/>
              </w:rPr>
              <w:t>Clarification on MRTD/MTTD and interruption requirement for EN-DC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44BD4" w14:textId="3002F979" w:rsidR="003D4B90" w:rsidRDefault="003D4B90" w:rsidP="003D4B90">
            <w:pPr>
              <w:pStyle w:val="TAC"/>
              <w:rPr>
                <w:sz w:val="16"/>
                <w:szCs w:val="16"/>
              </w:rPr>
            </w:pPr>
            <w:r w:rsidRPr="00D12F9B">
              <w:rPr>
                <w:sz w:val="16"/>
                <w:szCs w:val="16"/>
              </w:rPr>
              <w:t>16.16.0</w:t>
            </w:r>
          </w:p>
        </w:tc>
      </w:tr>
      <w:tr w:rsidR="003D4B90" w14:paraId="309E57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059A45" w14:textId="233133FC"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C2BBF" w14:textId="31A4116E"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720B1" w14:textId="5BF351A0"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E0C21" w14:textId="0727145B" w:rsidR="003D4B90" w:rsidRPr="003D4B90" w:rsidRDefault="003D4B90" w:rsidP="003D4B90">
            <w:pPr>
              <w:pStyle w:val="TAC"/>
              <w:rPr>
                <w:sz w:val="16"/>
                <w:szCs w:val="16"/>
              </w:rPr>
            </w:pPr>
            <w:r w:rsidRPr="003D4B90">
              <w:rPr>
                <w:sz w:val="16"/>
                <w:szCs w:val="16"/>
              </w:rPr>
              <w:t>3196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4220E"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B6BA6" w14:textId="0144A840"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D7CBF" w14:textId="2750CFBE" w:rsidR="003D4B90" w:rsidRPr="003D4B90" w:rsidRDefault="003D4B90" w:rsidP="003D4B90">
            <w:pPr>
              <w:pStyle w:val="TAL"/>
              <w:rPr>
                <w:sz w:val="16"/>
                <w:szCs w:val="16"/>
              </w:rPr>
            </w:pPr>
            <w:r w:rsidRPr="003D4B90">
              <w:rPr>
                <w:sz w:val="16"/>
                <w:szCs w:val="16"/>
              </w:rPr>
              <w:t>Correction to inter-RAT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78321" w14:textId="7D297224" w:rsidR="003D4B90" w:rsidRDefault="003D4B90" w:rsidP="003D4B90">
            <w:pPr>
              <w:pStyle w:val="TAC"/>
              <w:rPr>
                <w:sz w:val="16"/>
                <w:szCs w:val="16"/>
              </w:rPr>
            </w:pPr>
            <w:r w:rsidRPr="00D12F9B">
              <w:rPr>
                <w:sz w:val="16"/>
                <w:szCs w:val="16"/>
              </w:rPr>
              <w:t>16.16.0</w:t>
            </w:r>
          </w:p>
        </w:tc>
      </w:tr>
      <w:tr w:rsidR="003D4B90" w14:paraId="03AFC3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8A6479" w14:textId="7E3D7C5A"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D600E" w14:textId="17D88F45"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ADAB7" w14:textId="208F5BF1"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C59252" w14:textId="41F753C6" w:rsidR="003D4B90" w:rsidRPr="003D4B90" w:rsidRDefault="003D4B90" w:rsidP="003D4B90">
            <w:pPr>
              <w:pStyle w:val="TAC"/>
              <w:rPr>
                <w:sz w:val="16"/>
                <w:szCs w:val="16"/>
              </w:rPr>
            </w:pPr>
            <w:r w:rsidRPr="003D4B90">
              <w:rPr>
                <w:sz w:val="16"/>
                <w:szCs w:val="16"/>
              </w:rPr>
              <w:t>3200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B26BB"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9D70F" w14:textId="4855B96F"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9C2F7F" w14:textId="623E7321" w:rsidR="003D4B90" w:rsidRPr="003D4B90" w:rsidRDefault="003D4B90" w:rsidP="003D4B90">
            <w:pPr>
              <w:pStyle w:val="TAL"/>
              <w:rPr>
                <w:sz w:val="16"/>
                <w:szCs w:val="16"/>
              </w:rPr>
            </w:pPr>
            <w:r w:rsidRPr="003D4B90">
              <w:rPr>
                <w:sz w:val="16"/>
                <w:szCs w:val="16"/>
              </w:rPr>
              <w:t>Correction to inter-frequency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D4D5" w14:textId="3A0CD174" w:rsidR="003D4B90" w:rsidRDefault="003D4B90" w:rsidP="003D4B90">
            <w:pPr>
              <w:pStyle w:val="TAC"/>
              <w:rPr>
                <w:sz w:val="16"/>
                <w:szCs w:val="16"/>
              </w:rPr>
            </w:pPr>
            <w:r w:rsidRPr="00D12F9B">
              <w:rPr>
                <w:sz w:val="16"/>
                <w:szCs w:val="16"/>
              </w:rPr>
              <w:t>16.16.0</w:t>
            </w:r>
          </w:p>
        </w:tc>
      </w:tr>
      <w:tr w:rsidR="00A504EC" w14:paraId="1A30B3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0D93E7" w14:textId="397B076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00CB1" w14:textId="22F901D5"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9AE0" w14:textId="2759D413" w:rsidR="00A504EC" w:rsidRPr="00A504EC" w:rsidRDefault="00A504EC" w:rsidP="00A504EC">
            <w:pPr>
              <w:pStyle w:val="TAC"/>
              <w:rPr>
                <w:sz w:val="16"/>
                <w:szCs w:val="16"/>
              </w:rPr>
            </w:pPr>
            <w:r w:rsidRPr="00A504EC">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93C2B" w14:textId="2EF6F14E" w:rsidR="00A504EC" w:rsidRPr="00A504EC" w:rsidRDefault="00A504EC" w:rsidP="00A504EC">
            <w:pPr>
              <w:pStyle w:val="TAC"/>
              <w:rPr>
                <w:sz w:val="16"/>
                <w:szCs w:val="16"/>
              </w:rPr>
            </w:pPr>
            <w:r w:rsidRPr="00A504EC">
              <w:rPr>
                <w:sz w:val="16"/>
                <w:szCs w:val="16"/>
              </w:rPr>
              <w:t>3376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631B0"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CEE5A" w14:textId="5294014C"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0BC20" w14:textId="126C7A1C" w:rsidR="00A504EC" w:rsidRPr="00A504EC" w:rsidRDefault="00A504EC" w:rsidP="00A504EC">
            <w:pPr>
              <w:pStyle w:val="TAL"/>
              <w:rPr>
                <w:sz w:val="16"/>
                <w:szCs w:val="16"/>
              </w:rPr>
            </w:pPr>
            <w:r w:rsidRPr="00A504EC">
              <w:rPr>
                <w:sz w:val="16"/>
                <w:szCs w:val="16"/>
              </w:rPr>
              <w:t>CR (CAT-A)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F1C4" w14:textId="5AA89724" w:rsidR="00A504EC" w:rsidRPr="00D12F9B" w:rsidRDefault="00A504EC" w:rsidP="00A504EC">
            <w:pPr>
              <w:pStyle w:val="TAC"/>
              <w:rPr>
                <w:sz w:val="16"/>
                <w:szCs w:val="16"/>
              </w:rPr>
            </w:pPr>
            <w:r>
              <w:rPr>
                <w:sz w:val="16"/>
                <w:szCs w:val="16"/>
              </w:rPr>
              <w:t>16.17.0</w:t>
            </w:r>
          </w:p>
        </w:tc>
      </w:tr>
      <w:tr w:rsidR="00A504EC" w14:paraId="5AFD58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23AB0D" w14:textId="07301B5A"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D589" w14:textId="5B95F9B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DAB01" w14:textId="3C299C85" w:rsidR="00A504EC" w:rsidRPr="00A504EC" w:rsidRDefault="00A504EC" w:rsidP="00A504EC">
            <w:pPr>
              <w:pStyle w:val="TAC"/>
              <w:rPr>
                <w:sz w:val="16"/>
                <w:szCs w:val="16"/>
              </w:rPr>
            </w:pPr>
            <w:r w:rsidRPr="00A504EC">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563516" w14:textId="130290C9" w:rsidR="00A504EC" w:rsidRPr="00A504EC" w:rsidRDefault="00A504EC" w:rsidP="00A504EC">
            <w:pPr>
              <w:pStyle w:val="TAC"/>
              <w:rPr>
                <w:sz w:val="16"/>
                <w:szCs w:val="16"/>
              </w:rPr>
            </w:pPr>
            <w:r w:rsidRPr="00A504EC">
              <w:rPr>
                <w:sz w:val="16"/>
                <w:szCs w:val="16"/>
              </w:rPr>
              <w:t>3383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F39CD"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938C7" w14:textId="6479302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23F2D2" w14:textId="669531A7" w:rsidR="00A504EC" w:rsidRPr="00A504EC" w:rsidRDefault="00A504EC" w:rsidP="00A504EC">
            <w:pPr>
              <w:pStyle w:val="TAL"/>
              <w:rPr>
                <w:sz w:val="16"/>
                <w:szCs w:val="16"/>
              </w:rPr>
            </w:pPr>
            <w:r w:rsidRPr="00A504EC">
              <w:rPr>
                <w:sz w:val="16"/>
                <w:szCs w:val="16"/>
              </w:rPr>
              <w:t>LTE_NR_DC_CA_enh-Perf Update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75BE6" w14:textId="7060A09F" w:rsidR="00A504EC" w:rsidRDefault="00A504EC" w:rsidP="00A504EC">
            <w:pPr>
              <w:pStyle w:val="TAC"/>
              <w:rPr>
                <w:sz w:val="16"/>
                <w:szCs w:val="16"/>
              </w:rPr>
            </w:pPr>
            <w:r w:rsidRPr="00EE4CB1">
              <w:rPr>
                <w:sz w:val="16"/>
                <w:szCs w:val="16"/>
              </w:rPr>
              <w:t>16.17.0</w:t>
            </w:r>
          </w:p>
        </w:tc>
      </w:tr>
      <w:tr w:rsidR="00A504EC" w14:paraId="4B2510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811ACE" w14:textId="2399361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E2AAD" w14:textId="47BD3067"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80086" w14:textId="23666CF7"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C7B4" w14:textId="18385C46" w:rsidR="00A504EC" w:rsidRPr="00A504EC" w:rsidRDefault="00A504EC" w:rsidP="00A504EC">
            <w:pPr>
              <w:pStyle w:val="TAC"/>
              <w:rPr>
                <w:sz w:val="16"/>
                <w:szCs w:val="16"/>
              </w:rPr>
            </w:pPr>
            <w:r w:rsidRPr="00A504EC">
              <w:rPr>
                <w:sz w:val="16"/>
                <w:szCs w:val="16"/>
              </w:rPr>
              <w:t>3397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238F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0C0F0" w14:textId="4538ADB0"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6832A" w14:textId="049EB754" w:rsidR="00A504EC" w:rsidRPr="00A504EC" w:rsidRDefault="00A504EC" w:rsidP="00A504EC">
            <w:pPr>
              <w:pStyle w:val="TAL"/>
              <w:rPr>
                <w:sz w:val="16"/>
                <w:szCs w:val="16"/>
              </w:rPr>
            </w:pPr>
            <w:r w:rsidRPr="00A504EC">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2C324" w14:textId="45FED757" w:rsidR="00A504EC" w:rsidRDefault="00A504EC" w:rsidP="00A504EC">
            <w:pPr>
              <w:pStyle w:val="TAC"/>
              <w:rPr>
                <w:sz w:val="16"/>
                <w:szCs w:val="16"/>
              </w:rPr>
            </w:pPr>
            <w:r w:rsidRPr="00EE4CB1">
              <w:rPr>
                <w:sz w:val="16"/>
                <w:szCs w:val="16"/>
              </w:rPr>
              <w:t>16.17.0</w:t>
            </w:r>
          </w:p>
        </w:tc>
      </w:tr>
      <w:tr w:rsidR="00A504EC" w14:paraId="26A0DA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7FA9339" w14:textId="3FF6B8A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EE327" w14:textId="7716EBA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D02CA" w14:textId="2B6F009F"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1055B" w14:textId="2A6C24FC" w:rsidR="00A504EC" w:rsidRPr="00A504EC" w:rsidRDefault="00A504EC" w:rsidP="00A504EC">
            <w:pPr>
              <w:pStyle w:val="TAC"/>
              <w:rPr>
                <w:sz w:val="16"/>
                <w:szCs w:val="16"/>
              </w:rPr>
            </w:pPr>
            <w:r w:rsidRPr="00A504EC">
              <w:rPr>
                <w:sz w:val="16"/>
                <w:szCs w:val="16"/>
              </w:rPr>
              <w:t>3404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7453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6D13B" w14:textId="11D3AE8B"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E58925" w14:textId="57EBB4F5" w:rsidR="00A504EC" w:rsidRPr="00A504EC" w:rsidRDefault="00A504EC" w:rsidP="00A504EC">
            <w:pPr>
              <w:pStyle w:val="TAL"/>
              <w:rPr>
                <w:sz w:val="16"/>
                <w:szCs w:val="16"/>
              </w:rPr>
            </w:pPr>
            <w:r w:rsidRPr="00A504EC">
              <w:rPr>
                <w:sz w:val="16"/>
                <w:szCs w:val="16"/>
              </w:rPr>
              <w:t>On NE-DC requirement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B1992" w14:textId="5C980DE1" w:rsidR="00A504EC" w:rsidRDefault="00A504EC" w:rsidP="00A504EC">
            <w:pPr>
              <w:pStyle w:val="TAC"/>
              <w:rPr>
                <w:sz w:val="16"/>
                <w:szCs w:val="16"/>
              </w:rPr>
            </w:pPr>
            <w:r w:rsidRPr="00EE4CB1">
              <w:rPr>
                <w:sz w:val="16"/>
                <w:szCs w:val="16"/>
              </w:rPr>
              <w:t>16.17.0</w:t>
            </w:r>
          </w:p>
        </w:tc>
      </w:tr>
      <w:tr w:rsidR="00A504EC" w14:paraId="64AD59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73EA61" w14:textId="455C6C92"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3763C" w14:textId="05BDE859"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0BC453" w14:textId="5C7792C6" w:rsidR="00A504EC" w:rsidRPr="00A504EC" w:rsidRDefault="00A504EC" w:rsidP="00A504EC">
            <w:pPr>
              <w:pStyle w:val="TAC"/>
              <w:rPr>
                <w:sz w:val="16"/>
                <w:szCs w:val="16"/>
              </w:rPr>
            </w:pPr>
            <w:r w:rsidRPr="00A504EC">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77669D" w14:textId="00DBB98E" w:rsidR="00A504EC" w:rsidRPr="00A504EC" w:rsidRDefault="00A504EC" w:rsidP="00A504EC">
            <w:pPr>
              <w:pStyle w:val="TAC"/>
              <w:rPr>
                <w:sz w:val="16"/>
                <w:szCs w:val="16"/>
              </w:rPr>
            </w:pPr>
            <w:r w:rsidRPr="00A504EC">
              <w:rPr>
                <w:sz w:val="16"/>
                <w:szCs w:val="16"/>
              </w:rPr>
              <w:t>3410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734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BFCE1" w14:textId="086A32C3"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12EAA" w14:textId="0889F1A0" w:rsidR="00A504EC" w:rsidRPr="00A504EC" w:rsidRDefault="00A504EC" w:rsidP="00A504EC">
            <w:pPr>
              <w:pStyle w:val="TAL"/>
              <w:rPr>
                <w:sz w:val="16"/>
                <w:szCs w:val="16"/>
              </w:rPr>
            </w:pPr>
            <w:r w:rsidRPr="00A504EC">
              <w:rPr>
                <w:sz w:val="16"/>
                <w:szCs w:val="16"/>
              </w:rPr>
              <w:t>[NR_newRAT-Perf] CR for Active TCI State switch test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7EAF4" w14:textId="50595272" w:rsidR="00A504EC" w:rsidRDefault="00A504EC" w:rsidP="00A504EC">
            <w:pPr>
              <w:pStyle w:val="TAC"/>
              <w:rPr>
                <w:sz w:val="16"/>
                <w:szCs w:val="16"/>
              </w:rPr>
            </w:pPr>
            <w:r w:rsidRPr="00EE4CB1">
              <w:rPr>
                <w:sz w:val="16"/>
                <w:szCs w:val="16"/>
              </w:rPr>
              <w:t>16.17.0</w:t>
            </w:r>
          </w:p>
        </w:tc>
      </w:tr>
      <w:tr w:rsidR="00A504EC" w14:paraId="5A2B53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3530AB6" w14:textId="6187407F"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EA629" w14:textId="1CC241BF"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C935A8" w14:textId="7246ACEA"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1C58CE" w14:textId="6D2A22D4" w:rsidR="00A504EC" w:rsidRPr="00A504EC" w:rsidRDefault="00A504EC" w:rsidP="00A504EC">
            <w:pPr>
              <w:pStyle w:val="TAC"/>
              <w:rPr>
                <w:sz w:val="16"/>
                <w:szCs w:val="16"/>
              </w:rPr>
            </w:pPr>
            <w:r w:rsidRPr="00A504EC">
              <w:rPr>
                <w:sz w:val="16"/>
                <w:szCs w:val="16"/>
              </w:rPr>
              <w:t>3413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AA7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31940" w14:textId="0487090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0CA8C7" w14:textId="2F0739B4" w:rsidR="00A504EC" w:rsidRPr="00A504EC" w:rsidRDefault="00A504EC" w:rsidP="00A504EC">
            <w:pPr>
              <w:pStyle w:val="TAL"/>
              <w:rPr>
                <w:sz w:val="16"/>
                <w:szCs w:val="16"/>
              </w:rPr>
            </w:pPr>
            <w:r w:rsidRPr="00A504EC">
              <w:rPr>
                <w:sz w:val="16"/>
                <w:szCs w:val="16"/>
              </w:rPr>
              <w:t>[NR_RRM_enh-Perf] Editorial CR for Spatial relation info switch test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B3D626" w14:textId="0DBCB3DD" w:rsidR="00A504EC" w:rsidRDefault="00A504EC" w:rsidP="00A504EC">
            <w:pPr>
              <w:pStyle w:val="TAC"/>
              <w:rPr>
                <w:sz w:val="16"/>
                <w:szCs w:val="16"/>
              </w:rPr>
            </w:pPr>
            <w:r w:rsidRPr="00EE4CB1">
              <w:rPr>
                <w:sz w:val="16"/>
                <w:szCs w:val="16"/>
              </w:rPr>
              <w:t>16.17.0</w:t>
            </w:r>
          </w:p>
        </w:tc>
      </w:tr>
      <w:tr w:rsidR="00A504EC" w14:paraId="41701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2ABFCD" w14:textId="63610EA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F636" w14:textId="1D7C2DC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E4E30" w14:textId="1C6477EF"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1A2F61" w14:textId="4B712F79" w:rsidR="00A504EC" w:rsidRPr="00A504EC" w:rsidRDefault="00A504EC" w:rsidP="00A504EC">
            <w:pPr>
              <w:pStyle w:val="TAC"/>
              <w:rPr>
                <w:sz w:val="16"/>
                <w:szCs w:val="16"/>
              </w:rPr>
            </w:pPr>
            <w:r w:rsidRPr="00A504EC">
              <w:rPr>
                <w:sz w:val="16"/>
                <w:szCs w:val="16"/>
              </w:rPr>
              <w:t>3418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84898"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5DD70" w14:textId="5037131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F2F1" w14:textId="433D792B" w:rsidR="00A504EC" w:rsidRPr="00A504EC" w:rsidRDefault="00A504EC" w:rsidP="00A504EC">
            <w:pPr>
              <w:pStyle w:val="TAL"/>
              <w:rPr>
                <w:sz w:val="16"/>
                <w:szCs w:val="16"/>
              </w:rPr>
            </w:pPr>
            <w:r w:rsidRPr="00A504EC">
              <w:rPr>
                <w:sz w:val="16"/>
                <w:szCs w:val="16"/>
              </w:rPr>
              <w:t>CR on additional UE gain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0FEEA" w14:textId="1B4CCD99" w:rsidR="00A504EC" w:rsidRDefault="00A504EC" w:rsidP="00A504EC">
            <w:pPr>
              <w:pStyle w:val="TAC"/>
              <w:rPr>
                <w:sz w:val="16"/>
                <w:szCs w:val="16"/>
              </w:rPr>
            </w:pPr>
            <w:r w:rsidRPr="00EE4CB1">
              <w:rPr>
                <w:sz w:val="16"/>
                <w:szCs w:val="16"/>
              </w:rPr>
              <w:t>16.17.0</w:t>
            </w:r>
          </w:p>
        </w:tc>
      </w:tr>
      <w:tr w:rsidR="00A504EC" w14:paraId="194549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45A312F" w14:textId="3FF60B75"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D9C56" w14:textId="5D225641"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0354EC" w14:textId="5559C717" w:rsidR="00A504EC" w:rsidRPr="00A504EC" w:rsidRDefault="00A504EC" w:rsidP="00A504EC">
            <w:pPr>
              <w:pStyle w:val="TAC"/>
              <w:rPr>
                <w:sz w:val="16"/>
                <w:szCs w:val="16"/>
              </w:rPr>
            </w:pPr>
            <w:r w:rsidRPr="00A504EC">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DDDF18" w14:textId="6BE35268" w:rsidR="00A504EC" w:rsidRPr="00A504EC" w:rsidRDefault="00A504EC" w:rsidP="00A504EC">
            <w:pPr>
              <w:pStyle w:val="TAC"/>
              <w:rPr>
                <w:sz w:val="16"/>
                <w:szCs w:val="16"/>
              </w:rPr>
            </w:pPr>
            <w:r w:rsidRPr="00A504EC">
              <w:rPr>
                <w:sz w:val="16"/>
                <w:szCs w:val="16"/>
              </w:rPr>
              <w:t>3438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44AD9"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84A56" w14:textId="0ADD5AD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C8A779" w14:textId="285E4B1A" w:rsidR="00A504EC" w:rsidRPr="00A504EC" w:rsidRDefault="00A504EC" w:rsidP="00A504EC">
            <w:pPr>
              <w:pStyle w:val="TAL"/>
              <w:rPr>
                <w:sz w:val="16"/>
                <w:szCs w:val="16"/>
              </w:rPr>
            </w:pPr>
            <w:r w:rsidRPr="00A504EC">
              <w:rPr>
                <w:sz w:val="16"/>
                <w:szCs w:val="16"/>
              </w:rPr>
              <w:t>CR on R16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ABD2" w14:textId="6C7835C7" w:rsidR="00A504EC" w:rsidRDefault="00A504EC" w:rsidP="00A504EC">
            <w:pPr>
              <w:pStyle w:val="TAC"/>
              <w:rPr>
                <w:sz w:val="16"/>
                <w:szCs w:val="16"/>
              </w:rPr>
            </w:pPr>
            <w:r w:rsidRPr="00EE4CB1">
              <w:rPr>
                <w:sz w:val="16"/>
                <w:szCs w:val="16"/>
              </w:rPr>
              <w:t>16.17.0</w:t>
            </w:r>
          </w:p>
        </w:tc>
      </w:tr>
      <w:tr w:rsidR="00A504EC" w14:paraId="0280AC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41DDB8" w14:textId="0953D1C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3D0A9" w14:textId="6FA3BB26"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C89DB1" w14:textId="7037B131" w:rsidR="00A504EC" w:rsidRPr="00A504EC" w:rsidRDefault="00A504EC" w:rsidP="00A504EC">
            <w:pPr>
              <w:pStyle w:val="TAC"/>
              <w:rPr>
                <w:sz w:val="16"/>
                <w:szCs w:val="16"/>
              </w:rPr>
            </w:pPr>
            <w:r w:rsidRPr="00A504EC">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564EEA" w14:textId="68F1C14A" w:rsidR="00A504EC" w:rsidRPr="00A504EC" w:rsidRDefault="00A504EC" w:rsidP="00A504EC">
            <w:pPr>
              <w:pStyle w:val="TAC"/>
              <w:rPr>
                <w:sz w:val="16"/>
                <w:szCs w:val="16"/>
              </w:rPr>
            </w:pPr>
            <w:r w:rsidRPr="00A504EC">
              <w:rPr>
                <w:sz w:val="16"/>
                <w:szCs w:val="16"/>
              </w:rPr>
              <w:t>3444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E4903"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3E868" w14:textId="1D912B05"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57C268" w14:textId="4473EE2D" w:rsidR="00A504EC" w:rsidRPr="00A504EC" w:rsidRDefault="00A504EC" w:rsidP="00A504EC">
            <w:pPr>
              <w:pStyle w:val="TAL"/>
              <w:rPr>
                <w:sz w:val="16"/>
                <w:szCs w:val="16"/>
              </w:rPr>
            </w:pPr>
            <w:r w:rsidRPr="00A504EC">
              <w:rPr>
                <w:sz w:val="16"/>
                <w:szCs w:val="16"/>
              </w:rPr>
              <w:t>NR_HST-Perf Clarification to RRM HST A.6.1.1.7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A0DD0" w14:textId="5AB41345" w:rsidR="00A504EC" w:rsidRDefault="00A504EC" w:rsidP="00A504EC">
            <w:pPr>
              <w:pStyle w:val="TAC"/>
              <w:rPr>
                <w:sz w:val="16"/>
                <w:szCs w:val="16"/>
              </w:rPr>
            </w:pPr>
            <w:r w:rsidRPr="00EE4CB1">
              <w:rPr>
                <w:sz w:val="16"/>
                <w:szCs w:val="16"/>
              </w:rPr>
              <w:t>16.17.0</w:t>
            </w:r>
          </w:p>
        </w:tc>
      </w:tr>
      <w:tr w:rsidR="00A504EC" w14:paraId="7EDF39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628837" w14:textId="774F844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108E35" w14:textId="4093ACE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C5434" w14:textId="23959DF6" w:rsidR="00A504EC" w:rsidRPr="00A504EC" w:rsidRDefault="00A504EC" w:rsidP="00A504EC">
            <w:pPr>
              <w:pStyle w:val="TAC"/>
              <w:rPr>
                <w:sz w:val="16"/>
                <w:szCs w:val="16"/>
              </w:rPr>
            </w:pPr>
            <w:r w:rsidRPr="00A504EC">
              <w:rPr>
                <w:sz w:val="16"/>
                <w:szCs w:val="16"/>
              </w:rPr>
              <w:t>RP-232501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73DA2" w14:textId="652C314F" w:rsidR="00A504EC" w:rsidRPr="00A504EC" w:rsidRDefault="00A504EC" w:rsidP="00A504EC">
            <w:pPr>
              <w:pStyle w:val="TAC"/>
              <w:rPr>
                <w:sz w:val="16"/>
                <w:szCs w:val="16"/>
              </w:rPr>
            </w:pPr>
            <w:r w:rsidRPr="00A504EC">
              <w:rPr>
                <w:sz w:val="16"/>
                <w:szCs w:val="16"/>
              </w:rPr>
              <w:t>3473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45B86"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7FE44" w14:textId="6B6CA360"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267B3" w14:textId="2E8503FF" w:rsidR="00A504EC" w:rsidRPr="00A504EC" w:rsidRDefault="00A504EC" w:rsidP="00A504EC">
            <w:pPr>
              <w:pStyle w:val="TAL"/>
              <w:rPr>
                <w:sz w:val="16"/>
                <w:szCs w:val="16"/>
              </w:rPr>
            </w:pPr>
            <w:r w:rsidRPr="00A504EC">
              <w:rPr>
                <w:sz w:val="16"/>
                <w:szCs w:val="16"/>
              </w:rPr>
              <w:t>[NR_newRAT-Core] Correction to P factor for RLM BFD CBD and L1RSRP_R16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A0EE34" w14:textId="49542132" w:rsidR="00A504EC" w:rsidRDefault="00A504EC" w:rsidP="00A504EC">
            <w:pPr>
              <w:pStyle w:val="TAC"/>
              <w:rPr>
                <w:sz w:val="16"/>
                <w:szCs w:val="16"/>
              </w:rPr>
            </w:pPr>
            <w:r w:rsidRPr="00EE4CB1">
              <w:rPr>
                <w:sz w:val="16"/>
                <w:szCs w:val="16"/>
              </w:rPr>
              <w:t>16.17.0</w:t>
            </w:r>
          </w:p>
        </w:tc>
      </w:tr>
      <w:tr w:rsidR="00A504EC" w14:paraId="5AB878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A3351E" w14:textId="7C5E0564"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B204" w14:textId="3E01D2DA"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6F0F6F" w14:textId="3DD9B544" w:rsidR="00A504EC" w:rsidRPr="00A504EC" w:rsidRDefault="00A504EC" w:rsidP="00A504EC">
            <w:pPr>
              <w:pStyle w:val="TAC"/>
              <w:rPr>
                <w:sz w:val="16"/>
                <w:szCs w:val="16"/>
              </w:rPr>
            </w:pPr>
            <w:r w:rsidRPr="00A504EC">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CFD8" w14:textId="41C4877F" w:rsidR="00A504EC" w:rsidRPr="00A504EC" w:rsidRDefault="00A504EC" w:rsidP="00A504EC">
            <w:pPr>
              <w:pStyle w:val="TAC"/>
              <w:rPr>
                <w:sz w:val="16"/>
                <w:szCs w:val="16"/>
              </w:rPr>
            </w:pPr>
            <w:r w:rsidRPr="00A504EC">
              <w:rPr>
                <w:sz w:val="16"/>
                <w:szCs w:val="16"/>
              </w:rPr>
              <w:t>3476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565FC"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6708F" w14:textId="2B8EE316"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8C2BE" w14:textId="3FF72AB3" w:rsidR="00A504EC" w:rsidRPr="00A504EC" w:rsidRDefault="00A504EC" w:rsidP="00A504EC">
            <w:pPr>
              <w:pStyle w:val="TAL"/>
              <w:rPr>
                <w:sz w:val="16"/>
                <w:szCs w:val="16"/>
              </w:rPr>
            </w:pPr>
            <w:r w:rsidRPr="00A504EC">
              <w:rPr>
                <w:sz w:val="16"/>
                <w:szCs w:val="16"/>
              </w:rPr>
              <w:t>[NR_UE_pow_sav-Perf] Correction to relaxed idle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3AD9F" w14:textId="3B8A60EB" w:rsidR="00A504EC" w:rsidRDefault="00A504EC" w:rsidP="00A504EC">
            <w:pPr>
              <w:pStyle w:val="TAC"/>
              <w:rPr>
                <w:sz w:val="16"/>
                <w:szCs w:val="16"/>
              </w:rPr>
            </w:pPr>
            <w:r w:rsidRPr="00EE4CB1">
              <w:rPr>
                <w:sz w:val="16"/>
                <w:szCs w:val="16"/>
              </w:rPr>
              <w:t>16.17.0</w:t>
            </w:r>
          </w:p>
        </w:tc>
      </w:tr>
      <w:tr w:rsidR="00A504EC" w14:paraId="0B5939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0251C6" w14:textId="6702C30B"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80F04" w14:textId="700172A2"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34F07B" w14:textId="640BD5CE"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A8B54" w14:textId="23AA9591" w:rsidR="00A504EC" w:rsidRPr="00A504EC" w:rsidRDefault="00A504EC" w:rsidP="00A504EC">
            <w:pPr>
              <w:pStyle w:val="TAC"/>
              <w:rPr>
                <w:sz w:val="16"/>
                <w:szCs w:val="16"/>
              </w:rPr>
            </w:pPr>
            <w:r w:rsidRPr="00A504EC">
              <w:rPr>
                <w:sz w:val="16"/>
                <w:szCs w:val="16"/>
              </w:rPr>
              <w:t>3479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FFE0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1AE63" w14:textId="62389598"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0BBCE5" w14:textId="082DDF6F" w:rsidR="00A504EC" w:rsidRPr="00A504EC" w:rsidRDefault="00A504EC" w:rsidP="00A504EC">
            <w:pPr>
              <w:pStyle w:val="TAL"/>
              <w:rPr>
                <w:sz w:val="16"/>
                <w:szCs w:val="16"/>
              </w:rPr>
            </w:pPr>
            <w:r w:rsidRPr="00A504EC">
              <w:rPr>
                <w:sz w:val="16"/>
                <w:szCs w:val="16"/>
              </w:rPr>
              <w:t>[NR_RRM_Enh-Perf] Correction to simultaneous BWP switching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681F" w14:textId="46B4E479" w:rsidR="00A504EC" w:rsidRDefault="00A504EC" w:rsidP="00A504EC">
            <w:pPr>
              <w:pStyle w:val="TAC"/>
              <w:rPr>
                <w:sz w:val="16"/>
                <w:szCs w:val="16"/>
              </w:rPr>
            </w:pPr>
            <w:r w:rsidRPr="00EE4CB1">
              <w:rPr>
                <w:sz w:val="16"/>
                <w:szCs w:val="16"/>
              </w:rPr>
              <w:t>16.17.0</w:t>
            </w:r>
          </w:p>
        </w:tc>
      </w:tr>
      <w:tr w:rsidR="00A504EC" w14:paraId="39D8E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DB0CF1" w14:textId="02979170"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C4ED1" w14:textId="0BB32E69"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89CE4" w14:textId="35163374"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79F21" w14:textId="2FCFD1B8" w:rsidR="00A504EC" w:rsidRPr="00A504EC" w:rsidRDefault="00A504EC" w:rsidP="00A504EC">
            <w:pPr>
              <w:pStyle w:val="TAC"/>
              <w:rPr>
                <w:sz w:val="16"/>
                <w:szCs w:val="16"/>
              </w:rPr>
            </w:pPr>
            <w:r w:rsidRPr="00A504EC">
              <w:rPr>
                <w:sz w:val="16"/>
                <w:szCs w:val="16"/>
              </w:rPr>
              <w:t>3486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C00F"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4B7B9" w14:textId="52AD5017"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68F77E" w14:textId="62E166F6" w:rsidR="00A504EC" w:rsidRPr="00A504EC" w:rsidRDefault="00A504EC" w:rsidP="00A504EC">
            <w:pPr>
              <w:pStyle w:val="TAL"/>
              <w:rPr>
                <w:sz w:val="16"/>
                <w:szCs w:val="16"/>
              </w:rPr>
            </w:pPr>
            <w:r w:rsidRPr="00A504EC">
              <w:rPr>
                <w:sz w:val="16"/>
                <w:szCs w:val="16"/>
              </w:rPr>
              <w:t>[NR_unlic-Perf] CR on TC maintenance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7AF5" w14:textId="24ADCC47" w:rsidR="00A504EC" w:rsidRDefault="00A504EC" w:rsidP="00A504EC">
            <w:pPr>
              <w:pStyle w:val="TAC"/>
              <w:rPr>
                <w:sz w:val="16"/>
                <w:szCs w:val="16"/>
              </w:rPr>
            </w:pPr>
            <w:r w:rsidRPr="00EE4CB1">
              <w:rPr>
                <w:sz w:val="16"/>
                <w:szCs w:val="16"/>
              </w:rPr>
              <w:t>16.17.0</w:t>
            </w:r>
          </w:p>
        </w:tc>
      </w:tr>
      <w:tr w:rsidR="00A504EC" w14:paraId="120E6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5D94CD" w14:textId="740838E0"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2606D" w14:textId="7A7AEC30"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A1B47" w14:textId="2FC0A708"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53900" w14:textId="5DE670CC" w:rsidR="00A504EC" w:rsidRPr="00A504EC" w:rsidRDefault="00A504EC" w:rsidP="00A504EC">
            <w:pPr>
              <w:pStyle w:val="TAC"/>
              <w:rPr>
                <w:sz w:val="16"/>
                <w:szCs w:val="16"/>
              </w:rPr>
            </w:pPr>
            <w:r w:rsidRPr="00A504EC">
              <w:rPr>
                <w:sz w:val="16"/>
                <w:szCs w:val="16"/>
              </w:rPr>
              <w:t>3515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89668" w14:textId="6C823845" w:rsidR="00A504EC" w:rsidRPr="00A504EC" w:rsidRDefault="00A504EC" w:rsidP="00A504EC">
            <w:pPr>
              <w:pStyle w:val="TAC"/>
              <w:rPr>
                <w:sz w:val="16"/>
                <w:szCs w:val="16"/>
              </w:rPr>
            </w:pPr>
            <w:r w:rsidRPr="00A504E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EF2B7" w14:textId="5AB59A10"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2235A3" w14:textId="7C37C9B3" w:rsidR="00A504EC" w:rsidRPr="00A504EC" w:rsidRDefault="00A504EC" w:rsidP="00A504EC">
            <w:pPr>
              <w:pStyle w:val="TAL"/>
              <w:rPr>
                <w:sz w:val="16"/>
                <w:szCs w:val="16"/>
              </w:rPr>
            </w:pPr>
            <w:r w:rsidRPr="00A504EC">
              <w:rPr>
                <w:sz w:val="16"/>
                <w:szCs w:val="16"/>
              </w:rPr>
              <w:t>[NR_RRM_Enh-Perf] CR: Correction of SRS configuration for SRS carrier based switching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0A248" w14:textId="3A827CDC" w:rsidR="00A504EC" w:rsidRDefault="00A504EC" w:rsidP="00A504EC">
            <w:pPr>
              <w:pStyle w:val="TAC"/>
              <w:rPr>
                <w:sz w:val="16"/>
                <w:szCs w:val="16"/>
              </w:rPr>
            </w:pPr>
            <w:r w:rsidRPr="00EE4CB1">
              <w:rPr>
                <w:sz w:val="16"/>
                <w:szCs w:val="16"/>
              </w:rPr>
              <w:t>16.17.0</w:t>
            </w:r>
          </w:p>
        </w:tc>
      </w:tr>
      <w:tr w:rsidR="00A504EC" w14:paraId="204FD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5B5B78" w14:textId="58C3E40C" w:rsidR="00A504EC" w:rsidRDefault="00A504EC" w:rsidP="00A504EC">
            <w:pPr>
              <w:pStyle w:val="TAC"/>
              <w:rPr>
                <w:sz w:val="16"/>
                <w:szCs w:val="16"/>
              </w:rPr>
            </w:pPr>
            <w:r>
              <w:rPr>
                <w:sz w:val="16"/>
                <w:szCs w:val="16"/>
              </w:rPr>
              <w:lastRenderedPageBreak/>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0E4BC" w14:textId="6E108EE0"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3C77B" w14:textId="0CD4B919" w:rsidR="00A504EC" w:rsidRPr="00A504EC" w:rsidRDefault="00A504EC" w:rsidP="00A504EC">
            <w:pPr>
              <w:pStyle w:val="TAC"/>
              <w:rPr>
                <w:sz w:val="16"/>
                <w:szCs w:val="16"/>
              </w:rPr>
            </w:pPr>
            <w:r w:rsidRPr="00A504EC">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88296" w14:textId="03E44057" w:rsidR="00A504EC" w:rsidRPr="00A504EC" w:rsidRDefault="00A504EC" w:rsidP="00A504EC">
            <w:pPr>
              <w:pStyle w:val="TAC"/>
              <w:rPr>
                <w:sz w:val="16"/>
                <w:szCs w:val="16"/>
              </w:rPr>
            </w:pPr>
            <w:r w:rsidRPr="00A504EC">
              <w:rPr>
                <w:sz w:val="16"/>
                <w:szCs w:val="16"/>
              </w:rPr>
              <w:t>3518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6AA94"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D3CC" w14:textId="66850BFD"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8BFF65" w14:textId="0341CC2C" w:rsidR="00A504EC" w:rsidRPr="00A504EC" w:rsidRDefault="00A504EC" w:rsidP="00A504EC">
            <w:pPr>
              <w:pStyle w:val="TAL"/>
              <w:rPr>
                <w:sz w:val="16"/>
                <w:szCs w:val="16"/>
              </w:rPr>
            </w:pPr>
            <w:r w:rsidRPr="00A504EC">
              <w:rPr>
                <w:sz w:val="16"/>
                <w:szCs w:val="16"/>
              </w:rPr>
              <w:t>[NR_pos-Perf] CR on Rx-Tx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D187B4" w14:textId="3AFCDF2F" w:rsidR="00A504EC" w:rsidRDefault="00A504EC" w:rsidP="00A504EC">
            <w:pPr>
              <w:pStyle w:val="TAC"/>
              <w:rPr>
                <w:sz w:val="16"/>
                <w:szCs w:val="16"/>
              </w:rPr>
            </w:pPr>
            <w:r w:rsidRPr="00EE4CB1">
              <w:rPr>
                <w:sz w:val="16"/>
                <w:szCs w:val="16"/>
              </w:rPr>
              <w:t>16.17.0</w:t>
            </w:r>
          </w:p>
        </w:tc>
      </w:tr>
      <w:tr w:rsidR="00A504EC" w14:paraId="0F06218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32AD6D" w14:textId="0C462482"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33F8C7" w14:textId="79F34FE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BBD63" w14:textId="57CDA9BB" w:rsidR="00A504EC" w:rsidRPr="00A504EC" w:rsidRDefault="00A504EC" w:rsidP="00A504EC">
            <w:pPr>
              <w:pStyle w:val="TAC"/>
              <w:rPr>
                <w:sz w:val="16"/>
                <w:szCs w:val="16"/>
              </w:rPr>
            </w:pPr>
            <w:r w:rsidRPr="00A504EC">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D69A9" w14:textId="1929E691" w:rsidR="00A504EC" w:rsidRPr="00A504EC" w:rsidRDefault="00A504EC" w:rsidP="00A504EC">
            <w:pPr>
              <w:pStyle w:val="TAC"/>
              <w:rPr>
                <w:sz w:val="16"/>
                <w:szCs w:val="16"/>
              </w:rPr>
            </w:pPr>
            <w:r w:rsidRPr="00A504EC">
              <w:rPr>
                <w:sz w:val="16"/>
                <w:szCs w:val="16"/>
              </w:rPr>
              <w:t>3535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B6B69"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6E03" w14:textId="777F139A"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5D6540" w14:textId="0E425615" w:rsidR="00A504EC" w:rsidRPr="00A504EC" w:rsidRDefault="00A504EC" w:rsidP="00A504EC">
            <w:pPr>
              <w:pStyle w:val="TAL"/>
              <w:rPr>
                <w:sz w:val="16"/>
                <w:szCs w:val="16"/>
              </w:rPr>
            </w:pPr>
            <w:r w:rsidRPr="00A504EC">
              <w:rPr>
                <w:sz w:val="16"/>
                <w:szCs w:val="16"/>
              </w:rPr>
              <w:t>CR on maintaining SS-RSRQ/SS-SINR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1FAFA" w14:textId="120AF10F" w:rsidR="00A504EC" w:rsidRDefault="00A504EC" w:rsidP="00A504EC">
            <w:pPr>
              <w:pStyle w:val="TAC"/>
              <w:rPr>
                <w:sz w:val="16"/>
                <w:szCs w:val="16"/>
              </w:rPr>
            </w:pPr>
            <w:r w:rsidRPr="00EE4CB1">
              <w:rPr>
                <w:sz w:val="16"/>
                <w:szCs w:val="16"/>
              </w:rPr>
              <w:t>16.17.0</w:t>
            </w:r>
          </w:p>
        </w:tc>
      </w:tr>
      <w:tr w:rsidR="00A504EC" w14:paraId="25496E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16101" w14:textId="064CAE4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35434" w14:textId="46C79D1C"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23E03" w14:textId="07F546E0"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81BAE0" w14:textId="611FED5C" w:rsidR="00A504EC" w:rsidRPr="00A504EC" w:rsidRDefault="00A504EC" w:rsidP="00A504EC">
            <w:pPr>
              <w:pStyle w:val="TAC"/>
              <w:rPr>
                <w:sz w:val="16"/>
                <w:szCs w:val="16"/>
              </w:rPr>
            </w:pPr>
            <w:r w:rsidRPr="00A504EC">
              <w:rPr>
                <w:sz w:val="16"/>
                <w:szCs w:val="16"/>
              </w:rPr>
              <w:t>3547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B0FA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418EA" w14:textId="20E1CA5A"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C9909" w14:textId="21ED098C" w:rsidR="00A504EC" w:rsidRPr="00A504EC" w:rsidRDefault="00A504EC" w:rsidP="00A504EC">
            <w:pPr>
              <w:pStyle w:val="TAL"/>
              <w:rPr>
                <w:sz w:val="16"/>
                <w:szCs w:val="16"/>
              </w:rPr>
            </w:pPr>
            <w:r w:rsidRPr="00A504EC">
              <w:rPr>
                <w:sz w:val="16"/>
                <w:szCs w:val="16"/>
              </w:rPr>
              <w:t>TEI16 Update MRTD/MTTD and interruption requirements for non-collocated inter-band EN-DC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7A173" w14:textId="48CE7DE7" w:rsidR="00A504EC" w:rsidRDefault="00A504EC" w:rsidP="00A504EC">
            <w:pPr>
              <w:pStyle w:val="TAC"/>
              <w:rPr>
                <w:sz w:val="16"/>
                <w:szCs w:val="16"/>
              </w:rPr>
            </w:pPr>
            <w:r w:rsidRPr="00EE4CB1">
              <w:rPr>
                <w:sz w:val="16"/>
                <w:szCs w:val="16"/>
              </w:rPr>
              <w:t>16.17.0</w:t>
            </w:r>
          </w:p>
        </w:tc>
      </w:tr>
      <w:tr w:rsidR="00A504EC" w14:paraId="23678B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23E748" w14:textId="72E30C8B"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C5B85" w14:textId="0B651461"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FD728" w14:textId="67ACADFA" w:rsidR="00A504EC" w:rsidRPr="00A504EC" w:rsidRDefault="00A504EC" w:rsidP="00A504EC">
            <w:pPr>
              <w:pStyle w:val="TAC"/>
              <w:rPr>
                <w:sz w:val="16"/>
                <w:szCs w:val="16"/>
              </w:rPr>
            </w:pPr>
            <w:r w:rsidRPr="00A504EC">
              <w:rPr>
                <w:sz w:val="16"/>
                <w:szCs w:val="16"/>
              </w:rPr>
              <w:t>RP-232484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DEB34" w14:textId="111C8FB4" w:rsidR="00A504EC" w:rsidRPr="00A504EC" w:rsidRDefault="00A504EC" w:rsidP="00A504EC">
            <w:pPr>
              <w:pStyle w:val="TAC"/>
              <w:rPr>
                <w:sz w:val="16"/>
                <w:szCs w:val="16"/>
              </w:rPr>
            </w:pPr>
            <w:r w:rsidRPr="00A504EC">
              <w:rPr>
                <w:sz w:val="16"/>
                <w:szCs w:val="16"/>
              </w:rPr>
              <w:t>3589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50348"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BAF61" w14:textId="0FC197ED" w:rsidR="00A504EC" w:rsidRPr="00A504EC" w:rsidRDefault="00A504EC" w:rsidP="00A504EC">
            <w:pPr>
              <w:pStyle w:val="TAC"/>
              <w:rPr>
                <w:sz w:val="16"/>
                <w:szCs w:val="16"/>
              </w:rPr>
            </w:pPr>
            <w:r w:rsidRPr="00A504E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40E5B" w14:textId="1D9406E5" w:rsidR="00A504EC" w:rsidRPr="00A504EC" w:rsidRDefault="00A504EC" w:rsidP="00A504EC">
            <w:pPr>
              <w:pStyle w:val="TAL"/>
              <w:rPr>
                <w:sz w:val="16"/>
                <w:szCs w:val="16"/>
              </w:rPr>
            </w:pPr>
            <w:r w:rsidRPr="00A504EC">
              <w:rPr>
                <w:sz w:val="16"/>
                <w:szCs w:val="16"/>
              </w:rPr>
              <w:t>NR_unlic CR correcting NR-U infra frequency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78509" w14:textId="34C0DC43" w:rsidR="00A504EC" w:rsidRDefault="00A504EC" w:rsidP="00A504EC">
            <w:pPr>
              <w:pStyle w:val="TAC"/>
              <w:rPr>
                <w:sz w:val="16"/>
                <w:szCs w:val="16"/>
              </w:rPr>
            </w:pPr>
            <w:r w:rsidRPr="00EE4CB1">
              <w:rPr>
                <w:sz w:val="16"/>
                <w:szCs w:val="16"/>
              </w:rPr>
              <w:t>16.17.0</w:t>
            </w:r>
          </w:p>
        </w:tc>
      </w:tr>
      <w:tr w:rsidR="00A504EC" w14:paraId="17038B0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522BB0" w14:textId="3FCB85A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2D495" w14:textId="7DD3759D"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822335" w14:textId="669B4F45"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8D823E" w14:textId="10EE2708" w:rsidR="00A504EC" w:rsidRPr="00A504EC" w:rsidRDefault="00A504EC" w:rsidP="00A504EC">
            <w:pPr>
              <w:pStyle w:val="TAC"/>
              <w:rPr>
                <w:sz w:val="16"/>
                <w:szCs w:val="16"/>
              </w:rPr>
            </w:pPr>
            <w:r w:rsidRPr="00A504EC">
              <w:rPr>
                <w:sz w:val="16"/>
                <w:szCs w:val="16"/>
              </w:rPr>
              <w:t>3592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A6422"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03D7F" w14:textId="1B5C1FC5"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F42679" w14:textId="52D93A29" w:rsidR="00A504EC" w:rsidRPr="00A504EC" w:rsidRDefault="00A504EC" w:rsidP="00A504EC">
            <w:pPr>
              <w:pStyle w:val="TAL"/>
              <w:rPr>
                <w:sz w:val="16"/>
                <w:szCs w:val="16"/>
              </w:rPr>
            </w:pPr>
            <w:r w:rsidRPr="00A504EC">
              <w:rPr>
                <w:sz w:val="16"/>
                <w:szCs w:val="16"/>
              </w:rPr>
              <w:t>NR_unlic CR correcting NR-U RRC re-establishment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4DB07" w14:textId="65CECBE8" w:rsidR="00A504EC" w:rsidRDefault="00A504EC" w:rsidP="00A504EC">
            <w:pPr>
              <w:pStyle w:val="TAC"/>
              <w:rPr>
                <w:sz w:val="16"/>
                <w:szCs w:val="16"/>
              </w:rPr>
            </w:pPr>
            <w:r w:rsidRPr="00EE4CB1">
              <w:rPr>
                <w:sz w:val="16"/>
                <w:szCs w:val="16"/>
              </w:rPr>
              <w:t>16.17.0</w:t>
            </w:r>
          </w:p>
        </w:tc>
      </w:tr>
      <w:tr w:rsidR="00A504EC" w14:paraId="072ED8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F9BCE5" w14:textId="3454045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09B38" w14:textId="163764A2"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FA144" w14:textId="6F3D0924"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A7329" w14:textId="383B9572" w:rsidR="00A504EC" w:rsidRPr="00A504EC" w:rsidRDefault="00A504EC" w:rsidP="00A504EC">
            <w:pPr>
              <w:pStyle w:val="TAC"/>
              <w:rPr>
                <w:sz w:val="16"/>
                <w:szCs w:val="16"/>
              </w:rPr>
            </w:pPr>
            <w:r w:rsidRPr="00A504EC">
              <w:rPr>
                <w:sz w:val="16"/>
                <w:szCs w:val="16"/>
              </w:rPr>
              <w:t>3615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0D457"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F15C0" w14:textId="60E0F7D3"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B2423C" w14:textId="72990EDC" w:rsidR="00A504EC" w:rsidRPr="00A504EC" w:rsidRDefault="00A504EC" w:rsidP="00A504EC">
            <w:pPr>
              <w:pStyle w:val="TAL"/>
              <w:rPr>
                <w:sz w:val="16"/>
                <w:szCs w:val="16"/>
              </w:rPr>
            </w:pPr>
            <w:r w:rsidRPr="00A504EC">
              <w:rPr>
                <w:sz w:val="16"/>
                <w:szCs w:val="16"/>
              </w:rPr>
              <w:t>[NR_newRAT-Perf] Inter-frequency measurement for UE capable of independentGapConfig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3EFAF" w14:textId="49716DC1" w:rsidR="00A504EC" w:rsidRDefault="00A504EC" w:rsidP="00A504EC">
            <w:pPr>
              <w:pStyle w:val="TAC"/>
              <w:rPr>
                <w:sz w:val="16"/>
                <w:szCs w:val="16"/>
              </w:rPr>
            </w:pPr>
            <w:r w:rsidRPr="00EE4CB1">
              <w:rPr>
                <w:sz w:val="16"/>
                <w:szCs w:val="16"/>
              </w:rPr>
              <w:t>16.17.0</w:t>
            </w:r>
          </w:p>
        </w:tc>
      </w:tr>
      <w:tr w:rsidR="00A504EC" w14:paraId="74086B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225B03" w14:textId="661C6B53"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A4D17" w14:textId="6B4E2C2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C64BE" w14:textId="1394ACAE"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18A64" w14:textId="31904972" w:rsidR="00A504EC" w:rsidRPr="00A504EC" w:rsidRDefault="00A504EC" w:rsidP="00A504EC">
            <w:pPr>
              <w:pStyle w:val="TAC"/>
              <w:rPr>
                <w:sz w:val="16"/>
                <w:szCs w:val="16"/>
              </w:rPr>
            </w:pPr>
            <w:r w:rsidRPr="00A504EC">
              <w:rPr>
                <w:sz w:val="16"/>
                <w:szCs w:val="16"/>
              </w:rPr>
              <w:t>3629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6EF1A"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F8AF1" w14:textId="075E748E"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2218DD" w14:textId="74DBF133" w:rsidR="00A504EC" w:rsidRPr="00A504EC" w:rsidRDefault="00A504EC" w:rsidP="00A504EC">
            <w:pPr>
              <w:pStyle w:val="TAL"/>
              <w:rPr>
                <w:sz w:val="16"/>
                <w:szCs w:val="16"/>
              </w:rPr>
            </w:pPr>
            <w:r w:rsidRPr="00A504EC">
              <w:rPr>
                <w:sz w:val="16"/>
                <w:szCs w:val="16"/>
              </w:rPr>
              <w:t>2AoA Relative angular offset between active probes for PC1 devices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20C3E8" w14:textId="1F8C633A" w:rsidR="00A504EC" w:rsidRDefault="00A504EC" w:rsidP="00A504EC">
            <w:pPr>
              <w:pStyle w:val="TAC"/>
              <w:rPr>
                <w:sz w:val="16"/>
                <w:szCs w:val="16"/>
              </w:rPr>
            </w:pPr>
            <w:r w:rsidRPr="00EE4CB1">
              <w:rPr>
                <w:sz w:val="16"/>
                <w:szCs w:val="16"/>
              </w:rPr>
              <w:t>16.17.0</w:t>
            </w:r>
          </w:p>
        </w:tc>
      </w:tr>
      <w:tr w:rsidR="00A504EC" w14:paraId="2C214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3A923" w14:textId="31002484"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7C61D4" w14:textId="6D85A1B5"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C1F21B" w14:textId="49B159C4"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202D3" w14:textId="4DAA32C4" w:rsidR="00A504EC" w:rsidRPr="00A504EC" w:rsidRDefault="00A504EC" w:rsidP="00A504EC">
            <w:pPr>
              <w:pStyle w:val="TAC"/>
              <w:rPr>
                <w:sz w:val="16"/>
                <w:szCs w:val="16"/>
              </w:rPr>
            </w:pPr>
            <w:r w:rsidRPr="00A504EC">
              <w:rPr>
                <w:sz w:val="16"/>
                <w:szCs w:val="16"/>
              </w:rPr>
              <w:t>3636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32CCC" w14:textId="156A7879" w:rsidR="00A504EC" w:rsidRPr="00A504EC" w:rsidRDefault="00A504EC" w:rsidP="00A504EC">
            <w:pPr>
              <w:pStyle w:val="TAC"/>
              <w:rPr>
                <w:sz w:val="16"/>
                <w:szCs w:val="16"/>
              </w:rPr>
            </w:pPr>
            <w:r w:rsidRPr="00A504E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A6746" w14:textId="309C89AF"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8C81E" w14:textId="34C1254B" w:rsidR="00A504EC" w:rsidRPr="00A504EC" w:rsidRDefault="00A504EC" w:rsidP="00A504EC">
            <w:pPr>
              <w:pStyle w:val="TAL"/>
              <w:rPr>
                <w:sz w:val="16"/>
                <w:szCs w:val="16"/>
              </w:rPr>
            </w:pPr>
            <w:r w:rsidRPr="00A504EC">
              <w:rPr>
                <w:sz w:val="16"/>
                <w:szCs w:val="16"/>
              </w:rPr>
              <w:t>[NR_unlic-Perf] CR to correct NR-U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41D8A6" w14:textId="67C760F0" w:rsidR="00A504EC" w:rsidRDefault="00A504EC" w:rsidP="00A504EC">
            <w:pPr>
              <w:pStyle w:val="TAC"/>
              <w:rPr>
                <w:sz w:val="16"/>
                <w:szCs w:val="16"/>
              </w:rPr>
            </w:pPr>
            <w:r w:rsidRPr="00EE4CB1">
              <w:rPr>
                <w:sz w:val="16"/>
                <w:szCs w:val="16"/>
              </w:rPr>
              <w:t>16.17.0</w:t>
            </w:r>
          </w:p>
        </w:tc>
      </w:tr>
      <w:tr w:rsidR="00C61624" w14:paraId="5C4F15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4E04E0" w14:textId="063AAFF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DBF5F" w14:textId="23404DC7"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3699D" w14:textId="327733EB"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79E86" w14:textId="00610403" w:rsidR="00C61624" w:rsidRPr="00C61624" w:rsidRDefault="00C61624" w:rsidP="00C61624">
            <w:pPr>
              <w:pStyle w:val="TAC"/>
              <w:rPr>
                <w:sz w:val="16"/>
                <w:szCs w:val="16"/>
              </w:rPr>
            </w:pPr>
            <w:r w:rsidRPr="00C61624">
              <w:rPr>
                <w:sz w:val="16"/>
                <w:szCs w:val="16"/>
              </w:rPr>
              <w:t>3661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9697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11FC6" w14:textId="24E38AFC"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CEBD7" w14:textId="53F8B68D" w:rsidR="00C61624" w:rsidRPr="00C61624" w:rsidRDefault="00C61624" w:rsidP="00C61624">
            <w:pPr>
              <w:pStyle w:val="TAL"/>
              <w:rPr>
                <w:sz w:val="16"/>
                <w:szCs w:val="16"/>
              </w:rPr>
            </w:pPr>
            <w:r w:rsidRPr="00C61624">
              <w:rPr>
                <w:sz w:val="16"/>
                <w:szCs w:val="16"/>
              </w:rPr>
              <w:t>CR on R16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042CA" w14:textId="6540A9AA" w:rsidR="00C61624" w:rsidRPr="00EE4CB1" w:rsidRDefault="00C61624" w:rsidP="00C61624">
            <w:pPr>
              <w:pStyle w:val="TAC"/>
              <w:rPr>
                <w:sz w:val="16"/>
                <w:szCs w:val="16"/>
              </w:rPr>
            </w:pPr>
            <w:r>
              <w:rPr>
                <w:sz w:val="16"/>
                <w:szCs w:val="16"/>
              </w:rPr>
              <w:t>16.18.0</w:t>
            </w:r>
          </w:p>
        </w:tc>
      </w:tr>
      <w:tr w:rsidR="00C61624" w14:paraId="756FFB8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092EAB" w14:textId="2891849D"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0216D" w14:textId="7199553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F1B22" w14:textId="220F8ABA"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60943C" w14:textId="48579940" w:rsidR="00C61624" w:rsidRPr="00C61624" w:rsidRDefault="00C61624" w:rsidP="00C61624">
            <w:pPr>
              <w:pStyle w:val="TAC"/>
              <w:rPr>
                <w:sz w:val="16"/>
                <w:szCs w:val="16"/>
              </w:rPr>
            </w:pPr>
            <w:r w:rsidRPr="00C61624">
              <w:rPr>
                <w:sz w:val="16"/>
                <w:szCs w:val="16"/>
              </w:rPr>
              <w:t>3669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39412"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43AF3" w14:textId="639EFAD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864FE5" w14:textId="07801EFC" w:rsidR="00C61624" w:rsidRPr="00C61624" w:rsidRDefault="00C61624" w:rsidP="00C61624">
            <w:pPr>
              <w:pStyle w:val="TAL"/>
              <w:rPr>
                <w:sz w:val="16"/>
                <w:szCs w:val="16"/>
              </w:rPr>
            </w:pPr>
            <w:r w:rsidRPr="00C61624">
              <w:rPr>
                <w:sz w:val="16"/>
                <w:szCs w:val="16"/>
              </w:rPr>
              <w:t>[NR_RRM_Enh-Perf] Maintenance perf part CR on event triggered reporting tests with additional mandatory gap pattern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3F94E" w14:textId="0A2F14E5" w:rsidR="00C61624" w:rsidRDefault="00C61624" w:rsidP="00C61624">
            <w:pPr>
              <w:pStyle w:val="TAC"/>
              <w:rPr>
                <w:sz w:val="16"/>
                <w:szCs w:val="16"/>
              </w:rPr>
            </w:pPr>
            <w:r w:rsidRPr="00E813C2">
              <w:rPr>
                <w:sz w:val="16"/>
                <w:szCs w:val="16"/>
              </w:rPr>
              <w:t>16.18.0</w:t>
            </w:r>
          </w:p>
        </w:tc>
      </w:tr>
      <w:tr w:rsidR="00C61624" w14:paraId="63437A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7F16F8" w14:textId="22684667"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0814" w14:textId="1561A248"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4E4" w14:textId="4949B891"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8B6F8F" w14:textId="650A456D" w:rsidR="00C61624" w:rsidRPr="00C61624" w:rsidRDefault="00C61624" w:rsidP="00C61624">
            <w:pPr>
              <w:pStyle w:val="TAC"/>
              <w:rPr>
                <w:sz w:val="16"/>
                <w:szCs w:val="16"/>
              </w:rPr>
            </w:pPr>
            <w:r w:rsidRPr="00C61624">
              <w:rPr>
                <w:sz w:val="16"/>
                <w:szCs w:val="16"/>
              </w:rPr>
              <w:t>3684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DE6"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730814" w14:textId="56164455"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09B198" w14:textId="59316244" w:rsidR="00C61624" w:rsidRPr="00C61624" w:rsidRDefault="00C61624" w:rsidP="00C61624">
            <w:pPr>
              <w:pStyle w:val="TAL"/>
              <w:rPr>
                <w:sz w:val="16"/>
                <w:szCs w:val="16"/>
              </w:rPr>
            </w:pPr>
            <w:r w:rsidRPr="00C61624">
              <w:rPr>
                <w:sz w:val="16"/>
                <w:szCs w:val="16"/>
              </w:rPr>
              <w:t>CR on RRM test cases with testability issues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EF540" w14:textId="4B41405A" w:rsidR="00C61624" w:rsidRDefault="00C61624" w:rsidP="00C61624">
            <w:pPr>
              <w:pStyle w:val="TAC"/>
              <w:rPr>
                <w:sz w:val="16"/>
                <w:szCs w:val="16"/>
              </w:rPr>
            </w:pPr>
            <w:r w:rsidRPr="00E813C2">
              <w:rPr>
                <w:sz w:val="16"/>
                <w:szCs w:val="16"/>
              </w:rPr>
              <w:t>16.18.0</w:t>
            </w:r>
          </w:p>
        </w:tc>
      </w:tr>
      <w:tr w:rsidR="00C61624" w14:paraId="3B156E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0A92F5" w14:textId="5D9B54DC"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46F76" w14:textId="2B13584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4CD06" w14:textId="2C3A78F4"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A19C6" w14:textId="2F4853A3" w:rsidR="00C61624" w:rsidRPr="00C61624" w:rsidRDefault="00C61624" w:rsidP="00C61624">
            <w:pPr>
              <w:pStyle w:val="TAC"/>
              <w:rPr>
                <w:sz w:val="16"/>
                <w:szCs w:val="16"/>
              </w:rPr>
            </w:pPr>
            <w:r w:rsidRPr="00C61624">
              <w:rPr>
                <w:sz w:val="16"/>
                <w:szCs w:val="16"/>
              </w:rPr>
              <w:t>3687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B9C6A"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C8665" w14:textId="04BD5721"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CC9C26" w14:textId="5693B7CC" w:rsidR="00C61624" w:rsidRPr="00C61624" w:rsidRDefault="00C61624" w:rsidP="00C61624">
            <w:pPr>
              <w:pStyle w:val="TAL"/>
              <w:rPr>
                <w:sz w:val="16"/>
                <w:szCs w:val="16"/>
              </w:rPr>
            </w:pPr>
            <w:r w:rsidRPr="00C61624">
              <w:rPr>
                <w:sz w:val="16"/>
                <w:szCs w:val="16"/>
              </w:rPr>
              <w:t>On MRTD/MTTD requirement for inter-band non-collocated EN-DC/NE-DC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8F0DE8" w14:textId="214E8826" w:rsidR="00C61624" w:rsidRDefault="00C61624" w:rsidP="00C61624">
            <w:pPr>
              <w:pStyle w:val="TAC"/>
              <w:rPr>
                <w:sz w:val="16"/>
                <w:szCs w:val="16"/>
              </w:rPr>
            </w:pPr>
            <w:r w:rsidRPr="00E813C2">
              <w:rPr>
                <w:sz w:val="16"/>
                <w:szCs w:val="16"/>
              </w:rPr>
              <w:t>16.18.0</w:t>
            </w:r>
          </w:p>
        </w:tc>
      </w:tr>
      <w:tr w:rsidR="00C61624" w14:paraId="64C48C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C73F28" w14:textId="202FA71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EAD5C" w14:textId="5F2AEA43"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755F" w14:textId="5A3F0028"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C73E9" w14:textId="6EC44854" w:rsidR="00C61624" w:rsidRPr="00C61624" w:rsidRDefault="00C61624" w:rsidP="00C61624">
            <w:pPr>
              <w:pStyle w:val="TAC"/>
              <w:rPr>
                <w:sz w:val="16"/>
                <w:szCs w:val="16"/>
              </w:rPr>
            </w:pPr>
            <w:r w:rsidRPr="00C61624">
              <w:rPr>
                <w:sz w:val="16"/>
                <w:szCs w:val="16"/>
              </w:rPr>
              <w:t>3723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7868A"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12E42" w14:textId="7B17B952"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385073" w14:textId="7BFEF8EE" w:rsidR="00C61624" w:rsidRPr="00C61624" w:rsidRDefault="00C61624" w:rsidP="00C61624">
            <w:pPr>
              <w:pStyle w:val="TAL"/>
              <w:rPr>
                <w:sz w:val="16"/>
                <w:szCs w:val="16"/>
              </w:rPr>
            </w:pPr>
            <w:r w:rsidRPr="00C61624">
              <w:rPr>
                <w:sz w:val="16"/>
                <w:szCs w:val="16"/>
              </w:rPr>
              <w:t>Draft CR on CSSF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327A4" w14:textId="5CC9F045" w:rsidR="00C61624" w:rsidRDefault="00C61624" w:rsidP="00C61624">
            <w:pPr>
              <w:pStyle w:val="TAC"/>
              <w:rPr>
                <w:sz w:val="16"/>
                <w:szCs w:val="16"/>
              </w:rPr>
            </w:pPr>
            <w:r w:rsidRPr="00E813C2">
              <w:rPr>
                <w:sz w:val="16"/>
                <w:szCs w:val="16"/>
              </w:rPr>
              <w:t>16.18.0</w:t>
            </w:r>
          </w:p>
        </w:tc>
      </w:tr>
      <w:tr w:rsidR="00C61624" w14:paraId="2022F6D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C4BF2F" w14:textId="0C69E74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723BA" w14:textId="55DB6271"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524C26" w14:textId="3DF5DE5D" w:rsidR="00C61624" w:rsidRPr="00C61624" w:rsidRDefault="00C61624" w:rsidP="00C61624">
            <w:pPr>
              <w:pStyle w:val="TAC"/>
              <w:rPr>
                <w:sz w:val="16"/>
                <w:szCs w:val="16"/>
              </w:rPr>
            </w:pPr>
            <w:r w:rsidRPr="00C61624">
              <w:rPr>
                <w:sz w:val="16"/>
                <w:szCs w:val="16"/>
              </w:rPr>
              <w:t>RP-233338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FFC69" w14:textId="582D73E7" w:rsidR="00C61624" w:rsidRPr="00C61624" w:rsidRDefault="00C61624" w:rsidP="00C61624">
            <w:pPr>
              <w:pStyle w:val="TAC"/>
              <w:rPr>
                <w:sz w:val="16"/>
                <w:szCs w:val="16"/>
              </w:rPr>
            </w:pPr>
            <w:r w:rsidRPr="00C61624">
              <w:rPr>
                <w:sz w:val="16"/>
                <w:szCs w:val="16"/>
              </w:rPr>
              <w:t>3726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3213D"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EDEFB" w14:textId="62C43B2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CF109" w14:textId="7FA0AAE8" w:rsidR="00C61624" w:rsidRPr="00C61624" w:rsidRDefault="00C61624" w:rsidP="00C61624">
            <w:pPr>
              <w:pStyle w:val="TAL"/>
              <w:rPr>
                <w:sz w:val="16"/>
                <w:szCs w:val="16"/>
              </w:rPr>
            </w:pPr>
            <w:r w:rsidRPr="00C61624">
              <w:rPr>
                <w:sz w:val="16"/>
                <w:szCs w:val="16"/>
              </w:rPr>
              <w:t>Draft CR on inter-frequency measurement without gap in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7ECC4" w14:textId="4A13786F" w:rsidR="00C61624" w:rsidRDefault="00C61624" w:rsidP="00C61624">
            <w:pPr>
              <w:pStyle w:val="TAC"/>
              <w:rPr>
                <w:sz w:val="16"/>
                <w:szCs w:val="16"/>
              </w:rPr>
            </w:pPr>
            <w:r w:rsidRPr="00E813C2">
              <w:rPr>
                <w:sz w:val="16"/>
                <w:szCs w:val="16"/>
              </w:rPr>
              <w:t>16.18.0</w:t>
            </w:r>
          </w:p>
        </w:tc>
      </w:tr>
      <w:tr w:rsidR="00C61624" w14:paraId="3B176E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647590" w14:textId="5C5C715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EFEE3" w14:textId="61755D8A"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521C2" w14:textId="1C607BD7" w:rsidR="00C61624" w:rsidRPr="00C61624" w:rsidRDefault="00C61624" w:rsidP="00C61624">
            <w:pPr>
              <w:pStyle w:val="TAC"/>
              <w:rPr>
                <w:sz w:val="16"/>
                <w:szCs w:val="16"/>
              </w:rPr>
            </w:pPr>
            <w:r w:rsidRPr="00C61624">
              <w:rPr>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DA68" w14:textId="1D1E705C" w:rsidR="00C61624" w:rsidRPr="00C61624" w:rsidRDefault="00C61624" w:rsidP="00C61624">
            <w:pPr>
              <w:pStyle w:val="TAC"/>
              <w:rPr>
                <w:sz w:val="16"/>
                <w:szCs w:val="16"/>
              </w:rPr>
            </w:pPr>
            <w:r w:rsidRPr="00C61624">
              <w:rPr>
                <w:sz w:val="16"/>
                <w:szCs w:val="16"/>
              </w:rPr>
              <w:t>3730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393D5"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B3A3A" w14:textId="33C93272"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05B9D6" w14:textId="51C98E93" w:rsidR="00C61624" w:rsidRPr="00C61624" w:rsidRDefault="00C61624" w:rsidP="00C61624">
            <w:pPr>
              <w:pStyle w:val="TAL"/>
              <w:rPr>
                <w:sz w:val="16"/>
                <w:szCs w:val="16"/>
              </w:rPr>
            </w:pPr>
            <w:r w:rsidRPr="00C61624">
              <w:rPr>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6F666" w14:textId="68000D58" w:rsidR="00C61624" w:rsidRDefault="00C61624" w:rsidP="00C61624">
            <w:pPr>
              <w:pStyle w:val="TAC"/>
              <w:rPr>
                <w:sz w:val="16"/>
                <w:szCs w:val="16"/>
              </w:rPr>
            </w:pPr>
            <w:r w:rsidRPr="00E813C2">
              <w:rPr>
                <w:sz w:val="16"/>
                <w:szCs w:val="16"/>
              </w:rPr>
              <w:t>16.18.0</w:t>
            </w:r>
          </w:p>
        </w:tc>
      </w:tr>
      <w:tr w:rsidR="00C61624" w14:paraId="023858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FB426C" w14:textId="6E925AC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FE45B" w14:textId="7FB1C12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83699" w14:textId="3C7BA9B8" w:rsidR="00C61624" w:rsidRPr="00C61624" w:rsidRDefault="00C61624" w:rsidP="00C61624">
            <w:pPr>
              <w:pStyle w:val="TAC"/>
              <w:rPr>
                <w:sz w:val="16"/>
                <w:szCs w:val="16"/>
              </w:rPr>
            </w:pPr>
            <w:r w:rsidRPr="00C61624">
              <w:rPr>
                <w:sz w:val="16"/>
                <w:szCs w:val="16"/>
              </w:rPr>
              <w:t>RP-233340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366A0" w14:textId="48A0FBA8" w:rsidR="00C61624" w:rsidRPr="00C61624" w:rsidRDefault="00C61624" w:rsidP="00C61624">
            <w:pPr>
              <w:pStyle w:val="TAC"/>
              <w:rPr>
                <w:sz w:val="16"/>
                <w:szCs w:val="16"/>
              </w:rPr>
            </w:pPr>
            <w:r w:rsidRPr="00C61624">
              <w:rPr>
                <w:sz w:val="16"/>
                <w:szCs w:val="16"/>
              </w:rPr>
              <w:t>3735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4AFD7" w14:textId="62E3375E"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A88EC" w14:textId="41CFFB1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3399F5" w14:textId="3C6F86D4" w:rsidR="00C61624" w:rsidRPr="00C61624" w:rsidRDefault="00C61624" w:rsidP="00C61624">
            <w:pPr>
              <w:pStyle w:val="TAL"/>
              <w:rPr>
                <w:sz w:val="16"/>
                <w:szCs w:val="16"/>
              </w:rPr>
            </w:pPr>
            <w:r w:rsidRPr="00C61624">
              <w:rPr>
                <w:sz w:val="16"/>
                <w:szCs w:val="16"/>
              </w:rPr>
              <w:t>Correction on measurements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605C6" w14:textId="650CCCB2" w:rsidR="00C61624" w:rsidRDefault="00C61624" w:rsidP="00C61624">
            <w:pPr>
              <w:pStyle w:val="TAC"/>
              <w:rPr>
                <w:sz w:val="16"/>
                <w:szCs w:val="16"/>
              </w:rPr>
            </w:pPr>
            <w:r w:rsidRPr="00E813C2">
              <w:rPr>
                <w:sz w:val="16"/>
                <w:szCs w:val="16"/>
              </w:rPr>
              <w:t>16.18.0</w:t>
            </w:r>
          </w:p>
        </w:tc>
      </w:tr>
      <w:tr w:rsidR="00C61624" w14:paraId="3B9F50B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A7B243" w14:textId="614D2521"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EA20A" w14:textId="679642F8"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B211D" w14:textId="6F2ABDAD" w:rsidR="00C61624" w:rsidRPr="00C61624" w:rsidRDefault="00C61624" w:rsidP="00C61624">
            <w:pPr>
              <w:pStyle w:val="TAC"/>
              <w:rPr>
                <w:sz w:val="16"/>
                <w:szCs w:val="16"/>
              </w:rPr>
            </w:pPr>
            <w:r w:rsidRPr="00C61624">
              <w:rPr>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423A50" w14:textId="62E0C1C6" w:rsidR="00C61624" w:rsidRPr="00C61624" w:rsidRDefault="00C61624" w:rsidP="00C61624">
            <w:pPr>
              <w:pStyle w:val="TAC"/>
              <w:rPr>
                <w:sz w:val="16"/>
                <w:szCs w:val="16"/>
              </w:rPr>
            </w:pPr>
            <w:r w:rsidRPr="00C61624">
              <w:rPr>
                <w:sz w:val="16"/>
                <w:szCs w:val="16"/>
              </w:rPr>
              <w:t>3744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3F4BE"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0E328" w14:textId="6376C502"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674FF7" w14:textId="1D943C4C" w:rsidR="00C61624" w:rsidRPr="00C61624" w:rsidRDefault="00C61624" w:rsidP="00C61624">
            <w:pPr>
              <w:pStyle w:val="TAL"/>
              <w:rPr>
                <w:sz w:val="16"/>
                <w:szCs w:val="16"/>
              </w:rPr>
            </w:pPr>
            <w:r w:rsidRPr="00C61624">
              <w:rPr>
                <w:sz w:val="16"/>
                <w:szCs w:val="16"/>
              </w:rPr>
              <w:t>[NR_newRAT-Perf] Correction to CORESET RMC and SS-RSRQ accuracy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3C026" w14:textId="3715BFCD" w:rsidR="00C61624" w:rsidRDefault="00C61624" w:rsidP="00C61624">
            <w:pPr>
              <w:pStyle w:val="TAC"/>
              <w:rPr>
                <w:sz w:val="16"/>
                <w:szCs w:val="16"/>
              </w:rPr>
            </w:pPr>
            <w:r w:rsidRPr="00E813C2">
              <w:rPr>
                <w:sz w:val="16"/>
                <w:szCs w:val="16"/>
              </w:rPr>
              <w:t>16.18.0</w:t>
            </w:r>
          </w:p>
        </w:tc>
      </w:tr>
      <w:tr w:rsidR="00C61624" w14:paraId="38970AE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129" w14:textId="0A941816"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5EB3E" w14:textId="6E6CBE5C"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E9233" w14:textId="55BB7AC6"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B7EDA" w14:textId="5E70D623" w:rsidR="00C61624" w:rsidRPr="00C61624" w:rsidRDefault="00C61624" w:rsidP="00C61624">
            <w:pPr>
              <w:pStyle w:val="TAC"/>
              <w:rPr>
                <w:sz w:val="16"/>
                <w:szCs w:val="16"/>
              </w:rPr>
            </w:pPr>
            <w:r w:rsidRPr="00C61624">
              <w:rPr>
                <w:sz w:val="16"/>
                <w:szCs w:val="16"/>
              </w:rPr>
              <w:t>3819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E403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37C90" w14:textId="29D3D296"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E8BB0" w14:textId="5AD9FBCF" w:rsidR="00C61624" w:rsidRPr="00C61624" w:rsidRDefault="00C61624" w:rsidP="00C61624">
            <w:pPr>
              <w:pStyle w:val="TAL"/>
              <w:rPr>
                <w:sz w:val="16"/>
                <w:szCs w:val="16"/>
              </w:rPr>
            </w:pPr>
            <w:r w:rsidRPr="00C61624">
              <w:rPr>
                <w:sz w:val="16"/>
                <w:szCs w:val="16"/>
              </w:rPr>
              <w:t>[NR_RRM_Enh-Perf] CR on TCs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19D94" w14:textId="586BEDF8" w:rsidR="00C61624" w:rsidRDefault="00C61624" w:rsidP="00C61624">
            <w:pPr>
              <w:pStyle w:val="TAC"/>
              <w:rPr>
                <w:sz w:val="16"/>
                <w:szCs w:val="16"/>
              </w:rPr>
            </w:pPr>
            <w:r w:rsidRPr="00E813C2">
              <w:rPr>
                <w:sz w:val="16"/>
                <w:szCs w:val="16"/>
              </w:rPr>
              <w:t>16.18.0</w:t>
            </w:r>
          </w:p>
        </w:tc>
      </w:tr>
      <w:tr w:rsidR="00C61624" w14:paraId="11069B9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8A65D0" w14:textId="5CCFBC5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7095E1" w14:textId="287A402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32D737" w14:textId="1461F18C" w:rsidR="00C61624" w:rsidRPr="00C61624" w:rsidRDefault="00C61624" w:rsidP="00C61624">
            <w:pPr>
              <w:pStyle w:val="TAC"/>
              <w:rPr>
                <w:sz w:val="16"/>
                <w:szCs w:val="16"/>
              </w:rPr>
            </w:pPr>
            <w:r w:rsidRPr="00C61624">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74A33" w14:textId="3E427E1D" w:rsidR="00C61624" w:rsidRPr="00C61624" w:rsidRDefault="00C61624" w:rsidP="00C61624">
            <w:pPr>
              <w:pStyle w:val="TAC"/>
              <w:rPr>
                <w:sz w:val="16"/>
                <w:szCs w:val="16"/>
              </w:rPr>
            </w:pPr>
            <w:r w:rsidRPr="00C61624">
              <w:rPr>
                <w:sz w:val="16"/>
                <w:szCs w:val="16"/>
              </w:rPr>
              <w:t>3824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64BA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26B85" w14:textId="17ECEC2A"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9372DB" w14:textId="779E29FC" w:rsidR="00C61624" w:rsidRPr="00C61624" w:rsidRDefault="00C61624" w:rsidP="00C61624">
            <w:pPr>
              <w:pStyle w:val="TAL"/>
              <w:rPr>
                <w:sz w:val="16"/>
                <w:szCs w:val="16"/>
              </w:rPr>
            </w:pPr>
            <w:r w:rsidRPr="00C61624">
              <w:rPr>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A1579" w14:textId="3F951C69" w:rsidR="00C61624" w:rsidRDefault="00C61624" w:rsidP="00C61624">
            <w:pPr>
              <w:pStyle w:val="TAC"/>
              <w:rPr>
                <w:sz w:val="16"/>
                <w:szCs w:val="16"/>
              </w:rPr>
            </w:pPr>
            <w:r w:rsidRPr="00E813C2">
              <w:rPr>
                <w:sz w:val="16"/>
                <w:szCs w:val="16"/>
              </w:rPr>
              <w:t>16.18.0</w:t>
            </w:r>
          </w:p>
        </w:tc>
      </w:tr>
      <w:tr w:rsidR="00C61624" w14:paraId="761A14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8C11DA" w14:textId="74FD2356"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95A6CC" w14:textId="2E419966"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CA856" w14:textId="0C7C45C1"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2EF57" w14:textId="772CC1A0" w:rsidR="00C61624" w:rsidRPr="00C61624" w:rsidRDefault="00C61624" w:rsidP="00C61624">
            <w:pPr>
              <w:pStyle w:val="TAC"/>
              <w:rPr>
                <w:sz w:val="16"/>
                <w:szCs w:val="16"/>
              </w:rPr>
            </w:pPr>
            <w:r w:rsidRPr="00C61624">
              <w:rPr>
                <w:sz w:val="16"/>
                <w:szCs w:val="16"/>
              </w:rPr>
              <w:t>3842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4BF6F" w14:textId="0B0D0413" w:rsidR="00C61624" w:rsidRPr="00C61624" w:rsidRDefault="00C61624" w:rsidP="00C61624">
            <w:pPr>
              <w:pStyle w:val="TAC"/>
              <w:rPr>
                <w:sz w:val="16"/>
                <w:szCs w:val="16"/>
              </w:rPr>
            </w:pPr>
            <w:r w:rsidRPr="00C61624">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0F592" w14:textId="0D620494"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99944" w14:textId="09BD9712" w:rsidR="00C61624" w:rsidRPr="00C61624" w:rsidRDefault="00C61624" w:rsidP="00C61624">
            <w:pPr>
              <w:pStyle w:val="TAL"/>
              <w:rPr>
                <w:sz w:val="16"/>
                <w:szCs w:val="16"/>
              </w:rPr>
            </w:pPr>
            <w:r w:rsidRPr="00C61624">
              <w:rPr>
                <w:sz w:val="16"/>
                <w:szCs w:val="16"/>
              </w:rPr>
              <w:t>[NR_RRM_enh-Core] CR on the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97428" w14:textId="566FAF66" w:rsidR="00C61624" w:rsidRDefault="00C61624" w:rsidP="00C61624">
            <w:pPr>
              <w:pStyle w:val="TAC"/>
              <w:rPr>
                <w:sz w:val="16"/>
                <w:szCs w:val="16"/>
              </w:rPr>
            </w:pPr>
            <w:r w:rsidRPr="00E813C2">
              <w:rPr>
                <w:sz w:val="16"/>
                <w:szCs w:val="16"/>
              </w:rPr>
              <w:t>16.18.0</w:t>
            </w:r>
          </w:p>
        </w:tc>
      </w:tr>
      <w:tr w:rsidR="00C61624" w14:paraId="33B8F0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7FF164" w14:textId="25A69AF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C6BDD" w14:textId="03940FC9"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2AB4A" w14:textId="168CB1F1"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9223F4" w14:textId="045653AC" w:rsidR="00C61624" w:rsidRPr="00C61624" w:rsidRDefault="00C61624" w:rsidP="00C61624">
            <w:pPr>
              <w:pStyle w:val="TAC"/>
              <w:rPr>
                <w:sz w:val="16"/>
                <w:szCs w:val="16"/>
              </w:rPr>
            </w:pPr>
            <w:r w:rsidRPr="00C61624">
              <w:rPr>
                <w:sz w:val="16"/>
                <w:szCs w:val="16"/>
              </w:rPr>
              <w:t>3868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A1AF6"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289B" w14:textId="7ED49FE8"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7A8F5" w14:textId="49593E04" w:rsidR="00C61624" w:rsidRPr="00C61624" w:rsidRDefault="00C61624" w:rsidP="00C61624">
            <w:pPr>
              <w:pStyle w:val="TAL"/>
              <w:rPr>
                <w:sz w:val="16"/>
                <w:szCs w:val="16"/>
              </w:rPr>
            </w:pPr>
            <w:r w:rsidRPr="00C61624">
              <w:rPr>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9B95D" w14:textId="15A8D24B" w:rsidR="00C61624" w:rsidRDefault="00C61624" w:rsidP="00C61624">
            <w:pPr>
              <w:pStyle w:val="TAC"/>
              <w:rPr>
                <w:sz w:val="16"/>
                <w:szCs w:val="16"/>
              </w:rPr>
            </w:pPr>
            <w:r w:rsidRPr="00E813C2">
              <w:rPr>
                <w:sz w:val="16"/>
                <w:szCs w:val="16"/>
              </w:rPr>
              <w:t>16.18.0</w:t>
            </w:r>
          </w:p>
        </w:tc>
      </w:tr>
      <w:tr w:rsidR="00C61624" w14:paraId="7F14E8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DC8B04" w14:textId="622E56E0"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DEFD2" w14:textId="26C7CCC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1D30" w14:textId="2E932033"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A825E" w14:textId="3E0790DA" w:rsidR="00C61624" w:rsidRPr="00C61624" w:rsidRDefault="00C61624" w:rsidP="00C61624">
            <w:pPr>
              <w:pStyle w:val="TAC"/>
              <w:rPr>
                <w:sz w:val="16"/>
                <w:szCs w:val="16"/>
              </w:rPr>
            </w:pPr>
            <w:r w:rsidRPr="00C61624">
              <w:rPr>
                <w:sz w:val="16"/>
                <w:szCs w:val="16"/>
              </w:rPr>
              <w:t>3896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83860" w14:textId="434CC18E"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787C1" w14:textId="72AA2D90"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FB886" w14:textId="7FAD0D4B" w:rsidR="00C61624" w:rsidRPr="00C61624" w:rsidRDefault="00C61624" w:rsidP="00C61624">
            <w:pPr>
              <w:pStyle w:val="TAL"/>
              <w:rPr>
                <w:sz w:val="16"/>
                <w:szCs w:val="16"/>
              </w:rPr>
            </w:pPr>
            <w:r w:rsidRPr="00C61624">
              <w:rPr>
                <w:sz w:val="16"/>
                <w:szCs w:val="16"/>
              </w:rPr>
              <w:t>Corrections to NR Measurements with Autonomous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6DC79" w14:textId="089852DA" w:rsidR="00C61624" w:rsidRDefault="00C61624" w:rsidP="00C61624">
            <w:pPr>
              <w:pStyle w:val="TAC"/>
              <w:rPr>
                <w:sz w:val="16"/>
                <w:szCs w:val="16"/>
              </w:rPr>
            </w:pPr>
            <w:r w:rsidRPr="00E813C2">
              <w:rPr>
                <w:sz w:val="16"/>
                <w:szCs w:val="16"/>
              </w:rPr>
              <w:t>16.18.0</w:t>
            </w:r>
          </w:p>
        </w:tc>
      </w:tr>
      <w:tr w:rsidR="00C61624" w14:paraId="05472F0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18CE43" w14:textId="5A08D73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ADCFC2" w14:textId="20357E20"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082323" w14:textId="5D472077"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8D181" w14:textId="05A2EA5F" w:rsidR="00C61624" w:rsidRPr="00C61624" w:rsidRDefault="00C61624" w:rsidP="00C61624">
            <w:pPr>
              <w:pStyle w:val="TAC"/>
              <w:rPr>
                <w:sz w:val="16"/>
                <w:szCs w:val="16"/>
              </w:rPr>
            </w:pPr>
            <w:r w:rsidRPr="00C61624">
              <w:rPr>
                <w:sz w:val="16"/>
                <w:szCs w:val="16"/>
              </w:rPr>
              <w:t>3899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A08E5" w14:textId="5605F821"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1A87" w14:textId="3E0CFDFA"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A5EA6" w14:textId="2CE40164" w:rsidR="00C61624" w:rsidRPr="00C61624" w:rsidRDefault="00C61624" w:rsidP="00C61624">
            <w:pPr>
              <w:pStyle w:val="TAL"/>
              <w:rPr>
                <w:sz w:val="16"/>
                <w:szCs w:val="16"/>
              </w:rPr>
            </w:pPr>
            <w:r w:rsidRPr="00C61624">
              <w:rPr>
                <w:sz w:val="16"/>
                <w:szCs w:val="16"/>
              </w:rPr>
              <w:t>Correction of measurement gap parameters for additional rel-16 mandatory gap patterns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DC339" w14:textId="56AF333C" w:rsidR="00C61624" w:rsidRDefault="00C61624" w:rsidP="00C61624">
            <w:pPr>
              <w:pStyle w:val="TAC"/>
              <w:rPr>
                <w:sz w:val="16"/>
                <w:szCs w:val="16"/>
              </w:rPr>
            </w:pPr>
            <w:r w:rsidRPr="00E813C2">
              <w:rPr>
                <w:sz w:val="16"/>
                <w:szCs w:val="16"/>
              </w:rPr>
              <w:t>16.18.0</w:t>
            </w:r>
          </w:p>
        </w:tc>
      </w:tr>
      <w:tr w:rsidR="00C61624" w14:paraId="0CE324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E43122" w14:textId="3F3451FD"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D960E" w14:textId="553A31D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B2737A" w14:textId="0CB54A34"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4C160" w14:textId="1378408E" w:rsidR="00C61624" w:rsidRPr="00C61624" w:rsidRDefault="00C61624" w:rsidP="00C61624">
            <w:pPr>
              <w:pStyle w:val="TAC"/>
              <w:rPr>
                <w:sz w:val="16"/>
                <w:szCs w:val="16"/>
              </w:rPr>
            </w:pPr>
            <w:r w:rsidRPr="00C61624">
              <w:rPr>
                <w:sz w:val="16"/>
                <w:szCs w:val="16"/>
              </w:rPr>
              <w:t>3930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B403D"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C3F20" w14:textId="07514E2C"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EE75BA" w14:textId="421618A5" w:rsidR="00C61624" w:rsidRPr="00C61624" w:rsidRDefault="00C61624" w:rsidP="00C61624">
            <w:pPr>
              <w:pStyle w:val="TAL"/>
              <w:rPr>
                <w:sz w:val="16"/>
                <w:szCs w:val="16"/>
              </w:rPr>
            </w:pPr>
            <w:r w:rsidRPr="00C61624">
              <w:rPr>
                <w:sz w:val="16"/>
                <w:szCs w:val="16"/>
              </w:rPr>
              <w:t>[NR_unlic] EN-DC intra-frequency measurement test cases for NR-U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76F3C" w14:textId="1A4D6DED" w:rsidR="00C61624" w:rsidRDefault="00C61624" w:rsidP="00C61624">
            <w:pPr>
              <w:pStyle w:val="TAC"/>
              <w:rPr>
                <w:sz w:val="16"/>
                <w:szCs w:val="16"/>
              </w:rPr>
            </w:pPr>
            <w:r w:rsidRPr="00E813C2">
              <w:rPr>
                <w:sz w:val="16"/>
                <w:szCs w:val="16"/>
              </w:rPr>
              <w:t>16.18.0</w:t>
            </w:r>
          </w:p>
        </w:tc>
      </w:tr>
      <w:tr w:rsidR="00C61624" w14:paraId="2C8D92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018B3D" w14:textId="3498257C"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7469A" w14:textId="4BE2C7FC"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6C5890" w14:textId="21EC5F9F"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E70C0" w14:textId="5530A581" w:rsidR="00C61624" w:rsidRPr="00C61624" w:rsidRDefault="00C61624" w:rsidP="00C61624">
            <w:pPr>
              <w:pStyle w:val="TAC"/>
              <w:rPr>
                <w:sz w:val="16"/>
                <w:szCs w:val="16"/>
              </w:rPr>
            </w:pPr>
            <w:r w:rsidRPr="00C61624">
              <w:rPr>
                <w:sz w:val="16"/>
                <w:szCs w:val="16"/>
              </w:rPr>
              <w:t>3944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7593"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383F6" w14:textId="464A368E"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BA3BFF" w14:textId="64BC3813" w:rsidR="00C61624" w:rsidRPr="00C61624" w:rsidRDefault="00C61624" w:rsidP="00C61624">
            <w:pPr>
              <w:pStyle w:val="TAL"/>
              <w:rPr>
                <w:sz w:val="16"/>
                <w:szCs w:val="16"/>
              </w:rPr>
            </w:pPr>
            <w:r w:rsidRPr="00C61624">
              <w:rPr>
                <w:sz w:val="16"/>
                <w:szCs w:val="16"/>
              </w:rPr>
              <w:t>[NR_unlic-Perf] HO test cases under CCA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985A" w14:textId="277ECA82" w:rsidR="00C61624" w:rsidRDefault="00C61624" w:rsidP="00C61624">
            <w:pPr>
              <w:pStyle w:val="TAC"/>
              <w:rPr>
                <w:sz w:val="16"/>
                <w:szCs w:val="16"/>
              </w:rPr>
            </w:pPr>
            <w:r w:rsidRPr="00E813C2">
              <w:rPr>
                <w:sz w:val="16"/>
                <w:szCs w:val="16"/>
              </w:rPr>
              <w:t>16.18.0</w:t>
            </w:r>
          </w:p>
        </w:tc>
      </w:tr>
    </w:tbl>
    <w:p w14:paraId="60588CC9" w14:textId="77777777" w:rsidR="002618B6" w:rsidRPr="007331B6" w:rsidRDefault="002618B6" w:rsidP="007331B6"/>
    <w:sectPr w:rsidR="002618B6" w:rsidRPr="007331B6" w:rsidSect="001A3A25">
      <w:headerReference w:type="default" r:id="rId10"/>
      <w:footerReference w:type="default" r:id="rId11"/>
      <w:footnotePr>
        <w:numRestart w:val="eachSect"/>
      </w:footnotePr>
      <w:pgSz w:w="11907" w:h="16840" w:code="9"/>
      <w:pgMar w:top="1418" w:right="1134" w:bottom="1134" w:left="1134" w:header="851" w:footer="340" w:gutter="0"/>
      <w:pgNumType w:start="291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27552" w14:textId="77777777" w:rsidR="007D56F2" w:rsidRDefault="007D56F2">
      <w:pPr>
        <w:spacing w:after="0"/>
      </w:pPr>
      <w:r>
        <w:separator/>
      </w:r>
    </w:p>
  </w:endnote>
  <w:endnote w:type="continuationSeparator" w:id="0">
    <w:p w14:paraId="04F429EA" w14:textId="77777777" w:rsidR="007D56F2" w:rsidRDefault="007D5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 ??">
    <w:altName w:val="MS Mincho"/>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760FF7" w:rsidRDefault="00760F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9B62C" w14:textId="77777777" w:rsidR="007D56F2" w:rsidRDefault="007D56F2">
      <w:pPr>
        <w:spacing w:after="0"/>
      </w:pPr>
      <w:r>
        <w:separator/>
      </w:r>
    </w:p>
  </w:footnote>
  <w:footnote w:type="continuationSeparator" w:id="0">
    <w:p w14:paraId="7E0F9613" w14:textId="77777777" w:rsidR="007D56F2" w:rsidRDefault="007D56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F" w14:textId="036E35B2" w:rsidR="00760FF7" w:rsidRPr="00FE4B7C" w:rsidRDefault="00760FF7"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w:t>
    </w:r>
    <w:r w:rsidR="00FE06F8">
      <w:rPr>
        <w:rFonts w:ascii="Arial" w:hAnsi="Arial" w:cs="Arial"/>
        <w:b/>
        <w:sz w:val="18"/>
        <w:szCs w:val="18"/>
        <w:lang w:val="sv-FI"/>
      </w:rPr>
      <w:t>1</w:t>
    </w:r>
    <w:r w:rsidR="002D5DC1">
      <w:rPr>
        <w:rFonts w:ascii="Arial" w:hAnsi="Arial" w:cs="Arial"/>
        <w:b/>
        <w:sz w:val="18"/>
        <w:szCs w:val="18"/>
        <w:lang w:val="sv-FI"/>
      </w:rPr>
      <w:t>8</w:t>
    </w:r>
    <w:r>
      <w:rPr>
        <w:rFonts w:ascii="Arial" w:hAnsi="Arial" w:cs="Arial"/>
        <w:b/>
        <w:sz w:val="18"/>
        <w:szCs w:val="18"/>
        <w:lang w:val="sv-FI"/>
      </w:rPr>
      <w:t>.0 (202</w:t>
    </w:r>
    <w:r w:rsidR="00666AE1">
      <w:rPr>
        <w:rFonts w:ascii="Arial" w:hAnsi="Arial" w:cs="Arial"/>
        <w:b/>
        <w:sz w:val="18"/>
        <w:szCs w:val="18"/>
        <w:lang w:val="sv-FI"/>
      </w:rPr>
      <w:t>3</w:t>
    </w:r>
    <w:r>
      <w:rPr>
        <w:rFonts w:ascii="Arial" w:hAnsi="Arial" w:cs="Arial"/>
        <w:b/>
        <w:sz w:val="18"/>
        <w:szCs w:val="18"/>
        <w:lang w:val="sv-FI"/>
      </w:rPr>
      <w:t>-</w:t>
    </w:r>
    <w:r w:rsidR="002D5DC1">
      <w:rPr>
        <w:rFonts w:ascii="Arial" w:hAnsi="Arial" w:cs="Arial"/>
        <w:b/>
        <w:sz w:val="18"/>
        <w:szCs w:val="18"/>
        <w:lang w:val="sv-FI"/>
      </w:rPr>
      <w:t>12</w:t>
    </w:r>
    <w:r>
      <w:rPr>
        <w:rFonts w:ascii="Arial" w:hAnsi="Arial" w:cs="Arial"/>
        <w:b/>
        <w:sz w:val="18"/>
        <w:szCs w:val="18"/>
        <w:lang w:val="sv-FI"/>
      </w:rPr>
      <w:t>)</w:t>
    </w:r>
  </w:p>
  <w:p w14:paraId="64104217" w14:textId="77777777" w:rsidR="00760FF7" w:rsidRDefault="00760FF7"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760FF7" w:rsidRDefault="00760FF7">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8736031">
    <w:abstractNumId w:val="1"/>
  </w:num>
  <w:num w:numId="2" w16cid:durableId="52822837">
    <w:abstractNumId w:val="15"/>
  </w:num>
  <w:num w:numId="3" w16cid:durableId="200094089">
    <w:abstractNumId w:val="16"/>
  </w:num>
  <w:num w:numId="4" w16cid:durableId="1958951466">
    <w:abstractNumId w:val="4"/>
  </w:num>
  <w:num w:numId="5" w16cid:durableId="1294629893">
    <w:abstractNumId w:val="5"/>
  </w:num>
  <w:num w:numId="6" w16cid:durableId="500580619">
    <w:abstractNumId w:val="0"/>
  </w:num>
  <w:num w:numId="7" w16cid:durableId="1385176306">
    <w:abstractNumId w:val="6"/>
  </w:num>
  <w:num w:numId="8" w16cid:durableId="1053192921">
    <w:abstractNumId w:val="2"/>
  </w:num>
  <w:num w:numId="9" w16cid:durableId="681320184">
    <w:abstractNumId w:val="8"/>
  </w:num>
  <w:num w:numId="10" w16cid:durableId="324016631">
    <w:abstractNumId w:val="14"/>
  </w:num>
  <w:num w:numId="11" w16cid:durableId="2071340358">
    <w:abstractNumId w:val="7"/>
  </w:num>
  <w:num w:numId="12" w16cid:durableId="375544575">
    <w:abstractNumId w:val="9"/>
  </w:num>
  <w:num w:numId="13" w16cid:durableId="1007631653">
    <w:abstractNumId w:val="3"/>
  </w:num>
  <w:num w:numId="14" w16cid:durableId="6941129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4187586">
    <w:abstractNumId w:val="10"/>
  </w:num>
  <w:num w:numId="16" w16cid:durableId="1652366099">
    <w:abstractNumId w:val="13"/>
  </w:num>
  <w:num w:numId="17" w16cid:durableId="6482920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13475"/>
    <w:rsid w:val="0002729F"/>
    <w:rsid w:val="00056752"/>
    <w:rsid w:val="00064661"/>
    <w:rsid w:val="00084FA5"/>
    <w:rsid w:val="000907E0"/>
    <w:rsid w:val="0009404E"/>
    <w:rsid w:val="00096867"/>
    <w:rsid w:val="000C62C5"/>
    <w:rsid w:val="000C7D8C"/>
    <w:rsid w:val="000F02A4"/>
    <w:rsid w:val="00100DCA"/>
    <w:rsid w:val="00101E53"/>
    <w:rsid w:val="0011470A"/>
    <w:rsid w:val="00114AD2"/>
    <w:rsid w:val="0012518F"/>
    <w:rsid w:val="00132AEA"/>
    <w:rsid w:val="00137B4B"/>
    <w:rsid w:val="001764F5"/>
    <w:rsid w:val="0018117A"/>
    <w:rsid w:val="00181753"/>
    <w:rsid w:val="001844CB"/>
    <w:rsid w:val="001869A9"/>
    <w:rsid w:val="00186BA5"/>
    <w:rsid w:val="001A09AE"/>
    <w:rsid w:val="001A3A25"/>
    <w:rsid w:val="001B79DC"/>
    <w:rsid w:val="001C7655"/>
    <w:rsid w:val="001E0EFB"/>
    <w:rsid w:val="001E2C73"/>
    <w:rsid w:val="001E66CC"/>
    <w:rsid w:val="001F6C86"/>
    <w:rsid w:val="00203A6D"/>
    <w:rsid w:val="002068EA"/>
    <w:rsid w:val="002116E0"/>
    <w:rsid w:val="0021230C"/>
    <w:rsid w:val="00224E07"/>
    <w:rsid w:val="00237CC5"/>
    <w:rsid w:val="00242413"/>
    <w:rsid w:val="00242EA9"/>
    <w:rsid w:val="002458A0"/>
    <w:rsid w:val="00252B3E"/>
    <w:rsid w:val="00257333"/>
    <w:rsid w:val="002618B6"/>
    <w:rsid w:val="00261990"/>
    <w:rsid w:val="00263C63"/>
    <w:rsid w:val="00271080"/>
    <w:rsid w:val="002B7D21"/>
    <w:rsid w:val="002C30C9"/>
    <w:rsid w:val="002D5DC1"/>
    <w:rsid w:val="002F1E25"/>
    <w:rsid w:val="002F2EC7"/>
    <w:rsid w:val="003039A4"/>
    <w:rsid w:val="0031157B"/>
    <w:rsid w:val="00314A35"/>
    <w:rsid w:val="003330E0"/>
    <w:rsid w:val="0033375E"/>
    <w:rsid w:val="0034302B"/>
    <w:rsid w:val="0035190F"/>
    <w:rsid w:val="0037215E"/>
    <w:rsid w:val="003911C2"/>
    <w:rsid w:val="00392A09"/>
    <w:rsid w:val="003A347D"/>
    <w:rsid w:val="003A70F2"/>
    <w:rsid w:val="003B6F69"/>
    <w:rsid w:val="003C3188"/>
    <w:rsid w:val="003D4B90"/>
    <w:rsid w:val="003E4E9A"/>
    <w:rsid w:val="003F39F0"/>
    <w:rsid w:val="003F793A"/>
    <w:rsid w:val="00405457"/>
    <w:rsid w:val="0042122D"/>
    <w:rsid w:val="00421571"/>
    <w:rsid w:val="00423F71"/>
    <w:rsid w:val="004319D8"/>
    <w:rsid w:val="004321C3"/>
    <w:rsid w:val="00433170"/>
    <w:rsid w:val="00435F75"/>
    <w:rsid w:val="00447DA1"/>
    <w:rsid w:val="00457685"/>
    <w:rsid w:val="004646D9"/>
    <w:rsid w:val="00483A73"/>
    <w:rsid w:val="00486C1E"/>
    <w:rsid w:val="004911C3"/>
    <w:rsid w:val="0049191B"/>
    <w:rsid w:val="00494DAA"/>
    <w:rsid w:val="00496CAB"/>
    <w:rsid w:val="004A0298"/>
    <w:rsid w:val="004B3501"/>
    <w:rsid w:val="004B4D18"/>
    <w:rsid w:val="004B50DF"/>
    <w:rsid w:val="004B7277"/>
    <w:rsid w:val="004C3AAC"/>
    <w:rsid w:val="004C4A86"/>
    <w:rsid w:val="004C7F68"/>
    <w:rsid w:val="004D61D3"/>
    <w:rsid w:val="004D7EBC"/>
    <w:rsid w:val="004E289B"/>
    <w:rsid w:val="00501654"/>
    <w:rsid w:val="005068D5"/>
    <w:rsid w:val="0053254A"/>
    <w:rsid w:val="00535611"/>
    <w:rsid w:val="00541E9A"/>
    <w:rsid w:val="00550111"/>
    <w:rsid w:val="005571F6"/>
    <w:rsid w:val="00564682"/>
    <w:rsid w:val="0058607D"/>
    <w:rsid w:val="0059104B"/>
    <w:rsid w:val="005A6D39"/>
    <w:rsid w:val="005B7373"/>
    <w:rsid w:val="005C0E98"/>
    <w:rsid w:val="005E590C"/>
    <w:rsid w:val="005F1D77"/>
    <w:rsid w:val="005F3DE8"/>
    <w:rsid w:val="006013C6"/>
    <w:rsid w:val="00616C52"/>
    <w:rsid w:val="00640654"/>
    <w:rsid w:val="00640A04"/>
    <w:rsid w:val="00642075"/>
    <w:rsid w:val="0065021B"/>
    <w:rsid w:val="006614CE"/>
    <w:rsid w:val="00661C39"/>
    <w:rsid w:val="00665BFE"/>
    <w:rsid w:val="00666AE1"/>
    <w:rsid w:val="00684C22"/>
    <w:rsid w:val="006933FF"/>
    <w:rsid w:val="006A55EF"/>
    <w:rsid w:val="006C1D2A"/>
    <w:rsid w:val="006C4FD9"/>
    <w:rsid w:val="006C53D9"/>
    <w:rsid w:val="006D773F"/>
    <w:rsid w:val="006E6265"/>
    <w:rsid w:val="006F5B46"/>
    <w:rsid w:val="00710B5E"/>
    <w:rsid w:val="007217DD"/>
    <w:rsid w:val="007331B6"/>
    <w:rsid w:val="00747A88"/>
    <w:rsid w:val="00756D81"/>
    <w:rsid w:val="00760FF7"/>
    <w:rsid w:val="007628F0"/>
    <w:rsid w:val="00762E9A"/>
    <w:rsid w:val="00767075"/>
    <w:rsid w:val="00767E05"/>
    <w:rsid w:val="00774E0B"/>
    <w:rsid w:val="007851D3"/>
    <w:rsid w:val="007851FD"/>
    <w:rsid w:val="007B1C47"/>
    <w:rsid w:val="007B71AD"/>
    <w:rsid w:val="007C5D70"/>
    <w:rsid w:val="007D03C2"/>
    <w:rsid w:val="007D56F2"/>
    <w:rsid w:val="007E4298"/>
    <w:rsid w:val="007F79E7"/>
    <w:rsid w:val="008028CB"/>
    <w:rsid w:val="008109C2"/>
    <w:rsid w:val="0082475E"/>
    <w:rsid w:val="008308C7"/>
    <w:rsid w:val="008443E4"/>
    <w:rsid w:val="00846FD6"/>
    <w:rsid w:val="008600E6"/>
    <w:rsid w:val="008641E7"/>
    <w:rsid w:val="00871A66"/>
    <w:rsid w:val="008811A1"/>
    <w:rsid w:val="00881464"/>
    <w:rsid w:val="00896C9E"/>
    <w:rsid w:val="008B3637"/>
    <w:rsid w:val="008B4CB6"/>
    <w:rsid w:val="008C2021"/>
    <w:rsid w:val="008D3354"/>
    <w:rsid w:val="008D372F"/>
    <w:rsid w:val="008E66E6"/>
    <w:rsid w:val="008F267D"/>
    <w:rsid w:val="008F6F68"/>
    <w:rsid w:val="009000F8"/>
    <w:rsid w:val="00901794"/>
    <w:rsid w:val="009037A5"/>
    <w:rsid w:val="009038C7"/>
    <w:rsid w:val="00907DAC"/>
    <w:rsid w:val="00916959"/>
    <w:rsid w:val="00923075"/>
    <w:rsid w:val="00941733"/>
    <w:rsid w:val="009470B8"/>
    <w:rsid w:val="00950803"/>
    <w:rsid w:val="009510BB"/>
    <w:rsid w:val="00973505"/>
    <w:rsid w:val="00973AE9"/>
    <w:rsid w:val="009742FB"/>
    <w:rsid w:val="00982E45"/>
    <w:rsid w:val="00990975"/>
    <w:rsid w:val="00994C18"/>
    <w:rsid w:val="009C605E"/>
    <w:rsid w:val="009D4AF8"/>
    <w:rsid w:val="009D7315"/>
    <w:rsid w:val="009E2FBA"/>
    <w:rsid w:val="009F524C"/>
    <w:rsid w:val="00A00C3D"/>
    <w:rsid w:val="00A05BC1"/>
    <w:rsid w:val="00A06535"/>
    <w:rsid w:val="00A1373E"/>
    <w:rsid w:val="00A141F8"/>
    <w:rsid w:val="00A1696E"/>
    <w:rsid w:val="00A2502A"/>
    <w:rsid w:val="00A31713"/>
    <w:rsid w:val="00A41606"/>
    <w:rsid w:val="00A504EC"/>
    <w:rsid w:val="00A51482"/>
    <w:rsid w:val="00A526B4"/>
    <w:rsid w:val="00A5405F"/>
    <w:rsid w:val="00A626B7"/>
    <w:rsid w:val="00AA11DF"/>
    <w:rsid w:val="00AA6EBE"/>
    <w:rsid w:val="00AB4ABB"/>
    <w:rsid w:val="00AB4D5A"/>
    <w:rsid w:val="00AB7CA7"/>
    <w:rsid w:val="00AC5368"/>
    <w:rsid w:val="00AE7002"/>
    <w:rsid w:val="00AF7C97"/>
    <w:rsid w:val="00B03842"/>
    <w:rsid w:val="00B10707"/>
    <w:rsid w:val="00B122ED"/>
    <w:rsid w:val="00B147D7"/>
    <w:rsid w:val="00B2206C"/>
    <w:rsid w:val="00B2781B"/>
    <w:rsid w:val="00B3033D"/>
    <w:rsid w:val="00B31A8A"/>
    <w:rsid w:val="00B455BE"/>
    <w:rsid w:val="00B536E9"/>
    <w:rsid w:val="00B53DE1"/>
    <w:rsid w:val="00B83D9D"/>
    <w:rsid w:val="00B91CE5"/>
    <w:rsid w:val="00BD43A6"/>
    <w:rsid w:val="00BD50C0"/>
    <w:rsid w:val="00BE7B26"/>
    <w:rsid w:val="00BF69DF"/>
    <w:rsid w:val="00C127A1"/>
    <w:rsid w:val="00C143D9"/>
    <w:rsid w:val="00C40BAA"/>
    <w:rsid w:val="00C424FA"/>
    <w:rsid w:val="00C61624"/>
    <w:rsid w:val="00C659C4"/>
    <w:rsid w:val="00C71712"/>
    <w:rsid w:val="00C80F5D"/>
    <w:rsid w:val="00C90964"/>
    <w:rsid w:val="00CA2626"/>
    <w:rsid w:val="00CB2F9E"/>
    <w:rsid w:val="00CD0A50"/>
    <w:rsid w:val="00CD26A8"/>
    <w:rsid w:val="00CD4018"/>
    <w:rsid w:val="00CE2396"/>
    <w:rsid w:val="00CF62E1"/>
    <w:rsid w:val="00D05C20"/>
    <w:rsid w:val="00D4007E"/>
    <w:rsid w:val="00D51FA3"/>
    <w:rsid w:val="00D60A2A"/>
    <w:rsid w:val="00D66BC0"/>
    <w:rsid w:val="00D71E48"/>
    <w:rsid w:val="00D7515F"/>
    <w:rsid w:val="00D755D4"/>
    <w:rsid w:val="00D83B04"/>
    <w:rsid w:val="00DB2FAB"/>
    <w:rsid w:val="00DC1E24"/>
    <w:rsid w:val="00DC40C8"/>
    <w:rsid w:val="00DD4AE5"/>
    <w:rsid w:val="00DD5B82"/>
    <w:rsid w:val="00DD78BD"/>
    <w:rsid w:val="00DE3E1B"/>
    <w:rsid w:val="00DF06A3"/>
    <w:rsid w:val="00DF3EA7"/>
    <w:rsid w:val="00E06889"/>
    <w:rsid w:val="00E07F3C"/>
    <w:rsid w:val="00E15563"/>
    <w:rsid w:val="00E57EC7"/>
    <w:rsid w:val="00E713C6"/>
    <w:rsid w:val="00E80436"/>
    <w:rsid w:val="00E87354"/>
    <w:rsid w:val="00EA7BD0"/>
    <w:rsid w:val="00EB4194"/>
    <w:rsid w:val="00EC57BF"/>
    <w:rsid w:val="00ED28CC"/>
    <w:rsid w:val="00ED33C5"/>
    <w:rsid w:val="00EE0BA4"/>
    <w:rsid w:val="00EE307C"/>
    <w:rsid w:val="00F11D99"/>
    <w:rsid w:val="00F31D24"/>
    <w:rsid w:val="00F336C8"/>
    <w:rsid w:val="00F37FBA"/>
    <w:rsid w:val="00F46A35"/>
    <w:rsid w:val="00F51D7E"/>
    <w:rsid w:val="00F76133"/>
    <w:rsid w:val="00F765E4"/>
    <w:rsid w:val="00F80BD9"/>
    <w:rsid w:val="00F9555C"/>
    <w:rsid w:val="00FC09FC"/>
    <w:rsid w:val="00FC7AC3"/>
    <w:rsid w:val="00FD3DA8"/>
    <w:rsid w:val="00FD47C5"/>
    <w:rsid w:val="00FE06F8"/>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5E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765E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765E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F765E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765E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765E4"/>
    <w:pPr>
      <w:ind w:left="1701" w:hanging="1701"/>
      <w:outlineLvl w:val="4"/>
    </w:pPr>
    <w:rPr>
      <w:sz w:val="22"/>
    </w:rPr>
  </w:style>
  <w:style w:type="paragraph" w:styleId="Heading6">
    <w:name w:val="heading 6"/>
    <w:aliases w:val="T1,Header 6"/>
    <w:basedOn w:val="H6"/>
    <w:next w:val="Normal"/>
    <w:link w:val="Heading6Char"/>
    <w:qFormat/>
    <w:rsid w:val="00F765E4"/>
    <w:pPr>
      <w:outlineLvl w:val="5"/>
    </w:pPr>
  </w:style>
  <w:style w:type="paragraph" w:styleId="Heading7">
    <w:name w:val="heading 7"/>
    <w:basedOn w:val="H6"/>
    <w:next w:val="Normal"/>
    <w:link w:val="Heading7Char"/>
    <w:qFormat/>
    <w:rsid w:val="00F765E4"/>
    <w:pPr>
      <w:outlineLvl w:val="6"/>
    </w:pPr>
  </w:style>
  <w:style w:type="paragraph" w:styleId="Heading8">
    <w:name w:val="heading 8"/>
    <w:basedOn w:val="Heading1"/>
    <w:next w:val="Normal"/>
    <w:link w:val="Heading8Char"/>
    <w:qFormat/>
    <w:rsid w:val="00F765E4"/>
    <w:pPr>
      <w:ind w:left="0" w:firstLine="0"/>
      <w:outlineLvl w:val="7"/>
    </w:pPr>
  </w:style>
  <w:style w:type="paragraph" w:styleId="Heading9">
    <w:name w:val="heading 9"/>
    <w:aliases w:val="Figure Heading,FH"/>
    <w:basedOn w:val="Heading8"/>
    <w:next w:val="Normal"/>
    <w:link w:val="Heading9Char"/>
    <w:qFormat/>
    <w:rsid w:val="00F765E4"/>
    <w:pPr>
      <w:outlineLvl w:val="8"/>
    </w:pPr>
  </w:style>
  <w:style w:type="character" w:default="1" w:styleId="DefaultParagraphFont">
    <w:name w:val="Default Paragraph Font"/>
    <w:semiHidden/>
    <w:rsid w:val="00F765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65E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765E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F765E4"/>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F765E4"/>
    <w:pPr>
      <w:jc w:val="right"/>
    </w:pPr>
  </w:style>
  <w:style w:type="paragraph" w:customStyle="1" w:styleId="TAL">
    <w:name w:val="TAL"/>
    <w:basedOn w:val="Normal"/>
    <w:link w:val="TALCar"/>
    <w:rsid w:val="00F765E4"/>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F765E4"/>
    <w:rPr>
      <w:b/>
    </w:rPr>
  </w:style>
  <w:style w:type="paragraph" w:customStyle="1" w:styleId="TAC">
    <w:name w:val="TAC"/>
    <w:basedOn w:val="TAL"/>
    <w:link w:val="TACChar"/>
    <w:rsid w:val="00F765E4"/>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F765E4"/>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F765E4"/>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F765E4"/>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F765E4"/>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F765E4"/>
    <w:pPr>
      <w:ind w:left="1418" w:hanging="1418"/>
    </w:pPr>
  </w:style>
  <w:style w:type="paragraph" w:styleId="TOC8">
    <w:name w:val="toc 8"/>
    <w:basedOn w:val="TOC1"/>
    <w:rsid w:val="00F765E4"/>
    <w:pPr>
      <w:spacing w:before="180"/>
      <w:ind w:left="2693" w:hanging="2693"/>
    </w:pPr>
    <w:rPr>
      <w:b/>
    </w:rPr>
  </w:style>
  <w:style w:type="paragraph" w:styleId="TOC1">
    <w:name w:val="toc 1"/>
    <w:rsid w:val="00F765E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F765E4"/>
    <w:pPr>
      <w:keepLines/>
      <w:tabs>
        <w:tab w:val="center" w:pos="4536"/>
        <w:tab w:val="right" w:pos="9072"/>
      </w:tabs>
    </w:pPr>
    <w:rPr>
      <w:noProof/>
    </w:rPr>
  </w:style>
  <w:style w:type="character" w:customStyle="1" w:styleId="ZGSM">
    <w:name w:val="ZGSM"/>
    <w:rsid w:val="00F765E4"/>
  </w:style>
  <w:style w:type="paragraph" w:customStyle="1" w:styleId="ZD">
    <w:name w:val="ZD"/>
    <w:rsid w:val="00F765E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F765E4"/>
    <w:pPr>
      <w:ind w:left="1701" w:hanging="1701"/>
    </w:pPr>
  </w:style>
  <w:style w:type="paragraph" w:styleId="TOC4">
    <w:name w:val="toc 4"/>
    <w:basedOn w:val="TOC3"/>
    <w:rsid w:val="00F765E4"/>
    <w:pPr>
      <w:ind w:left="1418" w:hanging="1418"/>
    </w:pPr>
  </w:style>
  <w:style w:type="paragraph" w:styleId="TOC3">
    <w:name w:val="toc 3"/>
    <w:basedOn w:val="TOC2"/>
    <w:rsid w:val="00F765E4"/>
    <w:pPr>
      <w:ind w:left="1134" w:hanging="1134"/>
    </w:pPr>
  </w:style>
  <w:style w:type="paragraph" w:styleId="TOC2">
    <w:name w:val="toc 2"/>
    <w:basedOn w:val="TOC1"/>
    <w:rsid w:val="00F765E4"/>
    <w:pPr>
      <w:keepNext w:val="0"/>
      <w:spacing w:before="0"/>
      <w:ind w:left="851" w:hanging="851"/>
    </w:pPr>
    <w:rPr>
      <w:sz w:val="20"/>
    </w:rPr>
  </w:style>
  <w:style w:type="paragraph" w:customStyle="1" w:styleId="TT">
    <w:name w:val="TT"/>
    <w:basedOn w:val="Heading1"/>
    <w:next w:val="Normal"/>
    <w:rsid w:val="00F765E4"/>
    <w:pPr>
      <w:outlineLvl w:val="9"/>
    </w:pPr>
  </w:style>
  <w:style w:type="paragraph" w:customStyle="1" w:styleId="NF">
    <w:name w:val="NF"/>
    <w:basedOn w:val="NO"/>
    <w:rsid w:val="00F765E4"/>
    <w:pPr>
      <w:keepNext/>
      <w:spacing w:after="0"/>
    </w:pPr>
    <w:rPr>
      <w:rFonts w:ascii="Arial" w:hAnsi="Arial"/>
      <w:sz w:val="18"/>
    </w:rPr>
  </w:style>
  <w:style w:type="paragraph" w:customStyle="1" w:styleId="NO">
    <w:name w:val="NO"/>
    <w:basedOn w:val="Normal"/>
    <w:link w:val="NOChar"/>
    <w:rsid w:val="00F765E4"/>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F765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F765E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F765E4"/>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F765E4"/>
    <w:pPr>
      <w:spacing w:after="0"/>
    </w:pPr>
  </w:style>
  <w:style w:type="paragraph" w:customStyle="1" w:styleId="NW">
    <w:name w:val="NW"/>
    <w:basedOn w:val="NO"/>
    <w:rsid w:val="00F765E4"/>
    <w:pPr>
      <w:spacing w:after="0"/>
    </w:pPr>
  </w:style>
  <w:style w:type="paragraph" w:customStyle="1" w:styleId="EW">
    <w:name w:val="EW"/>
    <w:basedOn w:val="EX"/>
    <w:rsid w:val="00F765E4"/>
    <w:pPr>
      <w:spacing w:after="0"/>
    </w:pPr>
  </w:style>
  <w:style w:type="paragraph" w:styleId="TOC6">
    <w:name w:val="toc 6"/>
    <w:basedOn w:val="TOC5"/>
    <w:next w:val="Normal"/>
    <w:rsid w:val="00F765E4"/>
    <w:pPr>
      <w:ind w:left="1985" w:hanging="1985"/>
    </w:pPr>
  </w:style>
  <w:style w:type="paragraph" w:styleId="TOC7">
    <w:name w:val="toc 7"/>
    <w:basedOn w:val="TOC6"/>
    <w:next w:val="Normal"/>
    <w:rsid w:val="00F765E4"/>
    <w:pPr>
      <w:ind w:left="2268" w:hanging="2268"/>
    </w:pPr>
  </w:style>
  <w:style w:type="paragraph" w:customStyle="1" w:styleId="EditorsNote">
    <w:name w:val="Editor's Note"/>
    <w:aliases w:val="EN"/>
    <w:basedOn w:val="NO"/>
    <w:link w:val="EditorsNoteChar"/>
    <w:rsid w:val="00F765E4"/>
    <w:rPr>
      <w:color w:val="FF0000"/>
    </w:rPr>
  </w:style>
  <w:style w:type="paragraph" w:customStyle="1" w:styleId="ZA">
    <w:name w:val="ZA"/>
    <w:rsid w:val="00F765E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F765E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F765E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F765E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F765E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F765E4"/>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GB"/>
    </w:rPr>
  </w:style>
  <w:style w:type="paragraph" w:customStyle="1" w:styleId="ZG">
    <w:name w:val="ZG"/>
    <w:rsid w:val="00F765E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F765E4"/>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F765E4"/>
  </w:style>
  <w:style w:type="paragraph" w:customStyle="1" w:styleId="B4">
    <w:name w:val="B4"/>
    <w:basedOn w:val="List4"/>
    <w:link w:val="B4Char"/>
    <w:rsid w:val="00F765E4"/>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F765E4"/>
  </w:style>
  <w:style w:type="paragraph" w:customStyle="1" w:styleId="ZTD">
    <w:name w:val="ZTD"/>
    <w:basedOn w:val="ZB"/>
    <w:rsid w:val="00F765E4"/>
    <w:pPr>
      <w:framePr w:hRule="auto" w:wrap="notBeside" w:y="852"/>
    </w:pPr>
    <w:rPr>
      <w:i w:val="0"/>
      <w:sz w:val="40"/>
    </w:rPr>
  </w:style>
  <w:style w:type="paragraph" w:customStyle="1" w:styleId="ZV">
    <w:name w:val="ZV"/>
    <w:basedOn w:val="ZU"/>
    <w:rsid w:val="00F765E4"/>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765E4"/>
    <w:pPr>
      <w:keepLines/>
      <w:spacing w:after="0"/>
    </w:pPr>
  </w:style>
  <w:style w:type="paragraph" w:styleId="Index2">
    <w:name w:val="index 2"/>
    <w:basedOn w:val="Index1"/>
    <w:rsid w:val="00F765E4"/>
    <w:pPr>
      <w:ind w:left="284"/>
    </w:pPr>
  </w:style>
  <w:style w:type="character" w:styleId="FootnoteReference">
    <w:name w:val="footnote reference"/>
    <w:basedOn w:val="DefaultParagraphFont"/>
    <w:rsid w:val="00F765E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765E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F765E4"/>
    <w:pPr>
      <w:ind w:left="851"/>
    </w:pPr>
  </w:style>
  <w:style w:type="paragraph" w:styleId="ListNumber">
    <w:name w:val="List Number"/>
    <w:basedOn w:val="List"/>
    <w:rsid w:val="00F765E4"/>
  </w:style>
  <w:style w:type="paragraph" w:styleId="List">
    <w:name w:val="List"/>
    <w:basedOn w:val="Normal"/>
    <w:link w:val="ListChar"/>
    <w:rsid w:val="00F765E4"/>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F765E4"/>
    <w:pPr>
      <w:ind w:left="851"/>
    </w:pPr>
  </w:style>
  <w:style w:type="paragraph" w:styleId="ListBullet">
    <w:name w:val="List Bullet"/>
    <w:basedOn w:val="List"/>
    <w:link w:val="ListBulletChar"/>
    <w:rsid w:val="00F765E4"/>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F765E4"/>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F765E4"/>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F765E4"/>
    <w:pPr>
      <w:ind w:left="1135"/>
    </w:pPr>
  </w:style>
  <w:style w:type="paragraph" w:styleId="List4">
    <w:name w:val="List 4"/>
    <w:basedOn w:val="List3"/>
    <w:rsid w:val="00F765E4"/>
    <w:pPr>
      <w:ind w:left="1418"/>
    </w:pPr>
  </w:style>
  <w:style w:type="paragraph" w:styleId="List5">
    <w:name w:val="List 5"/>
    <w:basedOn w:val="List4"/>
    <w:rsid w:val="00F765E4"/>
    <w:pPr>
      <w:ind w:left="1702"/>
    </w:pPr>
  </w:style>
  <w:style w:type="paragraph" w:styleId="ListBullet4">
    <w:name w:val="List Bullet 4"/>
    <w:basedOn w:val="ListBullet3"/>
    <w:rsid w:val="00F765E4"/>
    <w:pPr>
      <w:ind w:left="1418"/>
    </w:pPr>
  </w:style>
  <w:style w:type="paragraph" w:styleId="ListBullet5">
    <w:name w:val="List Bullet 5"/>
    <w:basedOn w:val="ListBullet4"/>
    <w:rsid w:val="00F765E4"/>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7451-ACF2-4B4E-AA7E-BA674170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46</Pages>
  <Words>22607</Words>
  <Characters>128864</Characters>
  <Application>Microsoft Office Word</Application>
  <DocSecurity>0</DocSecurity>
  <Lines>1073</Lines>
  <Paragraphs>302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151169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82</cp:revision>
  <dcterms:created xsi:type="dcterms:W3CDTF">2020-06-25T09:22:00Z</dcterms:created>
  <dcterms:modified xsi:type="dcterms:W3CDTF">2024-01-16T06:26:00Z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