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613AC" w14:textId="076545B3"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6F518F">
        <w:rPr>
          <w:lang w:eastAsia="zh-CN"/>
        </w:rPr>
        <w:t>7</w:t>
      </w:r>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r w:rsidR="006F518F">
        <w:rPr>
          <w:sz w:val="32"/>
        </w:rPr>
        <w:t>3</w:t>
      </w:r>
      <w:r w:rsidRPr="00630AB6">
        <w:rPr>
          <w:sz w:val="32"/>
        </w:rPr>
        <w:t>-</w:t>
      </w:r>
      <w:r w:rsidR="006F518F">
        <w:rPr>
          <w:sz w:val="32"/>
        </w:rPr>
        <w:t>12</w:t>
      </w:r>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1"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5BE16C7E"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r w:rsidR="006F518F">
        <w:rPr>
          <w:noProof/>
          <w:sz w:val="18"/>
        </w:rPr>
        <w:t>3</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14:paraId="1FEAD616" w14:textId="77777777" w:rsidR="00080512" w:rsidRPr="00630AB6" w:rsidRDefault="00080512" w:rsidP="0041307B">
      <w:pPr>
        <w:pStyle w:val="TT"/>
        <w:outlineLvl w:val="0"/>
      </w:pPr>
      <w:r w:rsidRPr="00630AB6">
        <w:br w:type="page"/>
      </w:r>
      <w:r w:rsidRPr="00630AB6">
        <w:lastRenderedPageBreak/>
        <w:t>Contents</w:t>
      </w:r>
    </w:p>
    <w:p w14:paraId="1A0A55B9" w14:textId="404B0B40" w:rsidR="003A2E9C" w:rsidRDefault="00EE1738">
      <w:pPr>
        <w:pStyle w:val="TOC1"/>
        <w:rPr>
          <w:rFonts w:asciiTheme="minorHAnsi" w:eastAsiaTheme="minorEastAsia" w:hAnsiTheme="minorHAnsi" w:cstheme="minorBidi"/>
          <w:noProof/>
          <w:kern w:val="2"/>
          <w:szCs w:val="22"/>
          <w:lang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003A2E9C">
        <w:rPr>
          <w:noProof/>
        </w:rPr>
        <w:t>Foreword</w:t>
      </w:r>
      <w:r w:rsidR="003A2E9C">
        <w:rPr>
          <w:noProof/>
        </w:rPr>
        <w:tab/>
      </w:r>
      <w:r w:rsidR="003A2E9C">
        <w:rPr>
          <w:noProof/>
        </w:rPr>
        <w:fldChar w:fldCharType="begin" w:fldLock="1"/>
      </w:r>
      <w:r w:rsidR="003A2E9C">
        <w:rPr>
          <w:noProof/>
        </w:rPr>
        <w:instrText xml:space="preserve"> PAGEREF _Toc153871693 \h </w:instrText>
      </w:r>
      <w:r w:rsidR="003A2E9C">
        <w:rPr>
          <w:noProof/>
        </w:rPr>
      </w:r>
      <w:r w:rsidR="003A2E9C">
        <w:rPr>
          <w:noProof/>
        </w:rPr>
        <w:fldChar w:fldCharType="separate"/>
      </w:r>
      <w:r w:rsidR="003A2E9C">
        <w:rPr>
          <w:noProof/>
        </w:rPr>
        <w:t>6</w:t>
      </w:r>
      <w:r w:rsidR="003A2E9C">
        <w:rPr>
          <w:noProof/>
        </w:rPr>
        <w:fldChar w:fldCharType="end"/>
      </w:r>
    </w:p>
    <w:p w14:paraId="198763A4" w14:textId="60129C80"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_Toc153871694 \h </w:instrText>
      </w:r>
      <w:r>
        <w:rPr>
          <w:noProof/>
        </w:rPr>
      </w:r>
      <w:r>
        <w:rPr>
          <w:noProof/>
        </w:rPr>
        <w:fldChar w:fldCharType="separate"/>
      </w:r>
      <w:r>
        <w:rPr>
          <w:noProof/>
        </w:rPr>
        <w:t>6</w:t>
      </w:r>
      <w:r>
        <w:rPr>
          <w:noProof/>
        </w:rPr>
        <w:fldChar w:fldCharType="end"/>
      </w:r>
    </w:p>
    <w:p w14:paraId="7A063E5A" w14:textId="0660D7F7"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_Toc153871695 \h </w:instrText>
      </w:r>
      <w:r>
        <w:rPr>
          <w:noProof/>
        </w:rPr>
      </w:r>
      <w:r>
        <w:rPr>
          <w:noProof/>
        </w:rPr>
        <w:fldChar w:fldCharType="separate"/>
      </w:r>
      <w:r>
        <w:rPr>
          <w:noProof/>
        </w:rPr>
        <w:t>6</w:t>
      </w:r>
      <w:r>
        <w:rPr>
          <w:noProof/>
        </w:rPr>
        <w:fldChar w:fldCharType="end"/>
      </w:r>
    </w:p>
    <w:p w14:paraId="5C92F03D" w14:textId="53DE9B43"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_Toc153871696 \h </w:instrText>
      </w:r>
      <w:r>
        <w:rPr>
          <w:noProof/>
        </w:rPr>
      </w:r>
      <w:r>
        <w:rPr>
          <w:noProof/>
        </w:rPr>
        <w:fldChar w:fldCharType="separate"/>
      </w:r>
      <w:r>
        <w:rPr>
          <w:noProof/>
        </w:rPr>
        <w:t>7</w:t>
      </w:r>
      <w:r>
        <w:rPr>
          <w:noProof/>
        </w:rPr>
        <w:fldChar w:fldCharType="end"/>
      </w:r>
    </w:p>
    <w:p w14:paraId="0C174395" w14:textId="66C38DDC"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_Toc153871697 \h </w:instrText>
      </w:r>
      <w:r>
        <w:rPr>
          <w:noProof/>
        </w:rPr>
      </w:r>
      <w:r>
        <w:rPr>
          <w:noProof/>
        </w:rPr>
        <w:fldChar w:fldCharType="separate"/>
      </w:r>
      <w:r>
        <w:rPr>
          <w:noProof/>
        </w:rPr>
        <w:t>7</w:t>
      </w:r>
      <w:r>
        <w:rPr>
          <w:noProof/>
        </w:rPr>
        <w:fldChar w:fldCharType="end"/>
      </w:r>
    </w:p>
    <w:p w14:paraId="7388626C" w14:textId="33889561"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_Toc153871698 \h </w:instrText>
      </w:r>
      <w:r>
        <w:rPr>
          <w:noProof/>
        </w:rPr>
      </w:r>
      <w:r>
        <w:rPr>
          <w:noProof/>
        </w:rPr>
        <w:fldChar w:fldCharType="separate"/>
      </w:r>
      <w:r>
        <w:rPr>
          <w:noProof/>
        </w:rPr>
        <w:t>7</w:t>
      </w:r>
      <w:r>
        <w:rPr>
          <w:noProof/>
        </w:rPr>
        <w:fldChar w:fldCharType="end"/>
      </w:r>
    </w:p>
    <w:p w14:paraId="5234CB62" w14:textId="7C01EE70"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_Toc153871699 \h </w:instrText>
      </w:r>
      <w:r>
        <w:rPr>
          <w:noProof/>
        </w:rPr>
      </w:r>
      <w:r>
        <w:rPr>
          <w:noProof/>
        </w:rPr>
        <w:fldChar w:fldCharType="separate"/>
      </w:r>
      <w:r>
        <w:rPr>
          <w:noProof/>
        </w:rPr>
        <w:t>7</w:t>
      </w:r>
      <w:r>
        <w:rPr>
          <w:noProof/>
        </w:rPr>
        <w:fldChar w:fldCharType="end"/>
      </w:r>
    </w:p>
    <w:p w14:paraId="4E6B5C12" w14:textId="4CD1CE15"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_Toc153871700 \h </w:instrText>
      </w:r>
      <w:r>
        <w:rPr>
          <w:noProof/>
        </w:rPr>
      </w:r>
      <w:r>
        <w:rPr>
          <w:noProof/>
        </w:rPr>
        <w:fldChar w:fldCharType="separate"/>
      </w:r>
      <w:r>
        <w:rPr>
          <w:noProof/>
        </w:rPr>
        <w:t>7</w:t>
      </w:r>
      <w:r>
        <w:rPr>
          <w:noProof/>
        </w:rPr>
        <w:fldChar w:fldCharType="end"/>
      </w:r>
    </w:p>
    <w:p w14:paraId="07B806D8" w14:textId="772E8021"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_Toc153871701 \h </w:instrText>
      </w:r>
      <w:r>
        <w:rPr>
          <w:noProof/>
        </w:rPr>
      </w:r>
      <w:r>
        <w:rPr>
          <w:noProof/>
        </w:rPr>
        <w:fldChar w:fldCharType="separate"/>
      </w:r>
      <w:r>
        <w:rPr>
          <w:noProof/>
        </w:rPr>
        <w:t>8</w:t>
      </w:r>
      <w:r>
        <w:rPr>
          <w:noProof/>
        </w:rPr>
        <w:fldChar w:fldCharType="end"/>
      </w:r>
    </w:p>
    <w:p w14:paraId="39EB39F3" w14:textId="1A4E7569"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_Toc153871702 \h </w:instrText>
      </w:r>
      <w:r>
        <w:rPr>
          <w:noProof/>
        </w:rPr>
      </w:r>
      <w:r>
        <w:rPr>
          <w:noProof/>
        </w:rPr>
        <w:fldChar w:fldCharType="separate"/>
      </w:r>
      <w:r>
        <w:rPr>
          <w:noProof/>
        </w:rPr>
        <w:t>8</w:t>
      </w:r>
      <w:r>
        <w:rPr>
          <w:noProof/>
        </w:rPr>
        <w:fldChar w:fldCharType="end"/>
      </w:r>
    </w:p>
    <w:p w14:paraId="101B02EF" w14:textId="105477EC"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_Toc153871703 \h </w:instrText>
      </w:r>
      <w:r>
        <w:rPr>
          <w:noProof/>
        </w:rPr>
      </w:r>
      <w:r>
        <w:rPr>
          <w:noProof/>
        </w:rPr>
        <w:fldChar w:fldCharType="separate"/>
      </w:r>
      <w:r>
        <w:rPr>
          <w:noProof/>
        </w:rPr>
        <w:t>8</w:t>
      </w:r>
      <w:r>
        <w:rPr>
          <w:noProof/>
        </w:rPr>
        <w:fldChar w:fldCharType="end"/>
      </w:r>
    </w:p>
    <w:p w14:paraId="774C54A0" w14:textId="76545F8C"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_Toc153871704 \h </w:instrText>
      </w:r>
      <w:r>
        <w:rPr>
          <w:noProof/>
        </w:rPr>
      </w:r>
      <w:r>
        <w:rPr>
          <w:noProof/>
        </w:rPr>
        <w:fldChar w:fldCharType="separate"/>
      </w:r>
      <w:r>
        <w:rPr>
          <w:noProof/>
        </w:rPr>
        <w:t>8</w:t>
      </w:r>
      <w:r>
        <w:rPr>
          <w:noProof/>
        </w:rPr>
        <w:fldChar w:fldCharType="end"/>
      </w:r>
    </w:p>
    <w:p w14:paraId="46577B1B" w14:textId="349C5989"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_Toc153871705 \h </w:instrText>
      </w:r>
      <w:r>
        <w:rPr>
          <w:noProof/>
        </w:rPr>
      </w:r>
      <w:r>
        <w:rPr>
          <w:noProof/>
        </w:rPr>
        <w:fldChar w:fldCharType="separate"/>
      </w:r>
      <w:r>
        <w:rPr>
          <w:noProof/>
        </w:rPr>
        <w:t>8</w:t>
      </w:r>
      <w:r>
        <w:rPr>
          <w:noProof/>
        </w:rPr>
        <w:fldChar w:fldCharType="end"/>
      </w:r>
    </w:p>
    <w:p w14:paraId="251A93C0" w14:textId="339C9021"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_Toc153871706 \h </w:instrText>
      </w:r>
      <w:r>
        <w:rPr>
          <w:noProof/>
        </w:rPr>
      </w:r>
      <w:r>
        <w:rPr>
          <w:noProof/>
        </w:rPr>
        <w:fldChar w:fldCharType="separate"/>
      </w:r>
      <w:r>
        <w:rPr>
          <w:noProof/>
        </w:rPr>
        <w:t>8</w:t>
      </w:r>
      <w:r>
        <w:rPr>
          <w:noProof/>
        </w:rPr>
        <w:fldChar w:fldCharType="end"/>
      </w:r>
    </w:p>
    <w:p w14:paraId="07A2F788" w14:textId="6C87772D"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_Toc153871707 \h </w:instrText>
      </w:r>
      <w:r>
        <w:rPr>
          <w:noProof/>
        </w:rPr>
      </w:r>
      <w:r>
        <w:rPr>
          <w:noProof/>
        </w:rPr>
        <w:fldChar w:fldCharType="separate"/>
      </w:r>
      <w:r>
        <w:rPr>
          <w:noProof/>
        </w:rPr>
        <w:t>9</w:t>
      </w:r>
      <w:r>
        <w:rPr>
          <w:noProof/>
        </w:rPr>
        <w:fldChar w:fldCharType="end"/>
      </w:r>
    </w:p>
    <w:p w14:paraId="11FEDA86" w14:textId="506DA8B2"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_Toc153871708 \h </w:instrText>
      </w:r>
      <w:r>
        <w:rPr>
          <w:noProof/>
        </w:rPr>
      </w:r>
      <w:r>
        <w:rPr>
          <w:noProof/>
        </w:rPr>
        <w:fldChar w:fldCharType="separate"/>
      </w:r>
      <w:r>
        <w:rPr>
          <w:noProof/>
        </w:rPr>
        <w:t>9</w:t>
      </w:r>
      <w:r>
        <w:rPr>
          <w:noProof/>
        </w:rPr>
        <w:fldChar w:fldCharType="end"/>
      </w:r>
    </w:p>
    <w:p w14:paraId="79121068" w14:textId="7CA6605F"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registration procedure</w:t>
      </w:r>
      <w:r>
        <w:rPr>
          <w:noProof/>
        </w:rPr>
        <w:tab/>
      </w:r>
      <w:r>
        <w:rPr>
          <w:noProof/>
        </w:rPr>
        <w:fldChar w:fldCharType="begin" w:fldLock="1"/>
      </w:r>
      <w:r>
        <w:rPr>
          <w:noProof/>
        </w:rPr>
        <w:instrText xml:space="preserve"> PAGEREF _Toc153871709 \h </w:instrText>
      </w:r>
      <w:r>
        <w:rPr>
          <w:noProof/>
        </w:rPr>
      </w:r>
      <w:r>
        <w:rPr>
          <w:noProof/>
        </w:rPr>
        <w:fldChar w:fldCharType="separate"/>
      </w:r>
      <w:r>
        <w:rPr>
          <w:noProof/>
        </w:rPr>
        <w:t>9</w:t>
      </w:r>
      <w:r>
        <w:rPr>
          <w:noProof/>
        </w:rPr>
        <w:fldChar w:fldCharType="end"/>
      </w:r>
    </w:p>
    <w:p w14:paraId="450C5BCB" w14:textId="45461E59"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_Toc153871710 \h </w:instrText>
      </w:r>
      <w:r>
        <w:rPr>
          <w:noProof/>
        </w:rPr>
      </w:r>
      <w:r>
        <w:rPr>
          <w:noProof/>
        </w:rPr>
        <w:fldChar w:fldCharType="separate"/>
      </w:r>
      <w:r>
        <w:rPr>
          <w:noProof/>
        </w:rPr>
        <w:t>10</w:t>
      </w:r>
      <w:r>
        <w:rPr>
          <w:noProof/>
        </w:rPr>
        <w:fldChar w:fldCharType="end"/>
      </w:r>
    </w:p>
    <w:p w14:paraId="062A57E3" w14:textId="1BD5ABA3"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542ED8">
        <w:rPr>
          <w:rFonts w:cs="Arial"/>
          <w:noProof/>
          <w:lang w:eastAsia="zh-CN"/>
        </w:rPr>
        <w:t>UE configuration update procedure</w:t>
      </w:r>
      <w:r>
        <w:rPr>
          <w:noProof/>
        </w:rPr>
        <w:tab/>
      </w:r>
      <w:r>
        <w:rPr>
          <w:noProof/>
        </w:rPr>
        <w:fldChar w:fldCharType="begin" w:fldLock="1"/>
      </w:r>
      <w:r>
        <w:rPr>
          <w:noProof/>
        </w:rPr>
        <w:instrText xml:space="preserve"> PAGEREF _Toc153871711 \h </w:instrText>
      </w:r>
      <w:r>
        <w:rPr>
          <w:noProof/>
        </w:rPr>
      </w:r>
      <w:r>
        <w:rPr>
          <w:noProof/>
        </w:rPr>
        <w:fldChar w:fldCharType="separate"/>
      </w:r>
      <w:r>
        <w:rPr>
          <w:noProof/>
        </w:rPr>
        <w:t>10</w:t>
      </w:r>
      <w:r>
        <w:rPr>
          <w:noProof/>
        </w:rPr>
        <w:fldChar w:fldCharType="end"/>
      </w:r>
    </w:p>
    <w:p w14:paraId="217A4A7A" w14:textId="282DD1FA"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_Toc153871712 \h </w:instrText>
      </w:r>
      <w:r>
        <w:rPr>
          <w:noProof/>
        </w:rPr>
      </w:r>
      <w:r>
        <w:rPr>
          <w:noProof/>
        </w:rPr>
        <w:fldChar w:fldCharType="separate"/>
      </w:r>
      <w:r>
        <w:rPr>
          <w:noProof/>
        </w:rPr>
        <w:t>11</w:t>
      </w:r>
      <w:r>
        <w:rPr>
          <w:noProof/>
        </w:rPr>
        <w:fldChar w:fldCharType="end"/>
      </w:r>
    </w:p>
    <w:p w14:paraId="6B87E7D6" w14:textId="08A07496"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_Toc153871713 \h </w:instrText>
      </w:r>
      <w:r>
        <w:rPr>
          <w:noProof/>
        </w:rPr>
      </w:r>
      <w:r>
        <w:rPr>
          <w:noProof/>
        </w:rPr>
        <w:fldChar w:fldCharType="separate"/>
      </w:r>
      <w:r>
        <w:rPr>
          <w:noProof/>
        </w:rPr>
        <w:t>11</w:t>
      </w:r>
      <w:r>
        <w:rPr>
          <w:noProof/>
        </w:rPr>
        <w:fldChar w:fldCharType="end"/>
      </w:r>
    </w:p>
    <w:p w14:paraId="57D5DB73" w14:textId="6901C9E4"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_Toc153871714 \h </w:instrText>
      </w:r>
      <w:r>
        <w:rPr>
          <w:noProof/>
        </w:rPr>
      </w:r>
      <w:r>
        <w:rPr>
          <w:noProof/>
        </w:rPr>
        <w:fldChar w:fldCharType="separate"/>
      </w:r>
      <w:r>
        <w:rPr>
          <w:noProof/>
        </w:rPr>
        <w:t>11</w:t>
      </w:r>
      <w:r>
        <w:rPr>
          <w:noProof/>
        </w:rPr>
        <w:fldChar w:fldCharType="end"/>
      </w:r>
    </w:p>
    <w:p w14:paraId="4250BB65" w14:textId="2C583494"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_Toc153871715 \h </w:instrText>
      </w:r>
      <w:r>
        <w:rPr>
          <w:noProof/>
        </w:rPr>
      </w:r>
      <w:r>
        <w:rPr>
          <w:noProof/>
        </w:rPr>
        <w:fldChar w:fldCharType="separate"/>
      </w:r>
      <w:r>
        <w:rPr>
          <w:noProof/>
        </w:rPr>
        <w:t>11</w:t>
      </w:r>
      <w:r>
        <w:rPr>
          <w:noProof/>
        </w:rPr>
        <w:fldChar w:fldCharType="end"/>
      </w:r>
    </w:p>
    <w:p w14:paraId="2E31EBC2" w14:textId="3FFF2AB3"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_Toc153871716 \h </w:instrText>
      </w:r>
      <w:r>
        <w:rPr>
          <w:noProof/>
        </w:rPr>
      </w:r>
      <w:r>
        <w:rPr>
          <w:noProof/>
        </w:rPr>
        <w:fldChar w:fldCharType="separate"/>
      </w:r>
      <w:r>
        <w:rPr>
          <w:noProof/>
        </w:rPr>
        <w:t>12</w:t>
      </w:r>
      <w:r>
        <w:rPr>
          <w:noProof/>
        </w:rPr>
        <w:fldChar w:fldCharType="end"/>
      </w:r>
    </w:p>
    <w:p w14:paraId="4C2E31B1" w14:textId="74FCFCD6"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_Toc153871717 \h </w:instrText>
      </w:r>
      <w:r>
        <w:rPr>
          <w:noProof/>
        </w:rPr>
      </w:r>
      <w:r>
        <w:rPr>
          <w:noProof/>
        </w:rPr>
        <w:fldChar w:fldCharType="separate"/>
      </w:r>
      <w:r>
        <w:rPr>
          <w:noProof/>
        </w:rPr>
        <w:t>12</w:t>
      </w:r>
      <w:r>
        <w:rPr>
          <w:noProof/>
        </w:rPr>
        <w:fldChar w:fldCharType="end"/>
      </w:r>
    </w:p>
    <w:p w14:paraId="23352054" w14:textId="4C2A08D8"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_Toc153871718 \h </w:instrText>
      </w:r>
      <w:r>
        <w:rPr>
          <w:noProof/>
        </w:rPr>
      </w:r>
      <w:r>
        <w:rPr>
          <w:noProof/>
        </w:rPr>
        <w:fldChar w:fldCharType="separate"/>
      </w:r>
      <w:r>
        <w:rPr>
          <w:noProof/>
        </w:rPr>
        <w:t>12</w:t>
      </w:r>
      <w:r>
        <w:rPr>
          <w:noProof/>
        </w:rPr>
        <w:fldChar w:fldCharType="end"/>
      </w:r>
    </w:p>
    <w:p w14:paraId="482605DD" w14:textId="17DD0D0E"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_Toc153871719 \h </w:instrText>
      </w:r>
      <w:r>
        <w:rPr>
          <w:noProof/>
        </w:rPr>
      </w:r>
      <w:r>
        <w:rPr>
          <w:noProof/>
        </w:rPr>
        <w:fldChar w:fldCharType="separate"/>
      </w:r>
      <w:r>
        <w:rPr>
          <w:noProof/>
        </w:rPr>
        <w:t>12</w:t>
      </w:r>
      <w:r>
        <w:rPr>
          <w:noProof/>
        </w:rPr>
        <w:fldChar w:fldCharType="end"/>
      </w:r>
    </w:p>
    <w:p w14:paraId="75BBD6D5" w14:textId="6467A393"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_Toc153871720 \h </w:instrText>
      </w:r>
      <w:r>
        <w:rPr>
          <w:noProof/>
        </w:rPr>
      </w:r>
      <w:r>
        <w:rPr>
          <w:noProof/>
        </w:rPr>
        <w:fldChar w:fldCharType="separate"/>
      </w:r>
      <w:r>
        <w:rPr>
          <w:noProof/>
        </w:rPr>
        <w:t>13</w:t>
      </w:r>
      <w:r>
        <w:rPr>
          <w:noProof/>
        </w:rPr>
        <w:fldChar w:fldCharType="end"/>
      </w:r>
    </w:p>
    <w:p w14:paraId="422DAAA1" w14:textId="621D71B5"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_Toc153871721 \h </w:instrText>
      </w:r>
      <w:r>
        <w:rPr>
          <w:noProof/>
        </w:rPr>
      </w:r>
      <w:r>
        <w:rPr>
          <w:noProof/>
        </w:rPr>
        <w:fldChar w:fldCharType="separate"/>
      </w:r>
      <w:r>
        <w:rPr>
          <w:noProof/>
        </w:rPr>
        <w:t>13</w:t>
      </w:r>
      <w:r>
        <w:rPr>
          <w:noProof/>
        </w:rPr>
        <w:fldChar w:fldCharType="end"/>
      </w:r>
    </w:p>
    <w:p w14:paraId="6CF7C910" w14:textId="7899BB68"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_Toc153871722 \h </w:instrText>
      </w:r>
      <w:r>
        <w:rPr>
          <w:noProof/>
        </w:rPr>
      </w:r>
      <w:r>
        <w:rPr>
          <w:noProof/>
        </w:rPr>
        <w:fldChar w:fldCharType="separate"/>
      </w:r>
      <w:r>
        <w:rPr>
          <w:noProof/>
        </w:rPr>
        <w:t>13</w:t>
      </w:r>
      <w:r>
        <w:rPr>
          <w:noProof/>
        </w:rPr>
        <w:fldChar w:fldCharType="end"/>
      </w:r>
    </w:p>
    <w:p w14:paraId="78E95E33" w14:textId="6A57777D"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_Toc153871723 \h </w:instrText>
      </w:r>
      <w:r>
        <w:rPr>
          <w:noProof/>
        </w:rPr>
      </w:r>
      <w:r>
        <w:rPr>
          <w:noProof/>
        </w:rPr>
        <w:fldChar w:fldCharType="separate"/>
      </w:r>
      <w:r>
        <w:rPr>
          <w:noProof/>
        </w:rPr>
        <w:t>13</w:t>
      </w:r>
      <w:r>
        <w:rPr>
          <w:noProof/>
        </w:rPr>
        <w:fldChar w:fldCharType="end"/>
      </w:r>
    </w:p>
    <w:p w14:paraId="2BCFC03E" w14:textId="63BF2090"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_Toc153871724 \h </w:instrText>
      </w:r>
      <w:r>
        <w:rPr>
          <w:noProof/>
        </w:rPr>
      </w:r>
      <w:r>
        <w:rPr>
          <w:noProof/>
        </w:rPr>
        <w:fldChar w:fldCharType="separate"/>
      </w:r>
      <w:r>
        <w:rPr>
          <w:noProof/>
        </w:rPr>
        <w:t>14</w:t>
      </w:r>
      <w:r>
        <w:rPr>
          <w:noProof/>
        </w:rPr>
        <w:fldChar w:fldCharType="end"/>
      </w:r>
    </w:p>
    <w:p w14:paraId="5C0ECBC9" w14:textId="1C9E3ADB"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_Toc153871725 \h </w:instrText>
      </w:r>
      <w:r>
        <w:rPr>
          <w:noProof/>
        </w:rPr>
      </w:r>
      <w:r>
        <w:rPr>
          <w:noProof/>
        </w:rPr>
        <w:fldChar w:fldCharType="separate"/>
      </w:r>
      <w:r>
        <w:rPr>
          <w:noProof/>
        </w:rPr>
        <w:t>14</w:t>
      </w:r>
      <w:r>
        <w:rPr>
          <w:noProof/>
        </w:rPr>
        <w:fldChar w:fldCharType="end"/>
      </w:r>
    </w:p>
    <w:p w14:paraId="3EACBFE0" w14:textId="2A595014"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_Toc153871726 \h </w:instrText>
      </w:r>
      <w:r>
        <w:rPr>
          <w:noProof/>
        </w:rPr>
      </w:r>
      <w:r>
        <w:rPr>
          <w:noProof/>
        </w:rPr>
        <w:fldChar w:fldCharType="separate"/>
      </w:r>
      <w:r>
        <w:rPr>
          <w:noProof/>
        </w:rPr>
        <w:t>14</w:t>
      </w:r>
      <w:r>
        <w:rPr>
          <w:noProof/>
        </w:rPr>
        <w:fldChar w:fldCharType="end"/>
      </w:r>
    </w:p>
    <w:p w14:paraId="0449D6C3" w14:textId="4BCD6513"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_Toc153871727 \h </w:instrText>
      </w:r>
      <w:r>
        <w:rPr>
          <w:noProof/>
        </w:rPr>
      </w:r>
      <w:r>
        <w:rPr>
          <w:noProof/>
        </w:rPr>
        <w:fldChar w:fldCharType="separate"/>
      </w:r>
      <w:r>
        <w:rPr>
          <w:noProof/>
        </w:rPr>
        <w:t>14</w:t>
      </w:r>
      <w:r>
        <w:rPr>
          <w:noProof/>
        </w:rPr>
        <w:fldChar w:fldCharType="end"/>
      </w:r>
    </w:p>
    <w:p w14:paraId="1FC096E9" w14:textId="2FBE9516"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_Toc153871728 \h </w:instrText>
      </w:r>
      <w:r>
        <w:rPr>
          <w:noProof/>
        </w:rPr>
      </w:r>
      <w:r>
        <w:rPr>
          <w:noProof/>
        </w:rPr>
        <w:fldChar w:fldCharType="separate"/>
      </w:r>
      <w:r>
        <w:rPr>
          <w:noProof/>
        </w:rPr>
        <w:t>14</w:t>
      </w:r>
      <w:r>
        <w:rPr>
          <w:noProof/>
        </w:rPr>
        <w:fldChar w:fldCharType="end"/>
      </w:r>
    </w:p>
    <w:p w14:paraId="3A6A3898" w14:textId="069B8839"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_Toc153871729 \h </w:instrText>
      </w:r>
      <w:r>
        <w:rPr>
          <w:noProof/>
        </w:rPr>
      </w:r>
      <w:r>
        <w:rPr>
          <w:noProof/>
        </w:rPr>
        <w:fldChar w:fldCharType="separate"/>
      </w:r>
      <w:r>
        <w:rPr>
          <w:noProof/>
        </w:rPr>
        <w:t>15</w:t>
      </w:r>
      <w:r>
        <w:rPr>
          <w:noProof/>
        </w:rPr>
        <w:fldChar w:fldCharType="end"/>
      </w:r>
    </w:p>
    <w:p w14:paraId="1809F1CB" w14:textId="1C92F748"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_Toc153871730 \h </w:instrText>
      </w:r>
      <w:r>
        <w:rPr>
          <w:noProof/>
        </w:rPr>
      </w:r>
      <w:r>
        <w:rPr>
          <w:noProof/>
        </w:rPr>
        <w:fldChar w:fldCharType="separate"/>
      </w:r>
      <w:r>
        <w:rPr>
          <w:noProof/>
        </w:rPr>
        <w:t>15</w:t>
      </w:r>
      <w:r>
        <w:rPr>
          <w:noProof/>
        </w:rPr>
        <w:fldChar w:fldCharType="end"/>
      </w:r>
    </w:p>
    <w:p w14:paraId="508DB2AA" w14:textId="751BAF85"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_Toc153871731 \h </w:instrText>
      </w:r>
      <w:r>
        <w:rPr>
          <w:noProof/>
        </w:rPr>
      </w:r>
      <w:r>
        <w:rPr>
          <w:noProof/>
        </w:rPr>
        <w:fldChar w:fldCharType="separate"/>
      </w:r>
      <w:r>
        <w:rPr>
          <w:noProof/>
        </w:rPr>
        <w:t>15</w:t>
      </w:r>
      <w:r>
        <w:rPr>
          <w:noProof/>
        </w:rPr>
        <w:fldChar w:fldCharType="end"/>
      </w:r>
    </w:p>
    <w:p w14:paraId="670C0D41" w14:textId="28868963"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_Toc153871732 \h </w:instrText>
      </w:r>
      <w:r>
        <w:rPr>
          <w:noProof/>
        </w:rPr>
      </w:r>
      <w:r>
        <w:rPr>
          <w:noProof/>
        </w:rPr>
        <w:fldChar w:fldCharType="separate"/>
      </w:r>
      <w:r>
        <w:rPr>
          <w:noProof/>
        </w:rPr>
        <w:t>15</w:t>
      </w:r>
      <w:r>
        <w:rPr>
          <w:noProof/>
        </w:rPr>
        <w:fldChar w:fldCharType="end"/>
      </w:r>
    </w:p>
    <w:p w14:paraId="54656D39" w14:textId="28FF66AB"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_Toc153871733 \h </w:instrText>
      </w:r>
      <w:r>
        <w:rPr>
          <w:noProof/>
        </w:rPr>
      </w:r>
      <w:r>
        <w:rPr>
          <w:noProof/>
        </w:rPr>
        <w:fldChar w:fldCharType="separate"/>
      </w:r>
      <w:r>
        <w:rPr>
          <w:noProof/>
        </w:rPr>
        <w:t>15</w:t>
      </w:r>
      <w:r>
        <w:rPr>
          <w:noProof/>
        </w:rPr>
        <w:fldChar w:fldCharType="end"/>
      </w:r>
    </w:p>
    <w:p w14:paraId="521C1227" w14:textId="1D8D6C47"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_Toc153871734 \h </w:instrText>
      </w:r>
      <w:r>
        <w:rPr>
          <w:noProof/>
        </w:rPr>
      </w:r>
      <w:r>
        <w:rPr>
          <w:noProof/>
        </w:rPr>
        <w:fldChar w:fldCharType="separate"/>
      </w:r>
      <w:r>
        <w:rPr>
          <w:noProof/>
        </w:rPr>
        <w:t>15</w:t>
      </w:r>
      <w:r>
        <w:rPr>
          <w:noProof/>
        </w:rPr>
        <w:fldChar w:fldCharType="end"/>
      </w:r>
    </w:p>
    <w:p w14:paraId="19F131F8" w14:textId="1A9B20A2"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_Toc153871735 \h </w:instrText>
      </w:r>
      <w:r>
        <w:rPr>
          <w:noProof/>
        </w:rPr>
      </w:r>
      <w:r>
        <w:rPr>
          <w:noProof/>
        </w:rPr>
        <w:fldChar w:fldCharType="separate"/>
      </w:r>
      <w:r>
        <w:rPr>
          <w:noProof/>
        </w:rPr>
        <w:t>15</w:t>
      </w:r>
      <w:r>
        <w:rPr>
          <w:noProof/>
        </w:rPr>
        <w:fldChar w:fldCharType="end"/>
      </w:r>
    </w:p>
    <w:p w14:paraId="5516BBBA" w14:textId="7C8BDAFE"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_Toc153871736 \h </w:instrText>
      </w:r>
      <w:r>
        <w:rPr>
          <w:noProof/>
        </w:rPr>
      </w:r>
      <w:r>
        <w:rPr>
          <w:noProof/>
        </w:rPr>
        <w:fldChar w:fldCharType="separate"/>
      </w:r>
      <w:r>
        <w:rPr>
          <w:noProof/>
        </w:rPr>
        <w:t>15</w:t>
      </w:r>
      <w:r>
        <w:rPr>
          <w:noProof/>
        </w:rPr>
        <w:fldChar w:fldCharType="end"/>
      </w:r>
    </w:p>
    <w:p w14:paraId="642CB718" w14:textId="3CE7B224"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Network Slice Information Document</w:t>
      </w:r>
      <w:r>
        <w:rPr>
          <w:noProof/>
        </w:rPr>
        <w:tab/>
      </w:r>
      <w:r>
        <w:rPr>
          <w:noProof/>
        </w:rPr>
        <w:fldChar w:fldCharType="begin" w:fldLock="1"/>
      </w:r>
      <w:r>
        <w:rPr>
          <w:noProof/>
        </w:rPr>
        <w:instrText xml:space="preserve"> PAGEREF _Toc153871737 \h </w:instrText>
      </w:r>
      <w:r>
        <w:rPr>
          <w:noProof/>
        </w:rPr>
      </w:r>
      <w:r>
        <w:rPr>
          <w:noProof/>
        </w:rPr>
        <w:fldChar w:fldCharType="separate"/>
      </w:r>
      <w:r>
        <w:rPr>
          <w:noProof/>
        </w:rPr>
        <w:t>16</w:t>
      </w:r>
      <w:r>
        <w:rPr>
          <w:noProof/>
        </w:rPr>
        <w:fldChar w:fldCharType="end"/>
      </w:r>
    </w:p>
    <w:p w14:paraId="2278FC78" w14:textId="5A45F80A"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_Toc153871738 \h </w:instrText>
      </w:r>
      <w:r>
        <w:rPr>
          <w:noProof/>
        </w:rPr>
      </w:r>
      <w:r>
        <w:rPr>
          <w:noProof/>
        </w:rPr>
        <w:fldChar w:fldCharType="separate"/>
      </w:r>
      <w:r>
        <w:rPr>
          <w:noProof/>
        </w:rPr>
        <w:t>16</w:t>
      </w:r>
      <w:r>
        <w:rPr>
          <w:noProof/>
        </w:rPr>
        <w:fldChar w:fldCharType="end"/>
      </w:r>
    </w:p>
    <w:p w14:paraId="167A5EE3" w14:textId="2378DF1D"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_Toc153871739 \h </w:instrText>
      </w:r>
      <w:r>
        <w:rPr>
          <w:noProof/>
        </w:rPr>
      </w:r>
      <w:r>
        <w:rPr>
          <w:noProof/>
        </w:rPr>
        <w:fldChar w:fldCharType="separate"/>
      </w:r>
      <w:r>
        <w:rPr>
          <w:noProof/>
        </w:rPr>
        <w:t>16</w:t>
      </w:r>
      <w:r>
        <w:rPr>
          <w:noProof/>
        </w:rPr>
        <w:fldChar w:fldCharType="end"/>
      </w:r>
    </w:p>
    <w:p w14:paraId="6F96F564" w14:textId="79B8B28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_Toc153871740 \h </w:instrText>
      </w:r>
      <w:r>
        <w:rPr>
          <w:noProof/>
        </w:rPr>
      </w:r>
      <w:r>
        <w:rPr>
          <w:noProof/>
        </w:rPr>
        <w:fldChar w:fldCharType="separate"/>
      </w:r>
      <w:r>
        <w:rPr>
          <w:noProof/>
        </w:rPr>
        <w:t>16</w:t>
      </w:r>
      <w:r>
        <w:rPr>
          <w:noProof/>
        </w:rPr>
        <w:fldChar w:fldCharType="end"/>
      </w:r>
    </w:p>
    <w:p w14:paraId="0D50EFBF" w14:textId="36766C46"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_Toc153871741 \h </w:instrText>
      </w:r>
      <w:r>
        <w:rPr>
          <w:noProof/>
        </w:rPr>
      </w:r>
      <w:r>
        <w:rPr>
          <w:noProof/>
        </w:rPr>
        <w:fldChar w:fldCharType="separate"/>
      </w:r>
      <w:r>
        <w:rPr>
          <w:noProof/>
        </w:rPr>
        <w:t>16</w:t>
      </w:r>
      <w:r>
        <w:rPr>
          <w:noProof/>
        </w:rPr>
        <w:fldChar w:fldCharType="end"/>
      </w:r>
    </w:p>
    <w:p w14:paraId="750A33F2" w14:textId="5ECE38A5"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_Toc153871742 \h </w:instrText>
      </w:r>
      <w:r>
        <w:rPr>
          <w:noProof/>
        </w:rPr>
      </w:r>
      <w:r>
        <w:rPr>
          <w:noProof/>
        </w:rPr>
        <w:fldChar w:fldCharType="separate"/>
      </w:r>
      <w:r>
        <w:rPr>
          <w:noProof/>
        </w:rPr>
        <w:t>17</w:t>
      </w:r>
      <w:r>
        <w:rPr>
          <w:noProof/>
        </w:rPr>
        <w:fldChar w:fldCharType="end"/>
      </w:r>
    </w:p>
    <w:p w14:paraId="2377C8A5" w14:textId="4A0EB7D3"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_Toc153871743 \h </w:instrText>
      </w:r>
      <w:r>
        <w:rPr>
          <w:noProof/>
        </w:rPr>
      </w:r>
      <w:r>
        <w:rPr>
          <w:noProof/>
        </w:rPr>
        <w:fldChar w:fldCharType="separate"/>
      </w:r>
      <w:r>
        <w:rPr>
          <w:noProof/>
        </w:rPr>
        <w:t>18</w:t>
      </w:r>
      <w:r>
        <w:rPr>
          <w:noProof/>
        </w:rPr>
        <w:fldChar w:fldCharType="end"/>
      </w:r>
    </w:p>
    <w:p w14:paraId="455933FD" w14:textId="02B8D2AC"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_Toc153871744 \h </w:instrText>
      </w:r>
      <w:r>
        <w:rPr>
          <w:noProof/>
        </w:rPr>
      </w:r>
      <w:r>
        <w:rPr>
          <w:noProof/>
        </w:rPr>
        <w:fldChar w:fldCharType="separate"/>
      </w:r>
      <w:r>
        <w:rPr>
          <w:noProof/>
        </w:rPr>
        <w:t>18</w:t>
      </w:r>
      <w:r>
        <w:rPr>
          <w:noProof/>
        </w:rPr>
        <w:fldChar w:fldCharType="end"/>
      </w:r>
    </w:p>
    <w:p w14:paraId="0A2C46C8" w14:textId="1C64C595"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_Toc153871745 \h </w:instrText>
      </w:r>
      <w:r>
        <w:rPr>
          <w:noProof/>
        </w:rPr>
      </w:r>
      <w:r>
        <w:rPr>
          <w:noProof/>
        </w:rPr>
        <w:fldChar w:fldCharType="separate"/>
      </w:r>
      <w:r>
        <w:rPr>
          <w:noProof/>
        </w:rPr>
        <w:t>18</w:t>
      </w:r>
      <w:r>
        <w:rPr>
          <w:noProof/>
        </w:rPr>
        <w:fldChar w:fldCharType="end"/>
      </w:r>
    </w:p>
    <w:p w14:paraId="5FA42046" w14:textId="1E5223AC"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_Toc153871746 \h </w:instrText>
      </w:r>
      <w:r>
        <w:rPr>
          <w:noProof/>
        </w:rPr>
      </w:r>
      <w:r>
        <w:rPr>
          <w:noProof/>
        </w:rPr>
        <w:fldChar w:fldCharType="separate"/>
      </w:r>
      <w:r>
        <w:rPr>
          <w:noProof/>
        </w:rPr>
        <w:t>18</w:t>
      </w:r>
      <w:r>
        <w:rPr>
          <w:noProof/>
        </w:rPr>
        <w:fldChar w:fldCharType="end"/>
      </w:r>
    </w:p>
    <w:p w14:paraId="3677116B" w14:textId="01332D74"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sidRPr="00542ED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Structured data types</w:t>
      </w:r>
      <w:r>
        <w:rPr>
          <w:noProof/>
        </w:rPr>
        <w:tab/>
      </w:r>
      <w:r>
        <w:rPr>
          <w:noProof/>
        </w:rPr>
        <w:fldChar w:fldCharType="begin" w:fldLock="1"/>
      </w:r>
      <w:r>
        <w:rPr>
          <w:noProof/>
        </w:rPr>
        <w:instrText xml:space="preserve"> PAGEREF _Toc153871747 \h </w:instrText>
      </w:r>
      <w:r>
        <w:rPr>
          <w:noProof/>
        </w:rPr>
      </w:r>
      <w:r>
        <w:rPr>
          <w:noProof/>
        </w:rPr>
        <w:fldChar w:fldCharType="separate"/>
      </w:r>
      <w:r>
        <w:rPr>
          <w:noProof/>
        </w:rPr>
        <w:t>19</w:t>
      </w:r>
      <w:r>
        <w:rPr>
          <w:noProof/>
        </w:rPr>
        <w:fldChar w:fldCharType="end"/>
      </w:r>
    </w:p>
    <w:p w14:paraId="10E4169B" w14:textId="04250A7E"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_Toc153871748 \h </w:instrText>
      </w:r>
      <w:r>
        <w:rPr>
          <w:noProof/>
        </w:rPr>
      </w:r>
      <w:r>
        <w:rPr>
          <w:noProof/>
        </w:rPr>
        <w:fldChar w:fldCharType="separate"/>
      </w:r>
      <w:r>
        <w:rPr>
          <w:noProof/>
        </w:rPr>
        <w:t>19</w:t>
      </w:r>
      <w:r>
        <w:rPr>
          <w:noProof/>
        </w:rPr>
        <w:fldChar w:fldCharType="end"/>
      </w:r>
    </w:p>
    <w:p w14:paraId="1943FEE5" w14:textId="5FAEA5F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_Toc153871749 \h </w:instrText>
      </w:r>
      <w:r>
        <w:rPr>
          <w:noProof/>
        </w:rPr>
      </w:r>
      <w:r>
        <w:rPr>
          <w:noProof/>
        </w:rPr>
        <w:fldChar w:fldCharType="separate"/>
      </w:r>
      <w:r>
        <w:rPr>
          <w:noProof/>
        </w:rPr>
        <w:t>20</w:t>
      </w:r>
      <w:r>
        <w:rPr>
          <w:noProof/>
        </w:rPr>
        <w:fldChar w:fldCharType="end"/>
      </w:r>
    </w:p>
    <w:p w14:paraId="60964EB6" w14:textId="5B98698D"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_Toc153871750 \h </w:instrText>
      </w:r>
      <w:r>
        <w:rPr>
          <w:noProof/>
        </w:rPr>
      </w:r>
      <w:r>
        <w:rPr>
          <w:noProof/>
        </w:rPr>
        <w:fldChar w:fldCharType="separate"/>
      </w:r>
      <w:r>
        <w:rPr>
          <w:noProof/>
        </w:rPr>
        <w:t>22</w:t>
      </w:r>
      <w:r>
        <w:rPr>
          <w:noProof/>
        </w:rPr>
        <w:fldChar w:fldCharType="end"/>
      </w:r>
    </w:p>
    <w:p w14:paraId="01568CD0" w14:textId="1402E60C"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_Toc153871751 \h </w:instrText>
      </w:r>
      <w:r>
        <w:rPr>
          <w:noProof/>
        </w:rPr>
      </w:r>
      <w:r>
        <w:rPr>
          <w:noProof/>
        </w:rPr>
        <w:fldChar w:fldCharType="separate"/>
      </w:r>
      <w:r>
        <w:rPr>
          <w:noProof/>
        </w:rPr>
        <w:t>22</w:t>
      </w:r>
      <w:r>
        <w:rPr>
          <w:noProof/>
        </w:rPr>
        <w:fldChar w:fldCharType="end"/>
      </w:r>
    </w:p>
    <w:p w14:paraId="7064C23B" w14:textId="462D2A3A"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_Toc153871752 \h </w:instrText>
      </w:r>
      <w:r>
        <w:rPr>
          <w:noProof/>
        </w:rPr>
      </w:r>
      <w:r>
        <w:rPr>
          <w:noProof/>
        </w:rPr>
        <w:fldChar w:fldCharType="separate"/>
      </w:r>
      <w:r>
        <w:rPr>
          <w:noProof/>
        </w:rPr>
        <w:t>22</w:t>
      </w:r>
      <w:r>
        <w:rPr>
          <w:noProof/>
        </w:rPr>
        <w:fldChar w:fldCharType="end"/>
      </w:r>
    </w:p>
    <w:p w14:paraId="647C33E3" w14:textId="3D132367"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_Toc153871753 \h </w:instrText>
      </w:r>
      <w:r>
        <w:rPr>
          <w:noProof/>
        </w:rPr>
      </w:r>
      <w:r>
        <w:rPr>
          <w:noProof/>
        </w:rPr>
        <w:fldChar w:fldCharType="separate"/>
      </w:r>
      <w:r>
        <w:rPr>
          <w:noProof/>
        </w:rPr>
        <w:t>22</w:t>
      </w:r>
      <w:r>
        <w:rPr>
          <w:noProof/>
        </w:rPr>
        <w:fldChar w:fldCharType="end"/>
      </w:r>
    </w:p>
    <w:p w14:paraId="0BDF8AC6" w14:textId="204F569E"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_Toc153871754 \h </w:instrText>
      </w:r>
      <w:r>
        <w:rPr>
          <w:noProof/>
        </w:rPr>
      </w:r>
      <w:r>
        <w:rPr>
          <w:noProof/>
        </w:rPr>
        <w:fldChar w:fldCharType="separate"/>
      </w:r>
      <w:r>
        <w:rPr>
          <w:noProof/>
        </w:rPr>
        <w:t>23</w:t>
      </w:r>
      <w:r>
        <w:rPr>
          <w:noProof/>
        </w:rPr>
        <w:fldChar w:fldCharType="end"/>
      </w:r>
    </w:p>
    <w:p w14:paraId="19DB7259" w14:textId="5B19A15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_Toc153871755 \h </w:instrText>
      </w:r>
      <w:r>
        <w:rPr>
          <w:noProof/>
        </w:rPr>
      </w:r>
      <w:r>
        <w:rPr>
          <w:noProof/>
        </w:rPr>
        <w:fldChar w:fldCharType="separate"/>
      </w:r>
      <w:r>
        <w:rPr>
          <w:noProof/>
        </w:rPr>
        <w:t>23</w:t>
      </w:r>
      <w:r>
        <w:rPr>
          <w:noProof/>
        </w:rPr>
        <w:fldChar w:fldCharType="end"/>
      </w:r>
    </w:p>
    <w:p w14:paraId="12BE7E73" w14:textId="7BE215FB"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_Toc153871756 \h </w:instrText>
      </w:r>
      <w:r>
        <w:rPr>
          <w:noProof/>
        </w:rPr>
      </w:r>
      <w:r>
        <w:rPr>
          <w:noProof/>
        </w:rPr>
        <w:fldChar w:fldCharType="separate"/>
      </w:r>
      <w:r>
        <w:rPr>
          <w:noProof/>
        </w:rPr>
        <w:t>24</w:t>
      </w:r>
      <w:r>
        <w:rPr>
          <w:noProof/>
        </w:rPr>
        <w:fldChar w:fldCharType="end"/>
      </w:r>
    </w:p>
    <w:p w14:paraId="3105CB82" w14:textId="47D9D7F7"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_Toc153871757 \h </w:instrText>
      </w:r>
      <w:r>
        <w:rPr>
          <w:noProof/>
        </w:rPr>
      </w:r>
      <w:r>
        <w:rPr>
          <w:noProof/>
        </w:rPr>
        <w:fldChar w:fldCharType="separate"/>
      </w:r>
      <w:r>
        <w:rPr>
          <w:noProof/>
        </w:rPr>
        <w:t>24</w:t>
      </w:r>
      <w:r>
        <w:rPr>
          <w:noProof/>
        </w:rPr>
        <w:fldChar w:fldCharType="end"/>
      </w:r>
    </w:p>
    <w:p w14:paraId="465D09E0" w14:textId="3360B6FC"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_Toc153871758 \h </w:instrText>
      </w:r>
      <w:r>
        <w:rPr>
          <w:noProof/>
        </w:rPr>
      </w:r>
      <w:r>
        <w:rPr>
          <w:noProof/>
        </w:rPr>
        <w:fldChar w:fldCharType="separate"/>
      </w:r>
      <w:r>
        <w:rPr>
          <w:noProof/>
        </w:rPr>
        <w:t>25</w:t>
      </w:r>
      <w:r>
        <w:rPr>
          <w:noProof/>
        </w:rPr>
        <w:fldChar w:fldCharType="end"/>
      </w:r>
    </w:p>
    <w:p w14:paraId="7A50B36F" w14:textId="4CB922E5"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_Toc153871759 \h </w:instrText>
      </w:r>
      <w:r>
        <w:rPr>
          <w:noProof/>
        </w:rPr>
      </w:r>
      <w:r>
        <w:rPr>
          <w:noProof/>
        </w:rPr>
        <w:fldChar w:fldCharType="separate"/>
      </w:r>
      <w:r>
        <w:rPr>
          <w:noProof/>
        </w:rPr>
        <w:t>25</w:t>
      </w:r>
      <w:r>
        <w:rPr>
          <w:noProof/>
        </w:rPr>
        <w:fldChar w:fldCharType="end"/>
      </w:r>
    </w:p>
    <w:p w14:paraId="05009A18" w14:textId="55E332BF"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_Toc153871760 \h </w:instrText>
      </w:r>
      <w:r>
        <w:rPr>
          <w:noProof/>
        </w:rPr>
      </w:r>
      <w:r>
        <w:rPr>
          <w:noProof/>
        </w:rPr>
        <w:fldChar w:fldCharType="separate"/>
      </w:r>
      <w:r>
        <w:rPr>
          <w:noProof/>
        </w:rPr>
        <w:t>26</w:t>
      </w:r>
      <w:r>
        <w:rPr>
          <w:noProof/>
        </w:rPr>
        <w:fldChar w:fldCharType="end"/>
      </w:r>
    </w:p>
    <w:p w14:paraId="03244C6F" w14:textId="1EE60638"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sidRPr="00542ED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Simple data types and enumerations</w:t>
      </w:r>
      <w:r>
        <w:rPr>
          <w:noProof/>
        </w:rPr>
        <w:tab/>
      </w:r>
      <w:r>
        <w:rPr>
          <w:noProof/>
        </w:rPr>
        <w:fldChar w:fldCharType="begin" w:fldLock="1"/>
      </w:r>
      <w:r>
        <w:rPr>
          <w:noProof/>
        </w:rPr>
        <w:instrText xml:space="preserve"> PAGEREF _Toc153871761 \h </w:instrText>
      </w:r>
      <w:r>
        <w:rPr>
          <w:noProof/>
        </w:rPr>
      </w:r>
      <w:r>
        <w:rPr>
          <w:noProof/>
        </w:rPr>
        <w:fldChar w:fldCharType="separate"/>
      </w:r>
      <w:r>
        <w:rPr>
          <w:noProof/>
        </w:rPr>
        <w:t>26</w:t>
      </w:r>
      <w:r>
        <w:rPr>
          <w:noProof/>
        </w:rPr>
        <w:fldChar w:fldCharType="end"/>
      </w:r>
    </w:p>
    <w:p w14:paraId="2294FD44" w14:textId="5C89FDD8"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_Toc153871762 \h </w:instrText>
      </w:r>
      <w:r>
        <w:rPr>
          <w:noProof/>
        </w:rPr>
      </w:r>
      <w:r>
        <w:rPr>
          <w:noProof/>
        </w:rPr>
        <w:fldChar w:fldCharType="separate"/>
      </w:r>
      <w:r>
        <w:rPr>
          <w:noProof/>
        </w:rPr>
        <w:t>26</w:t>
      </w:r>
      <w:r>
        <w:rPr>
          <w:noProof/>
        </w:rPr>
        <w:fldChar w:fldCharType="end"/>
      </w:r>
    </w:p>
    <w:p w14:paraId="48C4E35C" w14:textId="693BC23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_Toc153871763 \h </w:instrText>
      </w:r>
      <w:r>
        <w:rPr>
          <w:noProof/>
        </w:rPr>
      </w:r>
      <w:r>
        <w:rPr>
          <w:noProof/>
        </w:rPr>
        <w:fldChar w:fldCharType="separate"/>
      </w:r>
      <w:r>
        <w:rPr>
          <w:noProof/>
        </w:rPr>
        <w:t>26</w:t>
      </w:r>
      <w:r>
        <w:rPr>
          <w:noProof/>
        </w:rPr>
        <w:fldChar w:fldCharType="end"/>
      </w:r>
    </w:p>
    <w:p w14:paraId="4453201B" w14:textId="049D8026"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_Toc153871764 \h </w:instrText>
      </w:r>
      <w:r>
        <w:rPr>
          <w:noProof/>
        </w:rPr>
      </w:r>
      <w:r>
        <w:rPr>
          <w:noProof/>
        </w:rPr>
        <w:fldChar w:fldCharType="separate"/>
      </w:r>
      <w:r>
        <w:rPr>
          <w:noProof/>
        </w:rPr>
        <w:t>26</w:t>
      </w:r>
      <w:r>
        <w:rPr>
          <w:noProof/>
        </w:rPr>
        <w:fldChar w:fldCharType="end"/>
      </w:r>
    </w:p>
    <w:p w14:paraId="440383ED" w14:textId="56423BB9"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_Toc153871765 \h </w:instrText>
      </w:r>
      <w:r>
        <w:rPr>
          <w:noProof/>
        </w:rPr>
      </w:r>
      <w:r>
        <w:rPr>
          <w:noProof/>
        </w:rPr>
        <w:fldChar w:fldCharType="separate"/>
      </w:r>
      <w:r>
        <w:rPr>
          <w:noProof/>
        </w:rPr>
        <w:t>27</w:t>
      </w:r>
      <w:r>
        <w:rPr>
          <w:noProof/>
        </w:rPr>
        <w:fldChar w:fldCharType="end"/>
      </w:r>
    </w:p>
    <w:p w14:paraId="55E8E5F3" w14:textId="61CACB8A"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_Toc153871766 \h </w:instrText>
      </w:r>
      <w:r>
        <w:rPr>
          <w:noProof/>
        </w:rPr>
      </w:r>
      <w:r>
        <w:rPr>
          <w:noProof/>
        </w:rPr>
        <w:fldChar w:fldCharType="separate"/>
      </w:r>
      <w:r>
        <w:rPr>
          <w:noProof/>
        </w:rPr>
        <w:t>27</w:t>
      </w:r>
      <w:r>
        <w:rPr>
          <w:noProof/>
        </w:rPr>
        <w:fldChar w:fldCharType="end"/>
      </w:r>
    </w:p>
    <w:p w14:paraId="62CA86B9" w14:textId="58F33624"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_Toc153871767 \h </w:instrText>
      </w:r>
      <w:r>
        <w:rPr>
          <w:noProof/>
        </w:rPr>
      </w:r>
      <w:r>
        <w:rPr>
          <w:noProof/>
        </w:rPr>
        <w:fldChar w:fldCharType="separate"/>
      </w:r>
      <w:r>
        <w:rPr>
          <w:noProof/>
        </w:rPr>
        <w:t>27</w:t>
      </w:r>
      <w:r>
        <w:rPr>
          <w:noProof/>
        </w:rPr>
        <w:fldChar w:fldCharType="end"/>
      </w:r>
    </w:p>
    <w:p w14:paraId="0E9F532F" w14:textId="0D71B12F"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_Toc153871768 \h </w:instrText>
      </w:r>
      <w:r>
        <w:rPr>
          <w:noProof/>
        </w:rPr>
      </w:r>
      <w:r>
        <w:rPr>
          <w:noProof/>
        </w:rPr>
        <w:fldChar w:fldCharType="separate"/>
      </w:r>
      <w:r>
        <w:rPr>
          <w:noProof/>
        </w:rPr>
        <w:t>27</w:t>
      </w:r>
      <w:r>
        <w:rPr>
          <w:noProof/>
        </w:rPr>
        <w:fldChar w:fldCharType="end"/>
      </w:r>
    </w:p>
    <w:p w14:paraId="1146DBBD" w14:textId="2C6F3670"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_Toc153871769 \h </w:instrText>
      </w:r>
      <w:r>
        <w:rPr>
          <w:noProof/>
        </w:rPr>
      </w:r>
      <w:r>
        <w:rPr>
          <w:noProof/>
        </w:rPr>
        <w:fldChar w:fldCharType="separate"/>
      </w:r>
      <w:r>
        <w:rPr>
          <w:noProof/>
        </w:rPr>
        <w:t>27</w:t>
      </w:r>
      <w:r>
        <w:rPr>
          <w:noProof/>
        </w:rPr>
        <w:fldChar w:fldCharType="end"/>
      </w:r>
    </w:p>
    <w:p w14:paraId="666894D6" w14:textId="7BF8071D"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_Toc153871770 \h </w:instrText>
      </w:r>
      <w:r>
        <w:rPr>
          <w:noProof/>
        </w:rPr>
      </w:r>
      <w:r>
        <w:rPr>
          <w:noProof/>
        </w:rPr>
        <w:fldChar w:fldCharType="separate"/>
      </w:r>
      <w:r>
        <w:rPr>
          <w:noProof/>
        </w:rPr>
        <w:t>27</w:t>
      </w:r>
      <w:r>
        <w:rPr>
          <w:noProof/>
        </w:rPr>
        <w:fldChar w:fldCharType="end"/>
      </w:r>
    </w:p>
    <w:p w14:paraId="5522B1E7" w14:textId="27784A8D"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sidRPr="00542ED8">
        <w:rPr>
          <w:noProof/>
          <w:lang w:val="en-US"/>
        </w:rPr>
        <w:t>6.1.9</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Security</w:t>
      </w:r>
      <w:r>
        <w:rPr>
          <w:noProof/>
        </w:rPr>
        <w:tab/>
      </w:r>
      <w:r>
        <w:rPr>
          <w:noProof/>
        </w:rPr>
        <w:fldChar w:fldCharType="begin" w:fldLock="1"/>
      </w:r>
      <w:r>
        <w:rPr>
          <w:noProof/>
        </w:rPr>
        <w:instrText xml:space="preserve"> PAGEREF _Toc153871771 \h </w:instrText>
      </w:r>
      <w:r>
        <w:rPr>
          <w:noProof/>
        </w:rPr>
      </w:r>
      <w:r>
        <w:rPr>
          <w:noProof/>
        </w:rPr>
        <w:fldChar w:fldCharType="separate"/>
      </w:r>
      <w:r>
        <w:rPr>
          <w:noProof/>
        </w:rPr>
        <w:t>28</w:t>
      </w:r>
      <w:r>
        <w:rPr>
          <w:noProof/>
        </w:rPr>
        <w:fldChar w:fldCharType="end"/>
      </w:r>
    </w:p>
    <w:p w14:paraId="2F0FD4CB" w14:textId="54FD7B3C" w:rsidR="003A2E9C" w:rsidRDefault="003A2E9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_Toc153871772 \h </w:instrText>
      </w:r>
      <w:r>
        <w:rPr>
          <w:noProof/>
        </w:rPr>
      </w:r>
      <w:r>
        <w:rPr>
          <w:noProof/>
        </w:rPr>
        <w:fldChar w:fldCharType="separate"/>
      </w:r>
      <w:r>
        <w:rPr>
          <w:noProof/>
        </w:rPr>
        <w:t>28</w:t>
      </w:r>
      <w:r>
        <w:rPr>
          <w:noProof/>
        </w:rPr>
        <w:fldChar w:fldCharType="end"/>
      </w:r>
    </w:p>
    <w:p w14:paraId="0D633C7A" w14:textId="4A553CCA"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_Toc153871773 \h </w:instrText>
      </w:r>
      <w:r>
        <w:rPr>
          <w:noProof/>
        </w:rPr>
      </w:r>
      <w:r>
        <w:rPr>
          <w:noProof/>
        </w:rPr>
        <w:fldChar w:fldCharType="separate"/>
      </w:r>
      <w:r>
        <w:rPr>
          <w:noProof/>
        </w:rPr>
        <w:t>28</w:t>
      </w:r>
      <w:r>
        <w:rPr>
          <w:noProof/>
        </w:rPr>
        <w:fldChar w:fldCharType="end"/>
      </w:r>
    </w:p>
    <w:p w14:paraId="3313C7CC" w14:textId="4E792B43"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_Toc153871774 \h </w:instrText>
      </w:r>
      <w:r>
        <w:rPr>
          <w:noProof/>
        </w:rPr>
      </w:r>
      <w:r>
        <w:rPr>
          <w:noProof/>
        </w:rPr>
        <w:fldChar w:fldCharType="separate"/>
      </w:r>
      <w:r>
        <w:rPr>
          <w:noProof/>
        </w:rPr>
        <w:t>28</w:t>
      </w:r>
      <w:r>
        <w:rPr>
          <w:noProof/>
        </w:rPr>
        <w:fldChar w:fldCharType="end"/>
      </w:r>
    </w:p>
    <w:p w14:paraId="18E4AEC9" w14:textId="7B7408EE"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_Toc153871775 \h </w:instrText>
      </w:r>
      <w:r>
        <w:rPr>
          <w:noProof/>
        </w:rPr>
      </w:r>
      <w:r>
        <w:rPr>
          <w:noProof/>
        </w:rPr>
        <w:fldChar w:fldCharType="separate"/>
      </w:r>
      <w:r>
        <w:rPr>
          <w:noProof/>
        </w:rPr>
        <w:t>28</w:t>
      </w:r>
      <w:r>
        <w:rPr>
          <w:noProof/>
        </w:rPr>
        <w:fldChar w:fldCharType="end"/>
      </w:r>
    </w:p>
    <w:p w14:paraId="1812080C" w14:textId="1A33A015"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_Toc153871776 \h </w:instrText>
      </w:r>
      <w:r>
        <w:rPr>
          <w:noProof/>
        </w:rPr>
      </w:r>
      <w:r>
        <w:rPr>
          <w:noProof/>
        </w:rPr>
        <w:fldChar w:fldCharType="separate"/>
      </w:r>
      <w:r>
        <w:rPr>
          <w:noProof/>
        </w:rPr>
        <w:t>28</w:t>
      </w:r>
      <w:r>
        <w:rPr>
          <w:noProof/>
        </w:rPr>
        <w:fldChar w:fldCharType="end"/>
      </w:r>
    </w:p>
    <w:p w14:paraId="06CB8297" w14:textId="5F04ABA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_Toc153871777 \h </w:instrText>
      </w:r>
      <w:r>
        <w:rPr>
          <w:noProof/>
        </w:rPr>
      </w:r>
      <w:r>
        <w:rPr>
          <w:noProof/>
        </w:rPr>
        <w:fldChar w:fldCharType="separate"/>
      </w:r>
      <w:r>
        <w:rPr>
          <w:noProof/>
        </w:rPr>
        <w:t>28</w:t>
      </w:r>
      <w:r>
        <w:rPr>
          <w:noProof/>
        </w:rPr>
        <w:fldChar w:fldCharType="end"/>
      </w:r>
    </w:p>
    <w:p w14:paraId="485D803F" w14:textId="6F96E6A6"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_Toc153871778 \h </w:instrText>
      </w:r>
      <w:r>
        <w:rPr>
          <w:noProof/>
        </w:rPr>
      </w:r>
      <w:r>
        <w:rPr>
          <w:noProof/>
        </w:rPr>
        <w:fldChar w:fldCharType="separate"/>
      </w:r>
      <w:r>
        <w:rPr>
          <w:noProof/>
        </w:rPr>
        <w:t>28</w:t>
      </w:r>
      <w:r>
        <w:rPr>
          <w:noProof/>
        </w:rPr>
        <w:fldChar w:fldCharType="end"/>
      </w:r>
    </w:p>
    <w:p w14:paraId="460DBCDD" w14:textId="73B29396"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sidRPr="00542ED8">
        <w:rPr>
          <w:noProof/>
          <w:lang w:val="en-US"/>
        </w:rPr>
        <w:t>6.2.2.2.3</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Accept-Encoding</w:t>
      </w:r>
      <w:r>
        <w:rPr>
          <w:noProof/>
        </w:rPr>
        <w:tab/>
      </w:r>
      <w:r>
        <w:rPr>
          <w:noProof/>
        </w:rPr>
        <w:fldChar w:fldCharType="begin" w:fldLock="1"/>
      </w:r>
      <w:r>
        <w:rPr>
          <w:noProof/>
        </w:rPr>
        <w:instrText xml:space="preserve"> PAGEREF _Toc153871779 \h </w:instrText>
      </w:r>
      <w:r>
        <w:rPr>
          <w:noProof/>
        </w:rPr>
      </w:r>
      <w:r>
        <w:rPr>
          <w:noProof/>
        </w:rPr>
        <w:fldChar w:fldCharType="separate"/>
      </w:r>
      <w:r>
        <w:rPr>
          <w:noProof/>
        </w:rPr>
        <w:t>29</w:t>
      </w:r>
      <w:r>
        <w:rPr>
          <w:noProof/>
        </w:rPr>
        <w:fldChar w:fldCharType="end"/>
      </w:r>
    </w:p>
    <w:p w14:paraId="18134B2C" w14:textId="3402CA60"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_Toc153871780 \h </w:instrText>
      </w:r>
      <w:r>
        <w:rPr>
          <w:noProof/>
        </w:rPr>
      </w:r>
      <w:r>
        <w:rPr>
          <w:noProof/>
        </w:rPr>
        <w:fldChar w:fldCharType="separate"/>
      </w:r>
      <w:r>
        <w:rPr>
          <w:noProof/>
        </w:rPr>
        <w:t>29</w:t>
      </w:r>
      <w:r>
        <w:rPr>
          <w:noProof/>
        </w:rPr>
        <w:fldChar w:fldCharType="end"/>
      </w:r>
    </w:p>
    <w:p w14:paraId="37378524" w14:textId="7578EAE2"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_Toc153871781 \h </w:instrText>
      </w:r>
      <w:r>
        <w:rPr>
          <w:noProof/>
        </w:rPr>
      </w:r>
      <w:r>
        <w:rPr>
          <w:noProof/>
        </w:rPr>
        <w:fldChar w:fldCharType="separate"/>
      </w:r>
      <w:r>
        <w:rPr>
          <w:noProof/>
        </w:rPr>
        <w:t>29</w:t>
      </w:r>
      <w:r>
        <w:rPr>
          <w:noProof/>
        </w:rPr>
        <w:fldChar w:fldCharType="end"/>
      </w:r>
    </w:p>
    <w:p w14:paraId="67FB8BB8" w14:textId="14F83D88"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_Toc153871782 \h </w:instrText>
      </w:r>
      <w:r>
        <w:rPr>
          <w:noProof/>
        </w:rPr>
      </w:r>
      <w:r>
        <w:rPr>
          <w:noProof/>
        </w:rPr>
        <w:fldChar w:fldCharType="separate"/>
      </w:r>
      <w:r>
        <w:rPr>
          <w:noProof/>
        </w:rPr>
        <w:t>29</w:t>
      </w:r>
      <w:r>
        <w:rPr>
          <w:noProof/>
        </w:rPr>
        <w:fldChar w:fldCharType="end"/>
      </w:r>
    </w:p>
    <w:p w14:paraId="382C0349" w14:textId="09685CAD"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_Toc153871783 \h </w:instrText>
      </w:r>
      <w:r>
        <w:rPr>
          <w:noProof/>
        </w:rPr>
      </w:r>
      <w:r>
        <w:rPr>
          <w:noProof/>
        </w:rPr>
        <w:fldChar w:fldCharType="separate"/>
      </w:r>
      <w:r>
        <w:rPr>
          <w:noProof/>
        </w:rPr>
        <w:t>29</w:t>
      </w:r>
      <w:r>
        <w:rPr>
          <w:noProof/>
        </w:rPr>
        <w:fldChar w:fldCharType="end"/>
      </w:r>
    </w:p>
    <w:p w14:paraId="0B86E183" w14:textId="6164B0B8"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NSSAI Availability </w:t>
      </w:r>
      <w:r w:rsidRPr="00542ED8">
        <w:rPr>
          <w:noProof/>
          <w:lang w:val="fr-FR"/>
        </w:rPr>
        <w:t>Document</w:t>
      </w:r>
      <w:r>
        <w:rPr>
          <w:noProof/>
        </w:rPr>
        <w:tab/>
      </w:r>
      <w:r>
        <w:rPr>
          <w:noProof/>
        </w:rPr>
        <w:fldChar w:fldCharType="begin" w:fldLock="1"/>
      </w:r>
      <w:r>
        <w:rPr>
          <w:noProof/>
        </w:rPr>
        <w:instrText xml:space="preserve"> PAGEREF _Toc153871784 \h </w:instrText>
      </w:r>
      <w:r>
        <w:rPr>
          <w:noProof/>
        </w:rPr>
      </w:r>
      <w:r>
        <w:rPr>
          <w:noProof/>
        </w:rPr>
        <w:fldChar w:fldCharType="separate"/>
      </w:r>
      <w:r>
        <w:rPr>
          <w:noProof/>
        </w:rPr>
        <w:t>30</w:t>
      </w:r>
      <w:r>
        <w:rPr>
          <w:noProof/>
        </w:rPr>
        <w:fldChar w:fldCharType="end"/>
      </w:r>
    </w:p>
    <w:p w14:paraId="508617D6" w14:textId="778A8EBC"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_Toc153871785 \h </w:instrText>
      </w:r>
      <w:r>
        <w:rPr>
          <w:noProof/>
        </w:rPr>
      </w:r>
      <w:r>
        <w:rPr>
          <w:noProof/>
        </w:rPr>
        <w:fldChar w:fldCharType="separate"/>
      </w:r>
      <w:r>
        <w:rPr>
          <w:noProof/>
        </w:rPr>
        <w:t>30</w:t>
      </w:r>
      <w:r>
        <w:rPr>
          <w:noProof/>
        </w:rPr>
        <w:fldChar w:fldCharType="end"/>
      </w:r>
    </w:p>
    <w:p w14:paraId="434D3DE4" w14:textId="63338449"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_Toc153871786 \h </w:instrText>
      </w:r>
      <w:r>
        <w:rPr>
          <w:noProof/>
        </w:rPr>
      </w:r>
      <w:r>
        <w:rPr>
          <w:noProof/>
        </w:rPr>
        <w:fldChar w:fldCharType="separate"/>
      </w:r>
      <w:r>
        <w:rPr>
          <w:noProof/>
        </w:rPr>
        <w:t>30</w:t>
      </w:r>
      <w:r>
        <w:rPr>
          <w:noProof/>
        </w:rPr>
        <w:fldChar w:fldCharType="end"/>
      </w:r>
    </w:p>
    <w:p w14:paraId="054C22CE" w14:textId="5DBC1FF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_Toc153871787 \h </w:instrText>
      </w:r>
      <w:r>
        <w:rPr>
          <w:noProof/>
        </w:rPr>
      </w:r>
      <w:r>
        <w:rPr>
          <w:noProof/>
        </w:rPr>
        <w:fldChar w:fldCharType="separate"/>
      </w:r>
      <w:r>
        <w:rPr>
          <w:noProof/>
        </w:rPr>
        <w:t>30</w:t>
      </w:r>
      <w:r>
        <w:rPr>
          <w:noProof/>
        </w:rPr>
        <w:fldChar w:fldCharType="end"/>
      </w:r>
    </w:p>
    <w:p w14:paraId="54DFFD8B" w14:textId="498C68A2"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_Toc153871788 \h </w:instrText>
      </w:r>
      <w:r>
        <w:rPr>
          <w:noProof/>
        </w:rPr>
      </w:r>
      <w:r>
        <w:rPr>
          <w:noProof/>
        </w:rPr>
        <w:fldChar w:fldCharType="separate"/>
      </w:r>
      <w:r>
        <w:rPr>
          <w:noProof/>
        </w:rPr>
        <w:t>30</w:t>
      </w:r>
      <w:r>
        <w:rPr>
          <w:noProof/>
        </w:rPr>
        <w:fldChar w:fldCharType="end"/>
      </w:r>
    </w:p>
    <w:p w14:paraId="300EACFE" w14:textId="7045ABA9"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6.2.3.2.3.2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_Toc153871789 \h </w:instrText>
      </w:r>
      <w:r>
        <w:rPr>
          <w:noProof/>
        </w:rPr>
      </w:r>
      <w:r>
        <w:rPr>
          <w:noProof/>
        </w:rPr>
        <w:fldChar w:fldCharType="separate"/>
      </w:r>
      <w:r>
        <w:rPr>
          <w:noProof/>
        </w:rPr>
        <w:t>31</w:t>
      </w:r>
      <w:r>
        <w:rPr>
          <w:noProof/>
        </w:rPr>
        <w:fldChar w:fldCharType="end"/>
      </w:r>
    </w:p>
    <w:p w14:paraId="3E0F4A8A" w14:textId="67189AC5"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6.2.3.2.3.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_Toc153871790 \h </w:instrText>
      </w:r>
      <w:r>
        <w:rPr>
          <w:noProof/>
        </w:rPr>
      </w:r>
      <w:r>
        <w:rPr>
          <w:noProof/>
        </w:rPr>
        <w:fldChar w:fldCharType="separate"/>
      </w:r>
      <w:r>
        <w:rPr>
          <w:noProof/>
        </w:rPr>
        <w:t>32</w:t>
      </w:r>
      <w:r>
        <w:rPr>
          <w:noProof/>
        </w:rPr>
        <w:fldChar w:fldCharType="end"/>
      </w:r>
    </w:p>
    <w:p w14:paraId="6BAB67CC" w14:textId="2D53F509"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_Toc153871791 \h </w:instrText>
      </w:r>
      <w:r>
        <w:rPr>
          <w:noProof/>
        </w:rPr>
      </w:r>
      <w:r>
        <w:rPr>
          <w:noProof/>
        </w:rPr>
        <w:fldChar w:fldCharType="separate"/>
      </w:r>
      <w:r>
        <w:rPr>
          <w:noProof/>
        </w:rPr>
        <w:t>32</w:t>
      </w:r>
      <w:r>
        <w:rPr>
          <w:noProof/>
        </w:rPr>
        <w:fldChar w:fldCharType="end"/>
      </w:r>
    </w:p>
    <w:p w14:paraId="29B9EAE2" w14:textId="1936C94F"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_Toc153871792 \h </w:instrText>
      </w:r>
      <w:r>
        <w:rPr>
          <w:noProof/>
        </w:rPr>
      </w:r>
      <w:r>
        <w:rPr>
          <w:noProof/>
        </w:rPr>
        <w:fldChar w:fldCharType="separate"/>
      </w:r>
      <w:r>
        <w:rPr>
          <w:noProof/>
        </w:rPr>
        <w:t>32</w:t>
      </w:r>
      <w:r>
        <w:rPr>
          <w:noProof/>
        </w:rPr>
        <w:fldChar w:fldCharType="end"/>
      </w:r>
    </w:p>
    <w:p w14:paraId="5C74979F" w14:textId="3AA1E36C"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_Toc153871793 \h </w:instrText>
      </w:r>
      <w:r>
        <w:rPr>
          <w:noProof/>
        </w:rPr>
      </w:r>
      <w:r>
        <w:rPr>
          <w:noProof/>
        </w:rPr>
        <w:fldChar w:fldCharType="separate"/>
      </w:r>
      <w:r>
        <w:rPr>
          <w:noProof/>
        </w:rPr>
        <w:t>32</w:t>
      </w:r>
      <w:r>
        <w:rPr>
          <w:noProof/>
        </w:rPr>
        <w:fldChar w:fldCharType="end"/>
      </w:r>
    </w:p>
    <w:p w14:paraId="7FE99F73" w14:textId="0C6F4DEB"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_Toc153871794 \h </w:instrText>
      </w:r>
      <w:r>
        <w:rPr>
          <w:noProof/>
        </w:rPr>
      </w:r>
      <w:r>
        <w:rPr>
          <w:noProof/>
        </w:rPr>
        <w:fldChar w:fldCharType="separate"/>
      </w:r>
      <w:r>
        <w:rPr>
          <w:noProof/>
        </w:rPr>
        <w:t>32</w:t>
      </w:r>
      <w:r>
        <w:rPr>
          <w:noProof/>
        </w:rPr>
        <w:fldChar w:fldCharType="end"/>
      </w:r>
    </w:p>
    <w:p w14:paraId="4097062C" w14:textId="1F25D946"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_Toc153871795 \h </w:instrText>
      </w:r>
      <w:r>
        <w:rPr>
          <w:noProof/>
        </w:rPr>
      </w:r>
      <w:r>
        <w:rPr>
          <w:noProof/>
        </w:rPr>
        <w:fldChar w:fldCharType="separate"/>
      </w:r>
      <w:r>
        <w:rPr>
          <w:noProof/>
        </w:rPr>
        <w:t>32</w:t>
      </w:r>
      <w:r>
        <w:rPr>
          <w:noProof/>
        </w:rPr>
        <w:fldChar w:fldCharType="end"/>
      </w:r>
    </w:p>
    <w:p w14:paraId="7CD4A883" w14:textId="19D228DA"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_Toc153871796 \h </w:instrText>
      </w:r>
      <w:r>
        <w:rPr>
          <w:noProof/>
        </w:rPr>
      </w:r>
      <w:r>
        <w:rPr>
          <w:noProof/>
        </w:rPr>
        <w:fldChar w:fldCharType="separate"/>
      </w:r>
      <w:r>
        <w:rPr>
          <w:noProof/>
        </w:rPr>
        <w:t>33</w:t>
      </w:r>
      <w:r>
        <w:rPr>
          <w:noProof/>
        </w:rPr>
        <w:fldChar w:fldCharType="end"/>
      </w:r>
    </w:p>
    <w:p w14:paraId="0551A454" w14:textId="1C2034F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_Toc153871797 \h </w:instrText>
      </w:r>
      <w:r>
        <w:rPr>
          <w:noProof/>
        </w:rPr>
      </w:r>
      <w:r>
        <w:rPr>
          <w:noProof/>
        </w:rPr>
        <w:fldChar w:fldCharType="separate"/>
      </w:r>
      <w:r>
        <w:rPr>
          <w:noProof/>
        </w:rPr>
        <w:t>33</w:t>
      </w:r>
      <w:r>
        <w:rPr>
          <w:noProof/>
        </w:rPr>
        <w:fldChar w:fldCharType="end"/>
      </w:r>
    </w:p>
    <w:p w14:paraId="2819CC03" w14:textId="1186C49F"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_Toc153871798 \h </w:instrText>
      </w:r>
      <w:r>
        <w:rPr>
          <w:noProof/>
        </w:rPr>
      </w:r>
      <w:r>
        <w:rPr>
          <w:noProof/>
        </w:rPr>
        <w:fldChar w:fldCharType="separate"/>
      </w:r>
      <w:r>
        <w:rPr>
          <w:noProof/>
        </w:rPr>
        <w:t>33</w:t>
      </w:r>
      <w:r>
        <w:rPr>
          <w:noProof/>
        </w:rPr>
        <w:fldChar w:fldCharType="end"/>
      </w:r>
    </w:p>
    <w:p w14:paraId="00B449FD" w14:textId="2C157F1F"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_Toc153871799 \h </w:instrText>
      </w:r>
      <w:r>
        <w:rPr>
          <w:noProof/>
        </w:rPr>
      </w:r>
      <w:r>
        <w:rPr>
          <w:noProof/>
        </w:rPr>
        <w:fldChar w:fldCharType="separate"/>
      </w:r>
      <w:r>
        <w:rPr>
          <w:noProof/>
        </w:rPr>
        <w:t>33</w:t>
      </w:r>
      <w:r>
        <w:rPr>
          <w:noProof/>
        </w:rPr>
        <w:fldChar w:fldCharType="end"/>
      </w:r>
    </w:p>
    <w:p w14:paraId="1F87198C" w14:textId="4274D7F4"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_Toc153871800 \h </w:instrText>
      </w:r>
      <w:r>
        <w:rPr>
          <w:noProof/>
        </w:rPr>
      </w:r>
      <w:r>
        <w:rPr>
          <w:noProof/>
        </w:rPr>
        <w:fldChar w:fldCharType="separate"/>
      </w:r>
      <w:r>
        <w:rPr>
          <w:noProof/>
        </w:rPr>
        <w:t>33</w:t>
      </w:r>
      <w:r>
        <w:rPr>
          <w:noProof/>
        </w:rPr>
        <w:fldChar w:fldCharType="end"/>
      </w:r>
    </w:p>
    <w:p w14:paraId="1CEBD0E7" w14:textId="105BB9C3"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_Toc153871801 \h </w:instrText>
      </w:r>
      <w:r>
        <w:rPr>
          <w:noProof/>
        </w:rPr>
      </w:r>
      <w:r>
        <w:rPr>
          <w:noProof/>
        </w:rPr>
        <w:fldChar w:fldCharType="separate"/>
      </w:r>
      <w:r>
        <w:rPr>
          <w:noProof/>
        </w:rPr>
        <w:t>34</w:t>
      </w:r>
      <w:r>
        <w:rPr>
          <w:noProof/>
        </w:rPr>
        <w:fldChar w:fldCharType="end"/>
      </w:r>
    </w:p>
    <w:p w14:paraId="1DB9E003" w14:textId="0FA4FEFD"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_Toc153871802 \h </w:instrText>
      </w:r>
      <w:r>
        <w:rPr>
          <w:noProof/>
        </w:rPr>
      </w:r>
      <w:r>
        <w:rPr>
          <w:noProof/>
        </w:rPr>
        <w:fldChar w:fldCharType="separate"/>
      </w:r>
      <w:r>
        <w:rPr>
          <w:noProof/>
        </w:rPr>
        <w:t>34</w:t>
      </w:r>
      <w:r>
        <w:rPr>
          <w:noProof/>
        </w:rPr>
        <w:fldChar w:fldCharType="end"/>
      </w:r>
    </w:p>
    <w:p w14:paraId="7ED383C1" w14:textId="37DA4625"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_Toc153871803 \h </w:instrText>
      </w:r>
      <w:r>
        <w:rPr>
          <w:noProof/>
        </w:rPr>
      </w:r>
      <w:r>
        <w:rPr>
          <w:noProof/>
        </w:rPr>
        <w:fldChar w:fldCharType="separate"/>
      </w:r>
      <w:r>
        <w:rPr>
          <w:noProof/>
        </w:rPr>
        <w:t>34</w:t>
      </w:r>
      <w:r>
        <w:rPr>
          <w:noProof/>
        </w:rPr>
        <w:fldChar w:fldCharType="end"/>
      </w:r>
    </w:p>
    <w:p w14:paraId="13726F33" w14:textId="4F3E6B0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_Toc153871804 \h </w:instrText>
      </w:r>
      <w:r>
        <w:rPr>
          <w:noProof/>
        </w:rPr>
      </w:r>
      <w:r>
        <w:rPr>
          <w:noProof/>
        </w:rPr>
        <w:fldChar w:fldCharType="separate"/>
      </w:r>
      <w:r>
        <w:rPr>
          <w:noProof/>
        </w:rPr>
        <w:t>34</w:t>
      </w:r>
      <w:r>
        <w:rPr>
          <w:noProof/>
        </w:rPr>
        <w:fldChar w:fldCharType="end"/>
      </w:r>
    </w:p>
    <w:p w14:paraId="2820BEF0" w14:textId="7E4788C2"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6.2.3.5.3.1</w:t>
      </w:r>
      <w:r>
        <w:rPr>
          <w:rFonts w:asciiTheme="minorHAnsi" w:eastAsiaTheme="minorEastAsia" w:hAnsiTheme="minorHAnsi" w:cstheme="minorBidi"/>
          <w:noProof/>
          <w:kern w:val="2"/>
          <w:sz w:val="22"/>
          <w:szCs w:val="22"/>
          <w:lang w:eastAsia="en-GB"/>
          <w14:ligatures w14:val="standardContextual"/>
        </w:rPr>
        <w:tab/>
      </w:r>
      <w:r>
        <w:rPr>
          <w:noProof/>
        </w:rPr>
        <w:t>OPTIONS</w:t>
      </w:r>
      <w:r>
        <w:rPr>
          <w:noProof/>
        </w:rPr>
        <w:tab/>
      </w:r>
      <w:r>
        <w:rPr>
          <w:noProof/>
        </w:rPr>
        <w:fldChar w:fldCharType="begin" w:fldLock="1"/>
      </w:r>
      <w:r>
        <w:rPr>
          <w:noProof/>
        </w:rPr>
        <w:instrText xml:space="preserve"> PAGEREF _Toc153871805 \h </w:instrText>
      </w:r>
      <w:r>
        <w:rPr>
          <w:noProof/>
        </w:rPr>
      </w:r>
      <w:r>
        <w:rPr>
          <w:noProof/>
        </w:rPr>
        <w:fldChar w:fldCharType="separate"/>
      </w:r>
      <w:r>
        <w:rPr>
          <w:noProof/>
        </w:rPr>
        <w:t>34</w:t>
      </w:r>
      <w:r>
        <w:rPr>
          <w:noProof/>
        </w:rPr>
        <w:fldChar w:fldCharType="end"/>
      </w:r>
    </w:p>
    <w:p w14:paraId="0B49B4A3" w14:textId="3C7D3870"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_Toc153871806 \h </w:instrText>
      </w:r>
      <w:r>
        <w:rPr>
          <w:noProof/>
        </w:rPr>
      </w:r>
      <w:r>
        <w:rPr>
          <w:noProof/>
        </w:rPr>
        <w:fldChar w:fldCharType="separate"/>
      </w:r>
      <w:r>
        <w:rPr>
          <w:noProof/>
        </w:rPr>
        <w:t>35</w:t>
      </w:r>
      <w:r>
        <w:rPr>
          <w:noProof/>
        </w:rPr>
        <w:fldChar w:fldCharType="end"/>
      </w:r>
    </w:p>
    <w:p w14:paraId="25A39494" w14:textId="0EDCCD98"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_Toc153871807 \h </w:instrText>
      </w:r>
      <w:r>
        <w:rPr>
          <w:noProof/>
        </w:rPr>
      </w:r>
      <w:r>
        <w:rPr>
          <w:noProof/>
        </w:rPr>
        <w:fldChar w:fldCharType="separate"/>
      </w:r>
      <w:r>
        <w:rPr>
          <w:noProof/>
        </w:rPr>
        <w:t>35</w:t>
      </w:r>
      <w:r>
        <w:rPr>
          <w:noProof/>
        </w:rPr>
        <w:fldChar w:fldCharType="end"/>
      </w:r>
    </w:p>
    <w:p w14:paraId="0F87B08F" w14:textId="4D2F9931"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_Toc153871808 \h </w:instrText>
      </w:r>
      <w:r>
        <w:rPr>
          <w:noProof/>
        </w:rPr>
      </w:r>
      <w:r>
        <w:rPr>
          <w:noProof/>
        </w:rPr>
        <w:fldChar w:fldCharType="separate"/>
      </w:r>
      <w:r>
        <w:rPr>
          <w:noProof/>
        </w:rPr>
        <w:t>35</w:t>
      </w:r>
      <w:r>
        <w:rPr>
          <w:noProof/>
        </w:rPr>
        <w:fldChar w:fldCharType="end"/>
      </w:r>
    </w:p>
    <w:p w14:paraId="638D19AA" w14:textId="133F9C53"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_Toc153871809 \h </w:instrText>
      </w:r>
      <w:r>
        <w:rPr>
          <w:noProof/>
        </w:rPr>
      </w:r>
      <w:r>
        <w:rPr>
          <w:noProof/>
        </w:rPr>
        <w:fldChar w:fldCharType="separate"/>
      </w:r>
      <w:r>
        <w:rPr>
          <w:noProof/>
        </w:rPr>
        <w:t>35</w:t>
      </w:r>
      <w:r>
        <w:rPr>
          <w:noProof/>
        </w:rPr>
        <w:fldChar w:fldCharType="end"/>
      </w:r>
    </w:p>
    <w:p w14:paraId="371E860B" w14:textId="0999F9B0"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_Toc153871810 \h </w:instrText>
      </w:r>
      <w:r>
        <w:rPr>
          <w:noProof/>
        </w:rPr>
      </w:r>
      <w:r>
        <w:rPr>
          <w:noProof/>
        </w:rPr>
        <w:fldChar w:fldCharType="separate"/>
      </w:r>
      <w:r>
        <w:rPr>
          <w:noProof/>
        </w:rPr>
        <w:t>35</w:t>
      </w:r>
      <w:r>
        <w:rPr>
          <w:noProof/>
        </w:rPr>
        <w:fldChar w:fldCharType="end"/>
      </w:r>
    </w:p>
    <w:p w14:paraId="2909346E" w14:textId="59A1F104"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_Toc153871811 \h </w:instrText>
      </w:r>
      <w:r>
        <w:rPr>
          <w:noProof/>
        </w:rPr>
      </w:r>
      <w:r>
        <w:rPr>
          <w:noProof/>
        </w:rPr>
        <w:fldChar w:fldCharType="separate"/>
      </w:r>
      <w:r>
        <w:rPr>
          <w:noProof/>
        </w:rPr>
        <w:t>35</w:t>
      </w:r>
      <w:r>
        <w:rPr>
          <w:noProof/>
        </w:rPr>
        <w:fldChar w:fldCharType="end"/>
      </w:r>
    </w:p>
    <w:p w14:paraId="612D3108" w14:textId="70719C40"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_Toc153871812 \h </w:instrText>
      </w:r>
      <w:r>
        <w:rPr>
          <w:noProof/>
        </w:rPr>
      </w:r>
      <w:r>
        <w:rPr>
          <w:noProof/>
        </w:rPr>
        <w:fldChar w:fldCharType="separate"/>
      </w:r>
      <w:r>
        <w:rPr>
          <w:noProof/>
        </w:rPr>
        <w:t>35</w:t>
      </w:r>
      <w:r>
        <w:rPr>
          <w:noProof/>
        </w:rPr>
        <w:fldChar w:fldCharType="end"/>
      </w:r>
    </w:p>
    <w:p w14:paraId="1DBEEE47" w14:textId="6F69A52E" w:rsidR="003A2E9C" w:rsidRDefault="003A2E9C">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_Toc153871813 \h </w:instrText>
      </w:r>
      <w:r>
        <w:rPr>
          <w:noProof/>
        </w:rPr>
      </w:r>
      <w:r>
        <w:rPr>
          <w:noProof/>
        </w:rPr>
        <w:fldChar w:fldCharType="separate"/>
      </w:r>
      <w:r>
        <w:rPr>
          <w:noProof/>
        </w:rPr>
        <w:t>35</w:t>
      </w:r>
      <w:r>
        <w:rPr>
          <w:noProof/>
        </w:rPr>
        <w:fldChar w:fldCharType="end"/>
      </w:r>
    </w:p>
    <w:p w14:paraId="40C7E2A0" w14:textId="60747E4D"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_Toc153871814 \h </w:instrText>
      </w:r>
      <w:r>
        <w:rPr>
          <w:noProof/>
        </w:rPr>
      </w:r>
      <w:r>
        <w:rPr>
          <w:noProof/>
        </w:rPr>
        <w:fldChar w:fldCharType="separate"/>
      </w:r>
      <w:r>
        <w:rPr>
          <w:noProof/>
        </w:rPr>
        <w:t>36</w:t>
      </w:r>
      <w:r>
        <w:rPr>
          <w:noProof/>
        </w:rPr>
        <w:fldChar w:fldCharType="end"/>
      </w:r>
    </w:p>
    <w:p w14:paraId="4F4DDCE1" w14:textId="424AFA8A"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_Toc153871815 \h </w:instrText>
      </w:r>
      <w:r>
        <w:rPr>
          <w:noProof/>
        </w:rPr>
      </w:r>
      <w:r>
        <w:rPr>
          <w:noProof/>
        </w:rPr>
        <w:fldChar w:fldCharType="separate"/>
      </w:r>
      <w:r>
        <w:rPr>
          <w:noProof/>
        </w:rPr>
        <w:t>36</w:t>
      </w:r>
      <w:r>
        <w:rPr>
          <w:noProof/>
        </w:rPr>
        <w:fldChar w:fldCharType="end"/>
      </w:r>
    </w:p>
    <w:p w14:paraId="791F8BE3" w14:textId="1CEDE6EF"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sidRPr="00542ED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Structured data types</w:t>
      </w:r>
      <w:r>
        <w:rPr>
          <w:noProof/>
        </w:rPr>
        <w:tab/>
      </w:r>
      <w:r>
        <w:rPr>
          <w:noProof/>
        </w:rPr>
        <w:fldChar w:fldCharType="begin" w:fldLock="1"/>
      </w:r>
      <w:r>
        <w:rPr>
          <w:noProof/>
        </w:rPr>
        <w:instrText xml:space="preserve"> PAGEREF _Toc153871816 \h </w:instrText>
      </w:r>
      <w:r>
        <w:rPr>
          <w:noProof/>
        </w:rPr>
      </w:r>
      <w:r>
        <w:rPr>
          <w:noProof/>
        </w:rPr>
        <w:fldChar w:fldCharType="separate"/>
      </w:r>
      <w:r>
        <w:rPr>
          <w:noProof/>
        </w:rPr>
        <w:t>36</w:t>
      </w:r>
      <w:r>
        <w:rPr>
          <w:noProof/>
        </w:rPr>
        <w:fldChar w:fldCharType="end"/>
      </w:r>
    </w:p>
    <w:p w14:paraId="4A466FBC" w14:textId="4F14422A"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_Toc153871817 \h </w:instrText>
      </w:r>
      <w:r>
        <w:rPr>
          <w:noProof/>
        </w:rPr>
      </w:r>
      <w:r>
        <w:rPr>
          <w:noProof/>
        </w:rPr>
        <w:fldChar w:fldCharType="separate"/>
      </w:r>
      <w:r>
        <w:rPr>
          <w:noProof/>
        </w:rPr>
        <w:t>36</w:t>
      </w:r>
      <w:r>
        <w:rPr>
          <w:noProof/>
        </w:rPr>
        <w:fldChar w:fldCharType="end"/>
      </w:r>
    </w:p>
    <w:p w14:paraId="0B396B46" w14:textId="11B37B90"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_Toc153871818 \h </w:instrText>
      </w:r>
      <w:r>
        <w:rPr>
          <w:noProof/>
        </w:rPr>
      </w:r>
      <w:r>
        <w:rPr>
          <w:noProof/>
        </w:rPr>
        <w:fldChar w:fldCharType="separate"/>
      </w:r>
      <w:r>
        <w:rPr>
          <w:noProof/>
        </w:rPr>
        <w:t>37</w:t>
      </w:r>
      <w:r>
        <w:rPr>
          <w:noProof/>
        </w:rPr>
        <w:fldChar w:fldCharType="end"/>
      </w:r>
    </w:p>
    <w:p w14:paraId="34D50617" w14:textId="0EF811AD"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_Toc153871819 \h </w:instrText>
      </w:r>
      <w:r>
        <w:rPr>
          <w:noProof/>
        </w:rPr>
      </w:r>
      <w:r>
        <w:rPr>
          <w:noProof/>
        </w:rPr>
        <w:fldChar w:fldCharType="separate"/>
      </w:r>
      <w:r>
        <w:rPr>
          <w:noProof/>
        </w:rPr>
        <w:t>37</w:t>
      </w:r>
      <w:r>
        <w:rPr>
          <w:noProof/>
        </w:rPr>
        <w:fldChar w:fldCharType="end"/>
      </w:r>
    </w:p>
    <w:p w14:paraId="6B5779E4" w14:textId="71D973EE"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_Toc153871820 \h </w:instrText>
      </w:r>
      <w:r>
        <w:rPr>
          <w:noProof/>
        </w:rPr>
      </w:r>
      <w:r>
        <w:rPr>
          <w:noProof/>
        </w:rPr>
        <w:fldChar w:fldCharType="separate"/>
      </w:r>
      <w:r>
        <w:rPr>
          <w:noProof/>
        </w:rPr>
        <w:t>37</w:t>
      </w:r>
      <w:r>
        <w:rPr>
          <w:noProof/>
        </w:rPr>
        <w:fldChar w:fldCharType="end"/>
      </w:r>
    </w:p>
    <w:p w14:paraId="15EC225B" w14:textId="0AB821A0"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_Toc153871821 \h </w:instrText>
      </w:r>
      <w:r>
        <w:rPr>
          <w:noProof/>
        </w:rPr>
      </w:r>
      <w:r>
        <w:rPr>
          <w:noProof/>
        </w:rPr>
        <w:fldChar w:fldCharType="separate"/>
      </w:r>
      <w:r>
        <w:rPr>
          <w:noProof/>
        </w:rPr>
        <w:t>37</w:t>
      </w:r>
      <w:r>
        <w:rPr>
          <w:noProof/>
        </w:rPr>
        <w:fldChar w:fldCharType="end"/>
      </w:r>
    </w:p>
    <w:p w14:paraId="1EEEC0B9" w14:textId="15ACAACB"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_Toc153871822 \h </w:instrText>
      </w:r>
      <w:r>
        <w:rPr>
          <w:noProof/>
        </w:rPr>
      </w:r>
      <w:r>
        <w:rPr>
          <w:noProof/>
        </w:rPr>
        <w:fldChar w:fldCharType="separate"/>
      </w:r>
      <w:r>
        <w:rPr>
          <w:noProof/>
        </w:rPr>
        <w:t>38</w:t>
      </w:r>
      <w:r>
        <w:rPr>
          <w:noProof/>
        </w:rPr>
        <w:fldChar w:fldCharType="end"/>
      </w:r>
    </w:p>
    <w:p w14:paraId="48642D82" w14:textId="6BD5B796"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PatchDocument</w:t>
      </w:r>
      <w:r>
        <w:rPr>
          <w:noProof/>
        </w:rPr>
        <w:tab/>
      </w:r>
      <w:r>
        <w:rPr>
          <w:noProof/>
        </w:rPr>
        <w:fldChar w:fldCharType="begin" w:fldLock="1"/>
      </w:r>
      <w:r>
        <w:rPr>
          <w:noProof/>
        </w:rPr>
        <w:instrText xml:space="preserve"> PAGEREF _Toc153871823 \h </w:instrText>
      </w:r>
      <w:r>
        <w:rPr>
          <w:noProof/>
        </w:rPr>
      </w:r>
      <w:r>
        <w:rPr>
          <w:noProof/>
        </w:rPr>
        <w:fldChar w:fldCharType="separate"/>
      </w:r>
      <w:r>
        <w:rPr>
          <w:noProof/>
        </w:rPr>
        <w:t>38</w:t>
      </w:r>
      <w:r>
        <w:rPr>
          <w:noProof/>
        </w:rPr>
        <w:fldChar w:fldCharType="end"/>
      </w:r>
    </w:p>
    <w:p w14:paraId="4632A5D3" w14:textId="44DC5235"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_Toc153871824 \h </w:instrText>
      </w:r>
      <w:r>
        <w:rPr>
          <w:noProof/>
        </w:rPr>
      </w:r>
      <w:r>
        <w:rPr>
          <w:noProof/>
        </w:rPr>
        <w:fldChar w:fldCharType="separate"/>
      </w:r>
      <w:r>
        <w:rPr>
          <w:noProof/>
        </w:rPr>
        <w:t>38</w:t>
      </w:r>
      <w:r>
        <w:rPr>
          <w:noProof/>
        </w:rPr>
        <w:fldChar w:fldCharType="end"/>
      </w:r>
    </w:p>
    <w:p w14:paraId="20106213" w14:textId="6A4C636F"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_Toc153871825 \h </w:instrText>
      </w:r>
      <w:r>
        <w:rPr>
          <w:noProof/>
        </w:rPr>
      </w:r>
      <w:r>
        <w:rPr>
          <w:noProof/>
        </w:rPr>
        <w:fldChar w:fldCharType="separate"/>
      </w:r>
      <w:r>
        <w:rPr>
          <w:noProof/>
        </w:rPr>
        <w:t>39</w:t>
      </w:r>
      <w:r>
        <w:rPr>
          <w:noProof/>
        </w:rPr>
        <w:fldChar w:fldCharType="end"/>
      </w:r>
    </w:p>
    <w:p w14:paraId="2F8F4540" w14:textId="43475593"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_Toc153871826 \h </w:instrText>
      </w:r>
      <w:r>
        <w:rPr>
          <w:noProof/>
        </w:rPr>
      </w:r>
      <w:r>
        <w:rPr>
          <w:noProof/>
        </w:rPr>
        <w:fldChar w:fldCharType="separate"/>
      </w:r>
      <w:r>
        <w:rPr>
          <w:noProof/>
        </w:rPr>
        <w:t>39</w:t>
      </w:r>
      <w:r>
        <w:rPr>
          <w:noProof/>
        </w:rPr>
        <w:fldChar w:fldCharType="end"/>
      </w:r>
    </w:p>
    <w:p w14:paraId="266073A1" w14:textId="3D65B61B"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sidRPr="00542ED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Simple data types and enumerations</w:t>
      </w:r>
      <w:r>
        <w:rPr>
          <w:noProof/>
        </w:rPr>
        <w:tab/>
      </w:r>
      <w:r>
        <w:rPr>
          <w:noProof/>
        </w:rPr>
        <w:fldChar w:fldCharType="begin" w:fldLock="1"/>
      </w:r>
      <w:r>
        <w:rPr>
          <w:noProof/>
        </w:rPr>
        <w:instrText xml:space="preserve"> PAGEREF _Toc153871827 \h </w:instrText>
      </w:r>
      <w:r>
        <w:rPr>
          <w:noProof/>
        </w:rPr>
      </w:r>
      <w:r>
        <w:rPr>
          <w:noProof/>
        </w:rPr>
        <w:fldChar w:fldCharType="separate"/>
      </w:r>
      <w:r>
        <w:rPr>
          <w:noProof/>
        </w:rPr>
        <w:t>39</w:t>
      </w:r>
      <w:r>
        <w:rPr>
          <w:noProof/>
        </w:rPr>
        <w:fldChar w:fldCharType="end"/>
      </w:r>
    </w:p>
    <w:p w14:paraId="5D40B6FC" w14:textId="695D75E5"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_Toc153871828 \h </w:instrText>
      </w:r>
      <w:r>
        <w:rPr>
          <w:noProof/>
        </w:rPr>
      </w:r>
      <w:r>
        <w:rPr>
          <w:noProof/>
        </w:rPr>
        <w:fldChar w:fldCharType="separate"/>
      </w:r>
      <w:r>
        <w:rPr>
          <w:noProof/>
        </w:rPr>
        <w:t>39</w:t>
      </w:r>
      <w:r>
        <w:rPr>
          <w:noProof/>
        </w:rPr>
        <w:fldChar w:fldCharType="end"/>
      </w:r>
    </w:p>
    <w:p w14:paraId="16B8D70A" w14:textId="3E2AC1CC"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_Toc153871829 \h </w:instrText>
      </w:r>
      <w:r>
        <w:rPr>
          <w:noProof/>
        </w:rPr>
      </w:r>
      <w:r>
        <w:rPr>
          <w:noProof/>
        </w:rPr>
        <w:fldChar w:fldCharType="separate"/>
      </w:r>
      <w:r>
        <w:rPr>
          <w:noProof/>
        </w:rPr>
        <w:t>39</w:t>
      </w:r>
      <w:r>
        <w:rPr>
          <w:noProof/>
        </w:rPr>
        <w:fldChar w:fldCharType="end"/>
      </w:r>
    </w:p>
    <w:p w14:paraId="4C1E46EA" w14:textId="6B19957C" w:rsidR="003A2E9C" w:rsidRDefault="003A2E9C">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_Toc153871830 \h </w:instrText>
      </w:r>
      <w:r>
        <w:rPr>
          <w:noProof/>
        </w:rPr>
      </w:r>
      <w:r>
        <w:rPr>
          <w:noProof/>
        </w:rPr>
        <w:fldChar w:fldCharType="separate"/>
      </w:r>
      <w:r>
        <w:rPr>
          <w:noProof/>
        </w:rPr>
        <w:t>40</w:t>
      </w:r>
      <w:r>
        <w:rPr>
          <w:noProof/>
        </w:rPr>
        <w:fldChar w:fldCharType="end"/>
      </w:r>
    </w:p>
    <w:p w14:paraId="40936642" w14:textId="5B51BE14"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_Toc153871831 \h </w:instrText>
      </w:r>
      <w:r>
        <w:rPr>
          <w:noProof/>
        </w:rPr>
      </w:r>
      <w:r>
        <w:rPr>
          <w:noProof/>
        </w:rPr>
        <w:fldChar w:fldCharType="separate"/>
      </w:r>
      <w:r>
        <w:rPr>
          <w:noProof/>
        </w:rPr>
        <w:t>40</w:t>
      </w:r>
      <w:r>
        <w:rPr>
          <w:noProof/>
        </w:rPr>
        <w:fldChar w:fldCharType="end"/>
      </w:r>
    </w:p>
    <w:p w14:paraId="71C6D75A" w14:textId="50A30082"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_Toc153871832 \h </w:instrText>
      </w:r>
      <w:r>
        <w:rPr>
          <w:noProof/>
        </w:rPr>
      </w:r>
      <w:r>
        <w:rPr>
          <w:noProof/>
        </w:rPr>
        <w:fldChar w:fldCharType="separate"/>
      </w:r>
      <w:r>
        <w:rPr>
          <w:noProof/>
        </w:rPr>
        <w:t>40</w:t>
      </w:r>
      <w:r>
        <w:rPr>
          <w:noProof/>
        </w:rPr>
        <w:fldChar w:fldCharType="end"/>
      </w:r>
    </w:p>
    <w:p w14:paraId="74408EAE" w14:textId="63944960"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_Toc153871833 \h </w:instrText>
      </w:r>
      <w:r>
        <w:rPr>
          <w:noProof/>
        </w:rPr>
      </w:r>
      <w:r>
        <w:rPr>
          <w:noProof/>
        </w:rPr>
        <w:fldChar w:fldCharType="separate"/>
      </w:r>
      <w:r>
        <w:rPr>
          <w:noProof/>
        </w:rPr>
        <w:t>40</w:t>
      </w:r>
      <w:r>
        <w:rPr>
          <w:noProof/>
        </w:rPr>
        <w:fldChar w:fldCharType="end"/>
      </w:r>
    </w:p>
    <w:p w14:paraId="6BAE9422" w14:textId="566718FE"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_Toc153871834 \h </w:instrText>
      </w:r>
      <w:r>
        <w:rPr>
          <w:noProof/>
        </w:rPr>
      </w:r>
      <w:r>
        <w:rPr>
          <w:noProof/>
        </w:rPr>
        <w:fldChar w:fldCharType="separate"/>
      </w:r>
      <w:r>
        <w:rPr>
          <w:noProof/>
        </w:rPr>
        <w:t>40</w:t>
      </w:r>
      <w:r>
        <w:rPr>
          <w:noProof/>
        </w:rPr>
        <w:fldChar w:fldCharType="end"/>
      </w:r>
    </w:p>
    <w:p w14:paraId="2375BDFC" w14:textId="31BDA3CC" w:rsidR="003A2E9C" w:rsidRDefault="003A2E9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_Toc153871835 \h </w:instrText>
      </w:r>
      <w:r>
        <w:rPr>
          <w:noProof/>
        </w:rPr>
      </w:r>
      <w:r>
        <w:rPr>
          <w:noProof/>
        </w:rPr>
        <w:fldChar w:fldCharType="separate"/>
      </w:r>
      <w:r>
        <w:rPr>
          <w:noProof/>
        </w:rPr>
        <w:t>40</w:t>
      </w:r>
      <w:r>
        <w:rPr>
          <w:noProof/>
        </w:rPr>
        <w:fldChar w:fldCharType="end"/>
      </w:r>
    </w:p>
    <w:p w14:paraId="77063A18" w14:textId="66516952"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_Toc153871836 \h </w:instrText>
      </w:r>
      <w:r>
        <w:rPr>
          <w:noProof/>
        </w:rPr>
      </w:r>
      <w:r>
        <w:rPr>
          <w:noProof/>
        </w:rPr>
        <w:fldChar w:fldCharType="separate"/>
      </w:r>
      <w:r>
        <w:rPr>
          <w:noProof/>
        </w:rPr>
        <w:t>40</w:t>
      </w:r>
      <w:r>
        <w:rPr>
          <w:noProof/>
        </w:rPr>
        <w:fldChar w:fldCharType="end"/>
      </w:r>
    </w:p>
    <w:p w14:paraId="44EFAAD9" w14:textId="668EB287" w:rsidR="003A2E9C" w:rsidRDefault="003A2E9C">
      <w:pPr>
        <w:pStyle w:val="TOC3"/>
        <w:rPr>
          <w:rFonts w:asciiTheme="minorHAnsi" w:eastAsiaTheme="minorEastAsia" w:hAnsiTheme="minorHAnsi" w:cstheme="minorBidi"/>
          <w:noProof/>
          <w:kern w:val="2"/>
          <w:sz w:val="22"/>
          <w:szCs w:val="22"/>
          <w:lang w:eastAsia="en-GB"/>
          <w14:ligatures w14:val="standardContextual"/>
        </w:rPr>
      </w:pPr>
      <w:r w:rsidRPr="00542ED8">
        <w:rPr>
          <w:noProof/>
          <w:lang w:val="en-US"/>
        </w:rPr>
        <w:t>6.2.9</w:t>
      </w:r>
      <w:r>
        <w:rPr>
          <w:rFonts w:asciiTheme="minorHAnsi" w:eastAsiaTheme="minorEastAsia" w:hAnsiTheme="minorHAnsi" w:cstheme="minorBidi"/>
          <w:noProof/>
          <w:kern w:val="2"/>
          <w:sz w:val="22"/>
          <w:szCs w:val="22"/>
          <w:lang w:eastAsia="en-GB"/>
          <w14:ligatures w14:val="standardContextual"/>
        </w:rPr>
        <w:tab/>
      </w:r>
      <w:r w:rsidRPr="00542ED8">
        <w:rPr>
          <w:noProof/>
          <w:lang w:val="en-US"/>
        </w:rPr>
        <w:t>Security</w:t>
      </w:r>
      <w:r>
        <w:rPr>
          <w:noProof/>
        </w:rPr>
        <w:tab/>
      </w:r>
      <w:r>
        <w:rPr>
          <w:noProof/>
        </w:rPr>
        <w:fldChar w:fldCharType="begin" w:fldLock="1"/>
      </w:r>
      <w:r>
        <w:rPr>
          <w:noProof/>
        </w:rPr>
        <w:instrText xml:space="preserve"> PAGEREF _Toc153871837 \h </w:instrText>
      </w:r>
      <w:r>
        <w:rPr>
          <w:noProof/>
        </w:rPr>
      </w:r>
      <w:r>
        <w:rPr>
          <w:noProof/>
        </w:rPr>
        <w:fldChar w:fldCharType="separate"/>
      </w:r>
      <w:r>
        <w:rPr>
          <w:noProof/>
        </w:rPr>
        <w:t>41</w:t>
      </w:r>
      <w:r>
        <w:rPr>
          <w:noProof/>
        </w:rPr>
        <w:fldChar w:fldCharType="end"/>
      </w:r>
    </w:p>
    <w:p w14:paraId="397A11B0" w14:textId="64DEFD97" w:rsidR="003A2E9C" w:rsidRDefault="003A2E9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_Toc153871838 \h </w:instrText>
      </w:r>
      <w:r>
        <w:rPr>
          <w:noProof/>
        </w:rPr>
      </w:r>
      <w:r>
        <w:rPr>
          <w:noProof/>
        </w:rPr>
        <w:fldChar w:fldCharType="separate"/>
      </w:r>
      <w:r>
        <w:rPr>
          <w:noProof/>
        </w:rPr>
        <w:t>42</w:t>
      </w:r>
      <w:r>
        <w:rPr>
          <w:noProof/>
        </w:rPr>
        <w:fldChar w:fldCharType="end"/>
      </w:r>
    </w:p>
    <w:p w14:paraId="1B055206" w14:textId="3EA4D192"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_Toc153871839 \h </w:instrText>
      </w:r>
      <w:r>
        <w:rPr>
          <w:noProof/>
        </w:rPr>
      </w:r>
      <w:r>
        <w:rPr>
          <w:noProof/>
        </w:rPr>
        <w:fldChar w:fldCharType="separate"/>
      </w:r>
      <w:r>
        <w:rPr>
          <w:noProof/>
        </w:rPr>
        <w:t>42</w:t>
      </w:r>
      <w:r>
        <w:rPr>
          <w:noProof/>
        </w:rPr>
        <w:fldChar w:fldCharType="end"/>
      </w:r>
    </w:p>
    <w:p w14:paraId="362875CA" w14:textId="60DFD45E"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Nnssf_NSSelection API</w:t>
      </w:r>
      <w:r>
        <w:rPr>
          <w:noProof/>
        </w:rPr>
        <w:tab/>
      </w:r>
      <w:r>
        <w:rPr>
          <w:noProof/>
        </w:rPr>
        <w:fldChar w:fldCharType="begin" w:fldLock="1"/>
      </w:r>
      <w:r>
        <w:rPr>
          <w:noProof/>
        </w:rPr>
        <w:instrText xml:space="preserve"> PAGEREF _Toc153871840 \h </w:instrText>
      </w:r>
      <w:r>
        <w:rPr>
          <w:noProof/>
        </w:rPr>
      </w:r>
      <w:r>
        <w:rPr>
          <w:noProof/>
        </w:rPr>
        <w:fldChar w:fldCharType="separate"/>
      </w:r>
      <w:r>
        <w:rPr>
          <w:noProof/>
        </w:rPr>
        <w:t>42</w:t>
      </w:r>
      <w:r>
        <w:rPr>
          <w:noProof/>
        </w:rPr>
        <w:fldChar w:fldCharType="end"/>
      </w:r>
    </w:p>
    <w:p w14:paraId="493B9668" w14:textId="7FF0E8B0" w:rsidR="003A2E9C" w:rsidRDefault="003A2E9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_Toc153871841 \h </w:instrText>
      </w:r>
      <w:r>
        <w:rPr>
          <w:noProof/>
        </w:rPr>
      </w:r>
      <w:r>
        <w:rPr>
          <w:noProof/>
        </w:rPr>
        <w:fldChar w:fldCharType="separate"/>
      </w:r>
      <w:r>
        <w:rPr>
          <w:noProof/>
        </w:rPr>
        <w:t>46</w:t>
      </w:r>
      <w:r>
        <w:rPr>
          <w:noProof/>
        </w:rPr>
        <w:fldChar w:fldCharType="end"/>
      </w:r>
    </w:p>
    <w:p w14:paraId="0E05ED53" w14:textId="55ECD3CB" w:rsidR="003A2E9C" w:rsidRDefault="003A2E9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_Toc153871842 \h </w:instrText>
      </w:r>
      <w:r>
        <w:rPr>
          <w:noProof/>
        </w:rPr>
      </w:r>
      <w:r>
        <w:rPr>
          <w:noProof/>
        </w:rPr>
        <w:fldChar w:fldCharType="separate"/>
      </w:r>
      <w:r>
        <w:rPr>
          <w:noProof/>
        </w:rPr>
        <w:t>53</w:t>
      </w:r>
      <w:r>
        <w:rPr>
          <w:noProof/>
        </w:rPr>
        <w:fldChar w:fldCharType="end"/>
      </w:r>
    </w:p>
    <w:p w14:paraId="16C6CEBF" w14:textId="146E3EF4" w:rsidR="00080512" w:rsidRPr="00630AB6" w:rsidRDefault="00EE1738" w:rsidP="00C13FA8">
      <w:r>
        <w:rPr>
          <w:noProof/>
          <w:sz w:val="22"/>
          <w:lang w:val="en-US"/>
        </w:rPr>
        <w:fldChar w:fldCharType="end"/>
      </w:r>
    </w:p>
    <w:p w14:paraId="63F62FAE" w14:textId="77777777" w:rsidR="00080512" w:rsidRPr="00630AB6" w:rsidRDefault="00080512" w:rsidP="0041307B">
      <w:pPr>
        <w:pStyle w:val="Heading1"/>
      </w:pPr>
      <w:r w:rsidRPr="00630AB6">
        <w:br w:type="page"/>
      </w:r>
      <w:bookmarkStart w:id="3" w:name="_Toc153871693"/>
      <w:r w:rsidRPr="00630AB6">
        <w:lastRenderedPageBreak/>
        <w:t>Foreword</w:t>
      </w:r>
      <w:bookmarkEnd w:id="3"/>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Version x.y.z</w:t>
      </w:r>
    </w:p>
    <w:p w14:paraId="640924B3" w14:textId="77777777" w:rsidR="00080512" w:rsidRPr="00630AB6" w:rsidRDefault="00080512">
      <w:pPr>
        <w:pStyle w:val="B10"/>
      </w:pPr>
      <w:r w:rsidRPr="00630AB6">
        <w:t>where:</w:t>
      </w:r>
    </w:p>
    <w:p w14:paraId="4DD1DE16" w14:textId="77777777" w:rsidR="00080512" w:rsidRPr="00630AB6" w:rsidRDefault="00080512">
      <w:pPr>
        <w:pStyle w:val="B2"/>
      </w:pPr>
      <w:r w:rsidRPr="00630AB6">
        <w:t>x</w:t>
      </w:r>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r w:rsidRPr="00630AB6">
        <w:t>y</w:t>
      </w:r>
      <w:r w:rsidRPr="00630AB6">
        <w:tab/>
        <w:t>the second digit is incremented for all changes of substance, i.e. technical enhancements, corrections, updates, etc.</w:t>
      </w:r>
    </w:p>
    <w:p w14:paraId="32DC780B" w14:textId="77777777" w:rsidR="00080512" w:rsidRPr="00630AB6" w:rsidRDefault="00080512">
      <w:pPr>
        <w:pStyle w:val="B2"/>
      </w:pPr>
      <w:r w:rsidRPr="00630AB6">
        <w:t>z</w:t>
      </w:r>
      <w:r w:rsidRPr="00630AB6">
        <w:tab/>
        <w:t>the third digit is incremented when editorial only changes have been incorporated in the document.</w:t>
      </w:r>
    </w:p>
    <w:p w14:paraId="4EF5FA2A" w14:textId="77777777" w:rsidR="00080512" w:rsidRPr="00630AB6" w:rsidRDefault="00080512" w:rsidP="0041307B">
      <w:pPr>
        <w:pStyle w:val="Heading1"/>
      </w:pPr>
      <w:bookmarkStart w:id="4" w:name="_Toc153871694"/>
      <w:r w:rsidRPr="00630AB6">
        <w:t>1</w:t>
      </w:r>
      <w:r w:rsidRPr="00630AB6">
        <w:tab/>
        <w:t>Scope</w:t>
      </w:r>
      <w:bookmarkEnd w:id="4"/>
    </w:p>
    <w:p w14:paraId="4D8AFD21" w14:textId="77777777"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14:paraId="681DB14E" w14:textId="77777777"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14:paraId="5627E0C4" w14:textId="77777777"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14:paraId="52E69A77" w14:textId="77777777" w:rsidR="00080512" w:rsidRPr="00630AB6" w:rsidRDefault="00080512" w:rsidP="0041307B">
      <w:pPr>
        <w:pStyle w:val="Heading1"/>
      </w:pPr>
      <w:bookmarkStart w:id="5" w:name="_Toc153871695"/>
      <w:r w:rsidRPr="00630AB6">
        <w:t>2</w:t>
      </w:r>
      <w:r w:rsidRPr="00630AB6">
        <w:tab/>
        <w:t>References</w:t>
      </w:r>
      <w:bookmarkEnd w:id="5"/>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10"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10"/>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Heading1"/>
      </w:pPr>
      <w:bookmarkStart w:id="11" w:name="_Toc153871696"/>
      <w:r w:rsidRPr="00630AB6">
        <w:t>3</w:t>
      </w:r>
      <w:r w:rsidRPr="00630AB6">
        <w:tab/>
        <w:t>Definitions</w:t>
      </w:r>
      <w:r w:rsidR="008028A4" w:rsidRPr="00630AB6">
        <w:t xml:space="preserve"> and abbreviations</w:t>
      </w:r>
      <w:bookmarkEnd w:id="11"/>
    </w:p>
    <w:p w14:paraId="43E131A2" w14:textId="77777777" w:rsidR="00080512" w:rsidRPr="00630AB6" w:rsidRDefault="00080512" w:rsidP="0041307B">
      <w:pPr>
        <w:pStyle w:val="Heading2"/>
      </w:pPr>
      <w:bookmarkStart w:id="12" w:name="_Toc153871697"/>
      <w:r w:rsidRPr="00630AB6">
        <w:t>3.1</w:t>
      </w:r>
      <w:r w:rsidRPr="00630AB6">
        <w:tab/>
        <w:t>Definitions</w:t>
      </w:r>
      <w:bookmarkEnd w:id="12"/>
    </w:p>
    <w:p w14:paraId="3139F735" w14:textId="77777777"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Heading2"/>
      </w:pPr>
      <w:bookmarkStart w:id="13" w:name="_Toc153871698"/>
      <w:r w:rsidRPr="00630AB6">
        <w:t>3.</w:t>
      </w:r>
      <w:r w:rsidR="00F14E8E" w:rsidRPr="00630AB6">
        <w:t>2</w:t>
      </w:r>
      <w:r w:rsidRPr="00630AB6">
        <w:tab/>
        <w:t>Abbreviations</w:t>
      </w:r>
      <w:bookmarkEnd w:id="13"/>
    </w:p>
    <w:p w14:paraId="41C961F6" w14:textId="77777777"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Heading1"/>
      </w:pPr>
      <w:bookmarkStart w:id="14" w:name="_Toc153871699"/>
      <w:r w:rsidRPr="00630AB6">
        <w:t>4</w:t>
      </w:r>
      <w:r w:rsidRPr="00630AB6">
        <w:tab/>
      </w:r>
      <w:r w:rsidR="00496495" w:rsidRPr="00630AB6">
        <w:t>Overview</w:t>
      </w:r>
      <w:bookmarkEnd w:id="14"/>
    </w:p>
    <w:p w14:paraId="0FAC6B11" w14:textId="77777777" w:rsidR="00150306" w:rsidRPr="00630AB6" w:rsidRDefault="00150306" w:rsidP="0041307B">
      <w:pPr>
        <w:pStyle w:val="Heading2"/>
      </w:pPr>
      <w:bookmarkStart w:id="15" w:name="_Toc153871700"/>
      <w:r w:rsidRPr="00630AB6">
        <w:t>4.1</w:t>
      </w:r>
      <w:r w:rsidRPr="00630AB6">
        <w:tab/>
        <w:t>Introduction</w:t>
      </w:r>
      <w:bookmarkEnd w:id="15"/>
    </w:p>
    <w:p w14:paraId="64942EFC" w14:textId="77777777"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3pt" o:ole="">
            <v:imagedata r:id="rId12" o:title=""/>
          </v:shape>
          <o:OLEObject Type="Embed" ProgID="Visio.Drawing.15" ShapeID="_x0000_i1025" DrawAspect="Content" ObjectID="_1764484445"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77777777"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Heading1"/>
      </w:pPr>
      <w:bookmarkStart w:id="16" w:name="_Toc153871701"/>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6"/>
    </w:p>
    <w:p w14:paraId="27A33819" w14:textId="77777777" w:rsidR="00943FC1" w:rsidRPr="00630AB6" w:rsidRDefault="00943FC1" w:rsidP="0041307B">
      <w:pPr>
        <w:pStyle w:val="Heading2"/>
      </w:pPr>
      <w:bookmarkStart w:id="17" w:name="_Toc153871702"/>
      <w:r w:rsidRPr="00630AB6">
        <w:t>5.1</w:t>
      </w:r>
      <w:r w:rsidRPr="00630AB6">
        <w:tab/>
        <w:t>Introduction</w:t>
      </w:r>
      <w:bookmarkEnd w:id="17"/>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r w:rsidRPr="00630AB6">
              <w:rPr>
                <w:rFonts w:eastAsia="Malgun Gothic"/>
              </w:rPr>
              <w:t>Nnssf_NSSelection</w:t>
            </w:r>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r w:rsidRPr="00630AB6">
              <w:t>Nnssf_NSSAIAvailability</w:t>
            </w:r>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Heading2"/>
      </w:pPr>
      <w:bookmarkStart w:id="18" w:name="_Toc153871703"/>
      <w:r w:rsidRPr="00630AB6">
        <w:t>5.2</w:t>
      </w:r>
      <w:r w:rsidRPr="00630AB6">
        <w:tab/>
      </w:r>
      <w:r w:rsidR="000E74C8" w:rsidRPr="00630AB6">
        <w:t xml:space="preserve">Nnssf_NSSelection </w:t>
      </w:r>
      <w:r w:rsidR="00AF47A0" w:rsidRPr="00630AB6">
        <w:t>Service</w:t>
      </w:r>
      <w:bookmarkEnd w:id="18"/>
    </w:p>
    <w:p w14:paraId="5C46D0E7" w14:textId="77777777" w:rsidR="00943FC1" w:rsidRPr="00630AB6" w:rsidRDefault="00943FC1" w:rsidP="0041307B">
      <w:pPr>
        <w:pStyle w:val="Heading3"/>
      </w:pPr>
      <w:bookmarkStart w:id="19" w:name="_Toc153871704"/>
      <w:r w:rsidRPr="00630AB6">
        <w:t>5.2.1</w:t>
      </w:r>
      <w:r w:rsidRPr="00630AB6">
        <w:tab/>
      </w:r>
      <w:r w:rsidR="007C608D" w:rsidRPr="00630AB6">
        <w:t>Service Description</w:t>
      </w:r>
      <w:bookmarkEnd w:id="19"/>
    </w:p>
    <w:p w14:paraId="23C90716" w14:textId="77777777"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Heading3"/>
      </w:pPr>
      <w:bookmarkStart w:id="20" w:name="_Toc153871705"/>
      <w:r w:rsidRPr="00630AB6">
        <w:t>5.2</w:t>
      </w:r>
      <w:r w:rsidR="004E0785" w:rsidRPr="00630AB6">
        <w:t>.2</w:t>
      </w:r>
      <w:r w:rsidRPr="00630AB6">
        <w:tab/>
      </w:r>
      <w:r w:rsidR="008B6CCA" w:rsidRPr="00630AB6">
        <w:t>Service Operations</w:t>
      </w:r>
      <w:bookmarkEnd w:id="20"/>
    </w:p>
    <w:p w14:paraId="0CAA252E" w14:textId="77777777" w:rsidR="00AF47A0" w:rsidRPr="00630AB6" w:rsidRDefault="00AF47A0" w:rsidP="0041307B">
      <w:pPr>
        <w:pStyle w:val="Heading4"/>
      </w:pPr>
      <w:bookmarkStart w:id="21" w:name="_Toc153871706"/>
      <w:r w:rsidRPr="00630AB6">
        <w:t>5.2.2.1</w:t>
      </w:r>
      <w:r w:rsidRPr="00630AB6">
        <w:tab/>
      </w:r>
      <w:r w:rsidR="00083EA1" w:rsidRPr="00630AB6">
        <w:t>Introduction</w:t>
      </w:r>
      <w:bookmarkEnd w:id="21"/>
    </w:p>
    <w:p w14:paraId="76612090" w14:textId="77777777" w:rsidR="000E74C8" w:rsidRPr="00630AB6" w:rsidRDefault="000E74C8" w:rsidP="000E74C8">
      <w:pPr>
        <w:rPr>
          <w:lang w:eastAsia="zh-CN"/>
        </w:rPr>
      </w:pPr>
      <w:r w:rsidRPr="00630AB6">
        <w:rPr>
          <w:lang w:eastAsia="zh-CN"/>
        </w:rPr>
        <w:t>For the Nnssf_NSSelection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Heading4"/>
      </w:pPr>
      <w:bookmarkStart w:id="22" w:name="_Toc153871707"/>
      <w:r w:rsidRPr="00630AB6">
        <w:lastRenderedPageBreak/>
        <w:t>5.2.2.2</w:t>
      </w:r>
      <w:r w:rsidRPr="00630AB6">
        <w:tab/>
      </w:r>
      <w:r w:rsidR="000E74C8" w:rsidRPr="00630AB6">
        <w:rPr>
          <w:rFonts w:hint="eastAsia"/>
          <w:lang w:eastAsia="zh-CN"/>
        </w:rPr>
        <w:t>GET</w:t>
      </w:r>
      <w:bookmarkEnd w:id="22"/>
    </w:p>
    <w:p w14:paraId="4CD7688B" w14:textId="77777777" w:rsidR="00D93024" w:rsidRPr="00630AB6" w:rsidRDefault="00D93024" w:rsidP="0041307B">
      <w:pPr>
        <w:pStyle w:val="Heading5"/>
      </w:pPr>
      <w:bookmarkStart w:id="23" w:name="_Toc153871708"/>
      <w:r w:rsidRPr="00630AB6">
        <w:t>5.2.2.2.1</w:t>
      </w:r>
      <w:r w:rsidRPr="00630AB6">
        <w:tab/>
        <w:t>General</w:t>
      </w:r>
      <w:bookmarkEnd w:id="23"/>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The Mapping Of Allowed NSSAI;</w:t>
      </w:r>
    </w:p>
    <w:p w14:paraId="55A3042A" w14:textId="77777777" w:rsidR="00183954" w:rsidRPr="00630AB6" w:rsidRDefault="00183954" w:rsidP="00183954">
      <w:pPr>
        <w:pStyle w:val="B2"/>
        <w:rPr>
          <w:lang w:eastAsia="zh-CN"/>
        </w:rPr>
      </w:pPr>
      <w:r w:rsidRPr="00630AB6">
        <w:t>-</w:t>
      </w:r>
      <w:r w:rsidRPr="00630AB6">
        <w:tab/>
        <w:t>The Mapping Of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77777777"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14:paraId="6F7BD368" w14:textId="77777777"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14:paraId="7C6A399C" w14:textId="77777777"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14:paraId="7DED9D77" w14:textId="77777777" w:rsidR="00AF47A0" w:rsidRPr="00630AB6" w:rsidRDefault="00AF47A0" w:rsidP="0041307B">
      <w:pPr>
        <w:pStyle w:val="Heading5"/>
        <w:rPr>
          <w:lang w:eastAsia="zh-CN"/>
        </w:rPr>
      </w:pPr>
      <w:bookmarkStart w:id="24" w:name="_Toc153871709"/>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24"/>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55pt;height:110.6pt" o:ole="">
            <v:imagedata r:id="rId14" o:title=""/>
          </v:shape>
          <o:OLEObject Type="Embed" ProgID="Visio.Drawing.11" ShapeID="_x0000_i1026" DrawAspect="Content" ObjectID="_1764484446"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Heading5"/>
      </w:pPr>
      <w:bookmarkStart w:id="25" w:name="_Toc153871710"/>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25"/>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55pt;height:110.6pt" o:ole="">
            <v:imagedata r:id="rId16" o:title=""/>
          </v:shape>
          <o:OLEObject Type="Embed" ProgID="Visio.Drawing.11" ShapeID="_x0000_i1027" DrawAspect="Content" ObjectID="_1764484447"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77777777"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Heading5"/>
      </w:pPr>
      <w:bookmarkStart w:id="26" w:name="_Toc153871711"/>
      <w:r w:rsidRPr="00630AB6">
        <w:t>5.2.2.2.</w:t>
      </w:r>
      <w:r w:rsidR="00B4463E">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6"/>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55pt;height:110.6pt" o:ole="">
            <v:imagedata r:id="rId16" o:title=""/>
          </v:shape>
          <o:OLEObject Type="Embed" ProgID="Visio.Drawing.11" ShapeID="_x0000_i1028" DrawAspect="Content" ObjectID="_1764484448"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Heading2"/>
      </w:pPr>
      <w:bookmarkStart w:id="27" w:name="_Toc153871712"/>
      <w:r w:rsidRPr="00630AB6">
        <w:t>5.3</w:t>
      </w:r>
      <w:r w:rsidRPr="00630AB6">
        <w:tab/>
      </w:r>
      <w:r w:rsidR="00150306" w:rsidRPr="00630AB6">
        <w:t>Nnssf_NSSAIAvailability</w:t>
      </w:r>
      <w:r w:rsidRPr="00630AB6">
        <w:t xml:space="preserve"> Service</w:t>
      </w:r>
      <w:bookmarkEnd w:id="27"/>
    </w:p>
    <w:p w14:paraId="352B8D37" w14:textId="77777777" w:rsidR="00150306" w:rsidRPr="00630AB6" w:rsidRDefault="00150306" w:rsidP="0041307B">
      <w:pPr>
        <w:pStyle w:val="Heading3"/>
      </w:pPr>
      <w:bookmarkStart w:id="28" w:name="_Toc153871713"/>
      <w:r w:rsidRPr="00630AB6">
        <w:t>5.3.1</w:t>
      </w:r>
      <w:r w:rsidRPr="00630AB6">
        <w:tab/>
        <w:t>Service Description</w:t>
      </w:r>
      <w:bookmarkEnd w:id="28"/>
    </w:p>
    <w:p w14:paraId="62D53C4A" w14:textId="77777777"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14:paraId="2976BD66" w14:textId="77777777" w:rsidR="00150306" w:rsidRPr="00630AB6" w:rsidRDefault="00150306" w:rsidP="0041307B">
      <w:pPr>
        <w:pStyle w:val="Heading3"/>
      </w:pPr>
      <w:bookmarkStart w:id="29" w:name="_Toc153871714"/>
      <w:r w:rsidRPr="00630AB6">
        <w:t>5.3.2</w:t>
      </w:r>
      <w:r w:rsidRPr="00630AB6">
        <w:tab/>
        <w:t>Service Operations</w:t>
      </w:r>
      <w:bookmarkEnd w:id="29"/>
    </w:p>
    <w:p w14:paraId="4B4CB5B7" w14:textId="77777777" w:rsidR="00150306" w:rsidRPr="00630AB6" w:rsidRDefault="00150306" w:rsidP="0041307B">
      <w:pPr>
        <w:pStyle w:val="Heading4"/>
      </w:pPr>
      <w:bookmarkStart w:id="30" w:name="_Toc153871715"/>
      <w:r w:rsidRPr="00630AB6">
        <w:t>5.3.2.1</w:t>
      </w:r>
      <w:r w:rsidRPr="00630AB6">
        <w:tab/>
        <w:t>Introduction</w:t>
      </w:r>
      <w:bookmarkEnd w:id="30"/>
    </w:p>
    <w:p w14:paraId="58E40824" w14:textId="77777777" w:rsidR="00150306" w:rsidRPr="00630AB6" w:rsidRDefault="00150306" w:rsidP="00150306">
      <w:pPr>
        <w:rPr>
          <w:lang w:eastAsia="zh-CN"/>
        </w:rPr>
      </w:pPr>
      <w:r w:rsidRPr="00630AB6">
        <w:rPr>
          <w:lang w:eastAsia="zh-CN"/>
        </w:rPr>
        <w:t>For the Nnssf_NSSAIAvailability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Heading4"/>
      </w:pPr>
      <w:bookmarkStart w:id="31" w:name="_Toc153871716"/>
      <w:r w:rsidRPr="00630AB6">
        <w:lastRenderedPageBreak/>
        <w:t>5.3.2.2</w:t>
      </w:r>
      <w:r w:rsidRPr="00630AB6">
        <w:tab/>
        <w:t>Update Service Operation</w:t>
      </w:r>
      <w:bookmarkEnd w:id="31"/>
    </w:p>
    <w:p w14:paraId="07966329" w14:textId="77777777" w:rsidR="00150306" w:rsidRPr="00630AB6" w:rsidRDefault="00150306" w:rsidP="00150306">
      <w:pPr>
        <w:pStyle w:val="Heading5"/>
      </w:pPr>
      <w:bookmarkStart w:id="32" w:name="_Toc153871717"/>
      <w:r w:rsidRPr="00630AB6">
        <w:t>5.3.2.2.1</w:t>
      </w:r>
      <w:r w:rsidRPr="00630AB6">
        <w:tab/>
        <w:t>General</w:t>
      </w:r>
      <w:bookmarkEnd w:id="32"/>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2.1pt;height:110.6pt" o:ole="">
            <v:imagedata r:id="rId19" o:title=""/>
          </v:shape>
          <o:OLEObject Type="Embed" ProgID="Visio.Drawing.11" ShapeID="_x0000_i1029" DrawAspect="Content" ObjectID="_1764484449"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w:t>
      </w:r>
    </w:p>
    <w:p w14:paraId="63C28BAC" w14:textId="77777777" w:rsidR="00150306" w:rsidRPr="00630AB6" w:rsidRDefault="002B50B3" w:rsidP="00DE6817">
      <w:pPr>
        <w:pStyle w:val="B10"/>
        <w:ind w:firstLine="0"/>
      </w:pPr>
      <w:r w:rsidRPr="00630AB6">
        <w:t>On failure, the NSSF shall return one of the HTTP status code together with the response body listed in Table 6.2.3.2.3.1-2 / Table 6.2.3.2.3.2-2.</w:t>
      </w:r>
    </w:p>
    <w:p w14:paraId="397543AA" w14:textId="77777777" w:rsidR="00F4570B" w:rsidRPr="00630AB6" w:rsidRDefault="00F4570B" w:rsidP="0041307B">
      <w:pPr>
        <w:pStyle w:val="Heading4"/>
      </w:pPr>
      <w:bookmarkStart w:id="33" w:name="_Toc153871718"/>
      <w:r w:rsidRPr="00630AB6">
        <w:t>5.3.2.3</w:t>
      </w:r>
      <w:r w:rsidR="00630AB6">
        <w:tab/>
      </w:r>
      <w:r w:rsidRPr="00630AB6">
        <w:t>Subscribe Service Operation</w:t>
      </w:r>
      <w:bookmarkEnd w:id="33"/>
    </w:p>
    <w:p w14:paraId="62B1A619" w14:textId="77777777" w:rsidR="00F4570B" w:rsidRPr="00630AB6" w:rsidRDefault="00F4570B" w:rsidP="00F4570B">
      <w:pPr>
        <w:pStyle w:val="Heading5"/>
      </w:pPr>
      <w:bookmarkStart w:id="34" w:name="_Toc153871719"/>
      <w:r w:rsidRPr="00630AB6">
        <w:t>5.3.2.3.1</w:t>
      </w:r>
      <w:r w:rsidRPr="00630AB6">
        <w:tab/>
        <w:t>General</w:t>
      </w:r>
      <w:bookmarkEnd w:id="34"/>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55pt;height:110.6pt" o:ole="">
            <v:imagedata r:id="rId21" o:title=""/>
          </v:shape>
          <o:OLEObject Type="Embed" ProgID="Visio.Drawing.11" ShapeID="_x0000_i1030" DrawAspect="Content" ObjectID="_1764484450"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On failure, the NSSF shall return one of the HTTP status code together with the response body listed in Table 6.2.3.3.3.1-2.</w:t>
      </w:r>
    </w:p>
    <w:p w14:paraId="08234AC8" w14:textId="77777777" w:rsidR="00F4570B" w:rsidRPr="00630AB6" w:rsidRDefault="00F4570B" w:rsidP="0041307B">
      <w:pPr>
        <w:pStyle w:val="Heading4"/>
      </w:pPr>
      <w:bookmarkStart w:id="35" w:name="_Toc153871720"/>
      <w:r w:rsidRPr="00630AB6">
        <w:t>5.3.2.4</w:t>
      </w:r>
      <w:r w:rsidR="00630AB6">
        <w:tab/>
      </w:r>
      <w:r w:rsidRPr="00630AB6">
        <w:t>Unsubscribe Service Operation</w:t>
      </w:r>
      <w:bookmarkEnd w:id="35"/>
    </w:p>
    <w:p w14:paraId="4CF88CEF" w14:textId="77777777" w:rsidR="00F4570B" w:rsidRPr="00630AB6" w:rsidRDefault="00F4570B" w:rsidP="00F4570B">
      <w:pPr>
        <w:pStyle w:val="Heading5"/>
      </w:pPr>
      <w:bookmarkStart w:id="36" w:name="_Toc153871721"/>
      <w:r w:rsidRPr="00630AB6">
        <w:t>5.3.2.4.1</w:t>
      </w:r>
      <w:r w:rsidRPr="00630AB6">
        <w:tab/>
        <w:t>General</w:t>
      </w:r>
      <w:bookmarkEnd w:id="36"/>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55pt;height:110.6pt" o:ole="">
            <v:imagedata r:id="rId23" o:title=""/>
          </v:shape>
          <o:OLEObject Type="Embed" ProgID="Visio.Drawing.11" ShapeID="_x0000_i1031" DrawAspect="Content" ObjectID="_1764484451"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On failure, the NSSF shall return one of the HTTP status code together with the response body listed in Table 6.2.3.4.3.2-2.</w:t>
      </w:r>
    </w:p>
    <w:p w14:paraId="5C2DE3D3" w14:textId="77777777" w:rsidR="00150306" w:rsidRPr="00630AB6" w:rsidRDefault="00150306" w:rsidP="0041307B">
      <w:pPr>
        <w:pStyle w:val="Heading4"/>
      </w:pPr>
      <w:bookmarkStart w:id="37" w:name="_Toc153871722"/>
      <w:r w:rsidRPr="00630AB6">
        <w:t>5.3.2.</w:t>
      </w:r>
      <w:r w:rsidR="00F4570B" w:rsidRPr="00630AB6">
        <w:rPr>
          <w:rFonts w:hint="eastAsia"/>
          <w:lang w:eastAsia="zh-CN"/>
        </w:rPr>
        <w:t>5</w:t>
      </w:r>
      <w:r w:rsidRPr="00630AB6">
        <w:tab/>
        <w:t>Notify Service Operation</w:t>
      </w:r>
      <w:bookmarkEnd w:id="37"/>
    </w:p>
    <w:p w14:paraId="6789F99B" w14:textId="77777777" w:rsidR="00150306" w:rsidRPr="00630AB6" w:rsidRDefault="00150306" w:rsidP="00150306">
      <w:pPr>
        <w:pStyle w:val="Heading5"/>
      </w:pPr>
      <w:bookmarkStart w:id="38" w:name="_Toc153871723"/>
      <w:r w:rsidRPr="00630AB6">
        <w:t>5.3.2.</w:t>
      </w:r>
      <w:r w:rsidR="00F4570B" w:rsidRPr="00630AB6">
        <w:rPr>
          <w:rFonts w:hint="eastAsia"/>
          <w:lang w:eastAsia="zh-CN"/>
        </w:rPr>
        <w:t>5</w:t>
      </w:r>
      <w:r w:rsidRPr="00630AB6">
        <w:t>.1</w:t>
      </w:r>
      <w:r w:rsidRPr="00630AB6">
        <w:tab/>
        <w:t>General</w:t>
      </w:r>
      <w:bookmarkEnd w:id="38"/>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55pt;height:110.6pt" o:ole="">
            <v:imagedata r:id="rId25" o:title=""/>
          </v:shape>
          <o:OLEObject Type="Embed" ProgID="Visio.Drawing.11" ShapeID="_x0000_i1032" DrawAspect="Content" ObjectID="_1764484452"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Heading4"/>
      </w:pPr>
      <w:bookmarkStart w:id="39" w:name="_Toc153871724"/>
      <w:r w:rsidRPr="00630AB6">
        <w:t>5.3.2.</w:t>
      </w:r>
      <w:r w:rsidR="00F4570B" w:rsidRPr="00630AB6">
        <w:rPr>
          <w:rFonts w:hint="eastAsia"/>
          <w:lang w:eastAsia="zh-CN"/>
        </w:rPr>
        <w:t>6</w:t>
      </w:r>
      <w:r w:rsidRPr="00630AB6">
        <w:tab/>
        <w:t>Delete Service Operation</w:t>
      </w:r>
      <w:bookmarkEnd w:id="39"/>
    </w:p>
    <w:p w14:paraId="6B6CE55C" w14:textId="77777777" w:rsidR="00701BE1" w:rsidRPr="00630AB6" w:rsidRDefault="00701BE1" w:rsidP="00701BE1">
      <w:pPr>
        <w:pStyle w:val="Heading5"/>
      </w:pPr>
      <w:bookmarkStart w:id="40" w:name="_Toc153871725"/>
      <w:r w:rsidRPr="00630AB6">
        <w:t>5.3.2.</w:t>
      </w:r>
      <w:r w:rsidR="00F4570B" w:rsidRPr="00630AB6">
        <w:rPr>
          <w:rFonts w:hint="eastAsia"/>
          <w:lang w:eastAsia="zh-CN"/>
        </w:rPr>
        <w:t>6</w:t>
      </w:r>
      <w:r w:rsidRPr="00630AB6">
        <w:t>.1</w:t>
      </w:r>
      <w:r w:rsidRPr="00630AB6">
        <w:tab/>
        <w:t>General</w:t>
      </w:r>
      <w:bookmarkEnd w:id="40"/>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55pt;height:110.6pt" o:ole="">
            <v:imagedata r:id="rId27" o:title=""/>
          </v:shape>
          <o:OLEObject Type="Embed" ProgID="Visio.Drawing.11" ShapeID="_x0000_i1033" DrawAspect="Content" ObjectID="_1764484453"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Heading1"/>
      </w:pPr>
      <w:bookmarkStart w:id="41" w:name="_Toc153871726"/>
      <w:r w:rsidRPr="00630AB6">
        <w:t>6</w:t>
      </w:r>
      <w:r w:rsidRPr="00630AB6">
        <w:tab/>
        <w:t>API Definitions</w:t>
      </w:r>
      <w:bookmarkEnd w:id="41"/>
    </w:p>
    <w:p w14:paraId="08E91038" w14:textId="77777777" w:rsidR="000E77D4" w:rsidRPr="00630AB6" w:rsidRDefault="000E77D4" w:rsidP="0041307B">
      <w:pPr>
        <w:pStyle w:val="Heading2"/>
      </w:pPr>
      <w:bookmarkStart w:id="42" w:name="_Toc153871727"/>
      <w:r w:rsidRPr="00630AB6">
        <w:t>6.1</w:t>
      </w:r>
      <w:r w:rsidRPr="00630AB6">
        <w:tab/>
      </w:r>
      <w:r w:rsidR="00065857" w:rsidRPr="00630AB6">
        <w:t xml:space="preserve">Nnssf_NSSelection </w:t>
      </w:r>
      <w:r w:rsidRPr="00630AB6">
        <w:t>Service API</w:t>
      </w:r>
      <w:bookmarkEnd w:id="42"/>
    </w:p>
    <w:p w14:paraId="701FE7D1" w14:textId="77777777" w:rsidR="00873975" w:rsidRPr="00630AB6" w:rsidRDefault="00873975" w:rsidP="0041307B">
      <w:pPr>
        <w:pStyle w:val="Heading3"/>
      </w:pPr>
      <w:bookmarkStart w:id="43" w:name="_Toc153871728"/>
      <w:r w:rsidRPr="00630AB6">
        <w:t>6.1</w:t>
      </w:r>
      <w:r w:rsidR="000E77D4" w:rsidRPr="00630AB6">
        <w:t>.1</w:t>
      </w:r>
      <w:r w:rsidRPr="00630AB6">
        <w:tab/>
      </w:r>
      <w:r w:rsidR="00E86839" w:rsidRPr="00630AB6">
        <w:t>API URI</w:t>
      </w:r>
      <w:bookmarkEnd w:id="43"/>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77777777"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77777777"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Heading3"/>
      </w:pPr>
      <w:bookmarkStart w:id="44" w:name="_Toc153871729"/>
      <w:r w:rsidRPr="00630AB6">
        <w:t>6.1.2</w:t>
      </w:r>
      <w:r w:rsidRPr="00630AB6">
        <w:tab/>
        <w:t>Usage of HTTP</w:t>
      </w:r>
      <w:bookmarkEnd w:id="44"/>
    </w:p>
    <w:p w14:paraId="25D42E94" w14:textId="77777777" w:rsidR="000C5200" w:rsidRPr="00630AB6" w:rsidRDefault="000C5200" w:rsidP="0041307B">
      <w:pPr>
        <w:pStyle w:val="Heading4"/>
      </w:pPr>
      <w:bookmarkStart w:id="45" w:name="_Toc153871730"/>
      <w:r w:rsidRPr="00630AB6">
        <w:t>6.1.2.1</w:t>
      </w:r>
      <w:r w:rsidRPr="00630AB6">
        <w:tab/>
        <w:t>General</w:t>
      </w:r>
      <w:bookmarkEnd w:id="45"/>
    </w:p>
    <w:p w14:paraId="580BAD0B" w14:textId="77777777"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CE370BC" w14:textId="77777777" w:rsidR="00FA10C2" w:rsidRPr="00630AB6" w:rsidRDefault="00FA10C2" w:rsidP="0041307B">
      <w:pPr>
        <w:pStyle w:val="Heading4"/>
      </w:pPr>
      <w:bookmarkStart w:id="46" w:name="_Toc153871731"/>
      <w:r w:rsidRPr="00630AB6">
        <w:t>6.1.2.2</w:t>
      </w:r>
      <w:r w:rsidRPr="00630AB6">
        <w:tab/>
        <w:t>HTTP standard headers</w:t>
      </w:r>
      <w:bookmarkEnd w:id="46"/>
    </w:p>
    <w:p w14:paraId="6C68CAD0" w14:textId="77777777" w:rsidR="00FA10C2" w:rsidRPr="00630AB6" w:rsidRDefault="00FA10C2" w:rsidP="0041307B">
      <w:pPr>
        <w:pStyle w:val="Heading5"/>
        <w:rPr>
          <w:lang w:eastAsia="zh-CN"/>
        </w:rPr>
      </w:pPr>
      <w:bookmarkStart w:id="47" w:name="_Toc153871732"/>
      <w:r w:rsidRPr="00630AB6">
        <w:t>6.1.2.2.1</w:t>
      </w:r>
      <w:r w:rsidRPr="00630AB6">
        <w:rPr>
          <w:rFonts w:hint="eastAsia"/>
          <w:lang w:eastAsia="zh-CN"/>
        </w:rPr>
        <w:tab/>
      </w:r>
      <w:r w:rsidRPr="00630AB6">
        <w:rPr>
          <w:lang w:eastAsia="zh-CN"/>
        </w:rPr>
        <w:t>General</w:t>
      </w:r>
      <w:bookmarkEnd w:id="47"/>
    </w:p>
    <w:p w14:paraId="0B398AC5" w14:textId="77777777"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Heading5"/>
      </w:pPr>
      <w:bookmarkStart w:id="48" w:name="_Toc153871733"/>
      <w:r w:rsidRPr="00630AB6">
        <w:t>6.1.2.</w:t>
      </w:r>
      <w:r w:rsidR="00FA10C2" w:rsidRPr="00630AB6">
        <w:t>2.</w:t>
      </w:r>
      <w:r w:rsidRPr="00630AB6">
        <w:t>2</w:t>
      </w:r>
      <w:r w:rsidRPr="00630AB6">
        <w:tab/>
        <w:t>Content type</w:t>
      </w:r>
      <w:bookmarkEnd w:id="48"/>
    </w:p>
    <w:p w14:paraId="01ECE403" w14:textId="77777777" w:rsidR="004C396D" w:rsidRPr="00630AB6" w:rsidRDefault="004C396D" w:rsidP="004C396D">
      <w:r w:rsidRPr="00630AB6">
        <w:t xml:space="preserve"> The following content types shall be supported:</w:t>
      </w:r>
    </w:p>
    <w:p w14:paraId="77F40235" w14:textId="77777777"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Heading5"/>
        <w:rPr>
          <w:lang w:eastAsia="zh-CN"/>
        </w:rPr>
      </w:pPr>
      <w:bookmarkStart w:id="49" w:name="_Toc153871734"/>
      <w:r w:rsidRPr="00630AB6">
        <w:t>6.1.2.3.1</w:t>
      </w:r>
      <w:r w:rsidR="000C5200" w:rsidRPr="00630AB6">
        <w:rPr>
          <w:rFonts w:hint="eastAsia"/>
          <w:lang w:eastAsia="zh-CN"/>
        </w:rPr>
        <w:tab/>
      </w:r>
      <w:r w:rsidR="000C5200" w:rsidRPr="00630AB6">
        <w:rPr>
          <w:lang w:eastAsia="zh-CN"/>
        </w:rPr>
        <w:t>General</w:t>
      </w:r>
      <w:bookmarkEnd w:id="49"/>
    </w:p>
    <w:p w14:paraId="6F12B548" w14:textId="77777777" w:rsidR="0008689A" w:rsidRPr="00630AB6" w:rsidRDefault="0008689A" w:rsidP="0008689A">
      <w:pPr>
        <w:rPr>
          <w:lang w:eastAsia="zh-CN"/>
        </w:rPr>
      </w:pPr>
      <w:r w:rsidRPr="00630AB6">
        <w:t>In this release of this specification, no custom headers specific to the Nnssf_NSSelection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Heading3"/>
      </w:pPr>
      <w:bookmarkStart w:id="50" w:name="_Toc153871735"/>
      <w:r w:rsidRPr="00630AB6">
        <w:t>6.</w:t>
      </w:r>
      <w:r w:rsidR="000E77D4" w:rsidRPr="00630AB6">
        <w:t>1.</w:t>
      </w:r>
      <w:r w:rsidR="00FD6006" w:rsidRPr="00630AB6">
        <w:t>3</w:t>
      </w:r>
      <w:r w:rsidRPr="00630AB6">
        <w:tab/>
      </w:r>
      <w:r w:rsidR="00E44765" w:rsidRPr="00630AB6">
        <w:t>Resources</w:t>
      </w:r>
      <w:bookmarkEnd w:id="50"/>
    </w:p>
    <w:p w14:paraId="065A903B" w14:textId="77777777" w:rsidR="000A7435" w:rsidRPr="00630AB6" w:rsidRDefault="000A7435" w:rsidP="0041307B">
      <w:pPr>
        <w:pStyle w:val="Heading4"/>
      </w:pPr>
      <w:bookmarkStart w:id="51" w:name="_Toc153871736"/>
      <w:r w:rsidRPr="00630AB6">
        <w:t>6.</w:t>
      </w:r>
      <w:r w:rsidR="000E77D4" w:rsidRPr="00630AB6">
        <w:t>1.</w:t>
      </w:r>
      <w:r w:rsidR="00FD6006" w:rsidRPr="00630AB6">
        <w:t>3</w:t>
      </w:r>
      <w:r w:rsidRPr="00630AB6">
        <w:t>.1</w:t>
      </w:r>
      <w:r w:rsidRPr="00630AB6">
        <w:tab/>
      </w:r>
      <w:r w:rsidR="008B2858" w:rsidRPr="00630AB6">
        <w:t>Overview</w:t>
      </w:r>
      <w:bookmarkEnd w:id="51"/>
    </w:p>
    <w:p w14:paraId="5B5BDDAE" w14:textId="77777777" w:rsidR="00065857" w:rsidRPr="00630AB6" w:rsidRDefault="00065857" w:rsidP="00155A8A">
      <w:pPr>
        <w:rPr>
          <w:lang w:eastAsia="zh-CN"/>
        </w:rPr>
      </w:pPr>
      <w:r w:rsidRPr="00630AB6">
        <w:t>Figure 6.1.3.1-1 describes the resource URI structure of the Nnssf_NSSelection API.</w:t>
      </w:r>
    </w:p>
    <w:p w14:paraId="6E544987" w14:textId="77777777" w:rsidR="005A40F6" w:rsidRDefault="005A40F6" w:rsidP="005A40F6">
      <w:pPr>
        <w:pStyle w:val="TH"/>
      </w:pPr>
      <w:r w:rsidRPr="00630AB6">
        <w:object w:dxaOrig="8088" w:dyaOrig="3624" w14:anchorId="67140D0F">
          <v:shape id="_x0000_i1034" type="#_x0000_t75" style="width:295.5pt;height:132.5pt" o:ole="">
            <v:imagedata r:id="rId29" o:title=""/>
          </v:shape>
          <o:OLEObject Type="Embed" ProgID="Visio.Drawing.11" ShapeID="_x0000_i1034" DrawAspect="Content" ObjectID="_1764484454" r:id="rId30"/>
        </w:object>
      </w:r>
    </w:p>
    <w:p w14:paraId="3295C0C5" w14:textId="77777777" w:rsidR="00EE1738" w:rsidRDefault="00EE1738" w:rsidP="00EE1738">
      <w:pPr>
        <w:pStyle w:val="TF"/>
      </w:pPr>
      <w:r>
        <w:t>Fig</w:t>
      </w:r>
      <w:r w:rsidRPr="00630AB6">
        <w:t>ure 6.1.3.1-1: Resource URI structure of the  nnssf_nsselection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w:t>
            </w:r>
            <w:r w:rsidR="00B412C6">
              <w:rPr>
                <w:lang w:eastAsia="zh-CN"/>
              </w:rPr>
              <w:t>{apiVersion}</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77777777"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Maps to Nnssf_NSSelection_Get service operation.</w:t>
            </w:r>
          </w:p>
        </w:tc>
      </w:tr>
    </w:tbl>
    <w:p w14:paraId="45EBA79E" w14:textId="77777777" w:rsidR="008C18E3" w:rsidRPr="00630AB6" w:rsidRDefault="008C18E3" w:rsidP="00BB7F15"/>
    <w:p w14:paraId="7C8A420B" w14:textId="77777777" w:rsidR="003C71B6" w:rsidRPr="00630AB6" w:rsidRDefault="003C71B6" w:rsidP="0041307B">
      <w:pPr>
        <w:pStyle w:val="Heading4"/>
      </w:pPr>
      <w:bookmarkStart w:id="52" w:name="_Toc153871737"/>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2"/>
    </w:p>
    <w:p w14:paraId="5F14A48B" w14:textId="77777777" w:rsidR="001769FF" w:rsidRPr="00630AB6" w:rsidRDefault="001769FF" w:rsidP="0041307B">
      <w:pPr>
        <w:pStyle w:val="Heading5"/>
      </w:pPr>
      <w:bookmarkStart w:id="53" w:name="_Toc153871738"/>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3"/>
    </w:p>
    <w:p w14:paraId="35F94EC6" w14:textId="77777777" w:rsidR="00065857" w:rsidRPr="00630AB6" w:rsidRDefault="00065857" w:rsidP="00065857">
      <w:pPr>
        <w:rPr>
          <w:lang w:eastAsia="zh-CN"/>
        </w:rPr>
      </w:pPr>
      <w:r w:rsidRPr="00630AB6">
        <w:t xml:space="preserve">This resource represents the network slice related information maintained by the NSSF.This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Heading5"/>
      </w:pPr>
      <w:bookmarkStart w:id="54" w:name="_Toc153871739"/>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4"/>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77777777"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77777777"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14:paraId="172A22CC" w14:textId="77777777" w:rsidR="00B12CFB" w:rsidRPr="00630AB6" w:rsidRDefault="00B12CFB" w:rsidP="00BB7F15"/>
    <w:p w14:paraId="46859C5D" w14:textId="77777777" w:rsidR="001769FF" w:rsidRPr="00630AB6" w:rsidRDefault="001769FF" w:rsidP="0041307B">
      <w:pPr>
        <w:pStyle w:val="Heading5"/>
      </w:pPr>
      <w:bookmarkStart w:id="55" w:name="_Toc153871740"/>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5"/>
    </w:p>
    <w:p w14:paraId="0ECC74BA" w14:textId="77777777" w:rsidR="00D10EF5" w:rsidRPr="00630AB6" w:rsidRDefault="00D10EF5" w:rsidP="00D10EF5">
      <w:pPr>
        <w:pStyle w:val="Heading6"/>
      </w:pPr>
      <w:bookmarkStart w:id="56" w:name="_Toc153871741"/>
      <w:r w:rsidRPr="00630AB6">
        <w:t>6.1.3.2.3.1</w:t>
      </w:r>
      <w:r w:rsidRPr="00630AB6">
        <w:tab/>
        <w:t>GET</w:t>
      </w:r>
      <w:bookmarkEnd w:id="56"/>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r w:rsidRPr="00EB0D00">
              <w:t>ue-</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r w:rsidRPr="00630AB6">
              <w:rPr>
                <w:lang w:eastAsia="zh-CN"/>
              </w:rPr>
              <w:t>SliceInfoFor</w:t>
            </w:r>
            <w:r>
              <w:rPr>
                <w:lang w:eastAsia="zh-CN"/>
              </w:rPr>
              <w:t>UEConfigurationUpdate</w:t>
            </w:r>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7777777"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Heading5"/>
      </w:pPr>
      <w:bookmarkStart w:id="57" w:name="_Toc153871742"/>
      <w:r w:rsidRPr="00630AB6">
        <w:t>6.1.3.2.4</w:t>
      </w:r>
      <w:r w:rsidRPr="00630AB6">
        <w:tab/>
        <w:t xml:space="preserve">Resource Custom </w:t>
      </w:r>
      <w:r w:rsidR="00BA054B" w:rsidRPr="00630AB6">
        <w:t>Operations</w:t>
      </w:r>
      <w:bookmarkEnd w:id="57"/>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Heading3"/>
      </w:pPr>
      <w:bookmarkStart w:id="58" w:name="_Toc153871743"/>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8"/>
    </w:p>
    <w:p w14:paraId="0ACDF564" w14:textId="77777777"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Heading3"/>
      </w:pPr>
      <w:bookmarkStart w:id="59" w:name="_Toc153871744"/>
      <w:r w:rsidRPr="00630AB6">
        <w:t>6.1.5</w:t>
      </w:r>
      <w:r w:rsidRPr="00630AB6">
        <w:tab/>
        <w:t>Notifications</w:t>
      </w:r>
      <w:bookmarkEnd w:id="59"/>
    </w:p>
    <w:p w14:paraId="63E1CAFB" w14:textId="77777777"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14:paraId="6834F378" w14:textId="77777777" w:rsidR="00E3491B" w:rsidRPr="00630AB6" w:rsidRDefault="00E3491B" w:rsidP="0041307B">
      <w:pPr>
        <w:pStyle w:val="Heading3"/>
      </w:pPr>
      <w:bookmarkStart w:id="60" w:name="_Toc153871745"/>
      <w:r w:rsidRPr="00630AB6">
        <w:t>6.</w:t>
      </w:r>
      <w:r w:rsidR="000E77D4" w:rsidRPr="00630AB6">
        <w:t>1.</w:t>
      </w:r>
      <w:r w:rsidR="004B1E63" w:rsidRPr="00630AB6">
        <w:t>6</w:t>
      </w:r>
      <w:r w:rsidRPr="00630AB6">
        <w:tab/>
      </w:r>
      <w:r w:rsidR="00FD48E5" w:rsidRPr="00630AB6">
        <w:t>Data Model</w:t>
      </w:r>
      <w:bookmarkEnd w:id="60"/>
    </w:p>
    <w:p w14:paraId="526D3F33" w14:textId="77777777" w:rsidR="00E3491B" w:rsidRPr="00630AB6" w:rsidRDefault="00E3491B" w:rsidP="0041307B">
      <w:pPr>
        <w:pStyle w:val="Heading4"/>
      </w:pPr>
      <w:bookmarkStart w:id="61" w:name="_Toc153871746"/>
      <w:r w:rsidRPr="00630AB6">
        <w:t>6.</w:t>
      </w:r>
      <w:r w:rsidR="000E77D4" w:rsidRPr="00630AB6">
        <w:t>1.</w:t>
      </w:r>
      <w:r w:rsidR="004B1E63" w:rsidRPr="00630AB6">
        <w:t>6</w:t>
      </w:r>
      <w:r w:rsidRPr="00630AB6">
        <w:t>.1</w:t>
      </w:r>
      <w:r w:rsidRPr="00630AB6">
        <w:tab/>
        <w:t>General</w:t>
      </w:r>
      <w:bookmarkEnd w:id="61"/>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r w:rsidRPr="00630AB6">
              <w:t>AllowedNssai</w:t>
            </w:r>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r w:rsidRPr="00630AB6">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r w:rsidRPr="00630AB6">
              <w:t>SliceInfoForRegistration</w:t>
            </w:r>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r w:rsidRPr="00630AB6">
              <w:t>SliceInfoForPDUSession</w:t>
            </w:r>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r w:rsidRPr="00630AB6">
              <w:rPr>
                <w:lang w:eastAsia="zh-CN"/>
              </w:rPr>
              <w:t>SliceInfoFor</w:t>
            </w:r>
            <w:r>
              <w:rPr>
                <w:lang w:eastAsia="zh-CN"/>
              </w:rPr>
              <w:t>UEConfigurationUpdate</w:t>
            </w:r>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07A27E3" w14:textId="77777777"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6E62CDA" w14:textId="77777777"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7D5FFF18" w14:textId="77777777"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r w:rsidRPr="002857AD">
              <w:t>NFType</w:t>
            </w:r>
          </w:p>
        </w:tc>
        <w:tc>
          <w:tcPr>
            <w:tcW w:w="1848" w:type="dxa"/>
            <w:gridSpan w:val="3"/>
            <w:tcBorders>
              <w:top w:val="single" w:sz="4" w:space="0" w:color="auto"/>
              <w:left w:val="single" w:sz="4" w:space="0" w:color="auto"/>
              <w:bottom w:val="single" w:sz="4" w:space="0" w:color="auto"/>
              <w:right w:val="single" w:sz="4" w:space="0" w:color="auto"/>
            </w:tcBorders>
          </w:tcPr>
          <w:p w14:paraId="28AE34C3" w14:textId="77777777"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Heading4"/>
        <w:rPr>
          <w:lang w:val="en-US"/>
        </w:rPr>
      </w:pPr>
      <w:bookmarkStart w:id="62" w:name="_Toc153871747"/>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2"/>
    </w:p>
    <w:p w14:paraId="7C40426A" w14:textId="77777777" w:rsidR="00902771" w:rsidRPr="00630AB6" w:rsidRDefault="00902771" w:rsidP="0041307B">
      <w:pPr>
        <w:pStyle w:val="Heading5"/>
      </w:pPr>
      <w:bookmarkStart w:id="63" w:name="_Toc153871748"/>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3"/>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Heading5"/>
      </w:pPr>
      <w:bookmarkStart w:id="64" w:name="_Toc153871749"/>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4"/>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r w:rsidR="000A4BF7" w:rsidRPr="00630AB6">
              <w:rPr>
                <w:rFonts w:cs="Arial"/>
                <w:szCs w:val="18"/>
                <w:lang w:eastAsia="zh-CN"/>
              </w:rPr>
              <w:t>the "</w:t>
            </w:r>
            <w:r w:rsidR="000A4BF7" w:rsidRPr="00630AB6">
              <w:rPr>
                <w:lang w:eastAsia="zh-CN"/>
              </w:rPr>
              <w:t>requestMapping"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t>the NSSF has receive</w:t>
            </w:r>
            <w:r>
              <w:rPr>
                <w:rFonts w:hint="eastAsia"/>
                <w:lang w:eastAsia="zh-CN"/>
              </w:rPr>
              <w:t>d</w:t>
            </w:r>
            <w:r>
              <w:t xml:space="preserve"> "</w:t>
            </w:r>
            <w:r w:rsidRPr="00FC6C1B">
              <w:rPr>
                <w:rFonts w:hint="eastAsia"/>
                <w:lang w:eastAsia="zh-CN"/>
              </w:rPr>
              <w:t>defaultConfiguredSnssaiInd</w:t>
            </w:r>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77777777"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r w:rsidRPr="00630AB6">
              <w:rPr>
                <w:lang w:eastAsia="zh-CN"/>
              </w:rPr>
              <w:lastRenderedPageBreak/>
              <w:t>nrfAmfSet</w:t>
            </w:r>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77777777"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r w:rsidRPr="00630AB6">
              <w:rPr>
                <w:lang w:eastAsia="zh-CN"/>
              </w:rPr>
              <w:t>nrf</w:t>
            </w:r>
            <w:r>
              <w:rPr>
                <w:lang w:eastAsia="zh-CN"/>
              </w:rPr>
              <w:t>AmfSetNfMgtUri</w:t>
            </w:r>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77777777" w:rsidR="00F56626" w:rsidRPr="00820A59" w:rsidRDefault="00F56626" w:rsidP="00F56626">
            <w:pPr>
              <w:pStyle w:val="TAL"/>
              <w:rPr>
                <w:rFonts w:cs="Arial"/>
                <w:szCs w:val="18"/>
              </w:rPr>
            </w:pPr>
            <w:r>
              <w:rPr>
                <w:rFonts w:cs="Arial"/>
                <w:szCs w:val="18"/>
                <w:lang w:eastAsia="zh-CN"/>
              </w:rPr>
              <w:t xml:space="preserve">This IE should be present if the </w:t>
            </w:r>
            <w:r w:rsidRPr="00630AB6">
              <w:rPr>
                <w:lang w:eastAsia="zh-CN"/>
              </w:rPr>
              <w:t>nrfAmfSet</w:t>
            </w:r>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r w:rsidRPr="00630AB6">
              <w:rPr>
                <w:lang w:eastAsia="zh-CN"/>
              </w:rPr>
              <w:t>nrf</w:t>
            </w:r>
            <w:r>
              <w:rPr>
                <w:lang w:eastAsia="zh-CN"/>
              </w:rPr>
              <w:t>AmfSetAccessTokenUri</w:t>
            </w:r>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77777777"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Heading5"/>
      </w:pPr>
      <w:bookmarkStart w:id="65" w:name="_Toc153871750"/>
      <w:r w:rsidRPr="00630AB6">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5"/>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Heading5"/>
      </w:pPr>
      <w:bookmarkStart w:id="66" w:name="_Toc153871751"/>
      <w:r w:rsidRPr="00630AB6">
        <w:t>6.1.6.2.</w:t>
      </w:r>
      <w:r w:rsidR="00D10EF5" w:rsidRPr="00630AB6">
        <w:t>4</w:t>
      </w:r>
      <w:r w:rsidRPr="00630AB6">
        <w:tab/>
      </w:r>
      <w:r w:rsidR="001B59F0" w:rsidRPr="00630AB6">
        <w:t>Void</w:t>
      </w:r>
      <w:bookmarkEnd w:id="66"/>
    </w:p>
    <w:p w14:paraId="33E82D2D" w14:textId="77777777" w:rsidR="00DB5BAA" w:rsidRPr="00630AB6" w:rsidRDefault="00DB5BAA" w:rsidP="0041307B">
      <w:pPr>
        <w:pStyle w:val="Heading5"/>
      </w:pPr>
      <w:bookmarkStart w:id="67" w:name="_Toc153871752"/>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7"/>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r w:rsidRPr="00630AB6">
              <w:rPr>
                <w:lang w:eastAsia="zh-CN"/>
              </w:rPr>
              <w:t>nsiInformation</w:t>
            </w:r>
            <w:r w:rsidR="00B4463E">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Heading5"/>
      </w:pPr>
      <w:bookmarkStart w:id="68" w:name="_Toc153871753"/>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68"/>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Heading5"/>
      </w:pPr>
      <w:bookmarkStart w:id="69" w:name="_Toc153871754"/>
      <w:r w:rsidRPr="00630AB6">
        <w:lastRenderedPageBreak/>
        <w:t>6.1.6.2.</w:t>
      </w:r>
      <w:r w:rsidR="00251859" w:rsidRPr="00630AB6">
        <w:t>7</w:t>
      </w:r>
      <w:r w:rsidRPr="00630AB6">
        <w:tab/>
        <w:t xml:space="preserve">Type: </w:t>
      </w:r>
      <w:r w:rsidRPr="00630AB6">
        <w:rPr>
          <w:lang w:eastAsia="zh-CN"/>
        </w:rPr>
        <w:t>NsiInformation</w:t>
      </w:r>
      <w:bookmarkEnd w:id="69"/>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77777777"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00F56626" w:rsidRPr="002857AD">
              <w:t xml:space="preserve">NFDiscovery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r w:rsidRPr="00630AB6">
              <w:rPr>
                <w:lang w:eastAsia="zh-CN"/>
              </w:rPr>
              <w:t>nrf</w:t>
            </w:r>
            <w:r>
              <w:rPr>
                <w:lang w:eastAsia="zh-CN"/>
              </w:rPr>
              <w:t>NfMgtUri</w:t>
            </w:r>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77777777"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r w:rsidRPr="002857AD">
              <w:t>NF</w:t>
            </w:r>
            <w:r>
              <w:t>Management</w:t>
            </w:r>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r w:rsidRPr="00630AB6">
              <w:rPr>
                <w:lang w:eastAsia="zh-CN"/>
              </w:rPr>
              <w:t>nrf</w:t>
            </w:r>
            <w:r>
              <w:rPr>
                <w:lang w:eastAsia="zh-CN"/>
              </w:rPr>
              <w:t>AccessTokenUri</w:t>
            </w:r>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77777777"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Heading5"/>
      </w:pPr>
      <w:bookmarkStart w:id="70" w:name="_Toc153871755"/>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0"/>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Heading5"/>
      </w:pPr>
      <w:bookmarkStart w:id="71" w:name="_Toc153871756"/>
      <w:r w:rsidRPr="00630AB6">
        <w:lastRenderedPageBreak/>
        <w:t>6.1.6.2.</w:t>
      </w:r>
      <w:r w:rsidR="00251859" w:rsidRPr="00630AB6">
        <w:t>9</w:t>
      </w:r>
      <w:r w:rsidRPr="00630AB6">
        <w:tab/>
      </w:r>
      <w:r w:rsidR="0038233B" w:rsidRPr="00630AB6">
        <w:t>Void</w:t>
      </w:r>
      <w:bookmarkEnd w:id="71"/>
    </w:p>
    <w:p w14:paraId="10B633EC" w14:textId="77777777" w:rsidR="00DB5BAA" w:rsidRPr="00630AB6" w:rsidRDefault="00DB5BAA" w:rsidP="0041307B">
      <w:pPr>
        <w:pStyle w:val="Heading5"/>
      </w:pPr>
      <w:bookmarkStart w:id="72" w:name="_Toc153871757"/>
      <w:r w:rsidRPr="00630AB6">
        <w:t>6.1.6.2.1</w:t>
      </w:r>
      <w:r w:rsidR="00251859" w:rsidRPr="00630AB6">
        <w:t>0</w:t>
      </w:r>
      <w:r w:rsidRPr="00630AB6">
        <w:tab/>
        <w:t xml:space="preserve">Type: </w:t>
      </w:r>
      <w:r w:rsidRPr="00630AB6">
        <w:rPr>
          <w:lang w:eastAsia="zh-CN"/>
        </w:rPr>
        <w:t>SliceInfoForRegistration</w:t>
      </w:r>
      <w:bookmarkEnd w:id="72"/>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14:paraId="55AC8744" w14:textId="77777777" w:rsidR="00DB5BAA" w:rsidRPr="00630AB6" w:rsidRDefault="00DB5BAA" w:rsidP="00DB5BAA"/>
    <w:p w14:paraId="56CE3263" w14:textId="77777777" w:rsidR="00DB5BAA" w:rsidRPr="00630AB6" w:rsidRDefault="00DB5BAA" w:rsidP="0041307B">
      <w:pPr>
        <w:pStyle w:val="Heading5"/>
      </w:pPr>
      <w:bookmarkStart w:id="73" w:name="_Toc153871758"/>
      <w:r w:rsidRPr="00630AB6">
        <w:lastRenderedPageBreak/>
        <w:t>6.1.6.2.1</w:t>
      </w:r>
      <w:r w:rsidR="00251859" w:rsidRPr="00630AB6">
        <w:t>1</w:t>
      </w:r>
      <w:r w:rsidRPr="00630AB6">
        <w:tab/>
        <w:t xml:space="preserve">Type: </w:t>
      </w:r>
      <w:r w:rsidRPr="00630AB6">
        <w:rPr>
          <w:lang w:eastAsia="zh-CN"/>
        </w:rPr>
        <w:t>SliceInfoForPDUSession</w:t>
      </w:r>
      <w:bookmarkEnd w:id="73"/>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Heading5"/>
      </w:pPr>
      <w:bookmarkStart w:id="74" w:name="_Toc153871759"/>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74"/>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Heading5"/>
      </w:pPr>
      <w:bookmarkStart w:id="75" w:name="_Toc153871760"/>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r w:rsidR="001271D9" w:rsidRPr="00630AB6">
        <w:rPr>
          <w:lang w:eastAsia="zh-CN"/>
        </w:rPr>
        <w:t>SliceInfoFor</w:t>
      </w:r>
      <w:r w:rsidR="001271D9">
        <w:rPr>
          <w:lang w:eastAsia="zh-CN"/>
        </w:rPr>
        <w:t>UEConfigurationUpdate</w:t>
      </w:r>
      <w:bookmarkEnd w:id="75"/>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r>
              <w:t>subscribedNssai</w:t>
            </w:r>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r w:rsidRPr="00630AB6">
              <w:rPr>
                <w:rFonts w:hint="eastAsia"/>
                <w:lang w:eastAsia="zh-CN"/>
              </w:rPr>
              <w:t>mapping</w:t>
            </w:r>
            <w:r w:rsidRPr="00630AB6">
              <w:rPr>
                <w:lang w:eastAsia="zh-CN"/>
              </w:rPr>
              <w:t>OfNssai</w:t>
            </w:r>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the allowedNssai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Heading4"/>
        <w:rPr>
          <w:lang w:val="en-US"/>
        </w:rPr>
      </w:pPr>
      <w:bookmarkStart w:id="76" w:name="_Toc153871761"/>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6"/>
    </w:p>
    <w:p w14:paraId="431602D8" w14:textId="77777777" w:rsidR="00B44433" w:rsidRPr="00630AB6" w:rsidRDefault="00087ED8" w:rsidP="0041307B">
      <w:pPr>
        <w:pStyle w:val="Heading5"/>
      </w:pPr>
      <w:bookmarkStart w:id="77" w:name="_Toc153871762"/>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7"/>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Heading5"/>
      </w:pPr>
      <w:bookmarkStart w:id="78" w:name="_Toc153871763"/>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8"/>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Heading5"/>
      </w:pPr>
      <w:bookmarkStart w:id="79" w:name="_Toc153871764"/>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79"/>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Heading4"/>
      </w:pPr>
      <w:bookmarkStart w:id="80" w:name="_Toc153871765"/>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0"/>
    </w:p>
    <w:p w14:paraId="3FCE47FF" w14:textId="77777777"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Heading3"/>
      </w:pPr>
      <w:bookmarkStart w:id="81" w:name="_Toc153871766"/>
      <w:r w:rsidRPr="00630AB6">
        <w:t>6.1.</w:t>
      </w:r>
      <w:r w:rsidR="004B1E63" w:rsidRPr="00630AB6">
        <w:t>7</w:t>
      </w:r>
      <w:r w:rsidRPr="00630AB6">
        <w:tab/>
        <w:t>Error Handling</w:t>
      </w:r>
      <w:bookmarkEnd w:id="81"/>
    </w:p>
    <w:p w14:paraId="6FB9EE7A" w14:textId="77777777" w:rsidR="0050466F" w:rsidRPr="00630AB6" w:rsidRDefault="0050466F" w:rsidP="0050466F">
      <w:pPr>
        <w:pStyle w:val="Heading4"/>
      </w:pPr>
      <w:bookmarkStart w:id="82" w:name="_Toc153871767"/>
      <w:r w:rsidRPr="00630AB6">
        <w:t>6.1.7.1</w:t>
      </w:r>
      <w:r w:rsidRPr="00630AB6">
        <w:tab/>
        <w:t>General</w:t>
      </w:r>
      <w:bookmarkEnd w:id="82"/>
    </w:p>
    <w:p w14:paraId="4AFEBD40" w14:textId="77777777"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Heading4"/>
      </w:pPr>
      <w:bookmarkStart w:id="83" w:name="_Toc153871768"/>
      <w:r w:rsidRPr="00630AB6">
        <w:t>6.1.7.2</w:t>
      </w:r>
      <w:r w:rsidRPr="00630AB6">
        <w:tab/>
        <w:t>Protocol Errors</w:t>
      </w:r>
      <w:bookmarkEnd w:id="83"/>
    </w:p>
    <w:p w14:paraId="3BD3C9AF" w14:textId="77777777"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Heading4"/>
      </w:pPr>
      <w:bookmarkStart w:id="84" w:name="_Toc153871769"/>
      <w:r w:rsidRPr="00630AB6">
        <w:t>6.1.7.3</w:t>
      </w:r>
      <w:r w:rsidRPr="00630AB6">
        <w:tab/>
        <w:t>Application Errors</w:t>
      </w:r>
      <w:bookmarkEnd w:id="84"/>
    </w:p>
    <w:p w14:paraId="12A0173B" w14:textId="77777777"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Heading3"/>
      </w:pPr>
      <w:bookmarkStart w:id="85" w:name="_Toc153871770"/>
      <w:r w:rsidRPr="00630AB6">
        <w:t>6.1.</w:t>
      </w:r>
      <w:r w:rsidRPr="00630AB6">
        <w:rPr>
          <w:rFonts w:hint="eastAsia"/>
          <w:lang w:eastAsia="zh-CN"/>
        </w:rPr>
        <w:t>8</w:t>
      </w:r>
      <w:r w:rsidRPr="00630AB6">
        <w:tab/>
        <w:t>Feature negotiation</w:t>
      </w:r>
      <w:bookmarkEnd w:id="85"/>
    </w:p>
    <w:p w14:paraId="7A2DD45C" w14:textId="77777777"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Nnssf_NSSelection service, if any.</w:t>
      </w:r>
    </w:p>
    <w:p w14:paraId="4B38BB6B" w14:textId="77777777" w:rsidR="0037667E" w:rsidRPr="00630AB6" w:rsidRDefault="0037667E" w:rsidP="0037667E">
      <w:pPr>
        <w:rPr>
          <w:lang w:val="en-US"/>
        </w:rPr>
      </w:pPr>
      <w:r w:rsidRPr="00630AB6">
        <w:rPr>
          <w:lang w:val="en-US"/>
        </w:rPr>
        <w:t>The NF Service Consumer shall indicate the optional features it supports for the Nnssf_NSSelection service, if any, by including the supportedFeatures attribute in the HTTP POST request when requesting the NSSF to provide the allowed NSSAI information.</w:t>
      </w:r>
    </w:p>
    <w:p w14:paraId="5A7AC439" w14:textId="77777777"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allowed NSSAI information it returns in the HTTP response.</w:t>
      </w:r>
    </w:p>
    <w:p w14:paraId="32C69C12" w14:textId="77777777" w:rsidR="0037667E" w:rsidRPr="00630AB6" w:rsidRDefault="0037667E" w:rsidP="0037667E">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The following features are defined for the Nnssf_NSSelection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Heading3"/>
        <w:rPr>
          <w:lang w:val="en-US"/>
        </w:rPr>
      </w:pPr>
      <w:bookmarkStart w:id="86" w:name="_Toc153871771"/>
      <w:r w:rsidRPr="00630AB6">
        <w:rPr>
          <w:lang w:val="en-US"/>
        </w:rPr>
        <w:lastRenderedPageBreak/>
        <w:t>6.1.</w:t>
      </w:r>
      <w:r w:rsidR="004A7A61" w:rsidRPr="00630AB6">
        <w:rPr>
          <w:lang w:val="en-US"/>
        </w:rPr>
        <w:t>9</w:t>
      </w:r>
      <w:r w:rsidRPr="00630AB6">
        <w:rPr>
          <w:lang w:val="en-US"/>
        </w:rPr>
        <w:tab/>
        <w:t>Security</w:t>
      </w:r>
      <w:bookmarkEnd w:id="86"/>
    </w:p>
    <w:p w14:paraId="2A906C9C"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77777777"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7BF866" w14:textId="77777777" w:rsidR="006B52EB" w:rsidRPr="00630AB6" w:rsidRDefault="006B52EB" w:rsidP="006B52EB">
      <w:pPr>
        <w:rPr>
          <w:lang w:eastAsia="zh-CN"/>
        </w:rPr>
      </w:pPr>
      <w:r w:rsidRPr="00630AB6">
        <w:rPr>
          <w:lang w:val="en-US"/>
        </w:rPr>
        <w:t>The Nnssf_NSSelection API does not define any scopes for OAuth2 authorization.</w:t>
      </w:r>
    </w:p>
    <w:p w14:paraId="46F5575E" w14:textId="77777777" w:rsidR="000E77D4" w:rsidRPr="00630AB6" w:rsidRDefault="000E77D4" w:rsidP="0041307B">
      <w:pPr>
        <w:pStyle w:val="Heading2"/>
      </w:pPr>
      <w:bookmarkStart w:id="87" w:name="_Toc153871772"/>
      <w:r w:rsidRPr="00630AB6">
        <w:t>6.2</w:t>
      </w:r>
      <w:r w:rsidRPr="00630AB6">
        <w:tab/>
      </w:r>
      <w:r w:rsidR="00361222" w:rsidRPr="00630AB6">
        <w:t>Nnssf_NSSAIAvailability</w:t>
      </w:r>
      <w:r w:rsidRPr="00630AB6">
        <w:t xml:space="preserve"> Service API</w:t>
      </w:r>
      <w:bookmarkEnd w:id="87"/>
    </w:p>
    <w:p w14:paraId="4D2583CB" w14:textId="77777777" w:rsidR="00742796" w:rsidRPr="00630AB6" w:rsidRDefault="00742796" w:rsidP="003A2E9C">
      <w:pPr>
        <w:pStyle w:val="Heading3"/>
      </w:pPr>
      <w:bookmarkStart w:id="88" w:name="_Toc153871773"/>
      <w:r w:rsidRPr="00630AB6">
        <w:t>6.2.1</w:t>
      </w:r>
      <w:r w:rsidRPr="00630AB6">
        <w:tab/>
        <w:t>API URI</w:t>
      </w:r>
      <w:bookmarkEnd w:id="88"/>
    </w:p>
    <w:p w14:paraId="333DEA00" w14:textId="77777777"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6946C103" w14:textId="77777777"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77777777"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77777777"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Heading3"/>
      </w:pPr>
      <w:bookmarkStart w:id="89" w:name="_Toc153871774"/>
      <w:r w:rsidRPr="00630AB6">
        <w:t>6.2.2</w:t>
      </w:r>
      <w:r w:rsidRPr="00630AB6">
        <w:tab/>
        <w:t>Usage of HTTP</w:t>
      </w:r>
      <w:bookmarkEnd w:id="89"/>
    </w:p>
    <w:p w14:paraId="3D2BBC92" w14:textId="77777777" w:rsidR="00742796" w:rsidRPr="00630AB6" w:rsidRDefault="00742796" w:rsidP="0041307B">
      <w:pPr>
        <w:pStyle w:val="Heading4"/>
      </w:pPr>
      <w:bookmarkStart w:id="90" w:name="_Toc153871775"/>
      <w:r w:rsidRPr="00630AB6">
        <w:t>6.2.2.1</w:t>
      </w:r>
      <w:r w:rsidRPr="00630AB6">
        <w:tab/>
        <w:t>General</w:t>
      </w:r>
      <w:bookmarkEnd w:id="90"/>
    </w:p>
    <w:p w14:paraId="51EE132A" w14:textId="77777777"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14:paraId="10C6E69B" w14:textId="77777777" w:rsidR="00742796" w:rsidRPr="00630AB6" w:rsidRDefault="00742796" w:rsidP="0041307B">
      <w:pPr>
        <w:pStyle w:val="Heading4"/>
      </w:pPr>
      <w:bookmarkStart w:id="91" w:name="_Toc153871776"/>
      <w:r w:rsidRPr="00630AB6">
        <w:t>6.2.2.2</w:t>
      </w:r>
      <w:r w:rsidRPr="00630AB6">
        <w:tab/>
        <w:t>HTTP standard headers</w:t>
      </w:r>
      <w:bookmarkEnd w:id="91"/>
    </w:p>
    <w:p w14:paraId="39898740" w14:textId="77777777" w:rsidR="00742796" w:rsidRPr="00630AB6" w:rsidRDefault="00742796" w:rsidP="0041307B">
      <w:pPr>
        <w:pStyle w:val="Heading5"/>
        <w:rPr>
          <w:lang w:eastAsia="zh-CN"/>
        </w:rPr>
      </w:pPr>
      <w:bookmarkStart w:id="92" w:name="_Toc153871777"/>
      <w:r w:rsidRPr="00630AB6">
        <w:t>6.2.2.2.1</w:t>
      </w:r>
      <w:r w:rsidRPr="00630AB6">
        <w:rPr>
          <w:rFonts w:hint="eastAsia"/>
          <w:lang w:eastAsia="zh-CN"/>
        </w:rPr>
        <w:tab/>
      </w:r>
      <w:r w:rsidRPr="00630AB6">
        <w:rPr>
          <w:lang w:eastAsia="zh-CN"/>
        </w:rPr>
        <w:t>General</w:t>
      </w:r>
      <w:bookmarkEnd w:id="92"/>
    </w:p>
    <w:p w14:paraId="6C166BE7" w14:textId="77777777"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Heading5"/>
      </w:pPr>
      <w:bookmarkStart w:id="93" w:name="_Toc153871778"/>
      <w:r w:rsidRPr="00630AB6">
        <w:t>6.2.2.2.2</w:t>
      </w:r>
      <w:r w:rsidRPr="00630AB6">
        <w:tab/>
        <w:t>Content type</w:t>
      </w:r>
      <w:bookmarkEnd w:id="93"/>
    </w:p>
    <w:p w14:paraId="49D89DB3" w14:textId="77777777"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77777777"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p>
    <w:p w14:paraId="7E8A63DD" w14:textId="77777777" w:rsidR="0038233B" w:rsidRPr="00630AB6" w:rsidRDefault="0038233B" w:rsidP="0038233B">
      <w:pPr>
        <w:pStyle w:val="B10"/>
      </w:pPr>
      <w:r w:rsidRPr="00630AB6">
        <w:lastRenderedPageBreak/>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"application/json-patch+json".</w:t>
      </w:r>
    </w:p>
    <w:p w14:paraId="1E2612B8" w14:textId="77777777" w:rsidR="00D65AA5" w:rsidRPr="002857AD" w:rsidRDefault="00D65AA5" w:rsidP="00D65AA5">
      <w:pPr>
        <w:pStyle w:val="Heading5"/>
        <w:rPr>
          <w:lang w:val="en-US"/>
        </w:rPr>
      </w:pPr>
      <w:bookmarkStart w:id="94" w:name="_Toc153871779"/>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4"/>
    </w:p>
    <w:p w14:paraId="35A8D305" w14:textId="77777777" w:rsidR="0038233B" w:rsidRDefault="00D65AA5" w:rsidP="00D65AA5">
      <w:pPr>
        <w:rPr>
          <w:lang w:val="en-US"/>
        </w:rPr>
      </w:pPr>
      <w:r>
        <w:rPr>
          <w:lang w:val="en-US"/>
        </w:rPr>
        <w:t>The NSSF should support gzip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Heading4"/>
      </w:pPr>
      <w:bookmarkStart w:id="95" w:name="_Toc153871780"/>
      <w:r w:rsidRPr="00630AB6">
        <w:t>6.2.2.3</w:t>
      </w:r>
      <w:r w:rsidRPr="00630AB6">
        <w:tab/>
        <w:t>HTTP custom headers</w:t>
      </w:r>
      <w:bookmarkEnd w:id="95"/>
    </w:p>
    <w:p w14:paraId="478AA480" w14:textId="77777777" w:rsidR="00742796" w:rsidRPr="00630AB6" w:rsidRDefault="00742796" w:rsidP="0041307B">
      <w:pPr>
        <w:pStyle w:val="Heading5"/>
        <w:rPr>
          <w:lang w:eastAsia="zh-CN"/>
        </w:rPr>
      </w:pPr>
      <w:bookmarkStart w:id="96" w:name="_Toc153871781"/>
      <w:r w:rsidRPr="00630AB6">
        <w:t>6.2.2.3.1</w:t>
      </w:r>
      <w:r w:rsidRPr="00630AB6">
        <w:rPr>
          <w:rFonts w:hint="eastAsia"/>
          <w:lang w:eastAsia="zh-CN"/>
        </w:rPr>
        <w:tab/>
      </w:r>
      <w:r w:rsidRPr="00630AB6">
        <w:rPr>
          <w:lang w:eastAsia="zh-CN"/>
        </w:rPr>
        <w:t>General</w:t>
      </w:r>
      <w:bookmarkEnd w:id="96"/>
    </w:p>
    <w:p w14:paraId="2CD5A8EE" w14:textId="77777777"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Heading3"/>
      </w:pPr>
      <w:bookmarkStart w:id="97" w:name="_Toc153871782"/>
      <w:r w:rsidRPr="00630AB6">
        <w:t>6.2.3</w:t>
      </w:r>
      <w:r w:rsidRPr="00630AB6">
        <w:tab/>
        <w:t>Resources</w:t>
      </w:r>
      <w:bookmarkEnd w:id="97"/>
    </w:p>
    <w:p w14:paraId="741705D0" w14:textId="77777777" w:rsidR="00742796" w:rsidRPr="00630AB6" w:rsidRDefault="00742796" w:rsidP="0041307B">
      <w:pPr>
        <w:pStyle w:val="Heading4"/>
      </w:pPr>
      <w:bookmarkStart w:id="98" w:name="_Toc153871783"/>
      <w:r w:rsidRPr="00630AB6">
        <w:t>6.2.3.1</w:t>
      </w:r>
      <w:r w:rsidRPr="00630AB6">
        <w:tab/>
        <w:t>Overview</w:t>
      </w:r>
      <w:bookmarkEnd w:id="98"/>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7.9pt;height:205.65pt" o:ole="">
            <v:imagedata r:id="rId31" o:title=""/>
          </v:shape>
          <o:OLEObject Type="Embed" ProgID="Visio.Drawing.15" ShapeID="_x0000_i1035" DrawAspect="Content" ObjectID="_1764484455" r:id="rId32"/>
        </w:object>
      </w:r>
    </w:p>
    <w:p w14:paraId="1B2B7DD5" w14:textId="77777777" w:rsidR="00742796" w:rsidRPr="00630AB6" w:rsidRDefault="00EE1738" w:rsidP="00EE1738">
      <w:pPr>
        <w:pStyle w:val="TF"/>
      </w:pPr>
      <w:r>
        <w:t>F</w:t>
      </w:r>
      <w:r w:rsidR="00742796" w:rsidRPr="00630AB6">
        <w:t>igure 6.2.3.1-1: Resource URI structure of the Nnssf_NSSAIAvailability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169E29FA" w14:textId="77777777" w:rsidR="00E517E8" w:rsidRPr="00630AB6" w:rsidRDefault="00E517E8" w:rsidP="00E517E8">
            <w:pPr>
              <w:pStyle w:val="TAL"/>
            </w:pPr>
            <w:r>
              <w:rPr>
                <w:lang w:eastAsia="zh-CN"/>
              </w:rPr>
              <w:t>{apiVersion}</w:t>
            </w:r>
            <w:r w:rsidRPr="00630AB6">
              <w:rPr>
                <w:lang w:eastAsia="zh-CN"/>
              </w:rPr>
              <w:t>/nssai-availability/{nfId}</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5D45C325" w14:textId="77777777" w:rsidR="00E517E8" w:rsidRPr="00630AB6" w:rsidRDefault="00E517E8" w:rsidP="00E517E8">
            <w:pPr>
              <w:pStyle w:val="TAL"/>
            </w:pPr>
            <w:r>
              <w:rPr>
                <w:lang w:eastAsia="zh-CN"/>
              </w:rPr>
              <w:t>{apiVersion}</w:t>
            </w:r>
            <w:r w:rsidRPr="00630AB6">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14:paraId="03D4F425" w14:textId="77777777" w:rsidR="00E517E8" w:rsidRPr="00630AB6" w:rsidRDefault="00E517E8" w:rsidP="00E517E8">
            <w:pPr>
              <w:pStyle w:val="TAL"/>
            </w:pPr>
            <w:r>
              <w:rPr>
                <w:lang w:eastAsia="zh-CN"/>
              </w:rPr>
              <w:t>{apiVersion}</w:t>
            </w:r>
            <w:r w:rsidRPr="00630AB6">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Heading4"/>
      </w:pPr>
      <w:bookmarkStart w:id="99" w:name="_Toc153871784"/>
      <w:r w:rsidRPr="00630AB6">
        <w:t>6.2.3.2</w:t>
      </w:r>
      <w:r w:rsidRPr="00630AB6">
        <w:tab/>
        <w:t xml:space="preserve">Resource: NSSAI Availability </w:t>
      </w:r>
      <w:r w:rsidR="00E517E8" w:rsidRPr="00E517E8">
        <w:rPr>
          <w:lang w:val="fr-FR"/>
        </w:rPr>
        <w:t>Doc</w:t>
      </w:r>
      <w:r w:rsidR="00E517E8">
        <w:rPr>
          <w:lang w:val="fr-FR"/>
        </w:rPr>
        <w:t>ument</w:t>
      </w:r>
      <w:bookmarkEnd w:id="99"/>
    </w:p>
    <w:p w14:paraId="69A96927" w14:textId="77777777" w:rsidR="00742796" w:rsidRPr="00630AB6" w:rsidRDefault="00742796" w:rsidP="0041307B">
      <w:pPr>
        <w:pStyle w:val="Heading5"/>
      </w:pPr>
      <w:bookmarkStart w:id="100" w:name="_Toc153871785"/>
      <w:r w:rsidRPr="00630AB6">
        <w:t>6.2.3.2.1</w:t>
      </w:r>
      <w:r w:rsidRPr="00630AB6">
        <w:tab/>
        <w:t>Description</w:t>
      </w:r>
      <w:bookmarkEnd w:id="100"/>
    </w:p>
    <w:p w14:paraId="2333FD73" w14:textId="77777777"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14:paraId="1C8ED70F" w14:textId="7777777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Heading5"/>
      </w:pPr>
      <w:bookmarkStart w:id="101" w:name="_Toc153871786"/>
      <w:r w:rsidRPr="00630AB6">
        <w:t>6.2.3.2.2</w:t>
      </w:r>
      <w:r w:rsidRPr="00630AB6">
        <w:tab/>
        <w:t>Resource Definition</w:t>
      </w:r>
      <w:bookmarkEnd w:id="101"/>
    </w:p>
    <w:p w14:paraId="70BCB6A8" w14:textId="77777777"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77777777"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Heading5"/>
      </w:pPr>
      <w:bookmarkStart w:id="102" w:name="_Toc153871787"/>
      <w:r w:rsidRPr="00630AB6">
        <w:t>6.2.3.2.3</w:t>
      </w:r>
      <w:r w:rsidRPr="00630AB6">
        <w:tab/>
        <w:t>Resource Standard Methods</w:t>
      </w:r>
      <w:bookmarkEnd w:id="102"/>
    </w:p>
    <w:p w14:paraId="571EBFD6" w14:textId="77777777" w:rsidR="00742796" w:rsidRPr="00630AB6" w:rsidRDefault="00742796" w:rsidP="0041307B">
      <w:pPr>
        <w:pStyle w:val="Heading6"/>
      </w:pPr>
      <w:bookmarkStart w:id="103" w:name="_Toc153871788"/>
      <w:r w:rsidRPr="00630AB6">
        <w:t>6.2.3.2.3.1</w:t>
      </w:r>
      <w:r w:rsidRPr="00630AB6">
        <w:tab/>
        <w:t>PUT</w:t>
      </w:r>
      <w:bookmarkEnd w:id="103"/>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Heading6"/>
      </w:pPr>
      <w:bookmarkStart w:id="104" w:name="_Toc153871789"/>
      <w:r w:rsidRPr="00630AB6">
        <w:t>6.2.3.2.3.2</w:t>
      </w:r>
      <w:r w:rsidRPr="00630AB6">
        <w:tab/>
        <w:t>PATCH</w:t>
      </w:r>
      <w:bookmarkEnd w:id="104"/>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r w:rsidR="00B7289A" w:rsidRPr="00112F53">
              <w:rPr>
                <w:b w:val="0"/>
                <w:sz w:val="18"/>
              </w:rPr>
              <w:t>supportedSnssai</w:t>
            </w:r>
            <w:r w:rsidR="00B7289A">
              <w:rPr>
                <w:b w:val="0"/>
                <w:sz w:val="18"/>
              </w:rPr>
              <w:t xml:space="preserve">(s) in </w:t>
            </w:r>
            <w:r w:rsidRPr="00630AB6">
              <w:rPr>
                <w:b w:val="0"/>
                <w:sz w:val="18"/>
              </w:rPr>
              <w:t>NssaiAvailability</w:t>
            </w:r>
            <w:r w:rsidRPr="00630AB6">
              <w:rPr>
                <w:rFonts w:hint="eastAsia"/>
                <w:b w:val="0"/>
                <w:sz w:val="18"/>
                <w:lang w:eastAsia="zh-CN"/>
              </w:rPr>
              <w:t>I</w:t>
            </w:r>
            <w:r w:rsidRPr="00630AB6">
              <w:rPr>
                <w:b w:val="0"/>
                <w:sz w:val="18"/>
              </w:rPr>
              <w:t>nfo.</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Heading6"/>
      </w:pPr>
      <w:bookmarkStart w:id="105" w:name="_Toc153871790"/>
      <w:r w:rsidRPr="00630AB6">
        <w:lastRenderedPageBreak/>
        <w:t>6.2.3.2.3.</w:t>
      </w:r>
      <w:r w:rsidR="00394A66" w:rsidRPr="00630AB6">
        <w:rPr>
          <w:rFonts w:hint="eastAsia"/>
          <w:lang w:eastAsia="zh-CN"/>
        </w:rPr>
        <w:t>3</w:t>
      </w:r>
      <w:r w:rsidRPr="00630AB6">
        <w:tab/>
        <w:t>DELETE</w:t>
      </w:r>
      <w:bookmarkEnd w:id="105"/>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Heading4"/>
      </w:pPr>
      <w:bookmarkStart w:id="106" w:name="_Toc153871791"/>
      <w:r w:rsidRPr="00630AB6">
        <w:t>6.2.3.3</w:t>
      </w:r>
      <w:r w:rsidRPr="00630AB6">
        <w:tab/>
        <w:t>Resource: NSSAI Availability Notification Subscriptions Collection</w:t>
      </w:r>
      <w:bookmarkEnd w:id="106"/>
    </w:p>
    <w:p w14:paraId="663C9638" w14:textId="77777777" w:rsidR="00534BBE" w:rsidRPr="00630AB6" w:rsidRDefault="00534BBE" w:rsidP="0041307B">
      <w:pPr>
        <w:pStyle w:val="Heading5"/>
      </w:pPr>
      <w:bookmarkStart w:id="107" w:name="_Toc153871792"/>
      <w:r w:rsidRPr="00630AB6">
        <w:t>6.2.3.3.1</w:t>
      </w:r>
      <w:r w:rsidRPr="00630AB6">
        <w:tab/>
        <w:t>Description</w:t>
      </w:r>
      <w:bookmarkEnd w:id="107"/>
    </w:p>
    <w:p w14:paraId="3D5BD595" w14:textId="77777777" w:rsidR="00534BBE" w:rsidRPr="00630AB6" w:rsidRDefault="00534BBE" w:rsidP="00534BBE">
      <w:r w:rsidRPr="00630AB6">
        <w:t>This resource represents the collection of NSSAI Availability Notification Subscriptions in the NSSF.</w:t>
      </w:r>
    </w:p>
    <w:p w14:paraId="071D9CE9" w14:textId="77777777"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Heading5"/>
      </w:pPr>
      <w:bookmarkStart w:id="108" w:name="_Toc153871793"/>
      <w:r w:rsidRPr="00630AB6">
        <w:t>6.2.3.3.2</w:t>
      </w:r>
      <w:r w:rsidRPr="00630AB6">
        <w:tab/>
        <w:t>Resource Definition</w:t>
      </w:r>
      <w:bookmarkEnd w:id="108"/>
    </w:p>
    <w:p w14:paraId="60C7D541" w14:textId="77777777" w:rsidR="00534BBE" w:rsidRPr="00630AB6" w:rsidRDefault="00534BBE" w:rsidP="00534BBE">
      <w:r w:rsidRPr="00630AB6">
        <w:t>Resource URI: {apiRoot}/nnssf-nssaiavailability/</w:t>
      </w:r>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6A82F09" w14:textId="77777777" w:rsidR="00534BBE" w:rsidRPr="00630AB6" w:rsidRDefault="00534BBE" w:rsidP="00534BBE"/>
    <w:p w14:paraId="6D2133D3" w14:textId="77777777" w:rsidR="00534BBE" w:rsidRPr="00630AB6" w:rsidRDefault="00534BBE" w:rsidP="0041307B">
      <w:pPr>
        <w:pStyle w:val="Heading5"/>
      </w:pPr>
      <w:bookmarkStart w:id="109" w:name="_Toc153871794"/>
      <w:r w:rsidRPr="00630AB6">
        <w:t>6.2.3.3.3</w:t>
      </w:r>
      <w:r w:rsidRPr="00630AB6">
        <w:tab/>
        <w:t>Resource Standard Methods</w:t>
      </w:r>
      <w:bookmarkEnd w:id="109"/>
    </w:p>
    <w:p w14:paraId="2DCE1167" w14:textId="77777777" w:rsidR="00534BBE" w:rsidRPr="00630AB6" w:rsidRDefault="00534BBE" w:rsidP="0041307B">
      <w:pPr>
        <w:pStyle w:val="Heading6"/>
      </w:pPr>
      <w:bookmarkStart w:id="110" w:name="_Toc153871795"/>
      <w:r w:rsidRPr="00630AB6">
        <w:t>6.2.3.3.3.1</w:t>
      </w:r>
      <w:r w:rsidRPr="00630AB6">
        <w:tab/>
        <w:t>POST</w:t>
      </w:r>
      <w:bookmarkEnd w:id="110"/>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r w:rsidRPr="00630AB6">
              <w:rPr>
                <w:lang w:eastAsia="zh-CN"/>
              </w:rPr>
              <w:t>NssfEventSubscriptionCreatedData</w:t>
            </w:r>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21040FB8" w14:textId="77777777" w:rsidR="00D24D31" w:rsidRPr="00630AB6" w:rsidRDefault="00D24D31" w:rsidP="00D24D31"/>
    <w:p w14:paraId="33DBC143" w14:textId="77777777" w:rsidR="00534BBE" w:rsidRPr="00630AB6" w:rsidRDefault="00534BBE" w:rsidP="0041307B">
      <w:pPr>
        <w:pStyle w:val="Heading4"/>
      </w:pPr>
      <w:bookmarkStart w:id="111" w:name="_Toc153871796"/>
      <w:r w:rsidRPr="00630AB6">
        <w:t>6.2.3.4</w:t>
      </w:r>
      <w:r w:rsidRPr="00630AB6">
        <w:tab/>
        <w:t>Resource: Individual NSSAI Availability Notification Subscriptions</w:t>
      </w:r>
      <w:bookmarkEnd w:id="111"/>
    </w:p>
    <w:p w14:paraId="109202C1" w14:textId="77777777" w:rsidR="00534BBE" w:rsidRPr="00630AB6" w:rsidRDefault="00534BBE" w:rsidP="0041307B">
      <w:pPr>
        <w:pStyle w:val="Heading5"/>
      </w:pPr>
      <w:bookmarkStart w:id="112" w:name="_Toc153871797"/>
      <w:r w:rsidRPr="00630AB6">
        <w:t>6.2.3.4.1</w:t>
      </w:r>
      <w:r w:rsidRPr="00630AB6">
        <w:tab/>
        <w:t>Description</w:t>
      </w:r>
      <w:bookmarkEnd w:id="112"/>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77777777"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Heading5"/>
      </w:pPr>
      <w:bookmarkStart w:id="113" w:name="_Toc153871798"/>
      <w:r w:rsidRPr="00630AB6">
        <w:t>6.2.3.4.2</w:t>
      </w:r>
      <w:r w:rsidRPr="00630AB6">
        <w:tab/>
        <w:t>Resource Definition</w:t>
      </w:r>
      <w:bookmarkEnd w:id="113"/>
    </w:p>
    <w:p w14:paraId="7DF27213" w14:textId="77777777" w:rsidR="00534BBE" w:rsidRPr="00630AB6" w:rsidRDefault="00534BBE" w:rsidP="00534BBE">
      <w:r w:rsidRPr="00630AB6">
        <w:t>Resource URI: {apiRoot}/nnssf-nssaiavailability/</w:t>
      </w:r>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r>
              <w:rPr>
                <w:rFonts w:hint="eastAsia"/>
                <w:lang w:eastAsia="zh-CN"/>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77777777"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Heading5"/>
      </w:pPr>
      <w:bookmarkStart w:id="114" w:name="_Toc153871799"/>
      <w:r w:rsidRPr="00630AB6">
        <w:t>6.2.3.4.3</w:t>
      </w:r>
      <w:r w:rsidRPr="00630AB6">
        <w:tab/>
        <w:t>Resource Standard Methods</w:t>
      </w:r>
      <w:bookmarkEnd w:id="114"/>
    </w:p>
    <w:p w14:paraId="120617AD" w14:textId="77777777" w:rsidR="00534BBE" w:rsidRPr="00630AB6" w:rsidRDefault="00534BBE" w:rsidP="0041307B">
      <w:pPr>
        <w:pStyle w:val="Heading6"/>
      </w:pPr>
      <w:bookmarkStart w:id="115" w:name="_Toc153871800"/>
      <w:r w:rsidRPr="00630AB6">
        <w:t>6.2.3.4.3.1</w:t>
      </w:r>
      <w:r w:rsidR="00630AB6">
        <w:tab/>
      </w:r>
      <w:r w:rsidRPr="00630AB6">
        <w:t>DELETE</w:t>
      </w:r>
      <w:bookmarkEnd w:id="115"/>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Heading4"/>
      </w:pPr>
      <w:bookmarkStart w:id="116" w:name="_Toc153871801"/>
      <w:r w:rsidRPr="00630AB6">
        <w:t>6.2.3.</w:t>
      </w:r>
      <w:r>
        <w:t>5</w:t>
      </w:r>
      <w:r w:rsidRPr="00630AB6">
        <w:tab/>
        <w:t>Resource: NSSAI Availability Store</w:t>
      </w:r>
      <w:bookmarkEnd w:id="116"/>
    </w:p>
    <w:p w14:paraId="187BF8A9" w14:textId="77777777" w:rsidR="00E517E8" w:rsidRPr="00630AB6" w:rsidRDefault="00E517E8" w:rsidP="00E517E8">
      <w:pPr>
        <w:pStyle w:val="Heading5"/>
      </w:pPr>
      <w:bookmarkStart w:id="117" w:name="_Toc153871802"/>
      <w:r w:rsidRPr="00630AB6">
        <w:t>6.2.3.</w:t>
      </w:r>
      <w:r>
        <w:t>5</w:t>
      </w:r>
      <w:r w:rsidRPr="00630AB6">
        <w:t>.1</w:t>
      </w:r>
      <w:r w:rsidRPr="00630AB6">
        <w:tab/>
        <w:t>Description</w:t>
      </w:r>
      <w:bookmarkEnd w:id="117"/>
    </w:p>
    <w:p w14:paraId="66FF2D08" w14:textId="77777777" w:rsidR="00E517E8" w:rsidRPr="00630AB6" w:rsidRDefault="00E517E8" w:rsidP="00E517E8">
      <w:r w:rsidRPr="00630AB6">
        <w:t>This resource represents a collection of NSSAI Availability resources.</w:t>
      </w:r>
    </w:p>
    <w:p w14:paraId="666F6A3D" w14:textId="77777777"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Heading5"/>
      </w:pPr>
      <w:bookmarkStart w:id="118" w:name="_Toc153871803"/>
      <w:r w:rsidRPr="00630AB6">
        <w:t>6.2.3.</w:t>
      </w:r>
      <w:r>
        <w:t>5</w:t>
      </w:r>
      <w:r w:rsidRPr="00630AB6">
        <w:t>.2</w:t>
      </w:r>
      <w:r w:rsidRPr="00630AB6">
        <w:tab/>
        <w:t>Resource Definition</w:t>
      </w:r>
      <w:bookmarkEnd w:id="118"/>
    </w:p>
    <w:p w14:paraId="7E6B4446" w14:textId="77777777" w:rsidR="00E517E8" w:rsidRPr="00630AB6" w:rsidRDefault="00E517E8" w:rsidP="00E517E8">
      <w:r w:rsidRPr="00630AB6">
        <w:t>Resource URI: {apiRoot}/nnssf-nssaiavailability/v1/nssai-availability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77777777"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396944C" w14:textId="77777777" w:rsidR="00E517E8" w:rsidRPr="00630AB6" w:rsidRDefault="00E517E8" w:rsidP="00E517E8"/>
    <w:p w14:paraId="32C3FE61" w14:textId="77777777" w:rsidR="00E517E8" w:rsidRPr="00630AB6" w:rsidRDefault="00E517E8" w:rsidP="00E517E8">
      <w:pPr>
        <w:pStyle w:val="Heading5"/>
      </w:pPr>
      <w:bookmarkStart w:id="119" w:name="_Toc153871804"/>
      <w:r w:rsidRPr="00630AB6">
        <w:t>6.2.3.</w:t>
      </w:r>
      <w:r>
        <w:t>5</w:t>
      </w:r>
      <w:r w:rsidRPr="00630AB6">
        <w:t>.3</w:t>
      </w:r>
      <w:r w:rsidRPr="00630AB6">
        <w:tab/>
        <w:t>Resource Standard Methods</w:t>
      </w:r>
      <w:bookmarkEnd w:id="119"/>
    </w:p>
    <w:p w14:paraId="24028FC1" w14:textId="77777777" w:rsidR="00E517E8" w:rsidRPr="00630AB6" w:rsidRDefault="00E517E8" w:rsidP="00E517E8">
      <w:pPr>
        <w:pStyle w:val="Heading6"/>
      </w:pPr>
      <w:bookmarkStart w:id="120" w:name="_Toc153871805"/>
      <w:r w:rsidRPr="00630AB6">
        <w:t>6.2.3.</w:t>
      </w:r>
      <w:r>
        <w:t>5</w:t>
      </w:r>
      <w:r w:rsidRPr="00630AB6">
        <w:t>.3.1</w:t>
      </w:r>
      <w:r w:rsidRPr="00630AB6">
        <w:tab/>
      </w:r>
      <w:r>
        <w:t>OPTIONS</w:t>
      </w:r>
      <w:bookmarkEnd w:id="120"/>
    </w:p>
    <w:p w14:paraId="1151A1A7" w14:textId="77777777"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77777777"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Heading3"/>
      </w:pPr>
      <w:bookmarkStart w:id="121" w:name="_Toc153871806"/>
      <w:r w:rsidRPr="00630AB6">
        <w:t>6.2.4</w:t>
      </w:r>
      <w:r w:rsidRPr="00630AB6">
        <w:tab/>
        <w:t>Custom Operations without associated resources</w:t>
      </w:r>
      <w:bookmarkEnd w:id="121"/>
    </w:p>
    <w:p w14:paraId="00782CBB" w14:textId="77777777"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1D58A2D4" w14:textId="77777777" w:rsidR="00742796" w:rsidRPr="00630AB6" w:rsidRDefault="00742796" w:rsidP="0041307B">
      <w:pPr>
        <w:pStyle w:val="Heading3"/>
      </w:pPr>
      <w:bookmarkStart w:id="122" w:name="_Toc153871807"/>
      <w:r w:rsidRPr="00630AB6">
        <w:t>6.2.5</w:t>
      </w:r>
      <w:r w:rsidRPr="00630AB6">
        <w:tab/>
        <w:t>Notifications</w:t>
      </w:r>
      <w:bookmarkEnd w:id="122"/>
    </w:p>
    <w:p w14:paraId="6C6B6EE3" w14:textId="77777777" w:rsidR="00742796" w:rsidRPr="00630AB6" w:rsidRDefault="00742796" w:rsidP="0041307B">
      <w:pPr>
        <w:pStyle w:val="Heading4"/>
      </w:pPr>
      <w:bookmarkStart w:id="123" w:name="_Toc153871808"/>
      <w:r w:rsidRPr="00630AB6">
        <w:t>6.2.5.1</w:t>
      </w:r>
      <w:r w:rsidRPr="00630AB6">
        <w:tab/>
        <w:t>General</w:t>
      </w:r>
      <w:bookmarkEnd w:id="123"/>
    </w:p>
    <w:p w14:paraId="7089F7EE" w14:textId="77777777" w:rsidR="00742796" w:rsidRPr="00630AB6" w:rsidRDefault="00742796" w:rsidP="00742796">
      <w:r w:rsidRPr="00630AB6">
        <w:t xml:space="preserve">This </w:t>
      </w:r>
      <w:r w:rsidR="001765C8">
        <w:t>clause</w:t>
      </w:r>
      <w:r w:rsidRPr="00630AB6">
        <w:t xml:space="preserve"> specifies the notifications provided by the Nnssf_NSSAIAvailability service.</w:t>
      </w:r>
    </w:p>
    <w:p w14:paraId="77F9589F" w14:textId="77777777" w:rsidR="00742796" w:rsidRPr="00630AB6" w:rsidRDefault="00742796" w:rsidP="0041307B">
      <w:pPr>
        <w:pStyle w:val="Heading4"/>
      </w:pPr>
      <w:bookmarkStart w:id="124" w:name="_Toc153871809"/>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4"/>
    </w:p>
    <w:p w14:paraId="33C9D302" w14:textId="77777777" w:rsidR="00742796" w:rsidRPr="00630AB6" w:rsidRDefault="00742796" w:rsidP="0041307B">
      <w:pPr>
        <w:pStyle w:val="Heading5"/>
      </w:pPr>
      <w:bookmarkStart w:id="125" w:name="_Toc153871810"/>
      <w:r w:rsidRPr="00630AB6">
        <w:t>6.2.5.2.1</w:t>
      </w:r>
      <w:r w:rsidRPr="00630AB6">
        <w:tab/>
        <w:t>Description</w:t>
      </w:r>
      <w:bookmarkEnd w:id="125"/>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Heading5"/>
      </w:pPr>
      <w:bookmarkStart w:id="126" w:name="_Toc153871811"/>
      <w:r w:rsidRPr="00630AB6">
        <w:t>6.2.5.2.2</w:t>
      </w:r>
      <w:r w:rsidRPr="00630AB6">
        <w:tab/>
        <w:t>Notification Definition</w:t>
      </w:r>
      <w:bookmarkEnd w:id="126"/>
    </w:p>
    <w:p w14:paraId="55580C60" w14:textId="77777777"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The NSSF uses this callback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Heading5"/>
      </w:pPr>
      <w:bookmarkStart w:id="127" w:name="_Toc153871812"/>
      <w:r w:rsidRPr="00630AB6">
        <w:t>6.2.5.2.3</w:t>
      </w:r>
      <w:r w:rsidRPr="00630AB6">
        <w:tab/>
        <w:t>Notification Standard Methods</w:t>
      </w:r>
      <w:bookmarkEnd w:id="127"/>
    </w:p>
    <w:p w14:paraId="60A5EB3D" w14:textId="77777777" w:rsidR="00742796" w:rsidRPr="00630AB6" w:rsidRDefault="00742796" w:rsidP="0041307B">
      <w:pPr>
        <w:pStyle w:val="Heading6"/>
      </w:pPr>
      <w:bookmarkStart w:id="128" w:name="_Toc153871813"/>
      <w:r w:rsidRPr="00630AB6">
        <w:t>6.2.5.2.3.1</w:t>
      </w:r>
      <w:r w:rsidRPr="00630AB6">
        <w:tab/>
        <w:t>POST</w:t>
      </w:r>
      <w:bookmarkEnd w:id="128"/>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Heading3"/>
      </w:pPr>
      <w:bookmarkStart w:id="129" w:name="_Toc153871814"/>
      <w:r w:rsidRPr="00630AB6">
        <w:t>6.2.6</w:t>
      </w:r>
      <w:r w:rsidRPr="00630AB6">
        <w:tab/>
        <w:t>Data Model</w:t>
      </w:r>
      <w:bookmarkEnd w:id="129"/>
    </w:p>
    <w:p w14:paraId="13075322" w14:textId="77777777" w:rsidR="00742796" w:rsidRPr="00630AB6" w:rsidRDefault="00742796" w:rsidP="0041307B">
      <w:pPr>
        <w:pStyle w:val="Heading4"/>
      </w:pPr>
      <w:bookmarkStart w:id="130" w:name="_Toc153871815"/>
      <w:r w:rsidRPr="00630AB6">
        <w:t>6.2.6.1</w:t>
      </w:r>
      <w:r w:rsidRPr="00630AB6">
        <w:tab/>
        <w:t>General</w:t>
      </w:r>
      <w:bookmarkEnd w:id="130"/>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Table 6.2.6.1-1 specifies the data types defined for the Nnssf_NSSAIAvailability service based interface protocol.</w:t>
      </w:r>
    </w:p>
    <w:p w14:paraId="453DDE93" w14:textId="77777777"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w:t>
      </w:r>
    </w:p>
    <w:p w14:paraId="0F9AB771" w14:textId="77777777"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5F594390" w14:textId="77777777"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05C514F6"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14:paraId="2F7CAD84"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14:paraId="01C8FD96" w14:textId="77777777"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Heading4"/>
        <w:rPr>
          <w:lang w:val="en-US"/>
        </w:rPr>
      </w:pPr>
      <w:bookmarkStart w:id="131" w:name="_Toc153871816"/>
      <w:r w:rsidRPr="00630AB6">
        <w:rPr>
          <w:lang w:val="en-US"/>
        </w:rPr>
        <w:t>6.2.6.2</w:t>
      </w:r>
      <w:r w:rsidRPr="00630AB6">
        <w:rPr>
          <w:lang w:val="en-US"/>
        </w:rPr>
        <w:tab/>
        <w:t>Structured data types</w:t>
      </w:r>
      <w:bookmarkEnd w:id="131"/>
    </w:p>
    <w:p w14:paraId="5C9C626D" w14:textId="77777777" w:rsidR="00742796" w:rsidRPr="00630AB6" w:rsidRDefault="00742796" w:rsidP="0041307B">
      <w:pPr>
        <w:pStyle w:val="Heading5"/>
      </w:pPr>
      <w:bookmarkStart w:id="132" w:name="_Toc153871817"/>
      <w:r w:rsidRPr="00630AB6">
        <w:t>6.2.6.2.1</w:t>
      </w:r>
      <w:r w:rsidRPr="00630AB6">
        <w:tab/>
        <w:t>Introduction</w:t>
      </w:r>
      <w:bookmarkEnd w:id="132"/>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Heading5"/>
      </w:pPr>
      <w:bookmarkStart w:id="133" w:name="_Toc153871818"/>
      <w:r w:rsidRPr="00630AB6">
        <w:lastRenderedPageBreak/>
        <w:t>6.2.6.2.2</w:t>
      </w:r>
      <w:r w:rsidRPr="00630AB6">
        <w:tab/>
        <w:t>Type: NssaiAvailabilityInfo</w:t>
      </w:r>
      <w:bookmarkEnd w:id="133"/>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77777777"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r>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DCA580E" w:rsidR="00F56626" w:rsidRPr="00630AB6" w:rsidRDefault="00F56626" w:rsidP="00F56626">
            <w:pPr>
              <w:pStyle w:val="TAL"/>
              <w:rPr>
                <w:rFonts w:cs="Arial"/>
                <w:szCs w:val="18"/>
              </w:rPr>
            </w:pPr>
            <w:r w:rsidRPr="00504D4D">
              <w:t>Pattern: '^[0-9]{3}-[0-9]{2</w:t>
            </w:r>
            <w:r w:rsidR="006F518F">
              <w:t>,</w:t>
            </w:r>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Heading5"/>
      </w:pPr>
      <w:bookmarkStart w:id="134" w:name="_Toc153871819"/>
      <w:r w:rsidRPr="00630AB6">
        <w:t>6.2.6.2.3</w:t>
      </w:r>
      <w:r w:rsidRPr="00630AB6">
        <w:tab/>
        <w:t xml:space="preserve">Type: </w:t>
      </w:r>
      <w:r w:rsidR="002C2DF7" w:rsidRPr="00630AB6">
        <w:rPr>
          <w:rFonts w:hint="eastAsia"/>
          <w:lang w:eastAsia="zh-CN"/>
        </w:rPr>
        <w:t>Supported</w:t>
      </w:r>
      <w:r w:rsidRPr="00630AB6">
        <w:t>NssaiAvailabilityData</w:t>
      </w:r>
      <w:bookmarkEnd w:id="134"/>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Heading5"/>
      </w:pPr>
      <w:bookmarkStart w:id="135" w:name="_Toc153871820"/>
      <w:r w:rsidRPr="00630AB6">
        <w:t>6.2.6.2.4</w:t>
      </w:r>
      <w:r w:rsidRPr="00630AB6">
        <w:tab/>
        <w:t>Type: AuthorizedNssaiAvailabilityData</w:t>
      </w:r>
      <w:bookmarkEnd w:id="135"/>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Heading5"/>
      </w:pPr>
      <w:bookmarkStart w:id="136" w:name="_Toc153871821"/>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136"/>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Heading5"/>
      </w:pPr>
      <w:bookmarkStart w:id="137" w:name="_Toc153871822"/>
      <w:r w:rsidRPr="00630AB6">
        <w:lastRenderedPageBreak/>
        <w:t>6.2.6.2.6</w:t>
      </w:r>
      <w:r w:rsidRPr="00630AB6">
        <w:tab/>
        <w:t>Type: AuthorizedNssaiAvailabilityinfo</w:t>
      </w:r>
      <w:bookmarkEnd w:id="137"/>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77777777"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Heading5"/>
      </w:pPr>
      <w:bookmarkStart w:id="138" w:name="_Toc153871823"/>
      <w:r w:rsidRPr="00630AB6">
        <w:t>6.2.6.2.7</w:t>
      </w:r>
      <w:r w:rsidRPr="00630AB6">
        <w:tab/>
        <w:t>Type: PatchDocument</w:t>
      </w:r>
      <w:bookmarkEnd w:id="138"/>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081E5A" w14:textId="77777777"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Heading5"/>
      </w:pPr>
      <w:bookmarkStart w:id="139" w:name="_Toc153871824"/>
      <w:r w:rsidRPr="00630AB6">
        <w:t>6.2.6.2.</w:t>
      </w:r>
      <w:r w:rsidR="00360E6B" w:rsidRPr="00630AB6">
        <w:rPr>
          <w:rFonts w:hint="eastAsia"/>
          <w:lang w:eastAsia="zh-CN"/>
        </w:rPr>
        <w:t>8</w:t>
      </w:r>
      <w:r w:rsidRPr="00630AB6">
        <w:tab/>
        <w:t>Type: NssfEventSubscriptionCreateData</w:t>
      </w:r>
      <w:bookmarkEnd w:id="139"/>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r>
              <w:t>amfSetId</w:t>
            </w:r>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6A0CED4" w:rsidR="00862535" w:rsidRPr="00BD45A3" w:rsidRDefault="00862535" w:rsidP="00862535">
            <w:pPr>
              <w:pStyle w:val="TAL"/>
              <w:rPr>
                <w:rFonts w:cs="Arial"/>
                <w:szCs w:val="18"/>
              </w:rPr>
            </w:pPr>
            <w:r>
              <w:rPr>
                <w:rFonts w:cs="Arial"/>
                <w:szCs w:val="18"/>
              </w:rPr>
              <w:t>Pattern: '^[0-9]{3}-[0-9]{2</w:t>
            </w:r>
            <w:r w:rsidR="006F518F">
              <w:rPr>
                <w:rFonts w:cs="Arial"/>
                <w:szCs w:val="18"/>
              </w:rPr>
              <w:t>,</w:t>
            </w:r>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Heading5"/>
      </w:pPr>
      <w:bookmarkStart w:id="140" w:name="_Toc153871825"/>
      <w:r w:rsidRPr="00630AB6">
        <w:lastRenderedPageBreak/>
        <w:t>6.2.6.2.</w:t>
      </w:r>
      <w:r w:rsidR="001869C6" w:rsidRPr="00630AB6">
        <w:rPr>
          <w:rFonts w:hint="eastAsia"/>
          <w:lang w:eastAsia="zh-CN"/>
        </w:rPr>
        <w:t>9</w:t>
      </w:r>
      <w:r w:rsidRPr="00630AB6">
        <w:tab/>
        <w:t>Type: NssfEventSubscriptionCreatedData</w:t>
      </w:r>
      <w:bookmarkEnd w:id="140"/>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Heading5"/>
      </w:pPr>
      <w:bookmarkStart w:id="141" w:name="_Toc153871826"/>
      <w:r w:rsidRPr="00630AB6">
        <w:t>6.2.6.2.</w:t>
      </w:r>
      <w:r w:rsidR="001869C6" w:rsidRPr="00630AB6">
        <w:rPr>
          <w:rFonts w:hint="eastAsia"/>
          <w:lang w:eastAsia="zh-CN"/>
        </w:rPr>
        <w:t>10</w:t>
      </w:r>
      <w:r w:rsidRPr="00630AB6">
        <w:tab/>
        <w:t>Type: NssfEventNotification</w:t>
      </w:r>
      <w:bookmarkEnd w:id="141"/>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77777777"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r w:rsidRPr="00630AB6">
              <w:t>authorizedNssaiAvailabilityData</w:t>
            </w:r>
            <w:r>
              <w:t xml:space="preserve"> received earlier by the new </w:t>
            </w:r>
            <w:r w:rsidRPr="00630AB6">
              <w:t>authorizedNssaiAvailabilityData</w:t>
            </w:r>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Heading4"/>
        <w:rPr>
          <w:lang w:val="en-US"/>
        </w:rPr>
      </w:pPr>
      <w:bookmarkStart w:id="142" w:name="_Toc153871827"/>
      <w:r w:rsidRPr="00630AB6">
        <w:rPr>
          <w:lang w:val="en-US"/>
        </w:rPr>
        <w:t>6.2.6.3</w:t>
      </w:r>
      <w:r w:rsidRPr="00630AB6">
        <w:rPr>
          <w:lang w:val="en-US"/>
        </w:rPr>
        <w:tab/>
        <w:t>Simple data types and enumerations</w:t>
      </w:r>
      <w:bookmarkEnd w:id="142"/>
    </w:p>
    <w:p w14:paraId="499C2537" w14:textId="77777777" w:rsidR="00742796" w:rsidRPr="00630AB6" w:rsidRDefault="00742796" w:rsidP="0041307B">
      <w:pPr>
        <w:pStyle w:val="Heading5"/>
      </w:pPr>
      <w:bookmarkStart w:id="143" w:name="_Toc153871828"/>
      <w:r w:rsidRPr="00630AB6">
        <w:t>6.2.6.3.1</w:t>
      </w:r>
      <w:r w:rsidRPr="00630AB6">
        <w:tab/>
        <w:t>Introduction</w:t>
      </w:r>
      <w:bookmarkEnd w:id="143"/>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Heading5"/>
      </w:pPr>
      <w:bookmarkStart w:id="144" w:name="_Toc153871829"/>
      <w:r w:rsidRPr="00630AB6">
        <w:t>6.2.6.3.2</w:t>
      </w:r>
      <w:r w:rsidRPr="00630AB6">
        <w:tab/>
        <w:t>Simple data types</w:t>
      </w:r>
      <w:bookmarkEnd w:id="144"/>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Heading5"/>
      </w:pPr>
      <w:bookmarkStart w:id="145" w:name="_Toc153871830"/>
      <w:r w:rsidRPr="00630AB6">
        <w:t>6.2.6.3.3</w:t>
      </w:r>
      <w:r w:rsidRPr="00630AB6">
        <w:tab/>
        <w:t>Enumeration:</w:t>
      </w:r>
      <w:r w:rsidR="00664951" w:rsidRPr="00630AB6">
        <w:t xml:space="preserve"> NssfEventType</w:t>
      </w:r>
      <w:bookmarkEnd w:id="145"/>
    </w:p>
    <w:p w14:paraId="3F3E5ED0" w14:textId="77777777"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Heading4"/>
      </w:pPr>
      <w:bookmarkStart w:id="146" w:name="_Toc153871831"/>
      <w:r w:rsidRPr="00630AB6">
        <w:t>6.2.6.4</w:t>
      </w:r>
      <w:r w:rsidRPr="00630AB6">
        <w:tab/>
        <w:t>Binary data</w:t>
      </w:r>
      <w:bookmarkEnd w:id="146"/>
    </w:p>
    <w:p w14:paraId="0BF3B347" w14:textId="77777777"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w:t>
      </w:r>
    </w:p>
    <w:p w14:paraId="1F3162D7" w14:textId="77777777" w:rsidR="00742796" w:rsidRPr="00630AB6" w:rsidRDefault="00742796" w:rsidP="00C00BCA">
      <w:pPr>
        <w:pStyle w:val="Heading3"/>
      </w:pPr>
      <w:bookmarkStart w:id="147" w:name="_Toc153871832"/>
      <w:r w:rsidRPr="00630AB6">
        <w:t>6.2.7</w:t>
      </w:r>
      <w:r w:rsidRPr="00630AB6">
        <w:tab/>
        <w:t>Error Handling</w:t>
      </w:r>
      <w:bookmarkEnd w:id="147"/>
    </w:p>
    <w:p w14:paraId="44A9A6D9" w14:textId="77777777" w:rsidR="00BF6297" w:rsidRPr="00630AB6" w:rsidRDefault="00BF6297" w:rsidP="00BF6297">
      <w:pPr>
        <w:pStyle w:val="Heading4"/>
      </w:pPr>
      <w:bookmarkStart w:id="148" w:name="_Toc153871833"/>
      <w:r w:rsidRPr="00630AB6">
        <w:t>6.2.7.1</w:t>
      </w:r>
      <w:r w:rsidRPr="00630AB6">
        <w:tab/>
        <w:t>General</w:t>
      </w:r>
      <w:bookmarkEnd w:id="148"/>
    </w:p>
    <w:p w14:paraId="3B72BD61" w14:textId="77777777"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Heading4"/>
      </w:pPr>
      <w:bookmarkStart w:id="149" w:name="_Toc153871834"/>
      <w:r w:rsidRPr="00630AB6">
        <w:t>6.2.7.2</w:t>
      </w:r>
      <w:r w:rsidRPr="00630AB6">
        <w:tab/>
        <w:t>Protocol Errors</w:t>
      </w:r>
      <w:bookmarkEnd w:id="149"/>
    </w:p>
    <w:p w14:paraId="6C035989" w14:textId="77777777"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Heading4"/>
      </w:pPr>
      <w:bookmarkStart w:id="150" w:name="_Toc153871835"/>
      <w:r w:rsidRPr="00630AB6">
        <w:t>6.2.7.3</w:t>
      </w:r>
      <w:r w:rsidRPr="00630AB6">
        <w:tab/>
        <w:t>Application Errors</w:t>
      </w:r>
      <w:bookmarkEnd w:id="150"/>
    </w:p>
    <w:p w14:paraId="1E08167C" w14:textId="77777777"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151"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For Nnssf_NSSAIAvailibility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For Nnssf_NSSelection service, the S-NSSAI provided in the request is not allowed in the PLMN and there is no default NSSAI provided in the request.</w:t>
            </w:r>
          </w:p>
        </w:tc>
      </w:tr>
      <w:bookmarkEnd w:id="151"/>
    </w:tbl>
    <w:p w14:paraId="3D6E84E3" w14:textId="77777777" w:rsidR="00BF6297" w:rsidRPr="00630AB6" w:rsidRDefault="00BF6297" w:rsidP="00BF6297">
      <w:pPr>
        <w:rPr>
          <w:lang w:val="en-US"/>
        </w:rPr>
      </w:pPr>
    </w:p>
    <w:p w14:paraId="53ECC86A" w14:textId="77777777" w:rsidR="002445D6" w:rsidRPr="00630AB6" w:rsidRDefault="002445D6" w:rsidP="0041307B">
      <w:pPr>
        <w:pStyle w:val="Heading3"/>
      </w:pPr>
      <w:bookmarkStart w:id="152" w:name="_Toc153871836"/>
      <w:r w:rsidRPr="00630AB6">
        <w:t>6.2.</w:t>
      </w:r>
      <w:r w:rsidRPr="00630AB6">
        <w:rPr>
          <w:rFonts w:hint="eastAsia"/>
          <w:lang w:eastAsia="zh-CN"/>
        </w:rPr>
        <w:t>8</w:t>
      </w:r>
      <w:r w:rsidRPr="00630AB6">
        <w:tab/>
        <w:t>Feature negotiation</w:t>
      </w:r>
      <w:bookmarkEnd w:id="152"/>
    </w:p>
    <w:p w14:paraId="3DD15D14" w14:textId="77777777"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shall be used to negotiate the optional features applicable between the NSSF and the NF Service Consumer, for the Nnssf_NSSAIAvailability service, if any.</w:t>
      </w:r>
    </w:p>
    <w:p w14:paraId="23ECA88D" w14:textId="77777777" w:rsidR="002445D6" w:rsidRPr="00630AB6" w:rsidRDefault="002445D6" w:rsidP="002445D6">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490AEC5C" w14:textId="77777777"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4] and shall indicate the supported features by including the supportedFeatures attribute in the authorized NSSAI availability information it returns in the HTTP response.</w:t>
      </w:r>
    </w:p>
    <w:p w14:paraId="431A55AC" w14:textId="77777777" w:rsidR="002445D6" w:rsidRPr="00630AB6" w:rsidRDefault="002445D6" w:rsidP="002445D6">
      <w:pPr>
        <w:rPr>
          <w:lang w:val="en-US"/>
        </w:rPr>
      </w:pPr>
      <w:r w:rsidRPr="00630AB6">
        <w:rPr>
          <w:lang w:val="en-US"/>
        </w:rPr>
        <w:t xml:space="preserve">The syntax of the supportedFeatures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The following features are defined for the Nnssf_NSSAIAvailability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Heading3"/>
        <w:rPr>
          <w:lang w:val="en-US"/>
        </w:rPr>
      </w:pPr>
      <w:bookmarkStart w:id="153" w:name="_Toc153871837"/>
      <w:r w:rsidRPr="00630AB6">
        <w:rPr>
          <w:lang w:val="en-US"/>
        </w:rPr>
        <w:t>6.2.</w:t>
      </w:r>
      <w:r w:rsidR="004A7A61" w:rsidRPr="00630AB6">
        <w:rPr>
          <w:lang w:val="en-US"/>
        </w:rPr>
        <w:t>9</w:t>
      </w:r>
      <w:r w:rsidRPr="00630AB6">
        <w:rPr>
          <w:lang w:val="en-US"/>
        </w:rPr>
        <w:tab/>
        <w:t>Security</w:t>
      </w:r>
      <w:bookmarkEnd w:id="153"/>
    </w:p>
    <w:p w14:paraId="72A6EE1A"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77777777"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EA30519" w14:textId="77777777" w:rsidR="006B52EB" w:rsidRPr="00630AB6" w:rsidRDefault="006B52EB" w:rsidP="006B52EB">
      <w:pPr>
        <w:rPr>
          <w:lang w:eastAsia="zh-CN"/>
        </w:rPr>
      </w:pPr>
      <w:r w:rsidRPr="00630AB6">
        <w:rPr>
          <w:lang w:val="en-US"/>
        </w:rPr>
        <w:t>The Nnssf_NSSAIAvailability API does not define any scopes for OAuth2 authorization.</w:t>
      </w:r>
    </w:p>
    <w:p w14:paraId="2F078280" w14:textId="77777777" w:rsidR="007B24EB" w:rsidRPr="00630AB6" w:rsidRDefault="00D9134D">
      <w:pPr>
        <w:pStyle w:val="Heading8"/>
      </w:pPr>
      <w:r w:rsidRPr="00630AB6">
        <w:br w:type="page"/>
      </w:r>
      <w:bookmarkStart w:id="154" w:name="_Toc153871838"/>
      <w:r w:rsidR="00080512" w:rsidRPr="00630AB6">
        <w:lastRenderedPageBreak/>
        <w:t>Annex A (normative):</w:t>
      </w:r>
      <w:r w:rsidR="00080512" w:rsidRPr="00630AB6">
        <w:br/>
      </w:r>
      <w:r w:rsidR="00F24ED9" w:rsidRPr="00630AB6">
        <w:t xml:space="preserve">OpenAPI </w:t>
      </w:r>
      <w:r w:rsidR="00CA0EC8" w:rsidRPr="00630AB6">
        <w:t>specification</w:t>
      </w:r>
      <w:bookmarkEnd w:id="154"/>
    </w:p>
    <w:p w14:paraId="4E2629FD" w14:textId="77777777" w:rsidR="00CA0EC8" w:rsidRPr="00630AB6" w:rsidRDefault="00CA0EC8" w:rsidP="003A2E9C">
      <w:pPr>
        <w:pStyle w:val="Heading1"/>
      </w:pPr>
      <w:bookmarkStart w:id="155" w:name="_Toc153871839"/>
      <w:r w:rsidRPr="00630AB6">
        <w:t>A.1</w:t>
      </w:r>
      <w:r w:rsidRPr="00630AB6">
        <w:tab/>
        <w:t>General</w:t>
      </w:r>
      <w:bookmarkEnd w:id="155"/>
    </w:p>
    <w:p w14:paraId="29259F4F" w14:textId="77777777" w:rsidR="003149C1" w:rsidRDefault="00FE22D0" w:rsidP="005B7F99">
      <w:pPr>
        <w:rPr>
          <w:lang w:val="en-US"/>
        </w:rPr>
      </w:pPr>
      <w:r w:rsidRPr="00630AB6">
        <w:rPr>
          <w:lang w:val="en-US"/>
        </w:rPr>
        <w:t>This Annex specifies the formal definition of the Nnssf_NSSelection service. It consists of OpenAPI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700DCE" w14:textId="77777777"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Hyperlink"/>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6125EF88" w14:textId="77777777" w:rsidR="005B7F99" w:rsidRPr="003149C1" w:rsidRDefault="005B7F99" w:rsidP="005B7F99">
      <w:pPr>
        <w:pStyle w:val="NO"/>
      </w:pPr>
      <w:r w:rsidRPr="006D6534">
        <w:t>NOTE</w:t>
      </w:r>
      <w:r>
        <w:t> 2</w:t>
      </w:r>
      <w:r w:rsidRPr="006D6534">
        <w:t>:</w:t>
      </w:r>
      <w:bookmarkStart w:id="15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6"/>
    </w:p>
    <w:p w14:paraId="076328EC" w14:textId="77777777" w:rsidR="005B7F99" w:rsidRPr="005B7F99" w:rsidRDefault="005B7F99" w:rsidP="005B7F99"/>
    <w:p w14:paraId="0225AA86" w14:textId="77777777" w:rsidR="00FE22D0" w:rsidRPr="00630AB6" w:rsidRDefault="007B24EB" w:rsidP="003A2E9C">
      <w:pPr>
        <w:pStyle w:val="Heading1"/>
      </w:pPr>
      <w:bookmarkStart w:id="157" w:name="_Toc153871840"/>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157"/>
    </w:p>
    <w:p w14:paraId="7A0B8069" w14:textId="77777777" w:rsidR="00FE22D0" w:rsidRPr="00630AB6" w:rsidRDefault="00FE22D0" w:rsidP="00EE1738">
      <w:pPr>
        <w:pStyle w:val="PL"/>
      </w:pPr>
      <w:r w:rsidRPr="00630AB6">
        <w:t>openapi: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r w:rsidRPr="002857AD">
        <w:t>nnssf-nsselection</w:t>
      </w:r>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{apiRoot}/nnssf-nsselection/v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apiRoot: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apiRoot as defined in </w:t>
      </w:r>
      <w:r w:rsidR="001765C8">
        <w:t>clause</w:t>
      </w:r>
      <w:r w:rsidRPr="00630AB6">
        <w:t xml:space="preserve"> 4.4 of 3GPP TS 29.501</w:t>
      </w:r>
    </w:p>
    <w:p w14:paraId="0BACE153" w14:textId="77777777" w:rsidR="001015AB" w:rsidRPr="00D27A4B" w:rsidRDefault="001015AB" w:rsidP="00EE1738">
      <w:pPr>
        <w:pStyle w:val="PL"/>
      </w:pPr>
      <w:r w:rsidRPr="00D27A4B">
        <w:t>externalDocs</w:t>
      </w:r>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/network-slice-information: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operationId: </w:t>
      </w:r>
      <w:r w:rsidR="0038233B" w:rsidRPr="00630AB6">
        <w:t>NSSelection</w:t>
      </w:r>
      <w:r w:rsidRPr="00630AB6">
        <w:t>Get</w:t>
      </w:r>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nf-type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lastRenderedPageBreak/>
        <w:t xml:space="preserve">          required: true</w:t>
      </w:r>
    </w:p>
    <w:p w14:paraId="7D145684" w14:textId="77777777" w:rsidR="00DA4441" w:rsidRPr="00630AB6" w:rsidRDefault="00DA4441" w:rsidP="00EE1738">
      <w:pPr>
        <w:pStyle w:val="PL"/>
        <w:rPr>
          <w:lang w:val="en-US"/>
        </w:rPr>
      </w:pPr>
      <w:r w:rsidRPr="00630AB6">
        <w:rPr>
          <w:lang w:val="en-US"/>
        </w:rPr>
        <w:t xml:space="preserve">          schema:</w:t>
      </w:r>
    </w:p>
    <w:p w14:paraId="1048094E" w14:textId="77777777" w:rsidR="00DA4441" w:rsidRPr="00EE1738" w:rsidRDefault="00DA4441" w:rsidP="00EE1738">
      <w:pPr>
        <w:pStyle w:val="PL"/>
      </w:pPr>
      <w:r w:rsidRPr="00630AB6">
        <w:rPr>
          <w:lang w:val="en-US"/>
        </w:rPr>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.yaml#/components/schemas/NFType</w:t>
      </w:r>
      <w:r w:rsidRPr="00EE1738">
        <w:t>'</w:t>
      </w:r>
    </w:p>
    <w:p w14:paraId="3699B8D9" w14:textId="77777777" w:rsidR="00DA4441" w:rsidRPr="00630AB6" w:rsidRDefault="00DA4441" w:rsidP="00EE1738">
      <w:pPr>
        <w:pStyle w:val="PL"/>
        <w:rPr>
          <w:lang w:val="en-US"/>
        </w:rPr>
      </w:pPr>
      <w:r w:rsidRPr="00630AB6">
        <w:rPr>
          <w:lang w:val="en-US"/>
        </w:rPr>
        <w:t xml:space="preserve">        - name: nf-id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'TS29571_CommonData.yaml#/components/schemas/NfInstanceId</w:t>
      </w:r>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application/json:</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r w:rsidR="004D3287" w:rsidRPr="00630AB6">
        <w:rPr>
          <w:lang w:eastAsia="zh-CN"/>
        </w:rPr>
        <w:t>SliceInfoForRegistration'</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slice-info-request-for-pdu-session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application/json:</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r w:rsidRPr="00630AB6">
        <w:rPr>
          <w:lang w:eastAsia="zh-CN"/>
        </w:rPr>
        <w:t>SliceInfoForPDUSession'</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r w:rsidRPr="00EB0D00">
        <w:t>ue-c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application/json:</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r w:rsidRPr="00630AB6">
        <w:rPr>
          <w:lang w:eastAsia="zh-CN"/>
        </w:rPr>
        <w:t>SliceInfoFor</w:t>
      </w:r>
      <w:r>
        <w:rPr>
          <w:lang w:eastAsia="zh-CN"/>
        </w:rPr>
        <w:t>UEConfigurationUpdate</w:t>
      </w:r>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home-plmn-id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application/json:</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'TS29571_CommonData.yaml#/components/schemas/PlmnId</w:t>
      </w:r>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application/json:</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'TS29571_CommonData.yaml#/components/schemas/SupportedFeatures</w:t>
      </w:r>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application/json:</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'#/components/schemas/AuthorizedNetworkSliceInfo'</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lastRenderedPageBreak/>
        <w:t>components:</w:t>
      </w:r>
    </w:p>
    <w:p w14:paraId="18BF5165" w14:textId="77777777" w:rsidR="006B52EB" w:rsidRPr="00630AB6" w:rsidRDefault="006B52EB" w:rsidP="00EE1738">
      <w:pPr>
        <w:pStyle w:val="PL"/>
      </w:pPr>
      <w:r w:rsidRPr="00630AB6">
        <w:t xml:space="preserve">  securitySchemes:</w:t>
      </w:r>
    </w:p>
    <w:p w14:paraId="7EA25599" w14:textId="77777777" w:rsidR="006B52EB" w:rsidRPr="00630AB6" w:rsidRDefault="006B52EB" w:rsidP="00EE1738">
      <w:pPr>
        <w:pStyle w:val="PL"/>
      </w:pPr>
      <w:r w:rsidRPr="00630AB6">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clientCredentials:</w:t>
      </w:r>
    </w:p>
    <w:p w14:paraId="2D4266BA" w14:textId="77777777" w:rsidR="006B52EB" w:rsidRPr="00630AB6" w:rsidRDefault="006B52EB" w:rsidP="00EE1738">
      <w:pPr>
        <w:pStyle w:val="PL"/>
      </w:pPr>
      <w:r w:rsidRPr="00630AB6">
        <w:t xml:space="preserve">          tokenUrl: '{nrfApiRoot}/oauth2/token'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AuthorizedNetworkSliceInfo:</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allowedNssai</w:t>
      </w:r>
      <w:r w:rsidR="00C63274" w:rsidRPr="00630AB6">
        <w:t>List</w:t>
      </w:r>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'#/components/schemas/AllowedNssai'</w:t>
      </w:r>
    </w:p>
    <w:p w14:paraId="0B256DA9" w14:textId="77777777" w:rsidR="00C63274" w:rsidRPr="00630AB6" w:rsidRDefault="00C63274" w:rsidP="00EE1738">
      <w:pPr>
        <w:pStyle w:val="PL"/>
      </w:pPr>
      <w:r w:rsidRPr="00630AB6">
        <w:t xml:space="preserve">          minItems: </w:t>
      </w:r>
      <w:r w:rsidR="00A27813">
        <w:t>1</w:t>
      </w:r>
    </w:p>
    <w:p w14:paraId="35EC959B" w14:textId="77777777" w:rsidR="004A4424" w:rsidRPr="00630AB6" w:rsidRDefault="00FE22D0" w:rsidP="00EE1738">
      <w:pPr>
        <w:pStyle w:val="PL"/>
      </w:pPr>
      <w:r w:rsidRPr="00630AB6">
        <w:t xml:space="preserve">        configuredNssai:</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'#/components/schemas/Configured</w:t>
      </w:r>
      <w:r w:rsidR="004A4424" w:rsidRPr="00630AB6">
        <w:t>Sn</w:t>
      </w:r>
      <w:r w:rsidRPr="00630AB6">
        <w:t>ssai'</w:t>
      </w:r>
    </w:p>
    <w:p w14:paraId="22224B48" w14:textId="77777777" w:rsidR="00A27813" w:rsidRPr="00630AB6" w:rsidRDefault="00A27813" w:rsidP="00EE1738">
      <w:pPr>
        <w:pStyle w:val="PL"/>
      </w:pPr>
      <w:r w:rsidRPr="00630AB6">
        <w:t xml:space="preserve">          minItems: </w:t>
      </w:r>
      <w:r>
        <w:t>1</w:t>
      </w:r>
    </w:p>
    <w:p w14:paraId="18AECC25" w14:textId="77777777" w:rsidR="00FE22D0" w:rsidRPr="00630AB6" w:rsidRDefault="00FE22D0" w:rsidP="00EE1738">
      <w:pPr>
        <w:pStyle w:val="PL"/>
      </w:pPr>
      <w:r w:rsidRPr="00630AB6">
        <w:t xml:space="preserve">        ta</w:t>
      </w:r>
      <w:r w:rsidR="003D6F8E" w:rsidRPr="00630AB6">
        <w:t>r</w:t>
      </w:r>
      <w:r w:rsidRPr="00630AB6">
        <w:t>getAmfSet: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candidateAmf</w:t>
      </w:r>
      <w:r w:rsidR="004A4424" w:rsidRPr="00630AB6">
        <w:t>List</w:t>
      </w:r>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14:paraId="412877C7" w14:textId="77777777" w:rsidR="00A27813" w:rsidRPr="00630AB6" w:rsidRDefault="00A27813" w:rsidP="00EE1738">
      <w:pPr>
        <w:pStyle w:val="PL"/>
      </w:pPr>
      <w:r w:rsidRPr="00630AB6">
        <w:t xml:space="preserve">          minItems: </w:t>
      </w:r>
      <w:r>
        <w:t>1</w:t>
      </w:r>
    </w:p>
    <w:p w14:paraId="4887E675" w14:textId="77777777" w:rsidR="00FE22D0" w:rsidRPr="00630AB6" w:rsidRDefault="00FE22D0" w:rsidP="00EE1738">
      <w:pPr>
        <w:pStyle w:val="PL"/>
      </w:pPr>
      <w:r w:rsidRPr="00630AB6">
        <w:t xml:space="preserve">        rejectedNssaiInPlmn:</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EDF1D22" w14:textId="77777777" w:rsidR="00A27813" w:rsidRPr="00630AB6" w:rsidRDefault="00A27813" w:rsidP="00EE1738">
      <w:pPr>
        <w:pStyle w:val="PL"/>
      </w:pPr>
      <w:r w:rsidRPr="00630AB6">
        <w:t xml:space="preserve">          minItems: </w:t>
      </w:r>
      <w:r>
        <w:t>1</w:t>
      </w:r>
    </w:p>
    <w:p w14:paraId="006D8D54" w14:textId="77777777" w:rsidR="00FE22D0" w:rsidRPr="00630AB6" w:rsidRDefault="00FE22D0" w:rsidP="00EE1738">
      <w:pPr>
        <w:pStyle w:val="PL"/>
      </w:pPr>
      <w:r w:rsidRPr="00630AB6">
        <w:t xml:space="preserve">        rejectedNssaiInTa:</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5F78E58" w14:textId="77777777" w:rsidR="00FE22D0" w:rsidRPr="00630AB6" w:rsidRDefault="00A27813" w:rsidP="00EE1738">
      <w:pPr>
        <w:pStyle w:val="PL"/>
      </w:pPr>
      <w:r w:rsidRPr="00630AB6">
        <w:t xml:space="preserve">          minItems: </w:t>
      </w:r>
      <w:r>
        <w:t>1</w:t>
      </w:r>
    </w:p>
    <w:p w14:paraId="651CA1AE" w14:textId="77777777" w:rsidR="00FE22D0" w:rsidRPr="00630AB6" w:rsidRDefault="00FE22D0" w:rsidP="00EE1738">
      <w:pPr>
        <w:pStyle w:val="PL"/>
      </w:pPr>
      <w:r w:rsidRPr="00630AB6">
        <w:t xml:space="preserve">        nsiInformation:</w:t>
      </w:r>
    </w:p>
    <w:p w14:paraId="167376A4" w14:textId="77777777" w:rsidR="00FE22D0" w:rsidRPr="00630AB6" w:rsidRDefault="00FE22D0" w:rsidP="00EE1738">
      <w:pPr>
        <w:pStyle w:val="PL"/>
      </w:pPr>
      <w:r w:rsidRPr="00630AB6">
        <w:t xml:space="preserve">          $ref: '#/components/schemas/NsiInformation'</w:t>
      </w:r>
    </w:p>
    <w:p w14:paraId="669B30AA" w14:textId="77777777" w:rsidR="00FE22D0" w:rsidRPr="00630AB6" w:rsidRDefault="00FE22D0" w:rsidP="00EE1738">
      <w:pPr>
        <w:pStyle w:val="PL"/>
      </w:pPr>
      <w:r w:rsidRPr="00630AB6">
        <w:t xml:space="preserve">        supportedFeatures:</w:t>
      </w:r>
    </w:p>
    <w:p w14:paraId="6AA6E7B6" w14:textId="77777777" w:rsidR="00FE22D0" w:rsidRPr="00630AB6" w:rsidRDefault="00FE22D0" w:rsidP="00EE1738">
      <w:pPr>
        <w:pStyle w:val="PL"/>
      </w:pPr>
      <w:r w:rsidRPr="00630AB6">
        <w:t xml:space="preserve">          $ref: </w:t>
      </w:r>
      <w:r w:rsidR="00F16B2C" w:rsidRPr="00630AB6">
        <w:t>'TS29571_CommonData.yaml#/components/schemas/SupportedFeatures</w:t>
      </w:r>
      <w:r w:rsidRPr="00630AB6">
        <w:t>'</w:t>
      </w:r>
    </w:p>
    <w:p w14:paraId="201417EC" w14:textId="77777777" w:rsidR="005528ED" w:rsidRPr="00630AB6" w:rsidRDefault="005528ED" w:rsidP="00EE1738">
      <w:pPr>
        <w:pStyle w:val="PL"/>
      </w:pPr>
      <w:r w:rsidRPr="00630AB6">
        <w:t xml:space="preserve">        nrfAmfSet: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r w:rsidRPr="00630AB6">
        <w:rPr>
          <w:lang w:eastAsia="zh-CN"/>
        </w:rPr>
        <w:t>nrf</w:t>
      </w:r>
      <w:r>
        <w:rPr>
          <w:lang w:eastAsia="zh-CN"/>
        </w:rPr>
        <w:t>AmfSetNfMgtUri</w:t>
      </w:r>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r w:rsidRPr="00630AB6">
        <w:rPr>
          <w:lang w:eastAsia="zh-CN"/>
        </w:rPr>
        <w:t>nrf</w:t>
      </w:r>
      <w:r>
        <w:rPr>
          <w:lang w:eastAsia="zh-CN"/>
        </w:rPr>
        <w:t>AmfSetAccessTokenUri</w:t>
      </w:r>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SubscribedS</w:t>
      </w:r>
      <w:r w:rsidR="004A4424" w:rsidRPr="00630AB6">
        <w:t>n</w:t>
      </w:r>
      <w:r w:rsidRPr="00630AB6">
        <w:t>ssai:</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subscribedS</w:t>
      </w:r>
      <w:r w:rsidR="004A4424" w:rsidRPr="00630AB6">
        <w:t>n</w:t>
      </w:r>
      <w:r w:rsidRPr="00630AB6">
        <w:t>ssai</w:t>
      </w:r>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subscribedS</w:t>
      </w:r>
      <w:r w:rsidR="004A4424" w:rsidRPr="00630AB6">
        <w:t>n</w:t>
      </w:r>
      <w:r w:rsidRPr="00630AB6">
        <w:t>ssai:</w:t>
      </w:r>
    </w:p>
    <w:p w14:paraId="2462B54B"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9D1BFCF" w14:textId="77777777" w:rsidR="00FE22D0" w:rsidRPr="00630AB6" w:rsidRDefault="00FE22D0" w:rsidP="00EE1738">
      <w:pPr>
        <w:pStyle w:val="PL"/>
      </w:pPr>
      <w:r w:rsidRPr="00630AB6">
        <w:t xml:space="preserve">        defaultIndication:</w:t>
      </w:r>
    </w:p>
    <w:p w14:paraId="7EB85691" w14:textId="77777777" w:rsidR="00FE22D0" w:rsidRPr="00630AB6" w:rsidRDefault="00FE22D0" w:rsidP="00EE1738">
      <w:pPr>
        <w:pStyle w:val="PL"/>
      </w:pPr>
      <w:r w:rsidRPr="00630AB6">
        <w:t xml:space="preserve">          type: boolean</w:t>
      </w:r>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AllowedS</w:t>
      </w:r>
      <w:r w:rsidR="004A4424" w:rsidRPr="00630AB6">
        <w:t>n</w:t>
      </w:r>
      <w:r w:rsidRPr="00630AB6">
        <w:t>ssai:</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allowedS</w:t>
      </w:r>
      <w:r w:rsidR="004A4424" w:rsidRPr="00630AB6">
        <w:t>n</w:t>
      </w:r>
      <w:r w:rsidRPr="00630AB6">
        <w:t>ssai</w:t>
      </w:r>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allowedS</w:t>
      </w:r>
      <w:r w:rsidR="004A4424" w:rsidRPr="00630AB6">
        <w:t>n</w:t>
      </w:r>
      <w:r w:rsidRPr="00630AB6">
        <w:t>ssai:</w:t>
      </w:r>
    </w:p>
    <w:p w14:paraId="089B873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9E3DFD" w14:textId="77777777" w:rsidR="00FE22D0" w:rsidRPr="00630AB6" w:rsidRDefault="00FE22D0" w:rsidP="00EE1738">
      <w:pPr>
        <w:pStyle w:val="PL"/>
      </w:pPr>
      <w:r w:rsidRPr="00630AB6">
        <w:t xml:space="preserve">        nsiInformation</w:t>
      </w:r>
      <w:r w:rsidR="004A4424" w:rsidRPr="00630AB6">
        <w:t>List</w:t>
      </w:r>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'#/components/schemas/NsiInformation'</w:t>
      </w:r>
    </w:p>
    <w:p w14:paraId="2DD7D37C" w14:textId="77777777" w:rsidR="00FE22D0" w:rsidRPr="00630AB6" w:rsidRDefault="00A27813" w:rsidP="00EE1738">
      <w:pPr>
        <w:pStyle w:val="PL"/>
      </w:pPr>
      <w:r w:rsidRPr="00630AB6">
        <w:t xml:space="preserve">          minItems: </w:t>
      </w:r>
      <w:r>
        <w:t>1</w:t>
      </w:r>
    </w:p>
    <w:p w14:paraId="4BD9180F" w14:textId="77777777" w:rsidR="00FE22D0" w:rsidRPr="00630AB6" w:rsidRDefault="00FE22D0" w:rsidP="00EE1738">
      <w:pPr>
        <w:pStyle w:val="PL"/>
      </w:pPr>
      <w:r w:rsidRPr="00630AB6">
        <w:t xml:space="preserve">        mappedHomeS</w:t>
      </w:r>
      <w:r w:rsidR="004A4424" w:rsidRPr="00630AB6">
        <w:t>n</w:t>
      </w:r>
      <w:r w:rsidRPr="00630AB6">
        <w:t>ssai:</w:t>
      </w:r>
    </w:p>
    <w:p w14:paraId="627CD36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lastRenderedPageBreak/>
        <w:t xml:space="preserve">    AllowedNssai:</w:t>
      </w:r>
    </w:p>
    <w:p w14:paraId="1A75E7BA" w14:textId="77777777" w:rsidR="00FE22D0" w:rsidRPr="00630AB6" w:rsidRDefault="00FE22D0" w:rsidP="00EE1738">
      <w:pPr>
        <w:pStyle w:val="PL"/>
      </w:pPr>
      <w:r w:rsidRPr="00630AB6">
        <w:t xml:space="preserve">      type: object</w:t>
      </w:r>
    </w:p>
    <w:p w14:paraId="38478072" w14:textId="77777777" w:rsidR="00FE22D0" w:rsidRPr="00630AB6" w:rsidRDefault="00FE22D0" w:rsidP="00EE1738">
      <w:pPr>
        <w:pStyle w:val="PL"/>
      </w:pPr>
      <w:r w:rsidRPr="00630AB6">
        <w:t xml:space="preserve">      required:</w:t>
      </w:r>
    </w:p>
    <w:p w14:paraId="2A175FE5" w14:textId="77777777" w:rsidR="00C63274" w:rsidRPr="00630AB6" w:rsidRDefault="00FE22D0" w:rsidP="00EE1738">
      <w:pPr>
        <w:pStyle w:val="PL"/>
      </w:pPr>
      <w:r w:rsidRPr="00630AB6">
        <w:t xml:space="preserve">        - allowedS</w:t>
      </w:r>
      <w:r w:rsidR="00C63274" w:rsidRPr="00630AB6">
        <w:t>n</w:t>
      </w:r>
      <w:r w:rsidRPr="00630AB6">
        <w:t>ssai</w:t>
      </w:r>
      <w:r w:rsidR="00C63274" w:rsidRPr="00630AB6">
        <w:t>List</w:t>
      </w:r>
    </w:p>
    <w:p w14:paraId="5DC69CCC" w14:textId="77777777" w:rsidR="00C63274" w:rsidRPr="00630AB6" w:rsidRDefault="00C63274" w:rsidP="00EE1738">
      <w:pPr>
        <w:pStyle w:val="PL"/>
      </w:pPr>
      <w:r w:rsidRPr="00630AB6">
        <w:t xml:space="preserve">        - accessType</w:t>
      </w:r>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allowedS</w:t>
      </w:r>
      <w:r w:rsidR="00C63274" w:rsidRPr="00630AB6">
        <w:t>n</w:t>
      </w:r>
      <w:r w:rsidRPr="00630AB6">
        <w:t>ssai</w:t>
      </w:r>
      <w:r w:rsidR="00C63274" w:rsidRPr="00630AB6">
        <w:t>List</w:t>
      </w:r>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'#/components/schemas/AllowedS</w:t>
      </w:r>
      <w:r w:rsidR="00C63274" w:rsidRPr="00630AB6">
        <w:t>n</w:t>
      </w:r>
      <w:r w:rsidRPr="00630AB6">
        <w:t>ssai'</w:t>
      </w:r>
    </w:p>
    <w:p w14:paraId="7723E380" w14:textId="77777777" w:rsidR="00033470" w:rsidRDefault="00C63274" w:rsidP="00EE1738">
      <w:pPr>
        <w:pStyle w:val="PL"/>
      </w:pPr>
      <w:r w:rsidRPr="00630AB6">
        <w:t xml:space="preserve">          minItems: 1</w:t>
      </w:r>
    </w:p>
    <w:p w14:paraId="36DB8FC0" w14:textId="77777777" w:rsidR="00033470" w:rsidRDefault="00033470" w:rsidP="00EE1738">
      <w:pPr>
        <w:pStyle w:val="PL"/>
      </w:pPr>
      <w:r>
        <w:t xml:space="preserve">        accessType:</w:t>
      </w:r>
    </w:p>
    <w:p w14:paraId="2026821B" w14:textId="77777777" w:rsidR="00033470" w:rsidRPr="00630AB6" w:rsidRDefault="00033470" w:rsidP="00EE1738">
      <w:pPr>
        <w:pStyle w:val="PL"/>
      </w:pPr>
      <w:r>
        <w:t xml:space="preserve">          </w:t>
      </w:r>
      <w:r w:rsidRPr="00630AB6">
        <w:t>$ref: 'TS29571_CommonData.yaml#/components/schemas/</w:t>
      </w:r>
      <w:r>
        <w:t>AccessType'</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NsiInformation:</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nrfId</w:t>
      </w:r>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nrfId:</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nsiId:</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'#/components/schemas/NsiId'</w:t>
      </w:r>
    </w:p>
    <w:p w14:paraId="3DE91D6D" w14:textId="77777777" w:rsidR="00F56626" w:rsidRPr="00630AB6" w:rsidRDefault="00F56626" w:rsidP="00EE1738">
      <w:pPr>
        <w:pStyle w:val="PL"/>
      </w:pPr>
      <w:r w:rsidRPr="00630AB6">
        <w:t xml:space="preserve">        </w:t>
      </w:r>
      <w:r w:rsidRPr="00630AB6">
        <w:rPr>
          <w:lang w:eastAsia="zh-CN"/>
        </w:rPr>
        <w:t>nrf</w:t>
      </w:r>
      <w:r>
        <w:rPr>
          <w:lang w:eastAsia="zh-CN"/>
        </w:rPr>
        <w:t>NfMgtUri</w:t>
      </w:r>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r w:rsidRPr="00630AB6">
        <w:rPr>
          <w:lang w:eastAsia="zh-CN"/>
        </w:rPr>
        <w:t>nrf</w:t>
      </w:r>
      <w:r>
        <w:rPr>
          <w:lang w:eastAsia="zh-CN"/>
        </w:rPr>
        <w:t>AccessTokenUri</w:t>
      </w:r>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MappingOfS</w:t>
      </w:r>
      <w:r w:rsidR="004A4424" w:rsidRPr="00630AB6">
        <w:t>n</w:t>
      </w:r>
      <w:r w:rsidRPr="00630AB6">
        <w:t>ssai:</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servingS</w:t>
      </w:r>
      <w:r w:rsidR="004A4424" w:rsidRPr="00630AB6">
        <w:t>n</w:t>
      </w:r>
      <w:r w:rsidRPr="00630AB6">
        <w:t>ssai</w:t>
      </w:r>
    </w:p>
    <w:p w14:paraId="539F6DBF" w14:textId="77777777" w:rsidR="00FE22D0" w:rsidRPr="00630AB6" w:rsidRDefault="00FE22D0" w:rsidP="00EE1738">
      <w:pPr>
        <w:pStyle w:val="PL"/>
      </w:pPr>
      <w:r w:rsidRPr="00630AB6">
        <w:t xml:space="preserve">        - homeS</w:t>
      </w:r>
      <w:r w:rsidR="004A4424" w:rsidRPr="00630AB6">
        <w:t>n</w:t>
      </w:r>
      <w:r w:rsidRPr="00630AB6">
        <w:t>ssai</w:t>
      </w:r>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servingS</w:t>
      </w:r>
      <w:r w:rsidR="004A4424" w:rsidRPr="00630AB6">
        <w:t>n</w:t>
      </w:r>
      <w:r w:rsidRPr="00630AB6">
        <w:t>ssai:</w:t>
      </w:r>
    </w:p>
    <w:p w14:paraId="50D5356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1E6ED9C2" w14:textId="77777777" w:rsidR="00FE22D0" w:rsidRPr="00630AB6" w:rsidRDefault="00FE22D0" w:rsidP="00EE1738">
      <w:pPr>
        <w:pStyle w:val="PL"/>
      </w:pPr>
      <w:r w:rsidRPr="00630AB6">
        <w:t xml:space="preserve">        homeS</w:t>
      </w:r>
      <w:r w:rsidR="004A4424" w:rsidRPr="00630AB6">
        <w:t>n</w:t>
      </w:r>
      <w:r w:rsidRPr="00630AB6">
        <w:t>ssai:</w:t>
      </w:r>
    </w:p>
    <w:p w14:paraId="1DA4AE70"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SliceInfoForRegistration:</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subscribedN</w:t>
      </w:r>
      <w:r w:rsidR="004A4424" w:rsidRPr="00630AB6">
        <w:t>ssai</w:t>
      </w:r>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'#/components/schemas/Subscribed</w:t>
      </w:r>
      <w:r w:rsidR="00BD3678" w:rsidRPr="00630AB6">
        <w:t>Sn</w:t>
      </w:r>
      <w:r w:rsidRPr="00630AB6">
        <w:t>ssai'</w:t>
      </w:r>
    </w:p>
    <w:p w14:paraId="6FC606B3" w14:textId="77777777" w:rsidR="00C63274" w:rsidRDefault="00A27813" w:rsidP="00EE1738">
      <w:pPr>
        <w:pStyle w:val="PL"/>
      </w:pPr>
      <w:r w:rsidRPr="00630AB6">
        <w:t xml:space="preserve">          minItems: </w:t>
      </w:r>
      <w:r>
        <w:t>1</w:t>
      </w:r>
    </w:p>
    <w:p w14:paraId="1AFBE3B6" w14:textId="77777777" w:rsidR="00560CA0" w:rsidRPr="00630AB6" w:rsidRDefault="00560CA0" w:rsidP="00EE1738">
      <w:pPr>
        <w:pStyle w:val="PL"/>
      </w:pPr>
      <w:r w:rsidRPr="00630AB6">
        <w:t xml:space="preserve">        allowedNssai</w:t>
      </w:r>
      <w:r>
        <w:t>CurrentAccess</w:t>
      </w:r>
      <w:r w:rsidRPr="00630AB6">
        <w:t>:</w:t>
      </w:r>
    </w:p>
    <w:p w14:paraId="4C5B7922" w14:textId="77777777" w:rsidR="00560CA0" w:rsidRPr="00630AB6" w:rsidRDefault="00560CA0" w:rsidP="00EE1738">
      <w:pPr>
        <w:pStyle w:val="PL"/>
      </w:pPr>
      <w:r w:rsidRPr="00630AB6">
        <w:t xml:space="preserve">          $ref: '#/components/sch</w:t>
      </w:r>
      <w:r>
        <w:t>emas/AllowedNssai'</w:t>
      </w:r>
    </w:p>
    <w:p w14:paraId="6C42FA25" w14:textId="77777777" w:rsidR="00C63274" w:rsidRPr="00630AB6" w:rsidRDefault="00C63274" w:rsidP="00EE1738">
      <w:pPr>
        <w:pStyle w:val="PL"/>
      </w:pPr>
      <w:r w:rsidRPr="00630AB6">
        <w:t xml:space="preserve">        allowedNssai</w:t>
      </w:r>
      <w:r w:rsidR="00560CA0">
        <w:t>OtherAccess</w:t>
      </w:r>
      <w:r w:rsidRPr="00630AB6">
        <w:t>:</w:t>
      </w:r>
    </w:p>
    <w:p w14:paraId="608353C0" w14:textId="77777777" w:rsidR="00C63274" w:rsidRPr="00630AB6" w:rsidRDefault="00C63274" w:rsidP="00EE1738">
      <w:pPr>
        <w:pStyle w:val="PL"/>
      </w:pPr>
      <w:r w:rsidRPr="00630AB6">
        <w:t xml:space="preserve">          $ref: '#/components/schemas/AllowedNssai'</w:t>
      </w:r>
    </w:p>
    <w:p w14:paraId="2930E5C3" w14:textId="77777777" w:rsidR="00C63274" w:rsidRPr="00630AB6" w:rsidRDefault="00C63274" w:rsidP="00EE1738">
      <w:pPr>
        <w:pStyle w:val="PL"/>
      </w:pPr>
      <w:r w:rsidRPr="00630AB6">
        <w:t xml:space="preserve">        sNssaiForMapping:</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'TS29571_CommonData.yaml#/components/schemas/Snssai'</w:t>
      </w:r>
    </w:p>
    <w:p w14:paraId="6CCB2A7A" w14:textId="77777777" w:rsidR="00C63274" w:rsidRPr="00630AB6" w:rsidRDefault="00C63274" w:rsidP="00EE1738">
      <w:pPr>
        <w:pStyle w:val="PL"/>
      </w:pPr>
      <w:r w:rsidRPr="00630AB6">
        <w:t xml:space="preserve">          minItems: </w:t>
      </w:r>
      <w:r w:rsidR="00A27813">
        <w:t>1</w:t>
      </w:r>
    </w:p>
    <w:p w14:paraId="49296BE0" w14:textId="77777777" w:rsidR="00FE22D0" w:rsidRPr="00630AB6" w:rsidRDefault="00FE22D0" w:rsidP="00EE1738">
      <w:pPr>
        <w:pStyle w:val="PL"/>
      </w:pPr>
      <w:r w:rsidRPr="00630AB6">
        <w:t xml:space="preserve">        requestedNssai:</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255ADA96" w14:textId="77777777" w:rsidR="004E1717" w:rsidRDefault="00C63274" w:rsidP="00EE1738">
      <w:pPr>
        <w:pStyle w:val="PL"/>
      </w:pPr>
      <w:r w:rsidRPr="00630AB6">
        <w:t xml:space="preserve">          minItems: </w:t>
      </w:r>
      <w:r w:rsidR="00A27813">
        <w:t>1</w:t>
      </w:r>
    </w:p>
    <w:p w14:paraId="29806511" w14:textId="77777777" w:rsidR="004E1717" w:rsidRPr="00630AB6" w:rsidRDefault="004E1717"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DB1F5F9" w14:textId="77777777" w:rsidR="00C63274" w:rsidRPr="00630AB6" w:rsidRDefault="004E1717" w:rsidP="00EE1738">
      <w:pPr>
        <w:pStyle w:val="PL"/>
      </w:pPr>
      <w:r w:rsidRPr="00630AB6">
        <w:t xml:space="preserve">          type: boolean</w:t>
      </w:r>
    </w:p>
    <w:p w14:paraId="6F361F28" w14:textId="77777777" w:rsidR="00FE22D0" w:rsidRPr="00630AB6" w:rsidRDefault="00FE22D0" w:rsidP="00EE1738">
      <w:pPr>
        <w:pStyle w:val="PL"/>
      </w:pPr>
      <w:r w:rsidRPr="00630AB6">
        <w:t xml:space="preserve">        mappingOfNssai:</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'#/components/schemas/MappingOf</w:t>
      </w:r>
      <w:r w:rsidR="004A4424" w:rsidRPr="00630AB6">
        <w:t>Sn</w:t>
      </w:r>
      <w:r w:rsidRPr="00630AB6">
        <w:t>ssai'</w:t>
      </w:r>
    </w:p>
    <w:p w14:paraId="34B0F1F8" w14:textId="77777777" w:rsidR="00C63274" w:rsidRPr="00630AB6" w:rsidRDefault="00A27813" w:rsidP="00EE1738">
      <w:pPr>
        <w:pStyle w:val="PL"/>
      </w:pPr>
      <w:r w:rsidRPr="00630AB6">
        <w:t xml:space="preserve">          minItems: </w:t>
      </w:r>
      <w:r>
        <w:t>1</w:t>
      </w:r>
    </w:p>
    <w:p w14:paraId="033F8399" w14:textId="77777777" w:rsidR="00C63274" w:rsidRPr="00630AB6" w:rsidRDefault="00C63274" w:rsidP="00EE1738">
      <w:pPr>
        <w:pStyle w:val="PL"/>
      </w:pPr>
      <w:r w:rsidRPr="00630AB6">
        <w:t xml:space="preserve">        requestMapping:</w:t>
      </w:r>
    </w:p>
    <w:p w14:paraId="36A84984" w14:textId="77777777" w:rsidR="00C63274" w:rsidRPr="00630AB6" w:rsidRDefault="00C63274" w:rsidP="00EE1738">
      <w:pPr>
        <w:pStyle w:val="PL"/>
      </w:pPr>
      <w:r w:rsidRPr="00630AB6">
        <w:t xml:space="preserve">          type: boolean</w:t>
      </w:r>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SliceInfoForPDUSession:</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sNssai</w:t>
      </w:r>
    </w:p>
    <w:p w14:paraId="2DEF9613" w14:textId="77777777" w:rsidR="00FE22D0" w:rsidRPr="00630AB6" w:rsidRDefault="00FE22D0" w:rsidP="00EE1738">
      <w:pPr>
        <w:pStyle w:val="PL"/>
      </w:pPr>
      <w:r w:rsidRPr="00630AB6">
        <w:t xml:space="preserve">        - roamingIndication</w:t>
      </w:r>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lastRenderedPageBreak/>
        <w:t xml:space="preserve">        sNssai:</w:t>
      </w:r>
    </w:p>
    <w:p w14:paraId="74C4193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208896F" w14:textId="77777777" w:rsidR="00FE22D0" w:rsidRPr="00630AB6" w:rsidRDefault="00FE22D0" w:rsidP="00EE1738">
      <w:pPr>
        <w:pStyle w:val="PL"/>
      </w:pPr>
      <w:r w:rsidRPr="00630AB6">
        <w:t xml:space="preserve">        roamingIndication:</w:t>
      </w:r>
    </w:p>
    <w:p w14:paraId="3C8D2631" w14:textId="77777777" w:rsidR="00FE22D0" w:rsidRPr="00630AB6" w:rsidRDefault="00FE22D0" w:rsidP="00EE1738">
      <w:pPr>
        <w:pStyle w:val="PL"/>
      </w:pPr>
      <w:r w:rsidRPr="00630AB6">
        <w:t xml:space="preserve">          $ref: '#/components/schemas/RoamingIndication'</w:t>
      </w:r>
    </w:p>
    <w:p w14:paraId="0DFEE87E" w14:textId="77777777" w:rsidR="00FE22D0" w:rsidRPr="00630AB6" w:rsidRDefault="00FE22D0" w:rsidP="00EE1738">
      <w:pPr>
        <w:pStyle w:val="PL"/>
      </w:pPr>
      <w:r w:rsidRPr="00630AB6">
        <w:t xml:space="preserve">        homeS</w:t>
      </w:r>
      <w:r w:rsidR="00E26474" w:rsidRPr="00630AB6">
        <w:t>n</w:t>
      </w:r>
      <w:r w:rsidRPr="00630AB6">
        <w:t>ssai:</w:t>
      </w:r>
    </w:p>
    <w:p w14:paraId="0729D037"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r w:rsidRPr="00630AB6">
        <w:rPr>
          <w:lang w:eastAsia="zh-CN"/>
        </w:rPr>
        <w:t>SliceInfoFor</w:t>
      </w:r>
      <w:r>
        <w:rPr>
          <w:lang w:eastAsia="zh-CN"/>
        </w:rPr>
        <w:t>UEConfigurationUpdate</w:t>
      </w:r>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subscribedNssai:</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'#/components/schemas/SubscribedSnssai'</w:t>
      </w:r>
    </w:p>
    <w:p w14:paraId="5B486234" w14:textId="77777777" w:rsidR="00165BBE" w:rsidRDefault="00165BBE" w:rsidP="00EE1738">
      <w:pPr>
        <w:pStyle w:val="PL"/>
      </w:pPr>
      <w:r w:rsidRPr="00630AB6">
        <w:t xml:space="preserve">          minItems: </w:t>
      </w:r>
      <w:r>
        <w:t>1</w:t>
      </w:r>
    </w:p>
    <w:p w14:paraId="02EC4B06" w14:textId="77777777" w:rsidR="00165BBE" w:rsidRPr="00630AB6" w:rsidRDefault="00165BBE" w:rsidP="00EE1738">
      <w:pPr>
        <w:pStyle w:val="PL"/>
      </w:pPr>
      <w:r w:rsidRPr="00630AB6">
        <w:t xml:space="preserve">        allowedNssai</w:t>
      </w:r>
      <w:r>
        <w:t>CurrentAccess</w:t>
      </w:r>
      <w:r w:rsidRPr="00630AB6">
        <w:t>:</w:t>
      </w:r>
    </w:p>
    <w:p w14:paraId="3E06C865" w14:textId="77777777" w:rsidR="00165BBE" w:rsidRPr="00630AB6" w:rsidRDefault="00165BBE" w:rsidP="00EE1738">
      <w:pPr>
        <w:pStyle w:val="PL"/>
      </w:pPr>
      <w:r w:rsidRPr="00630AB6">
        <w:t xml:space="preserve">          $ref: '#/components/sch</w:t>
      </w:r>
      <w:r>
        <w:t>emas/AllowedNssai'</w:t>
      </w:r>
    </w:p>
    <w:p w14:paraId="2542B2C5" w14:textId="77777777" w:rsidR="00165BBE" w:rsidRPr="00630AB6" w:rsidRDefault="00165BBE" w:rsidP="00EE1738">
      <w:pPr>
        <w:pStyle w:val="PL"/>
      </w:pPr>
      <w:r w:rsidRPr="00630AB6">
        <w:t xml:space="preserve">        allowedNssai</w:t>
      </w:r>
      <w:r>
        <w:t>OtherAccess</w:t>
      </w:r>
      <w:r w:rsidRPr="00630AB6">
        <w:t>:</w:t>
      </w:r>
    </w:p>
    <w:p w14:paraId="0AD10583" w14:textId="77777777" w:rsidR="00165BBE" w:rsidRDefault="00165BBE" w:rsidP="00EE1738">
      <w:pPr>
        <w:pStyle w:val="PL"/>
      </w:pPr>
      <w:r w:rsidRPr="00630AB6">
        <w:t xml:space="preserve">          $ref: '#/components/schemas/AllowedNssai'</w:t>
      </w:r>
    </w:p>
    <w:p w14:paraId="0FCD332E" w14:textId="77777777" w:rsidR="00165BBE" w:rsidRPr="00630AB6" w:rsidRDefault="00165BBE"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4E313537" w14:textId="77777777" w:rsidR="00165BBE" w:rsidRPr="00630AB6" w:rsidRDefault="00165BBE" w:rsidP="00EE1738">
      <w:pPr>
        <w:pStyle w:val="PL"/>
      </w:pPr>
      <w:r w:rsidRPr="00630AB6">
        <w:t xml:space="preserve">          type: boolean</w:t>
      </w:r>
    </w:p>
    <w:p w14:paraId="50D36016" w14:textId="77777777" w:rsidR="00165BBE" w:rsidRPr="00630AB6" w:rsidRDefault="00165BBE" w:rsidP="00EE1738">
      <w:pPr>
        <w:pStyle w:val="PL"/>
      </w:pPr>
      <w:r w:rsidRPr="00630AB6">
        <w:t xml:space="preserve">        requestedNssai:</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'TS29571_CommonData.yaml#/components/schemas/Snssai'</w:t>
      </w:r>
    </w:p>
    <w:p w14:paraId="5BCDEB02" w14:textId="77777777" w:rsidR="00165BBE" w:rsidRDefault="00165BBE" w:rsidP="00EE1738">
      <w:pPr>
        <w:pStyle w:val="PL"/>
      </w:pPr>
      <w:r w:rsidRPr="00630AB6">
        <w:t xml:space="preserve">          minItems: </w:t>
      </w:r>
      <w:r>
        <w:t>1</w:t>
      </w:r>
    </w:p>
    <w:p w14:paraId="05BDA138" w14:textId="77777777" w:rsidR="00165BBE" w:rsidRPr="00630AB6" w:rsidRDefault="00165BBE" w:rsidP="00EE1738">
      <w:pPr>
        <w:pStyle w:val="PL"/>
      </w:pPr>
      <w:r w:rsidRPr="00630AB6">
        <w:t xml:space="preserve">        mappingOfNssai:</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'#/components/schemas/MappingOfSnssai'</w:t>
      </w:r>
    </w:p>
    <w:p w14:paraId="3142203D" w14:textId="77777777" w:rsidR="00165BBE" w:rsidRPr="00630AB6" w:rsidRDefault="00165BBE" w:rsidP="00EE1738">
      <w:pPr>
        <w:pStyle w:val="PL"/>
      </w:pPr>
      <w:r w:rsidRPr="00630AB6">
        <w:t xml:space="preserve">          minItems: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ConfiguredSnssai:</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configuredSnssai</w:t>
      </w:r>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configuredSnssai:</w:t>
      </w:r>
    </w:p>
    <w:p w14:paraId="3AC349AE"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0EE6216" w14:textId="77777777" w:rsidR="00FE22D0" w:rsidRPr="00630AB6" w:rsidRDefault="00FE22D0" w:rsidP="00EE1738">
      <w:pPr>
        <w:pStyle w:val="PL"/>
      </w:pPr>
      <w:r w:rsidRPr="00630AB6">
        <w:t xml:space="preserve">        mappedHomeSnssai:</w:t>
      </w:r>
    </w:p>
    <w:p w14:paraId="0435E9F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RoamingIndication:</w:t>
      </w:r>
    </w:p>
    <w:p w14:paraId="1DE9BC2C" w14:textId="77777777" w:rsidR="00FE22D0" w:rsidRPr="00630AB6" w:rsidRDefault="00FE22D0" w:rsidP="00EE1738">
      <w:pPr>
        <w:pStyle w:val="PL"/>
      </w:pPr>
      <w:r w:rsidRPr="00630AB6">
        <w:t xml:space="preserve">      anyOf:</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enum:</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NsiId:</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3A2E9C">
      <w:pPr>
        <w:pStyle w:val="Heading1"/>
      </w:pPr>
      <w:bookmarkStart w:id="158" w:name="_Toc153871841"/>
      <w:r w:rsidRPr="00630AB6">
        <w:t>A.</w:t>
      </w:r>
      <w:r w:rsidR="00CA0EC8" w:rsidRPr="00630AB6">
        <w:t>3</w:t>
      </w:r>
      <w:r w:rsidRPr="00630AB6">
        <w:tab/>
      </w:r>
      <w:r w:rsidR="005005FE" w:rsidRPr="00630AB6">
        <w:t xml:space="preserve">Nnssf_NSSAIAvailability </w:t>
      </w:r>
      <w:r w:rsidR="00CA0EC8" w:rsidRPr="00630AB6">
        <w:t>API</w:t>
      </w:r>
      <w:bookmarkEnd w:id="158"/>
    </w:p>
    <w:p w14:paraId="6532271A" w14:textId="77777777" w:rsidR="005005FE" w:rsidRPr="00630AB6" w:rsidRDefault="005005FE" w:rsidP="00EE1738">
      <w:pPr>
        <w:pStyle w:val="PL"/>
      </w:pPr>
      <w:r w:rsidRPr="00630AB6">
        <w:t>openapi: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222B6845" w:rsidR="005005FE" w:rsidRPr="00630AB6" w:rsidRDefault="005005FE" w:rsidP="00EE1738">
      <w:pPr>
        <w:pStyle w:val="PL"/>
      </w:pPr>
      <w:r w:rsidRPr="00630AB6">
        <w:t xml:space="preserve">  version: '1.</w:t>
      </w:r>
      <w:r w:rsidR="009A4344">
        <w:t>0</w:t>
      </w:r>
      <w:r w:rsidRPr="00630AB6">
        <w:t>.</w:t>
      </w:r>
      <w:r w:rsidR="006F518F">
        <w:t>3</w:t>
      </w:r>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764BDCF4" w:rsidR="004000F9" w:rsidRDefault="004000F9" w:rsidP="00EE1738">
      <w:pPr>
        <w:pStyle w:val="PL"/>
      </w:pPr>
      <w:r>
        <w:t xml:space="preserve">    © 20</w:t>
      </w:r>
      <w:r w:rsidR="006F518F">
        <w:t>23</w:t>
      </w:r>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r w:rsidRPr="002857AD">
        <w:t>nnssf-nssaiavailability</w:t>
      </w:r>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{apiRoot}/nnssf-nssaiavailability/v1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apiRoot: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apiRoot as defined in </w:t>
      </w:r>
      <w:r w:rsidR="001765C8">
        <w:t>clause</w:t>
      </w:r>
      <w:r w:rsidRPr="00630AB6">
        <w:t xml:space="preserve"> 4.4 of 3GPP TS 29.501</w:t>
      </w:r>
    </w:p>
    <w:p w14:paraId="66DD8D4D" w14:textId="77777777" w:rsidR="001015AB" w:rsidRPr="00D27A4B" w:rsidRDefault="001015AB" w:rsidP="00EE1738">
      <w:pPr>
        <w:pStyle w:val="PL"/>
      </w:pPr>
      <w:r w:rsidRPr="00D27A4B">
        <w:lastRenderedPageBreak/>
        <w:t>externalDocs</w:t>
      </w:r>
      <w:r>
        <w:t>:</w:t>
      </w:r>
    </w:p>
    <w:p w14:paraId="5C82B5FC" w14:textId="57687E31" w:rsidR="001015AB" w:rsidRPr="00D27A4B" w:rsidRDefault="001015AB" w:rsidP="00EE1738">
      <w:pPr>
        <w:pStyle w:val="PL"/>
      </w:pPr>
      <w:r w:rsidRPr="00D27A4B">
        <w:t xml:space="preserve">  description: 3GPP TS 29.5</w:t>
      </w:r>
      <w:r>
        <w:t>3</w:t>
      </w:r>
      <w:r w:rsidRPr="00D27A4B">
        <w:t>1 V15.</w:t>
      </w:r>
      <w:r w:rsidR="006F518F">
        <w:t>7</w:t>
      </w:r>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p w14:paraId="31C23773" w14:textId="77777777" w:rsidR="005005FE" w:rsidRPr="00630AB6" w:rsidRDefault="005005FE" w:rsidP="00EE1738">
      <w:pPr>
        <w:pStyle w:val="PL"/>
      </w:pPr>
      <w:r w:rsidRPr="00630AB6">
        <w:t>paths:</w:t>
      </w:r>
    </w:p>
    <w:p w14:paraId="02D60FCC" w14:textId="77777777" w:rsidR="005005FE" w:rsidRPr="00630AB6" w:rsidRDefault="005005FE" w:rsidP="00EE1738">
      <w:pPr>
        <w:pStyle w:val="PL"/>
      </w:pPr>
      <w:r w:rsidRPr="00630AB6">
        <w:t xml:space="preserve">  /nssai-availability/{nfId}:</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(e.g AMF)supports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operationId: </w:t>
      </w:r>
      <w:r w:rsidR="00E26474" w:rsidRPr="00630AB6">
        <w:t>NSSAIAvailabilityPut</w:t>
      </w:r>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nfId</w:t>
      </w:r>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'TS29571_CommonData.yaml#/components/schemas/NfInstanceId</w:t>
      </w:r>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requestBody:</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application/json:</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'#/components/schemas/NssaiAvailabilityInfo'</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application/json:</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'#/components/schemas/AuthorizedNssaiAvailabilityInfo'</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3E104A17" w14:textId="77777777" w:rsidR="005005FE" w:rsidRPr="00630AB6" w:rsidRDefault="005005FE" w:rsidP="00EE1738">
      <w:pPr>
        <w:pStyle w:val="PL"/>
      </w:pPr>
      <w:r w:rsidRPr="00630AB6">
        <w:t xml:space="preserve">      summary: Updates an already existing S-NSSAIs per TA provided by the NF service consumer (e.g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operationId: </w:t>
      </w:r>
      <w:r w:rsidR="00E26474" w:rsidRPr="00630AB6">
        <w:t>NSSAIAvailabilityPatch</w:t>
      </w:r>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nfId</w:t>
      </w:r>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lastRenderedPageBreak/>
        <w:t xml:space="preserve">            type: string</w:t>
      </w:r>
    </w:p>
    <w:p w14:paraId="460A1237" w14:textId="77777777" w:rsidR="005005FE" w:rsidRPr="00630AB6" w:rsidRDefault="005005FE" w:rsidP="00EE1738">
      <w:pPr>
        <w:pStyle w:val="PL"/>
      </w:pPr>
      <w:r w:rsidRPr="00630AB6">
        <w:t xml:space="preserve">      requestBody:</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t xml:space="preserve">        required: true</w:t>
      </w:r>
    </w:p>
    <w:p w14:paraId="01F3EBB1" w14:textId="77777777" w:rsidR="005005FE" w:rsidRPr="00630AB6" w:rsidRDefault="005005FE" w:rsidP="00EE1738">
      <w:pPr>
        <w:pStyle w:val="PL"/>
      </w:pPr>
      <w:r w:rsidRPr="00630AB6">
        <w:t xml:space="preserve">        content:</w:t>
      </w:r>
    </w:p>
    <w:p w14:paraId="05A58F7D" w14:textId="77777777" w:rsidR="005005FE" w:rsidRPr="00630AB6" w:rsidRDefault="005005FE" w:rsidP="00EE1738">
      <w:pPr>
        <w:pStyle w:val="PL"/>
      </w:pPr>
      <w:r w:rsidRPr="00630AB6">
        <w:t xml:space="preserve">          application/json-patch+json::</w:t>
      </w:r>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'#/components/schemas/PatchDocument'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application/json:</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'#/components/schemas/AuthorizedNssaiAvailabilityInfo'</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B7F0133" w14:textId="77777777" w:rsidR="007C099B" w:rsidRPr="00630AB6" w:rsidRDefault="007C099B" w:rsidP="00EE1738">
      <w:pPr>
        <w:pStyle w:val="PL"/>
      </w:pP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D553B71" w14:textId="77777777" w:rsidR="007C099B" w:rsidRPr="00630AB6" w:rsidRDefault="007C099B" w:rsidP="00EE1738">
      <w:pPr>
        <w:pStyle w:val="PL"/>
      </w:pP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(e.g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operationId: </w:t>
      </w:r>
      <w:r w:rsidR="00D652D6" w:rsidRPr="00630AB6">
        <w:t>NSSAIAvailabilityDelete</w:t>
      </w:r>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nfId</w:t>
      </w:r>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/nssai-availability/subscriptions:</w:t>
      </w:r>
    </w:p>
    <w:p w14:paraId="4C69B043" w14:textId="77777777" w:rsidR="005005FE" w:rsidRPr="00630AB6" w:rsidRDefault="005005FE" w:rsidP="00EE1738">
      <w:pPr>
        <w:pStyle w:val="PL"/>
      </w:pPr>
      <w:r w:rsidRPr="00630AB6">
        <w:lastRenderedPageBreak/>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t xml:space="preserve">      tags:</w:t>
      </w:r>
    </w:p>
    <w:p w14:paraId="642FED8C" w14:textId="77777777" w:rsidR="005005FE" w:rsidRPr="00630AB6" w:rsidRDefault="005005FE" w:rsidP="00EE1738">
      <w:pPr>
        <w:pStyle w:val="PL"/>
      </w:pPr>
      <w:r w:rsidRPr="00630AB6">
        <w:t xml:space="preserve">        - </w:t>
      </w:r>
      <w:r w:rsidR="00D652D6" w:rsidRPr="00630AB6">
        <w:t>Subscriptions (Collection)</w:t>
      </w:r>
    </w:p>
    <w:p w14:paraId="1DB8F365" w14:textId="77777777" w:rsidR="005005FE" w:rsidRPr="00630AB6" w:rsidRDefault="005005FE" w:rsidP="00EE1738">
      <w:pPr>
        <w:pStyle w:val="PL"/>
      </w:pPr>
      <w:r w:rsidRPr="00630AB6">
        <w:t xml:space="preserve">      operationId: </w:t>
      </w:r>
      <w:r w:rsidR="00D652D6" w:rsidRPr="00630AB6">
        <w:t>NSSAIAvailabilityPost</w:t>
      </w:r>
    </w:p>
    <w:p w14:paraId="5B5E33DE" w14:textId="77777777" w:rsidR="005005FE" w:rsidRPr="00630AB6" w:rsidRDefault="005005FE" w:rsidP="00EE1738">
      <w:pPr>
        <w:pStyle w:val="PL"/>
      </w:pPr>
      <w:r w:rsidRPr="00630AB6">
        <w:t xml:space="preserve">      requestBody:</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application/json:</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'#/components/schemas/NssfEventSubscriptionCreateData'</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nssaiAvailabilityNotification:</w:t>
      </w:r>
    </w:p>
    <w:p w14:paraId="53CC05E4" w14:textId="77777777" w:rsidR="005005FE" w:rsidRPr="00630AB6" w:rsidRDefault="005005FE" w:rsidP="00EE1738">
      <w:pPr>
        <w:pStyle w:val="PL"/>
      </w:pPr>
      <w:r w:rsidRPr="00630AB6">
        <w:t xml:space="preserve">          '{request.body#/nfNssaiAvailabilityUri}':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requestBody: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application/json:</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'#/components/schemas/NssfEventNotification'</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application/json:</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'#/components/schemas/NssfEventSubscriptionCreatedData'</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t xml:space="preserve">        default:</w:t>
      </w:r>
    </w:p>
    <w:p w14:paraId="5F547DC4" w14:textId="77777777" w:rsidR="005005FE" w:rsidRPr="00630AB6" w:rsidRDefault="005005FE" w:rsidP="00EE1738">
      <w:pPr>
        <w:pStyle w:val="PL"/>
      </w:pPr>
      <w:r w:rsidRPr="00630AB6">
        <w:lastRenderedPageBreak/>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t xml:space="preserve">  /nssai-availability/subscriptions</w:t>
      </w:r>
      <w:r>
        <w:t>/{</w:t>
      </w:r>
      <w:r w:rsidRPr="00630AB6">
        <w:rPr>
          <w:lang w:eastAsia="zh-CN"/>
        </w:rPr>
        <w:t>subscriptionId</w:t>
      </w:r>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operationId: </w:t>
      </w:r>
      <w:r w:rsidR="00D652D6" w:rsidRPr="00630AB6">
        <w:t>NSSAIAvailabilityUnsubscribe</w:t>
      </w:r>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subscriptionId</w:t>
      </w:r>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/nssai-availability: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operationId: </w:t>
      </w:r>
      <w:r w:rsidRPr="00630AB6">
        <w:t>NSSAIAvailability</w:t>
      </w:r>
      <w:r>
        <w:t>Options</w:t>
      </w:r>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securitySchemes:</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t xml:space="preserve">        clientCredentials:</w:t>
      </w:r>
    </w:p>
    <w:p w14:paraId="3AD13D05" w14:textId="77777777" w:rsidR="00CC3781" w:rsidRPr="00630AB6" w:rsidRDefault="00CC3781" w:rsidP="00EE1738">
      <w:pPr>
        <w:pStyle w:val="PL"/>
      </w:pPr>
      <w:r w:rsidRPr="00630AB6">
        <w:lastRenderedPageBreak/>
        <w:t xml:space="preserve">          tokenUrl: '{nrfApiRoot}/oauth2/token'</w:t>
      </w:r>
    </w:p>
    <w:p w14:paraId="081EAC55" w14:textId="77777777" w:rsidR="00CC3781" w:rsidRDefault="00CC3781" w:rsidP="00EE1738">
      <w:pPr>
        <w:pStyle w:val="PL"/>
      </w:pPr>
      <w:r w:rsidRPr="00630AB6">
        <w:t xml:space="preserve">          scopes:</w:t>
      </w:r>
    </w:p>
    <w:p w14:paraId="1BC5DF3F" w14:textId="77777777" w:rsidR="00174025" w:rsidRPr="00630AB6" w:rsidRDefault="00174025" w:rsidP="00EE1738">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NssaiAvailabilityInfo:</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supportedNssaiAvailabilityData</w:t>
      </w:r>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supportedNssaiAvailabilityData:</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'#/components/schemas/SupportedNssaiAvailabilityData'</w:t>
      </w:r>
    </w:p>
    <w:p w14:paraId="7698F42C" w14:textId="77777777" w:rsidR="005005FE" w:rsidRPr="00630AB6" w:rsidRDefault="00E31868" w:rsidP="00EE1738">
      <w:pPr>
        <w:pStyle w:val="PL"/>
      </w:pPr>
      <w:r>
        <w:t xml:space="preserve">          minItems: 1</w:t>
      </w:r>
    </w:p>
    <w:p w14:paraId="64DC45B4" w14:textId="77777777" w:rsidR="005005FE" w:rsidRPr="00630AB6" w:rsidRDefault="005005FE" w:rsidP="00EE1738">
      <w:pPr>
        <w:pStyle w:val="PL"/>
      </w:pPr>
      <w:r w:rsidRPr="00630AB6">
        <w:t xml:space="preserve">        supportedFeatures:</w:t>
      </w:r>
    </w:p>
    <w:p w14:paraId="716AF5C3" w14:textId="77777777" w:rsidR="00FD5D62" w:rsidRDefault="005005FE" w:rsidP="00EE1738">
      <w:pPr>
        <w:pStyle w:val="PL"/>
      </w:pPr>
      <w:r w:rsidRPr="00630AB6">
        <w:t xml:space="preserve">          $ref: </w:t>
      </w:r>
      <w:r w:rsidR="00F16B2C" w:rsidRPr="00630AB6">
        <w:t>'TS29571_CommonData.yaml#/components/schemas/SupportedFeatures</w:t>
      </w:r>
      <w:r w:rsidRPr="00630AB6">
        <w:t>'</w:t>
      </w:r>
    </w:p>
    <w:p w14:paraId="2F631ED8" w14:textId="77777777" w:rsidR="00F56626" w:rsidRPr="00630AB6" w:rsidRDefault="00F56626" w:rsidP="00EE1738">
      <w:pPr>
        <w:pStyle w:val="PL"/>
      </w:pPr>
      <w:r w:rsidRPr="00630AB6">
        <w:t xml:space="preserve">        </w:t>
      </w:r>
      <w:r>
        <w:t>amfSetId</w:t>
      </w:r>
      <w:r w:rsidRPr="00630AB6">
        <w:t>:</w:t>
      </w:r>
    </w:p>
    <w:p w14:paraId="08A3189E" w14:textId="77777777" w:rsidR="00F56626" w:rsidRDefault="00F56626" w:rsidP="00EE1738">
      <w:pPr>
        <w:pStyle w:val="PL"/>
      </w:pPr>
      <w:r w:rsidRPr="00630AB6">
        <w:t xml:space="preserve">          type: string</w:t>
      </w:r>
    </w:p>
    <w:p w14:paraId="73F41832" w14:textId="5EBDF9E3" w:rsidR="00F56626" w:rsidRPr="00FD5D62" w:rsidRDefault="00F56626" w:rsidP="00EE1738">
      <w:pPr>
        <w:pStyle w:val="PL"/>
      </w:pPr>
      <w:r w:rsidRPr="00504D4D">
        <w:t xml:space="preserve">          </w:t>
      </w:r>
      <w:r w:rsidRPr="00504D4D">
        <w:rPr>
          <w:rFonts w:cs="Arial"/>
          <w:szCs w:val="18"/>
        </w:rPr>
        <w:t>pattern: '^</w:t>
      </w:r>
      <w:r w:rsidRPr="00504D4D">
        <w:t>[0-9]{3}-[0-9]{2</w:t>
      </w:r>
      <w:r w:rsidR="006F518F">
        <w:t>,</w:t>
      </w:r>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SupportedNssaiAvailabilityData:</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'TS29571_CommonData.yaml#/components/schemas/Snssai</w:t>
      </w:r>
      <w:r w:rsidRPr="00630AB6">
        <w:t>'</w:t>
      </w:r>
    </w:p>
    <w:p w14:paraId="1CFE2141" w14:textId="77777777" w:rsidR="005005FE" w:rsidRPr="00630AB6" w:rsidRDefault="00A27813" w:rsidP="00EE1738">
      <w:pPr>
        <w:pStyle w:val="PL"/>
      </w:pPr>
      <w:r w:rsidRPr="00630AB6">
        <w:t xml:space="preserve">          minItems: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AuthorizedNssaiAvailabilityData:</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'TS29571_CommonData.yaml#/components/schemas/Snssai</w:t>
      </w:r>
      <w:r w:rsidRPr="00630AB6">
        <w:t>'</w:t>
      </w:r>
    </w:p>
    <w:p w14:paraId="6E878F4E" w14:textId="77777777" w:rsidR="005005FE" w:rsidRPr="00630AB6" w:rsidRDefault="00A27813" w:rsidP="00EE1738">
      <w:pPr>
        <w:pStyle w:val="PL"/>
      </w:pPr>
      <w:r w:rsidRPr="00630AB6">
        <w:t xml:space="preserve">          minItems: </w:t>
      </w:r>
      <w:r>
        <w:t>1</w:t>
      </w:r>
    </w:p>
    <w:p w14:paraId="61919D05" w14:textId="77777777" w:rsidR="005005FE" w:rsidRPr="00630AB6" w:rsidRDefault="005005FE" w:rsidP="00EE1738">
      <w:pPr>
        <w:pStyle w:val="PL"/>
      </w:pPr>
      <w:r w:rsidRPr="00630AB6">
        <w:t xml:space="preserve">        restrictedSnssai</w:t>
      </w:r>
      <w:r w:rsidR="00D652D6" w:rsidRPr="00630AB6">
        <w:t>List</w:t>
      </w:r>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'#/components/schemas/RestrictedSnssai'</w:t>
      </w:r>
    </w:p>
    <w:p w14:paraId="469E2742" w14:textId="77777777" w:rsidR="005005FE" w:rsidRPr="00630AB6" w:rsidRDefault="00A27813" w:rsidP="00EE1738">
      <w:pPr>
        <w:pStyle w:val="PL"/>
      </w:pPr>
      <w:r w:rsidRPr="00630AB6">
        <w:t xml:space="preserve">          minItems: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RestrictedSnssai:</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homePlmnId</w:t>
      </w:r>
    </w:p>
    <w:p w14:paraId="0D181CFB" w14:textId="77777777" w:rsidR="005005FE" w:rsidRPr="00630AB6" w:rsidRDefault="005005FE" w:rsidP="00EE1738">
      <w:pPr>
        <w:pStyle w:val="PL"/>
      </w:pPr>
      <w:r w:rsidRPr="00630AB6">
        <w:t xml:space="preserve">        - sNssai</w:t>
      </w:r>
      <w:r w:rsidR="00D652D6" w:rsidRPr="00630AB6">
        <w:t>List</w:t>
      </w:r>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homePlmnId:</w:t>
      </w:r>
    </w:p>
    <w:p w14:paraId="2B0F9A23" w14:textId="77777777" w:rsidR="005005FE" w:rsidRPr="00630AB6" w:rsidRDefault="005005FE" w:rsidP="00EE1738">
      <w:pPr>
        <w:pStyle w:val="PL"/>
      </w:pPr>
      <w:r w:rsidRPr="00630AB6">
        <w:t xml:space="preserve">          $ref: </w:t>
      </w:r>
      <w:r w:rsidR="00F16B2C" w:rsidRPr="00630AB6">
        <w:t>'TS29571_CommonData.yaml#/components/schemas/PlmnId</w:t>
      </w:r>
      <w:r w:rsidRPr="00630AB6">
        <w:t>'</w:t>
      </w:r>
    </w:p>
    <w:p w14:paraId="1098FB6C" w14:textId="77777777" w:rsidR="005005FE" w:rsidRPr="00630AB6" w:rsidRDefault="005005FE" w:rsidP="00EE1738">
      <w:pPr>
        <w:pStyle w:val="PL"/>
      </w:pPr>
      <w:r w:rsidRPr="00630AB6">
        <w:t xml:space="preserve">        sNssai</w:t>
      </w:r>
      <w:r w:rsidR="00D652D6" w:rsidRPr="00630AB6">
        <w:t>List</w:t>
      </w:r>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'TS29571_CommonData.yaml#/components/schemas/Snssai</w:t>
      </w:r>
      <w:r w:rsidRPr="00630AB6">
        <w:t>'</w:t>
      </w:r>
    </w:p>
    <w:p w14:paraId="6E5B1E3D" w14:textId="77777777" w:rsidR="005005FE" w:rsidRPr="00630AB6" w:rsidRDefault="00A27813" w:rsidP="00EE1738">
      <w:pPr>
        <w:pStyle w:val="PL"/>
      </w:pPr>
      <w:r w:rsidRPr="00630AB6">
        <w:t xml:space="preserve">          minItems: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AuthorizedNssaiAvailabilityInfo:</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authorizedNssaiAvailabilityData</w:t>
      </w:r>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authorizedNssaiAvailabilityData:</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'#/components/schemas/AuthorizedNssaiAvailabilityData'</w:t>
      </w:r>
    </w:p>
    <w:p w14:paraId="671D7440" w14:textId="77777777" w:rsidR="005005FE" w:rsidRPr="00630AB6" w:rsidRDefault="00A27813" w:rsidP="00EE1738">
      <w:pPr>
        <w:pStyle w:val="PL"/>
      </w:pPr>
      <w:r w:rsidRPr="00630AB6">
        <w:t xml:space="preserve">          minItems: </w:t>
      </w:r>
      <w:r>
        <w:t>1</w:t>
      </w:r>
    </w:p>
    <w:p w14:paraId="7001B47B" w14:textId="77777777" w:rsidR="005005FE" w:rsidRPr="00630AB6" w:rsidRDefault="005005FE" w:rsidP="00EE1738">
      <w:pPr>
        <w:pStyle w:val="PL"/>
      </w:pPr>
      <w:r w:rsidRPr="00630AB6">
        <w:lastRenderedPageBreak/>
        <w:t xml:space="preserve">        supportedFeatures:</w:t>
      </w:r>
    </w:p>
    <w:p w14:paraId="0C75CED8" w14:textId="77777777" w:rsidR="005005FE" w:rsidRPr="00630AB6" w:rsidRDefault="005005FE" w:rsidP="00EE1738">
      <w:pPr>
        <w:pStyle w:val="PL"/>
      </w:pPr>
      <w:r w:rsidRPr="00630AB6">
        <w:t xml:space="preserve">          $ref: </w:t>
      </w:r>
      <w:r w:rsidR="00F16B2C" w:rsidRPr="00630AB6">
        <w:t>'TS29571_CommonData.yaml#/components/schemas/SupportedFeatures</w:t>
      </w:r>
      <w:r w:rsidRPr="00630AB6">
        <w:t>'</w:t>
      </w:r>
    </w:p>
    <w:p w14:paraId="1E8CE733" w14:textId="77777777" w:rsidR="005005FE" w:rsidRPr="00630AB6" w:rsidRDefault="005005FE" w:rsidP="00EE1738">
      <w:pPr>
        <w:pStyle w:val="PL"/>
      </w:pPr>
      <w:r w:rsidRPr="00630AB6">
        <w:t xml:space="preserve">  </w:t>
      </w:r>
    </w:p>
    <w:p w14:paraId="1E8E41E2" w14:textId="77777777" w:rsidR="005005FE" w:rsidRPr="00630AB6" w:rsidRDefault="005005FE" w:rsidP="00EE1738">
      <w:pPr>
        <w:pStyle w:val="PL"/>
      </w:pPr>
      <w:r w:rsidRPr="00630AB6">
        <w:t xml:space="preserve">    NssfEventSubscriptionCreateData:</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nfNssaiAvailabilityUri</w:t>
      </w:r>
    </w:p>
    <w:p w14:paraId="64A1CAFA" w14:textId="77777777" w:rsidR="005005FE" w:rsidRPr="00630AB6" w:rsidRDefault="005005FE" w:rsidP="00EE1738">
      <w:pPr>
        <w:pStyle w:val="PL"/>
      </w:pPr>
      <w:r w:rsidRPr="00630AB6">
        <w:t xml:space="preserve">        - tai</w:t>
      </w:r>
      <w:r w:rsidR="00D652D6" w:rsidRPr="00630AB6">
        <w:t>List</w:t>
      </w:r>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nfNssaiAvailabilityUri:</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tai</w:t>
      </w:r>
      <w:r w:rsidR="00D652D6" w:rsidRPr="00630AB6">
        <w:t>List</w:t>
      </w:r>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minItems: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'#/components/schemas/NssfEventType'</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r>
        <w:t>DateTime</w:t>
      </w:r>
      <w:r w:rsidRPr="00630AB6">
        <w:t>'</w:t>
      </w:r>
    </w:p>
    <w:p w14:paraId="6FD70B44" w14:textId="77777777" w:rsidR="00862535" w:rsidRPr="00630AB6" w:rsidRDefault="00862535" w:rsidP="00EE1738">
      <w:pPr>
        <w:pStyle w:val="PL"/>
      </w:pPr>
      <w:r w:rsidRPr="00630AB6">
        <w:t xml:space="preserve">        </w:t>
      </w:r>
      <w:r>
        <w:t>amfSetId</w:t>
      </w:r>
      <w:r w:rsidRPr="00630AB6">
        <w:t>:</w:t>
      </w:r>
    </w:p>
    <w:p w14:paraId="27D8330E" w14:textId="77777777" w:rsidR="00862535" w:rsidRDefault="00862535" w:rsidP="00EE1738">
      <w:pPr>
        <w:pStyle w:val="PL"/>
      </w:pPr>
      <w:r w:rsidRPr="00630AB6">
        <w:t xml:space="preserve">          type: string</w:t>
      </w:r>
    </w:p>
    <w:p w14:paraId="2C2B6399" w14:textId="39285C5F"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6F518F">
        <w:rPr>
          <w:rFonts w:cs="Arial"/>
          <w:szCs w:val="18"/>
        </w:rPr>
        <w:t>,</w:t>
      </w:r>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NssfEventSubscriptionCreatedData:</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subscriptionId</w:t>
      </w:r>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subscriptionId:</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r>
        <w:t>DateTime</w:t>
      </w:r>
      <w:r w:rsidRPr="00630AB6">
        <w:t>'</w:t>
      </w:r>
    </w:p>
    <w:p w14:paraId="7A24D136" w14:textId="77777777" w:rsidR="005005FE" w:rsidRPr="00630AB6" w:rsidRDefault="005005FE" w:rsidP="00EE1738">
      <w:pPr>
        <w:pStyle w:val="PL"/>
      </w:pPr>
      <w:r w:rsidRPr="00630AB6">
        <w:t xml:space="preserve">        authorizedNssaiAvailabilityData:</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'#/components/schemas/AuthorizedNssaiAvailabilityData'</w:t>
      </w:r>
    </w:p>
    <w:p w14:paraId="5689181C" w14:textId="77777777" w:rsidR="005005FE" w:rsidRPr="00630AB6" w:rsidRDefault="00A27813" w:rsidP="00EE1738">
      <w:pPr>
        <w:pStyle w:val="PL"/>
      </w:pPr>
      <w:r w:rsidRPr="00630AB6">
        <w:t xml:space="preserve">          minItems: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NssfEventNotification:</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subscriptionId</w:t>
      </w:r>
    </w:p>
    <w:p w14:paraId="0F4EBCF7" w14:textId="77777777" w:rsidR="005005FE" w:rsidRPr="00630AB6" w:rsidRDefault="005005FE" w:rsidP="00EE1738">
      <w:pPr>
        <w:pStyle w:val="PL"/>
      </w:pPr>
      <w:r w:rsidRPr="00630AB6">
        <w:t xml:space="preserve">        - authorized</w:t>
      </w:r>
      <w:r w:rsidR="00D652D6" w:rsidRPr="00630AB6">
        <w:t>N</w:t>
      </w:r>
      <w:r w:rsidRPr="00630AB6">
        <w:t>ssaiAvailabilityData</w:t>
      </w:r>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subscriptionId:</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authorizedNssaiAvailabilityData:</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'#/components/schemas/AuthorizedNssaiAvailabilityData'</w:t>
      </w:r>
    </w:p>
    <w:p w14:paraId="039AD339" w14:textId="77777777" w:rsidR="005005FE" w:rsidRPr="00630AB6" w:rsidRDefault="00A27813" w:rsidP="00EE1738">
      <w:pPr>
        <w:pStyle w:val="PL"/>
      </w:pPr>
      <w:r w:rsidRPr="00630AB6">
        <w:t xml:space="preserve">          minItems: </w:t>
      </w:r>
      <w:r>
        <w:t>1</w:t>
      </w:r>
    </w:p>
    <w:p w14:paraId="65A5F271" w14:textId="77777777" w:rsidR="00063911" w:rsidRPr="00630AB6" w:rsidRDefault="00063911" w:rsidP="00EE1738">
      <w:pPr>
        <w:pStyle w:val="PL"/>
      </w:pPr>
      <w:r w:rsidRPr="00630AB6">
        <w:t xml:space="preserve">    NssfEventType:</w:t>
      </w:r>
    </w:p>
    <w:p w14:paraId="2A52D6DB" w14:textId="77777777" w:rsidR="00063911" w:rsidRPr="00630AB6" w:rsidRDefault="00063911" w:rsidP="00EE1738">
      <w:pPr>
        <w:pStyle w:val="PL"/>
      </w:pPr>
      <w:r w:rsidRPr="00630AB6">
        <w:t xml:space="preserve">      anyOf:</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enum:</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PatchDocument: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'TS29571_CommonData.yaml#/components/schemas/PatchItem</w:t>
      </w:r>
      <w:r w:rsidRPr="00630AB6">
        <w:t>'</w:t>
      </w:r>
    </w:p>
    <w:p w14:paraId="5114EA7F" w14:textId="77777777" w:rsidR="00063911" w:rsidRPr="00630AB6" w:rsidRDefault="00A27813" w:rsidP="00EE1738">
      <w:pPr>
        <w:pStyle w:val="PL"/>
      </w:pPr>
      <w:r w:rsidRPr="00630AB6">
        <w:t xml:space="preserve">      minItems: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Heading8"/>
      </w:pPr>
      <w:bookmarkStart w:id="159" w:name="historyclause"/>
      <w:r w:rsidRPr="00630AB6">
        <w:br w:type="page"/>
      </w:r>
      <w:bookmarkStart w:id="160" w:name="_Toc153871842"/>
      <w:r w:rsidRPr="00630AB6">
        <w:lastRenderedPageBreak/>
        <w:t xml:space="preserve">Annex </w:t>
      </w:r>
      <w:r w:rsidR="003A7F41" w:rsidRPr="00630AB6">
        <w:t>B</w:t>
      </w:r>
      <w:r w:rsidRPr="00630AB6">
        <w:t xml:space="preserve"> (informative):</w:t>
      </w:r>
      <w:r w:rsidRPr="00630AB6">
        <w:br/>
        <w:t>Change history</w:t>
      </w:r>
      <w:bookmarkEnd w:id="160"/>
    </w:p>
    <w:bookmarkEnd w:id="159"/>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r w:rsidRPr="00630AB6">
              <w:rPr>
                <w:b/>
                <w:sz w:val="16"/>
              </w:rPr>
              <w:t>TDoc</w:t>
            </w:r>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Definition of TargetAmfSet</w:t>
            </w:r>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Add missing NFType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Service operation of Nnssf_NSSelection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Add AMFset in NssaiAvailabilityInfo</w:t>
            </w:r>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77777777"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Essential Correction on AllowedNssai</w:t>
            </w:r>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sz w:val="16"/>
                <w:szCs w:val="16"/>
                <w:lang w:eastAsia="zh-CN"/>
              </w:rPr>
            </w:pPr>
            <w:r w:rsidRPr="00DB194C">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sz w:val="16"/>
                <w:szCs w:val="16"/>
                <w:lang w:eastAsia="zh-CN"/>
              </w:rPr>
            </w:pPr>
            <w:r w:rsidRPr="003D3567">
              <w:rPr>
                <w:sz w:val="16"/>
                <w:szCs w:val="16"/>
                <w:lang w:eastAsia="zh-CN"/>
              </w:rPr>
              <w:t>01</w:t>
            </w:r>
            <w:r>
              <w:rPr>
                <w:sz w:val="16"/>
                <w:szCs w:val="16"/>
                <w:lang w:eastAsia="zh-CN"/>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sz w:val="16"/>
                <w:szCs w:val="16"/>
                <w:lang w:eastAsia="zh-CN"/>
              </w:rPr>
            </w:pPr>
            <w:r w:rsidRPr="006F518F">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sz w:val="16"/>
                <w:szCs w:val="16"/>
                <w:lang w:eastAsia="zh-CN"/>
              </w:rPr>
            </w:pPr>
            <w:r w:rsidRPr="006F518F">
              <w:rPr>
                <w:sz w:val="16"/>
                <w:szCs w:val="16"/>
                <w:lang w:eastAsia="zh-CN"/>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6F518F" w:rsidRPr="00B75CF8" w14:paraId="360A4131"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sz w:val="16"/>
                <w:szCs w:val="16"/>
                <w:lang w:eastAsia="zh-CN"/>
              </w:rPr>
            </w:pPr>
            <w:r w:rsidRPr="00DB194C">
              <w:rPr>
                <w:sz w:val="16"/>
                <w:szCs w:val="16"/>
                <w:lang w:eastAsia="zh-CN"/>
              </w:rPr>
              <w:t>CP-233078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sz w:val="16"/>
                <w:szCs w:val="16"/>
                <w:lang w:eastAsia="zh-CN"/>
              </w:rPr>
            </w:pPr>
            <w:r w:rsidRPr="00DB194C">
              <w:rPr>
                <w:sz w:val="16"/>
                <w:szCs w:val="16"/>
                <w:lang w:eastAsia="zh-CN"/>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77777777" w:rsidR="006F518F" w:rsidRPr="006F518F" w:rsidRDefault="006F518F" w:rsidP="002810D0">
            <w:pPr>
              <w:pStyle w:val="TAL"/>
              <w:rPr>
                <w:sz w:val="16"/>
                <w:szCs w:val="16"/>
                <w:lang w:eastAsia="zh-CN"/>
              </w:rPr>
            </w:pPr>
            <w:r w:rsidRPr="006F518F">
              <w:rPr>
                <w:sz w:val="16"/>
                <w:szCs w:val="16"/>
                <w:lang w:eastAsia="zh-CN"/>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bl>
    <w:p w14:paraId="2A51CC6A" w14:textId="77777777"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279C8" w14:textId="77777777" w:rsidR="00440176" w:rsidRDefault="00440176">
      <w:r>
        <w:separator/>
      </w:r>
    </w:p>
  </w:endnote>
  <w:endnote w:type="continuationSeparator" w:id="0">
    <w:p w14:paraId="0B2946F4" w14:textId="77777777" w:rsidR="00440176" w:rsidRDefault="0044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0A71" w14:textId="77777777" w:rsidR="00EE1738" w:rsidRDefault="00EE17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B66E0" w14:textId="77777777" w:rsidR="00440176" w:rsidRDefault="00440176">
      <w:r>
        <w:separator/>
      </w:r>
    </w:p>
  </w:footnote>
  <w:footnote w:type="continuationSeparator" w:id="0">
    <w:p w14:paraId="0F52BD38" w14:textId="77777777" w:rsidR="00440176" w:rsidRDefault="00440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95D92" w14:textId="64C28087"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E9C">
      <w:rPr>
        <w:rFonts w:ascii="Arial" w:hAnsi="Arial" w:cs="Arial"/>
        <w:b/>
        <w:noProof/>
        <w:sz w:val="18"/>
        <w:szCs w:val="18"/>
      </w:rPr>
      <w:t>3GPP TS 29.531 V15.7.0 (2023-12)</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F46">
      <w:rPr>
        <w:rFonts w:ascii="Arial" w:hAnsi="Arial" w:cs="Arial"/>
        <w:b/>
        <w:noProof/>
        <w:sz w:val="18"/>
        <w:szCs w:val="18"/>
      </w:rPr>
      <w:t>2</w:t>
    </w:r>
    <w:r>
      <w:rPr>
        <w:rFonts w:ascii="Arial" w:hAnsi="Arial" w:cs="Arial"/>
        <w:b/>
        <w:sz w:val="18"/>
        <w:szCs w:val="18"/>
      </w:rPr>
      <w:fldChar w:fldCharType="end"/>
    </w:r>
  </w:p>
  <w:p w14:paraId="363B4BEC" w14:textId="175571C3"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E9C">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E4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7286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EBD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30D2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E855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DE41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46CF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B0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00782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507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461890">
    <w:abstractNumId w:val="10"/>
  </w:num>
  <w:num w:numId="4" w16cid:durableId="1115098851">
    <w:abstractNumId w:val="16"/>
  </w:num>
  <w:num w:numId="5" w16cid:durableId="683481332">
    <w:abstractNumId w:val="14"/>
  </w:num>
  <w:num w:numId="6" w16cid:durableId="556361554">
    <w:abstractNumId w:val="13"/>
  </w:num>
  <w:num w:numId="7" w16cid:durableId="1419791382">
    <w:abstractNumId w:val="12"/>
  </w:num>
  <w:num w:numId="8" w16cid:durableId="178922948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476218549">
    <w:abstractNumId w:val="15"/>
  </w:num>
  <w:num w:numId="10" w16cid:durableId="546913725">
    <w:abstractNumId w:val="17"/>
  </w:num>
  <w:num w:numId="11" w16cid:durableId="138066709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023627050">
    <w:abstractNumId w:val="8"/>
  </w:num>
  <w:num w:numId="13" w16cid:durableId="2067409306">
    <w:abstractNumId w:val="11"/>
  </w:num>
  <w:num w:numId="14" w16cid:durableId="1500580848">
    <w:abstractNumId w:val="18"/>
  </w:num>
  <w:num w:numId="15" w16cid:durableId="1456681909">
    <w:abstractNumId w:val="7"/>
  </w:num>
  <w:num w:numId="16" w16cid:durableId="495456507">
    <w:abstractNumId w:val="6"/>
  </w:num>
  <w:num w:numId="17" w16cid:durableId="1770352988">
    <w:abstractNumId w:val="5"/>
  </w:num>
  <w:num w:numId="18" w16cid:durableId="1769498846">
    <w:abstractNumId w:val="4"/>
  </w:num>
  <w:num w:numId="19" w16cid:durableId="828711862">
    <w:abstractNumId w:val="3"/>
  </w:num>
  <w:num w:numId="20" w16cid:durableId="1238204315">
    <w:abstractNumId w:val="2"/>
  </w:num>
  <w:num w:numId="21" w16cid:durableId="23872868">
    <w:abstractNumId w:val="1"/>
  </w:num>
  <w:num w:numId="22" w16cid:durableId="2054041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20C7"/>
    <w:rsid w:val="00375A0B"/>
    <w:rsid w:val="0037667E"/>
    <w:rsid w:val="00376CBA"/>
    <w:rsid w:val="00381C1C"/>
    <w:rsid w:val="0038233B"/>
    <w:rsid w:val="0038424D"/>
    <w:rsid w:val="00384A14"/>
    <w:rsid w:val="00386ABA"/>
    <w:rsid w:val="00387BE7"/>
    <w:rsid w:val="00393627"/>
    <w:rsid w:val="00394A66"/>
    <w:rsid w:val="00395940"/>
    <w:rsid w:val="003A2E9C"/>
    <w:rsid w:val="003A58D9"/>
    <w:rsid w:val="003A5C71"/>
    <w:rsid w:val="003A7F41"/>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017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1F46"/>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sz w:val="18"/>
      <w:lang w:val="en-GB" w:eastAsia="ja-JP"/>
    </w:rPr>
  </w:style>
  <w:style w:type="character" w:customStyle="1" w:styleId="FooterChar">
    <w:name w:val="Footer Char"/>
    <w:link w:val="Footer"/>
    <w:rsid w:val="00C13FA8"/>
    <w:rPr>
      <w:rFonts w:ascii="Arial" w:hAnsi="Arial"/>
      <w:b/>
      <w:i/>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sz w:val="16"/>
      <w:lang w:val="en-GB" w:eastAsia="en-US"/>
    </w:rPr>
  </w:style>
  <w:style w:type="character" w:customStyle="1" w:styleId="B2Char">
    <w:name w:val="B2 Char"/>
    <w:link w:val="B2"/>
    <w:rsid w:val="001271D9"/>
    <w:rPr>
      <w:lang w:val="en-GB" w:eastAsia="en-US"/>
    </w:rPr>
  </w:style>
  <w:style w:type="paragraph" w:styleId="Bibliography">
    <w:name w:val="Bibliography"/>
    <w:basedOn w:val="Normal"/>
    <w:next w:val="Normal"/>
    <w:uiPriority w:val="37"/>
    <w:semiHidden/>
    <w:unhideWhenUsed/>
    <w:rsid w:val="003A2E9C"/>
  </w:style>
  <w:style w:type="paragraph" w:styleId="BlockText">
    <w:name w:val="Block Text"/>
    <w:basedOn w:val="Normal"/>
    <w:rsid w:val="003A2E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A2E9C"/>
    <w:pPr>
      <w:spacing w:after="120"/>
    </w:pPr>
  </w:style>
  <w:style w:type="character" w:customStyle="1" w:styleId="BodyTextChar">
    <w:name w:val="Body Text Char"/>
    <w:basedOn w:val="DefaultParagraphFont"/>
    <w:link w:val="BodyText"/>
    <w:rsid w:val="003A2E9C"/>
    <w:rPr>
      <w:lang w:val="en-GB" w:eastAsia="en-US"/>
    </w:rPr>
  </w:style>
  <w:style w:type="paragraph" w:styleId="BodyText2">
    <w:name w:val="Body Text 2"/>
    <w:basedOn w:val="Normal"/>
    <w:link w:val="BodyText2Char"/>
    <w:rsid w:val="003A2E9C"/>
    <w:pPr>
      <w:spacing w:after="120" w:line="480" w:lineRule="auto"/>
    </w:pPr>
  </w:style>
  <w:style w:type="character" w:customStyle="1" w:styleId="BodyText2Char">
    <w:name w:val="Body Text 2 Char"/>
    <w:basedOn w:val="DefaultParagraphFont"/>
    <w:link w:val="BodyText2"/>
    <w:rsid w:val="003A2E9C"/>
    <w:rPr>
      <w:lang w:val="en-GB" w:eastAsia="en-US"/>
    </w:rPr>
  </w:style>
  <w:style w:type="paragraph" w:styleId="BodyText3">
    <w:name w:val="Body Text 3"/>
    <w:basedOn w:val="Normal"/>
    <w:link w:val="BodyText3Char"/>
    <w:rsid w:val="003A2E9C"/>
    <w:pPr>
      <w:spacing w:after="120"/>
    </w:pPr>
    <w:rPr>
      <w:sz w:val="16"/>
      <w:szCs w:val="16"/>
    </w:rPr>
  </w:style>
  <w:style w:type="character" w:customStyle="1" w:styleId="BodyText3Char">
    <w:name w:val="Body Text 3 Char"/>
    <w:basedOn w:val="DefaultParagraphFont"/>
    <w:link w:val="BodyText3"/>
    <w:rsid w:val="003A2E9C"/>
    <w:rPr>
      <w:sz w:val="16"/>
      <w:szCs w:val="16"/>
      <w:lang w:val="en-GB" w:eastAsia="en-US"/>
    </w:rPr>
  </w:style>
  <w:style w:type="paragraph" w:styleId="BodyTextFirstIndent">
    <w:name w:val="Body Text First Indent"/>
    <w:basedOn w:val="BodyText"/>
    <w:link w:val="BodyTextFirstIndentChar"/>
    <w:rsid w:val="003A2E9C"/>
    <w:pPr>
      <w:spacing w:after="180"/>
      <w:ind w:firstLine="360"/>
    </w:pPr>
  </w:style>
  <w:style w:type="character" w:customStyle="1" w:styleId="BodyTextFirstIndentChar">
    <w:name w:val="Body Text First Indent Char"/>
    <w:basedOn w:val="BodyTextChar"/>
    <w:link w:val="BodyTextFirstIndent"/>
    <w:rsid w:val="003A2E9C"/>
    <w:rPr>
      <w:lang w:val="en-GB" w:eastAsia="en-US"/>
    </w:rPr>
  </w:style>
  <w:style w:type="paragraph" w:styleId="BodyTextIndent">
    <w:name w:val="Body Text Indent"/>
    <w:basedOn w:val="Normal"/>
    <w:link w:val="BodyTextIndentChar"/>
    <w:rsid w:val="003A2E9C"/>
    <w:pPr>
      <w:spacing w:after="120"/>
      <w:ind w:left="283"/>
    </w:pPr>
  </w:style>
  <w:style w:type="character" w:customStyle="1" w:styleId="BodyTextIndentChar">
    <w:name w:val="Body Text Indent Char"/>
    <w:basedOn w:val="DefaultParagraphFont"/>
    <w:link w:val="BodyTextIndent"/>
    <w:rsid w:val="003A2E9C"/>
    <w:rPr>
      <w:lang w:val="en-GB" w:eastAsia="en-US"/>
    </w:rPr>
  </w:style>
  <w:style w:type="paragraph" w:styleId="BodyTextFirstIndent2">
    <w:name w:val="Body Text First Indent 2"/>
    <w:basedOn w:val="BodyTextIndent"/>
    <w:link w:val="BodyTextFirstIndent2Char"/>
    <w:rsid w:val="003A2E9C"/>
    <w:pPr>
      <w:spacing w:after="180"/>
      <w:ind w:left="360" w:firstLine="360"/>
    </w:pPr>
  </w:style>
  <w:style w:type="character" w:customStyle="1" w:styleId="BodyTextFirstIndent2Char">
    <w:name w:val="Body Text First Indent 2 Char"/>
    <w:basedOn w:val="BodyTextIndentChar"/>
    <w:link w:val="BodyTextFirstIndent2"/>
    <w:rsid w:val="003A2E9C"/>
    <w:rPr>
      <w:lang w:val="en-GB" w:eastAsia="en-US"/>
    </w:rPr>
  </w:style>
  <w:style w:type="paragraph" w:styleId="BodyTextIndent2">
    <w:name w:val="Body Text Indent 2"/>
    <w:basedOn w:val="Normal"/>
    <w:link w:val="BodyTextIndent2Char"/>
    <w:rsid w:val="003A2E9C"/>
    <w:pPr>
      <w:spacing w:after="120" w:line="480" w:lineRule="auto"/>
      <w:ind w:left="283"/>
    </w:pPr>
  </w:style>
  <w:style w:type="character" w:customStyle="1" w:styleId="BodyTextIndent2Char">
    <w:name w:val="Body Text Indent 2 Char"/>
    <w:basedOn w:val="DefaultParagraphFont"/>
    <w:link w:val="BodyTextIndent2"/>
    <w:rsid w:val="003A2E9C"/>
    <w:rPr>
      <w:lang w:val="en-GB" w:eastAsia="en-US"/>
    </w:rPr>
  </w:style>
  <w:style w:type="paragraph" w:styleId="BodyTextIndent3">
    <w:name w:val="Body Text Indent 3"/>
    <w:basedOn w:val="Normal"/>
    <w:link w:val="BodyTextIndent3Char"/>
    <w:rsid w:val="003A2E9C"/>
    <w:pPr>
      <w:spacing w:after="120"/>
      <w:ind w:left="283"/>
    </w:pPr>
    <w:rPr>
      <w:sz w:val="16"/>
      <w:szCs w:val="16"/>
    </w:rPr>
  </w:style>
  <w:style w:type="character" w:customStyle="1" w:styleId="BodyTextIndent3Char">
    <w:name w:val="Body Text Indent 3 Char"/>
    <w:basedOn w:val="DefaultParagraphFont"/>
    <w:link w:val="BodyTextIndent3"/>
    <w:rsid w:val="003A2E9C"/>
    <w:rPr>
      <w:sz w:val="16"/>
      <w:szCs w:val="16"/>
      <w:lang w:val="en-GB" w:eastAsia="en-US"/>
    </w:rPr>
  </w:style>
  <w:style w:type="paragraph" w:styleId="Caption">
    <w:name w:val="caption"/>
    <w:basedOn w:val="Normal"/>
    <w:next w:val="Normal"/>
    <w:semiHidden/>
    <w:unhideWhenUsed/>
    <w:qFormat/>
    <w:rsid w:val="003A2E9C"/>
    <w:pPr>
      <w:spacing w:after="200"/>
    </w:pPr>
    <w:rPr>
      <w:i/>
      <w:iCs/>
      <w:color w:val="44546A" w:themeColor="text2"/>
      <w:sz w:val="18"/>
      <w:szCs w:val="18"/>
    </w:rPr>
  </w:style>
  <w:style w:type="paragraph" w:styleId="Closing">
    <w:name w:val="Closing"/>
    <w:basedOn w:val="Normal"/>
    <w:link w:val="ClosingChar"/>
    <w:rsid w:val="003A2E9C"/>
    <w:pPr>
      <w:spacing w:after="0"/>
      <w:ind w:left="4252"/>
    </w:pPr>
  </w:style>
  <w:style w:type="character" w:customStyle="1" w:styleId="ClosingChar">
    <w:name w:val="Closing Char"/>
    <w:basedOn w:val="DefaultParagraphFont"/>
    <w:link w:val="Closing"/>
    <w:rsid w:val="003A2E9C"/>
    <w:rPr>
      <w:lang w:val="en-GB" w:eastAsia="en-US"/>
    </w:rPr>
  </w:style>
  <w:style w:type="paragraph" w:styleId="Date">
    <w:name w:val="Date"/>
    <w:basedOn w:val="Normal"/>
    <w:next w:val="Normal"/>
    <w:link w:val="DateChar"/>
    <w:rsid w:val="003A2E9C"/>
  </w:style>
  <w:style w:type="character" w:customStyle="1" w:styleId="DateChar">
    <w:name w:val="Date Char"/>
    <w:basedOn w:val="DefaultParagraphFont"/>
    <w:link w:val="Date"/>
    <w:rsid w:val="003A2E9C"/>
    <w:rPr>
      <w:lang w:val="en-GB" w:eastAsia="en-US"/>
    </w:rPr>
  </w:style>
  <w:style w:type="paragraph" w:styleId="E-mailSignature">
    <w:name w:val="E-mail Signature"/>
    <w:basedOn w:val="Normal"/>
    <w:link w:val="E-mailSignatureChar"/>
    <w:rsid w:val="003A2E9C"/>
    <w:pPr>
      <w:spacing w:after="0"/>
    </w:pPr>
  </w:style>
  <w:style w:type="character" w:customStyle="1" w:styleId="E-mailSignatureChar">
    <w:name w:val="E-mail Signature Char"/>
    <w:basedOn w:val="DefaultParagraphFont"/>
    <w:link w:val="E-mailSignature"/>
    <w:rsid w:val="003A2E9C"/>
    <w:rPr>
      <w:lang w:val="en-GB" w:eastAsia="en-US"/>
    </w:rPr>
  </w:style>
  <w:style w:type="paragraph" w:styleId="EndnoteText">
    <w:name w:val="endnote text"/>
    <w:basedOn w:val="Normal"/>
    <w:link w:val="EndnoteTextChar"/>
    <w:rsid w:val="003A2E9C"/>
    <w:pPr>
      <w:spacing w:after="0"/>
    </w:pPr>
  </w:style>
  <w:style w:type="character" w:customStyle="1" w:styleId="EndnoteTextChar">
    <w:name w:val="Endnote Text Char"/>
    <w:basedOn w:val="DefaultParagraphFont"/>
    <w:link w:val="EndnoteText"/>
    <w:rsid w:val="003A2E9C"/>
    <w:rPr>
      <w:lang w:val="en-GB" w:eastAsia="en-US"/>
    </w:rPr>
  </w:style>
  <w:style w:type="paragraph" w:styleId="EnvelopeAddress">
    <w:name w:val="envelope address"/>
    <w:basedOn w:val="Normal"/>
    <w:rsid w:val="003A2E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A2E9C"/>
    <w:pPr>
      <w:spacing w:after="0"/>
    </w:pPr>
    <w:rPr>
      <w:rFonts w:asciiTheme="majorHAnsi" w:eastAsiaTheme="majorEastAsia" w:hAnsiTheme="majorHAnsi" w:cstheme="majorBidi"/>
    </w:rPr>
  </w:style>
  <w:style w:type="paragraph" w:styleId="FootnoteText">
    <w:name w:val="footnote text"/>
    <w:basedOn w:val="Normal"/>
    <w:link w:val="FootnoteTextChar"/>
    <w:rsid w:val="003A2E9C"/>
    <w:pPr>
      <w:spacing w:after="0"/>
    </w:pPr>
  </w:style>
  <w:style w:type="character" w:customStyle="1" w:styleId="FootnoteTextChar">
    <w:name w:val="Footnote Text Char"/>
    <w:basedOn w:val="DefaultParagraphFont"/>
    <w:link w:val="FootnoteText"/>
    <w:rsid w:val="003A2E9C"/>
    <w:rPr>
      <w:lang w:val="en-GB" w:eastAsia="en-US"/>
    </w:rPr>
  </w:style>
  <w:style w:type="paragraph" w:styleId="HTMLAddress">
    <w:name w:val="HTML Address"/>
    <w:basedOn w:val="Normal"/>
    <w:link w:val="HTMLAddressChar"/>
    <w:rsid w:val="003A2E9C"/>
    <w:pPr>
      <w:spacing w:after="0"/>
    </w:pPr>
    <w:rPr>
      <w:i/>
      <w:iCs/>
    </w:rPr>
  </w:style>
  <w:style w:type="character" w:customStyle="1" w:styleId="HTMLAddressChar">
    <w:name w:val="HTML Address Char"/>
    <w:basedOn w:val="DefaultParagraphFont"/>
    <w:link w:val="HTMLAddress"/>
    <w:rsid w:val="003A2E9C"/>
    <w:rPr>
      <w:i/>
      <w:iCs/>
      <w:lang w:val="en-GB" w:eastAsia="en-US"/>
    </w:rPr>
  </w:style>
  <w:style w:type="paragraph" w:styleId="HTMLPreformatted">
    <w:name w:val="HTML Preformatted"/>
    <w:basedOn w:val="Normal"/>
    <w:link w:val="HTMLPreformattedChar"/>
    <w:semiHidden/>
    <w:unhideWhenUsed/>
    <w:rsid w:val="003A2E9C"/>
    <w:pPr>
      <w:spacing w:after="0"/>
    </w:pPr>
    <w:rPr>
      <w:rFonts w:ascii="Consolas" w:hAnsi="Consolas"/>
    </w:rPr>
  </w:style>
  <w:style w:type="character" w:customStyle="1" w:styleId="HTMLPreformattedChar">
    <w:name w:val="HTML Preformatted Char"/>
    <w:basedOn w:val="DefaultParagraphFont"/>
    <w:link w:val="HTMLPreformatted"/>
    <w:semiHidden/>
    <w:rsid w:val="003A2E9C"/>
    <w:rPr>
      <w:rFonts w:ascii="Consolas" w:hAnsi="Consolas"/>
      <w:lang w:val="en-GB" w:eastAsia="en-US"/>
    </w:rPr>
  </w:style>
  <w:style w:type="paragraph" w:styleId="Index2">
    <w:name w:val="index 2"/>
    <w:basedOn w:val="Normal"/>
    <w:next w:val="Normal"/>
    <w:rsid w:val="003A2E9C"/>
    <w:pPr>
      <w:spacing w:after="0"/>
      <w:ind w:left="400" w:hanging="200"/>
    </w:pPr>
  </w:style>
  <w:style w:type="paragraph" w:styleId="Index3">
    <w:name w:val="index 3"/>
    <w:basedOn w:val="Normal"/>
    <w:next w:val="Normal"/>
    <w:rsid w:val="003A2E9C"/>
    <w:pPr>
      <w:spacing w:after="0"/>
      <w:ind w:left="600" w:hanging="200"/>
    </w:pPr>
  </w:style>
  <w:style w:type="paragraph" w:styleId="Index4">
    <w:name w:val="index 4"/>
    <w:basedOn w:val="Normal"/>
    <w:next w:val="Normal"/>
    <w:rsid w:val="003A2E9C"/>
    <w:pPr>
      <w:spacing w:after="0"/>
      <w:ind w:left="800" w:hanging="200"/>
    </w:pPr>
  </w:style>
  <w:style w:type="paragraph" w:styleId="Index5">
    <w:name w:val="index 5"/>
    <w:basedOn w:val="Normal"/>
    <w:next w:val="Normal"/>
    <w:rsid w:val="003A2E9C"/>
    <w:pPr>
      <w:spacing w:after="0"/>
      <w:ind w:left="1000" w:hanging="200"/>
    </w:pPr>
  </w:style>
  <w:style w:type="paragraph" w:styleId="Index6">
    <w:name w:val="index 6"/>
    <w:basedOn w:val="Normal"/>
    <w:next w:val="Normal"/>
    <w:rsid w:val="003A2E9C"/>
    <w:pPr>
      <w:spacing w:after="0"/>
      <w:ind w:left="1200" w:hanging="200"/>
    </w:pPr>
  </w:style>
  <w:style w:type="paragraph" w:styleId="Index7">
    <w:name w:val="index 7"/>
    <w:basedOn w:val="Normal"/>
    <w:next w:val="Normal"/>
    <w:rsid w:val="003A2E9C"/>
    <w:pPr>
      <w:spacing w:after="0"/>
      <w:ind w:left="1400" w:hanging="200"/>
    </w:pPr>
  </w:style>
  <w:style w:type="paragraph" w:styleId="Index8">
    <w:name w:val="index 8"/>
    <w:basedOn w:val="Normal"/>
    <w:next w:val="Normal"/>
    <w:rsid w:val="003A2E9C"/>
    <w:pPr>
      <w:spacing w:after="0"/>
      <w:ind w:left="1600" w:hanging="200"/>
    </w:pPr>
  </w:style>
  <w:style w:type="paragraph" w:styleId="Index9">
    <w:name w:val="index 9"/>
    <w:basedOn w:val="Normal"/>
    <w:next w:val="Normal"/>
    <w:rsid w:val="003A2E9C"/>
    <w:pPr>
      <w:spacing w:after="0"/>
      <w:ind w:left="1800" w:hanging="200"/>
    </w:pPr>
  </w:style>
  <w:style w:type="paragraph" w:styleId="IndexHeading">
    <w:name w:val="index heading"/>
    <w:basedOn w:val="Normal"/>
    <w:next w:val="Index1"/>
    <w:rsid w:val="003A2E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A2E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A2E9C"/>
    <w:rPr>
      <w:i/>
      <w:iCs/>
      <w:color w:val="4472C4" w:themeColor="accent1"/>
      <w:lang w:val="en-GB" w:eastAsia="en-US"/>
    </w:rPr>
  </w:style>
  <w:style w:type="paragraph" w:styleId="List4">
    <w:name w:val="List 4"/>
    <w:basedOn w:val="Normal"/>
    <w:rsid w:val="003A2E9C"/>
    <w:pPr>
      <w:ind w:left="1132" w:hanging="283"/>
      <w:contextualSpacing/>
    </w:pPr>
  </w:style>
  <w:style w:type="paragraph" w:styleId="List5">
    <w:name w:val="List 5"/>
    <w:basedOn w:val="Normal"/>
    <w:rsid w:val="003A2E9C"/>
    <w:pPr>
      <w:ind w:left="1415" w:hanging="283"/>
      <w:contextualSpacing/>
    </w:pPr>
  </w:style>
  <w:style w:type="paragraph" w:styleId="ListBullet2">
    <w:name w:val="List Bullet 2"/>
    <w:basedOn w:val="Normal"/>
    <w:rsid w:val="003A2E9C"/>
    <w:pPr>
      <w:numPr>
        <w:numId w:val="15"/>
      </w:numPr>
      <w:contextualSpacing/>
    </w:pPr>
  </w:style>
  <w:style w:type="paragraph" w:styleId="ListBullet3">
    <w:name w:val="List Bullet 3"/>
    <w:basedOn w:val="Normal"/>
    <w:rsid w:val="003A2E9C"/>
    <w:pPr>
      <w:numPr>
        <w:numId w:val="16"/>
      </w:numPr>
      <w:contextualSpacing/>
    </w:pPr>
  </w:style>
  <w:style w:type="paragraph" w:styleId="ListBullet4">
    <w:name w:val="List Bullet 4"/>
    <w:basedOn w:val="Normal"/>
    <w:rsid w:val="003A2E9C"/>
    <w:pPr>
      <w:numPr>
        <w:numId w:val="17"/>
      </w:numPr>
      <w:contextualSpacing/>
    </w:pPr>
  </w:style>
  <w:style w:type="paragraph" w:styleId="ListBullet5">
    <w:name w:val="List Bullet 5"/>
    <w:basedOn w:val="Normal"/>
    <w:rsid w:val="003A2E9C"/>
    <w:pPr>
      <w:numPr>
        <w:numId w:val="18"/>
      </w:numPr>
      <w:contextualSpacing/>
    </w:pPr>
  </w:style>
  <w:style w:type="paragraph" w:styleId="ListContinue">
    <w:name w:val="List Continue"/>
    <w:basedOn w:val="Normal"/>
    <w:rsid w:val="003A2E9C"/>
    <w:pPr>
      <w:spacing w:after="120"/>
      <w:ind w:left="283"/>
      <w:contextualSpacing/>
    </w:pPr>
  </w:style>
  <w:style w:type="paragraph" w:styleId="ListContinue2">
    <w:name w:val="List Continue 2"/>
    <w:basedOn w:val="Normal"/>
    <w:rsid w:val="003A2E9C"/>
    <w:pPr>
      <w:spacing w:after="120"/>
      <w:ind w:left="566"/>
      <w:contextualSpacing/>
    </w:pPr>
  </w:style>
  <w:style w:type="paragraph" w:styleId="ListContinue3">
    <w:name w:val="List Continue 3"/>
    <w:basedOn w:val="Normal"/>
    <w:rsid w:val="003A2E9C"/>
    <w:pPr>
      <w:spacing w:after="120"/>
      <w:ind w:left="849"/>
      <w:contextualSpacing/>
    </w:pPr>
  </w:style>
  <w:style w:type="paragraph" w:styleId="ListContinue4">
    <w:name w:val="List Continue 4"/>
    <w:basedOn w:val="Normal"/>
    <w:rsid w:val="003A2E9C"/>
    <w:pPr>
      <w:spacing w:after="120"/>
      <w:ind w:left="1132"/>
      <w:contextualSpacing/>
    </w:pPr>
  </w:style>
  <w:style w:type="paragraph" w:styleId="ListContinue5">
    <w:name w:val="List Continue 5"/>
    <w:basedOn w:val="Normal"/>
    <w:rsid w:val="003A2E9C"/>
    <w:pPr>
      <w:spacing w:after="120"/>
      <w:ind w:left="1415"/>
      <w:contextualSpacing/>
    </w:pPr>
  </w:style>
  <w:style w:type="paragraph" w:styleId="ListNumber2">
    <w:name w:val="List Number 2"/>
    <w:basedOn w:val="Normal"/>
    <w:rsid w:val="003A2E9C"/>
    <w:pPr>
      <w:numPr>
        <w:numId w:val="19"/>
      </w:numPr>
      <w:contextualSpacing/>
    </w:pPr>
  </w:style>
  <w:style w:type="paragraph" w:styleId="ListNumber3">
    <w:name w:val="List Number 3"/>
    <w:basedOn w:val="Normal"/>
    <w:rsid w:val="003A2E9C"/>
    <w:pPr>
      <w:numPr>
        <w:numId w:val="20"/>
      </w:numPr>
      <w:contextualSpacing/>
    </w:pPr>
  </w:style>
  <w:style w:type="paragraph" w:styleId="ListNumber4">
    <w:name w:val="List Number 4"/>
    <w:basedOn w:val="Normal"/>
    <w:rsid w:val="003A2E9C"/>
    <w:pPr>
      <w:numPr>
        <w:numId w:val="21"/>
      </w:numPr>
      <w:contextualSpacing/>
    </w:pPr>
  </w:style>
  <w:style w:type="paragraph" w:styleId="ListNumber5">
    <w:name w:val="List Number 5"/>
    <w:basedOn w:val="Normal"/>
    <w:rsid w:val="003A2E9C"/>
    <w:pPr>
      <w:numPr>
        <w:numId w:val="22"/>
      </w:numPr>
      <w:contextualSpacing/>
    </w:pPr>
  </w:style>
  <w:style w:type="paragraph" w:styleId="MacroText">
    <w:name w:val="macro"/>
    <w:link w:val="MacroTextChar"/>
    <w:rsid w:val="003A2E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A2E9C"/>
    <w:rPr>
      <w:rFonts w:ascii="Consolas" w:hAnsi="Consolas"/>
      <w:lang w:val="en-GB" w:eastAsia="en-US"/>
    </w:rPr>
  </w:style>
  <w:style w:type="paragraph" w:styleId="MessageHeader">
    <w:name w:val="Message Header"/>
    <w:basedOn w:val="Normal"/>
    <w:link w:val="MessageHeaderChar"/>
    <w:rsid w:val="003A2E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A2E9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A2E9C"/>
    <w:rPr>
      <w:lang w:val="en-GB" w:eastAsia="en-US"/>
    </w:rPr>
  </w:style>
  <w:style w:type="paragraph" w:styleId="NormalWeb">
    <w:name w:val="Normal (Web)"/>
    <w:basedOn w:val="Normal"/>
    <w:rsid w:val="003A2E9C"/>
    <w:rPr>
      <w:sz w:val="24"/>
      <w:szCs w:val="24"/>
    </w:rPr>
  </w:style>
  <w:style w:type="paragraph" w:styleId="NormalIndent">
    <w:name w:val="Normal Indent"/>
    <w:basedOn w:val="Normal"/>
    <w:rsid w:val="003A2E9C"/>
    <w:pPr>
      <w:ind w:left="720"/>
    </w:pPr>
  </w:style>
  <w:style w:type="paragraph" w:styleId="NoteHeading">
    <w:name w:val="Note Heading"/>
    <w:basedOn w:val="Normal"/>
    <w:next w:val="Normal"/>
    <w:link w:val="NoteHeadingChar"/>
    <w:rsid w:val="003A2E9C"/>
    <w:pPr>
      <w:spacing w:after="0"/>
    </w:pPr>
  </w:style>
  <w:style w:type="character" w:customStyle="1" w:styleId="NoteHeadingChar">
    <w:name w:val="Note Heading Char"/>
    <w:basedOn w:val="DefaultParagraphFont"/>
    <w:link w:val="NoteHeading"/>
    <w:rsid w:val="003A2E9C"/>
    <w:rPr>
      <w:lang w:val="en-GB" w:eastAsia="en-US"/>
    </w:rPr>
  </w:style>
  <w:style w:type="paragraph" w:styleId="PlainText">
    <w:name w:val="Plain Text"/>
    <w:basedOn w:val="Normal"/>
    <w:link w:val="PlainTextChar"/>
    <w:rsid w:val="003A2E9C"/>
    <w:pPr>
      <w:spacing w:after="0"/>
    </w:pPr>
    <w:rPr>
      <w:rFonts w:ascii="Consolas" w:hAnsi="Consolas"/>
      <w:sz w:val="21"/>
      <w:szCs w:val="21"/>
    </w:rPr>
  </w:style>
  <w:style w:type="character" w:customStyle="1" w:styleId="PlainTextChar">
    <w:name w:val="Plain Text Char"/>
    <w:basedOn w:val="DefaultParagraphFont"/>
    <w:link w:val="PlainText"/>
    <w:rsid w:val="003A2E9C"/>
    <w:rPr>
      <w:rFonts w:ascii="Consolas" w:hAnsi="Consolas"/>
      <w:sz w:val="21"/>
      <w:szCs w:val="21"/>
      <w:lang w:val="en-GB" w:eastAsia="en-US"/>
    </w:rPr>
  </w:style>
  <w:style w:type="paragraph" w:styleId="Quote">
    <w:name w:val="Quote"/>
    <w:basedOn w:val="Normal"/>
    <w:next w:val="Normal"/>
    <w:link w:val="QuoteChar"/>
    <w:uiPriority w:val="29"/>
    <w:qFormat/>
    <w:rsid w:val="003A2E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A2E9C"/>
    <w:rPr>
      <w:i/>
      <w:iCs/>
      <w:color w:val="404040" w:themeColor="text1" w:themeTint="BF"/>
      <w:lang w:val="en-GB" w:eastAsia="en-US"/>
    </w:rPr>
  </w:style>
  <w:style w:type="paragraph" w:styleId="Salutation">
    <w:name w:val="Salutation"/>
    <w:basedOn w:val="Normal"/>
    <w:next w:val="Normal"/>
    <w:link w:val="SalutationChar"/>
    <w:rsid w:val="003A2E9C"/>
  </w:style>
  <w:style w:type="character" w:customStyle="1" w:styleId="SalutationChar">
    <w:name w:val="Salutation Char"/>
    <w:basedOn w:val="DefaultParagraphFont"/>
    <w:link w:val="Salutation"/>
    <w:rsid w:val="003A2E9C"/>
    <w:rPr>
      <w:lang w:val="en-GB" w:eastAsia="en-US"/>
    </w:rPr>
  </w:style>
  <w:style w:type="paragraph" w:styleId="Signature">
    <w:name w:val="Signature"/>
    <w:basedOn w:val="Normal"/>
    <w:link w:val="SignatureChar"/>
    <w:rsid w:val="003A2E9C"/>
    <w:pPr>
      <w:spacing w:after="0"/>
      <w:ind w:left="4252"/>
    </w:pPr>
  </w:style>
  <w:style w:type="character" w:customStyle="1" w:styleId="SignatureChar">
    <w:name w:val="Signature Char"/>
    <w:basedOn w:val="DefaultParagraphFont"/>
    <w:link w:val="Signature"/>
    <w:rsid w:val="003A2E9C"/>
    <w:rPr>
      <w:lang w:val="en-GB" w:eastAsia="en-US"/>
    </w:rPr>
  </w:style>
  <w:style w:type="paragraph" w:styleId="Subtitle">
    <w:name w:val="Subtitle"/>
    <w:basedOn w:val="Normal"/>
    <w:next w:val="Normal"/>
    <w:link w:val="SubtitleChar"/>
    <w:qFormat/>
    <w:rsid w:val="003A2E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A2E9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A2E9C"/>
    <w:pPr>
      <w:spacing w:after="0"/>
      <w:ind w:left="200" w:hanging="200"/>
    </w:pPr>
  </w:style>
  <w:style w:type="paragraph" w:styleId="TableofFigures">
    <w:name w:val="table of figures"/>
    <w:basedOn w:val="Normal"/>
    <w:next w:val="Normal"/>
    <w:rsid w:val="003A2E9C"/>
    <w:pPr>
      <w:spacing w:after="0"/>
    </w:pPr>
  </w:style>
  <w:style w:type="paragraph" w:styleId="Title">
    <w:name w:val="Title"/>
    <w:basedOn w:val="Normal"/>
    <w:next w:val="Normal"/>
    <w:link w:val="TitleChar"/>
    <w:qFormat/>
    <w:rsid w:val="003A2E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E9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A2E9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E:\3GPP\CT4\TSGCT4_82_Gothenburg\docs\C4-181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0ED-8661-469D-8121-551EEFA2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1480</TotalTime>
  <Pages>1</Pages>
  <Words>16697</Words>
  <Characters>95176</Characters>
  <Application>Microsoft Office Word</Application>
  <DocSecurity>0</DocSecurity>
  <Lines>793</Lines>
  <Paragraphs>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111650</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KK/MCC</cp:lastModifiedBy>
  <cp:revision>57</cp:revision>
  <dcterms:created xsi:type="dcterms:W3CDTF">2018-09-22T08:10:00Z</dcterms:created>
  <dcterms:modified xsi:type="dcterms:W3CDTF">2023-12-19T08:47:00Z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